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25DEF7C6" w:rsidR="006912CB" w:rsidRPr="00DE0F0E" w:rsidRDefault="006912CB" w:rsidP="008770AA">
            <w:pPr>
              <w:tabs>
                <w:tab w:val="left" w:pos="7200"/>
              </w:tabs>
              <w:rPr>
                <w:noProof/>
                <w:u w:val="single"/>
                <w:lang w:val="en-CA"/>
              </w:rPr>
            </w:pPr>
            <w:r w:rsidRPr="00DE0F0E">
              <w:rPr>
                <w:noProof/>
                <w:lang w:val="en-CA"/>
              </w:rPr>
              <w:t>Document: JVET-</w:t>
            </w:r>
            <w:r w:rsidR="00114E83" w:rsidRPr="00DE0F0E">
              <w:rPr>
                <w:noProof/>
                <w:lang w:val="en-CA"/>
              </w:rPr>
              <w:t>M1001-</w:t>
            </w:r>
            <w:r w:rsidR="008C42A3" w:rsidRPr="00DE0F0E">
              <w:rPr>
                <w:noProof/>
                <w:lang w:val="en-CA"/>
              </w:rPr>
              <w:t>v</w:t>
            </w:r>
            <w:ins w:id="0" w:author="Ye-Kui Wang" w:date="2019-02-26T07:45:00Z">
              <w:r w:rsidR="008770AA">
                <w:rPr>
                  <w:noProof/>
                  <w:lang w:val="en-CA"/>
                </w:rPr>
                <w:t>5</w:t>
              </w:r>
            </w:ins>
            <w:del w:id="1" w:author="Ye-Kui Wang" w:date="2019-02-26T07:45:00Z">
              <w:r w:rsidR="008C42A3" w:rsidRPr="00DE0F0E" w:rsidDel="008770AA">
                <w:rPr>
                  <w:noProof/>
                  <w:lang w:val="en-CA"/>
                </w:rPr>
                <w:delText>4</w:delText>
              </w:r>
            </w:del>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2" w:name="_Toc2177006"/>
      <w:r w:rsidRPr="00DE0F0E">
        <w:rPr>
          <w:noProof/>
          <w:lang w:val="en-CA"/>
        </w:rPr>
        <w:t>Abstract</w:t>
      </w:r>
      <w:bookmarkEnd w:id="2"/>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74C53A0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4D515912"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4D2D8B0"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67CFA6E9"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244323B8"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3EBE12F9"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1CEABF17"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4B186A8"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987C8C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92F3E5C"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347819C0"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7E80BBC7"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2BB0CA1D"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8468816"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04DF8DC3"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0F4E162F"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41B5C039"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49C188E"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ins w:id="3" w:author="JVET-M0128" w:date="2019-02-26T07:47:00Z"/>
          <w:lang w:val="en-CA"/>
        </w:rPr>
      </w:pPr>
      <w:ins w:id="4" w:author="JVET-M0128" w:date="2019-02-26T07:47:00Z">
        <w:r w:rsidRPr="00901B03">
          <w:rPr>
            <w:lang w:val="en-CA"/>
          </w:rPr>
          <w:t xml:space="preserve">Incorporated </w:t>
        </w:r>
        <w:r w:rsidRPr="00A24EFE">
          <w:rPr>
            <w:lang w:val="en-CA"/>
          </w:rPr>
          <w:t>JVET-M0</w:t>
        </w:r>
        <w:r>
          <w:rPr>
            <w:lang w:val="en-CA"/>
          </w:rPr>
          <w:t>128: Reference picture management</w:t>
        </w:r>
      </w:ins>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ins w:id="5" w:author="JVET-M0132" w:date="2019-02-26T09:36:00Z"/>
          <w:lang w:val="en-CA"/>
        </w:rPr>
      </w:pPr>
      <w:ins w:id="6" w:author="JVET-M0132" w:date="2019-02-26T09:36:00Z">
        <w:r w:rsidRPr="00901B03">
          <w:rPr>
            <w:lang w:val="en-CA"/>
          </w:rPr>
          <w:t xml:space="preserve">Incorporated </w:t>
        </w:r>
        <w:r w:rsidRPr="00A24EFE">
          <w:rPr>
            <w:lang w:val="en-CA"/>
          </w:rPr>
          <w:t>JVET-M0</w:t>
        </w:r>
        <w:r>
          <w:rPr>
            <w:lang w:val="en-CA"/>
          </w:rPr>
          <w:t>132: Adaptation parameter set (APS)</w:t>
        </w:r>
      </w:ins>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ins w:id="7" w:author="JVET-M0853" w:date="2019-02-26T09:44:00Z"/>
          <w:lang w:val="en-CA"/>
        </w:rPr>
      </w:pPr>
      <w:ins w:id="8" w:author="JVET-M0853" w:date="2019-02-26T09:44:00Z">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ins>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ins w:id="9" w:author="JVET-M0160" w:date="2019-02-26T10:03:00Z"/>
          <w:lang w:val="en-CA"/>
        </w:rPr>
      </w:pPr>
      <w:ins w:id="10" w:author="JVET-M0160" w:date="2019-02-26T10:03:00Z">
        <w:r w:rsidRPr="00901B03">
          <w:rPr>
            <w:lang w:val="en-CA"/>
          </w:rPr>
          <w:t xml:space="preserve">Incorporated </w:t>
        </w:r>
        <w:r w:rsidRPr="00A24EFE">
          <w:rPr>
            <w:lang w:val="en-CA"/>
          </w:rPr>
          <w:t>JVET-M0</w:t>
        </w:r>
        <w:r>
          <w:rPr>
            <w:lang w:val="en-CA"/>
          </w:rPr>
          <w:t xml:space="preserve">160: Adding </w:t>
        </w:r>
        <w:proofErr w:type="spellStart"/>
        <w:r w:rsidRPr="006A3AAF">
          <w:t>loop_filter_across_tile_group_enabled_flag</w:t>
        </w:r>
        <w:proofErr w:type="spellEnd"/>
        <w:r w:rsidRPr="006A3AAF">
          <w:t xml:space="preserve"> to the PPS</w:t>
        </w:r>
      </w:ins>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ins w:id="11" w:author="JVET-M0101" w:date="2019-02-26T10:05:00Z"/>
          <w:lang w:val="en-CA"/>
        </w:rPr>
      </w:pPr>
      <w:ins w:id="12" w:author="JVET-M0101" w:date="2019-02-26T10:05:00Z">
        <w:r w:rsidRPr="00901B03">
          <w:rPr>
            <w:lang w:val="en-CA"/>
          </w:rPr>
          <w:t xml:space="preserve">Incorporated </w:t>
        </w:r>
        <w:r w:rsidRPr="00A24EFE">
          <w:rPr>
            <w:lang w:val="en-CA"/>
          </w:rPr>
          <w:t>JVET-M0</w:t>
        </w:r>
        <w:r>
          <w:rPr>
            <w:lang w:val="en-CA"/>
          </w:rPr>
          <w:t>101:</w:t>
        </w:r>
      </w:ins>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ins w:id="13" w:author="JVET-M0101" w:date="2019-02-26T10:05:00Z"/>
          <w:lang w:val="en-CA"/>
        </w:rPr>
      </w:pPr>
      <w:ins w:id="14" w:author="JVET-M0101" w:date="2019-02-26T10:05:00Z">
        <w:r w:rsidRPr="002B6E2A">
          <w:rPr>
            <w:lang w:val="en-CA"/>
          </w:rPr>
          <w:t>Replace the existing IRAP_NUT with 3 new NAL unit types: IDR_W_RADL, IDR_N_LP, CRA_NUT (from JVET-M0101).</w:t>
        </w:r>
      </w:ins>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ins w:id="15" w:author="JVET-M0101" w:date="2019-02-26T10:05:00Z"/>
          <w:lang w:val="en-CA"/>
        </w:rPr>
      </w:pPr>
      <w:ins w:id="16" w:author="JVET-M0101" w:date="2019-02-26T10:05:00Z">
        <w:r w:rsidRPr="002B6E2A">
          <w:rPr>
            <w:lang w:val="en-CA"/>
          </w:rPr>
          <w:t xml:space="preserve">Add external means flag </w:t>
        </w:r>
        <w:proofErr w:type="spellStart"/>
        <w:r w:rsidRPr="002B6E2A">
          <w:rPr>
            <w:lang w:val="en-CA"/>
          </w:rPr>
          <w:t>HandleCraAsCvsStartFlag</w:t>
        </w:r>
        <w:proofErr w:type="spellEnd"/>
        <w:r w:rsidRPr="002B6E2A">
          <w:rPr>
            <w:lang w:val="en-CA"/>
          </w:rPr>
          <w:t>, with similar text as in HEVC. Text provided in a v3 of JVET-M0101.</w:t>
        </w:r>
      </w:ins>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ins w:id="17" w:author="JVET-M0101" w:date="2019-02-26T10:05:00Z"/>
          <w:lang w:val="en-CA"/>
        </w:rPr>
      </w:pPr>
      <w:ins w:id="18" w:author="JVET-M0101" w:date="2019-02-26T10:05:00Z">
        <w:r w:rsidRPr="002B6E2A">
          <w:rPr>
            <w:lang w:val="en-CA"/>
          </w:rPr>
          <w:lastRenderedPageBreak/>
          <w:t>Add a NUT value for step-wise temporal access STSA (from JVET-M0101).</w:t>
        </w:r>
      </w:ins>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ins w:id="19" w:author="JVET-M0101" w:date="2019-02-26T10:05:00Z"/>
          <w:lang w:val="en-CA"/>
        </w:rPr>
      </w:pPr>
      <w:ins w:id="20" w:author="JVET-M0101" w:date="2019-02-26T10:05:00Z">
        <w:r w:rsidRPr="002B6E2A">
          <w:rPr>
            <w:lang w:val="en-CA"/>
          </w:rPr>
          <w:t>Add a NUT value for AUD (from JVET-M0101).</w:t>
        </w:r>
      </w:ins>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ins w:id="21" w:author="JVET-M0101" w:date="2019-02-26T10:05:00Z"/>
          <w:lang w:val="en-CA"/>
        </w:rPr>
      </w:pPr>
      <w:ins w:id="22" w:author="JVET-M0101" w:date="2019-02-26T10:05:00Z">
        <w:r w:rsidRPr="002B6E2A">
          <w:rPr>
            <w:lang w:val="en-CA"/>
          </w:rPr>
          <w:t>Add sps_max_sub_layers_minus1 syntax element to SPS, and decoding process in 8.1.1, 8.1.2 and 8.1.3 of JVET-M0101.</w:t>
        </w:r>
      </w:ins>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ins w:id="23" w:author="JVET-M0101" w:date="2019-02-26T10:05:00Z"/>
          <w:lang w:val="en-CA"/>
        </w:rPr>
      </w:pPr>
      <w:ins w:id="24" w:author="JVET-M0101" w:date="2019-02-26T10:05:00Z">
        <w:r w:rsidRPr="002B6E2A">
          <w:rPr>
            <w:lang w:val="en-CA"/>
          </w:rPr>
          <w:t>Add text of sections 7.4.2.4 to 7.4.2.4.5 on NAL unit order and AU boundary detection from JVET-M0101, which is primarily editorial, but has some technical aspects.</w:t>
        </w:r>
      </w:ins>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ins w:id="25" w:author="JVET-M0101" w:date="2019-02-26T10:05:00Z"/>
          <w:lang w:val="en-CA"/>
        </w:rPr>
      </w:pPr>
      <w:ins w:id="26" w:author="JVET-M0101" w:date="2019-02-26T10:05:00Z">
        <w:r w:rsidRPr="002B6E2A">
          <w:rPr>
            <w:lang w:val="en-CA"/>
          </w:rPr>
          <w:t xml:space="preserve">Add </w:t>
        </w:r>
        <w:proofErr w:type="spellStart"/>
        <w:r w:rsidRPr="002B6E2A">
          <w:rPr>
            <w:lang w:val="en-CA"/>
          </w:rPr>
          <w:t>profile_tier_</w:t>
        </w:r>
        <w:proofErr w:type="gramStart"/>
        <w:r w:rsidRPr="002B6E2A">
          <w:rPr>
            <w:lang w:val="en-CA"/>
          </w:rPr>
          <w:t>level</w:t>
        </w:r>
        <w:proofErr w:type="spellEnd"/>
        <w:r w:rsidRPr="002B6E2A">
          <w:rPr>
            <w:lang w:val="en-CA"/>
          </w:rPr>
          <w:t>(</w:t>
        </w:r>
        <w:r>
          <w:rPr>
            <w:lang w:val="en-CA"/>
          </w:rPr>
          <w:t> </w:t>
        </w:r>
        <w:r w:rsidRPr="002B6E2A">
          <w:rPr>
            <w:lang w:val="en-CA"/>
          </w:rPr>
          <w:t>)</w:t>
        </w:r>
        <w:proofErr w:type="gramEnd"/>
        <w:r w:rsidRPr="002B6E2A">
          <w:rPr>
            <w:lang w:val="en-CA"/>
          </w:rPr>
          <w:t xml:space="preserve"> syntax structure which includes sub-layer level </w:t>
        </w:r>
        <w:proofErr w:type="spellStart"/>
        <w:r w:rsidRPr="002B6E2A">
          <w:rPr>
            <w:lang w:val="en-CA"/>
          </w:rPr>
          <w:t>idc</w:t>
        </w:r>
        <w:proofErr w:type="spellEnd"/>
        <w:r w:rsidRPr="002B6E2A">
          <w:rPr>
            <w:lang w:val="en-CA"/>
          </w:rPr>
          <w:t xml:space="preserve"> (similar to HEVC but without sub-layer-specific profiles).</w:t>
        </w:r>
      </w:ins>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ins w:id="27" w:author="JVET-M0101" w:date="2019-02-26T10:05:00Z"/>
          <w:lang w:val="en-CA"/>
        </w:rPr>
      </w:pPr>
      <w:ins w:id="28" w:author="JVET-M0101" w:date="2019-02-26T10:05:00Z">
        <w:r w:rsidRPr="002B6E2A">
          <w:rPr>
            <w:lang w:val="en-CA"/>
          </w:rPr>
          <w:t xml:space="preserve">Add </w:t>
        </w:r>
        <w:proofErr w:type="spellStart"/>
        <w:r w:rsidRPr="002B6E2A">
          <w:rPr>
            <w:lang w:val="en-CA"/>
          </w:rPr>
          <w:t>general_non_packed_constraint_flag</w:t>
        </w:r>
        <w:proofErr w:type="spellEnd"/>
        <w:r w:rsidRPr="002B6E2A">
          <w:rPr>
            <w:lang w:val="en-CA"/>
          </w:rPr>
          <w:t xml:space="preserve"> with semantics as in JVET-M0101 (rename the flag to </w:t>
        </w:r>
        <w:proofErr w:type="spellStart"/>
        <w:r w:rsidRPr="002B6E2A">
          <w:rPr>
            <w:lang w:val="en-CA"/>
          </w:rPr>
          <w:t>display_suitability_flag</w:t>
        </w:r>
        <w:proofErr w:type="spellEnd"/>
        <w:r w:rsidRPr="002B6E2A">
          <w:rPr>
            <w:lang w:val="en-CA"/>
          </w:rPr>
          <w:t>? – that</w:t>
        </w:r>
        <w:r>
          <w:rPr>
            <w:lang w:val="en-CA"/>
          </w:rPr>
          <w:t>'</w:t>
        </w:r>
        <w:r w:rsidRPr="002B6E2A">
          <w:rPr>
            <w:lang w:val="en-CA"/>
          </w:rPr>
          <w:t>s editorial).</w:t>
        </w:r>
      </w:ins>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ins w:id="29" w:author="JVET-M0101" w:date="2019-02-26T10:05:00Z"/>
          <w:lang w:val="en-CA"/>
        </w:rPr>
      </w:pPr>
      <w:ins w:id="30" w:author="JVET-M0101" w:date="2019-02-26T10:05:00Z">
        <w:r w:rsidRPr="002B6E2A">
          <w:rPr>
            <w:lang w:val="en-CA"/>
          </w:rPr>
          <w:t>Add the temporal scalability sub-bitstream extraction process in JVET-M0101.</w:t>
        </w:r>
      </w:ins>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ins w:id="31" w:author="JVET-M0101" w:date="2019-02-26T10:05:00Z"/>
          <w:lang w:val="en-CA"/>
        </w:rPr>
      </w:pPr>
      <w:ins w:id="32" w:author="JVET-M0101" w:date="2019-02-26T10:05:00Z">
        <w:r w:rsidRPr="002B6E2A">
          <w:rPr>
            <w:lang w:val="en-CA"/>
          </w:rPr>
          <w:t>Add RASL and RADL NUTs</w:t>
        </w:r>
      </w:ins>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ins w:id="33" w:author="JVET-M0101" w:date="2019-02-26T10:19:00Z"/>
          <w:lang w:val="en-CA"/>
        </w:rPr>
      </w:pPr>
      <w:ins w:id="34" w:author="JVET-M0101" w:date="2019-02-26T10:19:00Z">
        <w:r w:rsidRPr="00901B03">
          <w:rPr>
            <w:lang w:val="en-CA"/>
          </w:rPr>
          <w:t xml:space="preserve">Incorporated </w:t>
        </w:r>
        <w:r w:rsidRPr="00A24EFE">
          <w:rPr>
            <w:lang w:val="en-CA"/>
          </w:rPr>
          <w:t>JVET-M0</w:t>
        </w:r>
      </w:ins>
      <w:ins w:id="35" w:author="JVET-M0101" w:date="2019-02-26T10:20:00Z">
        <w:r>
          <w:rPr>
            <w:lang w:val="en-CA"/>
          </w:rPr>
          <w:t>451</w:t>
        </w:r>
      </w:ins>
      <w:ins w:id="36" w:author="JVET-M0101" w:date="2019-02-26T10:19:00Z">
        <w:r>
          <w:rPr>
            <w:lang w:val="en-CA"/>
          </w:rPr>
          <w:t>:</w:t>
        </w:r>
      </w:ins>
      <w:ins w:id="37" w:author="JVET-M0101" w:date="2019-02-26T10:20:00Z">
        <w:r>
          <w:rPr>
            <w:lang w:val="en-CA"/>
          </w:rPr>
          <w:t xml:space="preserve"> </w:t>
        </w:r>
        <w:r w:rsidRPr="00140B5D">
          <w:rPr>
            <w:lang w:val="en-US"/>
          </w:rPr>
          <w:t>Add new constraint flags corresponding to VVC WD 3 tools</w:t>
        </w:r>
        <w:r>
          <w:rPr>
            <w:lang w:val="en-US"/>
          </w:rPr>
          <w:t>.</w:t>
        </w:r>
      </w:ins>
    </w:p>
    <w:p w14:paraId="513BA405" w14:textId="77777777"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ins w:id="38" w:author="JVET-M0415" w:date="2019-02-26T10:49:00Z"/>
          <w:lang w:val="en-CA"/>
        </w:rPr>
      </w:pPr>
      <w:ins w:id="39" w:author="JVET-M0415" w:date="2019-02-26T10:49:00Z">
        <w:r w:rsidRPr="00901B03">
          <w:rPr>
            <w:lang w:val="en-CA"/>
          </w:rPr>
          <w:t xml:space="preserve">Incorporated </w:t>
        </w:r>
        <w:r w:rsidRPr="00A24EFE">
          <w:rPr>
            <w:lang w:val="en-CA"/>
          </w:rPr>
          <w:t>JVET-M0</w:t>
        </w:r>
        <w:r>
          <w:rPr>
            <w:lang w:val="en-CA"/>
          </w:rPr>
          <w:t xml:space="preserve">415: </w:t>
        </w:r>
        <w:r w:rsidRPr="00140B5D">
          <w:t xml:space="preserve">Change the </w:t>
        </w:r>
        <w:proofErr w:type="spellStart"/>
        <w:r w:rsidRPr="00140B5D">
          <w:rPr>
            <w:lang w:val="en-US"/>
          </w:rPr>
          <w:t>sps_ref_wraparound_offset</w:t>
        </w:r>
        <w:proofErr w:type="spellEnd"/>
        <w:r w:rsidRPr="00140B5D">
          <w:rPr>
            <w:lang w:val="en-US"/>
          </w:rPr>
          <w:t xml:space="preserve"> to sps_ref_wraparound_offset_minus1 and changing the units to be </w:t>
        </w:r>
        <w:proofErr w:type="spellStart"/>
        <w:r w:rsidRPr="00140B5D">
          <w:rPr>
            <w:lang w:val="en-US"/>
          </w:rPr>
          <w:t>MinCbSizeY</w:t>
        </w:r>
        <w:proofErr w:type="spellEnd"/>
        <w:r w:rsidRPr="00140B5D">
          <w:rPr>
            <w:lang w:val="en-US"/>
          </w:rPr>
          <w:t xml:space="preserve"> as in option 1</w:t>
        </w:r>
        <w:r>
          <w:rPr>
            <w:lang w:val="en-US"/>
          </w:rPr>
          <w:t xml:space="preserve"> (minor cleanup)</w:t>
        </w:r>
        <w:r w:rsidRPr="00140B5D">
          <w:rPr>
            <w:lang w:val="en-US"/>
          </w:rPr>
          <w:t>.</w:t>
        </w:r>
      </w:ins>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0"/>
          <w:headerReference w:type="first" r:id="rId31"/>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2"/>
          <w:headerReference w:type="first" r:id="rId33"/>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E15BDF0" w14:textId="1A1DA303" w:rsidR="003F609A"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3F609A" w:rsidRPr="007E5608">
        <w:rPr>
          <w:noProof/>
          <w:lang w:val="en-CA"/>
        </w:rPr>
        <w:t>Abstract</w:t>
      </w:r>
      <w:r w:rsidR="003F609A">
        <w:rPr>
          <w:noProof/>
        </w:rPr>
        <w:tab/>
      </w:r>
      <w:r w:rsidR="003F609A">
        <w:rPr>
          <w:noProof/>
        </w:rPr>
        <w:fldChar w:fldCharType="begin" w:fldLock="1"/>
      </w:r>
      <w:r w:rsidR="003F609A">
        <w:rPr>
          <w:noProof/>
        </w:rPr>
        <w:instrText xml:space="preserve"> PAGEREF _Toc2177006 \h </w:instrText>
      </w:r>
      <w:r w:rsidR="003F609A">
        <w:rPr>
          <w:noProof/>
        </w:rPr>
      </w:r>
      <w:r w:rsidR="003F609A">
        <w:rPr>
          <w:noProof/>
        </w:rPr>
        <w:fldChar w:fldCharType="separate"/>
      </w:r>
      <w:r w:rsidR="003F609A">
        <w:rPr>
          <w:noProof/>
        </w:rPr>
        <w:t>i</w:t>
      </w:r>
      <w:r w:rsidR="003F609A">
        <w:rPr>
          <w:noProof/>
        </w:rPr>
        <w:fldChar w:fldCharType="end"/>
      </w:r>
    </w:p>
    <w:p w14:paraId="53249A05" w14:textId="600E7BD3"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1</w:t>
      </w:r>
      <w:r>
        <w:rPr>
          <w:rFonts w:asciiTheme="minorHAnsi" w:eastAsiaTheme="minorEastAsia" w:hAnsiTheme="minorHAnsi" w:cstheme="minorBidi"/>
          <w:noProof/>
          <w:sz w:val="22"/>
          <w:szCs w:val="22"/>
          <w:lang w:val="en-CA" w:eastAsia="en-CA"/>
        </w:rPr>
        <w:tab/>
      </w:r>
      <w:r w:rsidRPr="007E5608">
        <w:rPr>
          <w:noProof/>
          <w:lang w:val="en-CA"/>
        </w:rPr>
        <w:t>Scope</w:t>
      </w:r>
      <w:r>
        <w:rPr>
          <w:noProof/>
        </w:rPr>
        <w:tab/>
      </w:r>
      <w:r>
        <w:rPr>
          <w:noProof/>
        </w:rPr>
        <w:fldChar w:fldCharType="begin" w:fldLock="1"/>
      </w:r>
      <w:r>
        <w:rPr>
          <w:noProof/>
        </w:rPr>
        <w:instrText xml:space="preserve"> PAGEREF _Toc2177007 \h </w:instrText>
      </w:r>
      <w:r>
        <w:rPr>
          <w:noProof/>
        </w:rPr>
      </w:r>
      <w:r>
        <w:rPr>
          <w:noProof/>
        </w:rPr>
        <w:fldChar w:fldCharType="separate"/>
      </w:r>
      <w:r>
        <w:rPr>
          <w:noProof/>
        </w:rPr>
        <w:t>1</w:t>
      </w:r>
      <w:r>
        <w:rPr>
          <w:noProof/>
        </w:rPr>
        <w:fldChar w:fldCharType="end"/>
      </w:r>
    </w:p>
    <w:p w14:paraId="3E359925" w14:textId="73EA5E19"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2</w:t>
      </w:r>
      <w:r>
        <w:rPr>
          <w:rFonts w:asciiTheme="minorHAnsi" w:eastAsiaTheme="minorEastAsia" w:hAnsiTheme="minorHAnsi" w:cstheme="minorBidi"/>
          <w:noProof/>
          <w:sz w:val="22"/>
          <w:szCs w:val="22"/>
          <w:lang w:val="en-CA" w:eastAsia="en-CA"/>
        </w:rPr>
        <w:tab/>
      </w:r>
      <w:r w:rsidRPr="007E5608">
        <w:rPr>
          <w:noProof/>
          <w:lang w:val="en-CA"/>
        </w:rPr>
        <w:t>Normative references</w:t>
      </w:r>
      <w:r>
        <w:rPr>
          <w:noProof/>
        </w:rPr>
        <w:tab/>
      </w:r>
      <w:r>
        <w:rPr>
          <w:noProof/>
        </w:rPr>
        <w:fldChar w:fldCharType="begin" w:fldLock="1"/>
      </w:r>
      <w:r>
        <w:rPr>
          <w:noProof/>
        </w:rPr>
        <w:instrText xml:space="preserve"> PAGEREF _Toc2177008 \h </w:instrText>
      </w:r>
      <w:r>
        <w:rPr>
          <w:noProof/>
        </w:rPr>
      </w:r>
      <w:r>
        <w:rPr>
          <w:noProof/>
        </w:rPr>
        <w:fldChar w:fldCharType="separate"/>
      </w:r>
      <w:r>
        <w:rPr>
          <w:noProof/>
        </w:rPr>
        <w:t>1</w:t>
      </w:r>
      <w:r>
        <w:rPr>
          <w:noProof/>
        </w:rPr>
        <w:fldChar w:fldCharType="end"/>
      </w:r>
    </w:p>
    <w:p w14:paraId="2940E66D" w14:textId="4732298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2.1</w:t>
      </w:r>
      <w:r>
        <w:rPr>
          <w:rFonts w:asciiTheme="minorHAnsi" w:eastAsiaTheme="minorEastAsia" w:hAnsiTheme="minorHAnsi" w:cstheme="minorBidi"/>
          <w:noProof/>
          <w:sz w:val="22"/>
          <w:szCs w:val="22"/>
          <w:lang w:val="en-CA" w:eastAsia="en-CA"/>
        </w:rPr>
        <w:tab/>
      </w:r>
      <w:r w:rsidRPr="007E5608">
        <w:rPr>
          <w:noProof/>
          <w:lang w:val="en-CA"/>
        </w:rPr>
        <w:t>Identical Recommendations | International Standards</w:t>
      </w:r>
      <w:r>
        <w:rPr>
          <w:noProof/>
        </w:rPr>
        <w:tab/>
      </w:r>
      <w:r>
        <w:rPr>
          <w:noProof/>
        </w:rPr>
        <w:fldChar w:fldCharType="begin" w:fldLock="1"/>
      </w:r>
      <w:r>
        <w:rPr>
          <w:noProof/>
        </w:rPr>
        <w:instrText xml:space="preserve"> PAGEREF _Toc2177009 \h </w:instrText>
      </w:r>
      <w:r>
        <w:rPr>
          <w:noProof/>
        </w:rPr>
      </w:r>
      <w:r>
        <w:rPr>
          <w:noProof/>
        </w:rPr>
        <w:fldChar w:fldCharType="separate"/>
      </w:r>
      <w:r>
        <w:rPr>
          <w:noProof/>
        </w:rPr>
        <w:t>1</w:t>
      </w:r>
      <w:r>
        <w:rPr>
          <w:noProof/>
        </w:rPr>
        <w:fldChar w:fldCharType="end"/>
      </w:r>
    </w:p>
    <w:p w14:paraId="39D4B01A" w14:textId="770A497E"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2.2</w:t>
      </w:r>
      <w:r>
        <w:rPr>
          <w:rFonts w:asciiTheme="minorHAnsi" w:eastAsiaTheme="minorEastAsia" w:hAnsiTheme="minorHAnsi" w:cstheme="minorBidi"/>
          <w:noProof/>
          <w:sz w:val="22"/>
          <w:szCs w:val="22"/>
          <w:lang w:val="en-CA" w:eastAsia="en-CA"/>
        </w:rPr>
        <w:tab/>
      </w:r>
      <w:r w:rsidRPr="007E5608">
        <w:rPr>
          <w:noProof/>
          <w:lang w:val="en-CA"/>
        </w:rPr>
        <w:t>Paired Recommendations | International Standards equivalent in technical content</w:t>
      </w:r>
      <w:r>
        <w:rPr>
          <w:noProof/>
        </w:rPr>
        <w:tab/>
      </w:r>
      <w:r>
        <w:rPr>
          <w:noProof/>
        </w:rPr>
        <w:fldChar w:fldCharType="begin" w:fldLock="1"/>
      </w:r>
      <w:r>
        <w:rPr>
          <w:noProof/>
        </w:rPr>
        <w:instrText xml:space="preserve"> PAGEREF _Toc2177010 \h </w:instrText>
      </w:r>
      <w:r>
        <w:rPr>
          <w:noProof/>
        </w:rPr>
      </w:r>
      <w:r>
        <w:rPr>
          <w:noProof/>
        </w:rPr>
        <w:fldChar w:fldCharType="separate"/>
      </w:r>
      <w:r>
        <w:rPr>
          <w:noProof/>
        </w:rPr>
        <w:t>1</w:t>
      </w:r>
      <w:r>
        <w:rPr>
          <w:noProof/>
        </w:rPr>
        <w:fldChar w:fldCharType="end"/>
      </w:r>
    </w:p>
    <w:p w14:paraId="2F749A61" w14:textId="251661B2"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2.3</w:t>
      </w:r>
      <w:r>
        <w:rPr>
          <w:rFonts w:asciiTheme="minorHAnsi" w:eastAsiaTheme="minorEastAsia" w:hAnsiTheme="minorHAnsi" w:cstheme="minorBidi"/>
          <w:noProof/>
          <w:sz w:val="22"/>
          <w:szCs w:val="22"/>
          <w:lang w:val="en-CA" w:eastAsia="en-CA"/>
        </w:rPr>
        <w:tab/>
      </w:r>
      <w:r w:rsidRPr="007E5608">
        <w:rPr>
          <w:noProof/>
          <w:lang w:val="en-CA"/>
        </w:rPr>
        <w:t>Additional references</w:t>
      </w:r>
      <w:r>
        <w:rPr>
          <w:noProof/>
        </w:rPr>
        <w:tab/>
      </w:r>
      <w:r>
        <w:rPr>
          <w:noProof/>
        </w:rPr>
        <w:fldChar w:fldCharType="begin" w:fldLock="1"/>
      </w:r>
      <w:r>
        <w:rPr>
          <w:noProof/>
        </w:rPr>
        <w:instrText xml:space="preserve"> PAGEREF _Toc2177011 \h </w:instrText>
      </w:r>
      <w:r>
        <w:rPr>
          <w:noProof/>
        </w:rPr>
      </w:r>
      <w:r>
        <w:rPr>
          <w:noProof/>
        </w:rPr>
        <w:fldChar w:fldCharType="separate"/>
      </w:r>
      <w:r>
        <w:rPr>
          <w:noProof/>
        </w:rPr>
        <w:t>1</w:t>
      </w:r>
      <w:r>
        <w:rPr>
          <w:noProof/>
        </w:rPr>
        <w:fldChar w:fldCharType="end"/>
      </w:r>
    </w:p>
    <w:p w14:paraId="27535946" w14:textId="2174891D"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3</w:t>
      </w:r>
      <w:r>
        <w:rPr>
          <w:rFonts w:asciiTheme="minorHAnsi" w:eastAsiaTheme="minorEastAsia" w:hAnsiTheme="minorHAnsi" w:cstheme="minorBidi"/>
          <w:noProof/>
          <w:sz w:val="22"/>
          <w:szCs w:val="22"/>
          <w:lang w:val="en-CA" w:eastAsia="en-CA"/>
        </w:rPr>
        <w:tab/>
      </w:r>
      <w:r w:rsidRPr="007E5608">
        <w:rPr>
          <w:noProof/>
          <w:lang w:val="en-CA"/>
        </w:rPr>
        <w:t>Definitions</w:t>
      </w:r>
      <w:r>
        <w:rPr>
          <w:noProof/>
        </w:rPr>
        <w:tab/>
      </w:r>
      <w:r>
        <w:rPr>
          <w:noProof/>
        </w:rPr>
        <w:fldChar w:fldCharType="begin" w:fldLock="1"/>
      </w:r>
      <w:r>
        <w:rPr>
          <w:noProof/>
        </w:rPr>
        <w:instrText xml:space="preserve"> PAGEREF _Toc2177012 \h </w:instrText>
      </w:r>
      <w:r>
        <w:rPr>
          <w:noProof/>
        </w:rPr>
      </w:r>
      <w:r>
        <w:rPr>
          <w:noProof/>
        </w:rPr>
        <w:fldChar w:fldCharType="separate"/>
      </w:r>
      <w:r>
        <w:rPr>
          <w:noProof/>
        </w:rPr>
        <w:t>1</w:t>
      </w:r>
      <w:r>
        <w:rPr>
          <w:noProof/>
        </w:rPr>
        <w:fldChar w:fldCharType="end"/>
      </w:r>
    </w:p>
    <w:p w14:paraId="4394AAB2" w14:textId="1D41E50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4</w:t>
      </w:r>
      <w:r>
        <w:rPr>
          <w:rFonts w:asciiTheme="minorHAnsi" w:eastAsiaTheme="minorEastAsia" w:hAnsiTheme="minorHAnsi" w:cstheme="minorBidi"/>
          <w:noProof/>
          <w:sz w:val="22"/>
          <w:szCs w:val="22"/>
          <w:lang w:val="en-CA" w:eastAsia="en-CA"/>
        </w:rPr>
        <w:tab/>
      </w:r>
      <w:r w:rsidRPr="007E5608">
        <w:rPr>
          <w:noProof/>
          <w:lang w:val="en-CA"/>
        </w:rPr>
        <w:t>Abbreviations</w:t>
      </w:r>
      <w:r>
        <w:rPr>
          <w:noProof/>
        </w:rPr>
        <w:tab/>
      </w:r>
      <w:r>
        <w:rPr>
          <w:noProof/>
        </w:rPr>
        <w:fldChar w:fldCharType="begin" w:fldLock="1"/>
      </w:r>
      <w:r>
        <w:rPr>
          <w:noProof/>
        </w:rPr>
        <w:instrText xml:space="preserve"> PAGEREF _Toc2177013 \h </w:instrText>
      </w:r>
      <w:r>
        <w:rPr>
          <w:noProof/>
        </w:rPr>
      </w:r>
      <w:r>
        <w:rPr>
          <w:noProof/>
        </w:rPr>
        <w:fldChar w:fldCharType="separate"/>
      </w:r>
      <w:r>
        <w:rPr>
          <w:noProof/>
        </w:rPr>
        <w:t>7</w:t>
      </w:r>
      <w:r>
        <w:rPr>
          <w:noProof/>
        </w:rPr>
        <w:fldChar w:fldCharType="end"/>
      </w:r>
    </w:p>
    <w:p w14:paraId="39654774" w14:textId="34A742C4"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5</w:t>
      </w:r>
      <w:r>
        <w:rPr>
          <w:rFonts w:asciiTheme="minorHAnsi" w:eastAsiaTheme="minorEastAsia" w:hAnsiTheme="minorHAnsi" w:cstheme="minorBidi"/>
          <w:noProof/>
          <w:sz w:val="22"/>
          <w:szCs w:val="22"/>
          <w:lang w:val="en-CA" w:eastAsia="en-CA"/>
        </w:rPr>
        <w:tab/>
      </w:r>
      <w:r w:rsidRPr="007E5608">
        <w:rPr>
          <w:noProof/>
          <w:lang w:val="en-CA"/>
        </w:rPr>
        <w:t>Conventions</w:t>
      </w:r>
      <w:r>
        <w:rPr>
          <w:noProof/>
        </w:rPr>
        <w:tab/>
      </w:r>
      <w:r>
        <w:rPr>
          <w:noProof/>
        </w:rPr>
        <w:fldChar w:fldCharType="begin" w:fldLock="1"/>
      </w:r>
      <w:r>
        <w:rPr>
          <w:noProof/>
        </w:rPr>
        <w:instrText xml:space="preserve"> PAGEREF _Toc2177014 \h </w:instrText>
      </w:r>
      <w:r>
        <w:rPr>
          <w:noProof/>
        </w:rPr>
      </w:r>
      <w:r>
        <w:rPr>
          <w:noProof/>
        </w:rPr>
        <w:fldChar w:fldCharType="separate"/>
      </w:r>
      <w:r>
        <w:rPr>
          <w:noProof/>
        </w:rPr>
        <w:t>9</w:t>
      </w:r>
      <w:r>
        <w:rPr>
          <w:noProof/>
        </w:rPr>
        <w:fldChar w:fldCharType="end"/>
      </w:r>
    </w:p>
    <w:p w14:paraId="7D731058" w14:textId="1BAD7C0B"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_Toc2177015 \h </w:instrText>
      </w:r>
      <w:r>
        <w:rPr>
          <w:noProof/>
        </w:rPr>
      </w:r>
      <w:r>
        <w:rPr>
          <w:noProof/>
        </w:rPr>
        <w:fldChar w:fldCharType="separate"/>
      </w:r>
      <w:r>
        <w:rPr>
          <w:noProof/>
        </w:rPr>
        <w:t>9</w:t>
      </w:r>
      <w:r>
        <w:rPr>
          <w:noProof/>
        </w:rPr>
        <w:fldChar w:fldCharType="end"/>
      </w:r>
    </w:p>
    <w:p w14:paraId="4246ECB1" w14:textId="5A9DE77C"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5.2</w:t>
      </w:r>
      <w:r>
        <w:rPr>
          <w:rFonts w:asciiTheme="minorHAnsi" w:eastAsiaTheme="minorEastAsia" w:hAnsiTheme="minorHAnsi" w:cstheme="minorBidi"/>
          <w:noProof/>
          <w:sz w:val="22"/>
          <w:szCs w:val="22"/>
          <w:lang w:val="en-CA" w:eastAsia="en-CA"/>
        </w:rPr>
        <w:tab/>
      </w:r>
      <w:r w:rsidRPr="007E5608">
        <w:rPr>
          <w:noProof/>
          <w:lang w:val="en-CA"/>
        </w:rPr>
        <w:t>Arithmetic operators</w:t>
      </w:r>
      <w:r>
        <w:rPr>
          <w:noProof/>
        </w:rPr>
        <w:tab/>
      </w:r>
      <w:r>
        <w:rPr>
          <w:noProof/>
        </w:rPr>
        <w:fldChar w:fldCharType="begin" w:fldLock="1"/>
      </w:r>
      <w:r>
        <w:rPr>
          <w:noProof/>
        </w:rPr>
        <w:instrText xml:space="preserve"> PAGEREF _Toc2177016 \h </w:instrText>
      </w:r>
      <w:r>
        <w:rPr>
          <w:noProof/>
        </w:rPr>
      </w:r>
      <w:r>
        <w:rPr>
          <w:noProof/>
        </w:rPr>
        <w:fldChar w:fldCharType="separate"/>
      </w:r>
      <w:r>
        <w:rPr>
          <w:noProof/>
        </w:rPr>
        <w:t>9</w:t>
      </w:r>
      <w:r>
        <w:rPr>
          <w:noProof/>
        </w:rPr>
        <w:fldChar w:fldCharType="end"/>
      </w:r>
    </w:p>
    <w:p w14:paraId="35F30B5B" w14:textId="3C1A224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5.3</w:t>
      </w:r>
      <w:r>
        <w:rPr>
          <w:rFonts w:asciiTheme="minorHAnsi" w:eastAsiaTheme="minorEastAsia" w:hAnsiTheme="minorHAnsi" w:cstheme="minorBidi"/>
          <w:noProof/>
          <w:sz w:val="22"/>
          <w:szCs w:val="22"/>
          <w:lang w:val="en-CA" w:eastAsia="en-CA"/>
        </w:rPr>
        <w:tab/>
      </w:r>
      <w:r w:rsidRPr="007E5608">
        <w:rPr>
          <w:noProof/>
          <w:lang w:val="en-CA"/>
        </w:rPr>
        <w:t>Logical operators</w:t>
      </w:r>
      <w:r>
        <w:rPr>
          <w:noProof/>
        </w:rPr>
        <w:tab/>
      </w:r>
      <w:r>
        <w:rPr>
          <w:noProof/>
        </w:rPr>
        <w:fldChar w:fldCharType="begin" w:fldLock="1"/>
      </w:r>
      <w:r>
        <w:rPr>
          <w:noProof/>
        </w:rPr>
        <w:instrText xml:space="preserve"> PAGEREF _Toc2177017 \h </w:instrText>
      </w:r>
      <w:r>
        <w:rPr>
          <w:noProof/>
        </w:rPr>
      </w:r>
      <w:r>
        <w:rPr>
          <w:noProof/>
        </w:rPr>
        <w:fldChar w:fldCharType="separate"/>
      </w:r>
      <w:r>
        <w:rPr>
          <w:noProof/>
        </w:rPr>
        <w:t>9</w:t>
      </w:r>
      <w:r>
        <w:rPr>
          <w:noProof/>
        </w:rPr>
        <w:fldChar w:fldCharType="end"/>
      </w:r>
    </w:p>
    <w:p w14:paraId="48077FB8" w14:textId="0B94AE9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5.4</w:t>
      </w:r>
      <w:r>
        <w:rPr>
          <w:rFonts w:asciiTheme="minorHAnsi" w:eastAsiaTheme="minorEastAsia" w:hAnsiTheme="minorHAnsi" w:cstheme="minorBidi"/>
          <w:noProof/>
          <w:sz w:val="22"/>
          <w:szCs w:val="22"/>
          <w:lang w:val="en-CA" w:eastAsia="en-CA"/>
        </w:rPr>
        <w:tab/>
      </w:r>
      <w:r w:rsidRPr="007E5608">
        <w:rPr>
          <w:noProof/>
          <w:lang w:val="en-CA"/>
        </w:rPr>
        <w:t>Relational operators</w:t>
      </w:r>
      <w:r>
        <w:rPr>
          <w:noProof/>
        </w:rPr>
        <w:tab/>
      </w:r>
      <w:r>
        <w:rPr>
          <w:noProof/>
        </w:rPr>
        <w:fldChar w:fldCharType="begin" w:fldLock="1"/>
      </w:r>
      <w:r>
        <w:rPr>
          <w:noProof/>
        </w:rPr>
        <w:instrText xml:space="preserve"> PAGEREF _Toc2177018 \h </w:instrText>
      </w:r>
      <w:r>
        <w:rPr>
          <w:noProof/>
        </w:rPr>
      </w:r>
      <w:r>
        <w:rPr>
          <w:noProof/>
        </w:rPr>
        <w:fldChar w:fldCharType="separate"/>
      </w:r>
      <w:r>
        <w:rPr>
          <w:noProof/>
        </w:rPr>
        <w:t>9</w:t>
      </w:r>
      <w:r>
        <w:rPr>
          <w:noProof/>
        </w:rPr>
        <w:fldChar w:fldCharType="end"/>
      </w:r>
    </w:p>
    <w:p w14:paraId="62BB91A1" w14:textId="7561ADAD"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5.5</w:t>
      </w:r>
      <w:r>
        <w:rPr>
          <w:rFonts w:asciiTheme="minorHAnsi" w:eastAsiaTheme="minorEastAsia" w:hAnsiTheme="minorHAnsi" w:cstheme="minorBidi"/>
          <w:noProof/>
          <w:sz w:val="22"/>
          <w:szCs w:val="22"/>
          <w:lang w:val="en-CA" w:eastAsia="en-CA"/>
        </w:rPr>
        <w:tab/>
      </w:r>
      <w:r w:rsidRPr="007E5608">
        <w:rPr>
          <w:noProof/>
          <w:lang w:val="en-CA"/>
        </w:rPr>
        <w:t>Bit-wise operators</w:t>
      </w:r>
      <w:r>
        <w:rPr>
          <w:noProof/>
        </w:rPr>
        <w:tab/>
      </w:r>
      <w:r>
        <w:rPr>
          <w:noProof/>
        </w:rPr>
        <w:fldChar w:fldCharType="begin" w:fldLock="1"/>
      </w:r>
      <w:r>
        <w:rPr>
          <w:noProof/>
        </w:rPr>
        <w:instrText xml:space="preserve"> PAGEREF _Toc2177019 \h </w:instrText>
      </w:r>
      <w:r>
        <w:rPr>
          <w:noProof/>
        </w:rPr>
      </w:r>
      <w:r>
        <w:rPr>
          <w:noProof/>
        </w:rPr>
        <w:fldChar w:fldCharType="separate"/>
      </w:r>
      <w:r>
        <w:rPr>
          <w:noProof/>
        </w:rPr>
        <w:t>9</w:t>
      </w:r>
      <w:r>
        <w:rPr>
          <w:noProof/>
        </w:rPr>
        <w:fldChar w:fldCharType="end"/>
      </w:r>
    </w:p>
    <w:p w14:paraId="50CEBAE2" w14:textId="4B3759C9"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5.6</w:t>
      </w:r>
      <w:r>
        <w:rPr>
          <w:rFonts w:asciiTheme="minorHAnsi" w:eastAsiaTheme="minorEastAsia" w:hAnsiTheme="minorHAnsi" w:cstheme="minorBidi"/>
          <w:noProof/>
          <w:sz w:val="22"/>
          <w:szCs w:val="22"/>
          <w:lang w:val="en-CA" w:eastAsia="en-CA"/>
        </w:rPr>
        <w:tab/>
      </w:r>
      <w:r w:rsidRPr="007E5608">
        <w:rPr>
          <w:noProof/>
          <w:lang w:val="en-CA"/>
        </w:rPr>
        <w:t>Assignment operators</w:t>
      </w:r>
      <w:r>
        <w:rPr>
          <w:noProof/>
        </w:rPr>
        <w:tab/>
      </w:r>
      <w:r>
        <w:rPr>
          <w:noProof/>
        </w:rPr>
        <w:fldChar w:fldCharType="begin" w:fldLock="1"/>
      </w:r>
      <w:r>
        <w:rPr>
          <w:noProof/>
        </w:rPr>
        <w:instrText xml:space="preserve"> PAGEREF _Toc2177020 \h </w:instrText>
      </w:r>
      <w:r>
        <w:rPr>
          <w:noProof/>
        </w:rPr>
      </w:r>
      <w:r>
        <w:rPr>
          <w:noProof/>
        </w:rPr>
        <w:fldChar w:fldCharType="separate"/>
      </w:r>
      <w:r>
        <w:rPr>
          <w:noProof/>
        </w:rPr>
        <w:t>10</w:t>
      </w:r>
      <w:r>
        <w:rPr>
          <w:noProof/>
        </w:rPr>
        <w:fldChar w:fldCharType="end"/>
      </w:r>
    </w:p>
    <w:p w14:paraId="25E4516F" w14:textId="15F6B8C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5.7</w:t>
      </w:r>
      <w:r>
        <w:rPr>
          <w:rFonts w:asciiTheme="minorHAnsi" w:eastAsiaTheme="minorEastAsia" w:hAnsiTheme="minorHAnsi" w:cstheme="minorBidi"/>
          <w:noProof/>
          <w:sz w:val="22"/>
          <w:szCs w:val="22"/>
          <w:lang w:val="en-CA" w:eastAsia="en-CA"/>
        </w:rPr>
        <w:tab/>
      </w:r>
      <w:r w:rsidRPr="007E5608">
        <w:rPr>
          <w:noProof/>
          <w:lang w:val="en-CA"/>
        </w:rPr>
        <w:t>Range notation</w:t>
      </w:r>
      <w:r>
        <w:rPr>
          <w:noProof/>
        </w:rPr>
        <w:tab/>
      </w:r>
      <w:r>
        <w:rPr>
          <w:noProof/>
        </w:rPr>
        <w:fldChar w:fldCharType="begin" w:fldLock="1"/>
      </w:r>
      <w:r>
        <w:rPr>
          <w:noProof/>
        </w:rPr>
        <w:instrText xml:space="preserve"> PAGEREF _Toc2177021 \h </w:instrText>
      </w:r>
      <w:r>
        <w:rPr>
          <w:noProof/>
        </w:rPr>
      </w:r>
      <w:r>
        <w:rPr>
          <w:noProof/>
        </w:rPr>
        <w:fldChar w:fldCharType="separate"/>
      </w:r>
      <w:r>
        <w:rPr>
          <w:noProof/>
        </w:rPr>
        <w:t>10</w:t>
      </w:r>
      <w:r>
        <w:rPr>
          <w:noProof/>
        </w:rPr>
        <w:fldChar w:fldCharType="end"/>
      </w:r>
    </w:p>
    <w:p w14:paraId="4314E74A" w14:textId="606B4798"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5.8</w:t>
      </w:r>
      <w:r>
        <w:rPr>
          <w:rFonts w:asciiTheme="minorHAnsi" w:eastAsiaTheme="minorEastAsia" w:hAnsiTheme="minorHAnsi" w:cstheme="minorBidi"/>
          <w:noProof/>
          <w:sz w:val="22"/>
          <w:szCs w:val="22"/>
          <w:lang w:val="en-CA" w:eastAsia="en-CA"/>
        </w:rPr>
        <w:tab/>
      </w:r>
      <w:r w:rsidRPr="007E5608">
        <w:rPr>
          <w:noProof/>
          <w:lang w:val="en-CA"/>
        </w:rPr>
        <w:t>Mathematical functions</w:t>
      </w:r>
      <w:r>
        <w:rPr>
          <w:noProof/>
        </w:rPr>
        <w:tab/>
      </w:r>
      <w:r>
        <w:rPr>
          <w:noProof/>
        </w:rPr>
        <w:fldChar w:fldCharType="begin" w:fldLock="1"/>
      </w:r>
      <w:r>
        <w:rPr>
          <w:noProof/>
        </w:rPr>
        <w:instrText xml:space="preserve"> PAGEREF _Toc2177022 \h </w:instrText>
      </w:r>
      <w:r>
        <w:rPr>
          <w:noProof/>
        </w:rPr>
      </w:r>
      <w:r>
        <w:rPr>
          <w:noProof/>
        </w:rPr>
        <w:fldChar w:fldCharType="separate"/>
      </w:r>
      <w:r>
        <w:rPr>
          <w:noProof/>
        </w:rPr>
        <w:t>10</w:t>
      </w:r>
      <w:r>
        <w:rPr>
          <w:noProof/>
        </w:rPr>
        <w:fldChar w:fldCharType="end"/>
      </w:r>
    </w:p>
    <w:p w14:paraId="13F9E52A" w14:textId="0E09341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5.9</w:t>
      </w:r>
      <w:r>
        <w:rPr>
          <w:rFonts w:asciiTheme="minorHAnsi" w:eastAsiaTheme="minorEastAsia" w:hAnsiTheme="minorHAnsi" w:cstheme="minorBidi"/>
          <w:noProof/>
          <w:sz w:val="22"/>
          <w:szCs w:val="22"/>
          <w:lang w:val="en-CA" w:eastAsia="en-CA"/>
        </w:rPr>
        <w:tab/>
      </w:r>
      <w:r w:rsidRPr="007E5608">
        <w:rPr>
          <w:noProof/>
          <w:lang w:val="en-CA"/>
        </w:rPr>
        <w:t>Order of operation precedence</w:t>
      </w:r>
      <w:r>
        <w:rPr>
          <w:noProof/>
        </w:rPr>
        <w:tab/>
      </w:r>
      <w:r>
        <w:rPr>
          <w:noProof/>
        </w:rPr>
        <w:fldChar w:fldCharType="begin" w:fldLock="1"/>
      </w:r>
      <w:r>
        <w:rPr>
          <w:noProof/>
        </w:rPr>
        <w:instrText xml:space="preserve"> PAGEREF _Toc2177023 \h </w:instrText>
      </w:r>
      <w:r>
        <w:rPr>
          <w:noProof/>
        </w:rPr>
      </w:r>
      <w:r>
        <w:rPr>
          <w:noProof/>
        </w:rPr>
        <w:fldChar w:fldCharType="separate"/>
      </w:r>
      <w:r>
        <w:rPr>
          <w:noProof/>
        </w:rPr>
        <w:t>11</w:t>
      </w:r>
      <w:r>
        <w:rPr>
          <w:noProof/>
        </w:rPr>
        <w:fldChar w:fldCharType="end"/>
      </w:r>
    </w:p>
    <w:p w14:paraId="74D94995" w14:textId="46959F0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5.10</w:t>
      </w:r>
      <w:r>
        <w:rPr>
          <w:rFonts w:asciiTheme="minorHAnsi" w:eastAsiaTheme="minorEastAsia" w:hAnsiTheme="minorHAnsi" w:cstheme="minorBidi"/>
          <w:noProof/>
          <w:sz w:val="22"/>
          <w:szCs w:val="22"/>
          <w:lang w:val="en-CA" w:eastAsia="en-CA"/>
        </w:rPr>
        <w:tab/>
      </w:r>
      <w:r w:rsidRPr="007E5608">
        <w:rPr>
          <w:noProof/>
          <w:lang w:val="en-CA"/>
        </w:rPr>
        <w:t>Variables, syntax elements and tables</w:t>
      </w:r>
      <w:r>
        <w:rPr>
          <w:noProof/>
        </w:rPr>
        <w:tab/>
      </w:r>
      <w:r>
        <w:rPr>
          <w:noProof/>
        </w:rPr>
        <w:fldChar w:fldCharType="begin" w:fldLock="1"/>
      </w:r>
      <w:r>
        <w:rPr>
          <w:noProof/>
        </w:rPr>
        <w:instrText xml:space="preserve"> PAGEREF _Toc2177024 \h </w:instrText>
      </w:r>
      <w:r>
        <w:rPr>
          <w:noProof/>
        </w:rPr>
      </w:r>
      <w:r>
        <w:rPr>
          <w:noProof/>
        </w:rPr>
        <w:fldChar w:fldCharType="separate"/>
      </w:r>
      <w:r>
        <w:rPr>
          <w:noProof/>
        </w:rPr>
        <w:t>12</w:t>
      </w:r>
      <w:r>
        <w:rPr>
          <w:noProof/>
        </w:rPr>
        <w:fldChar w:fldCharType="end"/>
      </w:r>
    </w:p>
    <w:p w14:paraId="4EE8C45A" w14:textId="657554D2"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5.11</w:t>
      </w:r>
      <w:r>
        <w:rPr>
          <w:rFonts w:asciiTheme="minorHAnsi" w:eastAsiaTheme="minorEastAsia" w:hAnsiTheme="minorHAnsi" w:cstheme="minorBidi"/>
          <w:noProof/>
          <w:sz w:val="22"/>
          <w:szCs w:val="22"/>
          <w:lang w:val="en-CA" w:eastAsia="en-CA"/>
        </w:rPr>
        <w:tab/>
      </w:r>
      <w:r w:rsidRPr="007E5608">
        <w:rPr>
          <w:noProof/>
          <w:lang w:val="en-CA"/>
        </w:rPr>
        <w:t>Text description of logical operations</w:t>
      </w:r>
      <w:r>
        <w:rPr>
          <w:noProof/>
        </w:rPr>
        <w:tab/>
      </w:r>
      <w:r>
        <w:rPr>
          <w:noProof/>
        </w:rPr>
        <w:fldChar w:fldCharType="begin" w:fldLock="1"/>
      </w:r>
      <w:r>
        <w:rPr>
          <w:noProof/>
        </w:rPr>
        <w:instrText xml:space="preserve"> PAGEREF _Toc2177025 \h </w:instrText>
      </w:r>
      <w:r>
        <w:rPr>
          <w:noProof/>
        </w:rPr>
      </w:r>
      <w:r>
        <w:rPr>
          <w:noProof/>
        </w:rPr>
        <w:fldChar w:fldCharType="separate"/>
      </w:r>
      <w:r>
        <w:rPr>
          <w:noProof/>
        </w:rPr>
        <w:t>13</w:t>
      </w:r>
      <w:r>
        <w:rPr>
          <w:noProof/>
        </w:rPr>
        <w:fldChar w:fldCharType="end"/>
      </w:r>
    </w:p>
    <w:p w14:paraId="52C187D6" w14:textId="736925A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5.12</w:t>
      </w:r>
      <w:r>
        <w:rPr>
          <w:rFonts w:asciiTheme="minorHAnsi" w:eastAsiaTheme="minorEastAsia" w:hAnsiTheme="minorHAnsi" w:cstheme="minorBidi"/>
          <w:noProof/>
          <w:sz w:val="22"/>
          <w:szCs w:val="22"/>
          <w:lang w:val="en-CA" w:eastAsia="en-CA"/>
        </w:rPr>
        <w:tab/>
      </w:r>
      <w:r w:rsidRPr="007E5608">
        <w:rPr>
          <w:noProof/>
          <w:lang w:val="en-CA"/>
        </w:rPr>
        <w:t>Processes</w:t>
      </w:r>
      <w:r>
        <w:rPr>
          <w:noProof/>
        </w:rPr>
        <w:tab/>
      </w:r>
      <w:r>
        <w:rPr>
          <w:noProof/>
        </w:rPr>
        <w:fldChar w:fldCharType="begin" w:fldLock="1"/>
      </w:r>
      <w:r>
        <w:rPr>
          <w:noProof/>
        </w:rPr>
        <w:instrText xml:space="preserve"> PAGEREF _Toc2177026 \h </w:instrText>
      </w:r>
      <w:r>
        <w:rPr>
          <w:noProof/>
        </w:rPr>
      </w:r>
      <w:r>
        <w:rPr>
          <w:noProof/>
        </w:rPr>
        <w:fldChar w:fldCharType="separate"/>
      </w:r>
      <w:r>
        <w:rPr>
          <w:noProof/>
        </w:rPr>
        <w:t>14</w:t>
      </w:r>
      <w:r>
        <w:rPr>
          <w:noProof/>
        </w:rPr>
        <w:fldChar w:fldCharType="end"/>
      </w:r>
    </w:p>
    <w:p w14:paraId="65850018" w14:textId="2F57845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6</w:t>
      </w:r>
      <w:r>
        <w:rPr>
          <w:rFonts w:asciiTheme="minorHAnsi" w:eastAsiaTheme="minorEastAsia" w:hAnsiTheme="minorHAnsi" w:cstheme="minorBidi"/>
          <w:noProof/>
          <w:sz w:val="22"/>
          <w:szCs w:val="22"/>
          <w:lang w:val="en-CA" w:eastAsia="en-CA"/>
        </w:rPr>
        <w:tab/>
      </w:r>
      <w:r w:rsidRPr="007E5608">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_Toc2177027 \h </w:instrText>
      </w:r>
      <w:r>
        <w:rPr>
          <w:noProof/>
        </w:rPr>
      </w:r>
      <w:r>
        <w:rPr>
          <w:noProof/>
        </w:rPr>
        <w:fldChar w:fldCharType="separate"/>
      </w:r>
      <w:r>
        <w:rPr>
          <w:noProof/>
        </w:rPr>
        <w:t>15</w:t>
      </w:r>
      <w:r>
        <w:rPr>
          <w:noProof/>
        </w:rPr>
        <w:fldChar w:fldCharType="end"/>
      </w:r>
    </w:p>
    <w:p w14:paraId="3A619361" w14:textId="499E71F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6.1</w:t>
      </w:r>
      <w:r>
        <w:rPr>
          <w:rFonts w:asciiTheme="minorHAnsi" w:eastAsiaTheme="minorEastAsia" w:hAnsiTheme="minorHAnsi" w:cstheme="minorBidi"/>
          <w:noProof/>
          <w:sz w:val="22"/>
          <w:szCs w:val="22"/>
          <w:lang w:val="en-CA" w:eastAsia="en-CA"/>
        </w:rPr>
        <w:tab/>
      </w:r>
      <w:r w:rsidRPr="007E5608">
        <w:rPr>
          <w:noProof/>
          <w:lang w:val="en-CA"/>
        </w:rPr>
        <w:t>Bitstream formats</w:t>
      </w:r>
      <w:r>
        <w:rPr>
          <w:noProof/>
        </w:rPr>
        <w:tab/>
      </w:r>
      <w:r>
        <w:rPr>
          <w:noProof/>
        </w:rPr>
        <w:fldChar w:fldCharType="begin" w:fldLock="1"/>
      </w:r>
      <w:r>
        <w:rPr>
          <w:noProof/>
        </w:rPr>
        <w:instrText xml:space="preserve"> PAGEREF _Toc2177028 \h </w:instrText>
      </w:r>
      <w:r>
        <w:rPr>
          <w:noProof/>
        </w:rPr>
      </w:r>
      <w:r>
        <w:rPr>
          <w:noProof/>
        </w:rPr>
        <w:fldChar w:fldCharType="separate"/>
      </w:r>
      <w:r>
        <w:rPr>
          <w:noProof/>
        </w:rPr>
        <w:t>15</w:t>
      </w:r>
      <w:r>
        <w:rPr>
          <w:noProof/>
        </w:rPr>
        <w:fldChar w:fldCharType="end"/>
      </w:r>
    </w:p>
    <w:p w14:paraId="4C5FB0FA" w14:textId="21FD9B8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6.2</w:t>
      </w:r>
      <w:r>
        <w:rPr>
          <w:rFonts w:asciiTheme="minorHAnsi" w:eastAsiaTheme="minorEastAsia" w:hAnsiTheme="minorHAnsi" w:cstheme="minorBidi"/>
          <w:noProof/>
          <w:sz w:val="22"/>
          <w:szCs w:val="22"/>
          <w:lang w:val="en-CA" w:eastAsia="en-CA"/>
        </w:rPr>
        <w:tab/>
      </w:r>
      <w:r w:rsidRPr="007E5608">
        <w:rPr>
          <w:noProof/>
          <w:lang w:val="en-CA"/>
        </w:rPr>
        <w:t>Source, decoded and output picture formats</w:t>
      </w:r>
      <w:r>
        <w:rPr>
          <w:noProof/>
        </w:rPr>
        <w:tab/>
      </w:r>
      <w:r>
        <w:rPr>
          <w:noProof/>
        </w:rPr>
        <w:fldChar w:fldCharType="begin" w:fldLock="1"/>
      </w:r>
      <w:r>
        <w:rPr>
          <w:noProof/>
        </w:rPr>
        <w:instrText xml:space="preserve"> PAGEREF _Toc2177029 \h </w:instrText>
      </w:r>
      <w:r>
        <w:rPr>
          <w:noProof/>
        </w:rPr>
      </w:r>
      <w:r>
        <w:rPr>
          <w:noProof/>
        </w:rPr>
        <w:fldChar w:fldCharType="separate"/>
      </w:r>
      <w:r>
        <w:rPr>
          <w:noProof/>
        </w:rPr>
        <w:t>15</w:t>
      </w:r>
      <w:r>
        <w:rPr>
          <w:noProof/>
        </w:rPr>
        <w:fldChar w:fldCharType="end"/>
      </w:r>
    </w:p>
    <w:p w14:paraId="0E153E44" w14:textId="212DA5BC"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6.3</w:t>
      </w:r>
      <w:r>
        <w:rPr>
          <w:rFonts w:asciiTheme="minorHAnsi" w:eastAsiaTheme="minorEastAsia" w:hAnsiTheme="minorHAnsi" w:cstheme="minorBidi"/>
          <w:noProof/>
          <w:sz w:val="22"/>
          <w:szCs w:val="22"/>
          <w:lang w:val="en-CA" w:eastAsia="en-CA"/>
        </w:rPr>
        <w:tab/>
      </w:r>
      <w:r w:rsidRPr="007E5608">
        <w:rPr>
          <w:noProof/>
          <w:lang w:val="en-CA"/>
        </w:rPr>
        <w:t>Partitioning of pictures, tile groups, tiles, and CTUs</w:t>
      </w:r>
      <w:r>
        <w:rPr>
          <w:noProof/>
        </w:rPr>
        <w:tab/>
      </w:r>
      <w:r>
        <w:rPr>
          <w:noProof/>
        </w:rPr>
        <w:fldChar w:fldCharType="begin" w:fldLock="1"/>
      </w:r>
      <w:r>
        <w:rPr>
          <w:noProof/>
        </w:rPr>
        <w:instrText xml:space="preserve"> PAGEREF _Toc2177030 \h </w:instrText>
      </w:r>
      <w:r>
        <w:rPr>
          <w:noProof/>
        </w:rPr>
      </w:r>
      <w:r>
        <w:rPr>
          <w:noProof/>
        </w:rPr>
        <w:fldChar w:fldCharType="separate"/>
      </w:r>
      <w:r>
        <w:rPr>
          <w:noProof/>
        </w:rPr>
        <w:t>17</w:t>
      </w:r>
      <w:r>
        <w:rPr>
          <w:noProof/>
        </w:rPr>
        <w:fldChar w:fldCharType="end"/>
      </w:r>
    </w:p>
    <w:p w14:paraId="60026934" w14:textId="4ABF1E3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6.3.1</w:t>
      </w:r>
      <w:r>
        <w:rPr>
          <w:rFonts w:asciiTheme="minorHAnsi" w:eastAsiaTheme="minorEastAsia" w:hAnsiTheme="minorHAnsi" w:cstheme="minorBidi"/>
          <w:noProof/>
          <w:sz w:val="22"/>
          <w:szCs w:val="22"/>
          <w:lang w:val="en-CA" w:eastAsia="en-CA"/>
        </w:rPr>
        <w:tab/>
      </w:r>
      <w:r w:rsidRPr="007E5608">
        <w:rPr>
          <w:noProof/>
          <w:lang w:val="en-CA"/>
        </w:rPr>
        <w:t>Partitioning of pictures into tile groups and tiles</w:t>
      </w:r>
      <w:r>
        <w:rPr>
          <w:noProof/>
        </w:rPr>
        <w:tab/>
      </w:r>
      <w:r>
        <w:rPr>
          <w:noProof/>
        </w:rPr>
        <w:fldChar w:fldCharType="begin" w:fldLock="1"/>
      </w:r>
      <w:r>
        <w:rPr>
          <w:noProof/>
        </w:rPr>
        <w:instrText xml:space="preserve"> PAGEREF _Toc2177031 \h </w:instrText>
      </w:r>
      <w:r>
        <w:rPr>
          <w:noProof/>
        </w:rPr>
      </w:r>
      <w:r>
        <w:rPr>
          <w:noProof/>
        </w:rPr>
        <w:fldChar w:fldCharType="separate"/>
      </w:r>
      <w:r>
        <w:rPr>
          <w:noProof/>
        </w:rPr>
        <w:t>17</w:t>
      </w:r>
      <w:r>
        <w:rPr>
          <w:noProof/>
        </w:rPr>
        <w:fldChar w:fldCharType="end"/>
      </w:r>
    </w:p>
    <w:p w14:paraId="578ADA10" w14:textId="79F5C23A"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6.3.2</w:t>
      </w:r>
      <w:r>
        <w:rPr>
          <w:rFonts w:asciiTheme="minorHAnsi" w:eastAsiaTheme="minorEastAsia" w:hAnsiTheme="minorHAnsi" w:cstheme="minorBidi"/>
          <w:noProof/>
          <w:sz w:val="22"/>
          <w:szCs w:val="22"/>
          <w:lang w:val="en-CA" w:eastAsia="en-CA"/>
        </w:rPr>
        <w:tab/>
      </w:r>
      <w:r w:rsidRPr="007E5608">
        <w:rPr>
          <w:noProof/>
          <w:lang w:val="en-CA"/>
        </w:rPr>
        <w:t>Block, quadtree and multi-type tree structures</w:t>
      </w:r>
      <w:r>
        <w:rPr>
          <w:noProof/>
        </w:rPr>
        <w:tab/>
      </w:r>
      <w:r>
        <w:rPr>
          <w:noProof/>
        </w:rPr>
        <w:fldChar w:fldCharType="begin" w:fldLock="1"/>
      </w:r>
      <w:r>
        <w:rPr>
          <w:noProof/>
        </w:rPr>
        <w:instrText xml:space="preserve"> PAGEREF _Toc2177032 \h </w:instrText>
      </w:r>
      <w:r>
        <w:rPr>
          <w:noProof/>
        </w:rPr>
      </w:r>
      <w:r>
        <w:rPr>
          <w:noProof/>
        </w:rPr>
        <w:fldChar w:fldCharType="separate"/>
      </w:r>
      <w:r>
        <w:rPr>
          <w:noProof/>
        </w:rPr>
        <w:t>18</w:t>
      </w:r>
      <w:r>
        <w:rPr>
          <w:noProof/>
        </w:rPr>
        <w:fldChar w:fldCharType="end"/>
      </w:r>
    </w:p>
    <w:p w14:paraId="04DC806B" w14:textId="2E52B7B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6.3.3</w:t>
      </w:r>
      <w:r>
        <w:rPr>
          <w:rFonts w:asciiTheme="minorHAnsi" w:eastAsiaTheme="minorEastAsia" w:hAnsiTheme="minorHAnsi" w:cstheme="minorBidi"/>
          <w:noProof/>
          <w:sz w:val="22"/>
          <w:szCs w:val="22"/>
          <w:lang w:val="en-CA" w:eastAsia="en-CA"/>
        </w:rPr>
        <w:tab/>
      </w:r>
      <w:r w:rsidRPr="007E5608">
        <w:rPr>
          <w:noProof/>
          <w:lang w:val="en-CA" w:eastAsia="ko-KR"/>
        </w:rPr>
        <w:t xml:space="preserve">Spatial or </w:t>
      </w:r>
      <w:r w:rsidRPr="007E5608">
        <w:rPr>
          <w:noProof/>
          <w:lang w:val="en-CA"/>
        </w:rPr>
        <w:t>component</w:t>
      </w:r>
      <w:r w:rsidRPr="007E5608">
        <w:rPr>
          <w:noProof/>
          <w:lang w:val="en-CA" w:eastAsia="ko-KR"/>
        </w:rPr>
        <w:t>-wise</w:t>
      </w:r>
      <w:r w:rsidRPr="007E5608">
        <w:rPr>
          <w:noProof/>
          <w:lang w:val="en-CA"/>
        </w:rPr>
        <w:t xml:space="preserve"> partitionings</w:t>
      </w:r>
      <w:r>
        <w:rPr>
          <w:noProof/>
        </w:rPr>
        <w:tab/>
      </w:r>
      <w:r>
        <w:rPr>
          <w:noProof/>
        </w:rPr>
        <w:fldChar w:fldCharType="begin" w:fldLock="1"/>
      </w:r>
      <w:r>
        <w:rPr>
          <w:noProof/>
        </w:rPr>
        <w:instrText xml:space="preserve"> PAGEREF _Toc2177033 \h </w:instrText>
      </w:r>
      <w:r>
        <w:rPr>
          <w:noProof/>
        </w:rPr>
      </w:r>
      <w:r>
        <w:rPr>
          <w:noProof/>
        </w:rPr>
        <w:fldChar w:fldCharType="separate"/>
      </w:r>
      <w:r>
        <w:rPr>
          <w:noProof/>
        </w:rPr>
        <w:t>19</w:t>
      </w:r>
      <w:r>
        <w:rPr>
          <w:noProof/>
        </w:rPr>
        <w:fldChar w:fldCharType="end"/>
      </w:r>
    </w:p>
    <w:p w14:paraId="1A372BDE" w14:textId="09A1A21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6.4</w:t>
      </w:r>
      <w:r>
        <w:rPr>
          <w:rFonts w:asciiTheme="minorHAnsi" w:eastAsiaTheme="minorEastAsia" w:hAnsiTheme="minorHAnsi" w:cstheme="minorBidi"/>
          <w:noProof/>
          <w:sz w:val="22"/>
          <w:szCs w:val="22"/>
          <w:lang w:val="en-CA" w:eastAsia="en-CA"/>
        </w:rPr>
        <w:tab/>
      </w:r>
      <w:r w:rsidRPr="007E5608">
        <w:rPr>
          <w:noProof/>
          <w:lang w:val="en-CA"/>
        </w:rPr>
        <w:t>Availability processes</w:t>
      </w:r>
      <w:r>
        <w:rPr>
          <w:noProof/>
        </w:rPr>
        <w:tab/>
      </w:r>
      <w:r>
        <w:rPr>
          <w:noProof/>
        </w:rPr>
        <w:fldChar w:fldCharType="begin" w:fldLock="1"/>
      </w:r>
      <w:r>
        <w:rPr>
          <w:noProof/>
        </w:rPr>
        <w:instrText xml:space="preserve"> PAGEREF _Toc2177034 \h </w:instrText>
      </w:r>
      <w:r>
        <w:rPr>
          <w:noProof/>
        </w:rPr>
      </w:r>
      <w:r>
        <w:rPr>
          <w:noProof/>
        </w:rPr>
        <w:fldChar w:fldCharType="separate"/>
      </w:r>
      <w:r>
        <w:rPr>
          <w:noProof/>
        </w:rPr>
        <w:t>19</w:t>
      </w:r>
      <w:r>
        <w:rPr>
          <w:noProof/>
        </w:rPr>
        <w:fldChar w:fldCharType="end"/>
      </w:r>
    </w:p>
    <w:p w14:paraId="519A9074" w14:textId="04B879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6.4.1</w:t>
      </w:r>
      <w:r>
        <w:rPr>
          <w:rFonts w:asciiTheme="minorHAnsi" w:eastAsiaTheme="minorEastAsia" w:hAnsiTheme="minorHAnsi" w:cstheme="minorBidi"/>
          <w:noProof/>
          <w:sz w:val="22"/>
          <w:szCs w:val="22"/>
          <w:lang w:val="en-CA" w:eastAsia="en-CA"/>
        </w:rPr>
        <w:tab/>
      </w:r>
      <w:r w:rsidRPr="007E5608">
        <w:rPr>
          <w:noProof/>
          <w:lang w:val="en-CA"/>
        </w:rPr>
        <w:t>Allowed binary split process</w:t>
      </w:r>
      <w:r>
        <w:rPr>
          <w:noProof/>
        </w:rPr>
        <w:tab/>
      </w:r>
      <w:r>
        <w:rPr>
          <w:noProof/>
        </w:rPr>
        <w:fldChar w:fldCharType="begin" w:fldLock="1"/>
      </w:r>
      <w:r>
        <w:rPr>
          <w:noProof/>
        </w:rPr>
        <w:instrText xml:space="preserve"> PAGEREF _Toc2177035 \h </w:instrText>
      </w:r>
      <w:r>
        <w:rPr>
          <w:noProof/>
        </w:rPr>
      </w:r>
      <w:r>
        <w:rPr>
          <w:noProof/>
        </w:rPr>
        <w:fldChar w:fldCharType="separate"/>
      </w:r>
      <w:r>
        <w:rPr>
          <w:noProof/>
        </w:rPr>
        <w:t>19</w:t>
      </w:r>
      <w:r>
        <w:rPr>
          <w:noProof/>
        </w:rPr>
        <w:fldChar w:fldCharType="end"/>
      </w:r>
    </w:p>
    <w:p w14:paraId="31A4A3CF" w14:textId="01D999F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6.4.2</w:t>
      </w:r>
      <w:r>
        <w:rPr>
          <w:rFonts w:asciiTheme="minorHAnsi" w:eastAsiaTheme="minorEastAsia" w:hAnsiTheme="minorHAnsi" w:cstheme="minorBidi"/>
          <w:noProof/>
          <w:sz w:val="22"/>
          <w:szCs w:val="22"/>
          <w:lang w:val="en-CA" w:eastAsia="en-CA"/>
        </w:rPr>
        <w:tab/>
      </w:r>
      <w:r w:rsidRPr="007E5608">
        <w:rPr>
          <w:noProof/>
          <w:lang w:val="en-CA"/>
        </w:rPr>
        <w:t>Allowed ternary split process</w:t>
      </w:r>
      <w:r>
        <w:rPr>
          <w:noProof/>
        </w:rPr>
        <w:tab/>
      </w:r>
      <w:r>
        <w:rPr>
          <w:noProof/>
        </w:rPr>
        <w:fldChar w:fldCharType="begin" w:fldLock="1"/>
      </w:r>
      <w:r>
        <w:rPr>
          <w:noProof/>
        </w:rPr>
        <w:instrText xml:space="preserve"> PAGEREF _Toc2177036 \h </w:instrText>
      </w:r>
      <w:r>
        <w:rPr>
          <w:noProof/>
        </w:rPr>
      </w:r>
      <w:r>
        <w:rPr>
          <w:noProof/>
        </w:rPr>
        <w:fldChar w:fldCharType="separate"/>
      </w:r>
      <w:r>
        <w:rPr>
          <w:noProof/>
        </w:rPr>
        <w:t>21</w:t>
      </w:r>
      <w:r>
        <w:rPr>
          <w:noProof/>
        </w:rPr>
        <w:fldChar w:fldCharType="end"/>
      </w:r>
    </w:p>
    <w:p w14:paraId="142D04BC" w14:textId="01A21C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6.4.3</w:t>
      </w:r>
      <w:r>
        <w:rPr>
          <w:rFonts w:asciiTheme="minorHAnsi" w:eastAsiaTheme="minorEastAsia" w:hAnsiTheme="minorHAnsi" w:cstheme="minorBidi"/>
          <w:noProof/>
          <w:sz w:val="22"/>
          <w:szCs w:val="22"/>
          <w:lang w:val="en-CA" w:eastAsia="en-CA"/>
        </w:rPr>
        <w:tab/>
      </w:r>
      <w:r w:rsidRPr="007E5608">
        <w:rPr>
          <w:noProof/>
          <w:lang w:val="en-CA"/>
        </w:rPr>
        <w:t>Derivation process for neighbouring block availability</w:t>
      </w:r>
      <w:r>
        <w:rPr>
          <w:noProof/>
        </w:rPr>
        <w:tab/>
      </w:r>
      <w:r>
        <w:rPr>
          <w:noProof/>
        </w:rPr>
        <w:fldChar w:fldCharType="begin" w:fldLock="1"/>
      </w:r>
      <w:r>
        <w:rPr>
          <w:noProof/>
        </w:rPr>
        <w:instrText xml:space="preserve"> PAGEREF _Toc2177037 \h </w:instrText>
      </w:r>
      <w:r>
        <w:rPr>
          <w:noProof/>
        </w:rPr>
      </w:r>
      <w:r>
        <w:rPr>
          <w:noProof/>
        </w:rPr>
        <w:fldChar w:fldCharType="separate"/>
      </w:r>
      <w:r>
        <w:rPr>
          <w:noProof/>
        </w:rPr>
        <w:t>21</w:t>
      </w:r>
      <w:r>
        <w:rPr>
          <w:noProof/>
        </w:rPr>
        <w:fldChar w:fldCharType="end"/>
      </w:r>
    </w:p>
    <w:p w14:paraId="1E1B4D2E" w14:textId="1D56D7D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6.5</w:t>
      </w:r>
      <w:r>
        <w:rPr>
          <w:rFonts w:asciiTheme="minorHAnsi" w:eastAsiaTheme="minorEastAsia" w:hAnsiTheme="minorHAnsi" w:cstheme="minorBidi"/>
          <w:noProof/>
          <w:sz w:val="22"/>
          <w:szCs w:val="22"/>
          <w:lang w:val="en-CA" w:eastAsia="en-CA"/>
        </w:rPr>
        <w:tab/>
      </w:r>
      <w:r w:rsidRPr="007E5608">
        <w:rPr>
          <w:noProof/>
          <w:lang w:val="en-CA"/>
        </w:rPr>
        <w:t>Scanning processes</w:t>
      </w:r>
      <w:r>
        <w:rPr>
          <w:noProof/>
        </w:rPr>
        <w:tab/>
      </w:r>
      <w:r>
        <w:rPr>
          <w:noProof/>
        </w:rPr>
        <w:fldChar w:fldCharType="begin" w:fldLock="1"/>
      </w:r>
      <w:r>
        <w:rPr>
          <w:noProof/>
        </w:rPr>
        <w:instrText xml:space="preserve"> PAGEREF _Toc2177038 \h </w:instrText>
      </w:r>
      <w:r>
        <w:rPr>
          <w:noProof/>
        </w:rPr>
      </w:r>
      <w:r>
        <w:rPr>
          <w:noProof/>
        </w:rPr>
        <w:fldChar w:fldCharType="separate"/>
      </w:r>
      <w:r>
        <w:rPr>
          <w:noProof/>
        </w:rPr>
        <w:t>22</w:t>
      </w:r>
      <w:r>
        <w:rPr>
          <w:noProof/>
        </w:rPr>
        <w:fldChar w:fldCharType="end"/>
      </w:r>
    </w:p>
    <w:p w14:paraId="186CAFFC" w14:textId="4D9FA1A5"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6.5.1</w:t>
      </w:r>
      <w:r>
        <w:rPr>
          <w:rFonts w:asciiTheme="minorHAnsi" w:eastAsiaTheme="minorEastAsia" w:hAnsiTheme="minorHAnsi" w:cstheme="minorBidi"/>
          <w:noProof/>
          <w:sz w:val="22"/>
          <w:szCs w:val="22"/>
          <w:lang w:val="en-CA" w:eastAsia="en-CA"/>
        </w:rPr>
        <w:tab/>
      </w:r>
      <w:r w:rsidRPr="007E5608">
        <w:rPr>
          <w:noProof/>
          <w:lang w:val="en-CA"/>
        </w:rPr>
        <w:t>CTB raster and tile scanning process</w:t>
      </w:r>
      <w:r>
        <w:rPr>
          <w:noProof/>
        </w:rPr>
        <w:tab/>
      </w:r>
      <w:r>
        <w:rPr>
          <w:noProof/>
        </w:rPr>
        <w:fldChar w:fldCharType="begin" w:fldLock="1"/>
      </w:r>
      <w:r>
        <w:rPr>
          <w:noProof/>
        </w:rPr>
        <w:instrText xml:space="preserve"> PAGEREF _Toc2177039 \h </w:instrText>
      </w:r>
      <w:r>
        <w:rPr>
          <w:noProof/>
        </w:rPr>
      </w:r>
      <w:r>
        <w:rPr>
          <w:noProof/>
        </w:rPr>
        <w:fldChar w:fldCharType="separate"/>
      </w:r>
      <w:r>
        <w:rPr>
          <w:noProof/>
        </w:rPr>
        <w:t>22</w:t>
      </w:r>
      <w:r>
        <w:rPr>
          <w:noProof/>
        </w:rPr>
        <w:fldChar w:fldCharType="end"/>
      </w:r>
    </w:p>
    <w:p w14:paraId="1CA81AF5" w14:textId="58596FE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6.5.2</w:t>
      </w:r>
      <w:r>
        <w:rPr>
          <w:rFonts w:asciiTheme="minorHAnsi" w:eastAsiaTheme="minorEastAsia" w:hAnsiTheme="minorHAnsi" w:cstheme="minorBidi"/>
          <w:noProof/>
          <w:sz w:val="22"/>
          <w:szCs w:val="22"/>
          <w:lang w:val="en-CA" w:eastAsia="en-CA"/>
        </w:rPr>
        <w:tab/>
      </w:r>
      <w:r w:rsidRPr="007E5608">
        <w:rPr>
          <w:noProof/>
          <w:lang w:val="en-CA"/>
        </w:rPr>
        <w:t>Up-right diagonal scan order array initialization process</w:t>
      </w:r>
      <w:r>
        <w:rPr>
          <w:noProof/>
        </w:rPr>
        <w:tab/>
      </w:r>
      <w:r>
        <w:rPr>
          <w:noProof/>
        </w:rPr>
        <w:fldChar w:fldCharType="begin" w:fldLock="1"/>
      </w:r>
      <w:r>
        <w:rPr>
          <w:noProof/>
        </w:rPr>
        <w:instrText xml:space="preserve"> PAGEREF _Toc2177040 \h </w:instrText>
      </w:r>
      <w:r>
        <w:rPr>
          <w:noProof/>
        </w:rPr>
      </w:r>
      <w:r>
        <w:rPr>
          <w:noProof/>
        </w:rPr>
        <w:fldChar w:fldCharType="separate"/>
      </w:r>
      <w:r>
        <w:rPr>
          <w:noProof/>
        </w:rPr>
        <w:t>23</w:t>
      </w:r>
      <w:r>
        <w:rPr>
          <w:noProof/>
        </w:rPr>
        <w:fldChar w:fldCharType="end"/>
      </w:r>
    </w:p>
    <w:p w14:paraId="781EFC9F" w14:textId="5F379C47"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7</w:t>
      </w:r>
      <w:r>
        <w:rPr>
          <w:rFonts w:asciiTheme="minorHAnsi" w:eastAsiaTheme="minorEastAsia" w:hAnsiTheme="minorHAnsi" w:cstheme="minorBidi"/>
          <w:noProof/>
          <w:sz w:val="22"/>
          <w:szCs w:val="22"/>
          <w:lang w:val="en-CA" w:eastAsia="en-CA"/>
        </w:rPr>
        <w:tab/>
      </w:r>
      <w:r w:rsidRPr="007E5608">
        <w:rPr>
          <w:noProof/>
          <w:lang w:val="en-CA"/>
        </w:rPr>
        <w:t>Syntax and semantics</w:t>
      </w:r>
      <w:r>
        <w:rPr>
          <w:noProof/>
        </w:rPr>
        <w:tab/>
      </w:r>
      <w:r>
        <w:rPr>
          <w:noProof/>
        </w:rPr>
        <w:fldChar w:fldCharType="begin" w:fldLock="1"/>
      </w:r>
      <w:r>
        <w:rPr>
          <w:noProof/>
        </w:rPr>
        <w:instrText xml:space="preserve"> PAGEREF _Toc2177041 \h </w:instrText>
      </w:r>
      <w:r>
        <w:rPr>
          <w:noProof/>
        </w:rPr>
      </w:r>
      <w:r>
        <w:rPr>
          <w:noProof/>
        </w:rPr>
        <w:fldChar w:fldCharType="separate"/>
      </w:r>
      <w:r>
        <w:rPr>
          <w:noProof/>
        </w:rPr>
        <w:t>25</w:t>
      </w:r>
      <w:r>
        <w:rPr>
          <w:noProof/>
        </w:rPr>
        <w:fldChar w:fldCharType="end"/>
      </w:r>
    </w:p>
    <w:p w14:paraId="57CE54E0" w14:textId="40AEA071"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7.1</w:t>
      </w:r>
      <w:r>
        <w:rPr>
          <w:rFonts w:asciiTheme="minorHAnsi" w:eastAsiaTheme="minorEastAsia" w:hAnsiTheme="minorHAnsi" w:cstheme="minorBidi"/>
          <w:noProof/>
          <w:sz w:val="22"/>
          <w:szCs w:val="22"/>
          <w:lang w:val="en-CA" w:eastAsia="en-CA"/>
        </w:rPr>
        <w:tab/>
      </w:r>
      <w:r w:rsidRPr="007E5608">
        <w:rPr>
          <w:noProof/>
          <w:lang w:val="en-CA"/>
        </w:rPr>
        <w:t>Method of specifying syntax in tabular form</w:t>
      </w:r>
      <w:r>
        <w:rPr>
          <w:noProof/>
        </w:rPr>
        <w:tab/>
      </w:r>
      <w:r>
        <w:rPr>
          <w:noProof/>
        </w:rPr>
        <w:fldChar w:fldCharType="begin" w:fldLock="1"/>
      </w:r>
      <w:r>
        <w:rPr>
          <w:noProof/>
        </w:rPr>
        <w:instrText xml:space="preserve"> PAGEREF _Toc2177042 \h </w:instrText>
      </w:r>
      <w:r>
        <w:rPr>
          <w:noProof/>
        </w:rPr>
      </w:r>
      <w:r>
        <w:rPr>
          <w:noProof/>
        </w:rPr>
        <w:fldChar w:fldCharType="separate"/>
      </w:r>
      <w:r>
        <w:rPr>
          <w:noProof/>
        </w:rPr>
        <w:t>25</w:t>
      </w:r>
      <w:r>
        <w:rPr>
          <w:noProof/>
        </w:rPr>
        <w:fldChar w:fldCharType="end"/>
      </w:r>
    </w:p>
    <w:p w14:paraId="219AEB9F" w14:textId="6C220529"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7.2</w:t>
      </w:r>
      <w:r>
        <w:rPr>
          <w:rFonts w:asciiTheme="minorHAnsi" w:eastAsiaTheme="minorEastAsia" w:hAnsiTheme="minorHAnsi" w:cstheme="minorBidi"/>
          <w:noProof/>
          <w:sz w:val="22"/>
          <w:szCs w:val="22"/>
          <w:lang w:val="en-CA" w:eastAsia="en-CA"/>
        </w:rPr>
        <w:tab/>
      </w:r>
      <w:r w:rsidRPr="007E5608">
        <w:rPr>
          <w:noProof/>
          <w:lang w:val="en-CA"/>
        </w:rPr>
        <w:t>Specification of syntax functions and descriptors</w:t>
      </w:r>
      <w:r>
        <w:rPr>
          <w:noProof/>
        </w:rPr>
        <w:tab/>
      </w:r>
      <w:r>
        <w:rPr>
          <w:noProof/>
        </w:rPr>
        <w:fldChar w:fldCharType="begin" w:fldLock="1"/>
      </w:r>
      <w:r>
        <w:rPr>
          <w:noProof/>
        </w:rPr>
        <w:instrText xml:space="preserve"> PAGEREF _Toc2177043 \h </w:instrText>
      </w:r>
      <w:r>
        <w:rPr>
          <w:noProof/>
        </w:rPr>
      </w:r>
      <w:r>
        <w:rPr>
          <w:noProof/>
        </w:rPr>
        <w:fldChar w:fldCharType="separate"/>
      </w:r>
      <w:r>
        <w:rPr>
          <w:noProof/>
        </w:rPr>
        <w:t>26</w:t>
      </w:r>
      <w:r>
        <w:rPr>
          <w:noProof/>
        </w:rPr>
        <w:fldChar w:fldCharType="end"/>
      </w:r>
    </w:p>
    <w:p w14:paraId="4F4DE8DC" w14:textId="3B29B07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7.3</w:t>
      </w:r>
      <w:r>
        <w:rPr>
          <w:rFonts w:asciiTheme="minorHAnsi" w:eastAsiaTheme="minorEastAsia" w:hAnsiTheme="minorHAnsi" w:cstheme="minorBidi"/>
          <w:noProof/>
          <w:sz w:val="22"/>
          <w:szCs w:val="22"/>
          <w:lang w:val="en-CA" w:eastAsia="en-CA"/>
        </w:rPr>
        <w:tab/>
      </w:r>
      <w:r w:rsidRPr="007E5608">
        <w:rPr>
          <w:noProof/>
          <w:lang w:val="en-CA"/>
        </w:rPr>
        <w:t>Syntax in tabular form</w:t>
      </w:r>
      <w:r>
        <w:rPr>
          <w:noProof/>
        </w:rPr>
        <w:tab/>
      </w:r>
      <w:r>
        <w:rPr>
          <w:noProof/>
        </w:rPr>
        <w:fldChar w:fldCharType="begin" w:fldLock="1"/>
      </w:r>
      <w:r>
        <w:rPr>
          <w:noProof/>
        </w:rPr>
        <w:instrText xml:space="preserve"> PAGEREF _Toc2177044 \h </w:instrText>
      </w:r>
      <w:r>
        <w:rPr>
          <w:noProof/>
        </w:rPr>
      </w:r>
      <w:r>
        <w:rPr>
          <w:noProof/>
        </w:rPr>
        <w:fldChar w:fldCharType="separate"/>
      </w:r>
      <w:r>
        <w:rPr>
          <w:noProof/>
        </w:rPr>
        <w:t>27</w:t>
      </w:r>
      <w:r>
        <w:rPr>
          <w:noProof/>
        </w:rPr>
        <w:fldChar w:fldCharType="end"/>
      </w:r>
    </w:p>
    <w:p w14:paraId="7AEB1F4D" w14:textId="6280189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7.3.1</w:t>
      </w:r>
      <w:r>
        <w:rPr>
          <w:rFonts w:asciiTheme="minorHAnsi" w:eastAsiaTheme="minorEastAsia" w:hAnsiTheme="minorHAnsi" w:cstheme="minorBidi"/>
          <w:noProof/>
          <w:sz w:val="22"/>
          <w:szCs w:val="22"/>
          <w:lang w:val="en-CA" w:eastAsia="en-CA"/>
        </w:rPr>
        <w:tab/>
      </w:r>
      <w:r w:rsidRPr="007E5608">
        <w:rPr>
          <w:noProof/>
          <w:lang w:val="en-CA"/>
        </w:rPr>
        <w:t>NAL unit syntax</w:t>
      </w:r>
      <w:r>
        <w:rPr>
          <w:noProof/>
        </w:rPr>
        <w:tab/>
      </w:r>
      <w:r>
        <w:rPr>
          <w:noProof/>
        </w:rPr>
        <w:fldChar w:fldCharType="begin" w:fldLock="1"/>
      </w:r>
      <w:r>
        <w:rPr>
          <w:noProof/>
        </w:rPr>
        <w:instrText xml:space="preserve"> PAGEREF _Toc2177045 \h </w:instrText>
      </w:r>
      <w:r>
        <w:rPr>
          <w:noProof/>
        </w:rPr>
      </w:r>
      <w:r>
        <w:rPr>
          <w:noProof/>
        </w:rPr>
        <w:fldChar w:fldCharType="separate"/>
      </w:r>
      <w:r>
        <w:rPr>
          <w:noProof/>
        </w:rPr>
        <w:t>27</w:t>
      </w:r>
      <w:r>
        <w:rPr>
          <w:noProof/>
        </w:rPr>
        <w:fldChar w:fldCharType="end"/>
      </w:r>
    </w:p>
    <w:p w14:paraId="291CD5F1" w14:textId="032C80CE"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7.3.2</w:t>
      </w:r>
      <w:r>
        <w:rPr>
          <w:rFonts w:asciiTheme="minorHAnsi" w:eastAsiaTheme="minorEastAsia" w:hAnsiTheme="minorHAnsi" w:cstheme="minorBidi"/>
          <w:noProof/>
          <w:sz w:val="22"/>
          <w:szCs w:val="22"/>
          <w:lang w:val="en-CA" w:eastAsia="en-CA"/>
        </w:rPr>
        <w:tab/>
      </w:r>
      <w:r w:rsidRPr="007E5608">
        <w:rPr>
          <w:noProof/>
          <w:lang w:val="en-CA"/>
        </w:rPr>
        <w:t>Raw byte sequence payloads, trailing bits and byte alignment syntax</w:t>
      </w:r>
      <w:r>
        <w:rPr>
          <w:noProof/>
        </w:rPr>
        <w:tab/>
      </w:r>
      <w:r>
        <w:rPr>
          <w:noProof/>
        </w:rPr>
        <w:fldChar w:fldCharType="begin" w:fldLock="1"/>
      </w:r>
      <w:r>
        <w:rPr>
          <w:noProof/>
        </w:rPr>
        <w:instrText xml:space="preserve"> PAGEREF _Toc2177046 \h </w:instrText>
      </w:r>
      <w:r>
        <w:rPr>
          <w:noProof/>
        </w:rPr>
      </w:r>
      <w:r>
        <w:rPr>
          <w:noProof/>
        </w:rPr>
        <w:fldChar w:fldCharType="separate"/>
      </w:r>
      <w:r>
        <w:rPr>
          <w:noProof/>
        </w:rPr>
        <w:t>28</w:t>
      </w:r>
      <w:r>
        <w:rPr>
          <w:noProof/>
        </w:rPr>
        <w:fldChar w:fldCharType="end"/>
      </w:r>
    </w:p>
    <w:p w14:paraId="524859E3" w14:textId="2A846D21"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7.3.3</w:t>
      </w:r>
      <w:r>
        <w:rPr>
          <w:rFonts w:asciiTheme="minorHAnsi" w:eastAsiaTheme="minorEastAsia" w:hAnsiTheme="minorHAnsi" w:cstheme="minorBidi"/>
          <w:noProof/>
          <w:sz w:val="22"/>
          <w:szCs w:val="22"/>
          <w:lang w:val="en-CA" w:eastAsia="en-CA"/>
        </w:rPr>
        <w:tab/>
      </w:r>
      <w:r w:rsidRPr="007E5608">
        <w:rPr>
          <w:noProof/>
          <w:lang w:val="en-CA"/>
        </w:rPr>
        <w:t>Profile, tier, and level syntax</w:t>
      </w:r>
      <w:r>
        <w:rPr>
          <w:noProof/>
        </w:rPr>
        <w:tab/>
      </w:r>
      <w:r>
        <w:rPr>
          <w:noProof/>
        </w:rPr>
        <w:fldChar w:fldCharType="begin" w:fldLock="1"/>
      </w:r>
      <w:r>
        <w:rPr>
          <w:noProof/>
        </w:rPr>
        <w:instrText xml:space="preserve"> PAGEREF _Toc2177047 \h </w:instrText>
      </w:r>
      <w:r>
        <w:rPr>
          <w:noProof/>
        </w:rPr>
      </w:r>
      <w:r>
        <w:rPr>
          <w:noProof/>
        </w:rPr>
        <w:fldChar w:fldCharType="separate"/>
      </w:r>
      <w:r>
        <w:rPr>
          <w:noProof/>
        </w:rPr>
        <w:t>33</w:t>
      </w:r>
      <w:r>
        <w:rPr>
          <w:noProof/>
        </w:rPr>
        <w:fldChar w:fldCharType="end"/>
      </w:r>
    </w:p>
    <w:p w14:paraId="3CAD436A" w14:textId="10C8CBB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7.3.4</w:t>
      </w:r>
      <w:r>
        <w:rPr>
          <w:rFonts w:asciiTheme="minorHAnsi" w:eastAsiaTheme="minorEastAsia" w:hAnsiTheme="minorHAnsi" w:cstheme="minorBidi"/>
          <w:noProof/>
          <w:sz w:val="22"/>
          <w:szCs w:val="22"/>
          <w:lang w:val="en-CA" w:eastAsia="en-CA"/>
        </w:rPr>
        <w:tab/>
      </w:r>
      <w:r w:rsidRPr="007E5608">
        <w:rPr>
          <w:noProof/>
          <w:lang w:val="en-CA"/>
        </w:rPr>
        <w:t>Tile group header syntax</w:t>
      </w:r>
      <w:r>
        <w:rPr>
          <w:noProof/>
        </w:rPr>
        <w:tab/>
      </w:r>
      <w:r>
        <w:rPr>
          <w:noProof/>
        </w:rPr>
        <w:fldChar w:fldCharType="begin" w:fldLock="1"/>
      </w:r>
      <w:r>
        <w:rPr>
          <w:noProof/>
        </w:rPr>
        <w:instrText xml:space="preserve"> PAGEREF _Toc2177048 \h </w:instrText>
      </w:r>
      <w:r>
        <w:rPr>
          <w:noProof/>
        </w:rPr>
      </w:r>
      <w:r>
        <w:rPr>
          <w:noProof/>
        </w:rPr>
        <w:fldChar w:fldCharType="separate"/>
      </w:r>
      <w:r>
        <w:rPr>
          <w:noProof/>
        </w:rPr>
        <w:t>34</w:t>
      </w:r>
      <w:r>
        <w:rPr>
          <w:noProof/>
        </w:rPr>
        <w:fldChar w:fldCharType="end"/>
      </w:r>
    </w:p>
    <w:p w14:paraId="5E000D34" w14:textId="06DEA0F8" w:rsidR="003F609A" w:rsidRDefault="003F609A">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_Toc2177049 \h </w:instrText>
      </w:r>
      <w:r>
        <w:rPr>
          <w:noProof/>
        </w:rPr>
      </w:r>
      <w:r>
        <w:rPr>
          <w:noProof/>
        </w:rPr>
        <w:fldChar w:fldCharType="separate"/>
      </w:r>
      <w:r>
        <w:rPr>
          <w:noProof/>
        </w:rPr>
        <w:t>39</w:t>
      </w:r>
      <w:r>
        <w:rPr>
          <w:noProof/>
        </w:rPr>
        <w:fldChar w:fldCharType="end"/>
      </w:r>
    </w:p>
    <w:p w14:paraId="4307599C" w14:textId="6653560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7.3.6</w:t>
      </w:r>
      <w:r>
        <w:rPr>
          <w:rFonts w:asciiTheme="minorHAnsi" w:eastAsiaTheme="minorEastAsia" w:hAnsiTheme="minorHAnsi" w:cstheme="minorBidi"/>
          <w:noProof/>
          <w:sz w:val="22"/>
          <w:szCs w:val="22"/>
          <w:lang w:val="en-CA" w:eastAsia="en-CA"/>
        </w:rPr>
        <w:tab/>
      </w:r>
      <w:r w:rsidRPr="007E5608">
        <w:rPr>
          <w:noProof/>
          <w:lang w:val="en-CA"/>
        </w:rPr>
        <w:t>Tile group data syntax</w:t>
      </w:r>
      <w:r>
        <w:rPr>
          <w:noProof/>
        </w:rPr>
        <w:tab/>
      </w:r>
      <w:r>
        <w:rPr>
          <w:noProof/>
        </w:rPr>
        <w:fldChar w:fldCharType="begin" w:fldLock="1"/>
      </w:r>
      <w:r>
        <w:rPr>
          <w:noProof/>
        </w:rPr>
        <w:instrText xml:space="preserve"> PAGEREF _Toc2177050 \h </w:instrText>
      </w:r>
      <w:r>
        <w:rPr>
          <w:noProof/>
        </w:rPr>
      </w:r>
      <w:r>
        <w:rPr>
          <w:noProof/>
        </w:rPr>
        <w:fldChar w:fldCharType="separate"/>
      </w:r>
      <w:r>
        <w:rPr>
          <w:noProof/>
        </w:rPr>
        <w:t>39</w:t>
      </w:r>
      <w:r>
        <w:rPr>
          <w:noProof/>
        </w:rPr>
        <w:fldChar w:fldCharType="end"/>
      </w:r>
    </w:p>
    <w:p w14:paraId="0C0587B9" w14:textId="4DB9185B"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7.4</w:t>
      </w:r>
      <w:r>
        <w:rPr>
          <w:rFonts w:asciiTheme="minorHAnsi" w:eastAsiaTheme="minorEastAsia" w:hAnsiTheme="minorHAnsi" w:cstheme="minorBidi"/>
          <w:noProof/>
          <w:sz w:val="22"/>
          <w:szCs w:val="22"/>
          <w:lang w:val="en-CA" w:eastAsia="en-CA"/>
        </w:rPr>
        <w:tab/>
      </w:r>
      <w:r w:rsidRPr="007E5608">
        <w:rPr>
          <w:noProof/>
          <w:lang w:val="en-CA"/>
        </w:rPr>
        <w:t>Semantics</w:t>
      </w:r>
      <w:r>
        <w:rPr>
          <w:noProof/>
        </w:rPr>
        <w:tab/>
      </w:r>
      <w:r>
        <w:rPr>
          <w:noProof/>
        </w:rPr>
        <w:fldChar w:fldCharType="begin" w:fldLock="1"/>
      </w:r>
      <w:r>
        <w:rPr>
          <w:noProof/>
        </w:rPr>
        <w:instrText xml:space="preserve"> PAGEREF _Toc2177051 \h </w:instrText>
      </w:r>
      <w:r>
        <w:rPr>
          <w:noProof/>
        </w:rPr>
      </w:r>
      <w:r>
        <w:rPr>
          <w:noProof/>
        </w:rPr>
        <w:fldChar w:fldCharType="separate"/>
      </w:r>
      <w:r>
        <w:rPr>
          <w:noProof/>
        </w:rPr>
        <w:t>54</w:t>
      </w:r>
      <w:r>
        <w:rPr>
          <w:noProof/>
        </w:rPr>
        <w:fldChar w:fldCharType="end"/>
      </w:r>
    </w:p>
    <w:p w14:paraId="4B3473B6" w14:textId="5024211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_Toc2177052 \h </w:instrText>
      </w:r>
      <w:r>
        <w:rPr>
          <w:noProof/>
        </w:rPr>
      </w:r>
      <w:r>
        <w:rPr>
          <w:noProof/>
        </w:rPr>
        <w:fldChar w:fldCharType="separate"/>
      </w:r>
      <w:r>
        <w:rPr>
          <w:noProof/>
        </w:rPr>
        <w:t>54</w:t>
      </w:r>
      <w:r>
        <w:rPr>
          <w:noProof/>
        </w:rPr>
        <w:fldChar w:fldCharType="end"/>
      </w:r>
    </w:p>
    <w:p w14:paraId="3647ED1A" w14:textId="36961E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7.4.2</w:t>
      </w:r>
      <w:r>
        <w:rPr>
          <w:rFonts w:asciiTheme="minorHAnsi" w:eastAsiaTheme="minorEastAsia" w:hAnsiTheme="minorHAnsi" w:cstheme="minorBidi"/>
          <w:noProof/>
          <w:sz w:val="22"/>
          <w:szCs w:val="22"/>
          <w:lang w:val="en-CA" w:eastAsia="en-CA"/>
        </w:rPr>
        <w:tab/>
      </w:r>
      <w:r w:rsidRPr="007E5608">
        <w:rPr>
          <w:noProof/>
          <w:lang w:val="en-CA"/>
        </w:rPr>
        <w:t>NAL unit semantics</w:t>
      </w:r>
      <w:r>
        <w:rPr>
          <w:noProof/>
        </w:rPr>
        <w:tab/>
      </w:r>
      <w:r>
        <w:rPr>
          <w:noProof/>
        </w:rPr>
        <w:fldChar w:fldCharType="begin" w:fldLock="1"/>
      </w:r>
      <w:r>
        <w:rPr>
          <w:noProof/>
        </w:rPr>
        <w:instrText xml:space="preserve"> PAGEREF _Toc2177053 \h </w:instrText>
      </w:r>
      <w:r>
        <w:rPr>
          <w:noProof/>
        </w:rPr>
      </w:r>
      <w:r>
        <w:rPr>
          <w:noProof/>
        </w:rPr>
        <w:fldChar w:fldCharType="separate"/>
      </w:r>
      <w:r>
        <w:rPr>
          <w:noProof/>
        </w:rPr>
        <w:t>54</w:t>
      </w:r>
      <w:r>
        <w:rPr>
          <w:noProof/>
        </w:rPr>
        <w:fldChar w:fldCharType="end"/>
      </w:r>
    </w:p>
    <w:p w14:paraId="005FCC13" w14:textId="3550123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7.4.3</w:t>
      </w:r>
      <w:r>
        <w:rPr>
          <w:rFonts w:asciiTheme="minorHAnsi" w:eastAsiaTheme="minorEastAsia" w:hAnsiTheme="minorHAnsi" w:cstheme="minorBidi"/>
          <w:noProof/>
          <w:sz w:val="22"/>
          <w:szCs w:val="22"/>
          <w:lang w:val="en-CA" w:eastAsia="en-CA"/>
        </w:rPr>
        <w:tab/>
      </w:r>
      <w:r w:rsidRPr="007E5608">
        <w:rPr>
          <w:noProof/>
          <w:lang w:val="en-CA"/>
        </w:rPr>
        <w:t>Raw byte sequence payloads, trailing bits and byte alignment semantics</w:t>
      </w:r>
      <w:r>
        <w:rPr>
          <w:noProof/>
        </w:rPr>
        <w:tab/>
      </w:r>
      <w:r>
        <w:rPr>
          <w:noProof/>
        </w:rPr>
        <w:fldChar w:fldCharType="begin" w:fldLock="1"/>
      </w:r>
      <w:r>
        <w:rPr>
          <w:noProof/>
        </w:rPr>
        <w:instrText xml:space="preserve"> PAGEREF _Toc2177054 \h </w:instrText>
      </w:r>
      <w:r>
        <w:rPr>
          <w:noProof/>
        </w:rPr>
      </w:r>
      <w:r>
        <w:rPr>
          <w:noProof/>
        </w:rPr>
        <w:fldChar w:fldCharType="separate"/>
      </w:r>
      <w:r>
        <w:rPr>
          <w:noProof/>
        </w:rPr>
        <w:t>59</w:t>
      </w:r>
      <w:r>
        <w:rPr>
          <w:noProof/>
        </w:rPr>
        <w:fldChar w:fldCharType="end"/>
      </w:r>
    </w:p>
    <w:p w14:paraId="7624AF45" w14:textId="30B777C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7.4.4</w:t>
      </w:r>
      <w:r>
        <w:rPr>
          <w:rFonts w:asciiTheme="minorHAnsi" w:eastAsiaTheme="minorEastAsia" w:hAnsiTheme="minorHAnsi" w:cstheme="minorBidi"/>
          <w:noProof/>
          <w:sz w:val="22"/>
          <w:szCs w:val="22"/>
          <w:lang w:val="en-CA" w:eastAsia="en-CA"/>
        </w:rPr>
        <w:tab/>
      </w:r>
      <w:r w:rsidRPr="007E5608">
        <w:rPr>
          <w:noProof/>
          <w:lang w:val="en-CA"/>
        </w:rPr>
        <w:t>Profile, tier, and level semantics</w:t>
      </w:r>
      <w:r>
        <w:rPr>
          <w:noProof/>
        </w:rPr>
        <w:tab/>
      </w:r>
      <w:r>
        <w:rPr>
          <w:noProof/>
        </w:rPr>
        <w:fldChar w:fldCharType="begin" w:fldLock="1"/>
      </w:r>
      <w:r>
        <w:rPr>
          <w:noProof/>
        </w:rPr>
        <w:instrText xml:space="preserve"> PAGEREF _Toc2177055 \h </w:instrText>
      </w:r>
      <w:r>
        <w:rPr>
          <w:noProof/>
        </w:rPr>
      </w:r>
      <w:r>
        <w:rPr>
          <w:noProof/>
        </w:rPr>
        <w:fldChar w:fldCharType="separate"/>
      </w:r>
      <w:r>
        <w:rPr>
          <w:noProof/>
        </w:rPr>
        <w:t>70</w:t>
      </w:r>
      <w:r>
        <w:rPr>
          <w:noProof/>
        </w:rPr>
        <w:fldChar w:fldCharType="end"/>
      </w:r>
    </w:p>
    <w:p w14:paraId="7864D703" w14:textId="12E51B3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7.4.5</w:t>
      </w:r>
      <w:r>
        <w:rPr>
          <w:rFonts w:asciiTheme="minorHAnsi" w:eastAsiaTheme="minorEastAsia" w:hAnsiTheme="minorHAnsi" w:cstheme="minorBidi"/>
          <w:noProof/>
          <w:sz w:val="22"/>
          <w:szCs w:val="22"/>
          <w:lang w:val="en-CA" w:eastAsia="en-CA"/>
        </w:rPr>
        <w:tab/>
      </w:r>
      <w:r w:rsidRPr="007E5608">
        <w:rPr>
          <w:noProof/>
          <w:lang w:val="en-CA"/>
        </w:rPr>
        <w:t>Tile group header semantics</w:t>
      </w:r>
      <w:r>
        <w:rPr>
          <w:noProof/>
        </w:rPr>
        <w:tab/>
      </w:r>
      <w:r>
        <w:rPr>
          <w:noProof/>
        </w:rPr>
        <w:fldChar w:fldCharType="begin" w:fldLock="1"/>
      </w:r>
      <w:r>
        <w:rPr>
          <w:noProof/>
        </w:rPr>
        <w:instrText xml:space="preserve"> PAGEREF _Toc2177056 \h </w:instrText>
      </w:r>
      <w:r>
        <w:rPr>
          <w:noProof/>
        </w:rPr>
      </w:r>
      <w:r>
        <w:rPr>
          <w:noProof/>
        </w:rPr>
        <w:fldChar w:fldCharType="separate"/>
      </w:r>
      <w:r>
        <w:rPr>
          <w:noProof/>
        </w:rPr>
        <w:t>72</w:t>
      </w:r>
      <w:r>
        <w:rPr>
          <w:noProof/>
        </w:rPr>
        <w:fldChar w:fldCharType="end"/>
      </w:r>
    </w:p>
    <w:p w14:paraId="4F997A5C" w14:textId="340D1AF1" w:rsidR="003F609A" w:rsidRDefault="003F609A">
      <w:pPr>
        <w:pStyle w:val="TOC3"/>
        <w:rPr>
          <w:rFonts w:asciiTheme="minorHAnsi" w:eastAsiaTheme="minorEastAsia" w:hAnsiTheme="minorHAnsi" w:cstheme="minorBidi"/>
          <w:noProof/>
          <w:sz w:val="22"/>
          <w:szCs w:val="22"/>
          <w:lang w:val="en-CA" w:eastAsia="en-CA"/>
        </w:rPr>
      </w:pPr>
      <w:r>
        <w:rPr>
          <w:noProof/>
        </w:rPr>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_Toc2177057 \h </w:instrText>
      </w:r>
      <w:r>
        <w:rPr>
          <w:noProof/>
        </w:rPr>
      </w:r>
      <w:r>
        <w:rPr>
          <w:noProof/>
        </w:rPr>
        <w:fldChar w:fldCharType="separate"/>
      </w:r>
      <w:r>
        <w:rPr>
          <w:noProof/>
        </w:rPr>
        <w:t>81</w:t>
      </w:r>
      <w:r>
        <w:rPr>
          <w:noProof/>
        </w:rPr>
        <w:fldChar w:fldCharType="end"/>
      </w:r>
    </w:p>
    <w:p w14:paraId="4DF80765" w14:textId="10827A21"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lastRenderedPageBreak/>
        <w:t>7.4.7</w:t>
      </w:r>
      <w:r>
        <w:rPr>
          <w:rFonts w:asciiTheme="minorHAnsi" w:eastAsiaTheme="minorEastAsia" w:hAnsiTheme="minorHAnsi" w:cstheme="minorBidi"/>
          <w:noProof/>
          <w:sz w:val="22"/>
          <w:szCs w:val="22"/>
          <w:lang w:val="en-CA" w:eastAsia="en-CA"/>
        </w:rPr>
        <w:tab/>
      </w:r>
      <w:r w:rsidRPr="007E5608">
        <w:rPr>
          <w:noProof/>
          <w:lang w:val="en-CA"/>
        </w:rPr>
        <w:t>Tile group data semantics</w:t>
      </w:r>
      <w:r>
        <w:rPr>
          <w:noProof/>
        </w:rPr>
        <w:tab/>
      </w:r>
      <w:r>
        <w:rPr>
          <w:noProof/>
        </w:rPr>
        <w:fldChar w:fldCharType="begin" w:fldLock="1"/>
      </w:r>
      <w:r>
        <w:rPr>
          <w:noProof/>
        </w:rPr>
        <w:instrText xml:space="preserve"> PAGEREF _Toc2177058 \h </w:instrText>
      </w:r>
      <w:r>
        <w:rPr>
          <w:noProof/>
        </w:rPr>
      </w:r>
      <w:r>
        <w:rPr>
          <w:noProof/>
        </w:rPr>
        <w:fldChar w:fldCharType="separate"/>
      </w:r>
      <w:r>
        <w:rPr>
          <w:noProof/>
        </w:rPr>
        <w:t>82</w:t>
      </w:r>
      <w:r>
        <w:rPr>
          <w:noProof/>
        </w:rPr>
        <w:fldChar w:fldCharType="end"/>
      </w:r>
    </w:p>
    <w:p w14:paraId="3F407DB7" w14:textId="3BFA278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8</w:t>
      </w:r>
      <w:r>
        <w:rPr>
          <w:rFonts w:asciiTheme="minorHAnsi" w:eastAsiaTheme="minorEastAsia" w:hAnsiTheme="minorHAnsi" w:cstheme="minorBidi"/>
          <w:noProof/>
          <w:sz w:val="22"/>
          <w:szCs w:val="22"/>
          <w:lang w:val="en-CA" w:eastAsia="en-CA"/>
        </w:rPr>
        <w:tab/>
      </w:r>
      <w:r w:rsidRPr="007E5608">
        <w:rPr>
          <w:noProof/>
          <w:lang w:val="en-CA"/>
        </w:rPr>
        <w:t>Decoding process</w:t>
      </w:r>
      <w:r>
        <w:rPr>
          <w:noProof/>
        </w:rPr>
        <w:tab/>
      </w:r>
      <w:r>
        <w:rPr>
          <w:noProof/>
        </w:rPr>
        <w:fldChar w:fldCharType="begin" w:fldLock="1"/>
      </w:r>
      <w:r>
        <w:rPr>
          <w:noProof/>
        </w:rPr>
        <w:instrText xml:space="preserve"> PAGEREF _Toc2177059 \h </w:instrText>
      </w:r>
      <w:r>
        <w:rPr>
          <w:noProof/>
        </w:rPr>
      </w:r>
      <w:r>
        <w:rPr>
          <w:noProof/>
        </w:rPr>
        <w:fldChar w:fldCharType="separate"/>
      </w:r>
      <w:r>
        <w:rPr>
          <w:noProof/>
        </w:rPr>
        <w:t>98</w:t>
      </w:r>
      <w:r>
        <w:rPr>
          <w:noProof/>
        </w:rPr>
        <w:fldChar w:fldCharType="end"/>
      </w:r>
    </w:p>
    <w:p w14:paraId="2823AF06" w14:textId="30BE61D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8.1</w:t>
      </w:r>
      <w:r>
        <w:rPr>
          <w:rFonts w:asciiTheme="minorHAnsi" w:eastAsiaTheme="minorEastAsia" w:hAnsiTheme="minorHAnsi" w:cstheme="minorBidi"/>
          <w:noProof/>
          <w:sz w:val="22"/>
          <w:szCs w:val="22"/>
          <w:lang w:val="en-CA" w:eastAsia="en-CA"/>
        </w:rPr>
        <w:tab/>
      </w:r>
      <w:r w:rsidRPr="007E5608">
        <w:rPr>
          <w:noProof/>
          <w:lang w:val="en-CA"/>
        </w:rPr>
        <w:t>General decoding process</w:t>
      </w:r>
      <w:r>
        <w:rPr>
          <w:noProof/>
        </w:rPr>
        <w:tab/>
      </w:r>
      <w:r>
        <w:rPr>
          <w:noProof/>
        </w:rPr>
        <w:fldChar w:fldCharType="begin" w:fldLock="1"/>
      </w:r>
      <w:r>
        <w:rPr>
          <w:noProof/>
        </w:rPr>
        <w:instrText xml:space="preserve"> PAGEREF _Toc2177060 \h </w:instrText>
      </w:r>
      <w:r>
        <w:rPr>
          <w:noProof/>
        </w:rPr>
      </w:r>
      <w:r>
        <w:rPr>
          <w:noProof/>
        </w:rPr>
        <w:fldChar w:fldCharType="separate"/>
      </w:r>
      <w:r>
        <w:rPr>
          <w:noProof/>
        </w:rPr>
        <w:t>98</w:t>
      </w:r>
      <w:r>
        <w:rPr>
          <w:noProof/>
        </w:rPr>
        <w:fldChar w:fldCharType="end"/>
      </w:r>
    </w:p>
    <w:p w14:paraId="7BFE2EFA" w14:textId="6C312A2A" w:rsidR="003F609A" w:rsidRDefault="003F609A">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_Toc2177061 \h </w:instrText>
      </w:r>
      <w:r>
        <w:rPr>
          <w:noProof/>
        </w:rPr>
      </w:r>
      <w:r>
        <w:rPr>
          <w:noProof/>
        </w:rPr>
        <w:fldChar w:fldCharType="separate"/>
      </w:r>
      <w:r>
        <w:rPr>
          <w:noProof/>
        </w:rPr>
        <w:t>99</w:t>
      </w:r>
      <w:r>
        <w:rPr>
          <w:noProof/>
        </w:rPr>
        <w:fldChar w:fldCharType="end"/>
      </w:r>
    </w:p>
    <w:p w14:paraId="615D16B1" w14:textId="18416C5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8.3</w:t>
      </w:r>
      <w:r>
        <w:rPr>
          <w:rFonts w:asciiTheme="minorHAnsi" w:eastAsiaTheme="minorEastAsia" w:hAnsiTheme="minorHAnsi" w:cstheme="minorBidi"/>
          <w:noProof/>
          <w:sz w:val="22"/>
          <w:szCs w:val="22"/>
          <w:lang w:val="en-CA" w:eastAsia="en-CA"/>
        </w:rPr>
        <w:tab/>
      </w:r>
      <w:r w:rsidRPr="007E5608">
        <w:rPr>
          <w:noProof/>
          <w:lang w:val="en-CA"/>
        </w:rPr>
        <w:t>Tile group decoding process</w:t>
      </w:r>
      <w:r>
        <w:rPr>
          <w:noProof/>
        </w:rPr>
        <w:tab/>
      </w:r>
      <w:r>
        <w:rPr>
          <w:noProof/>
        </w:rPr>
        <w:fldChar w:fldCharType="begin" w:fldLock="1"/>
      </w:r>
      <w:r>
        <w:rPr>
          <w:noProof/>
        </w:rPr>
        <w:instrText xml:space="preserve"> PAGEREF _Toc2177062 \h </w:instrText>
      </w:r>
      <w:r>
        <w:rPr>
          <w:noProof/>
        </w:rPr>
      </w:r>
      <w:r>
        <w:rPr>
          <w:noProof/>
        </w:rPr>
        <w:fldChar w:fldCharType="separate"/>
      </w:r>
      <w:r>
        <w:rPr>
          <w:noProof/>
        </w:rPr>
        <w:t>99</w:t>
      </w:r>
      <w:r>
        <w:rPr>
          <w:noProof/>
        </w:rPr>
        <w:fldChar w:fldCharType="end"/>
      </w:r>
    </w:p>
    <w:p w14:paraId="4B3C7777" w14:textId="2F65117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8.3.1</w:t>
      </w:r>
      <w:r>
        <w:rPr>
          <w:rFonts w:asciiTheme="minorHAnsi" w:eastAsiaTheme="minorEastAsia" w:hAnsiTheme="minorHAnsi" w:cstheme="minorBidi"/>
          <w:noProof/>
          <w:sz w:val="22"/>
          <w:szCs w:val="22"/>
          <w:lang w:val="en-CA" w:eastAsia="en-CA"/>
        </w:rPr>
        <w:tab/>
      </w:r>
      <w:r w:rsidRPr="007E5608">
        <w:rPr>
          <w:noProof/>
          <w:lang w:val="en-CA" w:eastAsia="ko-KR"/>
        </w:rPr>
        <w:t>Decoding process for picture order count</w:t>
      </w:r>
      <w:r>
        <w:rPr>
          <w:noProof/>
        </w:rPr>
        <w:tab/>
      </w:r>
      <w:r>
        <w:rPr>
          <w:noProof/>
        </w:rPr>
        <w:fldChar w:fldCharType="begin" w:fldLock="1"/>
      </w:r>
      <w:r>
        <w:rPr>
          <w:noProof/>
        </w:rPr>
        <w:instrText xml:space="preserve"> PAGEREF _Toc2177063 \h </w:instrText>
      </w:r>
      <w:r>
        <w:rPr>
          <w:noProof/>
        </w:rPr>
      </w:r>
      <w:r>
        <w:rPr>
          <w:noProof/>
        </w:rPr>
        <w:fldChar w:fldCharType="separate"/>
      </w:r>
      <w:r>
        <w:rPr>
          <w:noProof/>
        </w:rPr>
        <w:t>99</w:t>
      </w:r>
      <w:r>
        <w:rPr>
          <w:noProof/>
        </w:rPr>
        <w:fldChar w:fldCharType="end"/>
      </w:r>
    </w:p>
    <w:p w14:paraId="69BFF109" w14:textId="35C42E59" w:rsidR="003F609A" w:rsidRDefault="003F609A">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_Toc2177064 \h </w:instrText>
      </w:r>
      <w:r>
        <w:rPr>
          <w:noProof/>
        </w:rPr>
      </w:r>
      <w:r>
        <w:rPr>
          <w:noProof/>
        </w:rPr>
        <w:fldChar w:fldCharType="separate"/>
      </w:r>
      <w:r>
        <w:rPr>
          <w:noProof/>
        </w:rPr>
        <w:t>100</w:t>
      </w:r>
      <w:r>
        <w:rPr>
          <w:noProof/>
        </w:rPr>
        <w:fldChar w:fldCharType="end"/>
      </w:r>
    </w:p>
    <w:p w14:paraId="038EDA30" w14:textId="12D5CF79" w:rsidR="003F609A" w:rsidRDefault="003F609A">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_Toc2177065 \h </w:instrText>
      </w:r>
      <w:r>
        <w:rPr>
          <w:noProof/>
        </w:rPr>
      </w:r>
      <w:r>
        <w:rPr>
          <w:noProof/>
        </w:rPr>
        <w:fldChar w:fldCharType="separate"/>
      </w:r>
      <w:r>
        <w:rPr>
          <w:noProof/>
        </w:rPr>
        <w:t>102</w:t>
      </w:r>
      <w:r>
        <w:rPr>
          <w:noProof/>
        </w:rPr>
        <w:fldChar w:fldCharType="end"/>
      </w:r>
    </w:p>
    <w:p w14:paraId="1A5516D7" w14:textId="3A68684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8.3.4</w:t>
      </w:r>
      <w:r>
        <w:rPr>
          <w:rFonts w:asciiTheme="minorHAnsi" w:eastAsiaTheme="minorEastAsia" w:hAnsiTheme="minorHAnsi" w:cstheme="minorBidi"/>
          <w:noProof/>
          <w:sz w:val="22"/>
          <w:szCs w:val="22"/>
          <w:lang w:val="en-CA" w:eastAsia="en-CA"/>
        </w:rPr>
        <w:tab/>
      </w:r>
      <w:r w:rsidRPr="007E5608">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_Toc2177066 \h </w:instrText>
      </w:r>
      <w:r>
        <w:rPr>
          <w:noProof/>
        </w:rPr>
      </w:r>
      <w:r>
        <w:rPr>
          <w:noProof/>
        </w:rPr>
        <w:fldChar w:fldCharType="separate"/>
      </w:r>
      <w:r>
        <w:rPr>
          <w:noProof/>
        </w:rPr>
        <w:t>102</w:t>
      </w:r>
      <w:r>
        <w:rPr>
          <w:noProof/>
        </w:rPr>
        <w:fldChar w:fldCharType="end"/>
      </w:r>
    </w:p>
    <w:p w14:paraId="4D5A00CF" w14:textId="3D464474"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8.4</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intra prediction mode</w:t>
      </w:r>
      <w:r>
        <w:rPr>
          <w:noProof/>
        </w:rPr>
        <w:tab/>
      </w:r>
      <w:r>
        <w:rPr>
          <w:noProof/>
        </w:rPr>
        <w:fldChar w:fldCharType="begin" w:fldLock="1"/>
      </w:r>
      <w:r>
        <w:rPr>
          <w:noProof/>
        </w:rPr>
        <w:instrText xml:space="preserve"> PAGEREF _Toc2177067 \h </w:instrText>
      </w:r>
      <w:r>
        <w:rPr>
          <w:noProof/>
        </w:rPr>
      </w:r>
      <w:r>
        <w:rPr>
          <w:noProof/>
        </w:rPr>
        <w:fldChar w:fldCharType="separate"/>
      </w:r>
      <w:r>
        <w:rPr>
          <w:noProof/>
        </w:rPr>
        <w:t>103</w:t>
      </w:r>
      <w:r>
        <w:rPr>
          <w:noProof/>
        </w:rPr>
        <w:fldChar w:fldCharType="end"/>
      </w:r>
    </w:p>
    <w:p w14:paraId="10DDE2B7" w14:textId="7EEF114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8.4.1</w:t>
      </w:r>
      <w:r>
        <w:rPr>
          <w:rFonts w:asciiTheme="minorHAnsi" w:eastAsiaTheme="minorEastAsia" w:hAnsiTheme="minorHAnsi" w:cstheme="minorBidi"/>
          <w:noProof/>
          <w:sz w:val="22"/>
          <w:szCs w:val="22"/>
          <w:lang w:val="en-CA" w:eastAsia="en-CA"/>
        </w:rPr>
        <w:tab/>
      </w:r>
      <w:r w:rsidRPr="007E5608">
        <w:rPr>
          <w:noProof/>
          <w:lang w:val="en-CA" w:eastAsia="ko-KR"/>
        </w:rPr>
        <w:t xml:space="preserve">General </w:t>
      </w:r>
      <w:r w:rsidRPr="007E5608">
        <w:rPr>
          <w:noProof/>
          <w:lang w:val="en-CA"/>
        </w:rPr>
        <w:t>decoding process for coding units coded in intra prediction mode</w:t>
      </w:r>
      <w:r>
        <w:rPr>
          <w:noProof/>
        </w:rPr>
        <w:tab/>
      </w:r>
      <w:r>
        <w:rPr>
          <w:noProof/>
        </w:rPr>
        <w:fldChar w:fldCharType="begin" w:fldLock="1"/>
      </w:r>
      <w:r>
        <w:rPr>
          <w:noProof/>
        </w:rPr>
        <w:instrText xml:space="preserve"> PAGEREF _Toc2177068 \h </w:instrText>
      </w:r>
      <w:r>
        <w:rPr>
          <w:noProof/>
        </w:rPr>
      </w:r>
      <w:r>
        <w:rPr>
          <w:noProof/>
        </w:rPr>
        <w:fldChar w:fldCharType="separate"/>
      </w:r>
      <w:r>
        <w:rPr>
          <w:noProof/>
        </w:rPr>
        <w:t>103</w:t>
      </w:r>
      <w:r>
        <w:rPr>
          <w:noProof/>
        </w:rPr>
        <w:fldChar w:fldCharType="end"/>
      </w:r>
    </w:p>
    <w:p w14:paraId="2B4F2DF8" w14:textId="046B11CF"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8.4.2</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luma intra prediction mode</w:t>
      </w:r>
      <w:r>
        <w:rPr>
          <w:noProof/>
        </w:rPr>
        <w:tab/>
      </w:r>
      <w:r>
        <w:rPr>
          <w:noProof/>
        </w:rPr>
        <w:fldChar w:fldCharType="begin" w:fldLock="1"/>
      </w:r>
      <w:r>
        <w:rPr>
          <w:noProof/>
        </w:rPr>
        <w:instrText xml:space="preserve"> PAGEREF _Toc2177069 \h </w:instrText>
      </w:r>
      <w:r>
        <w:rPr>
          <w:noProof/>
        </w:rPr>
      </w:r>
      <w:r>
        <w:rPr>
          <w:noProof/>
        </w:rPr>
        <w:fldChar w:fldCharType="separate"/>
      </w:r>
      <w:r>
        <w:rPr>
          <w:noProof/>
        </w:rPr>
        <w:t>104</w:t>
      </w:r>
      <w:r>
        <w:rPr>
          <w:noProof/>
        </w:rPr>
        <w:fldChar w:fldCharType="end"/>
      </w:r>
    </w:p>
    <w:p w14:paraId="17A3525F" w14:textId="7C026E6E"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8.4.3</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chroma intra prediction mode</w:t>
      </w:r>
      <w:r>
        <w:rPr>
          <w:noProof/>
        </w:rPr>
        <w:tab/>
      </w:r>
      <w:r>
        <w:rPr>
          <w:noProof/>
        </w:rPr>
        <w:fldChar w:fldCharType="begin" w:fldLock="1"/>
      </w:r>
      <w:r>
        <w:rPr>
          <w:noProof/>
        </w:rPr>
        <w:instrText xml:space="preserve"> PAGEREF _Toc2177070 \h </w:instrText>
      </w:r>
      <w:r>
        <w:rPr>
          <w:noProof/>
        </w:rPr>
      </w:r>
      <w:r>
        <w:rPr>
          <w:noProof/>
        </w:rPr>
        <w:fldChar w:fldCharType="separate"/>
      </w:r>
      <w:r>
        <w:rPr>
          <w:noProof/>
        </w:rPr>
        <w:t>109</w:t>
      </w:r>
      <w:r>
        <w:rPr>
          <w:noProof/>
        </w:rPr>
        <w:fldChar w:fldCharType="end"/>
      </w:r>
    </w:p>
    <w:p w14:paraId="6F9BC0BA" w14:textId="1D03672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8.4.4</w:t>
      </w:r>
      <w:r>
        <w:rPr>
          <w:rFonts w:asciiTheme="minorHAnsi" w:eastAsiaTheme="minorEastAsia" w:hAnsiTheme="minorHAnsi" w:cstheme="minorBidi"/>
          <w:noProof/>
          <w:sz w:val="22"/>
          <w:szCs w:val="22"/>
          <w:lang w:val="en-CA" w:eastAsia="en-CA"/>
        </w:rPr>
        <w:tab/>
      </w:r>
      <w:r w:rsidRPr="007E5608">
        <w:rPr>
          <w:noProof/>
          <w:lang w:val="en-CA"/>
        </w:rPr>
        <w:t>Decoding process for intra blocks</w:t>
      </w:r>
      <w:r>
        <w:rPr>
          <w:noProof/>
        </w:rPr>
        <w:tab/>
      </w:r>
      <w:r>
        <w:rPr>
          <w:noProof/>
        </w:rPr>
        <w:fldChar w:fldCharType="begin" w:fldLock="1"/>
      </w:r>
      <w:r>
        <w:rPr>
          <w:noProof/>
        </w:rPr>
        <w:instrText xml:space="preserve"> PAGEREF _Toc2177071 \h </w:instrText>
      </w:r>
      <w:r>
        <w:rPr>
          <w:noProof/>
        </w:rPr>
      </w:r>
      <w:r>
        <w:rPr>
          <w:noProof/>
        </w:rPr>
        <w:fldChar w:fldCharType="separate"/>
      </w:r>
      <w:r>
        <w:rPr>
          <w:noProof/>
        </w:rPr>
        <w:t>110</w:t>
      </w:r>
      <w:r>
        <w:rPr>
          <w:noProof/>
        </w:rPr>
        <w:fldChar w:fldCharType="end"/>
      </w:r>
    </w:p>
    <w:p w14:paraId="453DA4F1" w14:textId="72B12414"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8.5</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inter prediction mode</w:t>
      </w:r>
      <w:r>
        <w:rPr>
          <w:noProof/>
        </w:rPr>
        <w:tab/>
      </w:r>
      <w:r>
        <w:rPr>
          <w:noProof/>
        </w:rPr>
        <w:fldChar w:fldCharType="begin" w:fldLock="1"/>
      </w:r>
      <w:r>
        <w:rPr>
          <w:noProof/>
        </w:rPr>
        <w:instrText xml:space="preserve"> PAGEREF _Toc2177072 \h </w:instrText>
      </w:r>
      <w:r>
        <w:rPr>
          <w:noProof/>
        </w:rPr>
      </w:r>
      <w:r>
        <w:rPr>
          <w:noProof/>
        </w:rPr>
        <w:fldChar w:fldCharType="separate"/>
      </w:r>
      <w:r>
        <w:rPr>
          <w:noProof/>
        </w:rPr>
        <w:t>129</w:t>
      </w:r>
      <w:r>
        <w:rPr>
          <w:noProof/>
        </w:rPr>
        <w:fldChar w:fldCharType="end"/>
      </w:r>
    </w:p>
    <w:p w14:paraId="68ED97AD" w14:textId="5A8E2A6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8.5.1</w:t>
      </w:r>
      <w:r>
        <w:rPr>
          <w:rFonts w:asciiTheme="minorHAnsi" w:eastAsiaTheme="minorEastAsia" w:hAnsiTheme="minorHAnsi" w:cstheme="minorBidi"/>
          <w:noProof/>
          <w:sz w:val="22"/>
          <w:szCs w:val="22"/>
          <w:lang w:val="en-CA" w:eastAsia="en-CA"/>
        </w:rPr>
        <w:tab/>
      </w:r>
      <w:r w:rsidRPr="007E5608">
        <w:rPr>
          <w:noProof/>
          <w:lang w:val="en-CA"/>
        </w:rPr>
        <w:t>General decoding process for coding units coded in inter prediction mode</w:t>
      </w:r>
      <w:r>
        <w:rPr>
          <w:noProof/>
        </w:rPr>
        <w:tab/>
      </w:r>
      <w:r>
        <w:rPr>
          <w:noProof/>
        </w:rPr>
        <w:fldChar w:fldCharType="begin" w:fldLock="1"/>
      </w:r>
      <w:r>
        <w:rPr>
          <w:noProof/>
        </w:rPr>
        <w:instrText xml:space="preserve"> PAGEREF _Toc2177073 \h </w:instrText>
      </w:r>
      <w:r>
        <w:rPr>
          <w:noProof/>
        </w:rPr>
      </w:r>
      <w:r>
        <w:rPr>
          <w:noProof/>
        </w:rPr>
        <w:fldChar w:fldCharType="separate"/>
      </w:r>
      <w:r>
        <w:rPr>
          <w:noProof/>
        </w:rPr>
        <w:t>129</w:t>
      </w:r>
      <w:r>
        <w:rPr>
          <w:noProof/>
        </w:rPr>
        <w:fldChar w:fldCharType="end"/>
      </w:r>
    </w:p>
    <w:p w14:paraId="7DE0B7C9" w14:textId="6791DB0F"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8.5.2</w:t>
      </w:r>
      <w:r>
        <w:rPr>
          <w:rFonts w:asciiTheme="minorHAnsi" w:eastAsiaTheme="minorEastAsia" w:hAnsiTheme="minorHAnsi" w:cstheme="minorBidi"/>
          <w:noProof/>
          <w:sz w:val="22"/>
          <w:szCs w:val="22"/>
          <w:lang w:val="en-CA" w:eastAsia="en-CA"/>
        </w:rPr>
        <w:tab/>
      </w:r>
      <w:r w:rsidRPr="007E5608">
        <w:rPr>
          <w:noProof/>
          <w:lang w:val="en-CA"/>
        </w:rPr>
        <w:t>Derivation process for motion vector components and reference indices</w:t>
      </w:r>
      <w:r>
        <w:rPr>
          <w:noProof/>
        </w:rPr>
        <w:tab/>
      </w:r>
      <w:r>
        <w:rPr>
          <w:noProof/>
        </w:rPr>
        <w:fldChar w:fldCharType="begin" w:fldLock="1"/>
      </w:r>
      <w:r>
        <w:rPr>
          <w:noProof/>
        </w:rPr>
        <w:instrText xml:space="preserve"> PAGEREF _Toc2177074 \h </w:instrText>
      </w:r>
      <w:r>
        <w:rPr>
          <w:noProof/>
        </w:rPr>
      </w:r>
      <w:r>
        <w:rPr>
          <w:noProof/>
        </w:rPr>
        <w:fldChar w:fldCharType="separate"/>
      </w:r>
      <w:r>
        <w:rPr>
          <w:noProof/>
        </w:rPr>
        <w:t>132</w:t>
      </w:r>
      <w:r>
        <w:rPr>
          <w:noProof/>
        </w:rPr>
        <w:fldChar w:fldCharType="end"/>
      </w:r>
    </w:p>
    <w:p w14:paraId="30F7A876" w14:textId="03E6BF7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8.5.3</w:t>
      </w:r>
      <w:r>
        <w:rPr>
          <w:rFonts w:asciiTheme="minorHAnsi" w:eastAsiaTheme="minorEastAsia" w:hAnsiTheme="minorHAnsi" w:cstheme="minorBidi"/>
          <w:noProof/>
          <w:sz w:val="22"/>
          <w:szCs w:val="22"/>
          <w:lang w:val="en-CA" w:eastAsia="en-CA"/>
        </w:rPr>
        <w:tab/>
      </w:r>
      <w:r w:rsidRPr="007E5608">
        <w:rPr>
          <w:noProof/>
          <w:lang w:val="en-CA" w:eastAsia="ko-KR"/>
        </w:rPr>
        <w:t>Decoder side motion vector refinement process</w:t>
      </w:r>
      <w:r>
        <w:rPr>
          <w:noProof/>
        </w:rPr>
        <w:tab/>
      </w:r>
      <w:r>
        <w:rPr>
          <w:noProof/>
        </w:rPr>
        <w:fldChar w:fldCharType="begin" w:fldLock="1"/>
      </w:r>
      <w:r>
        <w:rPr>
          <w:noProof/>
        </w:rPr>
        <w:instrText xml:space="preserve"> PAGEREF _Toc2177075 \h </w:instrText>
      </w:r>
      <w:r>
        <w:rPr>
          <w:noProof/>
        </w:rPr>
      </w:r>
      <w:r>
        <w:rPr>
          <w:noProof/>
        </w:rPr>
        <w:fldChar w:fldCharType="separate"/>
      </w:r>
      <w:r>
        <w:rPr>
          <w:noProof/>
        </w:rPr>
        <w:t>152</w:t>
      </w:r>
      <w:r>
        <w:rPr>
          <w:noProof/>
        </w:rPr>
        <w:fldChar w:fldCharType="end"/>
      </w:r>
    </w:p>
    <w:p w14:paraId="280675E2" w14:textId="4B360A1B" w:rsidR="003F609A" w:rsidRDefault="003F609A">
      <w:pPr>
        <w:pStyle w:val="TOC3"/>
        <w:rPr>
          <w:rFonts w:asciiTheme="minorHAnsi" w:eastAsiaTheme="minorEastAsia" w:hAnsiTheme="minorHAnsi" w:cstheme="minorBidi"/>
          <w:noProof/>
          <w:sz w:val="22"/>
          <w:szCs w:val="22"/>
          <w:lang w:val="en-CA" w:eastAsia="en-CA"/>
        </w:rPr>
      </w:pPr>
      <w:r w:rsidRPr="007E5608">
        <w:rPr>
          <w:noProof/>
          <w:color w:val="000000" w:themeColor="text1"/>
          <w:lang w:val="en-CA"/>
        </w:rPr>
        <w:t>8.5.4</w:t>
      </w:r>
      <w:r>
        <w:rPr>
          <w:rFonts w:asciiTheme="minorHAnsi" w:eastAsiaTheme="minorEastAsia" w:hAnsiTheme="minorHAnsi" w:cstheme="minorBidi"/>
          <w:noProof/>
          <w:sz w:val="22"/>
          <w:szCs w:val="22"/>
          <w:lang w:val="en-CA" w:eastAsia="en-CA"/>
        </w:rPr>
        <w:tab/>
      </w:r>
      <w:r w:rsidRPr="007E5608">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_Toc2177076 \h </w:instrText>
      </w:r>
      <w:r>
        <w:rPr>
          <w:noProof/>
        </w:rPr>
      </w:r>
      <w:r>
        <w:rPr>
          <w:noProof/>
        </w:rPr>
        <w:fldChar w:fldCharType="separate"/>
      </w:r>
      <w:r>
        <w:rPr>
          <w:noProof/>
        </w:rPr>
        <w:t>157</w:t>
      </w:r>
      <w:r>
        <w:rPr>
          <w:noProof/>
        </w:rPr>
        <w:fldChar w:fldCharType="end"/>
      </w:r>
    </w:p>
    <w:p w14:paraId="1AE52FBA" w14:textId="33C9C755" w:rsidR="003F609A" w:rsidRDefault="003F609A">
      <w:pPr>
        <w:pStyle w:val="TOC3"/>
        <w:rPr>
          <w:rFonts w:asciiTheme="minorHAnsi" w:eastAsiaTheme="minorEastAsia" w:hAnsiTheme="minorHAnsi" w:cstheme="minorBidi"/>
          <w:noProof/>
          <w:sz w:val="22"/>
          <w:szCs w:val="22"/>
          <w:lang w:val="en-CA" w:eastAsia="en-CA"/>
        </w:rPr>
      </w:pPr>
      <w:r w:rsidRPr="007E5608">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7E5608">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_Toc2177077 \h </w:instrText>
      </w:r>
      <w:r>
        <w:rPr>
          <w:noProof/>
        </w:rPr>
      </w:r>
      <w:r>
        <w:rPr>
          <w:noProof/>
        </w:rPr>
        <w:fldChar w:fldCharType="separate"/>
      </w:r>
      <w:r>
        <w:rPr>
          <w:noProof/>
        </w:rPr>
        <w:t>165</w:t>
      </w:r>
      <w:r>
        <w:rPr>
          <w:noProof/>
        </w:rPr>
        <w:fldChar w:fldCharType="end"/>
      </w:r>
    </w:p>
    <w:p w14:paraId="6564B721" w14:textId="29F6D05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8.5.6</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_Toc2177078 \h </w:instrText>
      </w:r>
      <w:r>
        <w:rPr>
          <w:noProof/>
        </w:rPr>
      </w:r>
      <w:r>
        <w:rPr>
          <w:noProof/>
        </w:rPr>
        <w:fldChar w:fldCharType="separate"/>
      </w:r>
      <w:r>
        <w:rPr>
          <w:noProof/>
        </w:rPr>
        <w:t>186</w:t>
      </w:r>
      <w:r>
        <w:rPr>
          <w:noProof/>
        </w:rPr>
        <w:fldChar w:fldCharType="end"/>
      </w:r>
    </w:p>
    <w:p w14:paraId="63D24E8B" w14:textId="7059208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8.5.7</w:t>
      </w:r>
      <w:r>
        <w:rPr>
          <w:rFonts w:asciiTheme="minorHAnsi" w:eastAsiaTheme="minorEastAsia" w:hAnsiTheme="minorHAnsi" w:cstheme="minorBidi"/>
          <w:noProof/>
          <w:sz w:val="22"/>
          <w:szCs w:val="22"/>
          <w:lang w:val="en-CA" w:eastAsia="en-CA"/>
        </w:rPr>
        <w:tab/>
      </w:r>
      <w:r w:rsidRPr="007E5608">
        <w:rPr>
          <w:noProof/>
          <w:lang w:val="en-CA"/>
        </w:rPr>
        <w:t>Decoding process for inter blocks</w:t>
      </w:r>
      <w:r>
        <w:rPr>
          <w:noProof/>
        </w:rPr>
        <w:tab/>
      </w:r>
      <w:r>
        <w:rPr>
          <w:noProof/>
        </w:rPr>
        <w:fldChar w:fldCharType="begin" w:fldLock="1"/>
      </w:r>
      <w:r>
        <w:rPr>
          <w:noProof/>
        </w:rPr>
        <w:instrText xml:space="preserve"> PAGEREF _Toc2177079 \h </w:instrText>
      </w:r>
      <w:r>
        <w:rPr>
          <w:noProof/>
        </w:rPr>
      </w:r>
      <w:r>
        <w:rPr>
          <w:noProof/>
        </w:rPr>
        <w:fldChar w:fldCharType="separate"/>
      </w:r>
      <w:r>
        <w:rPr>
          <w:noProof/>
        </w:rPr>
        <w:t>188</w:t>
      </w:r>
      <w:r>
        <w:rPr>
          <w:noProof/>
        </w:rPr>
        <w:fldChar w:fldCharType="end"/>
      </w:r>
    </w:p>
    <w:p w14:paraId="161C175F" w14:textId="15774021" w:rsidR="003F609A" w:rsidRDefault="003F609A">
      <w:pPr>
        <w:pStyle w:val="TOC3"/>
        <w:rPr>
          <w:rFonts w:asciiTheme="minorHAnsi" w:eastAsiaTheme="minorEastAsia" w:hAnsiTheme="minorHAnsi" w:cstheme="minorBidi"/>
          <w:noProof/>
          <w:sz w:val="22"/>
          <w:szCs w:val="22"/>
          <w:lang w:val="en-CA" w:eastAsia="en-CA"/>
        </w:rPr>
      </w:pPr>
      <w:r w:rsidRPr="007E5608">
        <w:rPr>
          <w:noProof/>
          <w:color w:val="000000" w:themeColor="text1"/>
          <w:lang w:val="en-CA"/>
        </w:rPr>
        <w:t>8.5.8</w:t>
      </w:r>
      <w:r>
        <w:rPr>
          <w:rFonts w:asciiTheme="minorHAnsi" w:eastAsiaTheme="minorEastAsia" w:hAnsiTheme="minorHAnsi" w:cstheme="minorBidi"/>
          <w:noProof/>
          <w:sz w:val="22"/>
          <w:szCs w:val="22"/>
          <w:lang w:val="en-CA" w:eastAsia="en-CA"/>
        </w:rPr>
        <w:tab/>
      </w:r>
      <w:r w:rsidRPr="007E5608">
        <w:rPr>
          <w:noProof/>
          <w:color w:val="000000" w:themeColor="text1"/>
          <w:lang w:val="en-CA"/>
        </w:rPr>
        <w:t>Decoding process for triangle inter blocks</w:t>
      </w:r>
      <w:r>
        <w:rPr>
          <w:noProof/>
        </w:rPr>
        <w:tab/>
      </w:r>
      <w:r>
        <w:rPr>
          <w:noProof/>
        </w:rPr>
        <w:fldChar w:fldCharType="begin" w:fldLock="1"/>
      </w:r>
      <w:r>
        <w:rPr>
          <w:noProof/>
        </w:rPr>
        <w:instrText xml:space="preserve"> PAGEREF _Toc2177080 \h </w:instrText>
      </w:r>
      <w:r>
        <w:rPr>
          <w:noProof/>
        </w:rPr>
      </w:r>
      <w:r>
        <w:rPr>
          <w:noProof/>
        </w:rPr>
        <w:fldChar w:fldCharType="separate"/>
      </w:r>
      <w:r>
        <w:rPr>
          <w:noProof/>
        </w:rPr>
        <w:t>202</w:t>
      </w:r>
      <w:r>
        <w:rPr>
          <w:noProof/>
        </w:rPr>
        <w:fldChar w:fldCharType="end"/>
      </w:r>
    </w:p>
    <w:p w14:paraId="4EB94811" w14:textId="5550B9D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8.5.9</w:t>
      </w:r>
      <w:r>
        <w:rPr>
          <w:rFonts w:asciiTheme="minorHAnsi" w:eastAsiaTheme="minorEastAsia" w:hAnsiTheme="minorHAnsi" w:cstheme="minorBidi"/>
          <w:noProof/>
          <w:sz w:val="22"/>
          <w:szCs w:val="22"/>
          <w:lang w:val="en-CA" w:eastAsia="en-CA"/>
        </w:rPr>
        <w:tab/>
      </w:r>
      <w:r w:rsidRPr="007E5608">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_Toc2177081 \h </w:instrText>
      </w:r>
      <w:r>
        <w:rPr>
          <w:noProof/>
        </w:rPr>
      </w:r>
      <w:r>
        <w:rPr>
          <w:noProof/>
        </w:rPr>
        <w:fldChar w:fldCharType="separate"/>
      </w:r>
      <w:r>
        <w:rPr>
          <w:noProof/>
        </w:rPr>
        <w:t>208</w:t>
      </w:r>
      <w:r>
        <w:rPr>
          <w:noProof/>
        </w:rPr>
        <w:fldChar w:fldCharType="end"/>
      </w:r>
    </w:p>
    <w:p w14:paraId="350E82A0" w14:textId="0A46938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8.6</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IBC prediction mode</w:t>
      </w:r>
      <w:r>
        <w:rPr>
          <w:noProof/>
        </w:rPr>
        <w:tab/>
      </w:r>
      <w:r>
        <w:rPr>
          <w:noProof/>
        </w:rPr>
        <w:fldChar w:fldCharType="begin" w:fldLock="1"/>
      </w:r>
      <w:r>
        <w:rPr>
          <w:noProof/>
        </w:rPr>
        <w:instrText xml:space="preserve"> PAGEREF _Toc2177082 \h </w:instrText>
      </w:r>
      <w:r>
        <w:rPr>
          <w:noProof/>
        </w:rPr>
      </w:r>
      <w:r>
        <w:rPr>
          <w:noProof/>
        </w:rPr>
        <w:fldChar w:fldCharType="separate"/>
      </w:r>
      <w:r>
        <w:rPr>
          <w:noProof/>
        </w:rPr>
        <w:t>208</w:t>
      </w:r>
      <w:r>
        <w:rPr>
          <w:noProof/>
        </w:rPr>
        <w:fldChar w:fldCharType="end"/>
      </w:r>
    </w:p>
    <w:p w14:paraId="08B614C9" w14:textId="29B7D13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8.6.1</w:t>
      </w:r>
      <w:r>
        <w:rPr>
          <w:rFonts w:asciiTheme="minorHAnsi" w:eastAsiaTheme="minorEastAsia" w:hAnsiTheme="minorHAnsi" w:cstheme="minorBidi"/>
          <w:noProof/>
          <w:sz w:val="22"/>
          <w:szCs w:val="22"/>
          <w:lang w:val="en-CA" w:eastAsia="en-CA"/>
        </w:rPr>
        <w:tab/>
      </w:r>
      <w:r w:rsidRPr="007E5608">
        <w:rPr>
          <w:noProof/>
          <w:lang w:val="en-CA"/>
        </w:rPr>
        <w:t>General decoding process for coding units coded in IBC prediction mode</w:t>
      </w:r>
      <w:r>
        <w:rPr>
          <w:noProof/>
        </w:rPr>
        <w:tab/>
      </w:r>
      <w:r>
        <w:rPr>
          <w:noProof/>
        </w:rPr>
        <w:fldChar w:fldCharType="begin" w:fldLock="1"/>
      </w:r>
      <w:r>
        <w:rPr>
          <w:noProof/>
        </w:rPr>
        <w:instrText xml:space="preserve"> PAGEREF _Toc2177083 \h </w:instrText>
      </w:r>
      <w:r>
        <w:rPr>
          <w:noProof/>
        </w:rPr>
      </w:r>
      <w:r>
        <w:rPr>
          <w:noProof/>
        </w:rPr>
        <w:fldChar w:fldCharType="separate"/>
      </w:r>
      <w:r>
        <w:rPr>
          <w:noProof/>
        </w:rPr>
        <w:t>208</w:t>
      </w:r>
      <w:r>
        <w:rPr>
          <w:noProof/>
        </w:rPr>
        <w:fldChar w:fldCharType="end"/>
      </w:r>
    </w:p>
    <w:p w14:paraId="4C4822A2" w14:textId="5F8418B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8.6.2</w:t>
      </w:r>
      <w:r>
        <w:rPr>
          <w:rFonts w:asciiTheme="minorHAnsi" w:eastAsiaTheme="minorEastAsia" w:hAnsiTheme="minorHAnsi" w:cstheme="minorBidi"/>
          <w:noProof/>
          <w:sz w:val="22"/>
          <w:szCs w:val="22"/>
          <w:lang w:val="en-CA" w:eastAsia="en-CA"/>
        </w:rPr>
        <w:tab/>
      </w:r>
      <w:r w:rsidRPr="007E5608">
        <w:rPr>
          <w:noProof/>
          <w:lang w:val="en-CA"/>
        </w:rPr>
        <w:t>Derivation process for motion vector components for IBC blocks</w:t>
      </w:r>
      <w:r>
        <w:rPr>
          <w:noProof/>
        </w:rPr>
        <w:tab/>
      </w:r>
      <w:r>
        <w:rPr>
          <w:noProof/>
        </w:rPr>
        <w:fldChar w:fldCharType="begin" w:fldLock="1"/>
      </w:r>
      <w:r>
        <w:rPr>
          <w:noProof/>
        </w:rPr>
        <w:instrText xml:space="preserve"> PAGEREF _Toc2177084 \h </w:instrText>
      </w:r>
      <w:r>
        <w:rPr>
          <w:noProof/>
        </w:rPr>
      </w:r>
      <w:r>
        <w:rPr>
          <w:noProof/>
        </w:rPr>
        <w:fldChar w:fldCharType="separate"/>
      </w:r>
      <w:r>
        <w:rPr>
          <w:noProof/>
        </w:rPr>
        <w:t>211</w:t>
      </w:r>
      <w:r>
        <w:rPr>
          <w:noProof/>
        </w:rPr>
        <w:fldChar w:fldCharType="end"/>
      </w:r>
    </w:p>
    <w:p w14:paraId="066582DD" w14:textId="11E750C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8.6.3</w:t>
      </w:r>
      <w:r>
        <w:rPr>
          <w:rFonts w:asciiTheme="minorHAnsi" w:eastAsiaTheme="minorEastAsia" w:hAnsiTheme="minorHAnsi" w:cstheme="minorBidi"/>
          <w:noProof/>
          <w:sz w:val="22"/>
          <w:szCs w:val="22"/>
          <w:lang w:val="en-CA" w:eastAsia="en-CA"/>
        </w:rPr>
        <w:tab/>
      </w:r>
      <w:r w:rsidRPr="007E5608">
        <w:rPr>
          <w:noProof/>
          <w:lang w:val="en-CA"/>
        </w:rPr>
        <w:t>Decoding process for ibc blocks</w:t>
      </w:r>
      <w:r>
        <w:rPr>
          <w:noProof/>
        </w:rPr>
        <w:tab/>
      </w:r>
      <w:r>
        <w:rPr>
          <w:noProof/>
        </w:rPr>
        <w:fldChar w:fldCharType="begin" w:fldLock="1"/>
      </w:r>
      <w:r>
        <w:rPr>
          <w:noProof/>
        </w:rPr>
        <w:instrText xml:space="preserve"> PAGEREF _Toc2177085 \h </w:instrText>
      </w:r>
      <w:r>
        <w:rPr>
          <w:noProof/>
        </w:rPr>
      </w:r>
      <w:r>
        <w:rPr>
          <w:noProof/>
        </w:rPr>
        <w:fldChar w:fldCharType="separate"/>
      </w:r>
      <w:r>
        <w:rPr>
          <w:noProof/>
        </w:rPr>
        <w:t>219</w:t>
      </w:r>
      <w:r>
        <w:rPr>
          <w:noProof/>
        </w:rPr>
        <w:fldChar w:fldCharType="end"/>
      </w:r>
    </w:p>
    <w:p w14:paraId="7F59FBDF" w14:textId="12291217"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8.7</w:t>
      </w:r>
      <w:r>
        <w:rPr>
          <w:rFonts w:asciiTheme="minorHAnsi" w:eastAsiaTheme="minorEastAsia" w:hAnsiTheme="minorHAnsi" w:cstheme="minorBidi"/>
          <w:noProof/>
          <w:sz w:val="22"/>
          <w:szCs w:val="22"/>
          <w:lang w:val="en-CA" w:eastAsia="en-CA"/>
        </w:rPr>
        <w:tab/>
      </w:r>
      <w:r w:rsidRPr="007E5608">
        <w:rPr>
          <w:noProof/>
          <w:lang w:val="en-CA"/>
        </w:rPr>
        <w:t>Scaling, transformation and array construction process</w:t>
      </w:r>
      <w:r>
        <w:rPr>
          <w:noProof/>
        </w:rPr>
        <w:tab/>
      </w:r>
      <w:r>
        <w:rPr>
          <w:noProof/>
        </w:rPr>
        <w:fldChar w:fldCharType="begin" w:fldLock="1"/>
      </w:r>
      <w:r>
        <w:rPr>
          <w:noProof/>
        </w:rPr>
        <w:instrText xml:space="preserve"> PAGEREF _Toc2177086 \h </w:instrText>
      </w:r>
      <w:r>
        <w:rPr>
          <w:noProof/>
        </w:rPr>
      </w:r>
      <w:r>
        <w:rPr>
          <w:noProof/>
        </w:rPr>
        <w:fldChar w:fldCharType="separate"/>
      </w:r>
      <w:r>
        <w:rPr>
          <w:noProof/>
        </w:rPr>
        <w:t>220</w:t>
      </w:r>
      <w:r>
        <w:rPr>
          <w:noProof/>
        </w:rPr>
        <w:fldChar w:fldCharType="end"/>
      </w:r>
    </w:p>
    <w:p w14:paraId="3A20A4EE" w14:textId="2971152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8.7.1</w:t>
      </w:r>
      <w:r>
        <w:rPr>
          <w:rFonts w:asciiTheme="minorHAnsi" w:eastAsiaTheme="minorEastAsia" w:hAnsiTheme="minorHAnsi" w:cstheme="minorBidi"/>
          <w:noProof/>
          <w:sz w:val="22"/>
          <w:szCs w:val="22"/>
          <w:lang w:val="en-CA" w:eastAsia="en-CA"/>
        </w:rPr>
        <w:tab/>
      </w:r>
      <w:r w:rsidRPr="007E5608">
        <w:rPr>
          <w:noProof/>
          <w:lang w:val="en-CA"/>
        </w:rPr>
        <w:t>Derivation process for quantization parameters</w:t>
      </w:r>
      <w:r>
        <w:rPr>
          <w:noProof/>
        </w:rPr>
        <w:tab/>
      </w:r>
      <w:r>
        <w:rPr>
          <w:noProof/>
        </w:rPr>
        <w:fldChar w:fldCharType="begin" w:fldLock="1"/>
      </w:r>
      <w:r>
        <w:rPr>
          <w:noProof/>
        </w:rPr>
        <w:instrText xml:space="preserve"> PAGEREF _Toc2177087 \h </w:instrText>
      </w:r>
      <w:r>
        <w:rPr>
          <w:noProof/>
        </w:rPr>
      </w:r>
      <w:r>
        <w:rPr>
          <w:noProof/>
        </w:rPr>
        <w:fldChar w:fldCharType="separate"/>
      </w:r>
      <w:r>
        <w:rPr>
          <w:noProof/>
        </w:rPr>
        <w:t>220</w:t>
      </w:r>
      <w:r>
        <w:rPr>
          <w:noProof/>
        </w:rPr>
        <w:fldChar w:fldCharType="end"/>
      </w:r>
    </w:p>
    <w:p w14:paraId="11640F50" w14:textId="0127C3C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8.7.2</w:t>
      </w:r>
      <w:r>
        <w:rPr>
          <w:rFonts w:asciiTheme="minorHAnsi" w:eastAsiaTheme="minorEastAsia" w:hAnsiTheme="minorHAnsi" w:cstheme="minorBidi"/>
          <w:noProof/>
          <w:sz w:val="22"/>
          <w:szCs w:val="22"/>
          <w:lang w:val="en-CA" w:eastAsia="en-CA"/>
        </w:rPr>
        <w:tab/>
      </w:r>
      <w:r w:rsidRPr="007E5608">
        <w:rPr>
          <w:noProof/>
          <w:lang w:val="en-CA"/>
        </w:rPr>
        <w:t>Scaling and transformation process</w:t>
      </w:r>
      <w:r>
        <w:rPr>
          <w:noProof/>
        </w:rPr>
        <w:tab/>
      </w:r>
      <w:r>
        <w:rPr>
          <w:noProof/>
        </w:rPr>
        <w:fldChar w:fldCharType="begin" w:fldLock="1"/>
      </w:r>
      <w:r>
        <w:rPr>
          <w:noProof/>
        </w:rPr>
        <w:instrText xml:space="preserve"> PAGEREF _Toc2177088 \h </w:instrText>
      </w:r>
      <w:r>
        <w:rPr>
          <w:noProof/>
        </w:rPr>
      </w:r>
      <w:r>
        <w:rPr>
          <w:noProof/>
        </w:rPr>
        <w:fldChar w:fldCharType="separate"/>
      </w:r>
      <w:r>
        <w:rPr>
          <w:noProof/>
        </w:rPr>
        <w:t>222</w:t>
      </w:r>
      <w:r>
        <w:rPr>
          <w:noProof/>
        </w:rPr>
        <w:fldChar w:fldCharType="end"/>
      </w:r>
    </w:p>
    <w:p w14:paraId="46AC232A" w14:textId="64217DA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8.7.3</w:t>
      </w:r>
      <w:r>
        <w:rPr>
          <w:rFonts w:asciiTheme="minorHAnsi" w:eastAsiaTheme="minorEastAsia" w:hAnsiTheme="minorHAnsi" w:cstheme="minorBidi"/>
          <w:noProof/>
          <w:sz w:val="22"/>
          <w:szCs w:val="22"/>
          <w:lang w:val="en-CA" w:eastAsia="en-CA"/>
        </w:rPr>
        <w:tab/>
      </w:r>
      <w:r w:rsidRPr="007E5608">
        <w:rPr>
          <w:noProof/>
          <w:lang w:val="en-CA"/>
        </w:rPr>
        <w:t>Scaling process for transform coefficients</w:t>
      </w:r>
      <w:r>
        <w:rPr>
          <w:noProof/>
        </w:rPr>
        <w:tab/>
      </w:r>
      <w:r>
        <w:rPr>
          <w:noProof/>
        </w:rPr>
        <w:fldChar w:fldCharType="begin" w:fldLock="1"/>
      </w:r>
      <w:r>
        <w:rPr>
          <w:noProof/>
        </w:rPr>
        <w:instrText xml:space="preserve"> PAGEREF _Toc2177089 \h </w:instrText>
      </w:r>
      <w:r>
        <w:rPr>
          <w:noProof/>
        </w:rPr>
      </w:r>
      <w:r>
        <w:rPr>
          <w:noProof/>
        </w:rPr>
        <w:fldChar w:fldCharType="separate"/>
      </w:r>
      <w:r>
        <w:rPr>
          <w:noProof/>
        </w:rPr>
        <w:t>223</w:t>
      </w:r>
      <w:r>
        <w:rPr>
          <w:noProof/>
        </w:rPr>
        <w:fldChar w:fldCharType="end"/>
      </w:r>
    </w:p>
    <w:p w14:paraId="54CDD773" w14:textId="41EE699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8.7.4</w:t>
      </w:r>
      <w:r>
        <w:rPr>
          <w:rFonts w:asciiTheme="minorHAnsi" w:eastAsiaTheme="minorEastAsia" w:hAnsiTheme="minorHAnsi" w:cstheme="minorBidi"/>
          <w:noProof/>
          <w:sz w:val="22"/>
          <w:szCs w:val="22"/>
          <w:lang w:val="en-CA" w:eastAsia="en-CA"/>
        </w:rPr>
        <w:tab/>
      </w:r>
      <w:r w:rsidRPr="007E5608">
        <w:rPr>
          <w:noProof/>
          <w:lang w:val="en-CA"/>
        </w:rPr>
        <w:t>Transformation process for scaled transform coefficients</w:t>
      </w:r>
      <w:r>
        <w:rPr>
          <w:noProof/>
        </w:rPr>
        <w:tab/>
      </w:r>
      <w:r>
        <w:rPr>
          <w:noProof/>
        </w:rPr>
        <w:fldChar w:fldCharType="begin" w:fldLock="1"/>
      </w:r>
      <w:r>
        <w:rPr>
          <w:noProof/>
        </w:rPr>
        <w:instrText xml:space="preserve"> PAGEREF _Toc2177090 \h </w:instrText>
      </w:r>
      <w:r>
        <w:rPr>
          <w:noProof/>
        </w:rPr>
      </w:r>
      <w:r>
        <w:rPr>
          <w:noProof/>
        </w:rPr>
        <w:fldChar w:fldCharType="separate"/>
      </w:r>
      <w:r>
        <w:rPr>
          <w:noProof/>
        </w:rPr>
        <w:t>224</w:t>
      </w:r>
      <w:r>
        <w:rPr>
          <w:noProof/>
        </w:rPr>
        <w:fldChar w:fldCharType="end"/>
      </w:r>
    </w:p>
    <w:p w14:paraId="77CF44C5" w14:textId="4FC3DEF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8.7.5</w:t>
      </w:r>
      <w:r>
        <w:rPr>
          <w:rFonts w:asciiTheme="minorHAnsi" w:eastAsiaTheme="minorEastAsia" w:hAnsiTheme="minorHAnsi" w:cstheme="minorBidi"/>
          <w:noProof/>
          <w:sz w:val="22"/>
          <w:szCs w:val="22"/>
          <w:lang w:val="en-CA" w:eastAsia="en-CA"/>
        </w:rPr>
        <w:tab/>
      </w:r>
      <w:r w:rsidRPr="007E5608">
        <w:rPr>
          <w:noProof/>
          <w:lang w:val="en-CA" w:eastAsia="ko-KR"/>
        </w:rPr>
        <w:t>Picture reconstruction process</w:t>
      </w:r>
      <w:r>
        <w:rPr>
          <w:noProof/>
        </w:rPr>
        <w:tab/>
      </w:r>
      <w:r>
        <w:rPr>
          <w:noProof/>
        </w:rPr>
        <w:fldChar w:fldCharType="begin" w:fldLock="1"/>
      </w:r>
      <w:r>
        <w:rPr>
          <w:noProof/>
        </w:rPr>
        <w:instrText xml:space="preserve"> PAGEREF _Toc2177091 \h </w:instrText>
      </w:r>
      <w:r>
        <w:rPr>
          <w:noProof/>
        </w:rPr>
      </w:r>
      <w:r>
        <w:rPr>
          <w:noProof/>
        </w:rPr>
        <w:fldChar w:fldCharType="separate"/>
      </w:r>
      <w:r>
        <w:rPr>
          <w:noProof/>
        </w:rPr>
        <w:t>231</w:t>
      </w:r>
      <w:r>
        <w:rPr>
          <w:noProof/>
        </w:rPr>
        <w:fldChar w:fldCharType="end"/>
      </w:r>
    </w:p>
    <w:p w14:paraId="658E2C48" w14:textId="472B92C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eastAsia="ko-KR"/>
        </w:rPr>
        <w:t>8.8</w:t>
      </w:r>
      <w:r>
        <w:rPr>
          <w:rFonts w:asciiTheme="minorHAnsi" w:eastAsiaTheme="minorEastAsia" w:hAnsiTheme="minorHAnsi" w:cstheme="minorBidi"/>
          <w:noProof/>
          <w:sz w:val="22"/>
          <w:szCs w:val="22"/>
          <w:lang w:val="en-CA" w:eastAsia="en-CA"/>
        </w:rPr>
        <w:tab/>
      </w:r>
      <w:r w:rsidRPr="007E5608">
        <w:rPr>
          <w:noProof/>
          <w:lang w:val="en-CA"/>
        </w:rPr>
        <w:t>In-loop Filter Process</w:t>
      </w:r>
      <w:r>
        <w:rPr>
          <w:noProof/>
        </w:rPr>
        <w:tab/>
      </w:r>
      <w:r>
        <w:rPr>
          <w:noProof/>
        </w:rPr>
        <w:fldChar w:fldCharType="begin" w:fldLock="1"/>
      </w:r>
      <w:r>
        <w:rPr>
          <w:noProof/>
        </w:rPr>
        <w:instrText xml:space="preserve"> PAGEREF _Toc2177092 \h </w:instrText>
      </w:r>
      <w:r>
        <w:rPr>
          <w:noProof/>
        </w:rPr>
      </w:r>
      <w:r>
        <w:rPr>
          <w:noProof/>
        </w:rPr>
        <w:fldChar w:fldCharType="separate"/>
      </w:r>
      <w:r>
        <w:rPr>
          <w:noProof/>
        </w:rPr>
        <w:t>231</w:t>
      </w:r>
      <w:r>
        <w:rPr>
          <w:noProof/>
        </w:rPr>
        <w:fldChar w:fldCharType="end"/>
      </w:r>
    </w:p>
    <w:p w14:paraId="1A45A398" w14:textId="64784A5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8.8.1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_Toc2177093 \h </w:instrText>
      </w:r>
      <w:r>
        <w:rPr>
          <w:noProof/>
        </w:rPr>
      </w:r>
      <w:r>
        <w:rPr>
          <w:noProof/>
        </w:rPr>
        <w:fldChar w:fldCharType="separate"/>
      </w:r>
      <w:r>
        <w:rPr>
          <w:noProof/>
        </w:rPr>
        <w:t>231</w:t>
      </w:r>
      <w:r>
        <w:rPr>
          <w:noProof/>
        </w:rPr>
        <w:fldChar w:fldCharType="end"/>
      </w:r>
    </w:p>
    <w:p w14:paraId="7CA1C519" w14:textId="6839D65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8.8.2</w:t>
      </w:r>
      <w:r>
        <w:rPr>
          <w:rFonts w:asciiTheme="minorHAnsi" w:eastAsiaTheme="minorEastAsia" w:hAnsiTheme="minorHAnsi" w:cstheme="minorBidi"/>
          <w:noProof/>
          <w:sz w:val="22"/>
          <w:szCs w:val="22"/>
          <w:lang w:val="en-CA" w:eastAsia="en-CA"/>
        </w:rPr>
        <w:tab/>
      </w:r>
      <w:r w:rsidRPr="007E5608">
        <w:rPr>
          <w:noProof/>
          <w:lang w:val="en-CA"/>
        </w:rPr>
        <w:t>Deblocking filter process</w:t>
      </w:r>
      <w:r>
        <w:rPr>
          <w:noProof/>
        </w:rPr>
        <w:tab/>
      </w:r>
      <w:r>
        <w:rPr>
          <w:noProof/>
        </w:rPr>
        <w:fldChar w:fldCharType="begin" w:fldLock="1"/>
      </w:r>
      <w:r>
        <w:rPr>
          <w:noProof/>
        </w:rPr>
        <w:instrText xml:space="preserve"> PAGEREF _Toc2177094 \h </w:instrText>
      </w:r>
      <w:r>
        <w:rPr>
          <w:noProof/>
        </w:rPr>
      </w:r>
      <w:r>
        <w:rPr>
          <w:noProof/>
        </w:rPr>
        <w:fldChar w:fldCharType="separate"/>
      </w:r>
      <w:r>
        <w:rPr>
          <w:noProof/>
        </w:rPr>
        <w:t>232</w:t>
      </w:r>
      <w:r>
        <w:rPr>
          <w:noProof/>
        </w:rPr>
        <w:fldChar w:fldCharType="end"/>
      </w:r>
    </w:p>
    <w:p w14:paraId="651349D7" w14:textId="2F5620A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8.8.3</w:t>
      </w:r>
      <w:r>
        <w:rPr>
          <w:rFonts w:asciiTheme="minorHAnsi" w:eastAsiaTheme="minorEastAsia" w:hAnsiTheme="minorHAnsi" w:cstheme="minorBidi"/>
          <w:noProof/>
          <w:sz w:val="22"/>
          <w:szCs w:val="22"/>
          <w:lang w:val="en-CA" w:eastAsia="en-CA"/>
        </w:rPr>
        <w:tab/>
      </w:r>
      <w:r w:rsidRPr="007E5608">
        <w:rPr>
          <w:noProof/>
          <w:lang w:val="en-CA" w:eastAsia="ko-KR"/>
        </w:rPr>
        <w:t xml:space="preserve">Sample </w:t>
      </w:r>
      <w:r w:rsidRPr="007E5608">
        <w:rPr>
          <w:noProof/>
          <w:lang w:val="en-CA"/>
        </w:rPr>
        <w:t>adaptive</w:t>
      </w:r>
      <w:r w:rsidRPr="007E5608">
        <w:rPr>
          <w:noProof/>
          <w:lang w:val="en-CA" w:eastAsia="ko-KR"/>
        </w:rPr>
        <w:t xml:space="preserve"> offset process</w:t>
      </w:r>
      <w:r>
        <w:rPr>
          <w:noProof/>
        </w:rPr>
        <w:tab/>
      </w:r>
      <w:r>
        <w:rPr>
          <w:noProof/>
        </w:rPr>
        <w:fldChar w:fldCharType="begin" w:fldLock="1"/>
      </w:r>
      <w:r>
        <w:rPr>
          <w:noProof/>
        </w:rPr>
        <w:instrText xml:space="preserve"> PAGEREF _Toc2177095 \h </w:instrText>
      </w:r>
      <w:r>
        <w:rPr>
          <w:noProof/>
        </w:rPr>
      </w:r>
      <w:r>
        <w:rPr>
          <w:noProof/>
        </w:rPr>
        <w:fldChar w:fldCharType="separate"/>
      </w:r>
      <w:r>
        <w:rPr>
          <w:noProof/>
        </w:rPr>
        <w:t>248</w:t>
      </w:r>
      <w:r>
        <w:rPr>
          <w:noProof/>
        </w:rPr>
        <w:fldChar w:fldCharType="end"/>
      </w:r>
    </w:p>
    <w:p w14:paraId="30049D64" w14:textId="3173CCC9"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8.8.4</w:t>
      </w:r>
      <w:r>
        <w:rPr>
          <w:rFonts w:asciiTheme="minorHAnsi" w:eastAsiaTheme="minorEastAsia" w:hAnsiTheme="minorHAnsi" w:cstheme="minorBidi"/>
          <w:noProof/>
          <w:sz w:val="22"/>
          <w:szCs w:val="22"/>
          <w:lang w:val="en-CA" w:eastAsia="en-CA"/>
        </w:rPr>
        <w:tab/>
      </w:r>
      <w:r w:rsidRPr="007E5608">
        <w:rPr>
          <w:noProof/>
          <w:lang w:val="en-CA"/>
        </w:rPr>
        <w:t>Adaptive loop filter process</w:t>
      </w:r>
      <w:r>
        <w:rPr>
          <w:noProof/>
        </w:rPr>
        <w:tab/>
      </w:r>
      <w:r>
        <w:rPr>
          <w:noProof/>
        </w:rPr>
        <w:fldChar w:fldCharType="begin" w:fldLock="1"/>
      </w:r>
      <w:r>
        <w:rPr>
          <w:noProof/>
        </w:rPr>
        <w:instrText xml:space="preserve"> PAGEREF _Toc2177096 \h </w:instrText>
      </w:r>
      <w:r>
        <w:rPr>
          <w:noProof/>
        </w:rPr>
      </w:r>
      <w:r>
        <w:rPr>
          <w:noProof/>
        </w:rPr>
        <w:fldChar w:fldCharType="separate"/>
      </w:r>
      <w:r>
        <w:rPr>
          <w:noProof/>
        </w:rPr>
        <w:t>250</w:t>
      </w:r>
      <w:r>
        <w:rPr>
          <w:noProof/>
        </w:rPr>
        <w:fldChar w:fldCharType="end"/>
      </w:r>
    </w:p>
    <w:p w14:paraId="3C16C877" w14:textId="45CC6417"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9</w:t>
      </w:r>
      <w:r>
        <w:rPr>
          <w:rFonts w:asciiTheme="minorHAnsi" w:eastAsiaTheme="minorEastAsia" w:hAnsiTheme="minorHAnsi" w:cstheme="minorBidi"/>
          <w:noProof/>
          <w:sz w:val="22"/>
          <w:szCs w:val="22"/>
          <w:lang w:val="en-CA" w:eastAsia="en-CA"/>
        </w:rPr>
        <w:tab/>
      </w:r>
      <w:r w:rsidRPr="007E5608">
        <w:rPr>
          <w:noProof/>
          <w:lang w:val="en-CA"/>
        </w:rPr>
        <w:t>Parsing process</w:t>
      </w:r>
      <w:r>
        <w:rPr>
          <w:noProof/>
        </w:rPr>
        <w:tab/>
      </w:r>
      <w:r>
        <w:rPr>
          <w:noProof/>
        </w:rPr>
        <w:fldChar w:fldCharType="begin" w:fldLock="1"/>
      </w:r>
      <w:r>
        <w:rPr>
          <w:noProof/>
        </w:rPr>
        <w:instrText xml:space="preserve"> PAGEREF _Toc2177097 \h </w:instrText>
      </w:r>
      <w:r>
        <w:rPr>
          <w:noProof/>
        </w:rPr>
      </w:r>
      <w:r>
        <w:rPr>
          <w:noProof/>
        </w:rPr>
        <w:fldChar w:fldCharType="separate"/>
      </w:r>
      <w:r>
        <w:rPr>
          <w:noProof/>
        </w:rPr>
        <w:t>254</w:t>
      </w:r>
      <w:r>
        <w:rPr>
          <w:noProof/>
        </w:rPr>
        <w:fldChar w:fldCharType="end"/>
      </w:r>
    </w:p>
    <w:p w14:paraId="51154D7A" w14:textId="621C1D8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_Toc2177098 \h </w:instrText>
      </w:r>
      <w:r>
        <w:rPr>
          <w:noProof/>
        </w:rPr>
      </w:r>
      <w:r>
        <w:rPr>
          <w:noProof/>
        </w:rPr>
        <w:fldChar w:fldCharType="separate"/>
      </w:r>
      <w:r>
        <w:rPr>
          <w:noProof/>
        </w:rPr>
        <w:t>254</w:t>
      </w:r>
      <w:r>
        <w:rPr>
          <w:noProof/>
        </w:rPr>
        <w:fldChar w:fldCharType="end"/>
      </w:r>
    </w:p>
    <w:p w14:paraId="394A2FC4" w14:textId="3250B52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9.2</w:t>
      </w:r>
      <w:r>
        <w:rPr>
          <w:rFonts w:asciiTheme="minorHAnsi" w:eastAsiaTheme="minorEastAsia" w:hAnsiTheme="minorHAnsi" w:cstheme="minorBidi"/>
          <w:noProof/>
          <w:sz w:val="22"/>
          <w:szCs w:val="22"/>
          <w:lang w:val="en-CA" w:eastAsia="en-CA"/>
        </w:rPr>
        <w:tab/>
      </w:r>
      <w:r w:rsidRPr="007E5608">
        <w:rPr>
          <w:noProof/>
          <w:lang w:val="en-CA"/>
        </w:rPr>
        <w:t>Parsing process for k-th order Exp-Golomb codes</w:t>
      </w:r>
      <w:r>
        <w:rPr>
          <w:noProof/>
        </w:rPr>
        <w:tab/>
      </w:r>
      <w:r>
        <w:rPr>
          <w:noProof/>
        </w:rPr>
        <w:fldChar w:fldCharType="begin" w:fldLock="1"/>
      </w:r>
      <w:r>
        <w:rPr>
          <w:noProof/>
        </w:rPr>
        <w:instrText xml:space="preserve"> PAGEREF _Toc2177099 \h </w:instrText>
      </w:r>
      <w:r>
        <w:rPr>
          <w:noProof/>
        </w:rPr>
      </w:r>
      <w:r>
        <w:rPr>
          <w:noProof/>
        </w:rPr>
        <w:fldChar w:fldCharType="separate"/>
      </w:r>
      <w:r>
        <w:rPr>
          <w:noProof/>
        </w:rPr>
        <w:t>255</w:t>
      </w:r>
      <w:r>
        <w:rPr>
          <w:noProof/>
        </w:rPr>
        <w:fldChar w:fldCharType="end"/>
      </w:r>
    </w:p>
    <w:p w14:paraId="6E174200" w14:textId="7598755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9.2.1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_Toc2177100 \h </w:instrText>
      </w:r>
      <w:r>
        <w:rPr>
          <w:noProof/>
        </w:rPr>
      </w:r>
      <w:r>
        <w:rPr>
          <w:noProof/>
        </w:rPr>
        <w:fldChar w:fldCharType="separate"/>
      </w:r>
      <w:r>
        <w:rPr>
          <w:noProof/>
        </w:rPr>
        <w:t>255</w:t>
      </w:r>
      <w:r>
        <w:rPr>
          <w:noProof/>
        </w:rPr>
        <w:fldChar w:fldCharType="end"/>
      </w:r>
    </w:p>
    <w:p w14:paraId="0D4BE500" w14:textId="0DA478E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9.2.2</w:t>
      </w:r>
      <w:r>
        <w:rPr>
          <w:rFonts w:asciiTheme="minorHAnsi" w:eastAsiaTheme="minorEastAsia" w:hAnsiTheme="minorHAnsi" w:cstheme="minorBidi"/>
          <w:noProof/>
          <w:sz w:val="22"/>
          <w:szCs w:val="22"/>
          <w:lang w:val="en-CA" w:eastAsia="en-CA"/>
        </w:rPr>
        <w:tab/>
      </w:r>
      <w:r w:rsidRPr="007E5608">
        <w:rPr>
          <w:noProof/>
          <w:lang w:val="en-CA"/>
        </w:rPr>
        <w:t>Mapping process for signed Exp-Golomb codes</w:t>
      </w:r>
      <w:r>
        <w:rPr>
          <w:noProof/>
        </w:rPr>
        <w:tab/>
      </w:r>
      <w:r>
        <w:rPr>
          <w:noProof/>
        </w:rPr>
        <w:fldChar w:fldCharType="begin" w:fldLock="1"/>
      </w:r>
      <w:r>
        <w:rPr>
          <w:noProof/>
        </w:rPr>
        <w:instrText xml:space="preserve"> PAGEREF _Toc2177101 \h </w:instrText>
      </w:r>
      <w:r>
        <w:rPr>
          <w:noProof/>
        </w:rPr>
      </w:r>
      <w:r>
        <w:rPr>
          <w:noProof/>
        </w:rPr>
        <w:fldChar w:fldCharType="separate"/>
      </w:r>
      <w:r>
        <w:rPr>
          <w:noProof/>
        </w:rPr>
        <w:t>256</w:t>
      </w:r>
      <w:r>
        <w:rPr>
          <w:noProof/>
        </w:rPr>
        <w:fldChar w:fldCharType="end"/>
      </w:r>
    </w:p>
    <w:p w14:paraId="339CF32A" w14:textId="3E6AE9D8"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9.3</w:t>
      </w:r>
      <w:r>
        <w:rPr>
          <w:rFonts w:asciiTheme="minorHAnsi" w:eastAsiaTheme="minorEastAsia" w:hAnsiTheme="minorHAnsi" w:cstheme="minorBidi"/>
          <w:noProof/>
          <w:sz w:val="22"/>
          <w:szCs w:val="22"/>
          <w:lang w:val="en-CA" w:eastAsia="en-CA"/>
        </w:rPr>
        <w:tab/>
      </w:r>
      <w:r w:rsidRPr="007E5608">
        <w:rPr>
          <w:noProof/>
          <w:lang w:val="en-CA"/>
        </w:rPr>
        <w:t>Parsing process for truncated unary codes</w:t>
      </w:r>
      <w:r>
        <w:rPr>
          <w:noProof/>
        </w:rPr>
        <w:tab/>
      </w:r>
      <w:r>
        <w:rPr>
          <w:noProof/>
        </w:rPr>
        <w:fldChar w:fldCharType="begin" w:fldLock="1"/>
      </w:r>
      <w:r>
        <w:rPr>
          <w:noProof/>
        </w:rPr>
        <w:instrText xml:space="preserve"> PAGEREF _Toc2177102 \h </w:instrText>
      </w:r>
      <w:r>
        <w:rPr>
          <w:noProof/>
        </w:rPr>
      </w:r>
      <w:r>
        <w:rPr>
          <w:noProof/>
        </w:rPr>
        <w:fldChar w:fldCharType="separate"/>
      </w:r>
      <w:r>
        <w:rPr>
          <w:noProof/>
        </w:rPr>
        <w:t>257</w:t>
      </w:r>
      <w:r>
        <w:rPr>
          <w:noProof/>
        </w:rPr>
        <w:fldChar w:fldCharType="end"/>
      </w:r>
    </w:p>
    <w:p w14:paraId="272954A5" w14:textId="547C4701"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9.4</w:t>
      </w:r>
      <w:r>
        <w:rPr>
          <w:rFonts w:asciiTheme="minorHAnsi" w:eastAsiaTheme="minorEastAsia" w:hAnsiTheme="minorHAnsi" w:cstheme="minorBidi"/>
          <w:noProof/>
          <w:sz w:val="22"/>
          <w:szCs w:val="22"/>
          <w:lang w:val="en-CA" w:eastAsia="en-CA"/>
        </w:rPr>
        <w:tab/>
      </w:r>
      <w:r w:rsidRPr="007E5608">
        <w:rPr>
          <w:noProof/>
          <w:lang w:val="en-CA"/>
        </w:rPr>
        <w:t>Parsing process for truncated binary codes</w:t>
      </w:r>
      <w:r>
        <w:rPr>
          <w:noProof/>
        </w:rPr>
        <w:tab/>
      </w:r>
      <w:r>
        <w:rPr>
          <w:noProof/>
        </w:rPr>
        <w:fldChar w:fldCharType="begin" w:fldLock="1"/>
      </w:r>
      <w:r>
        <w:rPr>
          <w:noProof/>
        </w:rPr>
        <w:instrText xml:space="preserve"> PAGEREF _Toc2177103 \h </w:instrText>
      </w:r>
      <w:r>
        <w:rPr>
          <w:noProof/>
        </w:rPr>
      </w:r>
      <w:r>
        <w:rPr>
          <w:noProof/>
        </w:rPr>
        <w:fldChar w:fldCharType="separate"/>
      </w:r>
      <w:r>
        <w:rPr>
          <w:noProof/>
        </w:rPr>
        <w:t>257</w:t>
      </w:r>
      <w:r>
        <w:rPr>
          <w:noProof/>
        </w:rPr>
        <w:fldChar w:fldCharType="end"/>
      </w:r>
    </w:p>
    <w:p w14:paraId="77A1153B" w14:textId="177E2437"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9.5</w:t>
      </w:r>
      <w:r>
        <w:rPr>
          <w:rFonts w:asciiTheme="minorHAnsi" w:eastAsiaTheme="minorEastAsia" w:hAnsiTheme="minorHAnsi" w:cstheme="minorBidi"/>
          <w:noProof/>
          <w:sz w:val="22"/>
          <w:szCs w:val="22"/>
          <w:lang w:val="en-CA" w:eastAsia="en-CA"/>
        </w:rPr>
        <w:tab/>
      </w:r>
      <w:r w:rsidRPr="007E5608">
        <w:rPr>
          <w:noProof/>
          <w:lang w:val="en-CA"/>
        </w:rPr>
        <w:t>CABAC parsing process for tile group data</w:t>
      </w:r>
      <w:r>
        <w:rPr>
          <w:noProof/>
        </w:rPr>
        <w:tab/>
      </w:r>
      <w:r>
        <w:rPr>
          <w:noProof/>
        </w:rPr>
        <w:fldChar w:fldCharType="begin" w:fldLock="1"/>
      </w:r>
      <w:r>
        <w:rPr>
          <w:noProof/>
        </w:rPr>
        <w:instrText xml:space="preserve"> PAGEREF _Toc2177104 \h </w:instrText>
      </w:r>
      <w:r>
        <w:rPr>
          <w:noProof/>
        </w:rPr>
      </w:r>
      <w:r>
        <w:rPr>
          <w:noProof/>
        </w:rPr>
        <w:fldChar w:fldCharType="separate"/>
      </w:r>
      <w:r>
        <w:rPr>
          <w:noProof/>
        </w:rPr>
        <w:t>257</w:t>
      </w:r>
      <w:r>
        <w:rPr>
          <w:noProof/>
        </w:rPr>
        <w:fldChar w:fldCharType="end"/>
      </w:r>
    </w:p>
    <w:p w14:paraId="79B869B9" w14:textId="3077391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_Toc2177105 \h </w:instrText>
      </w:r>
      <w:r>
        <w:rPr>
          <w:noProof/>
        </w:rPr>
      </w:r>
      <w:r>
        <w:rPr>
          <w:noProof/>
        </w:rPr>
        <w:fldChar w:fldCharType="separate"/>
      </w:r>
      <w:r>
        <w:rPr>
          <w:noProof/>
        </w:rPr>
        <w:t>257</w:t>
      </w:r>
      <w:r>
        <w:rPr>
          <w:noProof/>
        </w:rPr>
        <w:fldChar w:fldCharType="end"/>
      </w:r>
    </w:p>
    <w:p w14:paraId="32BCD0A0" w14:textId="27442FA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9.5.2</w:t>
      </w:r>
      <w:r>
        <w:rPr>
          <w:rFonts w:asciiTheme="minorHAnsi" w:eastAsiaTheme="minorEastAsia" w:hAnsiTheme="minorHAnsi" w:cstheme="minorBidi"/>
          <w:noProof/>
          <w:sz w:val="22"/>
          <w:szCs w:val="22"/>
          <w:lang w:val="en-CA" w:eastAsia="en-CA"/>
        </w:rPr>
        <w:tab/>
      </w:r>
      <w:r w:rsidRPr="007E5608">
        <w:rPr>
          <w:noProof/>
          <w:lang w:val="en-CA"/>
        </w:rPr>
        <w:t>Initialization process</w:t>
      </w:r>
      <w:r>
        <w:rPr>
          <w:noProof/>
        </w:rPr>
        <w:tab/>
      </w:r>
      <w:r>
        <w:rPr>
          <w:noProof/>
        </w:rPr>
        <w:fldChar w:fldCharType="begin" w:fldLock="1"/>
      </w:r>
      <w:r>
        <w:rPr>
          <w:noProof/>
        </w:rPr>
        <w:instrText xml:space="preserve"> PAGEREF _Toc2177106 \h </w:instrText>
      </w:r>
      <w:r>
        <w:rPr>
          <w:noProof/>
        </w:rPr>
      </w:r>
      <w:r>
        <w:rPr>
          <w:noProof/>
        </w:rPr>
        <w:fldChar w:fldCharType="separate"/>
      </w:r>
      <w:r>
        <w:rPr>
          <w:noProof/>
        </w:rPr>
        <w:t>257</w:t>
      </w:r>
      <w:r>
        <w:rPr>
          <w:noProof/>
        </w:rPr>
        <w:fldChar w:fldCharType="end"/>
      </w:r>
    </w:p>
    <w:p w14:paraId="109C4BB1" w14:textId="6BF01DB6"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9.5.3</w:t>
      </w:r>
      <w:r>
        <w:rPr>
          <w:rFonts w:asciiTheme="minorHAnsi" w:eastAsiaTheme="minorEastAsia" w:hAnsiTheme="minorHAnsi" w:cstheme="minorBidi"/>
          <w:noProof/>
          <w:sz w:val="22"/>
          <w:szCs w:val="22"/>
          <w:lang w:val="en-CA" w:eastAsia="en-CA"/>
        </w:rPr>
        <w:tab/>
      </w:r>
      <w:r w:rsidRPr="007E5608">
        <w:rPr>
          <w:noProof/>
          <w:lang w:val="en-CA"/>
        </w:rPr>
        <w:t>Binarization process</w:t>
      </w:r>
      <w:r>
        <w:rPr>
          <w:noProof/>
        </w:rPr>
        <w:tab/>
      </w:r>
      <w:r>
        <w:rPr>
          <w:noProof/>
        </w:rPr>
        <w:fldChar w:fldCharType="begin" w:fldLock="1"/>
      </w:r>
      <w:r>
        <w:rPr>
          <w:noProof/>
        </w:rPr>
        <w:instrText xml:space="preserve"> PAGEREF _Toc2177107 \h </w:instrText>
      </w:r>
      <w:r>
        <w:rPr>
          <w:noProof/>
        </w:rPr>
      </w:r>
      <w:r>
        <w:rPr>
          <w:noProof/>
        </w:rPr>
        <w:fldChar w:fldCharType="separate"/>
      </w:r>
      <w:r>
        <w:rPr>
          <w:noProof/>
        </w:rPr>
        <w:t>257</w:t>
      </w:r>
      <w:r>
        <w:rPr>
          <w:noProof/>
        </w:rPr>
        <w:fldChar w:fldCharType="end"/>
      </w:r>
    </w:p>
    <w:p w14:paraId="5710764E" w14:textId="34A205A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9.5.4</w:t>
      </w:r>
      <w:r>
        <w:rPr>
          <w:rFonts w:asciiTheme="minorHAnsi" w:eastAsiaTheme="minorEastAsia" w:hAnsiTheme="minorHAnsi" w:cstheme="minorBidi"/>
          <w:noProof/>
          <w:sz w:val="22"/>
          <w:szCs w:val="22"/>
          <w:lang w:val="en-CA" w:eastAsia="en-CA"/>
        </w:rPr>
        <w:tab/>
      </w:r>
      <w:r w:rsidRPr="007E5608">
        <w:rPr>
          <w:noProof/>
          <w:lang w:val="en-CA"/>
        </w:rPr>
        <w:t>Decoding process flow</w:t>
      </w:r>
      <w:r>
        <w:rPr>
          <w:noProof/>
        </w:rPr>
        <w:tab/>
      </w:r>
      <w:r>
        <w:rPr>
          <w:noProof/>
        </w:rPr>
        <w:fldChar w:fldCharType="begin" w:fldLock="1"/>
      </w:r>
      <w:r>
        <w:rPr>
          <w:noProof/>
        </w:rPr>
        <w:instrText xml:space="preserve"> PAGEREF _Toc2177108 \h </w:instrText>
      </w:r>
      <w:r>
        <w:rPr>
          <w:noProof/>
        </w:rPr>
      </w:r>
      <w:r>
        <w:rPr>
          <w:noProof/>
        </w:rPr>
        <w:fldChar w:fldCharType="separate"/>
      </w:r>
      <w:r>
        <w:rPr>
          <w:noProof/>
        </w:rPr>
        <w:t>266</w:t>
      </w:r>
      <w:r>
        <w:rPr>
          <w:noProof/>
        </w:rPr>
        <w:fldChar w:fldCharType="end"/>
      </w:r>
    </w:p>
    <w:p w14:paraId="2D97603C" w14:textId="6E4606EC"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10</w:t>
      </w:r>
      <w:r>
        <w:rPr>
          <w:rFonts w:asciiTheme="minorHAnsi" w:eastAsiaTheme="minorEastAsia" w:hAnsiTheme="minorHAnsi" w:cstheme="minorBidi"/>
          <w:noProof/>
          <w:sz w:val="22"/>
          <w:szCs w:val="22"/>
          <w:lang w:val="en-CA" w:eastAsia="en-CA"/>
        </w:rPr>
        <w:tab/>
      </w:r>
      <w:r w:rsidRPr="007E5608">
        <w:rPr>
          <w:noProof/>
          <w:lang w:val="en-CA"/>
        </w:rPr>
        <w:t>Sub-bitstream extraction process</w:t>
      </w:r>
      <w:r>
        <w:rPr>
          <w:noProof/>
        </w:rPr>
        <w:tab/>
      </w:r>
      <w:r>
        <w:rPr>
          <w:noProof/>
        </w:rPr>
        <w:fldChar w:fldCharType="begin" w:fldLock="1"/>
      </w:r>
      <w:r>
        <w:rPr>
          <w:noProof/>
        </w:rPr>
        <w:instrText xml:space="preserve"> PAGEREF _Toc2177109 \h </w:instrText>
      </w:r>
      <w:r>
        <w:rPr>
          <w:noProof/>
        </w:rPr>
      </w:r>
      <w:r>
        <w:rPr>
          <w:noProof/>
        </w:rPr>
        <w:fldChar w:fldCharType="separate"/>
      </w:r>
      <w:r>
        <w:rPr>
          <w:noProof/>
        </w:rPr>
        <w:t>274</w:t>
      </w:r>
      <w:r>
        <w:rPr>
          <w:noProof/>
        </w:rPr>
        <w:fldChar w:fldCharType="end"/>
      </w:r>
    </w:p>
    <w:p w14:paraId="72EC36DD" w14:textId="59355549"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4"/>
          <w:headerReference w:type="default" r:id="rId35"/>
          <w:footerReference w:type="even" r:id="rId36"/>
          <w:footerReference w:type="default" r:id="rId37"/>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40" w:name="_Toc382790595"/>
      <w:bookmarkStart w:id="41" w:name="_Toc2177007"/>
      <w:r w:rsidRPr="00DE0F0E">
        <w:rPr>
          <w:noProof/>
          <w:lang w:val="en-CA"/>
        </w:rPr>
        <w:t>Scope</w:t>
      </w:r>
      <w:bookmarkEnd w:id="40"/>
      <w:bookmarkEnd w:id="41"/>
    </w:p>
    <w:p w14:paraId="5F9D8CF4" w14:textId="77777777" w:rsidR="000534EF" w:rsidRPr="00DE0F0E" w:rsidRDefault="000534EF" w:rsidP="000534EF">
      <w:pPr>
        <w:rPr>
          <w:noProof/>
          <w:lang w:val="en-CA"/>
        </w:rPr>
      </w:pPr>
      <w:bookmarkStart w:id="42"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3" w:name="_Ref2069873"/>
      <w:bookmarkStart w:id="44" w:name="_Toc2177008"/>
      <w:r w:rsidRPr="00DE0F0E">
        <w:rPr>
          <w:noProof/>
          <w:lang w:val="en-CA"/>
        </w:rPr>
        <w:t>Normative references</w:t>
      </w:r>
      <w:bookmarkEnd w:id="42"/>
      <w:bookmarkEnd w:id="43"/>
      <w:bookmarkEnd w:id="44"/>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45" w:name="_Toc382790597"/>
      <w:bookmarkStart w:id="46" w:name="_Toc2177009"/>
      <w:r w:rsidRPr="00DE0F0E">
        <w:rPr>
          <w:noProof/>
          <w:lang w:val="en-CA"/>
        </w:rPr>
        <w:t>Identical Recommendations | International Standards</w:t>
      </w:r>
      <w:bookmarkEnd w:id="45"/>
      <w:bookmarkEnd w:id="46"/>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47" w:name="_Toc382790598"/>
      <w:bookmarkStart w:id="48" w:name="_Toc2177010"/>
      <w:r w:rsidRPr="00DE0F0E">
        <w:rPr>
          <w:noProof/>
          <w:lang w:val="en-CA"/>
        </w:rPr>
        <w:t>Paired Recommendations | International Standards equivalent in technical content</w:t>
      </w:r>
      <w:bookmarkEnd w:id="47"/>
      <w:bookmarkEnd w:id="48"/>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49" w:name="_Toc382790599"/>
      <w:bookmarkStart w:id="50" w:name="_Toc2177011"/>
      <w:r w:rsidRPr="00DE0F0E">
        <w:rPr>
          <w:noProof/>
          <w:lang w:val="en-CA"/>
        </w:rPr>
        <w:t>Additional references</w:t>
      </w:r>
      <w:bookmarkEnd w:id="49"/>
      <w:bookmarkEnd w:id="50"/>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51" w:name="_Toc382790600"/>
      <w:bookmarkStart w:id="52" w:name="_Toc2177012"/>
      <w:r w:rsidRPr="00DE0F0E">
        <w:rPr>
          <w:noProof/>
          <w:lang w:val="en-CA"/>
        </w:rPr>
        <w:t>Definitions</w:t>
      </w:r>
      <w:bookmarkEnd w:id="51"/>
      <w:bookmarkEnd w:id="52"/>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53" w:name="_Ref57450726"/>
      <w:bookmarkStart w:id="54"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53"/>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ins w:id="55" w:author="JVET-M0101" w:date="2019-02-26T10:06:00Z"/>
          <w:noProof/>
        </w:rPr>
      </w:pPr>
      <w:ins w:id="56" w:author="JVET-M0101" w:date="2019-02-26T10:06:00Z">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ins>
    </w:p>
    <w:p w14:paraId="636D9AEF" w14:textId="77777777" w:rsidR="00C77C85" w:rsidRPr="003F3F11" w:rsidRDefault="00C77C85" w:rsidP="00C77C85">
      <w:pPr>
        <w:numPr>
          <w:ilvl w:val="1"/>
          <w:numId w:val="3"/>
        </w:numPr>
        <w:rPr>
          <w:ins w:id="57" w:author="JVET-M0101" w:date="2019-02-26T10:06:00Z"/>
          <w:noProof/>
        </w:rPr>
      </w:pPr>
      <w:ins w:id="58" w:author="JVET-M0101" w:date="2019-02-26T10:06:00Z">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ins>
    </w:p>
    <w:p w14:paraId="7EDDA9C6" w14:textId="5F126359" w:rsidR="00C77C85" w:rsidRPr="003F3F11" w:rsidRDefault="00C77C85" w:rsidP="00C77C85">
      <w:pPr>
        <w:numPr>
          <w:ilvl w:val="1"/>
          <w:numId w:val="3"/>
        </w:numPr>
        <w:rPr>
          <w:ins w:id="59" w:author="JVET-M0101" w:date="2019-02-26T10:06:00Z"/>
          <w:noProof/>
        </w:rPr>
      </w:pPr>
      <w:ins w:id="60" w:author="JVET-M0101" w:date="2019-02-26T10:06:00Z">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ins>
      <w:ins w:id="61" w:author="JVET-M0101" w:date="2019-02-26T10:41:00Z">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ins>
      <w:ins w:id="62" w:author="JVET-M0101" w:date="2019-02-26T10:06:00Z">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ins>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63"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63"/>
    </w:p>
    <w:p w14:paraId="3CC6254F" w14:textId="77777777" w:rsidR="00380280" w:rsidRPr="00DE0F0E" w:rsidRDefault="00380280" w:rsidP="00380280">
      <w:pPr>
        <w:numPr>
          <w:ilvl w:val="1"/>
          <w:numId w:val="3"/>
        </w:numPr>
        <w:rPr>
          <w:noProof/>
          <w:lang w:val="en-CA"/>
        </w:rPr>
      </w:pPr>
      <w:bookmarkStart w:id="64"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64"/>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65"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65"/>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66"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66"/>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ins w:id="67" w:author="JVET-M0101" w:date="2019-02-26T10:07:00Z"/>
          <w:noProof/>
        </w:rPr>
      </w:pPr>
      <w:ins w:id="68" w:author="JVET-M0101" w:date="2019-02-26T10:07:00Z">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ins>
    </w:p>
    <w:p w14:paraId="7596F617" w14:textId="77777777" w:rsidR="00C77C85" w:rsidRPr="003F3F11" w:rsidRDefault="00C77C85" w:rsidP="00C77C85">
      <w:pPr>
        <w:numPr>
          <w:ilvl w:val="1"/>
          <w:numId w:val="3"/>
        </w:numPr>
        <w:rPr>
          <w:ins w:id="69" w:author="JVET-M0101" w:date="2019-02-26T10:07:00Z"/>
          <w:noProof/>
        </w:rPr>
      </w:pPr>
      <w:ins w:id="70" w:author="JVET-M0101" w:date="2019-02-26T10:07:00Z">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ins>
    </w:p>
    <w:p w14:paraId="3B6BD701" w14:textId="77777777" w:rsidR="00C77C85" w:rsidRPr="003F3F11" w:rsidRDefault="00C77C85" w:rsidP="00C77C85">
      <w:pPr>
        <w:pStyle w:val="Note1"/>
        <w:ind w:left="1209"/>
        <w:rPr>
          <w:ins w:id="71" w:author="JVET-M0101" w:date="2019-02-26T10:07:00Z"/>
          <w:noProof/>
        </w:rPr>
      </w:pPr>
      <w:ins w:id="72" w:author="JVET-M0101" w:date="2019-02-26T10:07:00Z">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ins>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ins w:id="73" w:author="JVET-M0101" w:date="2019-02-26T10:07:00Z"/>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ins w:id="74" w:author="JVET-M0101" w:date="2019-02-26T10:07:00Z">
        <w:r w:rsidR="00C77C85" w:rsidRPr="006C529B">
          <w:rPr>
            <w:noProof/>
          </w:rPr>
          <w:t xml:space="preserve"> </w:t>
        </w:r>
        <w:r w:rsidR="00C77C85" w:rsidRPr="003F3F11">
          <w:rPr>
            <w:noProof/>
          </w:rPr>
          <w:t>with NoRaslOutputFlag equal to 1</w:t>
        </w:r>
      </w:ins>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ins w:id="75" w:author="JVET-M0101" w:date="2019-02-26T10:07:00Z">
        <w:r w:rsidR="00C77C85" w:rsidRPr="006C529B">
          <w:rPr>
            <w:noProof/>
          </w:rPr>
          <w:t xml:space="preserve"> </w:t>
        </w:r>
        <w:r w:rsidR="00C77C85" w:rsidRPr="003F3F11">
          <w:rPr>
            <w:noProof/>
          </w:rPr>
          <w:t>with NoRaslOutputFlag equal to 1</w:t>
        </w:r>
      </w:ins>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ins w:id="76" w:author="JVET-M0101" w:date="2019-02-26T10:07:00Z">
        <w:r w:rsidR="00C77C85" w:rsidRPr="006C529B">
          <w:rPr>
            <w:noProof/>
          </w:rPr>
          <w:t xml:space="preserve"> </w:t>
        </w:r>
        <w:r w:rsidR="00C77C85" w:rsidRPr="003F3F11">
          <w:rPr>
            <w:noProof/>
          </w:rPr>
          <w:t>with NoRaslOutputFlag equal to 1</w:t>
        </w:r>
      </w:ins>
      <w:r w:rsidRPr="00DE0F0E">
        <w:rPr>
          <w:noProof/>
          <w:lang w:val="en-CA"/>
        </w:rPr>
        <w:t>.</w:t>
      </w:r>
    </w:p>
    <w:p w14:paraId="4371EA6D" w14:textId="7D6657E6" w:rsidR="00C77C85" w:rsidRPr="00DE0F0E" w:rsidRDefault="00C77C85">
      <w:pPr>
        <w:pStyle w:val="Note1"/>
        <w:ind w:left="1209"/>
        <w:rPr>
          <w:noProof/>
          <w:lang w:val="en-CA"/>
        </w:rPr>
        <w:pPrChange w:id="77" w:author="JVET-M0101" w:date="2019-02-26T10:09:00Z">
          <w:pPr>
            <w:numPr>
              <w:ilvl w:val="1"/>
              <w:numId w:val="3"/>
            </w:numPr>
            <w:tabs>
              <w:tab w:val="clear" w:pos="794"/>
              <w:tab w:val="num" w:pos="795"/>
            </w:tabs>
            <w:ind w:left="795" w:hanging="795"/>
          </w:pPr>
        </w:pPrChange>
      </w:pPr>
      <w:ins w:id="78" w:author="JVET-M0101" w:date="2019-02-26T10:09:00Z">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ins>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79"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79"/>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ins w:id="80" w:author="JVET-M0101" w:date="2019-02-26T10:09:00Z"/>
          <w:noProof/>
        </w:rPr>
      </w:pPr>
      <w:ins w:id="81" w:author="JVET-M0101" w:date="2019-02-26T10:09:00Z">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ins>
    </w:p>
    <w:p w14:paraId="628EC1D5" w14:textId="77777777" w:rsidR="00C77C85" w:rsidRPr="003F3F11" w:rsidRDefault="00C77C85" w:rsidP="00C77C85">
      <w:pPr>
        <w:numPr>
          <w:ilvl w:val="1"/>
          <w:numId w:val="3"/>
        </w:numPr>
        <w:rPr>
          <w:ins w:id="82" w:author="JVET-M0101" w:date="2019-02-26T10:09:00Z"/>
          <w:noProof/>
        </w:rPr>
      </w:pPr>
      <w:ins w:id="83" w:author="JVET-M0101" w:date="2019-02-26T10:09:00Z">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ins>
    </w:p>
    <w:p w14:paraId="19AEF2B4" w14:textId="77777777" w:rsidR="00C77C85" w:rsidRPr="003F3F11" w:rsidRDefault="00C77C85" w:rsidP="00C77C85">
      <w:pPr>
        <w:pStyle w:val="Note1"/>
        <w:ind w:left="1209"/>
        <w:rPr>
          <w:ins w:id="84" w:author="JVET-M0101" w:date="2019-02-26T10:09:00Z"/>
          <w:noProof/>
        </w:rPr>
      </w:pPr>
      <w:ins w:id="85" w:author="JVET-M0101" w:date="2019-02-26T10:09:00Z">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ins>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06B863EF" w14:textId="18C8C241" w:rsidR="00A5113D" w:rsidRPr="00DE0F0E" w:rsidDel="00C77C85" w:rsidRDefault="00A5113D">
      <w:pPr>
        <w:keepNext/>
        <w:numPr>
          <w:ilvl w:val="1"/>
          <w:numId w:val="3"/>
        </w:numPr>
        <w:ind w:left="792" w:hanging="792"/>
        <w:rPr>
          <w:del w:id="86" w:author="JVET-M0101" w:date="2019-02-26T10:10:00Z"/>
          <w:noProof/>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del w:id="87" w:author="JVET-M0101" w:date="2019-02-26T10:10:00Z">
        <w:r w:rsidR="009D427C" w:rsidRPr="00DE0F0E" w:rsidDel="00C77C85">
          <w:rPr>
            <w:noProof/>
            <w:lang w:val="en-CA"/>
          </w:rPr>
          <w:delText xml:space="preserve">equal to </w:delText>
        </w:r>
        <w:r w:rsidR="009D427C" w:rsidRPr="00DE0F0E" w:rsidDel="00C77C85">
          <w:rPr>
            <w:noProof/>
            <w:lang w:val="en-CA" w:eastAsia="ko-KR"/>
          </w:rPr>
          <w:delText>IRAP_NUT</w:delText>
        </w:r>
        <w:r w:rsidRPr="00DE0F0E" w:rsidDel="00C77C85">
          <w:rPr>
            <w:noProof/>
            <w:lang w:val="en-CA"/>
          </w:rPr>
          <w:delText>.</w:delText>
        </w:r>
      </w:del>
    </w:p>
    <w:p w14:paraId="3B1A77FB" w14:textId="1D817C9A" w:rsidR="00C77C85" w:rsidRPr="007644C2" w:rsidRDefault="00C77C85" w:rsidP="00C77C85">
      <w:pPr>
        <w:keepNext/>
        <w:numPr>
          <w:ilvl w:val="1"/>
          <w:numId w:val="3"/>
        </w:numPr>
        <w:ind w:left="792" w:hanging="792"/>
        <w:rPr>
          <w:ins w:id="88" w:author="JVET-M0101" w:date="2019-02-26T10:10:00Z"/>
          <w:lang w:val="en-CA"/>
        </w:rPr>
      </w:pPr>
      <w:ins w:id="89" w:author="JVET-M0101" w:date="2019-02-26T10:10:00Z">
        <w:r w:rsidRPr="003F3F11">
          <w:rPr>
            <w:noProof/>
          </w:rPr>
          <w:t xml:space="preserve">in the range of </w:t>
        </w:r>
        <w:r w:rsidRPr="000827B7">
          <w:rPr>
            <w:noProof/>
            <w:lang w:val="en-CA" w:eastAsia="ko-KR"/>
          </w:rPr>
          <w:t>IDR_W_RADL</w:t>
        </w:r>
        <w:r w:rsidRPr="003F3F11">
          <w:rPr>
            <w:noProof/>
          </w:rPr>
          <w:t xml:space="preserve"> to </w:t>
        </w:r>
        <w:r w:rsidRPr="00DD2EB8">
          <w:rPr>
            <w:noProof/>
            <w:lang w:val="en-CA"/>
          </w:rPr>
          <w:t>RSV_IRAP_VCL13</w:t>
        </w:r>
        <w:r w:rsidRPr="003F3F11">
          <w:rPr>
            <w:noProof/>
          </w:rPr>
          <w:t>, inclusive</w:t>
        </w:r>
        <w:r w:rsidRPr="007644C2">
          <w:rPr>
            <w:lang w:val="en-CA"/>
          </w:rPr>
          <w:t>.</w:t>
        </w:r>
      </w:ins>
    </w:p>
    <w:p w14:paraId="0179AD02" w14:textId="77777777" w:rsidR="00C77C85" w:rsidRPr="001311A5" w:rsidRDefault="00C77C85" w:rsidP="00C77C85">
      <w:pPr>
        <w:pStyle w:val="Note1"/>
        <w:ind w:left="1209"/>
        <w:rPr>
          <w:ins w:id="90" w:author="JVET-M0101" w:date="2019-02-26T10:10:00Z"/>
          <w:lang w:val="en-CA"/>
        </w:rPr>
      </w:pPr>
      <w:ins w:id="91" w:author="JVET-M0101" w:date="2019-02-26T10:10:00Z">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ins>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ins w:id="92" w:author="JVET-M0101" w:date="2019-02-26T10:11:00Z"/>
          <w:noProof/>
        </w:rPr>
      </w:pPr>
      <w:ins w:id="93" w:author="JVET-M0101" w:date="2019-02-26T10:11:00Z">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ins>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lastRenderedPageBreak/>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ins w:id="94" w:author="JVET-M0128" w:date="2019-02-26T07:48:00Z"/>
          <w:lang w:val="en-CA"/>
        </w:rPr>
      </w:pPr>
      <w:bookmarkStart w:id="95" w:name="_Ref57451468"/>
      <w:ins w:id="96" w:author="JVET-M0128" w:date="2019-02-26T07:48:00Z">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ins>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95"/>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97"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97"/>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1D79F4A7" w14:textId="0AE046AB"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ins w:id="98" w:author="JVET-M0101" w:date="2019-02-26T10:11:00Z">
        <w:r w:rsidR="00C77C85">
          <w:rPr>
            <w:noProof/>
            <w:lang w:val="en-CA"/>
          </w:rPr>
          <w:t>that is not an</w:t>
        </w:r>
        <w:r w:rsidR="00C77C85" w:rsidRPr="00735470">
          <w:rPr>
            <w:i/>
            <w:noProof/>
            <w:lang w:val="en-CA"/>
          </w:rPr>
          <w:t xml:space="preserve"> </w:t>
        </w:r>
        <w:r w:rsidR="00C77C85" w:rsidRPr="001226BB">
          <w:rPr>
            <w:i/>
            <w:noProof/>
            <w:lang w:val="en-CA"/>
          </w:rPr>
          <w:t>IRAP picture</w:t>
        </w:r>
      </w:ins>
      <w:del w:id="99" w:author="JVET-M0101" w:date="2019-02-26T10:11:00Z">
        <w:r w:rsidRPr="00DE0F0E" w:rsidDel="00C77C85">
          <w:rPr>
            <w:noProof/>
            <w:lang w:val="en-CA"/>
          </w:rPr>
          <w:delText xml:space="preserve">for which each </w:delText>
        </w:r>
        <w:r w:rsidRPr="00DE0F0E" w:rsidDel="00C77C85">
          <w:rPr>
            <w:i/>
            <w:noProof/>
            <w:lang w:val="en-CA"/>
          </w:rPr>
          <w:delText>VCL NAL unit</w:delText>
        </w:r>
        <w:r w:rsidRPr="00DE0F0E" w:rsidDel="00C77C85">
          <w:rPr>
            <w:noProof/>
            <w:lang w:val="en-CA"/>
          </w:rPr>
          <w:delText xml:space="preserve"> has nal_unit_type equal to NON_IRAP_NUT</w:delText>
        </w:r>
      </w:del>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100"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100"/>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lastRenderedPageBreak/>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101" w:name="_Ref57452034"/>
      <w:r w:rsidRPr="00DE0F0E">
        <w:rPr>
          <w:b/>
          <w:bCs/>
          <w:noProof/>
          <w:lang w:val="en-CA"/>
        </w:rPr>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101"/>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ins w:id="102" w:author="JVET-M0101" w:date="2019-02-26T10:11:00Z"/>
          <w:noProof/>
        </w:rPr>
      </w:pPr>
      <w:ins w:id="103" w:author="JVET-M0101" w:date="2019-02-26T10:11:00Z">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ins>
    </w:p>
    <w:p w14:paraId="33C1AACE" w14:textId="77777777" w:rsidR="00C77C85" w:rsidRPr="003F3F11" w:rsidRDefault="00C77C85" w:rsidP="00C77C85">
      <w:pPr>
        <w:numPr>
          <w:ilvl w:val="1"/>
          <w:numId w:val="3"/>
        </w:numPr>
        <w:rPr>
          <w:ins w:id="104" w:author="JVET-M0101" w:date="2019-02-26T10:11:00Z"/>
          <w:noProof/>
        </w:rPr>
      </w:pPr>
      <w:ins w:id="105" w:author="JVET-M0101" w:date="2019-02-26T10:11:00Z">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ins>
    </w:p>
    <w:p w14:paraId="27C27402" w14:textId="77777777" w:rsidR="00C77C85" w:rsidRPr="003F3F11" w:rsidRDefault="00C77C85" w:rsidP="00C77C85">
      <w:pPr>
        <w:pStyle w:val="Note1"/>
        <w:ind w:left="1209"/>
        <w:rPr>
          <w:ins w:id="106" w:author="JVET-M0101" w:date="2019-02-26T10:11:00Z"/>
          <w:noProof/>
        </w:rPr>
      </w:pPr>
      <w:ins w:id="107" w:author="JVET-M0101" w:date="2019-02-26T10:11:00Z">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ins>
    </w:p>
    <w:p w14:paraId="69E93C07" w14:textId="77777777" w:rsidR="00C77C85" w:rsidRPr="003F3F11" w:rsidRDefault="00C77C85" w:rsidP="00C77C85">
      <w:pPr>
        <w:numPr>
          <w:ilvl w:val="1"/>
          <w:numId w:val="3"/>
        </w:numPr>
        <w:rPr>
          <w:ins w:id="108" w:author="JVET-M0101" w:date="2019-02-26T10:11:00Z"/>
          <w:noProof/>
        </w:rPr>
      </w:pPr>
      <w:ins w:id="109" w:author="JVET-M0101" w:date="2019-02-26T10:11:00Z">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ins>
    </w:p>
    <w:p w14:paraId="33B0C770" w14:textId="77777777" w:rsidR="00C77C85" w:rsidRPr="003F3F11" w:rsidRDefault="00C77C85" w:rsidP="00C77C85">
      <w:pPr>
        <w:numPr>
          <w:ilvl w:val="1"/>
          <w:numId w:val="3"/>
        </w:numPr>
        <w:rPr>
          <w:ins w:id="110" w:author="JVET-M0101" w:date="2019-02-26T10:11:00Z"/>
          <w:noProof/>
        </w:rPr>
      </w:pPr>
      <w:ins w:id="111" w:author="JVET-M0101" w:date="2019-02-26T10:11:00Z">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ins>
    </w:p>
    <w:p w14:paraId="1FDFE6EF" w14:textId="77777777" w:rsidR="00C77C85" w:rsidRPr="003F3F11" w:rsidRDefault="00C77C85" w:rsidP="00C77C85">
      <w:pPr>
        <w:pStyle w:val="Note1"/>
        <w:ind w:left="1209"/>
        <w:rPr>
          <w:ins w:id="112" w:author="JVET-M0101" w:date="2019-02-26T10:11:00Z"/>
          <w:noProof/>
        </w:rPr>
      </w:pPr>
      <w:ins w:id="113" w:author="JVET-M0101" w:date="2019-02-26T10:11:00Z">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ins>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114"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114"/>
    </w:p>
    <w:p w14:paraId="5F8AA343" w14:textId="77777777" w:rsidR="00C90EE0" w:rsidRPr="00DE0F0E" w:rsidRDefault="00C90EE0" w:rsidP="00C90EE0">
      <w:pPr>
        <w:numPr>
          <w:ilvl w:val="1"/>
          <w:numId w:val="3"/>
        </w:numPr>
        <w:rPr>
          <w:b/>
          <w:bCs/>
          <w:noProof/>
          <w:lang w:val="en-CA"/>
        </w:rPr>
      </w:pPr>
      <w:bookmarkStart w:id="115"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115"/>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ins w:id="116" w:author="JVET-M0128" w:date="2019-02-26T07:49:00Z">
        <w:r w:rsidR="008770AA" w:rsidRPr="00F351ED">
          <w:rPr>
            <w:noProof/>
          </w:rPr>
          <w:t xml:space="preserve"> </w:t>
        </w:r>
        <w:r w:rsidR="008770AA" w:rsidRPr="003F3F11">
          <w:rPr>
            <w:noProof/>
          </w:rPr>
          <w:t xml:space="preserve">or a </w:t>
        </w:r>
        <w:r w:rsidR="008770AA" w:rsidRPr="003F3F11">
          <w:rPr>
            <w:i/>
            <w:noProof/>
          </w:rPr>
          <w:t>long-term reference picture</w:t>
        </w:r>
      </w:ins>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3DEA9941" w:rsidR="00C90EE0" w:rsidRPr="00DE0F0E" w:rsidRDefault="00C90EE0" w:rsidP="00C90EE0">
      <w:pPr>
        <w:pStyle w:val="Note1"/>
        <w:ind w:left="1209"/>
        <w:rPr>
          <w:noProof/>
          <w:lang w:val="en-CA"/>
        </w:rPr>
      </w:pPr>
      <w:r w:rsidRPr="00DE0F0E">
        <w:rPr>
          <w:noProof/>
          <w:lang w:val="en-CA"/>
        </w:rPr>
        <w:t>NOTE – </w:t>
      </w:r>
      <w:ins w:id="117" w:author="JVET-M0128" w:date="2019-02-26T07:50:00Z">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non-IRAP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ins>
      <w:del w:id="118" w:author="JVET-M0128" w:date="2019-02-26T07:50:00Z">
        <w:r w:rsidRPr="00DE0F0E" w:rsidDel="008770AA">
          <w:rPr>
            <w:noProof/>
            <w:lang w:val="en-CA"/>
          </w:rPr>
          <w:delText xml:space="preserve">For the decoding process of a P </w:delText>
        </w:r>
        <w:r w:rsidR="00DB7471" w:rsidRPr="00DE0F0E" w:rsidDel="008770AA">
          <w:rPr>
            <w:noProof/>
            <w:lang w:val="en-CA"/>
          </w:rPr>
          <w:delText>tile group</w:delText>
        </w:r>
        <w:r w:rsidRPr="00DE0F0E" w:rsidDel="008770AA">
          <w:rPr>
            <w:noProof/>
            <w:lang w:val="en-CA"/>
          </w:rPr>
          <w:delText xml:space="preserve">, there is one reference picture list – </w:delText>
        </w:r>
        <w:r w:rsidRPr="00DE0F0E" w:rsidDel="008770AA">
          <w:rPr>
            <w:noProof/>
            <w:lang w:val="en-CA" w:eastAsia="ko-KR"/>
          </w:rPr>
          <w:delText>reference picture list 0</w:delText>
        </w:r>
        <w:r w:rsidRPr="00DE0F0E" w:rsidDel="008770AA">
          <w:rPr>
            <w:noProof/>
            <w:lang w:val="en-CA"/>
          </w:rPr>
          <w:delText xml:space="preserve">. For the decoding process of a B </w:delText>
        </w:r>
        <w:r w:rsidR="00DB7471" w:rsidRPr="00DE0F0E" w:rsidDel="008770AA">
          <w:rPr>
            <w:noProof/>
            <w:lang w:val="en-CA"/>
          </w:rPr>
          <w:delText>tile group</w:delText>
        </w:r>
        <w:r w:rsidRPr="00DE0F0E" w:rsidDel="008770AA">
          <w:rPr>
            <w:noProof/>
            <w:lang w:val="en-CA"/>
          </w:rPr>
          <w:delText>, there are two reference picture lists</w:delText>
        </w:r>
        <w:r w:rsidRPr="00DE0F0E" w:rsidDel="008770AA">
          <w:rPr>
            <w:noProof/>
            <w:lang w:val="en-CA" w:eastAsia="ko-KR"/>
          </w:rPr>
          <w:delText xml:space="preserve"> </w:delText>
        </w:r>
        <w:r w:rsidRPr="00DE0F0E" w:rsidDel="008770AA">
          <w:rPr>
            <w:noProof/>
            <w:lang w:val="en-CA"/>
          </w:rPr>
          <w:delText xml:space="preserve">– </w:delText>
        </w:r>
        <w:r w:rsidRPr="00DE0F0E" w:rsidDel="008770AA">
          <w:rPr>
            <w:noProof/>
            <w:lang w:val="en-CA" w:eastAsia="ko-KR"/>
          </w:rPr>
          <w:delText>reference picture list 0 and reference picture list 1</w:delText>
        </w:r>
      </w:del>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lastRenderedPageBreak/>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ins w:id="119" w:author="JVET-M0128" w:date="2019-02-26T07:50:00Z">
        <w:r w:rsidR="008770AA">
          <w:rPr>
            <w:b/>
            <w:lang w:val="en-CA"/>
          </w:rPr>
          <w:t xml:space="preserve"> (STRP)</w:t>
        </w:r>
      </w:ins>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ins w:id="120" w:author="JVET-M0101" w:date="2019-02-26T10:12:00Z"/>
          <w:noProof/>
        </w:rPr>
      </w:pPr>
      <w:ins w:id="121" w:author="JVET-M0101" w:date="2019-02-26T10:12:00Z">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ins>
    </w:p>
    <w:p w14:paraId="1BDC96ED" w14:textId="77777777" w:rsidR="00C77C85" w:rsidRPr="003F3F11" w:rsidRDefault="00C77C85" w:rsidP="00C77C85">
      <w:pPr>
        <w:numPr>
          <w:ilvl w:val="1"/>
          <w:numId w:val="3"/>
        </w:numPr>
        <w:rPr>
          <w:ins w:id="122" w:author="JVET-M0101" w:date="2019-02-26T10:12:00Z"/>
          <w:noProof/>
        </w:rPr>
      </w:pPr>
      <w:ins w:id="123" w:author="JVET-M0101" w:date="2019-02-26T10:12:00Z">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ins>
    </w:p>
    <w:p w14:paraId="7896C1DC" w14:textId="77777777" w:rsidR="00C77C85" w:rsidRPr="003F3F11" w:rsidRDefault="00C77C85" w:rsidP="00C77C85">
      <w:pPr>
        <w:pStyle w:val="Note1"/>
        <w:ind w:left="1209"/>
        <w:rPr>
          <w:ins w:id="124" w:author="JVET-M0101" w:date="2019-02-26T10:12:00Z"/>
          <w:noProof/>
        </w:rPr>
      </w:pPr>
      <w:ins w:id="125" w:author="JVET-M0101" w:date="2019-02-26T10:12:00Z">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ins>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ins w:id="126" w:author="JVET-M0101" w:date="2019-02-26T10:12:00Z"/>
          <w:noProof/>
          <w:spacing w:val="-2"/>
        </w:rPr>
      </w:pPr>
      <w:ins w:id="127" w:author="JVET-M0101" w:date="2019-02-26T10:12:00Z">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ins>
    </w:p>
    <w:p w14:paraId="3A572821" w14:textId="77777777" w:rsidR="00C77C85" w:rsidRPr="003F3F11" w:rsidRDefault="00C77C85" w:rsidP="00C77C85">
      <w:pPr>
        <w:numPr>
          <w:ilvl w:val="1"/>
          <w:numId w:val="3"/>
        </w:numPr>
        <w:rPr>
          <w:ins w:id="128" w:author="JVET-M0101" w:date="2019-02-26T10:12:00Z"/>
          <w:noProof/>
        </w:rPr>
      </w:pPr>
      <w:ins w:id="129" w:author="JVET-M0101" w:date="2019-02-26T10:12:00Z">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ins>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ins w:id="130" w:author="JVET-M0101" w:date="2019-02-26T10:12:00Z"/>
          <w:noProof/>
        </w:rPr>
      </w:pPr>
      <w:ins w:id="131" w:author="JVET-M0101" w:date="2019-02-26T10:12:00Z">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ins>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77B11544" w:rsidR="00622ECA" w:rsidRPr="00DE0F0E" w:rsidRDefault="00622ECA" w:rsidP="00622ECA">
      <w:pPr>
        <w:numPr>
          <w:ilvl w:val="1"/>
          <w:numId w:val="3"/>
        </w:numPr>
        <w:rPr>
          <w:noProof/>
          <w:lang w:val="en-CA"/>
        </w:rPr>
      </w:pPr>
      <w:r w:rsidRPr="00DE0F0E">
        <w:rPr>
          <w:b/>
          <w:noProof/>
          <w:lang w:val="en-CA"/>
        </w:rPr>
        <w:lastRenderedPageBreak/>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del w:id="132" w:author="JVET-M0853" w:date="2019-02-26T09:44:00Z">
        <w:r w:rsidRPr="00DE0F0E" w:rsidDel="00F9500E">
          <w:rPr>
            <w:noProof/>
            <w:lang w:val="en-CA"/>
          </w:rPr>
          <w:delText xml:space="preserve">in tile raster scan of the </w:delText>
        </w:r>
        <w:r w:rsidRPr="00DE0F0E" w:rsidDel="00F9500E">
          <w:rPr>
            <w:i/>
            <w:noProof/>
            <w:lang w:val="en-CA"/>
          </w:rPr>
          <w:delText>picture</w:delText>
        </w:r>
        <w:r w:rsidRPr="00DE0F0E" w:rsidDel="00F9500E">
          <w:rPr>
            <w:iCs/>
            <w:noProof/>
            <w:lang w:val="en-CA"/>
          </w:rPr>
          <w:delText xml:space="preserve"> and </w:delText>
        </w:r>
      </w:del>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ins w:id="133" w:author="JVET-M0101" w:date="2019-02-26T10:13:00Z"/>
          <w:noProof/>
        </w:rPr>
      </w:pPr>
      <w:ins w:id="134" w:author="JVET-M0101" w:date="2019-02-26T10:13:00Z">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ins>
    </w:p>
    <w:p w14:paraId="5C92CC2B" w14:textId="77777777" w:rsidR="00C77C85" w:rsidRPr="003F3F11" w:rsidRDefault="00C77C85" w:rsidP="00C77C85">
      <w:pPr>
        <w:pStyle w:val="Note1"/>
        <w:ind w:left="1209"/>
        <w:rPr>
          <w:ins w:id="135" w:author="JVET-M0101" w:date="2019-02-26T10:13:00Z"/>
          <w:noProof/>
        </w:rPr>
      </w:pPr>
      <w:ins w:id="136" w:author="JVET-M0101" w:date="2019-02-26T10:13:00Z">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ins>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137" w:name="_Toc2177013"/>
      <w:r w:rsidRPr="00DE0F0E">
        <w:rPr>
          <w:noProof/>
          <w:lang w:val="en-CA"/>
        </w:rPr>
        <w:t>Abbreviations</w:t>
      </w:r>
      <w:bookmarkEnd w:id="54"/>
      <w:bookmarkEnd w:id="13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ins w:id="138" w:author="JVET-M0132" w:date="2019-02-26T09:36:00Z"/>
          <w:lang w:val="en-CA"/>
        </w:rPr>
      </w:pPr>
      <w:ins w:id="139" w:author="JVET-M0132" w:date="2019-02-26T09:36:00Z">
        <w:r>
          <w:rPr>
            <w:lang w:val="en-CA"/>
          </w:rPr>
          <w:t>APS</w:t>
        </w:r>
        <w:r>
          <w:rPr>
            <w:lang w:val="en-CA"/>
          </w:rPr>
          <w:tab/>
          <w:t>Adaptation Parameter Set</w:t>
        </w:r>
      </w:ins>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rPr>
          <w:ins w:id="140" w:author="JVET-M0128" w:date="2019-02-26T07:50:00Z"/>
        </w:rPr>
      </w:pPr>
      <w:ins w:id="141" w:author="JVET-M0128" w:date="2019-02-26T07:50:00Z">
        <w:r>
          <w:t>LTRP</w:t>
        </w:r>
        <w:r>
          <w:tab/>
          <w:t>Long-Term Reference Picture</w:t>
        </w:r>
      </w:ins>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rPr>
          <w:ins w:id="142" w:author="JVET-M0128" w:date="2019-02-26T07:51:00Z"/>
        </w:rPr>
      </w:pPr>
      <w:ins w:id="143" w:author="JVET-M0128" w:date="2019-02-26T07:51:00Z">
        <w:r>
          <w:t>STRP</w:t>
        </w:r>
        <w:r>
          <w:tab/>
          <w:t>Short-Term Reference Picture</w:t>
        </w:r>
      </w:ins>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144" w:name="_Toc382790602"/>
      <w:bookmarkStart w:id="145" w:name="_Toc2177014"/>
      <w:r w:rsidRPr="00DE0F0E">
        <w:rPr>
          <w:noProof/>
          <w:lang w:val="en-CA"/>
        </w:rPr>
        <w:lastRenderedPageBreak/>
        <w:t>Conventions</w:t>
      </w:r>
      <w:bookmarkEnd w:id="144"/>
      <w:bookmarkEnd w:id="145"/>
    </w:p>
    <w:p w14:paraId="60DDAF59" w14:textId="77777777" w:rsidR="00B93208" w:rsidRPr="00DE0F0E" w:rsidRDefault="00B93208" w:rsidP="00B93208">
      <w:pPr>
        <w:pStyle w:val="Heading2"/>
        <w:rPr>
          <w:noProof/>
          <w:lang w:val="en-CA"/>
        </w:rPr>
      </w:pPr>
      <w:bookmarkStart w:id="146" w:name="_Toc415475782"/>
      <w:bookmarkStart w:id="147" w:name="_Toc423599057"/>
      <w:bookmarkStart w:id="148" w:name="_Toc423601561"/>
      <w:bookmarkStart w:id="149" w:name="_Toc501130127"/>
      <w:bookmarkStart w:id="150" w:name="_Toc510795050"/>
      <w:bookmarkStart w:id="151" w:name="_Toc2177015"/>
      <w:r w:rsidRPr="00DE0F0E">
        <w:rPr>
          <w:noProof/>
          <w:lang w:val="en-CA"/>
        </w:rPr>
        <w:t>General</w:t>
      </w:r>
      <w:bookmarkEnd w:id="146"/>
      <w:bookmarkEnd w:id="147"/>
      <w:bookmarkEnd w:id="148"/>
      <w:bookmarkEnd w:id="149"/>
      <w:bookmarkEnd w:id="150"/>
      <w:bookmarkEnd w:id="151"/>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152" w:name="_Toc33005123"/>
      <w:bookmarkStart w:id="153" w:name="_Toc20134224"/>
      <w:bookmarkStart w:id="154" w:name="_Toc24455817"/>
      <w:bookmarkStart w:id="155" w:name="_Toc77680335"/>
      <w:bookmarkStart w:id="156" w:name="_Toc118289001"/>
      <w:bookmarkStart w:id="157" w:name="_Toc226456471"/>
      <w:bookmarkStart w:id="158" w:name="_Toc248045174"/>
      <w:bookmarkStart w:id="159" w:name="_Toc287363730"/>
      <w:bookmarkStart w:id="160" w:name="_Toc311216713"/>
      <w:bookmarkStart w:id="161" w:name="_Toc317198678"/>
      <w:bookmarkStart w:id="162" w:name="_Toc415475783"/>
      <w:bookmarkStart w:id="163" w:name="_Toc423599058"/>
      <w:bookmarkStart w:id="164" w:name="_Toc423601562"/>
      <w:bookmarkStart w:id="165" w:name="_Toc501130128"/>
      <w:bookmarkStart w:id="166" w:name="_Toc510795051"/>
      <w:bookmarkStart w:id="167" w:name="_Toc2177016"/>
      <w:bookmarkEnd w:id="152"/>
      <w:r w:rsidRPr="00DE0F0E">
        <w:rPr>
          <w:noProof/>
          <w:lang w:val="en-CA"/>
        </w:rPr>
        <w:t>Arithmetic operators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D81503"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D81503"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168" w:name="_Toc219707772"/>
      <w:bookmarkStart w:id="169" w:name="_Toc219707773"/>
      <w:bookmarkStart w:id="170" w:name="_Toc219707774"/>
      <w:bookmarkStart w:id="171" w:name="_Toc219707775"/>
      <w:bookmarkStart w:id="172" w:name="_Toc488804403"/>
      <w:bookmarkStart w:id="173" w:name="_Toc496067375"/>
      <w:bookmarkStart w:id="174" w:name="_Toc496067608"/>
      <w:bookmarkStart w:id="175" w:name="_Toc20134225"/>
      <w:bookmarkStart w:id="176" w:name="_Toc77680336"/>
      <w:bookmarkStart w:id="177" w:name="_Toc118289002"/>
      <w:bookmarkStart w:id="178" w:name="_Toc226456472"/>
      <w:bookmarkStart w:id="179" w:name="_Toc248045175"/>
      <w:bookmarkStart w:id="180" w:name="_Toc287363731"/>
      <w:bookmarkStart w:id="181" w:name="_Toc311216714"/>
      <w:bookmarkStart w:id="182" w:name="_Toc317198679"/>
      <w:bookmarkStart w:id="183" w:name="_Toc415475784"/>
      <w:bookmarkStart w:id="184" w:name="_Toc423599059"/>
      <w:bookmarkStart w:id="185" w:name="_Toc423601563"/>
      <w:bookmarkStart w:id="186" w:name="_Toc501130129"/>
      <w:bookmarkStart w:id="187" w:name="_Toc510795052"/>
      <w:bookmarkStart w:id="188" w:name="_Toc2177017"/>
      <w:bookmarkEnd w:id="168"/>
      <w:bookmarkEnd w:id="169"/>
      <w:bookmarkEnd w:id="170"/>
      <w:bookmarkEnd w:id="171"/>
      <w:r w:rsidRPr="00DE0F0E">
        <w:rPr>
          <w:noProof/>
          <w:lang w:val="en-CA"/>
        </w:rPr>
        <w:t>Logical operators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189" w:name="_Toc488804404"/>
      <w:bookmarkStart w:id="190" w:name="_Toc496067376"/>
      <w:bookmarkStart w:id="191" w:name="_Toc496067609"/>
      <w:bookmarkStart w:id="192" w:name="_Toc20134226"/>
      <w:bookmarkStart w:id="193" w:name="_Toc77680337"/>
      <w:bookmarkStart w:id="194" w:name="_Toc118289003"/>
      <w:bookmarkStart w:id="195" w:name="_Toc226456473"/>
      <w:bookmarkStart w:id="196" w:name="_Toc248045176"/>
      <w:bookmarkStart w:id="197" w:name="_Toc287363732"/>
      <w:bookmarkStart w:id="198" w:name="_Toc311216715"/>
      <w:bookmarkStart w:id="199" w:name="_Toc317198680"/>
      <w:bookmarkStart w:id="200" w:name="_Toc415475785"/>
      <w:bookmarkStart w:id="201" w:name="_Toc423599060"/>
      <w:bookmarkStart w:id="202" w:name="_Toc423601564"/>
      <w:bookmarkStart w:id="203" w:name="_Toc501130130"/>
      <w:bookmarkStart w:id="204" w:name="_Toc510795053"/>
      <w:bookmarkStart w:id="205" w:name="_Toc2177018"/>
      <w:r w:rsidRPr="00DE0F0E">
        <w:rPr>
          <w:noProof/>
          <w:lang w:val="en-CA"/>
        </w:rPr>
        <w:t>Relational operators</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206" w:name="_Toc488804405"/>
      <w:bookmarkStart w:id="207" w:name="_Toc496067377"/>
      <w:bookmarkStart w:id="208" w:name="_Toc496067610"/>
      <w:bookmarkStart w:id="209" w:name="_Toc20134227"/>
      <w:bookmarkStart w:id="210" w:name="_Toc77680338"/>
      <w:bookmarkStart w:id="211" w:name="_Toc118289004"/>
      <w:bookmarkStart w:id="212" w:name="_Toc226456474"/>
      <w:bookmarkStart w:id="213" w:name="_Toc248045177"/>
      <w:bookmarkStart w:id="214" w:name="_Toc287363733"/>
      <w:bookmarkStart w:id="215" w:name="_Toc311216716"/>
      <w:bookmarkStart w:id="216" w:name="_Toc317198681"/>
      <w:bookmarkStart w:id="217" w:name="_Toc415475786"/>
      <w:bookmarkStart w:id="218" w:name="_Toc423599061"/>
      <w:bookmarkStart w:id="219" w:name="_Toc423601565"/>
      <w:bookmarkStart w:id="220" w:name="_Toc501130131"/>
      <w:bookmarkStart w:id="221" w:name="_Toc510795054"/>
      <w:bookmarkStart w:id="222" w:name="_Toc2177019"/>
      <w:r w:rsidRPr="00DE0F0E">
        <w:rPr>
          <w:noProof/>
          <w:lang w:val="en-CA"/>
        </w:rPr>
        <w:t>Bit-wise operators</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223" w:name="_Toc488804406"/>
      <w:bookmarkStart w:id="224" w:name="_Toc496067378"/>
      <w:bookmarkStart w:id="225" w:name="_Toc496067611"/>
      <w:bookmarkStart w:id="226"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227" w:name="_Toc77680339"/>
      <w:bookmarkStart w:id="228" w:name="_Toc118289005"/>
      <w:bookmarkStart w:id="229" w:name="_Toc226456475"/>
      <w:bookmarkStart w:id="230" w:name="_Toc248045178"/>
      <w:bookmarkStart w:id="231" w:name="_Toc287363734"/>
      <w:bookmarkStart w:id="232" w:name="_Toc311216717"/>
      <w:bookmarkStart w:id="233" w:name="_Toc317198682"/>
      <w:bookmarkStart w:id="234" w:name="_Toc415475787"/>
      <w:bookmarkStart w:id="235" w:name="_Toc423599062"/>
      <w:bookmarkStart w:id="236" w:name="_Toc423601566"/>
      <w:bookmarkStart w:id="237" w:name="_Toc501130132"/>
      <w:bookmarkStart w:id="238" w:name="_Toc510795055"/>
      <w:bookmarkStart w:id="239" w:name="_Toc2177020"/>
      <w:r w:rsidRPr="00DE0F0E">
        <w:rPr>
          <w:noProof/>
          <w:lang w:val="en-CA"/>
        </w:rPr>
        <w:t>Assignment</w:t>
      </w:r>
      <w:bookmarkEnd w:id="223"/>
      <w:bookmarkEnd w:id="224"/>
      <w:bookmarkEnd w:id="225"/>
      <w:bookmarkEnd w:id="226"/>
      <w:r w:rsidRPr="00DE0F0E">
        <w:rPr>
          <w:noProof/>
          <w:lang w:val="en-CA"/>
        </w:rPr>
        <w:t xml:space="preserve"> operators</w:t>
      </w:r>
      <w:bookmarkEnd w:id="227"/>
      <w:bookmarkEnd w:id="228"/>
      <w:bookmarkEnd w:id="229"/>
      <w:bookmarkEnd w:id="230"/>
      <w:bookmarkEnd w:id="231"/>
      <w:bookmarkEnd w:id="232"/>
      <w:bookmarkEnd w:id="233"/>
      <w:bookmarkEnd w:id="234"/>
      <w:bookmarkEnd w:id="235"/>
      <w:bookmarkEnd w:id="236"/>
      <w:bookmarkEnd w:id="237"/>
      <w:bookmarkEnd w:id="238"/>
      <w:bookmarkEnd w:id="239"/>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240" w:name="_Toc77680340"/>
      <w:bookmarkStart w:id="241" w:name="_Toc118289006"/>
      <w:bookmarkStart w:id="242" w:name="_Toc226456476"/>
      <w:bookmarkStart w:id="243" w:name="_Toc248045179"/>
      <w:bookmarkStart w:id="244" w:name="_Toc287363735"/>
      <w:bookmarkStart w:id="245" w:name="_Toc311216718"/>
      <w:bookmarkStart w:id="246" w:name="_Toc317198683"/>
      <w:bookmarkStart w:id="247" w:name="_Toc415475788"/>
      <w:bookmarkStart w:id="248" w:name="_Toc423599063"/>
      <w:bookmarkStart w:id="249" w:name="_Toc423601567"/>
      <w:bookmarkStart w:id="250" w:name="_Toc501130133"/>
      <w:bookmarkStart w:id="251" w:name="_Toc510795056"/>
      <w:bookmarkStart w:id="252" w:name="_Toc2177021"/>
      <w:bookmarkStart w:id="253" w:name="_Toc24455822"/>
      <w:r w:rsidRPr="00DE0F0E">
        <w:rPr>
          <w:noProof/>
          <w:lang w:val="en-CA"/>
        </w:rPr>
        <w:t>Range notation</w:t>
      </w:r>
      <w:bookmarkEnd w:id="240"/>
      <w:bookmarkEnd w:id="241"/>
      <w:bookmarkEnd w:id="242"/>
      <w:bookmarkEnd w:id="243"/>
      <w:bookmarkEnd w:id="244"/>
      <w:bookmarkEnd w:id="245"/>
      <w:bookmarkEnd w:id="246"/>
      <w:bookmarkEnd w:id="247"/>
      <w:bookmarkEnd w:id="248"/>
      <w:bookmarkEnd w:id="249"/>
      <w:bookmarkEnd w:id="250"/>
      <w:bookmarkEnd w:id="251"/>
      <w:bookmarkEnd w:id="252"/>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254" w:name="_Toc77680341"/>
      <w:bookmarkStart w:id="255" w:name="_Toc118289007"/>
      <w:bookmarkStart w:id="256" w:name="_Ref196969207"/>
      <w:bookmarkStart w:id="257" w:name="_Toc226456477"/>
      <w:bookmarkStart w:id="258" w:name="_Toc248045180"/>
      <w:bookmarkStart w:id="259" w:name="_Toc287363736"/>
      <w:bookmarkStart w:id="260" w:name="_Toc311216719"/>
      <w:bookmarkStart w:id="261" w:name="_Toc317198684"/>
      <w:bookmarkStart w:id="262" w:name="_Toc415475789"/>
      <w:bookmarkStart w:id="263" w:name="_Toc423599064"/>
      <w:bookmarkStart w:id="264" w:name="_Toc423601568"/>
      <w:bookmarkStart w:id="265" w:name="_Toc501130134"/>
      <w:bookmarkStart w:id="266" w:name="_Toc510795057"/>
      <w:bookmarkStart w:id="267" w:name="_Toc2177022"/>
      <w:r w:rsidRPr="00DE0F0E">
        <w:rPr>
          <w:noProof/>
          <w:lang w:val="en-CA"/>
        </w:rPr>
        <w:t xml:space="preserve">Mathematical </w:t>
      </w:r>
      <w:bookmarkEnd w:id="253"/>
      <w:r w:rsidRPr="00DE0F0E">
        <w:rPr>
          <w:noProof/>
          <w:lang w:val="en-CA"/>
        </w:rPr>
        <w:t>functions</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905B1F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p>
    <w:p w14:paraId="694FBF79" w14:textId="36B98B9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33717460" w14:textId="3A1F9B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228A648A" w14:textId="752E695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323FB78F" w14:textId="35A07F0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p>
    <w:p w14:paraId="5171AFFB" w14:textId="23A8BC9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11791185" w14:textId="2F54F12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6CA1CCEB" w14:textId="3F72721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7E8051EF" w14:textId="22368CE1"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163F36A7" w14:textId="2A85601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12207212" w14:textId="5D3E6EB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01C4E85F" w14:textId="61EAE02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7A133117" w14:textId="5407D69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4D4F427B" w14:textId="5588323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74B654A7" w14:textId="03B5B6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11DA810F" w14:textId="34E8FF4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0695CFA1" w14:textId="09F09CC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3C4B094A" w14:textId="3B3E6D6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25B01F65" w14:textId="7A5A5DC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70B1326A" w14:textId="122C692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58E80CB5" w14:textId="136B9C9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268"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268"/>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593C73DD" w14:textId="5509ECDB" w:rsidR="00B93208" w:rsidRPr="00DE0F0E" w:rsidRDefault="00B93208" w:rsidP="00B93208">
      <w:pPr>
        <w:pStyle w:val="Equation"/>
        <w:tabs>
          <w:tab w:val="clear" w:pos="794"/>
          <w:tab w:val="clear" w:pos="1588"/>
          <w:tab w:val="left" w:pos="1418"/>
        </w:tabs>
        <w:ind w:left="1412" w:hanging="850"/>
        <w:rPr>
          <w:noProof/>
          <w:lang w:val="en-CA"/>
        </w:rPr>
      </w:pPr>
      <w:bookmarkStart w:id="269" w:name="_Toc226456478"/>
      <w:bookmarkStart w:id="270" w:name="_Toc248045181"/>
      <w:bookmarkStart w:id="271" w:name="_Toc287363737"/>
      <w:bookmarkStart w:id="272" w:name="_Toc311216720"/>
      <w:bookmarkStart w:id="273"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7F35C5A4" w14:textId="6B593FE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274" w:name="_Toc415475790"/>
      <w:bookmarkStart w:id="275" w:name="_Toc423599065"/>
      <w:bookmarkStart w:id="276" w:name="_Toc423601569"/>
      <w:bookmarkStart w:id="277" w:name="_Toc501130135"/>
      <w:bookmarkStart w:id="278" w:name="_Toc510795058"/>
      <w:bookmarkStart w:id="279" w:name="_Toc2177023"/>
      <w:r w:rsidRPr="00DE0F0E">
        <w:rPr>
          <w:noProof/>
          <w:lang w:val="en-CA"/>
        </w:rPr>
        <w:t>Order of operation precedence</w:t>
      </w:r>
      <w:bookmarkEnd w:id="269"/>
      <w:bookmarkEnd w:id="270"/>
      <w:bookmarkEnd w:id="271"/>
      <w:bookmarkEnd w:id="272"/>
      <w:bookmarkEnd w:id="273"/>
      <w:bookmarkEnd w:id="274"/>
      <w:bookmarkEnd w:id="275"/>
      <w:bookmarkEnd w:id="276"/>
      <w:bookmarkEnd w:id="277"/>
      <w:bookmarkEnd w:id="278"/>
      <w:bookmarkEnd w:id="279"/>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08865CB6"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5</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DE978F6" w:rsidR="00B93208" w:rsidRPr="00DE0F0E" w:rsidRDefault="00B93208" w:rsidP="00B93208">
      <w:pPr>
        <w:pStyle w:val="Caption"/>
        <w:rPr>
          <w:noProof/>
          <w:lang w:val="en-CA"/>
        </w:rPr>
      </w:pPr>
      <w:bookmarkStart w:id="280" w:name="_Ref215994896"/>
      <w:bookmarkStart w:id="281" w:name="_Toc246350677"/>
      <w:bookmarkStart w:id="282" w:name="_Toc287363916"/>
      <w:bookmarkStart w:id="283" w:name="_Toc415476431"/>
      <w:bookmarkStart w:id="284" w:name="_Toc423602466"/>
      <w:bookmarkStart w:id="285" w:name="_Toc423602640"/>
      <w:bookmarkStart w:id="286" w:name="_Toc501130551"/>
      <w:bookmarkStart w:id="287"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280"/>
      <w:r w:rsidRPr="00DE0F0E">
        <w:rPr>
          <w:noProof/>
          <w:lang w:val="en-CA"/>
        </w:rPr>
        <w:t xml:space="preserve"> – Operation precedence from highest (at top of table) to lowest (at bottom of table)</w:t>
      </w:r>
      <w:bookmarkEnd w:id="281"/>
      <w:bookmarkEnd w:id="282"/>
      <w:bookmarkEnd w:id="283"/>
      <w:bookmarkEnd w:id="284"/>
      <w:bookmarkEnd w:id="285"/>
      <w:bookmarkEnd w:id="286"/>
      <w:bookmarkEnd w:id="287"/>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288" w:name="_Toc219707783"/>
      <w:bookmarkStart w:id="289" w:name="_Toc77680342"/>
      <w:bookmarkStart w:id="290" w:name="_Toc118289008"/>
      <w:bookmarkStart w:id="291" w:name="_Toc226456479"/>
      <w:bookmarkStart w:id="292" w:name="_Toc248045182"/>
      <w:bookmarkStart w:id="293" w:name="_Toc287363738"/>
      <w:bookmarkStart w:id="294" w:name="_Toc311216721"/>
      <w:bookmarkStart w:id="295" w:name="_Toc317198686"/>
      <w:bookmarkStart w:id="296" w:name="_Ref350427772"/>
      <w:bookmarkStart w:id="297" w:name="_Toc415475791"/>
      <w:bookmarkStart w:id="298" w:name="_Toc423599066"/>
      <w:bookmarkStart w:id="299" w:name="_Toc423601570"/>
      <w:bookmarkStart w:id="300" w:name="_Toc501130136"/>
      <w:bookmarkStart w:id="301" w:name="_Toc510795059"/>
      <w:bookmarkStart w:id="302" w:name="_Toc2177024"/>
      <w:bookmarkEnd w:id="288"/>
      <w:r w:rsidRPr="00DE0F0E">
        <w:rPr>
          <w:noProof/>
          <w:lang w:val="en-CA"/>
        </w:rPr>
        <w:t>Variables, syntax elements and tables</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6DBBD8E4"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3F609A">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775CA01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3F609A">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303" w:name="_Toc77680343"/>
      <w:bookmarkStart w:id="304" w:name="_Toc118289009"/>
      <w:bookmarkStart w:id="305" w:name="_Toc226456480"/>
      <w:bookmarkStart w:id="306" w:name="_Toc248045183"/>
      <w:bookmarkStart w:id="307" w:name="_Toc287363739"/>
      <w:bookmarkStart w:id="308" w:name="_Toc311216722"/>
      <w:bookmarkStart w:id="309" w:name="_Toc317198687"/>
      <w:bookmarkStart w:id="310" w:name="_Toc415475792"/>
      <w:bookmarkStart w:id="311" w:name="_Toc423599067"/>
      <w:bookmarkStart w:id="312" w:name="_Toc423601571"/>
      <w:bookmarkStart w:id="313" w:name="_Toc501130137"/>
      <w:bookmarkStart w:id="314" w:name="_Toc510795060"/>
      <w:bookmarkStart w:id="315" w:name="_Toc2177025"/>
      <w:r w:rsidRPr="00DE0F0E">
        <w:rPr>
          <w:noProof/>
          <w:lang w:val="en-CA"/>
        </w:rPr>
        <w:t>Text description of logical operations</w:t>
      </w:r>
      <w:bookmarkEnd w:id="303"/>
      <w:bookmarkEnd w:id="304"/>
      <w:bookmarkEnd w:id="305"/>
      <w:bookmarkEnd w:id="306"/>
      <w:bookmarkEnd w:id="307"/>
      <w:bookmarkEnd w:id="308"/>
      <w:bookmarkEnd w:id="309"/>
      <w:bookmarkEnd w:id="310"/>
      <w:bookmarkEnd w:id="311"/>
      <w:bookmarkEnd w:id="312"/>
      <w:bookmarkEnd w:id="313"/>
      <w:bookmarkEnd w:id="314"/>
      <w:bookmarkEnd w:id="315"/>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316" w:name="_Toc77680344"/>
      <w:bookmarkStart w:id="317" w:name="_Toc118289010"/>
      <w:bookmarkStart w:id="318" w:name="_Toc226456481"/>
      <w:bookmarkStart w:id="319" w:name="_Toc248045184"/>
      <w:bookmarkStart w:id="320" w:name="_Toc287363740"/>
      <w:bookmarkStart w:id="321" w:name="_Toc311216723"/>
      <w:bookmarkStart w:id="322" w:name="_Toc317198688"/>
      <w:bookmarkStart w:id="323" w:name="_Toc415475793"/>
      <w:bookmarkStart w:id="324" w:name="_Toc423599068"/>
      <w:bookmarkStart w:id="325" w:name="_Toc423601572"/>
      <w:bookmarkStart w:id="326" w:name="_Toc501130138"/>
      <w:bookmarkStart w:id="327" w:name="_Toc510795061"/>
      <w:bookmarkStart w:id="328" w:name="_Toc2177026"/>
      <w:r w:rsidRPr="00DE0F0E">
        <w:rPr>
          <w:noProof/>
          <w:lang w:val="en-CA"/>
        </w:rPr>
        <w:t>Processes</w:t>
      </w:r>
      <w:bookmarkEnd w:id="316"/>
      <w:bookmarkEnd w:id="317"/>
      <w:bookmarkEnd w:id="318"/>
      <w:bookmarkEnd w:id="319"/>
      <w:bookmarkEnd w:id="320"/>
      <w:bookmarkEnd w:id="321"/>
      <w:bookmarkEnd w:id="322"/>
      <w:bookmarkEnd w:id="323"/>
      <w:bookmarkEnd w:id="324"/>
      <w:bookmarkEnd w:id="325"/>
      <w:bookmarkEnd w:id="326"/>
      <w:bookmarkEnd w:id="327"/>
      <w:bookmarkEnd w:id="328"/>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329" w:name="_Ref34468389"/>
      <w:bookmarkStart w:id="330" w:name="_Toc77680345"/>
      <w:bookmarkStart w:id="331" w:name="_Toc118289011"/>
      <w:bookmarkStart w:id="332" w:name="_Toc226456482"/>
      <w:bookmarkStart w:id="333" w:name="_Toc248045185"/>
      <w:bookmarkStart w:id="334" w:name="_Toc287363741"/>
      <w:bookmarkStart w:id="335" w:name="_Toc311216724"/>
      <w:bookmarkStart w:id="336" w:name="_Toc317198689"/>
      <w:bookmarkStart w:id="337" w:name="_Toc415475794"/>
      <w:bookmarkStart w:id="338" w:name="_Toc423599069"/>
      <w:bookmarkStart w:id="339" w:name="_Toc423601573"/>
      <w:bookmarkStart w:id="340" w:name="_Toc501130139"/>
      <w:bookmarkStart w:id="341" w:name="_Toc510795062"/>
      <w:bookmarkStart w:id="342" w:name="_Toc2177027"/>
      <w:r w:rsidR="001F6C69" w:rsidRPr="00DE0F0E">
        <w:rPr>
          <w:noProof/>
          <w:lang w:val="en-CA"/>
        </w:rPr>
        <w:lastRenderedPageBreak/>
        <w:t>Bitstream and picture formats, partitionings, scanning processes and neighbouring relationships</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3040428D" w14:textId="77777777" w:rsidR="001F6C69" w:rsidRPr="00DE0F0E" w:rsidRDefault="001F6C69" w:rsidP="001F6C69">
      <w:pPr>
        <w:pStyle w:val="Heading2"/>
        <w:rPr>
          <w:noProof/>
          <w:lang w:val="en-CA"/>
        </w:rPr>
      </w:pPr>
      <w:bookmarkStart w:id="343" w:name="_Toc20134231"/>
      <w:bookmarkStart w:id="344" w:name="_Toc77680346"/>
      <w:bookmarkStart w:id="345" w:name="_Toc118289012"/>
      <w:bookmarkStart w:id="346" w:name="_Toc226456483"/>
      <w:bookmarkStart w:id="347" w:name="_Toc248045186"/>
      <w:bookmarkStart w:id="348" w:name="_Toc287363742"/>
      <w:bookmarkStart w:id="349" w:name="_Toc311216725"/>
      <w:bookmarkStart w:id="350" w:name="_Toc317198690"/>
      <w:bookmarkStart w:id="351" w:name="_Ref414879472"/>
      <w:bookmarkStart w:id="352" w:name="_Toc415475795"/>
      <w:bookmarkStart w:id="353" w:name="_Toc423599070"/>
      <w:bookmarkStart w:id="354" w:name="_Toc423601574"/>
      <w:bookmarkStart w:id="355" w:name="_Toc501130140"/>
      <w:bookmarkStart w:id="356" w:name="_Toc510795063"/>
      <w:bookmarkStart w:id="357" w:name="_Toc2177028"/>
      <w:r w:rsidRPr="00DE0F0E">
        <w:rPr>
          <w:noProof/>
          <w:lang w:val="en-CA"/>
        </w:rPr>
        <w:t>Bitstream formats</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358" w:name="_Toc20134233"/>
      <w:bookmarkStart w:id="359" w:name="_Ref81058824"/>
      <w:bookmarkStart w:id="360" w:name="_Toc77680347"/>
      <w:bookmarkStart w:id="361" w:name="_Toc118289013"/>
      <w:bookmarkStart w:id="362" w:name="_Ref205023600"/>
      <w:bookmarkStart w:id="363" w:name="_Toc226456484"/>
      <w:bookmarkStart w:id="364" w:name="_Toc248045187"/>
      <w:bookmarkStart w:id="365" w:name="_Toc287363743"/>
      <w:bookmarkStart w:id="366" w:name="_Toc311216726"/>
      <w:bookmarkStart w:id="367" w:name="_Ref317173305"/>
      <w:bookmarkStart w:id="368" w:name="_Toc317198691"/>
      <w:bookmarkStart w:id="369" w:name="_Ref397946361"/>
      <w:bookmarkStart w:id="370" w:name="_Ref397948184"/>
      <w:bookmarkStart w:id="371" w:name="_Ref414879474"/>
      <w:bookmarkStart w:id="372" w:name="_Toc415475796"/>
      <w:bookmarkStart w:id="373" w:name="_Toc423599071"/>
      <w:bookmarkStart w:id="374" w:name="_Toc423601575"/>
      <w:bookmarkStart w:id="375" w:name="_Toc501130141"/>
      <w:bookmarkStart w:id="376" w:name="_Toc510795064"/>
      <w:bookmarkStart w:id="377" w:name="_Toc2177029"/>
      <w:r w:rsidRPr="00DE0F0E">
        <w:rPr>
          <w:noProof/>
          <w:lang w:val="en-CA"/>
        </w:rPr>
        <w:t>Source, decoded and output picture formats</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7C1EE55E"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5449545D" w:rsidR="001F6C69" w:rsidRPr="00DE0F0E" w:rsidRDefault="001F6C69" w:rsidP="001F6C69">
      <w:pPr>
        <w:pStyle w:val="Caption"/>
        <w:rPr>
          <w:noProof/>
          <w:lang w:val="en-CA"/>
        </w:rPr>
      </w:pPr>
      <w:bookmarkStart w:id="378" w:name="_Ref73853025"/>
      <w:bookmarkStart w:id="379" w:name="_Ref32863315"/>
      <w:bookmarkStart w:id="380" w:name="_Toc81038503"/>
      <w:bookmarkStart w:id="381" w:name="_Toc77680749"/>
      <w:bookmarkStart w:id="382" w:name="_Toc118289014"/>
      <w:bookmarkStart w:id="383" w:name="_Toc246350678"/>
      <w:bookmarkStart w:id="384" w:name="_Toc287363917"/>
      <w:bookmarkStart w:id="385" w:name="_Toc415476432"/>
      <w:bookmarkStart w:id="386" w:name="_Toc423602467"/>
      <w:bookmarkStart w:id="387" w:name="_Toc423602641"/>
      <w:bookmarkStart w:id="388" w:name="_Toc501130552"/>
      <w:bookmarkStart w:id="389"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378"/>
      <w:bookmarkEnd w:id="379"/>
      <w:r w:rsidRPr="00DE0F0E">
        <w:rPr>
          <w:noProof/>
          <w:lang w:val="en-CA"/>
        </w:rPr>
        <w:t xml:space="preserve"> –</w:t>
      </w:r>
      <w:bookmarkEnd w:id="380"/>
      <w:r w:rsidRPr="00DE0F0E">
        <w:rPr>
          <w:noProof/>
          <w:lang w:val="en-CA"/>
        </w:rPr>
        <w:t xml:space="preserve"> SubWidthC and SubHeightC values</w:t>
      </w:r>
      <w:bookmarkEnd w:id="381"/>
      <w:r w:rsidRPr="00DE0F0E">
        <w:rPr>
          <w:noProof/>
          <w:lang w:val="en-CA"/>
        </w:rPr>
        <w:t xml:space="preserve"> derived from</w:t>
      </w:r>
      <w:r w:rsidRPr="00DE0F0E">
        <w:rPr>
          <w:noProof/>
          <w:lang w:val="en-CA"/>
        </w:rPr>
        <w:br/>
        <w:t>chroma_format_idc</w:t>
      </w:r>
      <w:bookmarkEnd w:id="382"/>
      <w:r w:rsidRPr="00DE0F0E">
        <w:rPr>
          <w:noProof/>
          <w:lang w:val="en-CA"/>
        </w:rPr>
        <w:t xml:space="preserve"> and separate_colour_plane_flag</w:t>
      </w:r>
      <w:bookmarkEnd w:id="383"/>
      <w:bookmarkEnd w:id="384"/>
      <w:bookmarkEnd w:id="385"/>
      <w:bookmarkEnd w:id="386"/>
      <w:bookmarkEnd w:id="387"/>
      <w:bookmarkEnd w:id="388"/>
      <w:bookmarkEnd w:id="389"/>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09C7DCB"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3F609A" w:rsidRPr="00DE0F0E">
        <w:rPr>
          <w:noProof/>
          <w:lang w:val="en-CA"/>
        </w:rPr>
        <w:t>Figure </w:t>
      </w:r>
      <w:r w:rsidR="003F609A">
        <w:rPr>
          <w:noProof/>
          <w:lang w:val="en-CA"/>
        </w:rPr>
        <w:t>6</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3DFAFCB3" w:rsidR="001F6C69" w:rsidRPr="00DE0F0E" w:rsidRDefault="001F6C69" w:rsidP="001F6C69">
      <w:pPr>
        <w:pStyle w:val="Caption"/>
        <w:rPr>
          <w:noProof/>
          <w:lang w:val="en-CA"/>
        </w:rPr>
      </w:pPr>
      <w:bookmarkStart w:id="390" w:name="_Ref73853697"/>
      <w:bookmarkStart w:id="391" w:name="_Ref17563310"/>
      <w:bookmarkStart w:id="392" w:name="_Toc81038463"/>
      <w:bookmarkStart w:id="393" w:name="_Toc17563254"/>
      <w:bookmarkStart w:id="394" w:name="_Toc77680679"/>
      <w:bookmarkStart w:id="395" w:name="_Toc118289015"/>
      <w:bookmarkStart w:id="396" w:name="_Toc246350629"/>
      <w:bookmarkStart w:id="397" w:name="_Toc287363891"/>
      <w:bookmarkStart w:id="398" w:name="_Toc317198618"/>
      <w:bookmarkStart w:id="399" w:name="_Toc415476390"/>
      <w:bookmarkStart w:id="400" w:name="_Toc423602642"/>
      <w:bookmarkStart w:id="401" w:name="_Toc423603278"/>
      <w:bookmarkStart w:id="402" w:name="_Toc501130510"/>
      <w:bookmarkStart w:id="403"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390"/>
      <w:bookmarkEnd w:id="391"/>
      <w:r w:rsidRPr="00DE0F0E">
        <w:rPr>
          <w:noProof/>
          <w:lang w:val="en-CA"/>
        </w:rPr>
        <w:t xml:space="preserve"> – Nominal vertical and horizontal locations of 4:2:0 luma and chroma samples in a </w:t>
      </w:r>
      <w:bookmarkEnd w:id="392"/>
      <w:bookmarkEnd w:id="393"/>
      <w:bookmarkEnd w:id="394"/>
      <w:bookmarkEnd w:id="395"/>
      <w:bookmarkEnd w:id="396"/>
      <w:r w:rsidRPr="00DE0F0E">
        <w:rPr>
          <w:noProof/>
          <w:lang w:val="en-CA"/>
        </w:rPr>
        <w:t>picture</w:t>
      </w:r>
      <w:bookmarkEnd w:id="397"/>
      <w:bookmarkEnd w:id="398"/>
      <w:bookmarkEnd w:id="399"/>
      <w:bookmarkEnd w:id="400"/>
      <w:bookmarkEnd w:id="401"/>
      <w:bookmarkEnd w:id="402"/>
      <w:bookmarkEnd w:id="403"/>
    </w:p>
    <w:p w14:paraId="56B81113" w14:textId="258A17DB"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3F609A">
        <w:rPr>
          <w:noProof/>
          <w:lang w:val="en-CA"/>
        </w:rPr>
        <w:t>6</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1396D301" w:rsidR="001F6C69" w:rsidRPr="00DE0F0E" w:rsidRDefault="001F6C69" w:rsidP="001F6C69">
      <w:pPr>
        <w:pStyle w:val="Caption"/>
        <w:rPr>
          <w:noProof/>
          <w:lang w:val="en-CA"/>
        </w:rPr>
      </w:pPr>
      <w:bookmarkStart w:id="404" w:name="_Ref73853805"/>
      <w:bookmarkStart w:id="405" w:name="_Toc317198619"/>
      <w:bookmarkStart w:id="406" w:name="_Toc81038465"/>
      <w:bookmarkStart w:id="407" w:name="_Toc118289018"/>
      <w:bookmarkStart w:id="408" w:name="_Ref119379889"/>
      <w:bookmarkStart w:id="409" w:name="_Toc246350631"/>
      <w:bookmarkStart w:id="410" w:name="_Toc287363892"/>
      <w:bookmarkStart w:id="411" w:name="_Toc415476391"/>
      <w:bookmarkStart w:id="412" w:name="_Toc423602643"/>
      <w:bookmarkStart w:id="413" w:name="_Toc423603279"/>
      <w:bookmarkStart w:id="414" w:name="_Toc501130511"/>
      <w:bookmarkStart w:id="415" w:name="_Toc510795434"/>
      <w:r w:rsidRPr="00DE0F0E">
        <w:rPr>
          <w:noProof/>
          <w:lang w:val="en-CA"/>
        </w:rPr>
        <w:t>Figure </w:t>
      </w:r>
      <w:bookmarkStart w:id="416"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2</w:t>
      </w:r>
      <w:r w:rsidR="0044745D" w:rsidRPr="00DE0F0E">
        <w:rPr>
          <w:noProof/>
          <w:lang w:val="en-CA"/>
        </w:rPr>
        <w:fldChar w:fldCharType="end"/>
      </w:r>
      <w:bookmarkEnd w:id="404"/>
      <w:bookmarkEnd w:id="416"/>
      <w:r w:rsidRPr="00DE0F0E">
        <w:rPr>
          <w:noProof/>
          <w:lang w:val="en-CA"/>
        </w:rPr>
        <w:t xml:space="preserve"> – Nominal vertical and horizontal locations of 4:2:2 luma and chroma samples in a</w:t>
      </w:r>
      <w:bookmarkEnd w:id="405"/>
      <w:r w:rsidRPr="00DE0F0E">
        <w:rPr>
          <w:noProof/>
          <w:lang w:val="en-CA"/>
        </w:rPr>
        <w:t xml:space="preserve"> </w:t>
      </w:r>
      <w:bookmarkEnd w:id="406"/>
      <w:bookmarkEnd w:id="407"/>
      <w:bookmarkEnd w:id="408"/>
      <w:bookmarkEnd w:id="409"/>
      <w:r w:rsidRPr="00DE0F0E">
        <w:rPr>
          <w:noProof/>
          <w:lang w:val="en-CA"/>
        </w:rPr>
        <w:t>picture</w:t>
      </w:r>
      <w:bookmarkEnd w:id="410"/>
      <w:bookmarkEnd w:id="411"/>
      <w:bookmarkEnd w:id="412"/>
      <w:bookmarkEnd w:id="413"/>
      <w:bookmarkEnd w:id="414"/>
      <w:bookmarkEnd w:id="415"/>
    </w:p>
    <w:p w14:paraId="17E3F940" w14:textId="55BD934E"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3F609A">
        <w:rPr>
          <w:noProof/>
          <w:lang w:val="en-CA"/>
        </w:rPr>
        <w:t>6</w:t>
      </w:r>
      <w:r w:rsidR="003F609A" w:rsidRPr="00DE0F0E">
        <w:rPr>
          <w:noProof/>
          <w:lang w:val="en-CA"/>
        </w:rPr>
        <w:noBreakHyphen/>
      </w:r>
      <w:r w:rsidR="003F609A">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3B366F7" w:rsidR="001F6C69" w:rsidRPr="00DE0F0E" w:rsidRDefault="001F6C69" w:rsidP="001F6C69">
      <w:pPr>
        <w:pStyle w:val="Caption"/>
        <w:rPr>
          <w:noProof/>
          <w:lang w:val="en-CA"/>
        </w:rPr>
      </w:pPr>
      <w:bookmarkStart w:id="417" w:name="_Ref73853834"/>
      <w:bookmarkStart w:id="418" w:name="_Toc81038467"/>
      <w:bookmarkStart w:id="419" w:name="_Toc118289020"/>
      <w:bookmarkStart w:id="420" w:name="_Toc246350633"/>
      <w:bookmarkStart w:id="421" w:name="_Toc287363893"/>
      <w:bookmarkStart w:id="422" w:name="_Toc317198620"/>
      <w:bookmarkStart w:id="423" w:name="_Toc415476392"/>
      <w:bookmarkStart w:id="424" w:name="_Toc423602644"/>
      <w:bookmarkStart w:id="425" w:name="_Toc423603280"/>
      <w:bookmarkStart w:id="426" w:name="_Toc501130512"/>
      <w:bookmarkStart w:id="427" w:name="_Toc510795435"/>
      <w:r w:rsidRPr="00DE0F0E">
        <w:rPr>
          <w:noProof/>
          <w:lang w:val="en-CA"/>
        </w:rPr>
        <w:t>Figure </w:t>
      </w:r>
      <w:bookmarkStart w:id="428"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3</w:t>
      </w:r>
      <w:r w:rsidR="0044745D" w:rsidRPr="00DE0F0E">
        <w:rPr>
          <w:noProof/>
          <w:lang w:val="en-CA"/>
        </w:rPr>
        <w:fldChar w:fldCharType="end"/>
      </w:r>
      <w:bookmarkEnd w:id="417"/>
      <w:bookmarkEnd w:id="428"/>
      <w:r w:rsidRPr="00DE0F0E">
        <w:rPr>
          <w:noProof/>
          <w:lang w:val="en-CA"/>
        </w:rPr>
        <w:t xml:space="preserve"> – Nominal vertical and horizontal locations of 4:4:4 luma and chroma samples in a </w:t>
      </w:r>
      <w:bookmarkEnd w:id="418"/>
      <w:bookmarkEnd w:id="419"/>
      <w:bookmarkEnd w:id="420"/>
      <w:r w:rsidRPr="00DE0F0E">
        <w:rPr>
          <w:noProof/>
          <w:lang w:val="en-CA"/>
        </w:rPr>
        <w:t>picture</w:t>
      </w:r>
      <w:bookmarkEnd w:id="421"/>
      <w:bookmarkEnd w:id="422"/>
      <w:bookmarkEnd w:id="423"/>
      <w:bookmarkEnd w:id="424"/>
      <w:bookmarkEnd w:id="425"/>
      <w:bookmarkEnd w:id="426"/>
      <w:bookmarkEnd w:id="427"/>
    </w:p>
    <w:p w14:paraId="1784FF24" w14:textId="77777777" w:rsidR="001F6C69" w:rsidRPr="00DE0F0E" w:rsidRDefault="001F6C69" w:rsidP="001F6C69">
      <w:pPr>
        <w:rPr>
          <w:noProof/>
          <w:lang w:val="en-CA"/>
        </w:rPr>
      </w:pPr>
      <w:bookmarkStart w:id="429" w:name="_Toc81309235"/>
      <w:bookmarkStart w:id="430" w:name="_Toc81315995"/>
      <w:bookmarkStart w:id="431" w:name="_Toc81318271"/>
      <w:bookmarkStart w:id="432" w:name="_Toc81319337"/>
      <w:bookmarkStart w:id="433" w:name="_Toc81390023"/>
      <w:bookmarkStart w:id="434" w:name="_Toc81393036"/>
      <w:bookmarkStart w:id="435" w:name="_Toc81394188"/>
      <w:bookmarkStart w:id="436" w:name="_Toc81396366"/>
      <w:bookmarkStart w:id="437" w:name="_Toc81462790"/>
      <w:bookmarkStart w:id="438" w:name="_Toc81465264"/>
      <w:bookmarkStart w:id="439" w:name="_Toc81309253"/>
      <w:bookmarkStart w:id="440" w:name="_Toc81316013"/>
      <w:bookmarkStart w:id="441" w:name="_Toc81318289"/>
      <w:bookmarkStart w:id="442" w:name="_Toc81319355"/>
      <w:bookmarkStart w:id="443" w:name="_Toc81390041"/>
      <w:bookmarkStart w:id="444" w:name="_Toc81393054"/>
      <w:bookmarkStart w:id="445" w:name="_Toc81394206"/>
      <w:bookmarkStart w:id="446" w:name="_Toc81396384"/>
      <w:bookmarkStart w:id="447" w:name="_Toc81462808"/>
      <w:bookmarkStart w:id="448" w:name="_Toc81465282"/>
      <w:bookmarkStart w:id="449" w:name="_Toc81309257"/>
      <w:bookmarkStart w:id="450" w:name="_Toc81316017"/>
      <w:bookmarkStart w:id="451" w:name="_Toc81318293"/>
      <w:bookmarkStart w:id="452" w:name="_Toc81319359"/>
      <w:bookmarkStart w:id="453" w:name="_Toc81390045"/>
      <w:bookmarkStart w:id="454" w:name="_Toc81393058"/>
      <w:bookmarkStart w:id="455" w:name="_Toc81394210"/>
      <w:bookmarkStart w:id="456" w:name="_Toc81396388"/>
      <w:bookmarkStart w:id="457" w:name="_Toc81462812"/>
      <w:bookmarkStart w:id="458" w:name="_Toc81465286"/>
      <w:bookmarkStart w:id="459" w:name="_Toc81309263"/>
      <w:bookmarkStart w:id="460" w:name="_Toc81316023"/>
      <w:bookmarkStart w:id="461" w:name="_Toc81318299"/>
      <w:bookmarkStart w:id="462" w:name="_Toc81319365"/>
      <w:bookmarkStart w:id="463" w:name="_Toc81390051"/>
      <w:bookmarkStart w:id="464" w:name="_Toc81393064"/>
      <w:bookmarkStart w:id="465" w:name="_Toc81394216"/>
      <w:bookmarkStart w:id="466" w:name="_Toc81396394"/>
      <w:bookmarkStart w:id="467" w:name="_Toc81462818"/>
      <w:bookmarkStart w:id="468" w:name="_Toc81465292"/>
      <w:bookmarkStart w:id="469" w:name="_Ref19430028"/>
      <w:bookmarkStart w:id="470" w:name="_Ref19430045"/>
      <w:bookmarkStart w:id="471" w:name="_Ref19430106"/>
      <w:bookmarkStart w:id="472" w:name="_Toc20134234"/>
      <w:bookmarkStart w:id="473" w:name="_Toc77680348"/>
      <w:bookmarkStart w:id="474" w:name="_Toc118289023"/>
      <w:bookmarkStart w:id="475" w:name="_Toc226456485"/>
      <w:bookmarkStart w:id="476" w:name="_Toc248045188"/>
      <w:bookmarkStart w:id="477" w:name="_Toc287363744"/>
      <w:bookmarkStart w:id="478" w:name="_Toc311216727"/>
      <w:bookmarkStart w:id="479" w:name="_Toc317198692"/>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643CD0C2" w14:textId="33577760" w:rsidR="001F6C69" w:rsidRPr="00DE0F0E" w:rsidRDefault="001F6C69" w:rsidP="00FA6EF2">
      <w:pPr>
        <w:pStyle w:val="Heading2"/>
        <w:rPr>
          <w:noProof/>
          <w:lang w:val="en-CA"/>
        </w:rPr>
      </w:pPr>
      <w:bookmarkStart w:id="480" w:name="_Ref414879475"/>
      <w:bookmarkStart w:id="481" w:name="_Toc415475797"/>
      <w:bookmarkStart w:id="482" w:name="_Toc423599072"/>
      <w:bookmarkStart w:id="483" w:name="_Toc423601576"/>
      <w:bookmarkStart w:id="484" w:name="_Toc501130142"/>
      <w:bookmarkStart w:id="485" w:name="_Toc510795065"/>
      <w:bookmarkStart w:id="486" w:name="_Toc2177030"/>
      <w:r w:rsidRPr="00DE0F0E">
        <w:rPr>
          <w:noProof/>
          <w:lang w:val="en-CA"/>
        </w:rPr>
        <w:t xml:space="preserve">Partitioning of pictures, </w:t>
      </w:r>
      <w:bookmarkEnd w:id="469"/>
      <w:bookmarkEnd w:id="470"/>
      <w:bookmarkEnd w:id="471"/>
      <w:bookmarkEnd w:id="472"/>
      <w:bookmarkEnd w:id="473"/>
      <w:bookmarkEnd w:id="474"/>
      <w:bookmarkEnd w:id="475"/>
      <w:bookmarkEnd w:id="476"/>
      <w:bookmarkEnd w:id="477"/>
      <w:bookmarkEnd w:id="478"/>
      <w:bookmarkEnd w:id="479"/>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480"/>
      <w:bookmarkEnd w:id="481"/>
      <w:bookmarkEnd w:id="482"/>
      <w:bookmarkEnd w:id="483"/>
      <w:bookmarkEnd w:id="484"/>
      <w:bookmarkEnd w:id="485"/>
      <w:bookmarkEnd w:id="486"/>
    </w:p>
    <w:p w14:paraId="0C2183A9" w14:textId="2D1A0CE8" w:rsidR="001F6C69" w:rsidRPr="00DE0F0E" w:rsidRDefault="001F6C69" w:rsidP="003D0449">
      <w:pPr>
        <w:pStyle w:val="Heading3"/>
        <w:rPr>
          <w:noProof/>
          <w:lang w:val="en-CA"/>
        </w:rPr>
      </w:pPr>
      <w:bookmarkStart w:id="487" w:name="_Toc415475798"/>
      <w:bookmarkStart w:id="488" w:name="_Toc423599073"/>
      <w:bookmarkStart w:id="489" w:name="_Toc423601577"/>
      <w:bookmarkStart w:id="490" w:name="_Toc501130143"/>
      <w:bookmarkStart w:id="491" w:name="_Toc510795066"/>
      <w:bookmarkStart w:id="492" w:name="_Toc2177031"/>
      <w:r w:rsidRPr="00DE0F0E">
        <w:rPr>
          <w:noProof/>
          <w:lang w:val="en-CA"/>
        </w:rPr>
        <w:t xml:space="preserve">Partitioning of pictures into </w:t>
      </w:r>
      <w:r w:rsidR="00DB7471" w:rsidRPr="00DE0F0E">
        <w:rPr>
          <w:noProof/>
          <w:lang w:val="en-CA"/>
        </w:rPr>
        <w:t>tile group</w:t>
      </w:r>
      <w:r w:rsidRPr="00DE0F0E">
        <w:rPr>
          <w:noProof/>
          <w:lang w:val="en-CA"/>
        </w:rPr>
        <w:t>s</w:t>
      </w:r>
      <w:bookmarkEnd w:id="487"/>
      <w:bookmarkEnd w:id="488"/>
      <w:bookmarkEnd w:id="489"/>
      <w:bookmarkEnd w:id="490"/>
      <w:bookmarkEnd w:id="491"/>
      <w:r w:rsidR="004E78AC" w:rsidRPr="00DE0F0E">
        <w:rPr>
          <w:noProof/>
          <w:lang w:val="en-CA"/>
        </w:rPr>
        <w:t xml:space="preserve"> and tiles</w:t>
      </w:r>
      <w:bookmarkEnd w:id="492"/>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ins w:id="493" w:author="JVET-M0853" w:date="2019-02-26T09:45:00Z"/>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ins w:id="494" w:author="JVET-M0853" w:date="2019-02-26T09:45:00Z">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ins>
    </w:p>
    <w:p w14:paraId="1B16C1B1" w14:textId="77777777" w:rsidR="00F9500E" w:rsidRPr="007644C2" w:rsidRDefault="00F9500E" w:rsidP="00F9500E">
      <w:pPr>
        <w:rPr>
          <w:ins w:id="495" w:author="JVET-M0853" w:date="2019-02-26T09:45:00Z"/>
          <w:lang w:val="en-CA"/>
        </w:rPr>
      </w:pPr>
      <w:ins w:id="496" w:author="JVET-M0853" w:date="2019-02-26T09:45:00Z">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ins>
    </w:p>
    <w:p w14:paraId="531174BF" w14:textId="547C6AB5" w:rsidR="00F9500E" w:rsidRPr="007644C2" w:rsidRDefault="00F9500E" w:rsidP="00F9500E">
      <w:pPr>
        <w:rPr>
          <w:ins w:id="497" w:author="JVET-M0853" w:date="2019-02-26T09:45:00Z"/>
          <w:lang w:val="en-CA"/>
        </w:rPr>
      </w:pPr>
      <w:ins w:id="498" w:author="JVET-M0853" w:date="2019-02-26T09:45:00Z">
        <w:r w:rsidRPr="007644C2">
          <w:rPr>
            <w:lang w:val="en-CA"/>
          </w:rPr>
          <w:fldChar w:fldCharType="begin" w:fldLock="1"/>
        </w:r>
        <w:r w:rsidRPr="007644C2">
          <w:rPr>
            <w:lang w:val="en-CA"/>
          </w:rPr>
          <w:instrText xml:space="preserve"> REF _Ref275772185 \h  \* MERGEFORMAT </w:instrText>
        </w:r>
      </w:ins>
      <w:r w:rsidRPr="007644C2">
        <w:rPr>
          <w:lang w:val="en-CA"/>
        </w:rPr>
      </w:r>
      <w:ins w:id="499" w:author="JVET-M0853" w:date="2019-02-26T09:45:00Z">
        <w:r w:rsidRPr="007644C2">
          <w:rPr>
            <w:lang w:val="en-CA"/>
          </w:rPr>
          <w:fldChar w:fldCharType="end"/>
        </w:r>
        <w:r>
          <w:rPr>
            <w:lang w:val="en-CA"/>
          </w:rPr>
          <w:t xml:space="preserve"> shows an</w:t>
        </w:r>
        <w:r w:rsidRPr="007644C2">
          <w:rPr>
            <w:lang w:val="en-CA"/>
          </w:rPr>
          <w:t xml:space="preserve"> example</w:t>
        </w:r>
        <w:r>
          <w:rPr>
            <w:lang w:val="en-CA"/>
          </w:rPr>
          <w:t xml:space="preserve"> of raster-scan tile group partitioning of a picture</w:t>
        </w:r>
        <w:r w:rsidRPr="007644C2">
          <w:rPr>
            <w:lang w:val="en-CA"/>
          </w:rPr>
          <w:t xml:space="preserve">, </w:t>
        </w:r>
        <w:r>
          <w:rPr>
            <w:lang w:val="en-CA"/>
          </w:rPr>
          <w:t>where the</w:t>
        </w:r>
        <w:r w:rsidRPr="007644C2">
          <w:rPr>
            <w:lang w:val="en-CA"/>
          </w:rPr>
          <w:t xml:space="preserve"> picture </w:t>
        </w:r>
        <w:r>
          <w:rPr>
            <w:lang w:val="en-CA"/>
          </w:rPr>
          <w:t xml:space="preserve">is </w:t>
        </w:r>
        <w:r w:rsidRPr="007644C2">
          <w:rPr>
            <w:lang w:val="en-CA"/>
          </w:rPr>
          <w:t>divided into 12</w:t>
        </w:r>
        <w:r w:rsidRPr="007644C2">
          <w:rPr>
            <w:noProof/>
            <w:lang w:val="en-CA"/>
          </w:rPr>
          <w:t xml:space="preserve"> tiles and 3</w:t>
        </w:r>
        <w:r w:rsidRPr="007644C2">
          <w:rPr>
            <w:lang w:val="en-CA"/>
          </w:rPr>
          <w:t xml:space="preserve"> </w:t>
        </w:r>
        <w:r>
          <w:rPr>
            <w:lang w:val="en-CA"/>
          </w:rPr>
          <w:t>raster-scan</w:t>
        </w:r>
        <w:r w:rsidRPr="007644C2">
          <w:rPr>
            <w:lang w:val="en-CA"/>
          </w:rPr>
          <w:t xml:space="preserve"> tile groups.</w:t>
        </w:r>
      </w:ins>
    </w:p>
    <w:p w14:paraId="5FB8AE3C" w14:textId="77777777" w:rsidR="00F9500E" w:rsidRPr="007644C2" w:rsidRDefault="00F9500E" w:rsidP="00F9500E">
      <w:pPr>
        <w:keepNext/>
        <w:jc w:val="center"/>
        <w:rPr>
          <w:ins w:id="500" w:author="JVET-M0853" w:date="2019-02-26T09:45:00Z"/>
          <w:lang w:val="en-CA"/>
        </w:rPr>
      </w:pPr>
      <w:ins w:id="501" w:author="JVET-M0853" w:date="2019-02-26T09:45:00Z">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ins>
    </w:p>
    <w:p w14:paraId="4B010E63" w14:textId="5A8A88EB" w:rsidR="00F9500E" w:rsidRPr="007644C2" w:rsidRDefault="00F9500E" w:rsidP="00F9500E">
      <w:pPr>
        <w:pStyle w:val="Caption"/>
        <w:rPr>
          <w:ins w:id="502" w:author="JVET-M0853" w:date="2019-02-26T09:45:00Z"/>
          <w:lang w:val="en-CA"/>
        </w:rPr>
      </w:pPr>
      <w:ins w:id="503" w:author="JVET-M0853" w:date="2019-02-26T09:45:00Z">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3F609A">
        <w:rPr>
          <w:noProof/>
          <w:lang w:val="en-CA"/>
        </w:rPr>
        <w:t>6</w:t>
      </w:r>
      <w:ins w:id="504" w:author="JVET-M0853" w:date="2019-02-26T09:45: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ins>
      <w:r w:rsidR="003F609A">
        <w:rPr>
          <w:noProof/>
          <w:lang w:val="en-CA"/>
        </w:rPr>
        <w:t>4</w:t>
      </w:r>
      <w:ins w:id="505" w:author="JVET-M0853" w:date="2019-02-26T09:45:00Z">
        <w:r w:rsidRPr="007644C2">
          <w:rPr>
            <w:lang w:val="en-CA"/>
          </w:rPr>
          <w:fldChar w:fldCharType="end"/>
        </w:r>
        <w:r w:rsidRPr="007644C2">
          <w:rPr>
            <w:lang w:val="en-CA"/>
          </w:rPr>
          <w:t xml:space="preserve"> – A picture with 18 by 12 </w:t>
        </w:r>
        <w:proofErr w:type="spellStart"/>
        <w:r w:rsidRPr="007644C2">
          <w:rPr>
            <w:lang w:val="en-CA"/>
          </w:rPr>
          <w:t>luma</w:t>
        </w:r>
        <w:proofErr w:type="spellEnd"/>
        <w:r w:rsidRPr="007644C2">
          <w:rPr>
            <w:lang w:val="en-CA"/>
          </w:rPr>
          <w:t xml:space="preserve"> CTUs that is partitioned into 12</w:t>
        </w:r>
        <w:r w:rsidRPr="007644C2">
          <w:rPr>
            <w:noProof/>
            <w:lang w:val="en-CA"/>
          </w:rPr>
          <w:t xml:space="preserve"> tiles and 3 tile groups</w:t>
        </w:r>
        <w:r w:rsidRPr="007644C2">
          <w:rPr>
            <w:lang w:val="en-CA"/>
          </w:rPr>
          <w:t xml:space="preserve"> (informative)</w:t>
        </w:r>
      </w:ins>
    </w:p>
    <w:p w14:paraId="0291B699" w14:textId="7DDB1255" w:rsidR="00F9500E" w:rsidRPr="00901B03" w:rsidRDefault="00F9500E" w:rsidP="00F9500E">
      <w:pPr>
        <w:rPr>
          <w:ins w:id="506" w:author="JVET-M0853" w:date="2019-02-26T09:45:00Z"/>
          <w:lang w:val="en-CA"/>
        </w:rPr>
      </w:pPr>
      <w:ins w:id="507" w:author="JVET-M0853" w:date="2019-02-26T09:45:00Z">
        <w:r>
          <w:rPr>
            <w:lang w:val="en-CA"/>
          </w:rPr>
          <w:fldChar w:fldCharType="begin" w:fldLock="1"/>
        </w:r>
        <w:r>
          <w:rPr>
            <w:lang w:val="en-CA"/>
          </w:rPr>
          <w:instrText xml:space="preserve"> REF _Ref1745753 \h </w:instrText>
        </w:r>
      </w:ins>
      <w:r>
        <w:rPr>
          <w:lang w:val="en-CA"/>
        </w:rPr>
      </w:r>
      <w:ins w:id="508" w:author="JVET-M0853" w:date="2019-02-26T09:45:00Z">
        <w:r>
          <w:rPr>
            <w:lang w:val="en-CA"/>
          </w:rPr>
          <w:fldChar w:fldCharType="separate"/>
        </w:r>
        <w:r w:rsidR="003F609A" w:rsidRPr="00901B03">
          <w:rPr>
            <w:lang w:val="en-CA"/>
          </w:rPr>
          <w:t>Figure </w:t>
        </w:r>
      </w:ins>
      <w:r w:rsidR="003F609A">
        <w:rPr>
          <w:noProof/>
          <w:lang w:val="en-CA"/>
        </w:rPr>
        <w:t>6</w:t>
      </w:r>
      <w:ins w:id="509" w:author="JVET-M0853" w:date="2019-02-26T09:45:00Z">
        <w:r w:rsidR="003F609A" w:rsidRPr="007644C2">
          <w:rPr>
            <w:lang w:val="en-CA"/>
          </w:rPr>
          <w:noBreakHyphen/>
        </w:r>
      </w:ins>
      <w:r w:rsidR="003F609A">
        <w:rPr>
          <w:noProof/>
          <w:lang w:val="en-CA"/>
        </w:rPr>
        <w:t>5</w:t>
      </w:r>
      <w:ins w:id="510" w:author="JVET-M0853" w:date="2019-02-26T09:45:00Z">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r w:rsidRPr="00901B03">
          <w:rPr>
            <w:lang w:val="en-CA"/>
          </w:rPr>
          <w:fldChar w:fldCharType="begin" w:fldLock="1"/>
        </w:r>
        <w:r w:rsidRPr="00901B03">
          <w:rPr>
            <w:lang w:val="en-CA"/>
          </w:rPr>
          <w:instrText xml:space="preserve"> REF _Ref275772185 \h  \* MERGEFORMAT </w:instrText>
        </w:r>
      </w:ins>
      <w:r w:rsidRPr="00901B03">
        <w:rPr>
          <w:lang w:val="en-CA"/>
        </w:rPr>
      </w:r>
      <w:ins w:id="511" w:author="JVET-M0853" w:date="2019-02-26T09:45:00Z">
        <w:r w:rsidRPr="00901B03">
          <w:rPr>
            <w:lang w:val="en-CA"/>
          </w:rPr>
          <w:fldChar w:fldCharType="end"/>
        </w:r>
        <w:r w:rsidRPr="00901B03">
          <w:rPr>
            <w:lang w:val="en-CA"/>
          </w:rPr>
          <w:t>.</w:t>
        </w:r>
      </w:ins>
    </w:p>
    <w:p w14:paraId="2B16BBC3" w14:textId="77777777" w:rsidR="00F9500E" w:rsidRPr="00901B03" w:rsidRDefault="00F9500E" w:rsidP="00F9500E">
      <w:pPr>
        <w:keepNext/>
        <w:jc w:val="center"/>
        <w:rPr>
          <w:ins w:id="512" w:author="JVET-M0853" w:date="2019-02-26T09:45:00Z"/>
          <w:lang w:val="en-CA"/>
        </w:rPr>
      </w:pPr>
      <w:ins w:id="513" w:author="JVET-M0853" w:date="2019-02-26T09:45:00Z">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ins>
    </w:p>
    <w:p w14:paraId="222DF9D1" w14:textId="3A813DE3" w:rsidR="00F9500E" w:rsidRPr="00901B03" w:rsidRDefault="00F9500E" w:rsidP="00F9500E">
      <w:pPr>
        <w:pStyle w:val="Caption"/>
        <w:rPr>
          <w:ins w:id="514" w:author="JVET-M0853" w:date="2019-02-26T09:45:00Z"/>
          <w:lang w:val="en-CA"/>
        </w:rPr>
      </w:pPr>
      <w:bookmarkStart w:id="515" w:name="_Ref1745753"/>
      <w:ins w:id="516" w:author="JVET-M0853" w:date="2019-02-26T09:45:00Z">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3F609A">
        <w:rPr>
          <w:noProof/>
          <w:lang w:val="en-CA"/>
        </w:rPr>
        <w:t>6</w:t>
      </w:r>
      <w:ins w:id="517" w:author="JVET-M0853" w:date="2019-02-26T09:45: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ins>
      <w:r w:rsidR="003F609A">
        <w:rPr>
          <w:noProof/>
          <w:lang w:val="en-CA"/>
        </w:rPr>
        <w:t>5</w:t>
      </w:r>
      <w:ins w:id="518" w:author="JVET-M0853" w:date="2019-02-26T09:45:00Z">
        <w:r w:rsidRPr="007644C2">
          <w:rPr>
            <w:lang w:val="en-CA"/>
          </w:rPr>
          <w:fldChar w:fldCharType="end"/>
        </w:r>
        <w:bookmarkEnd w:id="515"/>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w:t>
        </w:r>
        <w:proofErr w:type="spellStart"/>
        <w:r w:rsidRPr="00901B03">
          <w:rPr>
            <w:lang w:val="en-CA"/>
          </w:rPr>
          <w:t>luma</w:t>
        </w:r>
        <w:proofErr w:type="spellEnd"/>
        <w:r w:rsidRPr="00901B03">
          <w:rPr>
            <w:lang w:val="en-CA"/>
          </w:rPr>
          <w:t xml:space="preserve"> CTUs that is partitioned into </w:t>
        </w:r>
        <w:r>
          <w:rPr>
            <w:noProof/>
            <w:lang w:val="en-CA"/>
          </w:rPr>
          <w:t>24 tiles and 9</w:t>
        </w:r>
        <w:r w:rsidRPr="002E6379">
          <w:rPr>
            <w:noProof/>
            <w:lang w:val="en-CA"/>
          </w:rPr>
          <w:t xml:space="preserve"> tile groups</w:t>
        </w:r>
        <w:r w:rsidRPr="00901B03">
          <w:rPr>
            <w:lang w:val="en-CA"/>
          </w:rPr>
          <w:t xml:space="preserve"> (informative)</w:t>
        </w:r>
      </w:ins>
    </w:p>
    <w:p w14:paraId="7CC4B46C" w14:textId="7A53BBCC" w:rsidR="001F6C69" w:rsidRPr="00DE0F0E" w:rsidDel="00F9500E" w:rsidRDefault="004E78AC" w:rsidP="001F6C69">
      <w:pPr>
        <w:rPr>
          <w:del w:id="519" w:author="JVET-M0853" w:date="2019-02-26T09:45:00Z"/>
          <w:noProof/>
          <w:lang w:val="en-CA"/>
        </w:rPr>
      </w:pPr>
      <w:del w:id="520" w:author="JVET-M0853" w:date="2019-02-26T09:45:00Z">
        <w:r w:rsidRPr="00DE0F0E" w:rsidDel="00F9500E">
          <w:rPr>
            <w:noProof/>
            <w:lang w:val="en-CA"/>
          </w:rPr>
          <w:delText>A tile group is a sequence of tiles in tile raster scan of a picture. A tile is a sequence of CTUs that cover a rectangular region of a picture.</w:delText>
        </w:r>
      </w:del>
    </w:p>
    <w:p w14:paraId="214A7EC2" w14:textId="23C540DE" w:rsidR="001F6C69" w:rsidRPr="00DE0F0E" w:rsidDel="00F9500E" w:rsidRDefault="001F6C69" w:rsidP="001F6C69">
      <w:pPr>
        <w:rPr>
          <w:del w:id="521" w:author="JVET-M0853" w:date="2019-02-26T09:45:00Z"/>
          <w:noProof/>
          <w:lang w:val="en-CA"/>
        </w:rPr>
      </w:pPr>
      <w:del w:id="522" w:author="JVET-M0853" w:date="2019-02-26T09:45:00Z">
        <w:r w:rsidRPr="00DE0F0E" w:rsidDel="00F9500E">
          <w:rPr>
            <w:noProof/>
            <w:lang w:val="en-CA"/>
          </w:rPr>
          <w:delText xml:space="preserve">For example, a picture may be divided into </w:delText>
        </w:r>
        <w:r w:rsidR="00A60BB0" w:rsidRPr="00DE0F0E" w:rsidDel="00F9500E">
          <w:rPr>
            <w:noProof/>
            <w:lang w:val="en-CA"/>
          </w:rPr>
          <w:delText xml:space="preserve">12 tiles and 3 tile groups </w:delText>
        </w:r>
        <w:r w:rsidRPr="00DE0F0E" w:rsidDel="00F9500E">
          <w:rPr>
            <w:noProof/>
            <w:lang w:val="en-CA"/>
          </w:rPr>
          <w:delText xml:space="preserve">as shown in </w:delText>
        </w:r>
        <w:r w:rsidRPr="00DE0F0E" w:rsidDel="00F9500E">
          <w:rPr>
            <w:noProof/>
            <w:lang w:val="en-CA"/>
          </w:rPr>
          <w:fldChar w:fldCharType="begin" w:fldLock="1"/>
        </w:r>
        <w:r w:rsidRPr="00DE0F0E" w:rsidDel="00F9500E">
          <w:rPr>
            <w:noProof/>
            <w:lang w:val="en-CA"/>
          </w:rPr>
          <w:delInstrText xml:space="preserve"> REF _Ref275772185 \h  \* MERGEFORMAT </w:delInstrText>
        </w:r>
        <w:r w:rsidRPr="00DE0F0E" w:rsidDel="00F9500E">
          <w:rPr>
            <w:noProof/>
            <w:lang w:val="en-CA"/>
          </w:rPr>
        </w:r>
        <w:r w:rsidRPr="00DE0F0E" w:rsidDel="00F9500E">
          <w:rPr>
            <w:noProof/>
            <w:lang w:val="en-CA"/>
          </w:rPr>
          <w:fldChar w:fldCharType="separate"/>
        </w:r>
        <w:r w:rsidR="00C342AA" w:rsidRPr="00DE0F0E" w:rsidDel="00F9500E">
          <w:rPr>
            <w:noProof/>
            <w:lang w:val="en-CA"/>
          </w:rPr>
          <w:delText>Figure </w:delText>
        </w:r>
        <w:r w:rsidR="00C342AA" w:rsidDel="00F9500E">
          <w:rPr>
            <w:noProof/>
            <w:lang w:val="en-CA"/>
          </w:rPr>
          <w:delText>6</w:delText>
        </w:r>
        <w:r w:rsidR="00C342AA" w:rsidRPr="00DE0F0E" w:rsidDel="00F9500E">
          <w:rPr>
            <w:noProof/>
            <w:lang w:val="en-CA"/>
          </w:rPr>
          <w:noBreakHyphen/>
        </w:r>
        <w:r w:rsidR="00C342AA" w:rsidDel="00F9500E">
          <w:rPr>
            <w:noProof/>
            <w:lang w:val="en-CA"/>
          </w:rPr>
          <w:delText>4</w:delText>
        </w:r>
        <w:r w:rsidRPr="00DE0F0E" w:rsidDel="00F9500E">
          <w:rPr>
            <w:noProof/>
            <w:lang w:val="en-CA"/>
          </w:rPr>
          <w:fldChar w:fldCharType="end"/>
        </w:r>
        <w:r w:rsidRPr="00DE0F0E" w:rsidDel="00F9500E">
          <w:rPr>
            <w:noProof/>
            <w:lang w:val="en-CA"/>
          </w:rPr>
          <w:delText>.</w:delText>
        </w:r>
      </w:del>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3E41BF24"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65218EB6" w14:textId="322F3B38" w:rsidR="001F6C69" w:rsidRPr="00DE0F0E" w:rsidDel="00F9500E" w:rsidRDefault="00A60BB0" w:rsidP="001F6C69">
      <w:pPr>
        <w:keepNext/>
        <w:jc w:val="center"/>
        <w:rPr>
          <w:del w:id="523" w:author="JVET-M0853" w:date="2019-02-26T09:46:00Z"/>
          <w:noProof/>
          <w:lang w:val="en-CA"/>
        </w:rPr>
      </w:pPr>
      <w:bookmarkStart w:id="524" w:name="_Ref17564604"/>
      <w:bookmarkStart w:id="525" w:name="_Toc17563256"/>
      <w:bookmarkStart w:id="526" w:name="_Toc77680681"/>
      <w:bookmarkStart w:id="527" w:name="_Toc118289024"/>
      <w:bookmarkStart w:id="528" w:name="_Toc246350635"/>
      <w:del w:id="529" w:author="JVET-M0853" w:date="2019-02-26T09:46:00Z">
        <w:r w:rsidRPr="00DE0F0E" w:rsidDel="00F9500E">
          <w:rPr>
            <w:noProof/>
            <w:lang w:val="en-CA" w:eastAsia="en-CA"/>
          </w:rPr>
          <w:drawing>
            <wp:inline distT="0" distB="0" distL="0" distR="0" wp14:anchorId="5FD648C5" wp14:editId="3AB286F5">
              <wp:extent cx="3606394" cy="25970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del>
    </w:p>
    <w:p w14:paraId="536CDB7F" w14:textId="494B38C1" w:rsidR="001F6C69" w:rsidRPr="00DE0F0E" w:rsidDel="00F9500E" w:rsidRDefault="001F6C69" w:rsidP="001F6C69">
      <w:pPr>
        <w:pStyle w:val="Caption"/>
        <w:rPr>
          <w:del w:id="530" w:author="JVET-M0853" w:date="2019-02-26T09:46:00Z"/>
          <w:noProof/>
          <w:lang w:val="en-CA"/>
        </w:rPr>
      </w:pPr>
      <w:bookmarkStart w:id="531" w:name="_Ref275772185"/>
      <w:bookmarkStart w:id="532" w:name="_Ref275772184"/>
      <w:bookmarkStart w:id="533" w:name="_Toc287363894"/>
      <w:bookmarkStart w:id="534" w:name="_Toc317198621"/>
      <w:bookmarkStart w:id="535" w:name="_Toc415476393"/>
      <w:bookmarkStart w:id="536" w:name="_Toc423602645"/>
      <w:bookmarkStart w:id="537" w:name="_Toc423603281"/>
      <w:bookmarkStart w:id="538" w:name="_Toc501130513"/>
      <w:bookmarkStart w:id="539" w:name="_Toc510795436"/>
      <w:del w:id="540" w:author="JVET-M0853" w:date="2019-02-26T09:46:00Z">
        <w:r w:rsidRPr="00DE0F0E" w:rsidDel="00F9500E">
          <w:rPr>
            <w:noProof/>
            <w:lang w:val="en-CA"/>
          </w:rPr>
          <w:delText>Figure </w:delText>
        </w:r>
        <w:r w:rsidR="0044745D" w:rsidRPr="00DE0F0E" w:rsidDel="00F9500E">
          <w:rPr>
            <w:b w:val="0"/>
            <w:bCs w:val="0"/>
            <w:noProof/>
            <w:lang w:val="en-CA"/>
          </w:rPr>
          <w:fldChar w:fldCharType="begin" w:fldLock="1"/>
        </w:r>
        <w:r w:rsidR="0044745D" w:rsidRPr="00DE0F0E" w:rsidDel="00F9500E">
          <w:rPr>
            <w:noProof/>
            <w:lang w:val="en-CA"/>
          </w:rPr>
          <w:delInstrText xml:space="preserve"> STYLEREF 1 \s </w:delInstrText>
        </w:r>
        <w:r w:rsidR="0044745D" w:rsidRPr="00DE0F0E" w:rsidDel="00F9500E">
          <w:rPr>
            <w:b w:val="0"/>
            <w:bCs w:val="0"/>
            <w:noProof/>
            <w:lang w:val="en-CA"/>
          </w:rPr>
          <w:fldChar w:fldCharType="separate"/>
        </w:r>
        <w:r w:rsidR="00C342AA" w:rsidDel="00F9500E">
          <w:rPr>
            <w:noProof/>
            <w:lang w:val="en-CA"/>
          </w:rPr>
          <w:delText>6</w:delText>
        </w:r>
        <w:r w:rsidR="0044745D" w:rsidRPr="00DE0F0E" w:rsidDel="00F9500E">
          <w:rPr>
            <w:b w:val="0"/>
            <w:bCs w:val="0"/>
            <w:noProof/>
            <w:lang w:val="en-CA"/>
          </w:rPr>
          <w:fldChar w:fldCharType="end"/>
        </w:r>
        <w:r w:rsidR="0044745D" w:rsidRPr="00DE0F0E" w:rsidDel="00F9500E">
          <w:rPr>
            <w:noProof/>
            <w:lang w:val="en-CA"/>
          </w:rPr>
          <w:noBreakHyphen/>
        </w:r>
        <w:r w:rsidR="0044745D" w:rsidRPr="00DE0F0E" w:rsidDel="00F9500E">
          <w:rPr>
            <w:b w:val="0"/>
            <w:bCs w:val="0"/>
            <w:noProof/>
            <w:lang w:val="en-CA"/>
          </w:rPr>
          <w:fldChar w:fldCharType="begin" w:fldLock="1"/>
        </w:r>
        <w:r w:rsidR="0044745D" w:rsidRPr="00DE0F0E" w:rsidDel="00F9500E">
          <w:rPr>
            <w:noProof/>
            <w:lang w:val="en-CA"/>
          </w:rPr>
          <w:delInstrText xml:space="preserve"> SEQ Figure \* ARABIC \s 1 </w:delInstrText>
        </w:r>
        <w:r w:rsidR="0044745D" w:rsidRPr="00DE0F0E" w:rsidDel="00F9500E">
          <w:rPr>
            <w:b w:val="0"/>
            <w:bCs w:val="0"/>
            <w:noProof/>
            <w:lang w:val="en-CA"/>
          </w:rPr>
          <w:fldChar w:fldCharType="separate"/>
        </w:r>
        <w:r w:rsidR="00C342AA" w:rsidDel="00F9500E">
          <w:rPr>
            <w:noProof/>
            <w:lang w:val="en-CA"/>
          </w:rPr>
          <w:delText>4</w:delText>
        </w:r>
        <w:r w:rsidR="0044745D" w:rsidRPr="00DE0F0E" w:rsidDel="00F9500E">
          <w:rPr>
            <w:b w:val="0"/>
            <w:bCs w:val="0"/>
            <w:noProof/>
            <w:lang w:val="en-CA"/>
          </w:rPr>
          <w:fldChar w:fldCharType="end"/>
        </w:r>
        <w:bookmarkEnd w:id="524"/>
        <w:bookmarkEnd w:id="531"/>
        <w:r w:rsidRPr="00DE0F0E" w:rsidDel="00F9500E">
          <w:rPr>
            <w:noProof/>
            <w:lang w:val="en-CA"/>
          </w:rPr>
          <w:delText xml:space="preserve"> – A picture with </w:delText>
        </w:r>
        <w:r w:rsidR="00031A2E" w:rsidRPr="00DE0F0E" w:rsidDel="00F9500E">
          <w:rPr>
            <w:noProof/>
            <w:lang w:val="en-CA"/>
          </w:rPr>
          <w:delText>18 by 12</w:delText>
        </w:r>
        <w:r w:rsidRPr="00DE0F0E" w:rsidDel="00F9500E">
          <w:rPr>
            <w:noProof/>
            <w:lang w:val="en-CA"/>
          </w:rPr>
          <w:delText xml:space="preserve"> luma CT</w:delText>
        </w:r>
        <w:r w:rsidR="001C1E4A" w:rsidRPr="00DE0F0E" w:rsidDel="00F9500E">
          <w:rPr>
            <w:noProof/>
            <w:lang w:val="en-CA"/>
          </w:rPr>
          <w:delText>U</w:delText>
        </w:r>
        <w:r w:rsidRPr="00DE0F0E" w:rsidDel="00F9500E">
          <w:rPr>
            <w:noProof/>
            <w:lang w:val="en-CA"/>
          </w:rPr>
          <w:delText>s</w:delText>
        </w:r>
        <w:bookmarkEnd w:id="525"/>
        <w:r w:rsidRPr="00DE0F0E" w:rsidDel="00F9500E">
          <w:rPr>
            <w:noProof/>
            <w:lang w:val="en-CA"/>
          </w:rPr>
          <w:delText xml:space="preserve"> that is partitioned into </w:delText>
        </w:r>
        <w:r w:rsidR="00031A2E" w:rsidRPr="00DE0F0E" w:rsidDel="00F9500E">
          <w:rPr>
            <w:noProof/>
            <w:lang w:val="en-CA"/>
          </w:rPr>
          <w:delText>12 tiles and 3 tile groups</w:delText>
        </w:r>
        <w:bookmarkEnd w:id="526"/>
        <w:bookmarkEnd w:id="527"/>
        <w:bookmarkEnd w:id="528"/>
        <w:bookmarkEnd w:id="532"/>
        <w:bookmarkEnd w:id="533"/>
        <w:r w:rsidRPr="00DE0F0E" w:rsidDel="00F9500E">
          <w:rPr>
            <w:noProof/>
            <w:lang w:val="en-CA"/>
          </w:rPr>
          <w:delText xml:space="preserve"> (informative)</w:delText>
        </w:r>
        <w:bookmarkEnd w:id="534"/>
        <w:bookmarkEnd w:id="535"/>
        <w:bookmarkEnd w:id="536"/>
        <w:bookmarkEnd w:id="537"/>
        <w:bookmarkEnd w:id="538"/>
        <w:bookmarkEnd w:id="539"/>
      </w:del>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541" w:name="_Toc415475799"/>
      <w:bookmarkStart w:id="542" w:name="_Toc423599074"/>
      <w:bookmarkStart w:id="543" w:name="_Toc423601578"/>
      <w:bookmarkStart w:id="544" w:name="_Toc501130144"/>
      <w:bookmarkStart w:id="545" w:name="_Toc510795067"/>
      <w:bookmarkStart w:id="546" w:name="_Toc2177032"/>
      <w:r w:rsidRPr="00DE0F0E">
        <w:rPr>
          <w:noProof/>
          <w:lang w:val="en-CA"/>
        </w:rPr>
        <w:lastRenderedPageBreak/>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541"/>
      <w:bookmarkEnd w:id="542"/>
      <w:bookmarkEnd w:id="543"/>
      <w:bookmarkEnd w:id="544"/>
      <w:bookmarkEnd w:id="545"/>
      <w:bookmarkEnd w:id="546"/>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547" w:name="_Toc415475800"/>
      <w:bookmarkStart w:id="548" w:name="_Toc423599075"/>
      <w:bookmarkStart w:id="549" w:name="_Toc423601579"/>
      <w:bookmarkStart w:id="550" w:name="_Toc501130145"/>
      <w:bookmarkStart w:id="551" w:name="_Toc510795068"/>
      <w:bookmarkStart w:id="552" w:name="_Toc2177033"/>
      <w:r w:rsidRPr="00DE0F0E">
        <w:rPr>
          <w:noProof/>
          <w:lang w:val="en-CA" w:eastAsia="ko-KR"/>
        </w:rPr>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547"/>
      <w:bookmarkEnd w:id="548"/>
      <w:bookmarkEnd w:id="549"/>
      <w:bookmarkEnd w:id="550"/>
      <w:bookmarkEnd w:id="551"/>
      <w:bookmarkEnd w:id="552"/>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553" w:name="_Toc350085398"/>
      <w:bookmarkStart w:id="554" w:name="_Toc350158243"/>
      <w:bookmarkStart w:id="555" w:name="_Toc350158542"/>
      <w:bookmarkStart w:id="556" w:name="_Toc350158840"/>
      <w:bookmarkStart w:id="557" w:name="_Toc350196753"/>
      <w:bookmarkStart w:id="558" w:name="_Toc350172801"/>
      <w:bookmarkStart w:id="559" w:name="_Toc28778881"/>
      <w:bookmarkStart w:id="560" w:name="_Toc29358998"/>
      <w:bookmarkStart w:id="561" w:name="_Toc28778882"/>
      <w:bookmarkStart w:id="562" w:name="_Toc29358999"/>
      <w:bookmarkStart w:id="563" w:name="_Toc311216730"/>
      <w:bookmarkStart w:id="564" w:name="_Ref311226465"/>
      <w:bookmarkStart w:id="565" w:name="_Ref316812440"/>
      <w:bookmarkStart w:id="566" w:name="_Ref317083590"/>
      <w:bookmarkStart w:id="567" w:name="_Toc317198693"/>
      <w:bookmarkStart w:id="568" w:name="_Ref414879476"/>
      <w:bookmarkStart w:id="569" w:name="_Toc415475801"/>
      <w:bookmarkStart w:id="570" w:name="_Toc423599076"/>
      <w:bookmarkStart w:id="571" w:name="_Toc423601580"/>
      <w:bookmarkStart w:id="572" w:name="_Toc501130146"/>
      <w:bookmarkStart w:id="573" w:name="_Toc510795069"/>
      <w:bookmarkEnd w:id="553"/>
      <w:bookmarkEnd w:id="554"/>
      <w:bookmarkEnd w:id="555"/>
      <w:bookmarkEnd w:id="556"/>
      <w:bookmarkEnd w:id="557"/>
      <w:bookmarkEnd w:id="558"/>
      <w:bookmarkEnd w:id="559"/>
      <w:bookmarkEnd w:id="560"/>
      <w:bookmarkEnd w:id="561"/>
      <w:bookmarkEnd w:id="562"/>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574" w:name="_Toc2177034"/>
      <w:r w:rsidRPr="00DE0F0E">
        <w:rPr>
          <w:noProof/>
          <w:lang w:val="en-CA"/>
        </w:rPr>
        <w:lastRenderedPageBreak/>
        <w:t>Availability processes</w:t>
      </w:r>
      <w:bookmarkEnd w:id="563"/>
      <w:bookmarkEnd w:id="564"/>
      <w:bookmarkEnd w:id="565"/>
      <w:bookmarkEnd w:id="566"/>
      <w:bookmarkEnd w:id="567"/>
      <w:bookmarkEnd w:id="568"/>
      <w:bookmarkEnd w:id="569"/>
      <w:bookmarkEnd w:id="570"/>
      <w:bookmarkEnd w:id="571"/>
      <w:bookmarkEnd w:id="572"/>
      <w:bookmarkEnd w:id="573"/>
      <w:bookmarkEnd w:id="574"/>
    </w:p>
    <w:p w14:paraId="3840FFA8" w14:textId="77777777" w:rsidR="00882D8E" w:rsidRPr="00DE0F0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09C97BD" w14:textId="77777777" w:rsidR="000312E4" w:rsidRPr="00DE0F0E" w:rsidRDefault="00B2013E" w:rsidP="000312E4">
      <w:pPr>
        <w:pStyle w:val="Heading3"/>
        <w:rPr>
          <w:noProof/>
          <w:lang w:val="en-CA"/>
        </w:rPr>
      </w:pPr>
      <w:bookmarkStart w:id="575" w:name="_Ref513208525"/>
      <w:bookmarkStart w:id="576" w:name="_Toc2177035"/>
      <w:r w:rsidRPr="00DE0F0E">
        <w:rPr>
          <w:noProof/>
          <w:lang w:val="en-CA"/>
        </w:rPr>
        <w:t>Allowed binary</w:t>
      </w:r>
      <w:r w:rsidR="000312E4" w:rsidRPr="00DE0F0E">
        <w:rPr>
          <w:noProof/>
          <w:lang w:val="en-CA"/>
        </w:rPr>
        <w:t xml:space="preserve"> split process</w:t>
      </w:r>
      <w:bookmarkEnd w:id="575"/>
      <w:bookmarkEnd w:id="57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4C812B7B" w:rsidR="00B2013E" w:rsidRPr="00DE0F0E" w:rsidRDefault="00B2013E" w:rsidP="00B2013E">
      <w:pPr>
        <w:pStyle w:val="Caption"/>
        <w:keepLines/>
        <w:rPr>
          <w:noProof/>
          <w:lang w:val="en-CA"/>
        </w:rPr>
      </w:pPr>
      <w:bookmarkStart w:id="57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57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3151B0">
            <w:pPr>
              <w:rPr>
                <w:noProof/>
                <w:lang w:val="en-CA"/>
              </w:rPr>
            </w:pPr>
          </w:p>
        </w:tc>
        <w:tc>
          <w:tcPr>
            <w:tcW w:w="0" w:type="auto"/>
          </w:tcPr>
          <w:p w14:paraId="127DD969" w14:textId="77777777" w:rsidR="00880DE7" w:rsidRPr="00DE0F0E" w:rsidRDefault="00880DE7" w:rsidP="003151B0">
            <w:pPr>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3151B0">
            <w:pPr>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3151B0">
            <w:pPr>
              <w:rPr>
                <w:b/>
                <w:bCs/>
                <w:noProof/>
                <w:lang w:val="en-CA"/>
              </w:rPr>
            </w:pPr>
            <w:r w:rsidRPr="00DE0F0E">
              <w:rPr>
                <w:b/>
                <w:bCs/>
                <w:noProof/>
                <w:lang w:val="en-CA"/>
              </w:rPr>
              <w:t>parallelTtSplit</w:t>
            </w:r>
          </w:p>
        </w:tc>
        <w:tc>
          <w:tcPr>
            <w:tcW w:w="0" w:type="auto"/>
          </w:tcPr>
          <w:p w14:paraId="5E866CF3" w14:textId="77777777" w:rsidR="00880DE7" w:rsidRPr="00DE0F0E" w:rsidRDefault="00880DE7" w:rsidP="003151B0">
            <w:pPr>
              <w:rPr>
                <w:noProof/>
                <w:lang w:val="en-CA"/>
              </w:rPr>
            </w:pPr>
            <w:r w:rsidRPr="00DE0F0E">
              <w:rPr>
                <w:noProof/>
                <w:lang w:val="en-CA"/>
              </w:rPr>
              <w:t>SPLIT_TT_VER</w:t>
            </w:r>
          </w:p>
        </w:tc>
        <w:tc>
          <w:tcPr>
            <w:tcW w:w="0" w:type="auto"/>
          </w:tcPr>
          <w:p w14:paraId="660E8150" w14:textId="77777777" w:rsidR="00880DE7" w:rsidRPr="00DE0F0E" w:rsidRDefault="00880DE7" w:rsidP="003151B0">
            <w:pPr>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05D4EAB2"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lastRenderedPageBreak/>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2CD0D7EC" w14:textId="77777777" w:rsidR="005A68A7" w:rsidRPr="00DE0F0E" w:rsidRDefault="005A68A7" w:rsidP="007B5DE8">
      <w:pPr>
        <w:rPr>
          <w:noProof/>
          <w:lang w:val="en-CA"/>
        </w:rPr>
      </w:pPr>
    </w:p>
    <w:p w14:paraId="62F84263" w14:textId="77777777" w:rsidR="005A68A7" w:rsidRPr="00DE0F0E" w:rsidRDefault="005A68A7" w:rsidP="005A68A7">
      <w:pPr>
        <w:pStyle w:val="Heading3"/>
        <w:rPr>
          <w:noProof/>
          <w:lang w:val="en-CA"/>
        </w:rPr>
      </w:pPr>
      <w:bookmarkStart w:id="578" w:name="_Ref513209609"/>
      <w:bookmarkStart w:id="579" w:name="_Toc2177036"/>
      <w:r w:rsidRPr="00DE0F0E">
        <w:rPr>
          <w:noProof/>
          <w:lang w:val="en-CA"/>
        </w:rPr>
        <w:t>Allowed ternary split process</w:t>
      </w:r>
      <w:bookmarkEnd w:id="578"/>
      <w:bookmarkEnd w:id="57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2C964ECF" w:rsidR="00CA26FD" w:rsidRPr="00DE0F0E" w:rsidRDefault="002772B5" w:rsidP="00CA26FD">
      <w:pPr>
        <w:pStyle w:val="Caption"/>
        <w:keepLines/>
        <w:rPr>
          <w:noProof/>
          <w:lang w:val="en-CA"/>
        </w:rPr>
      </w:pPr>
      <w:bookmarkStart w:id="58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58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73175DD5"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581" w:name="_Ref331179883"/>
      <w:bookmarkStart w:id="582" w:name="_Toc351408691"/>
      <w:bookmarkStart w:id="583" w:name="_Toc2177037"/>
      <w:r w:rsidRPr="00DE0F0E">
        <w:rPr>
          <w:noProof/>
          <w:lang w:val="en-CA"/>
        </w:rPr>
        <w:t>Derivation process for neighbouring block availability</w:t>
      </w:r>
      <w:bookmarkEnd w:id="581"/>
      <w:bookmarkEnd w:id="582"/>
      <w:bookmarkEnd w:id="58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lastRenderedPageBreak/>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584" w:name="_Toc331257885"/>
      <w:bookmarkStart w:id="585" w:name="_Toc331257893"/>
      <w:bookmarkStart w:id="586" w:name="_Toc331257894"/>
      <w:bookmarkStart w:id="587" w:name="_Toc33005196"/>
      <w:bookmarkStart w:id="588" w:name="_Toc33005206"/>
      <w:bookmarkStart w:id="589" w:name="_Toc33005216"/>
      <w:bookmarkStart w:id="590" w:name="_Toc33005226"/>
      <w:bookmarkStart w:id="591" w:name="_Toc33005236"/>
      <w:bookmarkStart w:id="592" w:name="_Toc33005256"/>
      <w:bookmarkStart w:id="593" w:name="_Toc33005266"/>
      <w:bookmarkStart w:id="594" w:name="_Toc33005276"/>
      <w:bookmarkStart w:id="595" w:name="_Toc33005286"/>
      <w:bookmarkStart w:id="596" w:name="_Toc33005296"/>
      <w:bookmarkStart w:id="597" w:name="_Toc33005306"/>
      <w:bookmarkStart w:id="598" w:name="_Toc33005316"/>
      <w:bookmarkStart w:id="599" w:name="_Toc33005326"/>
      <w:bookmarkStart w:id="600" w:name="_Toc33005336"/>
      <w:bookmarkStart w:id="601" w:name="_Toc33005346"/>
      <w:bookmarkStart w:id="602" w:name="_Toc33005356"/>
      <w:bookmarkStart w:id="603" w:name="_Toc33005376"/>
      <w:bookmarkStart w:id="604" w:name="_Toc33005386"/>
      <w:bookmarkStart w:id="605" w:name="_Toc33005396"/>
      <w:bookmarkStart w:id="606" w:name="_Toc33005406"/>
      <w:bookmarkStart w:id="607" w:name="_Toc33005436"/>
      <w:bookmarkStart w:id="608" w:name="_Toc33005446"/>
      <w:bookmarkStart w:id="609" w:name="_Toc33005456"/>
      <w:bookmarkStart w:id="610" w:name="_Toc33005466"/>
      <w:bookmarkStart w:id="611" w:name="_Toc33005486"/>
      <w:bookmarkStart w:id="612" w:name="_Toc33005496"/>
      <w:bookmarkStart w:id="613" w:name="_Toc327178039"/>
      <w:bookmarkStart w:id="614" w:name="_Toc327178041"/>
      <w:bookmarkStart w:id="615" w:name="_Toc327178043"/>
      <w:bookmarkStart w:id="616" w:name="_Toc327178045"/>
      <w:bookmarkStart w:id="617" w:name="_Toc327178047"/>
      <w:bookmarkStart w:id="618" w:name="_Ref414879478"/>
      <w:bookmarkStart w:id="619" w:name="_Toc415475804"/>
      <w:bookmarkStart w:id="620" w:name="_Toc423599079"/>
      <w:bookmarkStart w:id="621" w:name="_Toc423601583"/>
      <w:bookmarkStart w:id="622" w:name="_Toc501130149"/>
      <w:bookmarkStart w:id="623" w:name="_Toc510795072"/>
      <w:bookmarkStart w:id="624" w:name="_Toc2177038"/>
      <w:bookmarkStart w:id="625" w:name="_Ref304811064"/>
      <w:bookmarkStart w:id="626" w:name="_Toc311216733"/>
      <w:bookmarkStart w:id="627" w:name="_Toc317198696"/>
      <w:bookmarkStart w:id="628" w:name="_Ref302059990"/>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r w:rsidRPr="00DE0F0E">
        <w:rPr>
          <w:noProof/>
          <w:lang w:val="en-CA"/>
        </w:rPr>
        <w:t>Scanning processes</w:t>
      </w:r>
      <w:bookmarkEnd w:id="618"/>
      <w:bookmarkEnd w:id="619"/>
      <w:bookmarkEnd w:id="620"/>
      <w:bookmarkEnd w:id="621"/>
      <w:bookmarkEnd w:id="622"/>
      <w:bookmarkEnd w:id="623"/>
      <w:bookmarkEnd w:id="624"/>
    </w:p>
    <w:p w14:paraId="57E9099D" w14:textId="4FAFDF9C" w:rsidR="001F6C69" w:rsidRPr="00DE0F0E" w:rsidRDefault="001F6C69" w:rsidP="00F90B9E">
      <w:pPr>
        <w:pStyle w:val="Heading3"/>
        <w:rPr>
          <w:noProof/>
          <w:lang w:val="en-CA"/>
        </w:rPr>
      </w:pPr>
      <w:bookmarkStart w:id="629" w:name="_Toc326153808"/>
      <w:bookmarkStart w:id="630" w:name="_Toc326163609"/>
      <w:bookmarkStart w:id="631" w:name="_Toc326153809"/>
      <w:bookmarkStart w:id="632" w:name="_Toc326163610"/>
      <w:bookmarkStart w:id="633" w:name="_Toc415475805"/>
      <w:bookmarkStart w:id="634" w:name="_Toc423599080"/>
      <w:bookmarkStart w:id="635" w:name="_Toc423601584"/>
      <w:bookmarkStart w:id="636" w:name="_Toc501130150"/>
      <w:bookmarkStart w:id="637" w:name="_Toc510795073"/>
      <w:bookmarkStart w:id="638" w:name="_Toc2177039"/>
      <w:bookmarkStart w:id="639" w:name="_Ref326775598"/>
      <w:bookmarkStart w:id="640" w:name="_Ref316592996"/>
      <w:bookmarkStart w:id="641" w:name="_Toc317198697"/>
      <w:bookmarkStart w:id="642" w:name="_Toc311216734"/>
      <w:bookmarkEnd w:id="625"/>
      <w:bookmarkEnd w:id="626"/>
      <w:bookmarkEnd w:id="627"/>
      <w:bookmarkEnd w:id="629"/>
      <w:bookmarkEnd w:id="630"/>
      <w:bookmarkEnd w:id="631"/>
      <w:bookmarkEnd w:id="63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633"/>
      <w:bookmarkEnd w:id="634"/>
      <w:bookmarkEnd w:id="635"/>
      <w:bookmarkEnd w:id="636"/>
      <w:bookmarkEnd w:id="637"/>
      <w:bookmarkEnd w:id="63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4CC01813"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7D9E5FF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18ADDEA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0488BEA5"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46645E1"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2C970FA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9DE7D4"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64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bookmarkEnd w:id="64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75694C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E8255F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644" w:name="_Toc330857244"/>
      <w:bookmarkStart w:id="645" w:name="_Ref325626003"/>
      <w:bookmarkStart w:id="646" w:name="_Toc415475807"/>
      <w:bookmarkStart w:id="647" w:name="_Toc423599082"/>
      <w:bookmarkStart w:id="648" w:name="_Toc423601586"/>
      <w:bookmarkStart w:id="649" w:name="_Toc501130152"/>
      <w:bookmarkStart w:id="650" w:name="_Toc510795075"/>
      <w:bookmarkStart w:id="651" w:name="_Toc2177040"/>
      <w:bookmarkStart w:id="652" w:name="_Toc317198698"/>
      <w:bookmarkEnd w:id="639"/>
      <w:bookmarkEnd w:id="640"/>
      <w:bookmarkEnd w:id="641"/>
      <w:bookmarkEnd w:id="644"/>
      <w:r w:rsidRPr="00DE0F0E">
        <w:rPr>
          <w:noProof/>
          <w:lang w:val="en-CA"/>
        </w:rPr>
        <w:t>Up-right diagonal scan order array initialization process</w:t>
      </w:r>
      <w:bookmarkEnd w:id="645"/>
      <w:bookmarkEnd w:id="646"/>
      <w:bookmarkEnd w:id="647"/>
      <w:bookmarkEnd w:id="648"/>
      <w:bookmarkEnd w:id="649"/>
      <w:bookmarkEnd w:id="650"/>
      <w:bookmarkEnd w:id="65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lastRenderedPageBreak/>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4A4E2DC1"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628"/>
    <w:bookmarkEnd w:id="642"/>
    <w:bookmarkEnd w:id="65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653" w:name="_Ref472449315"/>
      <w:bookmarkStart w:id="654" w:name="_Toc501130156"/>
      <w:bookmarkStart w:id="655" w:name="_Toc510795079"/>
      <w:bookmarkStart w:id="656" w:name="_Toc2177041"/>
      <w:r w:rsidR="00F90B9E" w:rsidRPr="00DE0F0E">
        <w:rPr>
          <w:noProof/>
          <w:lang w:val="en-CA"/>
        </w:rPr>
        <w:lastRenderedPageBreak/>
        <w:t>Syntax and semantics</w:t>
      </w:r>
      <w:bookmarkEnd w:id="653"/>
      <w:bookmarkEnd w:id="654"/>
      <w:bookmarkEnd w:id="655"/>
      <w:bookmarkEnd w:id="656"/>
    </w:p>
    <w:p w14:paraId="2F146484" w14:textId="77777777" w:rsidR="00F90B9E" w:rsidRPr="00DE0F0E" w:rsidRDefault="00F90B9E" w:rsidP="00F3690E">
      <w:pPr>
        <w:pStyle w:val="Heading2"/>
        <w:spacing w:before="120"/>
        <w:rPr>
          <w:noProof/>
          <w:lang w:val="en-CA"/>
        </w:rPr>
      </w:pPr>
      <w:bookmarkStart w:id="657" w:name="_Toc33005504"/>
      <w:bookmarkStart w:id="658" w:name="_Toc33005508"/>
      <w:bookmarkStart w:id="659" w:name="_Toc33005509"/>
      <w:bookmarkStart w:id="660" w:name="_Toc33005525"/>
      <w:bookmarkStart w:id="661" w:name="_Toc33005553"/>
      <w:bookmarkStart w:id="662" w:name="_Toc33005569"/>
      <w:bookmarkStart w:id="663" w:name="_Toc33005589"/>
      <w:bookmarkStart w:id="664" w:name="_Toc33005613"/>
      <w:bookmarkStart w:id="665" w:name="_Toc33005629"/>
      <w:bookmarkStart w:id="666" w:name="_Ref33101620"/>
      <w:bookmarkStart w:id="667" w:name="_Toc77680368"/>
      <w:bookmarkStart w:id="668" w:name="_Toc118289038"/>
      <w:bookmarkStart w:id="669" w:name="_Toc226456515"/>
      <w:bookmarkStart w:id="670" w:name="_Toc248045218"/>
      <w:bookmarkStart w:id="671" w:name="_Toc287363748"/>
      <w:bookmarkStart w:id="672" w:name="_Toc311216736"/>
      <w:bookmarkStart w:id="673" w:name="_Toc317198700"/>
      <w:bookmarkStart w:id="674" w:name="_Toc415475811"/>
      <w:bookmarkStart w:id="675" w:name="_Toc423599086"/>
      <w:bookmarkStart w:id="676" w:name="_Toc423601590"/>
      <w:bookmarkStart w:id="677" w:name="_Toc501130157"/>
      <w:bookmarkStart w:id="678" w:name="_Toc510795080"/>
      <w:bookmarkStart w:id="679" w:name="_Toc2177042"/>
      <w:bookmarkEnd w:id="657"/>
      <w:bookmarkEnd w:id="658"/>
      <w:bookmarkEnd w:id="659"/>
      <w:bookmarkEnd w:id="660"/>
      <w:bookmarkEnd w:id="661"/>
      <w:bookmarkEnd w:id="662"/>
      <w:bookmarkEnd w:id="663"/>
      <w:bookmarkEnd w:id="664"/>
      <w:bookmarkEnd w:id="665"/>
      <w:r w:rsidRPr="00DE0F0E">
        <w:rPr>
          <w:noProof/>
          <w:lang w:val="en-CA"/>
        </w:rPr>
        <w:t>Method of specifying syntax in tabular form</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680" w:name="_Toc20134239"/>
      <w:bookmarkStart w:id="681" w:name="_Ref33442712"/>
      <w:bookmarkStart w:id="682" w:name="_Toc77680369"/>
      <w:bookmarkStart w:id="683" w:name="_Toc118289039"/>
      <w:bookmarkStart w:id="684" w:name="_Ref168818615"/>
      <w:bookmarkStart w:id="685" w:name="_Ref196969106"/>
      <w:bookmarkStart w:id="686" w:name="_Ref220340855"/>
      <w:bookmarkStart w:id="687" w:name="_Toc226456516"/>
      <w:bookmarkStart w:id="688" w:name="_Toc248045219"/>
      <w:bookmarkStart w:id="689" w:name="_Toc287363749"/>
      <w:bookmarkStart w:id="690" w:name="_Toc311216737"/>
      <w:bookmarkStart w:id="691" w:name="_Ref316817924"/>
      <w:bookmarkStart w:id="692" w:name="_Toc317198701"/>
      <w:bookmarkStart w:id="693" w:name="_Ref398984612"/>
      <w:bookmarkStart w:id="694" w:name="_Toc415475812"/>
      <w:bookmarkStart w:id="695" w:name="_Toc423599087"/>
      <w:bookmarkStart w:id="696" w:name="_Toc423601591"/>
      <w:bookmarkStart w:id="697" w:name="_Toc501130158"/>
      <w:bookmarkStart w:id="698" w:name="_Toc510795081"/>
      <w:bookmarkStart w:id="699" w:name="_Toc2177043"/>
      <w:r w:rsidRPr="00DE0F0E">
        <w:rPr>
          <w:noProof/>
          <w:lang w:val="en-CA"/>
        </w:rPr>
        <w:lastRenderedPageBreak/>
        <w:t>Specification of syntax functions and descriptors</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107C7DA"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3F609A">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1281194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3F609A">
        <w:rPr>
          <w:bCs/>
          <w:noProof/>
          <w:lang w:val="en-CA"/>
        </w:rPr>
        <w:t>9.4</w:t>
      </w:r>
      <w:r w:rsidR="00D17A1F" w:rsidRPr="00DE0F0E">
        <w:rPr>
          <w:bCs/>
          <w:noProof/>
          <w:lang w:val="en-CA"/>
        </w:rPr>
        <w:fldChar w:fldCharType="end"/>
      </w:r>
      <w:r w:rsidRPr="00DE0F0E">
        <w:rPr>
          <w:bCs/>
          <w:noProof/>
          <w:lang w:val="en-CA"/>
        </w:rPr>
        <w:t>.</w:t>
      </w:r>
    </w:p>
    <w:p w14:paraId="31CBBF28" w14:textId="53B5666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3F609A">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74F76EFD"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3F609A">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1E1E1D6D"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3F609A">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700" w:name="_Ref35660929"/>
      <w:bookmarkStart w:id="701" w:name="_Toc77680370"/>
      <w:bookmarkStart w:id="702" w:name="_Toc118289040"/>
      <w:bookmarkStart w:id="703" w:name="_Toc226456517"/>
      <w:bookmarkStart w:id="704" w:name="_Toc248045220"/>
      <w:bookmarkStart w:id="705" w:name="_Toc287363750"/>
      <w:bookmarkStart w:id="706" w:name="_Toc311216738"/>
      <w:bookmarkStart w:id="707" w:name="_Toc317198702"/>
      <w:bookmarkStart w:id="708" w:name="_Toc415475813"/>
      <w:bookmarkStart w:id="709" w:name="_Toc423599088"/>
      <w:bookmarkStart w:id="710" w:name="_Toc423601592"/>
      <w:bookmarkStart w:id="711" w:name="_Toc501130159"/>
      <w:bookmarkStart w:id="712" w:name="_Toc510795082"/>
      <w:bookmarkStart w:id="713" w:name="_Toc2177044"/>
      <w:bookmarkStart w:id="714" w:name="_Ref20133281"/>
      <w:bookmarkStart w:id="715" w:name="_Toc20134240"/>
      <w:r w:rsidRPr="00DE0F0E">
        <w:rPr>
          <w:noProof/>
          <w:lang w:val="en-CA"/>
        </w:rPr>
        <w:t>Syntax in tabular form</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0A86E1B6" w14:textId="77777777" w:rsidR="00F90B9E" w:rsidRPr="00DE0F0E" w:rsidRDefault="00F90B9E" w:rsidP="009747E4">
      <w:pPr>
        <w:pStyle w:val="Heading3"/>
        <w:rPr>
          <w:noProof/>
          <w:lang w:val="en-CA"/>
        </w:rPr>
      </w:pPr>
      <w:bookmarkStart w:id="716" w:name="_Toc20134241"/>
      <w:bookmarkStart w:id="717" w:name="_Toc77680371"/>
      <w:bookmarkStart w:id="718" w:name="_Toc118289041"/>
      <w:bookmarkStart w:id="719" w:name="_Ref168818658"/>
      <w:bookmarkStart w:id="720" w:name="_Ref220340857"/>
      <w:bookmarkStart w:id="721" w:name="_Toc226456518"/>
      <w:bookmarkStart w:id="722" w:name="_Toc248045221"/>
      <w:bookmarkStart w:id="723" w:name="_Toc287363751"/>
      <w:bookmarkStart w:id="724" w:name="_Toc311216739"/>
      <w:bookmarkStart w:id="725" w:name="_Toc317198703"/>
      <w:bookmarkStart w:id="726" w:name="_Toc415475814"/>
      <w:bookmarkStart w:id="727" w:name="_Toc423599089"/>
      <w:bookmarkStart w:id="728" w:name="_Toc423601593"/>
      <w:bookmarkStart w:id="729" w:name="_Toc501130160"/>
      <w:bookmarkStart w:id="730" w:name="_Toc510795083"/>
      <w:bookmarkStart w:id="731" w:name="_Toc2177045"/>
      <w:bookmarkEnd w:id="714"/>
      <w:bookmarkEnd w:id="715"/>
      <w:r w:rsidRPr="00DE0F0E">
        <w:rPr>
          <w:noProof/>
          <w:lang w:val="en-CA"/>
        </w:rPr>
        <w:t>NAL unit syntax</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738DC593" w14:textId="77777777" w:rsidR="00F90B9E" w:rsidRPr="00DE0F0E" w:rsidRDefault="00F90B9E" w:rsidP="009747E4">
      <w:pPr>
        <w:pStyle w:val="Heading4"/>
        <w:rPr>
          <w:noProof/>
          <w:lang w:val="en-CA"/>
        </w:rPr>
      </w:pPr>
      <w:bookmarkStart w:id="732" w:name="_Ref398984641"/>
      <w:bookmarkStart w:id="733" w:name="_Toc415475815"/>
      <w:bookmarkStart w:id="734" w:name="_Toc423599090"/>
      <w:bookmarkStart w:id="735" w:name="_Toc423601594"/>
      <w:r w:rsidRPr="00DE0F0E">
        <w:rPr>
          <w:noProof/>
          <w:lang w:val="en-CA"/>
        </w:rPr>
        <w:t>General NAL unit syntax</w:t>
      </w:r>
      <w:bookmarkEnd w:id="732"/>
      <w:bookmarkEnd w:id="733"/>
      <w:bookmarkEnd w:id="734"/>
      <w:bookmarkEnd w:id="73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736" w:name="_Ref398984672"/>
      <w:bookmarkStart w:id="737" w:name="_Toc415475816"/>
      <w:bookmarkStart w:id="738" w:name="_Toc423599091"/>
      <w:bookmarkStart w:id="739" w:name="_Toc423601595"/>
      <w:r w:rsidRPr="00DE0F0E">
        <w:rPr>
          <w:noProof/>
          <w:lang w:val="en-CA"/>
        </w:rPr>
        <w:lastRenderedPageBreak/>
        <w:t>NAL unit header syntax</w:t>
      </w:r>
      <w:bookmarkEnd w:id="736"/>
      <w:bookmarkEnd w:id="737"/>
      <w:bookmarkEnd w:id="738"/>
      <w:bookmarkEnd w:id="73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740" w:name="_Toc20134242"/>
      <w:bookmarkStart w:id="741" w:name="_Toc77680372"/>
      <w:bookmarkStart w:id="742" w:name="_Toc118289042"/>
      <w:bookmarkStart w:id="743" w:name="_Toc226456519"/>
      <w:bookmarkStart w:id="744" w:name="_Toc248045222"/>
      <w:bookmarkStart w:id="745" w:name="_Toc287363752"/>
      <w:bookmarkStart w:id="746" w:name="_Toc311216740"/>
      <w:bookmarkStart w:id="747" w:name="_Toc317198704"/>
      <w:bookmarkStart w:id="748" w:name="_Toc415475817"/>
      <w:bookmarkStart w:id="749" w:name="_Toc423599092"/>
      <w:bookmarkStart w:id="750" w:name="_Toc423601596"/>
      <w:bookmarkStart w:id="751" w:name="_Toc501130161"/>
      <w:bookmarkStart w:id="752" w:name="_Toc510795084"/>
      <w:bookmarkStart w:id="753" w:name="_Toc2177046"/>
      <w:r w:rsidRPr="00DE0F0E">
        <w:rPr>
          <w:noProof/>
          <w:lang w:val="en-CA"/>
        </w:rPr>
        <w:t>Raw byte sequence payloads, trailing bits and byte alignment syntax</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4E10FE57" w14:textId="77777777" w:rsidR="009747E4" w:rsidRPr="00DE0F0E" w:rsidRDefault="009747E4" w:rsidP="009747E4">
      <w:pPr>
        <w:pStyle w:val="Heading4"/>
        <w:rPr>
          <w:noProof/>
          <w:lang w:val="en-CA"/>
        </w:rPr>
      </w:pPr>
      <w:bookmarkStart w:id="754" w:name="_Toc415475819"/>
      <w:bookmarkStart w:id="755" w:name="_Toc423599094"/>
      <w:bookmarkStart w:id="756" w:name="_Toc423601598"/>
      <w:r w:rsidRPr="00DE0F0E">
        <w:rPr>
          <w:noProof/>
          <w:lang w:val="en-CA"/>
        </w:rPr>
        <w:t>Sequence parameter set RBSP syntax</w:t>
      </w:r>
      <w:bookmarkEnd w:id="754"/>
      <w:bookmarkEnd w:id="755"/>
      <w:bookmarkEnd w:id="75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ins w:id="757" w:author="JVET-M0101" w:date="2019-02-26T10:14:00Z"/>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ins w:id="758" w:author="JVET-M0101" w:date="2019-02-26T10:14:00Z"/>
                <w:b/>
                <w:lang w:val="en-CA"/>
              </w:rPr>
            </w:pPr>
            <w:ins w:id="759" w:author="JVET-M0101" w:date="2019-02-26T10:14:00Z">
              <w:r w:rsidRPr="009E0633">
                <w:rPr>
                  <w:b/>
                  <w:lang w:val="en-CA"/>
                </w:rPr>
                <w:tab/>
                <w:t>sps_max_sub_layers_minus1</w:t>
              </w:r>
            </w:ins>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ins w:id="760" w:author="JVET-M0101" w:date="2019-02-26T10:14:00Z"/>
                <w:lang w:val="en-CA"/>
              </w:rPr>
            </w:pPr>
            <w:proofErr w:type="gramStart"/>
            <w:ins w:id="761" w:author="JVET-M0101" w:date="2019-02-26T10:14:00Z">
              <w:r w:rsidRPr="00AC7D56">
                <w:rPr>
                  <w:lang w:val="en-CA"/>
                </w:rPr>
                <w:t>u(</w:t>
              </w:r>
              <w:proofErr w:type="gramEnd"/>
              <w:r w:rsidRPr="00AC7D56">
                <w:rPr>
                  <w:lang w:val="en-CA"/>
                </w:rPr>
                <w:t>3)</w:t>
              </w:r>
            </w:ins>
          </w:p>
        </w:tc>
      </w:tr>
      <w:tr w:rsidR="003D7CFA" w:rsidRPr="00AC7D56" w14:paraId="3C483CE0" w14:textId="77777777" w:rsidTr="004D315D">
        <w:trPr>
          <w:cantSplit/>
          <w:jc w:val="center"/>
          <w:ins w:id="762" w:author="JVET-M0101" w:date="2019-02-26T10:14:00Z"/>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ins w:id="763" w:author="JVET-M0101" w:date="2019-02-26T10:14:00Z"/>
                <w:b/>
                <w:lang w:val="en-CA"/>
              </w:rPr>
            </w:pPr>
            <w:ins w:id="764" w:author="JVET-M0101" w:date="2019-02-26T10:14:00Z">
              <w:r w:rsidRPr="00AC7D56">
                <w:rPr>
                  <w:b/>
                  <w:lang w:val="en-CA"/>
                </w:rPr>
                <w:tab/>
                <w:t>sps_reserved_</w:t>
              </w:r>
              <w:r>
                <w:rPr>
                  <w:b/>
                  <w:lang w:val="en-CA"/>
                </w:rPr>
                <w:t>zero</w:t>
              </w:r>
              <w:r w:rsidRPr="00AC7D56">
                <w:rPr>
                  <w:b/>
                  <w:lang w:val="en-CA"/>
                </w:rPr>
                <w:t>_</w:t>
              </w:r>
            </w:ins>
            <w:ins w:id="765" w:author="JVET-M0101" w:date="2019-02-26T10:15:00Z">
              <w:r>
                <w:rPr>
                  <w:b/>
                  <w:lang w:val="en-CA"/>
                </w:rPr>
                <w:t>5</w:t>
              </w:r>
            </w:ins>
            <w:ins w:id="766" w:author="JVET-M0101" w:date="2019-02-26T10:14:00Z">
              <w:r w:rsidRPr="00AC7D56">
                <w:rPr>
                  <w:b/>
                  <w:lang w:val="en-CA"/>
                </w:rPr>
                <w:t>bit</w:t>
              </w:r>
            </w:ins>
            <w:ins w:id="767" w:author="JVET-M0101" w:date="2019-02-26T10:15:00Z">
              <w:r>
                <w:rPr>
                  <w:b/>
                  <w:lang w:val="en-CA"/>
                </w:rPr>
                <w:t>s</w:t>
              </w:r>
            </w:ins>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ins w:id="768" w:author="JVET-M0101" w:date="2019-02-26T10:14:00Z"/>
                <w:lang w:val="en-CA"/>
              </w:rPr>
            </w:pPr>
            <w:proofErr w:type="gramStart"/>
            <w:ins w:id="769" w:author="JVET-M0101" w:date="2019-02-26T10:14:00Z">
              <w:r w:rsidRPr="00AC7D56">
                <w:rPr>
                  <w:lang w:val="en-CA"/>
                </w:rPr>
                <w:t>u(</w:t>
              </w:r>
            </w:ins>
            <w:proofErr w:type="gramEnd"/>
            <w:ins w:id="770" w:author="JVET-M0101" w:date="2019-02-26T10:15:00Z">
              <w:r>
                <w:rPr>
                  <w:lang w:val="en-CA"/>
                </w:rPr>
                <w:t>5</w:t>
              </w:r>
            </w:ins>
            <w:ins w:id="771" w:author="JVET-M0101" w:date="2019-02-26T10:14:00Z">
              <w:r w:rsidRPr="00AC7D56">
                <w:rPr>
                  <w:lang w:val="en-CA"/>
                </w:rPr>
                <w:t>)</w:t>
              </w:r>
            </w:ins>
          </w:p>
        </w:tc>
      </w:tr>
      <w:tr w:rsidR="003D7CFA" w:rsidRPr="00AC7D56" w14:paraId="60D7FB1D" w14:textId="77777777" w:rsidTr="004D315D">
        <w:trPr>
          <w:cantSplit/>
          <w:jc w:val="center"/>
          <w:ins w:id="772" w:author="JVET-M0101" w:date="2019-02-26T10:14:00Z"/>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ins w:id="773" w:author="JVET-M0101" w:date="2019-02-26T10:14:00Z"/>
                <w:lang w:val="en-CA"/>
              </w:rPr>
            </w:pPr>
            <w:ins w:id="774" w:author="JVET-M0101" w:date="2019-02-26T10:14:00Z">
              <w:r w:rsidRPr="009E0633">
                <w:rPr>
                  <w:lang w:val="en-CA"/>
                </w:rPr>
                <w:tab/>
              </w:r>
              <w:proofErr w:type="spellStart"/>
              <w:r w:rsidRPr="009E0633">
                <w:rPr>
                  <w:lang w:val="en-CA"/>
                </w:rPr>
                <w:t>profile</w:t>
              </w:r>
              <w:r>
                <w:rPr>
                  <w:lang w:val="en-CA"/>
                </w:rPr>
                <w:t>_tier</w:t>
              </w:r>
              <w:r w:rsidRPr="009E0633">
                <w:rPr>
                  <w:lang w:val="en-CA"/>
                </w:rPr>
                <w:t>_</w:t>
              </w:r>
              <w:proofErr w:type="gramStart"/>
              <w:r w:rsidRPr="009E0633">
                <w:rPr>
                  <w:lang w:val="en-CA"/>
                </w:rPr>
                <w:t>level</w:t>
              </w:r>
              <w:proofErr w:type="spellEnd"/>
              <w:r w:rsidRPr="009E0633">
                <w:rPr>
                  <w:lang w:val="en-CA"/>
                </w:rPr>
                <w:t>( </w:t>
              </w:r>
              <w:r w:rsidRPr="00DD0BCF">
                <w:rPr>
                  <w:lang w:val="en-CA"/>
                </w:rPr>
                <w:t>sps</w:t>
              </w:r>
              <w:proofErr w:type="gramEnd"/>
              <w:r w:rsidRPr="00DD0BCF">
                <w:rPr>
                  <w:lang w:val="en-CA"/>
                </w:rPr>
                <w:t>_max_sub_layers_minus1 )</w:t>
              </w:r>
            </w:ins>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ins w:id="775" w:author="JVET-M0101" w:date="2019-02-26T10:14:00Z"/>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5A008E" w:rsidRPr="00DE0F0E" w:rsidDel="003D7CFA" w14:paraId="74FA1C45" w14:textId="1D41AE06" w:rsidTr="000A78D2">
        <w:trPr>
          <w:cantSplit/>
          <w:jc w:val="center"/>
          <w:del w:id="776" w:author="JVET-M0101" w:date="2019-02-26T10:15:00Z"/>
        </w:trPr>
        <w:tc>
          <w:tcPr>
            <w:tcW w:w="7920" w:type="dxa"/>
          </w:tcPr>
          <w:p w14:paraId="25B2E58A" w14:textId="37B8FEB0" w:rsidR="005A008E" w:rsidRPr="00DE0F0E" w:rsidDel="003D7CFA" w:rsidRDefault="005A008E" w:rsidP="000A78D2">
            <w:pPr>
              <w:pStyle w:val="tablesyntax"/>
              <w:keepNext w:val="0"/>
              <w:keepLines w:val="0"/>
              <w:spacing w:before="20" w:after="40"/>
              <w:rPr>
                <w:del w:id="777" w:author="JVET-M0101" w:date="2019-02-26T10:15:00Z"/>
                <w:b/>
                <w:noProof/>
                <w:lang w:val="en-CA"/>
              </w:rPr>
            </w:pPr>
            <w:del w:id="778" w:author="JVET-M0101" w:date="2019-02-26T10:15:00Z">
              <w:r w:rsidRPr="00DE0F0E" w:rsidDel="003D7CFA">
                <w:rPr>
                  <w:b/>
                  <w:noProof/>
                  <w:lang w:val="en-CA"/>
                </w:rPr>
                <w:tab/>
                <w:delText>intra_only_constraint_flag</w:delText>
              </w:r>
            </w:del>
          </w:p>
        </w:tc>
        <w:tc>
          <w:tcPr>
            <w:tcW w:w="1152" w:type="dxa"/>
          </w:tcPr>
          <w:p w14:paraId="5B1CA530" w14:textId="4F0F6926" w:rsidR="005A008E" w:rsidRPr="00DE0F0E" w:rsidDel="003D7CFA" w:rsidRDefault="005A008E" w:rsidP="000A78D2">
            <w:pPr>
              <w:pStyle w:val="tablecell"/>
              <w:keepNext w:val="0"/>
              <w:keepLines w:val="0"/>
              <w:spacing w:before="20" w:after="40"/>
              <w:jc w:val="center"/>
              <w:rPr>
                <w:del w:id="779" w:author="JVET-M0101" w:date="2019-02-26T10:15:00Z"/>
                <w:noProof/>
                <w:lang w:val="en-CA"/>
              </w:rPr>
            </w:pPr>
            <w:del w:id="780" w:author="JVET-M0101" w:date="2019-02-26T10:15:00Z">
              <w:r w:rsidRPr="00DE0F0E" w:rsidDel="003D7CFA">
                <w:rPr>
                  <w:noProof/>
                  <w:lang w:val="en-CA"/>
                </w:rPr>
                <w:delText>u(1)</w:delText>
              </w:r>
            </w:del>
          </w:p>
        </w:tc>
      </w:tr>
      <w:tr w:rsidR="005A008E" w:rsidRPr="00DE0F0E" w:rsidDel="003D7CFA" w14:paraId="2EF84771" w14:textId="6830363B" w:rsidTr="000A78D2">
        <w:trPr>
          <w:cantSplit/>
          <w:jc w:val="center"/>
          <w:del w:id="781" w:author="JVET-M0101" w:date="2019-02-26T10:15:00Z"/>
        </w:trPr>
        <w:tc>
          <w:tcPr>
            <w:tcW w:w="7920" w:type="dxa"/>
          </w:tcPr>
          <w:p w14:paraId="3A1B6A3E" w14:textId="3E4C9540" w:rsidR="005A008E" w:rsidRPr="00DE0F0E" w:rsidDel="003D7CFA" w:rsidRDefault="005A008E" w:rsidP="000A78D2">
            <w:pPr>
              <w:pStyle w:val="tablesyntax"/>
              <w:keepNext w:val="0"/>
              <w:keepLines w:val="0"/>
              <w:spacing w:before="20" w:after="40"/>
              <w:rPr>
                <w:del w:id="782" w:author="JVET-M0101" w:date="2019-02-26T10:15:00Z"/>
                <w:b/>
                <w:noProof/>
                <w:lang w:val="en-CA"/>
              </w:rPr>
            </w:pPr>
            <w:del w:id="783" w:author="JVET-M0101" w:date="2019-02-26T10:15:00Z">
              <w:r w:rsidRPr="00DE0F0E" w:rsidDel="003D7CFA">
                <w:rPr>
                  <w:b/>
                  <w:noProof/>
                  <w:lang w:val="en-CA"/>
                </w:rPr>
                <w:tab/>
                <w:delText>max_bitdepth_constraint_idc</w:delText>
              </w:r>
            </w:del>
          </w:p>
        </w:tc>
        <w:tc>
          <w:tcPr>
            <w:tcW w:w="1152" w:type="dxa"/>
          </w:tcPr>
          <w:p w14:paraId="48C7AB02" w14:textId="1B069FE1" w:rsidR="005A008E" w:rsidRPr="00DE0F0E" w:rsidDel="003D7CFA" w:rsidRDefault="005A008E" w:rsidP="000A78D2">
            <w:pPr>
              <w:pStyle w:val="tablecell"/>
              <w:keepNext w:val="0"/>
              <w:keepLines w:val="0"/>
              <w:spacing w:before="20" w:after="40"/>
              <w:jc w:val="center"/>
              <w:rPr>
                <w:del w:id="784" w:author="JVET-M0101" w:date="2019-02-26T10:15:00Z"/>
                <w:noProof/>
                <w:lang w:val="en-CA"/>
              </w:rPr>
            </w:pPr>
            <w:del w:id="785" w:author="JVET-M0101" w:date="2019-02-26T10:15:00Z">
              <w:r w:rsidRPr="00DE0F0E" w:rsidDel="003D7CFA">
                <w:rPr>
                  <w:noProof/>
                  <w:lang w:val="en-CA"/>
                </w:rPr>
                <w:delText>u(4)</w:delText>
              </w:r>
            </w:del>
          </w:p>
        </w:tc>
      </w:tr>
      <w:tr w:rsidR="005A008E" w:rsidRPr="00DE0F0E" w:rsidDel="003D7CFA" w14:paraId="2C56B481" w14:textId="0F73A060" w:rsidTr="000A78D2">
        <w:trPr>
          <w:cantSplit/>
          <w:jc w:val="center"/>
          <w:del w:id="786" w:author="JVET-M0101" w:date="2019-02-26T10:15:00Z"/>
        </w:trPr>
        <w:tc>
          <w:tcPr>
            <w:tcW w:w="7920" w:type="dxa"/>
          </w:tcPr>
          <w:p w14:paraId="05D97A1E" w14:textId="1C9D57D1" w:rsidR="005A008E" w:rsidRPr="00DE0F0E" w:rsidDel="003D7CFA" w:rsidRDefault="005A008E" w:rsidP="000A78D2">
            <w:pPr>
              <w:pStyle w:val="tablesyntax"/>
              <w:keepNext w:val="0"/>
              <w:keepLines w:val="0"/>
              <w:spacing w:before="20" w:after="40"/>
              <w:rPr>
                <w:del w:id="787" w:author="JVET-M0101" w:date="2019-02-26T10:15:00Z"/>
                <w:b/>
                <w:noProof/>
                <w:lang w:val="en-CA"/>
              </w:rPr>
            </w:pPr>
            <w:del w:id="788" w:author="JVET-M0101" w:date="2019-02-26T10:15:00Z">
              <w:r w:rsidRPr="00DE0F0E" w:rsidDel="003D7CFA">
                <w:rPr>
                  <w:b/>
                  <w:noProof/>
                  <w:lang w:val="en-CA"/>
                </w:rPr>
                <w:tab/>
                <w:delText>max_chroma_format_constraint_idc</w:delText>
              </w:r>
            </w:del>
          </w:p>
        </w:tc>
        <w:tc>
          <w:tcPr>
            <w:tcW w:w="1152" w:type="dxa"/>
          </w:tcPr>
          <w:p w14:paraId="032E8FFE" w14:textId="5B3EB35B" w:rsidR="005A008E" w:rsidRPr="00DE0F0E" w:rsidDel="003D7CFA" w:rsidRDefault="005A008E" w:rsidP="000A78D2">
            <w:pPr>
              <w:pStyle w:val="tablecell"/>
              <w:keepNext w:val="0"/>
              <w:keepLines w:val="0"/>
              <w:spacing w:before="20" w:after="40"/>
              <w:jc w:val="center"/>
              <w:rPr>
                <w:del w:id="789" w:author="JVET-M0101" w:date="2019-02-26T10:15:00Z"/>
                <w:noProof/>
                <w:lang w:val="en-CA"/>
              </w:rPr>
            </w:pPr>
            <w:del w:id="790" w:author="JVET-M0101" w:date="2019-02-26T10:15:00Z">
              <w:r w:rsidRPr="00DE0F0E" w:rsidDel="003D7CFA">
                <w:rPr>
                  <w:noProof/>
                  <w:lang w:val="en-CA"/>
                </w:rPr>
                <w:delText>u(2)</w:delText>
              </w:r>
            </w:del>
          </w:p>
        </w:tc>
      </w:tr>
      <w:tr w:rsidR="005A008E" w:rsidRPr="00DE0F0E" w:rsidDel="003D7CFA" w14:paraId="3365DF91" w14:textId="46538C25" w:rsidTr="000A78D2">
        <w:trPr>
          <w:cantSplit/>
          <w:jc w:val="center"/>
          <w:del w:id="791" w:author="JVET-M0101" w:date="2019-02-26T10:15:00Z"/>
        </w:trPr>
        <w:tc>
          <w:tcPr>
            <w:tcW w:w="7920" w:type="dxa"/>
          </w:tcPr>
          <w:p w14:paraId="1557794F" w14:textId="61DC2F15" w:rsidR="005A008E" w:rsidRPr="00DE0F0E" w:rsidDel="003D7CFA" w:rsidRDefault="005A008E" w:rsidP="000A78D2">
            <w:pPr>
              <w:pStyle w:val="tablesyntax"/>
              <w:keepNext w:val="0"/>
              <w:keepLines w:val="0"/>
              <w:spacing w:before="20" w:after="40"/>
              <w:rPr>
                <w:del w:id="792" w:author="JVET-M0101" w:date="2019-02-26T10:15:00Z"/>
                <w:b/>
                <w:noProof/>
                <w:lang w:val="en-CA"/>
              </w:rPr>
            </w:pPr>
            <w:del w:id="793" w:author="JVET-M0101" w:date="2019-02-26T10:15:00Z">
              <w:r w:rsidRPr="00DE0F0E" w:rsidDel="003D7CFA">
                <w:rPr>
                  <w:b/>
                  <w:noProof/>
                  <w:lang w:val="en-CA"/>
                </w:rPr>
                <w:tab/>
                <w:delText>frame_only_constraint_flag</w:delText>
              </w:r>
            </w:del>
          </w:p>
        </w:tc>
        <w:tc>
          <w:tcPr>
            <w:tcW w:w="1152" w:type="dxa"/>
          </w:tcPr>
          <w:p w14:paraId="57D577E8" w14:textId="570718E9" w:rsidR="005A008E" w:rsidRPr="00DE0F0E" w:rsidDel="003D7CFA" w:rsidRDefault="005A008E" w:rsidP="000A78D2">
            <w:pPr>
              <w:pStyle w:val="tablecell"/>
              <w:keepNext w:val="0"/>
              <w:keepLines w:val="0"/>
              <w:spacing w:before="20" w:after="40"/>
              <w:jc w:val="center"/>
              <w:rPr>
                <w:del w:id="794" w:author="JVET-M0101" w:date="2019-02-26T10:15:00Z"/>
                <w:noProof/>
                <w:lang w:val="en-CA"/>
              </w:rPr>
            </w:pPr>
            <w:del w:id="795" w:author="JVET-M0101" w:date="2019-02-26T10:15:00Z">
              <w:r w:rsidRPr="00DE0F0E" w:rsidDel="003D7CFA">
                <w:rPr>
                  <w:noProof/>
                  <w:lang w:val="en-CA"/>
                </w:rPr>
                <w:delText>u(1)</w:delText>
              </w:r>
            </w:del>
          </w:p>
        </w:tc>
      </w:tr>
      <w:tr w:rsidR="005A008E" w:rsidRPr="00DE0F0E" w:rsidDel="003D7CFA" w14:paraId="6CFAA2A4" w14:textId="7BD5E33F" w:rsidTr="000A78D2">
        <w:trPr>
          <w:cantSplit/>
          <w:jc w:val="center"/>
          <w:del w:id="796" w:author="JVET-M0101" w:date="2019-02-26T10:15:00Z"/>
        </w:trPr>
        <w:tc>
          <w:tcPr>
            <w:tcW w:w="7920" w:type="dxa"/>
          </w:tcPr>
          <w:p w14:paraId="663E80CF" w14:textId="0A910467" w:rsidR="005A008E" w:rsidRPr="00DE0F0E" w:rsidDel="003D7CFA" w:rsidRDefault="005A008E" w:rsidP="000A78D2">
            <w:pPr>
              <w:pStyle w:val="tablesyntax"/>
              <w:keepNext w:val="0"/>
              <w:keepLines w:val="0"/>
              <w:spacing w:before="20" w:after="40"/>
              <w:rPr>
                <w:del w:id="797" w:author="JVET-M0101" w:date="2019-02-26T10:15:00Z"/>
                <w:b/>
                <w:noProof/>
                <w:lang w:val="en-CA"/>
              </w:rPr>
            </w:pPr>
            <w:del w:id="798" w:author="JVET-M0101" w:date="2019-02-26T10:15:00Z">
              <w:r w:rsidRPr="00DE0F0E" w:rsidDel="003D7CFA">
                <w:rPr>
                  <w:b/>
                  <w:noProof/>
                  <w:lang w:val="en-CA"/>
                </w:rPr>
                <w:tab/>
                <w:delText>no_</w:delText>
              </w:r>
              <w:r w:rsidRPr="00DE0F0E" w:rsidDel="003D7CFA">
                <w:rPr>
                  <w:b/>
                  <w:bCs/>
                  <w:noProof/>
                  <w:lang w:val="en-CA"/>
                </w:rPr>
                <w:delText>qtbtt_dual_tree_intra</w:delText>
              </w:r>
              <w:r w:rsidRPr="00DE0F0E" w:rsidDel="003D7CFA">
                <w:rPr>
                  <w:b/>
                  <w:noProof/>
                  <w:lang w:val="en-CA"/>
                </w:rPr>
                <w:delText xml:space="preserve"> constraint_flag </w:delText>
              </w:r>
            </w:del>
          </w:p>
        </w:tc>
        <w:tc>
          <w:tcPr>
            <w:tcW w:w="1152" w:type="dxa"/>
          </w:tcPr>
          <w:p w14:paraId="06E07BD1" w14:textId="7862A80D" w:rsidR="005A008E" w:rsidRPr="00DE0F0E" w:rsidDel="003D7CFA" w:rsidRDefault="005A008E" w:rsidP="000A78D2">
            <w:pPr>
              <w:pStyle w:val="tablecell"/>
              <w:keepNext w:val="0"/>
              <w:keepLines w:val="0"/>
              <w:spacing w:before="20" w:after="40"/>
              <w:jc w:val="center"/>
              <w:rPr>
                <w:del w:id="799" w:author="JVET-M0101" w:date="2019-02-26T10:15:00Z"/>
                <w:noProof/>
                <w:lang w:val="en-CA"/>
              </w:rPr>
            </w:pPr>
            <w:del w:id="800" w:author="JVET-M0101" w:date="2019-02-26T10:15:00Z">
              <w:r w:rsidRPr="00DE0F0E" w:rsidDel="003D7CFA">
                <w:rPr>
                  <w:noProof/>
                  <w:lang w:val="en-CA"/>
                </w:rPr>
                <w:delText>u(1)</w:delText>
              </w:r>
            </w:del>
          </w:p>
        </w:tc>
      </w:tr>
      <w:tr w:rsidR="005A008E" w:rsidRPr="00DE0F0E" w:rsidDel="003D7CFA" w14:paraId="4B44D96D" w14:textId="36D193EB" w:rsidTr="000A78D2">
        <w:trPr>
          <w:cantSplit/>
          <w:jc w:val="center"/>
          <w:del w:id="801" w:author="JVET-M0101" w:date="2019-02-26T10:15:00Z"/>
        </w:trPr>
        <w:tc>
          <w:tcPr>
            <w:tcW w:w="7920" w:type="dxa"/>
          </w:tcPr>
          <w:p w14:paraId="663E63BD" w14:textId="577BD0B6" w:rsidR="005A008E" w:rsidRPr="00DE0F0E" w:rsidDel="003D7CFA" w:rsidRDefault="005A008E" w:rsidP="000A78D2">
            <w:pPr>
              <w:pStyle w:val="tablesyntax"/>
              <w:keepNext w:val="0"/>
              <w:keepLines w:val="0"/>
              <w:spacing w:before="20" w:after="40"/>
              <w:rPr>
                <w:del w:id="802" w:author="JVET-M0101" w:date="2019-02-26T10:15:00Z"/>
                <w:b/>
                <w:noProof/>
                <w:lang w:val="en-CA"/>
              </w:rPr>
            </w:pPr>
            <w:del w:id="803" w:author="JVET-M0101" w:date="2019-02-26T10:15:00Z">
              <w:r w:rsidRPr="00DE0F0E" w:rsidDel="003D7CFA">
                <w:rPr>
                  <w:b/>
                  <w:noProof/>
                  <w:lang w:val="en-CA"/>
                </w:rPr>
                <w:tab/>
                <w:delText>no_sao_constraint_flag</w:delText>
              </w:r>
            </w:del>
          </w:p>
        </w:tc>
        <w:tc>
          <w:tcPr>
            <w:tcW w:w="1152" w:type="dxa"/>
          </w:tcPr>
          <w:p w14:paraId="028534BD" w14:textId="4402B474" w:rsidR="005A008E" w:rsidRPr="00DE0F0E" w:rsidDel="003D7CFA" w:rsidRDefault="005A008E" w:rsidP="000A78D2">
            <w:pPr>
              <w:pStyle w:val="tablecell"/>
              <w:keepNext w:val="0"/>
              <w:keepLines w:val="0"/>
              <w:spacing w:before="20" w:after="40"/>
              <w:jc w:val="center"/>
              <w:rPr>
                <w:del w:id="804" w:author="JVET-M0101" w:date="2019-02-26T10:15:00Z"/>
                <w:noProof/>
                <w:lang w:val="en-CA"/>
              </w:rPr>
            </w:pPr>
            <w:del w:id="805" w:author="JVET-M0101" w:date="2019-02-26T10:15:00Z">
              <w:r w:rsidRPr="00DE0F0E" w:rsidDel="003D7CFA">
                <w:rPr>
                  <w:noProof/>
                  <w:lang w:val="en-CA"/>
                </w:rPr>
                <w:delText>u(1)</w:delText>
              </w:r>
            </w:del>
          </w:p>
        </w:tc>
      </w:tr>
      <w:tr w:rsidR="005A008E" w:rsidRPr="00DE0F0E" w:rsidDel="003D7CFA" w14:paraId="6842C15D" w14:textId="3A2402DC" w:rsidTr="000A78D2">
        <w:trPr>
          <w:cantSplit/>
          <w:jc w:val="center"/>
          <w:del w:id="806" w:author="JVET-M0101" w:date="2019-02-26T10:15:00Z"/>
        </w:trPr>
        <w:tc>
          <w:tcPr>
            <w:tcW w:w="7920" w:type="dxa"/>
          </w:tcPr>
          <w:p w14:paraId="2B560F3B" w14:textId="212466AE" w:rsidR="005A008E" w:rsidRPr="00DE0F0E" w:rsidDel="003D7CFA" w:rsidRDefault="005A008E" w:rsidP="000A78D2">
            <w:pPr>
              <w:pStyle w:val="tablesyntax"/>
              <w:keepNext w:val="0"/>
              <w:keepLines w:val="0"/>
              <w:spacing w:before="20" w:after="40"/>
              <w:rPr>
                <w:del w:id="807" w:author="JVET-M0101" w:date="2019-02-26T10:15:00Z"/>
                <w:b/>
                <w:noProof/>
                <w:lang w:val="en-CA"/>
              </w:rPr>
            </w:pPr>
            <w:del w:id="808" w:author="JVET-M0101" w:date="2019-02-26T10:15:00Z">
              <w:r w:rsidRPr="00DE0F0E" w:rsidDel="003D7CFA">
                <w:rPr>
                  <w:b/>
                  <w:noProof/>
                  <w:lang w:val="en-CA"/>
                </w:rPr>
                <w:tab/>
                <w:delText>no_alf_constraint_flag</w:delText>
              </w:r>
            </w:del>
          </w:p>
        </w:tc>
        <w:tc>
          <w:tcPr>
            <w:tcW w:w="1152" w:type="dxa"/>
          </w:tcPr>
          <w:p w14:paraId="1F9312BE" w14:textId="0C83DF8E" w:rsidR="005A008E" w:rsidRPr="00DE0F0E" w:rsidDel="003D7CFA" w:rsidRDefault="005A008E" w:rsidP="000A78D2">
            <w:pPr>
              <w:pStyle w:val="tablecell"/>
              <w:keepNext w:val="0"/>
              <w:keepLines w:val="0"/>
              <w:spacing w:before="20" w:after="40"/>
              <w:jc w:val="center"/>
              <w:rPr>
                <w:del w:id="809" w:author="JVET-M0101" w:date="2019-02-26T10:15:00Z"/>
                <w:noProof/>
                <w:lang w:val="en-CA"/>
              </w:rPr>
            </w:pPr>
            <w:del w:id="810" w:author="JVET-M0101" w:date="2019-02-26T10:15:00Z">
              <w:r w:rsidRPr="00DE0F0E" w:rsidDel="003D7CFA">
                <w:rPr>
                  <w:noProof/>
                  <w:lang w:val="en-CA"/>
                </w:rPr>
                <w:delText>u(1)</w:delText>
              </w:r>
            </w:del>
          </w:p>
        </w:tc>
      </w:tr>
      <w:tr w:rsidR="005A008E" w:rsidRPr="00DE0F0E" w:rsidDel="003D7CFA" w14:paraId="47C83980" w14:textId="11A1BEE5" w:rsidTr="000A78D2">
        <w:trPr>
          <w:cantSplit/>
          <w:jc w:val="center"/>
          <w:del w:id="811" w:author="JVET-M0101" w:date="2019-02-26T10:15:00Z"/>
        </w:trPr>
        <w:tc>
          <w:tcPr>
            <w:tcW w:w="7920" w:type="dxa"/>
          </w:tcPr>
          <w:p w14:paraId="6400EB6B" w14:textId="128E7536" w:rsidR="005A008E" w:rsidRPr="00DE0F0E" w:rsidDel="003D7CFA" w:rsidRDefault="005A008E" w:rsidP="000A78D2">
            <w:pPr>
              <w:pStyle w:val="tablesyntax"/>
              <w:keepNext w:val="0"/>
              <w:keepLines w:val="0"/>
              <w:spacing w:before="20" w:after="40"/>
              <w:rPr>
                <w:del w:id="812" w:author="JVET-M0101" w:date="2019-02-26T10:15:00Z"/>
                <w:b/>
                <w:noProof/>
                <w:lang w:val="en-CA"/>
              </w:rPr>
            </w:pPr>
            <w:del w:id="813" w:author="JVET-M0101" w:date="2019-02-26T10:15:00Z">
              <w:r w:rsidRPr="00DE0F0E" w:rsidDel="003D7CFA">
                <w:rPr>
                  <w:b/>
                  <w:noProof/>
                  <w:lang w:val="en-CA"/>
                </w:rPr>
                <w:tab/>
                <w:delText>no_pcm_constraint_flag</w:delText>
              </w:r>
            </w:del>
          </w:p>
        </w:tc>
        <w:tc>
          <w:tcPr>
            <w:tcW w:w="1152" w:type="dxa"/>
          </w:tcPr>
          <w:p w14:paraId="12545186" w14:textId="7E33506F" w:rsidR="005A008E" w:rsidRPr="00DE0F0E" w:rsidDel="003D7CFA" w:rsidRDefault="005A008E" w:rsidP="000A78D2">
            <w:pPr>
              <w:pStyle w:val="tablecell"/>
              <w:keepNext w:val="0"/>
              <w:keepLines w:val="0"/>
              <w:spacing w:before="20" w:after="40"/>
              <w:jc w:val="center"/>
              <w:rPr>
                <w:del w:id="814" w:author="JVET-M0101" w:date="2019-02-26T10:15:00Z"/>
                <w:noProof/>
                <w:lang w:val="en-CA"/>
              </w:rPr>
            </w:pPr>
            <w:del w:id="815" w:author="JVET-M0101" w:date="2019-02-26T10:15:00Z">
              <w:r w:rsidRPr="00DE0F0E" w:rsidDel="003D7CFA">
                <w:rPr>
                  <w:noProof/>
                  <w:lang w:val="en-CA"/>
                </w:rPr>
                <w:delText>u(1)</w:delText>
              </w:r>
            </w:del>
          </w:p>
        </w:tc>
      </w:tr>
      <w:tr w:rsidR="005A008E" w:rsidRPr="00DE0F0E" w:rsidDel="003D7CFA" w14:paraId="52446690" w14:textId="16362FE0" w:rsidTr="000A78D2">
        <w:trPr>
          <w:cantSplit/>
          <w:jc w:val="center"/>
          <w:del w:id="816" w:author="JVET-M0101" w:date="2019-02-26T10:15:00Z"/>
        </w:trPr>
        <w:tc>
          <w:tcPr>
            <w:tcW w:w="7920" w:type="dxa"/>
          </w:tcPr>
          <w:p w14:paraId="4D7A4581" w14:textId="77B2A3D4" w:rsidR="005A008E" w:rsidRPr="00DE0F0E" w:rsidDel="003D7CFA" w:rsidRDefault="005A008E" w:rsidP="000A78D2">
            <w:pPr>
              <w:pStyle w:val="tablesyntax"/>
              <w:keepNext w:val="0"/>
              <w:keepLines w:val="0"/>
              <w:spacing w:before="20" w:after="40"/>
              <w:rPr>
                <w:del w:id="817" w:author="JVET-M0101" w:date="2019-02-26T10:15:00Z"/>
                <w:b/>
                <w:noProof/>
                <w:lang w:val="en-CA"/>
              </w:rPr>
            </w:pPr>
            <w:del w:id="818" w:author="JVET-M0101" w:date="2019-02-26T10:15:00Z">
              <w:r w:rsidRPr="00DE0F0E" w:rsidDel="003D7CFA">
                <w:rPr>
                  <w:b/>
                  <w:noProof/>
                  <w:lang w:val="en-CA"/>
                </w:rPr>
                <w:tab/>
                <w:delText>no_temporal_mvp_constraint_flag</w:delText>
              </w:r>
            </w:del>
          </w:p>
        </w:tc>
        <w:tc>
          <w:tcPr>
            <w:tcW w:w="1152" w:type="dxa"/>
          </w:tcPr>
          <w:p w14:paraId="66C9440C" w14:textId="1B43E1B2" w:rsidR="005A008E" w:rsidRPr="00DE0F0E" w:rsidDel="003D7CFA" w:rsidRDefault="005A008E" w:rsidP="000A78D2">
            <w:pPr>
              <w:pStyle w:val="tablecell"/>
              <w:keepNext w:val="0"/>
              <w:keepLines w:val="0"/>
              <w:spacing w:before="20" w:after="40"/>
              <w:jc w:val="center"/>
              <w:rPr>
                <w:del w:id="819" w:author="JVET-M0101" w:date="2019-02-26T10:15:00Z"/>
                <w:noProof/>
                <w:lang w:val="en-CA"/>
              </w:rPr>
            </w:pPr>
            <w:del w:id="820" w:author="JVET-M0101" w:date="2019-02-26T10:15:00Z">
              <w:r w:rsidRPr="00DE0F0E" w:rsidDel="003D7CFA">
                <w:rPr>
                  <w:noProof/>
                  <w:lang w:val="en-CA"/>
                </w:rPr>
                <w:delText>u(1)</w:delText>
              </w:r>
            </w:del>
          </w:p>
        </w:tc>
      </w:tr>
      <w:tr w:rsidR="005A008E" w:rsidRPr="00DE0F0E" w:rsidDel="003D7CFA" w14:paraId="3433880E" w14:textId="79323FFE" w:rsidTr="000A78D2">
        <w:trPr>
          <w:cantSplit/>
          <w:jc w:val="center"/>
          <w:del w:id="821" w:author="JVET-M0101" w:date="2019-02-26T10:15:00Z"/>
        </w:trPr>
        <w:tc>
          <w:tcPr>
            <w:tcW w:w="7920" w:type="dxa"/>
          </w:tcPr>
          <w:p w14:paraId="251F72DD" w14:textId="37D75F6B" w:rsidR="005A008E" w:rsidRPr="00DE0F0E" w:rsidDel="003D7CFA" w:rsidRDefault="005A008E" w:rsidP="000A78D2">
            <w:pPr>
              <w:pStyle w:val="tablesyntax"/>
              <w:keepNext w:val="0"/>
              <w:keepLines w:val="0"/>
              <w:spacing w:before="20" w:after="40"/>
              <w:rPr>
                <w:del w:id="822" w:author="JVET-M0101" w:date="2019-02-26T10:15:00Z"/>
                <w:b/>
                <w:noProof/>
                <w:lang w:val="en-CA"/>
              </w:rPr>
            </w:pPr>
            <w:del w:id="823" w:author="JVET-M0101" w:date="2019-02-26T10:15:00Z">
              <w:r w:rsidRPr="00DE0F0E" w:rsidDel="003D7CFA">
                <w:rPr>
                  <w:b/>
                  <w:noProof/>
                  <w:lang w:val="en-CA"/>
                </w:rPr>
                <w:tab/>
                <w:delText xml:space="preserve">no_sbtmvp_constraint_flag </w:delText>
              </w:r>
            </w:del>
          </w:p>
        </w:tc>
        <w:tc>
          <w:tcPr>
            <w:tcW w:w="1152" w:type="dxa"/>
          </w:tcPr>
          <w:p w14:paraId="428645E0" w14:textId="5C746ACE" w:rsidR="005A008E" w:rsidRPr="00DE0F0E" w:rsidDel="003D7CFA" w:rsidRDefault="005A008E" w:rsidP="000A78D2">
            <w:pPr>
              <w:pStyle w:val="tablecell"/>
              <w:keepNext w:val="0"/>
              <w:keepLines w:val="0"/>
              <w:spacing w:before="20" w:after="40"/>
              <w:jc w:val="center"/>
              <w:rPr>
                <w:del w:id="824" w:author="JVET-M0101" w:date="2019-02-26T10:15:00Z"/>
                <w:noProof/>
                <w:lang w:val="en-CA"/>
              </w:rPr>
            </w:pPr>
            <w:del w:id="825" w:author="JVET-M0101" w:date="2019-02-26T10:15:00Z">
              <w:r w:rsidRPr="00DE0F0E" w:rsidDel="003D7CFA">
                <w:rPr>
                  <w:noProof/>
                  <w:lang w:val="en-CA"/>
                </w:rPr>
                <w:delText>u(1)</w:delText>
              </w:r>
            </w:del>
          </w:p>
        </w:tc>
      </w:tr>
      <w:tr w:rsidR="005A008E" w:rsidRPr="00DE0F0E" w:rsidDel="003D7CFA" w14:paraId="12A820B7" w14:textId="54C3A73F" w:rsidTr="000A78D2">
        <w:trPr>
          <w:cantSplit/>
          <w:jc w:val="center"/>
          <w:del w:id="826" w:author="JVET-M0101" w:date="2019-02-26T10:15:00Z"/>
        </w:trPr>
        <w:tc>
          <w:tcPr>
            <w:tcW w:w="7920" w:type="dxa"/>
          </w:tcPr>
          <w:p w14:paraId="37F74738" w14:textId="17CDE757" w:rsidR="005A008E" w:rsidRPr="00DE0F0E" w:rsidDel="003D7CFA" w:rsidRDefault="005A008E" w:rsidP="000A78D2">
            <w:pPr>
              <w:pStyle w:val="tablesyntax"/>
              <w:keepNext w:val="0"/>
              <w:keepLines w:val="0"/>
              <w:spacing w:before="20" w:after="40"/>
              <w:rPr>
                <w:del w:id="827" w:author="JVET-M0101" w:date="2019-02-26T10:15:00Z"/>
                <w:b/>
                <w:noProof/>
                <w:lang w:val="en-CA"/>
              </w:rPr>
            </w:pPr>
            <w:del w:id="828" w:author="JVET-M0101" w:date="2019-02-26T10:15:00Z">
              <w:r w:rsidRPr="00DE0F0E" w:rsidDel="003D7CFA">
                <w:rPr>
                  <w:b/>
                  <w:noProof/>
                  <w:lang w:val="en-CA"/>
                </w:rPr>
                <w:tab/>
                <w:delText>no_amvr_constraint_flag</w:delText>
              </w:r>
            </w:del>
          </w:p>
        </w:tc>
        <w:tc>
          <w:tcPr>
            <w:tcW w:w="1152" w:type="dxa"/>
          </w:tcPr>
          <w:p w14:paraId="247409C9" w14:textId="5130B604" w:rsidR="005A008E" w:rsidRPr="00DE0F0E" w:rsidDel="003D7CFA" w:rsidRDefault="005A008E" w:rsidP="000A78D2">
            <w:pPr>
              <w:pStyle w:val="tablecell"/>
              <w:keepNext w:val="0"/>
              <w:keepLines w:val="0"/>
              <w:spacing w:before="20" w:after="40"/>
              <w:jc w:val="center"/>
              <w:rPr>
                <w:del w:id="829" w:author="JVET-M0101" w:date="2019-02-26T10:15:00Z"/>
                <w:noProof/>
                <w:lang w:val="en-CA"/>
              </w:rPr>
            </w:pPr>
            <w:del w:id="830" w:author="JVET-M0101" w:date="2019-02-26T10:15:00Z">
              <w:r w:rsidRPr="00DE0F0E" w:rsidDel="003D7CFA">
                <w:rPr>
                  <w:noProof/>
                  <w:lang w:val="en-CA"/>
                </w:rPr>
                <w:delText>u(1)</w:delText>
              </w:r>
            </w:del>
          </w:p>
        </w:tc>
      </w:tr>
      <w:tr w:rsidR="005A008E" w:rsidRPr="00DE0F0E" w:rsidDel="003D7CFA" w14:paraId="7C0A47E1" w14:textId="52AA75A0" w:rsidTr="000A78D2">
        <w:trPr>
          <w:cantSplit/>
          <w:jc w:val="center"/>
          <w:del w:id="831" w:author="JVET-M0101" w:date="2019-02-26T10:15:00Z"/>
        </w:trPr>
        <w:tc>
          <w:tcPr>
            <w:tcW w:w="7920" w:type="dxa"/>
          </w:tcPr>
          <w:p w14:paraId="060D41E5" w14:textId="70F3F606" w:rsidR="005A008E" w:rsidRPr="00DE0F0E" w:rsidDel="003D7CFA" w:rsidRDefault="005A008E" w:rsidP="000A78D2">
            <w:pPr>
              <w:pStyle w:val="tablesyntax"/>
              <w:keepNext w:val="0"/>
              <w:keepLines w:val="0"/>
              <w:spacing w:before="20" w:after="40"/>
              <w:rPr>
                <w:del w:id="832" w:author="JVET-M0101" w:date="2019-02-26T10:15:00Z"/>
                <w:b/>
                <w:noProof/>
                <w:lang w:val="en-CA"/>
              </w:rPr>
            </w:pPr>
            <w:del w:id="833" w:author="JVET-M0101" w:date="2019-02-26T10:15:00Z">
              <w:r w:rsidRPr="00DE0F0E" w:rsidDel="003D7CFA">
                <w:rPr>
                  <w:b/>
                  <w:noProof/>
                  <w:lang w:val="en-CA"/>
                </w:rPr>
                <w:tab/>
                <w:delText>no_cclm_constraint_flag</w:delText>
              </w:r>
            </w:del>
          </w:p>
        </w:tc>
        <w:tc>
          <w:tcPr>
            <w:tcW w:w="1152" w:type="dxa"/>
          </w:tcPr>
          <w:p w14:paraId="45A59322" w14:textId="5A3231B9" w:rsidR="005A008E" w:rsidRPr="00DE0F0E" w:rsidDel="003D7CFA" w:rsidRDefault="005A008E" w:rsidP="000A78D2">
            <w:pPr>
              <w:pStyle w:val="tablecell"/>
              <w:keepNext w:val="0"/>
              <w:keepLines w:val="0"/>
              <w:spacing w:before="20" w:after="40"/>
              <w:jc w:val="center"/>
              <w:rPr>
                <w:del w:id="834" w:author="JVET-M0101" w:date="2019-02-26T10:15:00Z"/>
                <w:noProof/>
                <w:lang w:val="en-CA"/>
              </w:rPr>
            </w:pPr>
            <w:del w:id="835" w:author="JVET-M0101" w:date="2019-02-26T10:15:00Z">
              <w:r w:rsidRPr="00DE0F0E" w:rsidDel="003D7CFA">
                <w:rPr>
                  <w:noProof/>
                  <w:lang w:val="en-CA"/>
                </w:rPr>
                <w:delText>u(1)</w:delText>
              </w:r>
            </w:del>
          </w:p>
        </w:tc>
      </w:tr>
      <w:tr w:rsidR="005A008E" w:rsidRPr="00DE0F0E" w:rsidDel="003D7CFA" w14:paraId="4FD8836C" w14:textId="7E48B64D" w:rsidTr="000A78D2">
        <w:trPr>
          <w:cantSplit/>
          <w:jc w:val="center"/>
          <w:del w:id="836" w:author="JVET-M0101" w:date="2019-02-26T10:15:00Z"/>
        </w:trPr>
        <w:tc>
          <w:tcPr>
            <w:tcW w:w="7920" w:type="dxa"/>
          </w:tcPr>
          <w:p w14:paraId="5C44111A" w14:textId="706F58C8" w:rsidR="005A008E" w:rsidRPr="00DE0F0E" w:rsidDel="003D7CFA" w:rsidRDefault="005A008E" w:rsidP="000A78D2">
            <w:pPr>
              <w:pStyle w:val="tablesyntax"/>
              <w:keepNext w:val="0"/>
              <w:keepLines w:val="0"/>
              <w:spacing w:before="20" w:after="40"/>
              <w:rPr>
                <w:del w:id="837" w:author="JVET-M0101" w:date="2019-02-26T10:15:00Z"/>
                <w:b/>
                <w:noProof/>
                <w:lang w:val="en-CA"/>
              </w:rPr>
            </w:pPr>
            <w:del w:id="838" w:author="JVET-M0101" w:date="2019-02-26T10:15:00Z">
              <w:r w:rsidRPr="00DE0F0E" w:rsidDel="003D7CFA">
                <w:rPr>
                  <w:b/>
                  <w:noProof/>
                  <w:lang w:val="en-CA"/>
                </w:rPr>
                <w:tab/>
                <w:delText>no_affine_motion_constraint_flag</w:delText>
              </w:r>
            </w:del>
          </w:p>
        </w:tc>
        <w:tc>
          <w:tcPr>
            <w:tcW w:w="1152" w:type="dxa"/>
          </w:tcPr>
          <w:p w14:paraId="3A50FBCC" w14:textId="7AADF2CE" w:rsidR="005A008E" w:rsidRPr="00DE0F0E" w:rsidDel="003D7CFA" w:rsidRDefault="005A008E" w:rsidP="000A78D2">
            <w:pPr>
              <w:pStyle w:val="tablecell"/>
              <w:keepNext w:val="0"/>
              <w:keepLines w:val="0"/>
              <w:spacing w:before="20" w:after="40"/>
              <w:jc w:val="center"/>
              <w:rPr>
                <w:del w:id="839" w:author="JVET-M0101" w:date="2019-02-26T10:15:00Z"/>
                <w:noProof/>
                <w:lang w:val="en-CA"/>
              </w:rPr>
            </w:pPr>
            <w:del w:id="840" w:author="JVET-M0101" w:date="2019-02-26T10:15:00Z">
              <w:r w:rsidRPr="00DE0F0E" w:rsidDel="003D7CFA">
                <w:rPr>
                  <w:noProof/>
                  <w:lang w:val="en-CA"/>
                </w:rPr>
                <w:delText>u(1)</w:delText>
              </w:r>
            </w:del>
          </w:p>
        </w:tc>
      </w:tr>
      <w:tr w:rsidR="005A008E" w:rsidRPr="00DE0F0E" w:rsidDel="003D7CFA" w14:paraId="32CDF46E" w14:textId="3F3D3C39" w:rsidTr="000A78D2">
        <w:trPr>
          <w:cantSplit/>
          <w:jc w:val="center"/>
          <w:del w:id="841" w:author="JVET-M0101" w:date="2019-02-26T10:15:00Z"/>
        </w:trPr>
        <w:tc>
          <w:tcPr>
            <w:tcW w:w="7920" w:type="dxa"/>
          </w:tcPr>
          <w:p w14:paraId="6ED42E10" w14:textId="0BA9EFDE" w:rsidR="005A008E" w:rsidRPr="00DE0F0E" w:rsidDel="003D7CFA" w:rsidRDefault="005A008E" w:rsidP="000A78D2">
            <w:pPr>
              <w:pStyle w:val="tablesyntax"/>
              <w:keepNext w:val="0"/>
              <w:keepLines w:val="0"/>
              <w:spacing w:before="20" w:after="40"/>
              <w:rPr>
                <w:del w:id="842" w:author="JVET-M0101" w:date="2019-02-26T10:15:00Z"/>
                <w:b/>
                <w:noProof/>
                <w:lang w:val="en-CA"/>
              </w:rPr>
            </w:pPr>
            <w:del w:id="843" w:author="JVET-M0101" w:date="2019-02-26T10:15:00Z">
              <w:r w:rsidRPr="00DE0F0E" w:rsidDel="003D7CFA">
                <w:rPr>
                  <w:b/>
                  <w:noProof/>
                  <w:lang w:val="en-CA"/>
                </w:rPr>
                <w:tab/>
                <w:delText>no_</w:delText>
              </w:r>
              <w:r w:rsidRPr="00DE0F0E" w:rsidDel="003D7CFA">
                <w:rPr>
                  <w:b/>
                  <w:bCs/>
                  <w:noProof/>
                  <w:lang w:val="en-CA"/>
                </w:rPr>
                <w:delText>ladf_constraint_flag</w:delText>
              </w:r>
            </w:del>
          </w:p>
        </w:tc>
        <w:tc>
          <w:tcPr>
            <w:tcW w:w="1152" w:type="dxa"/>
          </w:tcPr>
          <w:p w14:paraId="5CF80B14" w14:textId="1163DDB6" w:rsidR="005A008E" w:rsidRPr="00DE0F0E" w:rsidDel="003D7CFA" w:rsidRDefault="005A008E" w:rsidP="000A78D2">
            <w:pPr>
              <w:pStyle w:val="tablecell"/>
              <w:keepNext w:val="0"/>
              <w:keepLines w:val="0"/>
              <w:spacing w:before="20" w:after="40"/>
              <w:jc w:val="center"/>
              <w:rPr>
                <w:del w:id="844" w:author="JVET-M0101" w:date="2019-02-26T10:15:00Z"/>
                <w:noProof/>
                <w:lang w:val="en-CA"/>
              </w:rPr>
            </w:pPr>
            <w:del w:id="845" w:author="JVET-M0101" w:date="2019-02-26T10:15:00Z">
              <w:r w:rsidRPr="00DE0F0E" w:rsidDel="003D7CFA">
                <w:rPr>
                  <w:noProof/>
                  <w:lang w:val="en-CA"/>
                </w:rPr>
                <w:delText>u(1)</w:delText>
              </w:r>
            </w:del>
          </w:p>
        </w:tc>
      </w:tr>
      <w:tr w:rsidR="005A008E" w:rsidRPr="00DE0F0E" w:rsidDel="003D7CFA" w14:paraId="25B309CC" w14:textId="5957A755" w:rsidTr="000A78D2">
        <w:trPr>
          <w:cantSplit/>
          <w:jc w:val="center"/>
          <w:del w:id="846" w:author="JVET-M0101" w:date="2019-02-26T10:15:00Z"/>
        </w:trPr>
        <w:tc>
          <w:tcPr>
            <w:tcW w:w="7920" w:type="dxa"/>
          </w:tcPr>
          <w:p w14:paraId="47F573D6" w14:textId="2B3C3DE3" w:rsidR="005A008E" w:rsidRPr="00DE0F0E" w:rsidDel="003D7CFA" w:rsidRDefault="005A008E" w:rsidP="000A78D2">
            <w:pPr>
              <w:pStyle w:val="tablesyntax"/>
              <w:keepNext w:val="0"/>
              <w:keepLines w:val="0"/>
              <w:spacing w:before="20" w:after="40"/>
              <w:rPr>
                <w:del w:id="847" w:author="JVET-M0101" w:date="2019-02-26T10:15:00Z"/>
                <w:b/>
                <w:noProof/>
                <w:lang w:val="en-CA"/>
              </w:rPr>
            </w:pPr>
            <w:del w:id="848" w:author="JVET-M0101" w:date="2019-02-26T10:15:00Z">
              <w:r w:rsidRPr="00DE0F0E" w:rsidDel="003D7CFA">
                <w:rPr>
                  <w:b/>
                  <w:noProof/>
                  <w:lang w:val="en-CA"/>
                </w:rPr>
                <w:tab/>
                <w:delText>no_dep_quant_constraint_flag</w:delText>
              </w:r>
            </w:del>
          </w:p>
        </w:tc>
        <w:tc>
          <w:tcPr>
            <w:tcW w:w="1152" w:type="dxa"/>
          </w:tcPr>
          <w:p w14:paraId="2E69A386" w14:textId="411EE583" w:rsidR="005A008E" w:rsidRPr="00DE0F0E" w:rsidDel="003D7CFA" w:rsidRDefault="005A008E" w:rsidP="000A78D2">
            <w:pPr>
              <w:pStyle w:val="tablecell"/>
              <w:keepNext w:val="0"/>
              <w:keepLines w:val="0"/>
              <w:spacing w:before="20" w:after="40"/>
              <w:jc w:val="center"/>
              <w:rPr>
                <w:del w:id="849" w:author="JVET-M0101" w:date="2019-02-26T10:15:00Z"/>
                <w:noProof/>
                <w:lang w:val="en-CA"/>
              </w:rPr>
            </w:pPr>
            <w:del w:id="850" w:author="JVET-M0101" w:date="2019-02-26T10:15:00Z">
              <w:r w:rsidRPr="00DE0F0E" w:rsidDel="003D7CFA">
                <w:rPr>
                  <w:noProof/>
                  <w:lang w:val="en-CA"/>
                </w:rPr>
                <w:delText>u(1)</w:delText>
              </w:r>
            </w:del>
          </w:p>
        </w:tc>
      </w:tr>
      <w:tr w:rsidR="005A008E" w:rsidRPr="00DE0F0E" w:rsidDel="003D7CFA" w14:paraId="6C4FF42C" w14:textId="294F216A" w:rsidTr="000A78D2">
        <w:trPr>
          <w:cantSplit/>
          <w:jc w:val="center"/>
          <w:del w:id="851" w:author="JVET-M0101" w:date="2019-02-26T10:15:00Z"/>
        </w:trPr>
        <w:tc>
          <w:tcPr>
            <w:tcW w:w="7920" w:type="dxa"/>
          </w:tcPr>
          <w:p w14:paraId="608BA0D6" w14:textId="375604AD" w:rsidR="005A008E" w:rsidRPr="00DE0F0E" w:rsidDel="003D7CFA" w:rsidRDefault="005A008E" w:rsidP="000A78D2">
            <w:pPr>
              <w:pStyle w:val="tablesyntax"/>
              <w:keepNext w:val="0"/>
              <w:keepLines w:val="0"/>
              <w:spacing w:before="20" w:after="40"/>
              <w:rPr>
                <w:del w:id="852" w:author="JVET-M0101" w:date="2019-02-26T10:15:00Z"/>
                <w:b/>
                <w:noProof/>
                <w:lang w:val="en-CA"/>
              </w:rPr>
            </w:pPr>
            <w:del w:id="853" w:author="JVET-M0101" w:date="2019-02-26T10:15:00Z">
              <w:r w:rsidRPr="00DE0F0E" w:rsidDel="003D7CFA">
                <w:rPr>
                  <w:b/>
                  <w:noProof/>
                  <w:lang w:val="en-CA"/>
                </w:rPr>
                <w:tab/>
                <w:delText>no_sign_data_hiding_constraint_flag</w:delText>
              </w:r>
            </w:del>
          </w:p>
        </w:tc>
        <w:tc>
          <w:tcPr>
            <w:tcW w:w="1152" w:type="dxa"/>
          </w:tcPr>
          <w:p w14:paraId="67A627C1" w14:textId="79FE3BF5" w:rsidR="005A008E" w:rsidRPr="00DE0F0E" w:rsidDel="003D7CFA" w:rsidRDefault="005A008E" w:rsidP="000A78D2">
            <w:pPr>
              <w:pStyle w:val="tablecell"/>
              <w:keepNext w:val="0"/>
              <w:keepLines w:val="0"/>
              <w:spacing w:before="20" w:after="40"/>
              <w:jc w:val="center"/>
              <w:rPr>
                <w:del w:id="854" w:author="JVET-M0101" w:date="2019-02-26T10:15:00Z"/>
                <w:noProof/>
                <w:lang w:val="en-CA"/>
              </w:rPr>
            </w:pPr>
            <w:del w:id="855" w:author="JVET-M0101" w:date="2019-02-26T10:15:00Z">
              <w:r w:rsidRPr="00DE0F0E" w:rsidDel="003D7CFA">
                <w:rPr>
                  <w:noProof/>
                  <w:lang w:val="en-CA"/>
                </w:rPr>
                <w:delText>u(1)</w:delText>
              </w:r>
            </w:del>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ins w:id="856" w:author="JVET-M0128" w:date="2019-02-26T07:51:00Z"/>
        </w:trPr>
        <w:tc>
          <w:tcPr>
            <w:tcW w:w="7920" w:type="dxa"/>
          </w:tcPr>
          <w:p w14:paraId="3D2D4825" w14:textId="77777777" w:rsidR="008770AA" w:rsidRPr="009E05BE" w:rsidRDefault="008770AA" w:rsidP="008770AA">
            <w:pPr>
              <w:pStyle w:val="tablesyntax"/>
              <w:keepNext w:val="0"/>
              <w:keepLines w:val="0"/>
              <w:spacing w:before="20" w:after="40"/>
              <w:rPr>
                <w:ins w:id="857" w:author="JVET-M0128" w:date="2019-02-26T07:51:00Z"/>
                <w:b/>
                <w:noProof/>
              </w:rPr>
            </w:pPr>
            <w:ins w:id="858" w:author="JVET-M0128" w:date="2019-02-26T07:51:00Z">
              <w:r>
                <w:rPr>
                  <w:b/>
                  <w:noProof/>
                </w:rPr>
                <w:tab/>
              </w:r>
              <w:r w:rsidRPr="009E05BE">
                <w:rPr>
                  <w:b/>
                  <w:noProof/>
                </w:rPr>
                <w:t>sps_max_dec_pic_buffering_minus1</w:t>
              </w:r>
            </w:ins>
          </w:p>
        </w:tc>
        <w:tc>
          <w:tcPr>
            <w:tcW w:w="1152" w:type="dxa"/>
          </w:tcPr>
          <w:p w14:paraId="0D359261" w14:textId="77777777" w:rsidR="008770AA" w:rsidRPr="009E05BE" w:rsidRDefault="008770AA" w:rsidP="008770AA">
            <w:pPr>
              <w:pStyle w:val="tablecell"/>
              <w:keepNext w:val="0"/>
              <w:keepLines w:val="0"/>
              <w:spacing w:before="20" w:after="40"/>
              <w:jc w:val="center"/>
              <w:rPr>
                <w:ins w:id="859" w:author="JVET-M0128" w:date="2019-02-26T07:51:00Z"/>
                <w:noProof/>
              </w:rPr>
            </w:pPr>
            <w:ins w:id="860" w:author="JVET-M0128" w:date="2019-02-26T07:51:00Z">
              <w:r>
                <w:rPr>
                  <w:noProof/>
                </w:rPr>
                <w:t>ue(v)</w:t>
              </w:r>
            </w:ins>
          </w:p>
        </w:tc>
      </w:tr>
      <w:tr w:rsidR="008770AA" w:rsidRPr="009E05BE" w14:paraId="449DD392" w14:textId="77777777" w:rsidTr="008770AA">
        <w:trPr>
          <w:cantSplit/>
          <w:jc w:val="center"/>
          <w:ins w:id="861" w:author="JVET-M0128" w:date="2019-02-26T07:51:00Z"/>
        </w:trPr>
        <w:tc>
          <w:tcPr>
            <w:tcW w:w="7920" w:type="dxa"/>
          </w:tcPr>
          <w:p w14:paraId="599AC2F8" w14:textId="77777777" w:rsidR="008770AA" w:rsidRPr="009E05BE" w:rsidRDefault="008770AA" w:rsidP="008770AA">
            <w:pPr>
              <w:pStyle w:val="tablesyntax"/>
              <w:keepNext w:val="0"/>
              <w:keepLines w:val="0"/>
              <w:spacing w:before="20" w:after="40"/>
              <w:rPr>
                <w:ins w:id="862" w:author="JVET-M0128" w:date="2019-02-26T07:51:00Z"/>
                <w:b/>
                <w:bCs/>
                <w:noProof/>
              </w:rPr>
            </w:pPr>
            <w:ins w:id="863" w:author="JVET-M0128" w:date="2019-02-26T07:51:00Z">
              <w:r w:rsidRPr="009E05BE">
                <w:rPr>
                  <w:noProof/>
                  <w:lang w:eastAsia="ko-KR"/>
                </w:rPr>
                <w:tab/>
              </w:r>
              <w:r w:rsidRPr="009E05BE">
                <w:rPr>
                  <w:b/>
                  <w:noProof/>
                </w:rPr>
                <w:t>long_term_ref_pics_flag</w:t>
              </w:r>
            </w:ins>
          </w:p>
        </w:tc>
        <w:tc>
          <w:tcPr>
            <w:tcW w:w="1152" w:type="dxa"/>
          </w:tcPr>
          <w:p w14:paraId="21368BCC" w14:textId="77777777" w:rsidR="008770AA" w:rsidRPr="009E05BE" w:rsidRDefault="008770AA" w:rsidP="008770AA">
            <w:pPr>
              <w:pStyle w:val="tablecell"/>
              <w:keepNext w:val="0"/>
              <w:keepLines w:val="0"/>
              <w:spacing w:before="20" w:after="40"/>
              <w:jc w:val="center"/>
              <w:rPr>
                <w:ins w:id="864" w:author="JVET-M0128" w:date="2019-02-26T07:51:00Z"/>
                <w:noProof/>
              </w:rPr>
            </w:pPr>
            <w:ins w:id="865" w:author="JVET-M0128" w:date="2019-02-26T07:51:00Z">
              <w:r w:rsidRPr="009E05BE">
                <w:rPr>
                  <w:noProof/>
                  <w:lang w:eastAsia="ko-KR"/>
                </w:rPr>
                <w:t>u(1)</w:t>
              </w:r>
            </w:ins>
          </w:p>
        </w:tc>
      </w:tr>
      <w:tr w:rsidR="008770AA" w:rsidRPr="005144B4" w14:paraId="1217EB29" w14:textId="77777777" w:rsidTr="008770AA">
        <w:trPr>
          <w:cantSplit/>
          <w:jc w:val="center"/>
          <w:ins w:id="866" w:author="JVET-M0128" w:date="2019-02-26T07:51:00Z"/>
        </w:trPr>
        <w:tc>
          <w:tcPr>
            <w:tcW w:w="7920" w:type="dxa"/>
          </w:tcPr>
          <w:p w14:paraId="75CA664C" w14:textId="77777777" w:rsidR="008770AA" w:rsidRPr="005144B4" w:rsidRDefault="008770AA" w:rsidP="008770AA">
            <w:pPr>
              <w:pStyle w:val="tablesyntax"/>
              <w:keepNext w:val="0"/>
              <w:keepLines w:val="0"/>
              <w:spacing w:before="20" w:after="40"/>
              <w:rPr>
                <w:ins w:id="867" w:author="JVET-M0128" w:date="2019-02-26T07:51:00Z"/>
                <w:bCs/>
                <w:noProof/>
              </w:rPr>
            </w:pPr>
            <w:ins w:id="868" w:author="JVET-M0128" w:date="2019-02-26T07:51:00Z">
              <w:r w:rsidRPr="005144B4">
                <w:rPr>
                  <w:b/>
                  <w:bCs/>
                  <w:noProof/>
                </w:rPr>
                <w:tab/>
              </w:r>
              <w:r w:rsidRPr="005144B4">
                <w:rPr>
                  <w:b/>
                </w:rPr>
                <w:t>rpl1_</w:t>
              </w:r>
              <w:r>
                <w:rPr>
                  <w:b/>
                </w:rPr>
                <w:t>same_as</w:t>
              </w:r>
              <w:r w:rsidRPr="005144B4">
                <w:rPr>
                  <w:b/>
                </w:rPr>
                <w:t>_rpl0_flag</w:t>
              </w:r>
            </w:ins>
          </w:p>
        </w:tc>
        <w:tc>
          <w:tcPr>
            <w:tcW w:w="1152" w:type="dxa"/>
          </w:tcPr>
          <w:p w14:paraId="70C35EC7" w14:textId="77777777" w:rsidR="008770AA" w:rsidRPr="005144B4" w:rsidRDefault="008770AA" w:rsidP="008770AA">
            <w:pPr>
              <w:pStyle w:val="tablecell"/>
              <w:keepNext w:val="0"/>
              <w:keepLines w:val="0"/>
              <w:spacing w:before="20" w:after="40"/>
              <w:jc w:val="center"/>
              <w:rPr>
                <w:ins w:id="869" w:author="JVET-M0128" w:date="2019-02-26T07:51:00Z"/>
                <w:noProof/>
              </w:rPr>
            </w:pPr>
            <w:ins w:id="870" w:author="JVET-M0128" w:date="2019-02-26T07:51:00Z">
              <w:r w:rsidRPr="005144B4">
                <w:rPr>
                  <w:noProof/>
                </w:rPr>
                <w:t>u(1)</w:t>
              </w:r>
            </w:ins>
          </w:p>
        </w:tc>
      </w:tr>
      <w:tr w:rsidR="008770AA" w:rsidRPr="009E05BE" w14:paraId="52ABF3E1" w14:textId="77777777" w:rsidTr="008770AA">
        <w:trPr>
          <w:cantSplit/>
          <w:jc w:val="center"/>
          <w:ins w:id="871" w:author="JVET-M0128" w:date="2019-02-26T07:51:00Z"/>
        </w:trPr>
        <w:tc>
          <w:tcPr>
            <w:tcW w:w="7920" w:type="dxa"/>
          </w:tcPr>
          <w:p w14:paraId="3AA548E7" w14:textId="77777777" w:rsidR="008770AA" w:rsidRPr="00000E43" w:rsidRDefault="008770AA" w:rsidP="008770AA">
            <w:pPr>
              <w:pStyle w:val="tablesyntax"/>
              <w:keepNext w:val="0"/>
              <w:keepLines w:val="0"/>
              <w:spacing w:before="20" w:after="40"/>
              <w:rPr>
                <w:ins w:id="872" w:author="JVET-M0128" w:date="2019-02-26T07:51:00Z"/>
                <w:bCs/>
                <w:noProof/>
              </w:rPr>
            </w:pPr>
            <w:ins w:id="873" w:author="JVET-M0128" w:date="2019-02-26T07:51:00Z">
              <w:r w:rsidRPr="00977708">
                <w:rPr>
                  <w:bCs/>
                  <w:noProof/>
                </w:rPr>
                <w:tab/>
                <w:t>for(</w:t>
              </w:r>
              <w:r>
                <w:rPr>
                  <w:bCs/>
                  <w:noProof/>
                </w:rPr>
                <w:t xml:space="preserve"> i = 0; i &lt; !rpl1_same_as_rpl0_flag ? 2 : 1; i++ </w:t>
              </w:r>
              <w:r w:rsidRPr="00977708">
                <w:rPr>
                  <w:bCs/>
                  <w:noProof/>
                </w:rPr>
                <w:t>)</w:t>
              </w:r>
              <w:r>
                <w:rPr>
                  <w:bCs/>
                  <w:noProof/>
                </w:rPr>
                <w:t xml:space="preserve"> {</w:t>
              </w:r>
            </w:ins>
          </w:p>
        </w:tc>
        <w:tc>
          <w:tcPr>
            <w:tcW w:w="1152" w:type="dxa"/>
          </w:tcPr>
          <w:p w14:paraId="71EAAAEB" w14:textId="77777777" w:rsidR="008770AA" w:rsidRPr="009E05BE" w:rsidRDefault="008770AA" w:rsidP="008770AA">
            <w:pPr>
              <w:pStyle w:val="tablecell"/>
              <w:keepNext w:val="0"/>
              <w:keepLines w:val="0"/>
              <w:spacing w:before="20" w:after="40"/>
              <w:jc w:val="center"/>
              <w:rPr>
                <w:ins w:id="874" w:author="JVET-M0128" w:date="2019-02-26T07:51:00Z"/>
                <w:noProof/>
              </w:rPr>
            </w:pPr>
          </w:p>
        </w:tc>
      </w:tr>
      <w:tr w:rsidR="008770AA" w:rsidRPr="009E05BE" w14:paraId="5A4B8DF3" w14:textId="77777777" w:rsidTr="008770AA">
        <w:trPr>
          <w:cantSplit/>
          <w:jc w:val="center"/>
          <w:ins w:id="875" w:author="JVET-M0128" w:date="2019-02-26T07:51:00Z"/>
        </w:trPr>
        <w:tc>
          <w:tcPr>
            <w:tcW w:w="7920" w:type="dxa"/>
          </w:tcPr>
          <w:p w14:paraId="29B7D7FB" w14:textId="77777777" w:rsidR="008770AA" w:rsidRPr="009E05BE" w:rsidRDefault="008770AA" w:rsidP="008770AA">
            <w:pPr>
              <w:pStyle w:val="tablesyntax"/>
              <w:keepNext w:val="0"/>
              <w:keepLines w:val="0"/>
              <w:spacing w:before="20" w:after="40"/>
              <w:rPr>
                <w:ins w:id="876" w:author="JVET-M0128" w:date="2019-02-26T07:51:00Z"/>
                <w:b/>
                <w:bCs/>
                <w:noProof/>
              </w:rPr>
            </w:pPr>
            <w:ins w:id="877" w:author="JVET-M0128" w:date="2019-02-26T07:51:00Z">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ins>
          </w:p>
        </w:tc>
        <w:tc>
          <w:tcPr>
            <w:tcW w:w="1152" w:type="dxa"/>
          </w:tcPr>
          <w:p w14:paraId="0CE5787A" w14:textId="77777777" w:rsidR="008770AA" w:rsidRPr="009E05BE" w:rsidRDefault="008770AA" w:rsidP="008770AA">
            <w:pPr>
              <w:pStyle w:val="tablecell"/>
              <w:keepNext w:val="0"/>
              <w:keepLines w:val="0"/>
              <w:spacing w:before="20" w:after="40"/>
              <w:jc w:val="center"/>
              <w:rPr>
                <w:ins w:id="878" w:author="JVET-M0128" w:date="2019-02-26T07:51:00Z"/>
                <w:noProof/>
              </w:rPr>
            </w:pPr>
            <w:ins w:id="879" w:author="JVET-M0128" w:date="2019-02-26T07:51:00Z">
              <w:r w:rsidRPr="009E05BE">
                <w:rPr>
                  <w:noProof/>
                </w:rPr>
                <w:t>ue(v)</w:t>
              </w:r>
            </w:ins>
          </w:p>
        </w:tc>
      </w:tr>
      <w:tr w:rsidR="008770AA" w:rsidRPr="009E05BE" w14:paraId="05020EC6" w14:textId="77777777" w:rsidTr="008770AA">
        <w:trPr>
          <w:cantSplit/>
          <w:jc w:val="center"/>
          <w:ins w:id="880" w:author="JVET-M0128" w:date="2019-02-26T07:51:00Z"/>
        </w:trPr>
        <w:tc>
          <w:tcPr>
            <w:tcW w:w="7920" w:type="dxa"/>
          </w:tcPr>
          <w:p w14:paraId="1F9194DF" w14:textId="77777777" w:rsidR="008770AA" w:rsidRPr="009E05BE" w:rsidRDefault="008770AA" w:rsidP="008770AA">
            <w:pPr>
              <w:pStyle w:val="tablesyntax"/>
              <w:keepNext w:val="0"/>
              <w:keepLines w:val="0"/>
              <w:spacing w:before="20" w:after="40"/>
              <w:rPr>
                <w:ins w:id="881" w:author="JVET-M0128" w:date="2019-02-26T07:51:00Z"/>
                <w:b/>
                <w:bCs/>
                <w:noProof/>
              </w:rPr>
            </w:pPr>
            <w:ins w:id="882" w:author="JVET-M0128" w:date="2019-02-26T07:51:00Z">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ins>
          </w:p>
        </w:tc>
        <w:tc>
          <w:tcPr>
            <w:tcW w:w="1152" w:type="dxa"/>
          </w:tcPr>
          <w:p w14:paraId="2F08F093" w14:textId="77777777" w:rsidR="008770AA" w:rsidRPr="009E05BE" w:rsidRDefault="008770AA" w:rsidP="008770AA">
            <w:pPr>
              <w:pStyle w:val="tablecell"/>
              <w:keepNext w:val="0"/>
              <w:keepLines w:val="0"/>
              <w:spacing w:before="20" w:after="40"/>
              <w:jc w:val="center"/>
              <w:rPr>
                <w:ins w:id="883" w:author="JVET-M0128" w:date="2019-02-26T07:51:00Z"/>
                <w:noProof/>
              </w:rPr>
            </w:pPr>
          </w:p>
        </w:tc>
      </w:tr>
      <w:tr w:rsidR="008770AA" w:rsidRPr="009E05BE" w14:paraId="3DF3AB1F" w14:textId="77777777" w:rsidTr="008770AA">
        <w:trPr>
          <w:cantSplit/>
          <w:jc w:val="center"/>
          <w:ins w:id="884" w:author="JVET-M0128" w:date="2019-02-26T07:51:00Z"/>
        </w:trPr>
        <w:tc>
          <w:tcPr>
            <w:tcW w:w="7920" w:type="dxa"/>
          </w:tcPr>
          <w:p w14:paraId="3AFD6D77" w14:textId="77777777" w:rsidR="008770AA" w:rsidRPr="009E05BE" w:rsidRDefault="008770AA" w:rsidP="008770AA">
            <w:pPr>
              <w:pStyle w:val="tablesyntax"/>
              <w:keepNext w:val="0"/>
              <w:keepLines w:val="0"/>
              <w:spacing w:before="20" w:after="40"/>
              <w:rPr>
                <w:ins w:id="885" w:author="JVET-M0128" w:date="2019-02-26T07:51:00Z"/>
                <w:b/>
                <w:bCs/>
                <w:noProof/>
              </w:rPr>
            </w:pPr>
            <w:ins w:id="886" w:author="JVET-M0128" w:date="2019-02-26T07:51:00Z">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ins>
          </w:p>
        </w:tc>
        <w:tc>
          <w:tcPr>
            <w:tcW w:w="1152" w:type="dxa"/>
          </w:tcPr>
          <w:p w14:paraId="275D362A" w14:textId="77777777" w:rsidR="008770AA" w:rsidRPr="009E05BE" w:rsidRDefault="008770AA" w:rsidP="008770AA">
            <w:pPr>
              <w:pStyle w:val="tablecell"/>
              <w:keepNext w:val="0"/>
              <w:keepLines w:val="0"/>
              <w:spacing w:before="20" w:after="40"/>
              <w:jc w:val="center"/>
              <w:rPr>
                <w:ins w:id="887" w:author="JVET-M0128" w:date="2019-02-26T07:51:00Z"/>
                <w:noProof/>
              </w:rPr>
            </w:pPr>
          </w:p>
        </w:tc>
      </w:tr>
      <w:tr w:rsidR="008770AA" w:rsidRPr="009E05BE" w14:paraId="56925234" w14:textId="77777777" w:rsidTr="008770AA">
        <w:trPr>
          <w:cantSplit/>
          <w:jc w:val="center"/>
          <w:ins w:id="888" w:author="JVET-M0128" w:date="2019-02-26T07:51:00Z"/>
        </w:trPr>
        <w:tc>
          <w:tcPr>
            <w:tcW w:w="7920" w:type="dxa"/>
          </w:tcPr>
          <w:p w14:paraId="47F89123" w14:textId="77777777" w:rsidR="008770AA" w:rsidRPr="00BD0423" w:rsidRDefault="008770AA" w:rsidP="008770AA">
            <w:pPr>
              <w:pStyle w:val="tablesyntax"/>
              <w:keepNext w:val="0"/>
              <w:keepLines w:val="0"/>
              <w:spacing w:before="20" w:after="40"/>
              <w:rPr>
                <w:ins w:id="889" w:author="JVET-M0128" w:date="2019-02-26T07:51:00Z"/>
                <w:noProof/>
              </w:rPr>
            </w:pPr>
            <w:ins w:id="890" w:author="JVET-M0128" w:date="2019-02-26T07:51:00Z">
              <w:r w:rsidRPr="00BD0423">
                <w:rPr>
                  <w:noProof/>
                </w:rPr>
                <w:lastRenderedPageBreak/>
                <w:tab/>
                <w:t>}</w:t>
              </w:r>
            </w:ins>
          </w:p>
        </w:tc>
        <w:tc>
          <w:tcPr>
            <w:tcW w:w="1152" w:type="dxa"/>
          </w:tcPr>
          <w:p w14:paraId="25E4D37E" w14:textId="77777777" w:rsidR="008770AA" w:rsidRPr="009E05BE" w:rsidRDefault="008770AA" w:rsidP="008770AA">
            <w:pPr>
              <w:pStyle w:val="tablecell"/>
              <w:keepNext w:val="0"/>
              <w:keepLines w:val="0"/>
              <w:spacing w:before="20" w:after="40"/>
              <w:jc w:val="center"/>
              <w:rPr>
                <w:ins w:id="891" w:author="JVET-M0128" w:date="2019-02-26T07:51:00Z"/>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5194CF35" w:rsidR="00E57A29" w:rsidRPr="00DE0F0E" w:rsidRDefault="00E57A29" w:rsidP="0050052E">
            <w:pPr>
              <w:pStyle w:val="tablecell"/>
              <w:keepNext w:val="0"/>
              <w:keepLines w:val="0"/>
              <w:spacing w:before="20" w:after="40"/>
              <w:jc w:val="center"/>
              <w:rPr>
                <w:noProof/>
                <w:lang w:val="en-CA"/>
              </w:rPr>
            </w:pPr>
            <w:r w:rsidRPr="00DE0F0E">
              <w:rPr>
                <w:noProof/>
                <w:lang w:val="en-CA"/>
              </w:rPr>
              <w:t>ue(v)</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68BEE993"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ins w:id="892" w:author="JVET-M0415" w:date="2019-02-26T10:50:00Z">
              <w:r w:rsidR="00022E14">
                <w:rPr>
                  <w:b/>
                  <w:noProof/>
                  <w:lang w:val="en-CA" w:eastAsia="ko-KR"/>
                </w:rPr>
                <w:t>_minus1</w:t>
              </w:r>
            </w:ins>
            <w:del w:id="893" w:author="JVET-M0415" w:date="2019-02-26T10:50:00Z">
              <w:r w:rsidRPr="00DE0F0E" w:rsidDel="00022E14">
                <w:rPr>
                  <w:b/>
                  <w:noProof/>
                  <w:lang w:val="en-CA" w:eastAsia="ko-KR"/>
                </w:rPr>
                <w:delText xml:space="preserve"> </w:delText>
              </w:r>
            </w:del>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lastRenderedPageBreak/>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ins w:id="894" w:author="JVET-M0101" w:date="2019-02-26T10:16:00Z"/>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ins w:id="895" w:author="JVET-M0101" w:date="2019-02-26T10:16:00Z"/>
                <w:b/>
                <w:noProof/>
                <w:color w:val="000000" w:themeColor="text1"/>
                <w:lang w:val="en-CA"/>
              </w:rPr>
            </w:pPr>
            <w:ins w:id="896" w:author="JVET-M0101" w:date="2019-02-26T10:16:00Z">
              <w:r w:rsidRPr="00AC7D56">
                <w:rPr>
                  <w:noProof/>
                  <w:color w:val="000000" w:themeColor="text1"/>
                  <w:lang w:val="en-CA"/>
                </w:rPr>
                <w:tab/>
              </w:r>
              <w:r w:rsidRPr="00AC7D56">
                <w:rPr>
                  <w:b/>
                  <w:noProof/>
                  <w:color w:val="000000" w:themeColor="text1"/>
                  <w:lang w:val="en-CA"/>
                </w:rPr>
                <w:t>sps_extension_flag</w:t>
              </w:r>
            </w:ins>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ins w:id="897" w:author="JVET-M0101" w:date="2019-02-26T10:16:00Z"/>
                <w:noProof/>
                <w:color w:val="000000" w:themeColor="text1"/>
                <w:lang w:val="en-CA"/>
              </w:rPr>
            </w:pPr>
            <w:ins w:id="898" w:author="JVET-M0101" w:date="2019-02-26T10:16:00Z">
              <w:r w:rsidRPr="00AC7D56">
                <w:rPr>
                  <w:noProof/>
                  <w:color w:val="000000" w:themeColor="text1"/>
                  <w:lang w:val="en-CA"/>
                </w:rPr>
                <w:t>u(1)</w:t>
              </w:r>
            </w:ins>
          </w:p>
        </w:tc>
      </w:tr>
      <w:tr w:rsidR="003D7CFA" w:rsidRPr="00AC7D56" w14:paraId="540082C6" w14:textId="77777777" w:rsidTr="004D315D">
        <w:trPr>
          <w:cantSplit/>
          <w:jc w:val="center"/>
          <w:ins w:id="899" w:author="JVET-M0101" w:date="2019-02-26T10:16:00Z"/>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ins w:id="900" w:author="JVET-M0101" w:date="2019-02-26T10:16:00Z"/>
                <w:noProof/>
                <w:color w:val="000000" w:themeColor="text1"/>
                <w:lang w:val="en-CA"/>
              </w:rPr>
            </w:pPr>
            <w:ins w:id="901" w:author="JVET-M0101" w:date="2019-02-26T10:16:00Z">
              <w:r w:rsidRPr="00AC7D56">
                <w:rPr>
                  <w:noProof/>
                  <w:color w:val="000000" w:themeColor="text1"/>
                  <w:lang w:val="en-CA"/>
                </w:rPr>
                <w:tab/>
                <w:t>if( sps_extension_flag )</w:t>
              </w:r>
            </w:ins>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ins w:id="902" w:author="JVET-M0101" w:date="2019-02-26T10:16:00Z"/>
                <w:noProof/>
                <w:color w:val="000000" w:themeColor="text1"/>
                <w:lang w:val="en-CA"/>
              </w:rPr>
            </w:pPr>
          </w:p>
        </w:tc>
      </w:tr>
      <w:tr w:rsidR="003D7CFA" w:rsidRPr="00AC7D56" w14:paraId="573E6A3F" w14:textId="77777777" w:rsidTr="004D315D">
        <w:trPr>
          <w:cantSplit/>
          <w:jc w:val="center"/>
          <w:ins w:id="903" w:author="JVET-M0101" w:date="2019-02-26T10:16:00Z"/>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ins w:id="904" w:author="JVET-M0101" w:date="2019-02-26T10:16:00Z"/>
                <w:noProof/>
                <w:color w:val="000000" w:themeColor="text1"/>
                <w:lang w:val="en-CA"/>
              </w:rPr>
            </w:pPr>
            <w:ins w:id="905" w:author="JVET-M0101" w:date="2019-02-26T10:16:00Z">
              <w:r w:rsidRPr="00AC7D56">
                <w:rPr>
                  <w:noProof/>
                  <w:color w:val="000000" w:themeColor="text1"/>
                  <w:lang w:val="en-CA"/>
                </w:rPr>
                <w:tab/>
              </w:r>
              <w:r w:rsidRPr="00AC7D56">
                <w:rPr>
                  <w:noProof/>
                  <w:color w:val="000000" w:themeColor="text1"/>
                  <w:lang w:val="en-CA"/>
                </w:rPr>
                <w:tab/>
                <w:t>while( more_rbsp_data( ) )</w:t>
              </w:r>
            </w:ins>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ins w:id="906" w:author="JVET-M0101" w:date="2019-02-26T10:16:00Z"/>
                <w:noProof/>
                <w:color w:val="000000" w:themeColor="text1"/>
                <w:lang w:val="en-CA"/>
              </w:rPr>
            </w:pPr>
          </w:p>
        </w:tc>
      </w:tr>
      <w:tr w:rsidR="003D7CFA" w:rsidRPr="00AC7D56" w14:paraId="21973550" w14:textId="77777777" w:rsidTr="004D315D">
        <w:trPr>
          <w:cantSplit/>
          <w:jc w:val="center"/>
          <w:ins w:id="907" w:author="JVET-M0101" w:date="2019-02-26T10:16:00Z"/>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ins w:id="908" w:author="JVET-M0101" w:date="2019-02-26T10:16:00Z"/>
                <w:b/>
                <w:noProof/>
                <w:color w:val="000000" w:themeColor="text1"/>
                <w:lang w:val="en-CA"/>
              </w:rPr>
            </w:pPr>
            <w:ins w:id="909" w:author="JVET-M0101" w:date="2019-02-26T10:16:00Z">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ins>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ins w:id="910" w:author="JVET-M0101" w:date="2019-02-26T10:16:00Z"/>
                <w:noProof/>
                <w:color w:val="000000" w:themeColor="text1"/>
                <w:lang w:val="en-CA"/>
              </w:rPr>
            </w:pPr>
            <w:ins w:id="911" w:author="JVET-M0101" w:date="2019-02-26T10:16:00Z">
              <w:r w:rsidRPr="00AC7D56">
                <w:rPr>
                  <w:noProof/>
                  <w:color w:val="000000" w:themeColor="text1"/>
                  <w:lang w:val="en-CA"/>
                </w:rPr>
                <w:t>u(1)</w:t>
              </w:r>
            </w:ins>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912" w:name="_Toc20134244"/>
      <w:bookmarkStart w:id="913" w:name="_Toc77680374"/>
      <w:bookmarkStart w:id="914" w:name="_Ref168818756"/>
      <w:bookmarkStart w:id="915" w:name="_Ref220341273"/>
      <w:bookmarkStart w:id="916" w:name="_Toc226456525"/>
      <w:bookmarkStart w:id="917" w:name="_Toc248045224"/>
      <w:bookmarkStart w:id="918" w:name="_Toc287363754"/>
      <w:bookmarkStart w:id="919" w:name="_Toc311216742"/>
      <w:bookmarkStart w:id="920" w:name="_Toc317198706"/>
      <w:bookmarkStart w:id="921" w:name="_Toc415475820"/>
      <w:bookmarkStart w:id="922" w:name="_Toc423599095"/>
      <w:bookmarkStart w:id="923" w:name="_Toc423601599"/>
      <w:r w:rsidRPr="00DE0F0E">
        <w:rPr>
          <w:noProof/>
          <w:lang w:val="en-CA"/>
        </w:rPr>
        <w:t>Picture parameter set RBSP syntax</w:t>
      </w:r>
      <w:bookmarkEnd w:id="912"/>
      <w:bookmarkEnd w:id="913"/>
      <w:bookmarkEnd w:id="914"/>
      <w:bookmarkEnd w:id="915"/>
      <w:bookmarkEnd w:id="916"/>
      <w:bookmarkEnd w:id="917"/>
      <w:bookmarkEnd w:id="918"/>
      <w:bookmarkEnd w:id="919"/>
      <w:bookmarkEnd w:id="920"/>
      <w:bookmarkEnd w:id="921"/>
      <w:bookmarkEnd w:id="922"/>
      <w:bookmarkEnd w:id="923"/>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lastRenderedPageBreak/>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ins w:id="924" w:author="JVET-M0853" w:date="2019-02-26T09:47:00Z"/>
        </w:trPr>
        <w:tc>
          <w:tcPr>
            <w:tcW w:w="7920" w:type="dxa"/>
          </w:tcPr>
          <w:p w14:paraId="1549C360" w14:textId="77777777" w:rsidR="00F9500E" w:rsidRPr="00A33788" w:rsidRDefault="00F9500E" w:rsidP="00F9500E">
            <w:pPr>
              <w:pStyle w:val="tablesyntax"/>
              <w:keepNext w:val="0"/>
              <w:keepLines w:val="0"/>
              <w:spacing w:before="20" w:after="40"/>
              <w:rPr>
                <w:ins w:id="925" w:author="JVET-M0853" w:date="2019-02-26T09:47:00Z"/>
                <w:b/>
                <w:bCs/>
                <w:noProof/>
                <w:lang w:val="en-CA"/>
              </w:rPr>
            </w:pPr>
            <w:ins w:id="926" w:author="JVET-M0853" w:date="2019-02-26T09:47:00Z">
              <w:r w:rsidRPr="001226BB">
                <w:rPr>
                  <w:b/>
                  <w:bCs/>
                  <w:noProof/>
                  <w:lang w:eastAsia="ko-KR"/>
                </w:rPr>
                <w:tab/>
              </w:r>
              <w:r w:rsidRPr="001226BB">
                <w:rPr>
                  <w:b/>
                  <w:bCs/>
                  <w:noProof/>
                  <w:lang w:eastAsia="ko-KR"/>
                </w:rPr>
                <w:tab/>
                <w:t>single_tile_per_tile_group_flag</w:t>
              </w:r>
            </w:ins>
          </w:p>
        </w:tc>
        <w:tc>
          <w:tcPr>
            <w:tcW w:w="1157" w:type="dxa"/>
          </w:tcPr>
          <w:p w14:paraId="49D8FDAF" w14:textId="77777777" w:rsidR="00F9500E" w:rsidRPr="00A33788" w:rsidRDefault="00F9500E" w:rsidP="00F9500E">
            <w:pPr>
              <w:pStyle w:val="tablecell"/>
              <w:keepNext w:val="0"/>
              <w:keepLines w:val="0"/>
              <w:spacing w:before="20" w:after="40"/>
              <w:jc w:val="center"/>
              <w:rPr>
                <w:ins w:id="927" w:author="JVET-M0853" w:date="2019-02-26T09:47:00Z"/>
                <w:noProof/>
                <w:lang w:val="en-CA"/>
              </w:rPr>
            </w:pPr>
            <w:ins w:id="928" w:author="JVET-M0853" w:date="2019-02-26T09:47:00Z">
              <w:r w:rsidRPr="001226BB">
                <w:rPr>
                  <w:noProof/>
                </w:rPr>
                <w:t>u(1)</w:t>
              </w:r>
            </w:ins>
          </w:p>
        </w:tc>
      </w:tr>
      <w:tr w:rsidR="00F9500E" w:rsidRPr="00A33788" w14:paraId="1F24B19E" w14:textId="77777777" w:rsidTr="00F9500E">
        <w:trPr>
          <w:cantSplit/>
          <w:jc w:val="center"/>
          <w:ins w:id="929" w:author="JVET-M0853" w:date="2019-02-26T09:47:00Z"/>
        </w:trPr>
        <w:tc>
          <w:tcPr>
            <w:tcW w:w="7920" w:type="dxa"/>
          </w:tcPr>
          <w:p w14:paraId="387E86B4" w14:textId="77777777" w:rsidR="00F9500E" w:rsidRPr="00A33788" w:rsidRDefault="00F9500E" w:rsidP="00F9500E">
            <w:pPr>
              <w:pStyle w:val="tablesyntax"/>
              <w:keepNext w:val="0"/>
              <w:keepLines w:val="0"/>
              <w:spacing w:before="20" w:after="40"/>
              <w:rPr>
                <w:ins w:id="930" w:author="JVET-M0853" w:date="2019-02-26T09:47:00Z"/>
                <w:b/>
                <w:bCs/>
                <w:noProof/>
                <w:lang w:val="en-CA"/>
              </w:rPr>
            </w:pPr>
            <w:ins w:id="931" w:author="JVET-M0853" w:date="2019-02-26T09:47:00Z">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ins>
          </w:p>
        </w:tc>
        <w:tc>
          <w:tcPr>
            <w:tcW w:w="1157" w:type="dxa"/>
          </w:tcPr>
          <w:p w14:paraId="69027A8F" w14:textId="77777777" w:rsidR="00F9500E" w:rsidRPr="00A33788" w:rsidRDefault="00F9500E" w:rsidP="00F9500E">
            <w:pPr>
              <w:pStyle w:val="tablecell"/>
              <w:keepNext w:val="0"/>
              <w:keepLines w:val="0"/>
              <w:spacing w:before="20" w:after="40"/>
              <w:jc w:val="center"/>
              <w:rPr>
                <w:ins w:id="932" w:author="JVET-M0853" w:date="2019-02-26T09:47:00Z"/>
                <w:noProof/>
                <w:lang w:val="en-CA"/>
              </w:rPr>
            </w:pPr>
          </w:p>
        </w:tc>
      </w:tr>
      <w:tr w:rsidR="00F9500E" w:rsidRPr="00A33788" w14:paraId="5C53AD06" w14:textId="77777777" w:rsidTr="00F9500E">
        <w:trPr>
          <w:cantSplit/>
          <w:jc w:val="center"/>
          <w:ins w:id="933" w:author="JVET-M0853" w:date="2019-02-26T09:47:00Z"/>
        </w:trPr>
        <w:tc>
          <w:tcPr>
            <w:tcW w:w="7920" w:type="dxa"/>
          </w:tcPr>
          <w:p w14:paraId="5DBEC2ED" w14:textId="77777777" w:rsidR="00F9500E" w:rsidRPr="00A33788" w:rsidRDefault="00F9500E" w:rsidP="00F9500E">
            <w:pPr>
              <w:pStyle w:val="tablesyntax"/>
              <w:keepNext w:val="0"/>
              <w:keepLines w:val="0"/>
              <w:spacing w:before="20" w:after="40"/>
              <w:rPr>
                <w:ins w:id="934" w:author="JVET-M0853" w:date="2019-02-26T09:47:00Z"/>
                <w:b/>
                <w:bCs/>
                <w:noProof/>
                <w:lang w:val="en-CA"/>
              </w:rPr>
            </w:pPr>
            <w:ins w:id="935" w:author="JVET-M0853" w:date="2019-02-26T09:47:00Z">
              <w:r w:rsidRPr="001226BB">
                <w:rPr>
                  <w:b/>
                  <w:bCs/>
                  <w:noProof/>
                </w:rPr>
                <w:tab/>
              </w:r>
              <w:r w:rsidRPr="001226BB">
                <w:rPr>
                  <w:b/>
                  <w:bCs/>
                  <w:noProof/>
                </w:rPr>
                <w:tab/>
              </w:r>
              <w:bookmarkStart w:id="936" w:name="_Hlk535057451"/>
              <w:r w:rsidRPr="001226BB">
                <w:rPr>
                  <w:b/>
                  <w:bCs/>
                  <w:noProof/>
                </w:rPr>
                <w:tab/>
                <w:t>rect_tile_group_flag</w:t>
              </w:r>
              <w:bookmarkEnd w:id="936"/>
            </w:ins>
          </w:p>
        </w:tc>
        <w:tc>
          <w:tcPr>
            <w:tcW w:w="1157" w:type="dxa"/>
          </w:tcPr>
          <w:p w14:paraId="7A48F7B4" w14:textId="77777777" w:rsidR="00F9500E" w:rsidRPr="00A33788" w:rsidRDefault="00F9500E" w:rsidP="00F9500E">
            <w:pPr>
              <w:pStyle w:val="tablecell"/>
              <w:keepNext w:val="0"/>
              <w:keepLines w:val="0"/>
              <w:spacing w:before="20" w:after="40"/>
              <w:jc w:val="center"/>
              <w:rPr>
                <w:ins w:id="937" w:author="JVET-M0853" w:date="2019-02-26T09:47:00Z"/>
                <w:noProof/>
                <w:lang w:val="en-CA"/>
              </w:rPr>
            </w:pPr>
            <w:ins w:id="938" w:author="JVET-M0853" w:date="2019-02-26T09:47:00Z">
              <w:r w:rsidRPr="001226BB">
                <w:rPr>
                  <w:noProof/>
                </w:rPr>
                <w:t>u(1)</w:t>
              </w:r>
            </w:ins>
          </w:p>
        </w:tc>
      </w:tr>
      <w:tr w:rsidR="00F9500E" w:rsidRPr="00A33788" w14:paraId="119FB1E0" w14:textId="77777777" w:rsidTr="00F9500E">
        <w:trPr>
          <w:cantSplit/>
          <w:jc w:val="center"/>
          <w:ins w:id="939" w:author="JVET-M0853" w:date="2019-02-26T09:47:00Z"/>
        </w:trPr>
        <w:tc>
          <w:tcPr>
            <w:tcW w:w="7920" w:type="dxa"/>
          </w:tcPr>
          <w:p w14:paraId="1121AA1B" w14:textId="77777777" w:rsidR="00F9500E" w:rsidRPr="00A33788" w:rsidRDefault="00F9500E" w:rsidP="00F9500E">
            <w:pPr>
              <w:pStyle w:val="tablesyntax"/>
              <w:keepNext w:val="0"/>
              <w:keepLines w:val="0"/>
              <w:spacing w:before="20" w:after="40"/>
              <w:rPr>
                <w:ins w:id="940" w:author="JVET-M0853" w:date="2019-02-26T09:47:00Z"/>
                <w:b/>
                <w:bCs/>
                <w:noProof/>
                <w:lang w:val="en-CA"/>
              </w:rPr>
            </w:pPr>
            <w:ins w:id="941" w:author="JVET-M0853" w:date="2019-02-26T09:47:00Z">
              <w:r w:rsidRPr="001226BB">
                <w:rPr>
                  <w:b/>
                  <w:bCs/>
                  <w:noProof/>
                </w:rPr>
                <w:tab/>
              </w:r>
              <w:r w:rsidRPr="001226BB">
                <w:rPr>
                  <w:b/>
                  <w:bCs/>
                  <w:noProof/>
                </w:rPr>
                <w:tab/>
              </w:r>
              <w:r w:rsidRPr="001226BB">
                <w:rPr>
                  <w:bCs/>
                  <w:noProof/>
                </w:rPr>
                <w:t>if( rect_tile_group_flag  &amp;&amp;  !single_tile_per_tile_group_flag ) {</w:t>
              </w:r>
            </w:ins>
          </w:p>
        </w:tc>
        <w:tc>
          <w:tcPr>
            <w:tcW w:w="1157" w:type="dxa"/>
          </w:tcPr>
          <w:p w14:paraId="53878900" w14:textId="77777777" w:rsidR="00F9500E" w:rsidRPr="00A33788" w:rsidRDefault="00F9500E" w:rsidP="00F9500E">
            <w:pPr>
              <w:pStyle w:val="tablecell"/>
              <w:keepNext w:val="0"/>
              <w:keepLines w:val="0"/>
              <w:spacing w:before="20" w:after="40"/>
              <w:jc w:val="center"/>
              <w:rPr>
                <w:ins w:id="942" w:author="JVET-M0853" w:date="2019-02-26T09:47:00Z"/>
                <w:noProof/>
                <w:lang w:val="en-CA"/>
              </w:rPr>
            </w:pPr>
          </w:p>
        </w:tc>
      </w:tr>
      <w:tr w:rsidR="00F9500E" w:rsidRPr="00A33788" w14:paraId="274FE14E" w14:textId="77777777" w:rsidTr="00F9500E">
        <w:trPr>
          <w:cantSplit/>
          <w:jc w:val="center"/>
          <w:ins w:id="943" w:author="JVET-M0853" w:date="2019-02-26T09:47:00Z"/>
        </w:trPr>
        <w:tc>
          <w:tcPr>
            <w:tcW w:w="7920" w:type="dxa"/>
          </w:tcPr>
          <w:p w14:paraId="36778EEE" w14:textId="77777777" w:rsidR="00F9500E" w:rsidRPr="00A33788" w:rsidRDefault="00F9500E" w:rsidP="00F9500E">
            <w:pPr>
              <w:pStyle w:val="tablesyntax"/>
              <w:keepNext w:val="0"/>
              <w:keepLines w:val="0"/>
              <w:spacing w:before="20" w:after="40"/>
              <w:rPr>
                <w:ins w:id="944" w:author="JVET-M0853" w:date="2019-02-26T09:47:00Z"/>
                <w:b/>
                <w:bCs/>
                <w:noProof/>
                <w:lang w:val="en-CA"/>
              </w:rPr>
            </w:pPr>
            <w:ins w:id="945" w:author="JVET-M0853" w:date="2019-02-26T09:47:00Z">
              <w:r w:rsidRPr="001226BB">
                <w:rPr>
                  <w:b/>
                  <w:bCs/>
                  <w:noProof/>
                </w:rPr>
                <w:tab/>
              </w:r>
              <w:r w:rsidRPr="001226BB">
                <w:rPr>
                  <w:b/>
                  <w:bCs/>
                  <w:noProof/>
                </w:rPr>
                <w:tab/>
              </w:r>
              <w:r w:rsidRPr="001226BB">
                <w:rPr>
                  <w:b/>
                  <w:bCs/>
                  <w:noProof/>
                </w:rPr>
                <w:tab/>
                <w:t>num_tile_groups_in_pic_minus1</w:t>
              </w:r>
            </w:ins>
          </w:p>
        </w:tc>
        <w:tc>
          <w:tcPr>
            <w:tcW w:w="1157" w:type="dxa"/>
          </w:tcPr>
          <w:p w14:paraId="23B30EEA" w14:textId="77777777" w:rsidR="00F9500E" w:rsidRPr="00A33788" w:rsidRDefault="00F9500E" w:rsidP="00F9500E">
            <w:pPr>
              <w:pStyle w:val="tablecell"/>
              <w:keepNext w:val="0"/>
              <w:keepLines w:val="0"/>
              <w:spacing w:before="20" w:after="40"/>
              <w:jc w:val="center"/>
              <w:rPr>
                <w:ins w:id="946" w:author="JVET-M0853" w:date="2019-02-26T09:47:00Z"/>
                <w:noProof/>
                <w:lang w:val="en-CA"/>
              </w:rPr>
            </w:pPr>
            <w:ins w:id="947" w:author="JVET-M0853" w:date="2019-02-26T09:47:00Z">
              <w:r w:rsidRPr="001226BB">
                <w:rPr>
                  <w:noProof/>
                </w:rPr>
                <w:t>ue(v)</w:t>
              </w:r>
            </w:ins>
          </w:p>
        </w:tc>
      </w:tr>
      <w:tr w:rsidR="00F9500E" w:rsidRPr="00A33788" w14:paraId="0DC1E27A" w14:textId="77777777" w:rsidTr="00F9500E">
        <w:trPr>
          <w:cantSplit/>
          <w:jc w:val="center"/>
          <w:ins w:id="948" w:author="JVET-M0853" w:date="2019-02-26T09:47:00Z"/>
        </w:trPr>
        <w:tc>
          <w:tcPr>
            <w:tcW w:w="7920" w:type="dxa"/>
          </w:tcPr>
          <w:p w14:paraId="3E832CF3" w14:textId="77777777" w:rsidR="00F9500E" w:rsidRPr="00A33788" w:rsidRDefault="00F9500E" w:rsidP="00F9500E">
            <w:pPr>
              <w:pStyle w:val="tablesyntax"/>
              <w:keepNext w:val="0"/>
              <w:keepLines w:val="0"/>
              <w:spacing w:before="20" w:after="40"/>
              <w:rPr>
                <w:ins w:id="949" w:author="JVET-M0853" w:date="2019-02-26T09:47:00Z"/>
                <w:b/>
                <w:bCs/>
                <w:noProof/>
                <w:lang w:val="en-CA"/>
              </w:rPr>
            </w:pPr>
            <w:ins w:id="950" w:author="JVET-M0853" w:date="2019-02-26T09:47:00Z">
              <w:r w:rsidRPr="001226BB">
                <w:rPr>
                  <w:b/>
                  <w:bCs/>
                  <w:noProof/>
                </w:rPr>
                <w:tab/>
              </w:r>
              <w:r w:rsidRPr="001226BB">
                <w:rPr>
                  <w:b/>
                  <w:bCs/>
                  <w:noProof/>
                </w:rPr>
                <w:tab/>
              </w:r>
              <w:r w:rsidRPr="001226BB">
                <w:rPr>
                  <w:b/>
                  <w:bCs/>
                  <w:noProof/>
                </w:rPr>
                <w:tab/>
              </w:r>
              <w:r w:rsidRPr="001226BB">
                <w:rPr>
                  <w:noProof/>
                </w:rPr>
                <w:t>for( i = 0; i  &lt;=  num_tile_groups_in_pic_minus1; i++ ) {</w:t>
              </w:r>
            </w:ins>
          </w:p>
        </w:tc>
        <w:tc>
          <w:tcPr>
            <w:tcW w:w="1157" w:type="dxa"/>
          </w:tcPr>
          <w:p w14:paraId="49604849" w14:textId="77777777" w:rsidR="00F9500E" w:rsidRPr="00A33788" w:rsidRDefault="00F9500E" w:rsidP="00F9500E">
            <w:pPr>
              <w:pStyle w:val="tablecell"/>
              <w:keepNext w:val="0"/>
              <w:keepLines w:val="0"/>
              <w:spacing w:before="20" w:after="40"/>
              <w:jc w:val="center"/>
              <w:rPr>
                <w:ins w:id="951" w:author="JVET-M0853" w:date="2019-02-26T09:47:00Z"/>
                <w:noProof/>
                <w:lang w:val="en-CA"/>
              </w:rPr>
            </w:pPr>
          </w:p>
        </w:tc>
      </w:tr>
      <w:tr w:rsidR="00F9500E" w:rsidRPr="00A33788" w14:paraId="76F06C68" w14:textId="77777777" w:rsidTr="00F9500E">
        <w:trPr>
          <w:cantSplit/>
          <w:jc w:val="center"/>
          <w:ins w:id="952" w:author="JVET-M0853" w:date="2019-02-26T09:47:00Z"/>
        </w:trPr>
        <w:tc>
          <w:tcPr>
            <w:tcW w:w="7920" w:type="dxa"/>
          </w:tcPr>
          <w:p w14:paraId="621A2082" w14:textId="77777777" w:rsidR="00F9500E" w:rsidRPr="00A33788" w:rsidRDefault="00F9500E" w:rsidP="00F9500E">
            <w:pPr>
              <w:pStyle w:val="tablesyntax"/>
              <w:keepNext w:val="0"/>
              <w:keepLines w:val="0"/>
              <w:spacing w:before="20" w:after="40"/>
              <w:rPr>
                <w:ins w:id="953" w:author="JVET-M0853" w:date="2019-02-26T09:47:00Z"/>
                <w:b/>
                <w:bCs/>
                <w:noProof/>
                <w:lang w:val="en-CA"/>
              </w:rPr>
            </w:pPr>
            <w:ins w:id="954" w:author="JVET-M0853" w:date="2019-02-26T09:47:00Z">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ins>
          </w:p>
        </w:tc>
        <w:tc>
          <w:tcPr>
            <w:tcW w:w="1157" w:type="dxa"/>
          </w:tcPr>
          <w:p w14:paraId="1F5E124A" w14:textId="77777777" w:rsidR="00F9500E" w:rsidRPr="00A33788" w:rsidRDefault="00F9500E" w:rsidP="00F9500E">
            <w:pPr>
              <w:pStyle w:val="tablecell"/>
              <w:keepNext w:val="0"/>
              <w:keepLines w:val="0"/>
              <w:spacing w:before="20" w:after="40"/>
              <w:jc w:val="center"/>
              <w:rPr>
                <w:ins w:id="955" w:author="JVET-M0853" w:date="2019-02-26T09:47:00Z"/>
                <w:noProof/>
                <w:lang w:val="en-CA"/>
              </w:rPr>
            </w:pPr>
          </w:p>
        </w:tc>
      </w:tr>
      <w:tr w:rsidR="00F9500E" w:rsidRPr="00A33788" w14:paraId="654E325B" w14:textId="77777777" w:rsidTr="00F9500E">
        <w:trPr>
          <w:cantSplit/>
          <w:jc w:val="center"/>
          <w:ins w:id="956" w:author="JVET-M0853" w:date="2019-02-26T09:47:00Z"/>
        </w:trPr>
        <w:tc>
          <w:tcPr>
            <w:tcW w:w="7920" w:type="dxa"/>
          </w:tcPr>
          <w:p w14:paraId="007BD596" w14:textId="77777777" w:rsidR="00F9500E" w:rsidRPr="00A33788" w:rsidRDefault="00F9500E" w:rsidP="00F9500E">
            <w:pPr>
              <w:pStyle w:val="tablesyntax"/>
              <w:keepNext w:val="0"/>
              <w:keepLines w:val="0"/>
              <w:spacing w:before="20" w:after="40"/>
              <w:rPr>
                <w:ins w:id="957" w:author="JVET-M0853" w:date="2019-02-26T09:47:00Z"/>
                <w:b/>
                <w:bCs/>
                <w:noProof/>
                <w:lang w:val="en-CA"/>
              </w:rPr>
            </w:pPr>
            <w:ins w:id="958" w:author="JVET-M0853" w:date="2019-02-26T09:47:00Z">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ins>
          </w:p>
        </w:tc>
        <w:tc>
          <w:tcPr>
            <w:tcW w:w="1157" w:type="dxa"/>
          </w:tcPr>
          <w:p w14:paraId="29BD7C16" w14:textId="77777777" w:rsidR="00F9500E" w:rsidRPr="00A33788" w:rsidRDefault="00F9500E" w:rsidP="00F9500E">
            <w:pPr>
              <w:pStyle w:val="tablecell"/>
              <w:keepNext w:val="0"/>
              <w:keepLines w:val="0"/>
              <w:spacing w:before="20" w:after="40"/>
              <w:jc w:val="center"/>
              <w:rPr>
                <w:ins w:id="959" w:author="JVET-M0853" w:date="2019-02-26T09:47:00Z"/>
                <w:noProof/>
                <w:lang w:val="en-CA"/>
              </w:rPr>
            </w:pPr>
            <w:ins w:id="960" w:author="JVET-M0853" w:date="2019-02-26T09:47:00Z">
              <w:r w:rsidRPr="001226BB">
                <w:rPr>
                  <w:noProof/>
                </w:rPr>
                <w:t>u(v)</w:t>
              </w:r>
            </w:ins>
          </w:p>
        </w:tc>
      </w:tr>
      <w:tr w:rsidR="00F9500E" w:rsidRPr="00A33788" w14:paraId="2C81BC55" w14:textId="77777777" w:rsidTr="00F9500E">
        <w:trPr>
          <w:cantSplit/>
          <w:jc w:val="center"/>
          <w:ins w:id="961" w:author="JVET-M0853" w:date="2019-02-26T09:47:00Z"/>
        </w:trPr>
        <w:tc>
          <w:tcPr>
            <w:tcW w:w="7920" w:type="dxa"/>
          </w:tcPr>
          <w:p w14:paraId="03EEB4A7" w14:textId="77777777" w:rsidR="00F9500E" w:rsidRPr="00A33788" w:rsidRDefault="00F9500E" w:rsidP="00F9500E">
            <w:pPr>
              <w:pStyle w:val="tablesyntax"/>
              <w:keepNext w:val="0"/>
              <w:keepLines w:val="0"/>
              <w:spacing w:before="20" w:after="40"/>
              <w:rPr>
                <w:ins w:id="962" w:author="JVET-M0853" w:date="2019-02-26T09:47:00Z"/>
                <w:b/>
                <w:bCs/>
                <w:noProof/>
                <w:lang w:val="en-CA"/>
              </w:rPr>
            </w:pPr>
            <w:ins w:id="963" w:author="JVET-M0853" w:date="2019-02-26T09:47:00Z">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ins>
          </w:p>
        </w:tc>
        <w:tc>
          <w:tcPr>
            <w:tcW w:w="1157" w:type="dxa"/>
          </w:tcPr>
          <w:p w14:paraId="77950F88" w14:textId="77777777" w:rsidR="00F9500E" w:rsidRPr="00A33788" w:rsidRDefault="00F9500E" w:rsidP="00F9500E">
            <w:pPr>
              <w:pStyle w:val="tablecell"/>
              <w:keepNext w:val="0"/>
              <w:keepLines w:val="0"/>
              <w:spacing w:before="20" w:after="40"/>
              <w:jc w:val="center"/>
              <w:rPr>
                <w:ins w:id="964" w:author="JVET-M0853" w:date="2019-02-26T09:47:00Z"/>
                <w:noProof/>
                <w:lang w:val="en-CA"/>
              </w:rPr>
            </w:pPr>
            <w:ins w:id="965" w:author="JVET-M0853" w:date="2019-02-26T09:47:00Z">
              <w:r w:rsidRPr="001226BB">
                <w:rPr>
                  <w:noProof/>
                </w:rPr>
                <w:t>u(v)</w:t>
              </w:r>
            </w:ins>
          </w:p>
        </w:tc>
      </w:tr>
      <w:tr w:rsidR="00F9500E" w:rsidRPr="00A33788" w14:paraId="71152AD7" w14:textId="77777777" w:rsidTr="00F9500E">
        <w:trPr>
          <w:cantSplit/>
          <w:jc w:val="center"/>
          <w:ins w:id="966" w:author="JVET-M0853" w:date="2019-02-26T09:47:00Z"/>
        </w:trPr>
        <w:tc>
          <w:tcPr>
            <w:tcW w:w="7920" w:type="dxa"/>
          </w:tcPr>
          <w:p w14:paraId="0822E053" w14:textId="77777777" w:rsidR="00F9500E" w:rsidRPr="00A33788" w:rsidRDefault="00F9500E" w:rsidP="00F9500E">
            <w:pPr>
              <w:pStyle w:val="tablesyntax"/>
              <w:keepNext w:val="0"/>
              <w:keepLines w:val="0"/>
              <w:spacing w:before="20" w:after="40"/>
              <w:rPr>
                <w:ins w:id="967" w:author="JVET-M0853" w:date="2019-02-26T09:47:00Z"/>
                <w:b/>
                <w:bCs/>
                <w:noProof/>
                <w:lang w:val="en-CA"/>
              </w:rPr>
            </w:pPr>
            <w:ins w:id="968" w:author="JVET-M0853" w:date="2019-02-26T09:47:00Z">
              <w:r w:rsidRPr="001226BB">
                <w:rPr>
                  <w:b/>
                  <w:bCs/>
                  <w:noProof/>
                </w:rPr>
                <w:tab/>
              </w:r>
              <w:r w:rsidRPr="001226BB">
                <w:rPr>
                  <w:b/>
                  <w:bCs/>
                  <w:noProof/>
                </w:rPr>
                <w:tab/>
              </w:r>
              <w:r w:rsidRPr="001226BB">
                <w:rPr>
                  <w:b/>
                  <w:bCs/>
                  <w:noProof/>
                </w:rPr>
                <w:tab/>
              </w:r>
              <w:r>
                <w:rPr>
                  <w:bCs/>
                  <w:noProof/>
                </w:rPr>
                <w:t>}</w:t>
              </w:r>
            </w:ins>
          </w:p>
        </w:tc>
        <w:tc>
          <w:tcPr>
            <w:tcW w:w="1157" w:type="dxa"/>
          </w:tcPr>
          <w:p w14:paraId="3D0482A8" w14:textId="77777777" w:rsidR="00F9500E" w:rsidRPr="00A33788" w:rsidRDefault="00F9500E" w:rsidP="00F9500E">
            <w:pPr>
              <w:pStyle w:val="tablecell"/>
              <w:keepNext w:val="0"/>
              <w:keepLines w:val="0"/>
              <w:spacing w:before="20" w:after="40"/>
              <w:jc w:val="center"/>
              <w:rPr>
                <w:ins w:id="969" w:author="JVET-M0853" w:date="2019-02-26T09:47:00Z"/>
                <w:noProof/>
                <w:lang w:val="en-CA"/>
              </w:rPr>
            </w:pPr>
          </w:p>
        </w:tc>
      </w:tr>
      <w:tr w:rsidR="00F9500E" w:rsidRPr="007644C2" w14:paraId="486E9C58" w14:textId="77777777" w:rsidTr="00F9500E">
        <w:trPr>
          <w:cantSplit/>
          <w:jc w:val="center"/>
          <w:ins w:id="970" w:author="JVET-M0853" w:date="2019-02-26T09:47:00Z"/>
        </w:trPr>
        <w:tc>
          <w:tcPr>
            <w:tcW w:w="7920" w:type="dxa"/>
          </w:tcPr>
          <w:p w14:paraId="541962B4" w14:textId="77777777" w:rsidR="00F9500E" w:rsidRPr="007644C2" w:rsidRDefault="00F9500E" w:rsidP="00F9500E">
            <w:pPr>
              <w:pStyle w:val="tablesyntax"/>
              <w:keepNext w:val="0"/>
              <w:keepLines w:val="0"/>
              <w:spacing w:before="20" w:after="40"/>
              <w:rPr>
                <w:ins w:id="971" w:author="JVET-M0853" w:date="2019-02-26T09:47:00Z"/>
                <w:b/>
                <w:bCs/>
                <w:noProof/>
                <w:lang w:val="en-CA"/>
              </w:rPr>
            </w:pPr>
            <w:ins w:id="972" w:author="JVET-M0853" w:date="2019-02-26T09:47:00Z">
              <w:r w:rsidRPr="001226BB">
                <w:rPr>
                  <w:bCs/>
                  <w:noProof/>
                </w:rPr>
                <w:tab/>
              </w:r>
              <w:r w:rsidRPr="001226BB">
                <w:rPr>
                  <w:bCs/>
                  <w:noProof/>
                </w:rPr>
                <w:tab/>
                <w:t>}</w:t>
              </w:r>
            </w:ins>
          </w:p>
        </w:tc>
        <w:tc>
          <w:tcPr>
            <w:tcW w:w="1157" w:type="dxa"/>
          </w:tcPr>
          <w:p w14:paraId="6CEC831B" w14:textId="77777777" w:rsidR="00F9500E" w:rsidRPr="007644C2" w:rsidRDefault="00F9500E" w:rsidP="00F9500E">
            <w:pPr>
              <w:pStyle w:val="tablecell"/>
              <w:keepNext w:val="0"/>
              <w:keepLines w:val="0"/>
              <w:spacing w:before="20" w:after="40"/>
              <w:jc w:val="center"/>
              <w:rPr>
                <w:ins w:id="973" w:author="JVET-M0853" w:date="2019-02-26T09:47:00Z"/>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ins w:id="974" w:author="JVET-M0160" w:date="2019-02-26T10:03:00Z"/>
        </w:trPr>
        <w:tc>
          <w:tcPr>
            <w:tcW w:w="7920" w:type="dxa"/>
          </w:tcPr>
          <w:p w14:paraId="2BA6B203" w14:textId="77777777" w:rsidR="00ED448E" w:rsidRPr="007644C2" w:rsidRDefault="00ED448E" w:rsidP="00ED448E">
            <w:pPr>
              <w:pStyle w:val="tablesyntax"/>
              <w:keepNext w:val="0"/>
              <w:keepLines w:val="0"/>
              <w:spacing w:before="20" w:after="40"/>
              <w:rPr>
                <w:ins w:id="975" w:author="JVET-M0160" w:date="2019-02-26T10:03:00Z"/>
                <w:bCs/>
                <w:noProof/>
                <w:lang w:val="en-CA" w:eastAsia="ko-KR"/>
              </w:rPr>
            </w:pPr>
            <w:ins w:id="976" w:author="JVET-M0160" w:date="2019-02-26T10:03:00Z">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ins>
          </w:p>
        </w:tc>
        <w:tc>
          <w:tcPr>
            <w:tcW w:w="1157" w:type="dxa"/>
          </w:tcPr>
          <w:p w14:paraId="3507F282" w14:textId="77777777" w:rsidR="00ED448E" w:rsidRPr="007644C2" w:rsidRDefault="00ED448E" w:rsidP="00ED448E">
            <w:pPr>
              <w:pStyle w:val="tablecell"/>
              <w:keepNext w:val="0"/>
              <w:keepLines w:val="0"/>
              <w:spacing w:before="20" w:after="40"/>
              <w:jc w:val="center"/>
              <w:rPr>
                <w:ins w:id="977" w:author="JVET-M0160" w:date="2019-02-26T10:03:00Z"/>
                <w:noProof/>
                <w:lang w:val="en-CA" w:eastAsia="ko-KR"/>
              </w:rPr>
            </w:pPr>
          </w:p>
        </w:tc>
      </w:tr>
      <w:tr w:rsidR="00ED448E" w:rsidRPr="007644C2" w14:paraId="3DDD063B" w14:textId="77777777" w:rsidTr="00ED448E">
        <w:trPr>
          <w:cantSplit/>
          <w:jc w:val="center"/>
          <w:ins w:id="978" w:author="JVET-M0160" w:date="2019-02-26T10:03:00Z"/>
        </w:trPr>
        <w:tc>
          <w:tcPr>
            <w:tcW w:w="7920" w:type="dxa"/>
          </w:tcPr>
          <w:p w14:paraId="51BABC31" w14:textId="77777777" w:rsidR="00ED448E" w:rsidRDefault="00ED448E" w:rsidP="00ED448E">
            <w:pPr>
              <w:pStyle w:val="tablesyntax"/>
              <w:keepNext w:val="0"/>
              <w:keepLines w:val="0"/>
              <w:spacing w:before="20" w:after="40"/>
              <w:rPr>
                <w:ins w:id="979" w:author="JVET-M0160" w:date="2019-02-26T10:03:00Z"/>
                <w:bCs/>
                <w:noProof/>
                <w:lang w:val="en-CA" w:eastAsia="ko-KR"/>
              </w:rPr>
            </w:pPr>
            <w:ins w:id="980" w:author="JVET-M0160" w:date="2019-02-26T10:03:00Z">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ins>
          </w:p>
        </w:tc>
        <w:tc>
          <w:tcPr>
            <w:tcW w:w="1157" w:type="dxa"/>
          </w:tcPr>
          <w:p w14:paraId="03D2824A" w14:textId="77777777" w:rsidR="00ED448E" w:rsidRPr="007644C2" w:rsidRDefault="00ED448E" w:rsidP="00ED448E">
            <w:pPr>
              <w:pStyle w:val="tablecell"/>
              <w:keepNext w:val="0"/>
              <w:keepLines w:val="0"/>
              <w:spacing w:before="20" w:after="40"/>
              <w:jc w:val="center"/>
              <w:rPr>
                <w:ins w:id="981" w:author="JVET-M0160" w:date="2019-02-26T10:03:00Z"/>
                <w:noProof/>
                <w:lang w:val="en-CA" w:eastAsia="ko-KR"/>
              </w:rPr>
            </w:pPr>
            <w:ins w:id="982" w:author="JVET-M0160" w:date="2019-02-26T10:03:00Z">
              <w:r>
                <w:rPr>
                  <w:noProof/>
                  <w:lang w:val="en-CA" w:eastAsia="ko-KR"/>
                </w:rPr>
                <w:t>u(1)</w:t>
              </w:r>
            </w:ins>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ins w:id="983" w:author="JVET-M0853" w:date="2019-02-26T09:47:00Z"/>
        </w:trPr>
        <w:tc>
          <w:tcPr>
            <w:tcW w:w="7920" w:type="dxa"/>
          </w:tcPr>
          <w:p w14:paraId="09A1006C" w14:textId="77777777" w:rsidR="00F9500E" w:rsidRPr="008D23FE" w:rsidRDefault="00F9500E" w:rsidP="00F9500E">
            <w:pPr>
              <w:pStyle w:val="tablesyntax"/>
              <w:keepNext w:val="0"/>
              <w:keepLines w:val="0"/>
              <w:spacing w:before="20" w:after="40"/>
              <w:rPr>
                <w:ins w:id="984" w:author="JVET-M0853" w:date="2019-02-26T09:47:00Z"/>
                <w:bCs/>
                <w:noProof/>
                <w:lang w:val="en-CA" w:eastAsia="ko-KR"/>
              </w:rPr>
            </w:pPr>
            <w:ins w:id="985" w:author="JVET-M0853" w:date="2019-02-26T09:47:00Z">
              <w:r>
                <w:rPr>
                  <w:bCs/>
                  <w:noProof/>
                  <w:lang w:eastAsia="ko-KR"/>
                </w:rPr>
                <w:tab/>
              </w:r>
              <w:r w:rsidRPr="001226BB">
                <w:rPr>
                  <w:bCs/>
                  <w:noProof/>
                </w:rPr>
                <w:t xml:space="preserve">if( </w:t>
              </w:r>
              <w:r w:rsidRPr="001226BB">
                <w:rPr>
                  <w:noProof/>
                </w:rPr>
                <w:t>rect_tile_group_flag</w:t>
              </w:r>
              <w:r w:rsidRPr="001226BB">
                <w:rPr>
                  <w:bCs/>
                  <w:noProof/>
                </w:rPr>
                <w:t xml:space="preserve"> ) {</w:t>
              </w:r>
            </w:ins>
          </w:p>
        </w:tc>
        <w:tc>
          <w:tcPr>
            <w:tcW w:w="1157" w:type="dxa"/>
          </w:tcPr>
          <w:p w14:paraId="0099F0E0" w14:textId="77777777" w:rsidR="00F9500E" w:rsidRPr="008D23FE" w:rsidRDefault="00F9500E" w:rsidP="00F9500E">
            <w:pPr>
              <w:pStyle w:val="tablecell"/>
              <w:keepNext w:val="0"/>
              <w:keepLines w:val="0"/>
              <w:spacing w:before="20" w:after="40"/>
              <w:jc w:val="center"/>
              <w:rPr>
                <w:ins w:id="986" w:author="JVET-M0853" w:date="2019-02-26T09:47:00Z"/>
                <w:noProof/>
                <w:lang w:val="en-CA" w:eastAsia="ko-KR"/>
              </w:rPr>
            </w:pPr>
          </w:p>
        </w:tc>
      </w:tr>
      <w:tr w:rsidR="00F9500E" w:rsidRPr="008D23FE" w14:paraId="3065DC2C" w14:textId="77777777" w:rsidTr="00F9500E">
        <w:trPr>
          <w:cantSplit/>
          <w:jc w:val="center"/>
          <w:ins w:id="987" w:author="JVET-M0853" w:date="2019-02-26T09:47:00Z"/>
        </w:trPr>
        <w:tc>
          <w:tcPr>
            <w:tcW w:w="7920" w:type="dxa"/>
          </w:tcPr>
          <w:p w14:paraId="08CE191D" w14:textId="77777777" w:rsidR="00F9500E" w:rsidRPr="008D23FE" w:rsidRDefault="00F9500E" w:rsidP="00F9500E">
            <w:pPr>
              <w:pStyle w:val="tablesyntax"/>
              <w:keepNext w:val="0"/>
              <w:keepLines w:val="0"/>
              <w:spacing w:before="20" w:after="40"/>
              <w:rPr>
                <w:ins w:id="988" w:author="JVET-M0853" w:date="2019-02-26T09:47:00Z"/>
                <w:bCs/>
                <w:noProof/>
                <w:lang w:val="en-CA" w:eastAsia="ko-KR"/>
              </w:rPr>
            </w:pPr>
            <w:ins w:id="989" w:author="JVET-M0853" w:date="2019-02-26T09:47:00Z">
              <w:r w:rsidRPr="001226BB">
                <w:rPr>
                  <w:b/>
                  <w:bCs/>
                  <w:noProof/>
                </w:rPr>
                <w:tab/>
              </w:r>
              <w:r w:rsidRPr="001226BB">
                <w:rPr>
                  <w:b/>
                  <w:bCs/>
                  <w:noProof/>
                </w:rPr>
                <w:tab/>
                <w:t>signalled_tile_group_id_flag</w:t>
              </w:r>
            </w:ins>
          </w:p>
        </w:tc>
        <w:tc>
          <w:tcPr>
            <w:tcW w:w="1157" w:type="dxa"/>
          </w:tcPr>
          <w:p w14:paraId="65A61AFA" w14:textId="77777777" w:rsidR="00F9500E" w:rsidRPr="008D23FE" w:rsidRDefault="00F9500E" w:rsidP="00F9500E">
            <w:pPr>
              <w:pStyle w:val="tablecell"/>
              <w:keepNext w:val="0"/>
              <w:keepLines w:val="0"/>
              <w:spacing w:before="20" w:after="40"/>
              <w:jc w:val="center"/>
              <w:rPr>
                <w:ins w:id="990" w:author="JVET-M0853" w:date="2019-02-26T09:47:00Z"/>
                <w:noProof/>
                <w:lang w:val="en-CA" w:eastAsia="ko-KR"/>
              </w:rPr>
            </w:pPr>
            <w:ins w:id="991" w:author="JVET-M0853" w:date="2019-02-26T09:47:00Z">
              <w:r w:rsidRPr="001226BB">
                <w:rPr>
                  <w:noProof/>
                </w:rPr>
                <w:t>u(1)</w:t>
              </w:r>
            </w:ins>
          </w:p>
        </w:tc>
      </w:tr>
      <w:tr w:rsidR="00F9500E" w:rsidRPr="008D23FE" w14:paraId="11668900" w14:textId="77777777" w:rsidTr="00F9500E">
        <w:trPr>
          <w:cantSplit/>
          <w:jc w:val="center"/>
          <w:ins w:id="992" w:author="JVET-M0853" w:date="2019-02-26T09:47:00Z"/>
        </w:trPr>
        <w:tc>
          <w:tcPr>
            <w:tcW w:w="7920" w:type="dxa"/>
          </w:tcPr>
          <w:p w14:paraId="4EBC62FE" w14:textId="77777777" w:rsidR="00F9500E" w:rsidRPr="008D23FE" w:rsidRDefault="00F9500E" w:rsidP="00F9500E">
            <w:pPr>
              <w:pStyle w:val="tablesyntax"/>
              <w:keepNext w:val="0"/>
              <w:keepLines w:val="0"/>
              <w:spacing w:before="20" w:after="40"/>
              <w:rPr>
                <w:ins w:id="993" w:author="JVET-M0853" w:date="2019-02-26T09:47:00Z"/>
                <w:bCs/>
                <w:noProof/>
                <w:lang w:val="en-CA" w:eastAsia="ko-KR"/>
              </w:rPr>
            </w:pPr>
            <w:ins w:id="994" w:author="JVET-M0853" w:date="2019-02-26T09:47:00Z">
              <w:r w:rsidRPr="001226BB">
                <w:rPr>
                  <w:bCs/>
                  <w:noProof/>
                </w:rPr>
                <w:tab/>
              </w:r>
              <w:r w:rsidRPr="001226BB">
                <w:rPr>
                  <w:bCs/>
                  <w:noProof/>
                </w:rPr>
                <w:tab/>
                <w:t>if( signalled_tile_group_id_flag ) {</w:t>
              </w:r>
            </w:ins>
          </w:p>
        </w:tc>
        <w:tc>
          <w:tcPr>
            <w:tcW w:w="1157" w:type="dxa"/>
          </w:tcPr>
          <w:p w14:paraId="2C2E9067" w14:textId="77777777" w:rsidR="00F9500E" w:rsidRPr="008D23FE" w:rsidRDefault="00F9500E" w:rsidP="00F9500E">
            <w:pPr>
              <w:pStyle w:val="tablecell"/>
              <w:keepNext w:val="0"/>
              <w:keepLines w:val="0"/>
              <w:spacing w:before="20" w:after="40"/>
              <w:jc w:val="center"/>
              <w:rPr>
                <w:ins w:id="995" w:author="JVET-M0853" w:date="2019-02-26T09:47:00Z"/>
                <w:noProof/>
                <w:lang w:val="en-CA" w:eastAsia="ko-KR"/>
              </w:rPr>
            </w:pPr>
          </w:p>
        </w:tc>
      </w:tr>
      <w:tr w:rsidR="00F9500E" w:rsidRPr="008D23FE" w14:paraId="729FCDE3" w14:textId="77777777" w:rsidTr="00F9500E">
        <w:trPr>
          <w:cantSplit/>
          <w:jc w:val="center"/>
          <w:ins w:id="996" w:author="JVET-M0853" w:date="2019-02-26T09:47:00Z"/>
        </w:trPr>
        <w:tc>
          <w:tcPr>
            <w:tcW w:w="7920" w:type="dxa"/>
          </w:tcPr>
          <w:p w14:paraId="25A286B7" w14:textId="77777777" w:rsidR="00F9500E" w:rsidRPr="008D23FE" w:rsidRDefault="00F9500E" w:rsidP="00F9500E">
            <w:pPr>
              <w:pStyle w:val="tablesyntax"/>
              <w:keepNext w:val="0"/>
              <w:keepLines w:val="0"/>
              <w:spacing w:before="20" w:after="40"/>
              <w:rPr>
                <w:ins w:id="997" w:author="JVET-M0853" w:date="2019-02-26T09:47:00Z"/>
                <w:bCs/>
                <w:noProof/>
                <w:lang w:val="en-CA" w:eastAsia="ko-KR"/>
              </w:rPr>
            </w:pPr>
            <w:ins w:id="998" w:author="JVET-M0853" w:date="2019-02-26T09:47:00Z">
              <w:r w:rsidRPr="001226BB">
                <w:rPr>
                  <w:b/>
                  <w:bCs/>
                  <w:noProof/>
                </w:rPr>
                <w:tab/>
              </w:r>
              <w:r w:rsidRPr="001226BB">
                <w:rPr>
                  <w:b/>
                  <w:bCs/>
                  <w:noProof/>
                </w:rPr>
                <w:tab/>
              </w:r>
              <w:r w:rsidRPr="001226BB">
                <w:rPr>
                  <w:b/>
                  <w:bCs/>
                  <w:noProof/>
                </w:rPr>
                <w:tab/>
                <w:t>signalled_tile_group_id_length_minus1</w:t>
              </w:r>
            </w:ins>
          </w:p>
        </w:tc>
        <w:tc>
          <w:tcPr>
            <w:tcW w:w="1157" w:type="dxa"/>
          </w:tcPr>
          <w:p w14:paraId="6716D96B" w14:textId="77777777" w:rsidR="00F9500E" w:rsidRPr="008D23FE" w:rsidRDefault="00F9500E" w:rsidP="00F9500E">
            <w:pPr>
              <w:pStyle w:val="tablecell"/>
              <w:keepNext w:val="0"/>
              <w:keepLines w:val="0"/>
              <w:spacing w:before="20" w:after="40"/>
              <w:jc w:val="center"/>
              <w:rPr>
                <w:ins w:id="999" w:author="JVET-M0853" w:date="2019-02-26T09:47:00Z"/>
                <w:noProof/>
                <w:lang w:val="en-CA" w:eastAsia="ko-KR"/>
              </w:rPr>
            </w:pPr>
            <w:ins w:id="1000" w:author="JVET-M0853" w:date="2019-02-26T09:47:00Z">
              <w:r w:rsidRPr="001226BB">
                <w:rPr>
                  <w:noProof/>
                </w:rPr>
                <w:t>ue(v)</w:t>
              </w:r>
            </w:ins>
          </w:p>
        </w:tc>
      </w:tr>
      <w:tr w:rsidR="00F9500E" w:rsidRPr="008D23FE" w14:paraId="1E167DFE" w14:textId="77777777" w:rsidTr="00F9500E">
        <w:trPr>
          <w:cantSplit/>
          <w:jc w:val="center"/>
          <w:ins w:id="1001" w:author="JVET-M0853" w:date="2019-02-26T09:47:00Z"/>
        </w:trPr>
        <w:tc>
          <w:tcPr>
            <w:tcW w:w="7920" w:type="dxa"/>
          </w:tcPr>
          <w:p w14:paraId="77AA6C81" w14:textId="77777777" w:rsidR="00F9500E" w:rsidRPr="008D23FE" w:rsidRDefault="00F9500E" w:rsidP="00F9500E">
            <w:pPr>
              <w:pStyle w:val="tablesyntax"/>
              <w:keepNext w:val="0"/>
              <w:keepLines w:val="0"/>
              <w:spacing w:before="20" w:after="40"/>
              <w:rPr>
                <w:ins w:id="1002" w:author="JVET-M0853" w:date="2019-02-26T09:47:00Z"/>
                <w:bCs/>
                <w:noProof/>
                <w:lang w:val="en-CA" w:eastAsia="ko-KR"/>
              </w:rPr>
            </w:pPr>
            <w:ins w:id="1003" w:author="JVET-M0853" w:date="2019-02-26T09:47:00Z">
              <w:r w:rsidRPr="001226BB">
                <w:rPr>
                  <w:b/>
                  <w:bCs/>
                  <w:noProof/>
                </w:rPr>
                <w:tab/>
              </w:r>
              <w:r w:rsidRPr="001226BB">
                <w:rPr>
                  <w:b/>
                  <w:bCs/>
                  <w:noProof/>
                </w:rPr>
                <w:tab/>
              </w:r>
              <w:r w:rsidRPr="001226BB">
                <w:rPr>
                  <w:b/>
                  <w:bCs/>
                  <w:noProof/>
                </w:rPr>
                <w:tab/>
              </w:r>
              <w:r w:rsidRPr="001226BB">
                <w:rPr>
                  <w:noProof/>
                </w:rPr>
                <w:t>for( i = 0; i  &lt;=  num_tile_groups_in_pic_minus1; i++ )</w:t>
              </w:r>
            </w:ins>
          </w:p>
        </w:tc>
        <w:tc>
          <w:tcPr>
            <w:tcW w:w="1157" w:type="dxa"/>
          </w:tcPr>
          <w:p w14:paraId="6011988F" w14:textId="77777777" w:rsidR="00F9500E" w:rsidRPr="008D23FE" w:rsidRDefault="00F9500E" w:rsidP="00F9500E">
            <w:pPr>
              <w:pStyle w:val="tablecell"/>
              <w:keepNext w:val="0"/>
              <w:keepLines w:val="0"/>
              <w:spacing w:before="20" w:after="40"/>
              <w:jc w:val="center"/>
              <w:rPr>
                <w:ins w:id="1004" w:author="JVET-M0853" w:date="2019-02-26T09:47:00Z"/>
                <w:noProof/>
                <w:lang w:val="en-CA" w:eastAsia="ko-KR"/>
              </w:rPr>
            </w:pPr>
          </w:p>
        </w:tc>
      </w:tr>
      <w:tr w:rsidR="00F9500E" w:rsidRPr="008D23FE" w14:paraId="7CCA05AD" w14:textId="77777777" w:rsidTr="00F9500E">
        <w:trPr>
          <w:cantSplit/>
          <w:jc w:val="center"/>
          <w:ins w:id="1005" w:author="JVET-M0853" w:date="2019-02-26T09:47:00Z"/>
        </w:trPr>
        <w:tc>
          <w:tcPr>
            <w:tcW w:w="7920" w:type="dxa"/>
          </w:tcPr>
          <w:p w14:paraId="5FEC3D28" w14:textId="77777777" w:rsidR="00F9500E" w:rsidRPr="008D23FE" w:rsidRDefault="00F9500E" w:rsidP="00F9500E">
            <w:pPr>
              <w:pStyle w:val="tablesyntax"/>
              <w:keepNext w:val="0"/>
              <w:keepLines w:val="0"/>
              <w:spacing w:before="20" w:after="40"/>
              <w:rPr>
                <w:ins w:id="1006" w:author="JVET-M0853" w:date="2019-02-26T09:47:00Z"/>
                <w:bCs/>
                <w:noProof/>
                <w:lang w:val="en-CA" w:eastAsia="ko-KR"/>
              </w:rPr>
            </w:pPr>
            <w:ins w:id="1007" w:author="JVET-M0853" w:date="2019-02-26T09:47:00Z">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ins>
          </w:p>
        </w:tc>
        <w:tc>
          <w:tcPr>
            <w:tcW w:w="1157" w:type="dxa"/>
          </w:tcPr>
          <w:p w14:paraId="04F3171A" w14:textId="77777777" w:rsidR="00F9500E" w:rsidRPr="008D23FE" w:rsidRDefault="00F9500E" w:rsidP="00F9500E">
            <w:pPr>
              <w:pStyle w:val="tablecell"/>
              <w:keepNext w:val="0"/>
              <w:keepLines w:val="0"/>
              <w:spacing w:before="20" w:after="40"/>
              <w:jc w:val="center"/>
              <w:rPr>
                <w:ins w:id="1008" w:author="JVET-M0853" w:date="2019-02-26T09:47:00Z"/>
                <w:noProof/>
                <w:lang w:val="en-CA" w:eastAsia="ko-KR"/>
              </w:rPr>
            </w:pPr>
            <w:ins w:id="1009" w:author="JVET-M0853" w:date="2019-02-26T09:47:00Z">
              <w:r w:rsidRPr="001226BB">
                <w:rPr>
                  <w:noProof/>
                </w:rPr>
                <w:t>u(v)</w:t>
              </w:r>
            </w:ins>
          </w:p>
        </w:tc>
      </w:tr>
      <w:tr w:rsidR="00F9500E" w:rsidRPr="008D23FE" w14:paraId="35DC7F36" w14:textId="77777777" w:rsidTr="00F9500E">
        <w:trPr>
          <w:cantSplit/>
          <w:jc w:val="center"/>
          <w:ins w:id="1010" w:author="JVET-M0853" w:date="2019-02-26T09:47:00Z"/>
        </w:trPr>
        <w:tc>
          <w:tcPr>
            <w:tcW w:w="7920" w:type="dxa"/>
          </w:tcPr>
          <w:p w14:paraId="6D48B7C1" w14:textId="77777777" w:rsidR="00F9500E" w:rsidRPr="001226BB" w:rsidRDefault="00F9500E" w:rsidP="00F9500E">
            <w:pPr>
              <w:pStyle w:val="tablesyntax"/>
              <w:keepNext w:val="0"/>
              <w:keepLines w:val="0"/>
              <w:spacing w:before="20" w:after="40"/>
              <w:rPr>
                <w:ins w:id="1011" w:author="JVET-M0853" w:date="2019-02-26T09:47:00Z"/>
                <w:bCs/>
                <w:noProof/>
              </w:rPr>
            </w:pPr>
            <w:ins w:id="1012" w:author="JVET-M0853" w:date="2019-02-26T09:47:00Z">
              <w:r w:rsidRPr="001226BB">
                <w:rPr>
                  <w:bCs/>
                  <w:noProof/>
                </w:rPr>
                <w:tab/>
              </w:r>
              <w:r w:rsidRPr="001226BB">
                <w:rPr>
                  <w:bCs/>
                  <w:noProof/>
                </w:rPr>
                <w:tab/>
                <w:t>}</w:t>
              </w:r>
            </w:ins>
          </w:p>
        </w:tc>
        <w:tc>
          <w:tcPr>
            <w:tcW w:w="1157" w:type="dxa"/>
          </w:tcPr>
          <w:p w14:paraId="19BE5556" w14:textId="77777777" w:rsidR="00F9500E" w:rsidRPr="008D23FE" w:rsidRDefault="00F9500E" w:rsidP="00F9500E">
            <w:pPr>
              <w:pStyle w:val="tablecell"/>
              <w:keepNext w:val="0"/>
              <w:keepLines w:val="0"/>
              <w:spacing w:before="20" w:after="40"/>
              <w:jc w:val="center"/>
              <w:rPr>
                <w:ins w:id="1013" w:author="JVET-M0853" w:date="2019-02-26T09:47:00Z"/>
                <w:noProof/>
              </w:rPr>
            </w:pPr>
          </w:p>
        </w:tc>
      </w:tr>
      <w:tr w:rsidR="00F9500E" w:rsidRPr="008D23FE" w14:paraId="377AA679" w14:textId="77777777" w:rsidTr="00F9500E">
        <w:trPr>
          <w:cantSplit/>
          <w:jc w:val="center"/>
          <w:ins w:id="1014" w:author="JVET-M0853" w:date="2019-02-26T09:47:00Z"/>
        </w:trPr>
        <w:tc>
          <w:tcPr>
            <w:tcW w:w="7920" w:type="dxa"/>
          </w:tcPr>
          <w:p w14:paraId="67091295" w14:textId="77777777" w:rsidR="00F9500E" w:rsidRPr="008D23FE" w:rsidRDefault="00F9500E" w:rsidP="00F9500E">
            <w:pPr>
              <w:pStyle w:val="tablesyntax"/>
              <w:keepNext w:val="0"/>
              <w:keepLines w:val="0"/>
              <w:spacing w:before="20" w:after="40"/>
              <w:rPr>
                <w:ins w:id="1015" w:author="JVET-M0853" w:date="2019-02-26T09:47:00Z"/>
                <w:bCs/>
                <w:noProof/>
                <w:lang w:val="en-CA" w:eastAsia="ko-KR"/>
              </w:rPr>
            </w:pPr>
            <w:ins w:id="1016" w:author="JVET-M0853" w:date="2019-02-26T09:47:00Z">
              <w:r w:rsidRPr="001226BB">
                <w:rPr>
                  <w:bCs/>
                  <w:noProof/>
                </w:rPr>
                <w:tab/>
                <w:t>}</w:t>
              </w:r>
            </w:ins>
          </w:p>
        </w:tc>
        <w:tc>
          <w:tcPr>
            <w:tcW w:w="1157" w:type="dxa"/>
          </w:tcPr>
          <w:p w14:paraId="621AC168" w14:textId="77777777" w:rsidR="00F9500E" w:rsidRPr="008D23FE" w:rsidRDefault="00F9500E" w:rsidP="00F9500E">
            <w:pPr>
              <w:pStyle w:val="tablecell"/>
              <w:keepNext w:val="0"/>
              <w:keepLines w:val="0"/>
              <w:spacing w:before="20" w:after="40"/>
              <w:jc w:val="center"/>
              <w:rPr>
                <w:ins w:id="1017" w:author="JVET-M0853" w:date="2019-02-26T09:47:00Z"/>
                <w:noProof/>
                <w:lang w:val="en-CA" w:eastAsia="ko-KR"/>
              </w:rPr>
            </w:pPr>
          </w:p>
        </w:tc>
      </w:tr>
      <w:tr w:rsidR="008770AA" w:rsidRPr="009E05BE" w14:paraId="11ED59DD" w14:textId="77777777" w:rsidTr="008770AA">
        <w:trPr>
          <w:cantSplit/>
          <w:jc w:val="center"/>
          <w:ins w:id="1018" w:author="JVET-M0128" w:date="2019-02-26T07:52:00Z"/>
        </w:trPr>
        <w:tc>
          <w:tcPr>
            <w:tcW w:w="7920" w:type="dxa"/>
          </w:tcPr>
          <w:p w14:paraId="09E45D2D" w14:textId="77777777" w:rsidR="008770AA" w:rsidRPr="00000E43" w:rsidRDefault="008770AA" w:rsidP="008770AA">
            <w:pPr>
              <w:pStyle w:val="tablesyntax"/>
              <w:keepNext w:val="0"/>
              <w:keepLines w:val="0"/>
              <w:spacing w:before="20" w:after="40"/>
              <w:rPr>
                <w:ins w:id="1019" w:author="JVET-M0128" w:date="2019-02-26T07:52:00Z"/>
                <w:bCs/>
                <w:noProof/>
              </w:rPr>
            </w:pPr>
            <w:ins w:id="1020" w:author="JVET-M0128" w:date="2019-02-26T07:52:00Z">
              <w:r w:rsidRPr="00977708">
                <w:rPr>
                  <w:bCs/>
                  <w:noProof/>
                </w:rPr>
                <w:tab/>
                <w:t>for(</w:t>
              </w:r>
              <w:r>
                <w:rPr>
                  <w:bCs/>
                  <w:noProof/>
                </w:rPr>
                <w:t xml:space="preserve"> i = 0; i &lt; 2; i++ </w:t>
              </w:r>
              <w:r w:rsidRPr="00977708">
                <w:rPr>
                  <w:bCs/>
                  <w:noProof/>
                </w:rPr>
                <w:t>)</w:t>
              </w:r>
            </w:ins>
          </w:p>
        </w:tc>
        <w:tc>
          <w:tcPr>
            <w:tcW w:w="1157" w:type="dxa"/>
          </w:tcPr>
          <w:p w14:paraId="18D72D30" w14:textId="77777777" w:rsidR="008770AA" w:rsidRPr="009E05BE" w:rsidRDefault="008770AA" w:rsidP="008770AA">
            <w:pPr>
              <w:pStyle w:val="tablecell"/>
              <w:keepNext w:val="0"/>
              <w:keepLines w:val="0"/>
              <w:spacing w:before="20" w:after="40"/>
              <w:jc w:val="center"/>
              <w:rPr>
                <w:ins w:id="1021" w:author="JVET-M0128" w:date="2019-02-26T07:52:00Z"/>
                <w:noProof/>
              </w:rPr>
            </w:pPr>
          </w:p>
        </w:tc>
      </w:tr>
      <w:tr w:rsidR="008770AA" w:rsidRPr="009E05BE" w14:paraId="563D1CCD" w14:textId="77777777" w:rsidTr="008770AA">
        <w:trPr>
          <w:cantSplit/>
          <w:jc w:val="center"/>
          <w:ins w:id="1022" w:author="JVET-M0128" w:date="2019-02-26T07:52:00Z"/>
        </w:trPr>
        <w:tc>
          <w:tcPr>
            <w:tcW w:w="7920" w:type="dxa"/>
          </w:tcPr>
          <w:p w14:paraId="599D3B71" w14:textId="77777777" w:rsidR="008770AA" w:rsidRPr="009E05BE" w:rsidRDefault="008770AA" w:rsidP="008770AA">
            <w:pPr>
              <w:pStyle w:val="tablesyntax"/>
              <w:keepNext w:val="0"/>
              <w:keepLines w:val="0"/>
              <w:spacing w:before="20" w:after="40"/>
              <w:rPr>
                <w:ins w:id="1023" w:author="JVET-M0128" w:date="2019-02-26T07:52:00Z"/>
                <w:b/>
                <w:bCs/>
                <w:noProof/>
              </w:rPr>
            </w:pPr>
            <w:ins w:id="1024" w:author="JVET-M0128" w:date="2019-02-26T07:52:00Z">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ins>
          </w:p>
        </w:tc>
        <w:tc>
          <w:tcPr>
            <w:tcW w:w="1157" w:type="dxa"/>
          </w:tcPr>
          <w:p w14:paraId="7FFE34D0" w14:textId="77777777" w:rsidR="008770AA" w:rsidRPr="009E05BE" w:rsidRDefault="008770AA" w:rsidP="008770AA">
            <w:pPr>
              <w:pStyle w:val="tablecell"/>
              <w:keepNext w:val="0"/>
              <w:keepLines w:val="0"/>
              <w:spacing w:before="20" w:after="40"/>
              <w:jc w:val="center"/>
              <w:rPr>
                <w:ins w:id="1025" w:author="JVET-M0128" w:date="2019-02-26T07:52:00Z"/>
                <w:noProof/>
              </w:rPr>
            </w:pPr>
            <w:ins w:id="1026" w:author="JVET-M0128" w:date="2019-02-26T07:52:00Z">
              <w:r w:rsidRPr="009E05BE">
                <w:rPr>
                  <w:noProof/>
                </w:rPr>
                <w:t>ue(v)</w:t>
              </w:r>
            </w:ins>
          </w:p>
        </w:tc>
      </w:tr>
      <w:tr w:rsidR="008770AA" w:rsidRPr="009E05BE" w14:paraId="1460979B" w14:textId="77777777" w:rsidTr="008770AA">
        <w:trPr>
          <w:cantSplit/>
          <w:jc w:val="center"/>
          <w:ins w:id="1027" w:author="JVET-M0128" w:date="2019-02-26T07:52:00Z"/>
        </w:trPr>
        <w:tc>
          <w:tcPr>
            <w:tcW w:w="7920" w:type="dxa"/>
          </w:tcPr>
          <w:p w14:paraId="0186CD74" w14:textId="77777777" w:rsidR="008770AA" w:rsidRDefault="008770AA" w:rsidP="008770AA">
            <w:pPr>
              <w:pStyle w:val="tablesyntax"/>
              <w:keepNext w:val="0"/>
              <w:keepLines w:val="0"/>
              <w:spacing w:before="20" w:after="40"/>
              <w:rPr>
                <w:ins w:id="1028" w:author="JVET-M0128" w:date="2019-02-26T07:52:00Z"/>
                <w:noProof/>
              </w:rPr>
            </w:pPr>
            <w:ins w:id="1029" w:author="JVET-M0128" w:date="2019-02-26T07:52:00Z">
              <w:r w:rsidRPr="009E05BE">
                <w:rPr>
                  <w:b/>
                  <w:bCs/>
                  <w:noProof/>
                </w:rPr>
                <w:tab/>
              </w:r>
              <w:r>
                <w:rPr>
                  <w:b/>
                  <w:bCs/>
                  <w:noProof/>
                </w:rPr>
                <w:t>rpl1_idx_present_flag</w:t>
              </w:r>
            </w:ins>
          </w:p>
        </w:tc>
        <w:tc>
          <w:tcPr>
            <w:tcW w:w="1157" w:type="dxa"/>
          </w:tcPr>
          <w:p w14:paraId="2B847A9D" w14:textId="77777777" w:rsidR="008770AA" w:rsidRPr="009E05BE" w:rsidRDefault="008770AA" w:rsidP="008770AA">
            <w:pPr>
              <w:pStyle w:val="tablecell"/>
              <w:keepNext w:val="0"/>
              <w:keepLines w:val="0"/>
              <w:spacing w:before="20" w:after="40"/>
              <w:jc w:val="center"/>
              <w:rPr>
                <w:ins w:id="1030" w:author="JVET-M0128" w:date="2019-02-26T07:52:00Z"/>
                <w:noProof/>
              </w:rPr>
            </w:pPr>
            <w:ins w:id="1031" w:author="JVET-M0128" w:date="2019-02-26T07:52:00Z">
              <w:r w:rsidRPr="009E05BE">
                <w:rPr>
                  <w:noProof/>
                </w:rPr>
                <w:t>u(</w:t>
              </w:r>
              <w:r>
                <w:rPr>
                  <w:noProof/>
                </w:rPr>
                <w:t>1</w:t>
              </w:r>
              <w:r w:rsidRPr="009E05BE">
                <w:rPr>
                  <w:noProof/>
                </w:rPr>
                <w:t>)</w:t>
              </w:r>
            </w:ins>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0A9BB466"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t>diff_cu_qp_delta_depth</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ins w:id="1032" w:author="JVET-M0101" w:date="2019-02-26T10:16:00Z"/>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ins w:id="1033" w:author="JVET-M0101" w:date="2019-02-26T10:16:00Z"/>
                <w:b/>
                <w:noProof/>
                <w:color w:val="000000" w:themeColor="text1"/>
                <w:lang w:val="en-CA"/>
              </w:rPr>
            </w:pPr>
            <w:ins w:id="1034" w:author="JVET-M0101" w:date="2019-02-26T10:16:00Z">
              <w:r w:rsidRPr="00AC7D56">
                <w:rPr>
                  <w:noProof/>
                  <w:color w:val="000000" w:themeColor="text1"/>
                  <w:lang w:val="en-CA"/>
                </w:rPr>
                <w:lastRenderedPageBreak/>
                <w:tab/>
              </w:r>
              <w:r w:rsidRPr="00AC7D56">
                <w:rPr>
                  <w:b/>
                  <w:noProof/>
                  <w:color w:val="000000" w:themeColor="text1"/>
                  <w:lang w:val="en-CA"/>
                </w:rPr>
                <w:t>pps_extension_flag</w:t>
              </w:r>
            </w:ins>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ins w:id="1035" w:author="JVET-M0101" w:date="2019-02-26T10:16:00Z"/>
                <w:noProof/>
                <w:color w:val="000000" w:themeColor="text1"/>
                <w:lang w:val="en-CA"/>
              </w:rPr>
            </w:pPr>
            <w:ins w:id="1036" w:author="JVET-M0101" w:date="2019-02-26T10:16:00Z">
              <w:r w:rsidRPr="00AC7D56">
                <w:rPr>
                  <w:noProof/>
                  <w:color w:val="000000" w:themeColor="text1"/>
                  <w:lang w:val="en-CA"/>
                </w:rPr>
                <w:t>u(1)</w:t>
              </w:r>
            </w:ins>
          </w:p>
        </w:tc>
      </w:tr>
      <w:tr w:rsidR="003D7CFA" w:rsidRPr="00AC7D56" w14:paraId="2565B591" w14:textId="77777777" w:rsidTr="004D315D">
        <w:trPr>
          <w:cantSplit/>
          <w:jc w:val="center"/>
          <w:ins w:id="1037" w:author="JVET-M0101" w:date="2019-02-26T10:16:00Z"/>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ins w:id="1038" w:author="JVET-M0101" w:date="2019-02-26T10:16:00Z"/>
                <w:noProof/>
                <w:color w:val="000000" w:themeColor="text1"/>
                <w:lang w:val="en-CA"/>
              </w:rPr>
            </w:pPr>
            <w:ins w:id="1039" w:author="JVET-M0101" w:date="2019-02-26T10:16:00Z">
              <w:r w:rsidRPr="00AC7D56">
                <w:rPr>
                  <w:noProof/>
                  <w:color w:val="000000" w:themeColor="text1"/>
                  <w:lang w:val="en-CA"/>
                </w:rPr>
                <w:tab/>
                <w:t>if( pps_extension_flag )</w:t>
              </w:r>
            </w:ins>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ins w:id="1040" w:author="JVET-M0101" w:date="2019-02-26T10:16:00Z"/>
                <w:noProof/>
                <w:color w:val="000000" w:themeColor="text1"/>
                <w:lang w:val="en-CA"/>
              </w:rPr>
            </w:pPr>
          </w:p>
        </w:tc>
      </w:tr>
      <w:tr w:rsidR="003D7CFA" w:rsidRPr="00AC7D56" w14:paraId="2EB2D1C3" w14:textId="77777777" w:rsidTr="004D315D">
        <w:trPr>
          <w:cantSplit/>
          <w:jc w:val="center"/>
          <w:ins w:id="1041" w:author="JVET-M0101" w:date="2019-02-26T10:16:00Z"/>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ins w:id="1042" w:author="JVET-M0101" w:date="2019-02-26T10:16:00Z"/>
                <w:noProof/>
                <w:color w:val="000000" w:themeColor="text1"/>
                <w:lang w:val="en-CA"/>
              </w:rPr>
            </w:pPr>
            <w:ins w:id="1043" w:author="JVET-M0101" w:date="2019-02-26T10:16:00Z">
              <w:r w:rsidRPr="00AC7D56">
                <w:rPr>
                  <w:noProof/>
                  <w:color w:val="000000" w:themeColor="text1"/>
                  <w:lang w:val="en-CA"/>
                </w:rPr>
                <w:tab/>
              </w:r>
              <w:r w:rsidRPr="00AC7D56">
                <w:rPr>
                  <w:noProof/>
                  <w:color w:val="000000" w:themeColor="text1"/>
                  <w:lang w:val="en-CA"/>
                </w:rPr>
                <w:tab/>
                <w:t>while( more_rbsp_data( ) )</w:t>
              </w:r>
            </w:ins>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ins w:id="1044" w:author="JVET-M0101" w:date="2019-02-26T10:16:00Z"/>
                <w:noProof/>
                <w:color w:val="000000" w:themeColor="text1"/>
                <w:lang w:val="en-CA"/>
              </w:rPr>
            </w:pPr>
          </w:p>
        </w:tc>
      </w:tr>
      <w:tr w:rsidR="003D7CFA" w:rsidRPr="00AC7D56" w14:paraId="7D69CAAF" w14:textId="77777777" w:rsidTr="004D315D">
        <w:trPr>
          <w:cantSplit/>
          <w:jc w:val="center"/>
          <w:ins w:id="1045" w:author="JVET-M0101" w:date="2019-02-26T10:16:00Z"/>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ins w:id="1046" w:author="JVET-M0101" w:date="2019-02-26T10:16:00Z"/>
                <w:b/>
                <w:noProof/>
                <w:color w:val="000000" w:themeColor="text1"/>
                <w:lang w:val="en-CA"/>
              </w:rPr>
            </w:pPr>
            <w:ins w:id="1047" w:author="JVET-M0101" w:date="2019-02-26T10:16:00Z">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ins>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ins w:id="1048" w:author="JVET-M0101" w:date="2019-02-26T10:16:00Z"/>
                <w:noProof/>
                <w:color w:val="000000" w:themeColor="text1"/>
                <w:lang w:val="en-CA"/>
              </w:rPr>
            </w:pPr>
            <w:ins w:id="1049" w:author="JVET-M0101" w:date="2019-02-26T10:16:00Z">
              <w:r w:rsidRPr="00AC7D56">
                <w:rPr>
                  <w:noProof/>
                  <w:color w:val="000000" w:themeColor="text1"/>
                  <w:lang w:val="en-CA"/>
                </w:rPr>
                <w:t>u(1)</w:t>
              </w:r>
            </w:ins>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ins w:id="1050" w:author="JVET-M0132" w:date="2019-02-26T09:37:00Z"/>
          <w:lang w:val="en-CA" w:eastAsia="ja-JP"/>
        </w:rPr>
      </w:pPr>
      <w:bookmarkStart w:id="1051" w:name="_Toc331760504"/>
      <w:bookmarkStart w:id="1052" w:name="_Toc331761296"/>
      <w:bookmarkStart w:id="1053" w:name="_Toc331762089"/>
      <w:bookmarkStart w:id="1054" w:name="_Toc331765667"/>
      <w:bookmarkStart w:id="1055" w:name="_Toc331760556"/>
      <w:bookmarkStart w:id="1056" w:name="_Toc331761348"/>
      <w:bookmarkStart w:id="1057" w:name="_Toc331762141"/>
      <w:bookmarkStart w:id="1058" w:name="_Toc331765719"/>
      <w:bookmarkEnd w:id="1051"/>
      <w:bookmarkEnd w:id="1052"/>
      <w:bookmarkEnd w:id="1053"/>
      <w:bookmarkEnd w:id="1054"/>
      <w:bookmarkEnd w:id="1055"/>
      <w:bookmarkEnd w:id="1056"/>
      <w:bookmarkEnd w:id="1057"/>
      <w:bookmarkEnd w:id="1058"/>
    </w:p>
    <w:p w14:paraId="29D90AA9" w14:textId="77777777" w:rsidR="00F31194" w:rsidRPr="007644C2" w:rsidRDefault="00F31194" w:rsidP="00F31194">
      <w:pPr>
        <w:pStyle w:val="Heading4"/>
        <w:rPr>
          <w:ins w:id="1059" w:author="JVET-M0132" w:date="2019-02-26T09:37:00Z"/>
          <w:lang w:val="en-CA"/>
        </w:rPr>
      </w:pPr>
      <w:ins w:id="1060" w:author="JVET-M0132" w:date="2019-02-26T09:37:00Z">
        <w:r w:rsidRPr="00E51236">
          <w:rPr>
            <w:lang w:val="en-CA"/>
          </w:rPr>
          <w:t>Adaptation pa</w:t>
        </w:r>
        <w:r>
          <w:rPr>
            <w:lang w:val="en-CA"/>
          </w:rPr>
          <w:t>rameter set syntax</w:t>
        </w:r>
      </w:ins>
    </w:p>
    <w:p w14:paraId="067ACC77" w14:textId="77777777" w:rsidR="00F31194" w:rsidRPr="007644C2" w:rsidRDefault="00F31194" w:rsidP="00F31194">
      <w:pPr>
        <w:keepNext/>
        <w:rPr>
          <w:ins w:id="1061" w:author="JVET-M0132" w:date="2019-02-26T09:37:00Z"/>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ins w:id="1062" w:author="JVET-M0132" w:date="2019-02-26T09:37:00Z"/>
        </w:trPr>
        <w:tc>
          <w:tcPr>
            <w:tcW w:w="7920" w:type="dxa"/>
          </w:tcPr>
          <w:p w14:paraId="3002A741" w14:textId="77777777" w:rsidR="00F31194" w:rsidRPr="000617F3" w:rsidRDefault="00F31194" w:rsidP="00F31194">
            <w:pPr>
              <w:pStyle w:val="tablesyntax"/>
              <w:keepNext w:val="0"/>
              <w:keepLines w:val="0"/>
              <w:spacing w:before="20" w:after="40"/>
              <w:rPr>
                <w:ins w:id="1063" w:author="JVET-M0132" w:date="2019-02-26T09:37:00Z"/>
              </w:rPr>
            </w:pPr>
            <w:proofErr w:type="spellStart"/>
            <w:ins w:id="1064" w:author="JVET-M0132" w:date="2019-02-26T09:37:00Z">
              <w:r w:rsidRPr="000617F3">
                <w:t>adaptation_parameter_set_</w:t>
              </w:r>
              <w:proofErr w:type="gramStart"/>
              <w:r w:rsidRPr="000617F3">
                <w:t>rbsp</w:t>
              </w:r>
              <w:proofErr w:type="spellEnd"/>
              <w:r w:rsidRPr="000617F3">
                <w:t>( )</w:t>
              </w:r>
              <w:proofErr w:type="gramEnd"/>
              <w:r w:rsidRPr="000617F3">
                <w:t xml:space="preserve"> {</w:t>
              </w:r>
            </w:ins>
          </w:p>
        </w:tc>
        <w:tc>
          <w:tcPr>
            <w:tcW w:w="1157" w:type="dxa"/>
          </w:tcPr>
          <w:p w14:paraId="70D74107" w14:textId="77777777" w:rsidR="00F31194" w:rsidRPr="000617F3" w:rsidRDefault="00F31194" w:rsidP="00F31194">
            <w:pPr>
              <w:pStyle w:val="tableheading"/>
              <w:keepNext w:val="0"/>
              <w:keepLines w:val="0"/>
              <w:spacing w:before="20" w:after="40"/>
              <w:rPr>
                <w:ins w:id="1065" w:author="JVET-M0132" w:date="2019-02-26T09:37:00Z"/>
              </w:rPr>
            </w:pPr>
            <w:ins w:id="1066" w:author="JVET-M0132" w:date="2019-02-26T09:37:00Z">
              <w:r w:rsidRPr="000617F3">
                <w:t>Descriptor</w:t>
              </w:r>
            </w:ins>
          </w:p>
        </w:tc>
      </w:tr>
      <w:tr w:rsidR="00F31194" w:rsidRPr="000617F3" w14:paraId="34A4A948" w14:textId="77777777" w:rsidTr="00F31194">
        <w:trPr>
          <w:cantSplit/>
          <w:jc w:val="center"/>
          <w:ins w:id="1067" w:author="JVET-M0132" w:date="2019-02-26T09:37:00Z"/>
        </w:trPr>
        <w:tc>
          <w:tcPr>
            <w:tcW w:w="7920" w:type="dxa"/>
          </w:tcPr>
          <w:p w14:paraId="0439821C" w14:textId="77777777" w:rsidR="00F31194" w:rsidRPr="000617F3" w:rsidRDefault="00F31194" w:rsidP="00F31194">
            <w:pPr>
              <w:pStyle w:val="tablesyntax"/>
              <w:keepNext w:val="0"/>
              <w:keepLines w:val="0"/>
              <w:spacing w:before="20" w:after="40"/>
              <w:rPr>
                <w:ins w:id="1068" w:author="JVET-M0132" w:date="2019-02-26T09:37:00Z"/>
                <w:b/>
              </w:rPr>
            </w:pPr>
            <w:ins w:id="1069" w:author="JVET-M0132" w:date="2019-02-26T09:37:00Z">
              <w:r w:rsidRPr="000617F3">
                <w:rPr>
                  <w:b/>
                </w:rPr>
                <w:tab/>
              </w:r>
              <w:proofErr w:type="spellStart"/>
              <w:r w:rsidRPr="000617F3">
                <w:rPr>
                  <w:b/>
                </w:rPr>
                <w:t>adaptation_parameter_set_id</w:t>
              </w:r>
              <w:proofErr w:type="spellEnd"/>
            </w:ins>
          </w:p>
        </w:tc>
        <w:tc>
          <w:tcPr>
            <w:tcW w:w="1157" w:type="dxa"/>
          </w:tcPr>
          <w:p w14:paraId="2D4113E3" w14:textId="77777777" w:rsidR="00F31194" w:rsidRPr="000617F3" w:rsidRDefault="00F31194" w:rsidP="00F31194">
            <w:pPr>
              <w:pStyle w:val="tablecell"/>
              <w:keepNext w:val="0"/>
              <w:keepLines w:val="0"/>
              <w:spacing w:before="20" w:after="40"/>
              <w:jc w:val="center"/>
              <w:rPr>
                <w:ins w:id="1070" w:author="JVET-M0132" w:date="2019-02-26T09:37:00Z"/>
              </w:rPr>
            </w:pPr>
            <w:proofErr w:type="gramStart"/>
            <w:ins w:id="1071" w:author="JVET-M0132" w:date="2019-02-26T09:37:00Z">
              <w:r w:rsidRPr="000617F3">
                <w:t>u(</w:t>
              </w:r>
              <w:proofErr w:type="gramEnd"/>
              <w:r>
                <w:t>5</w:t>
              </w:r>
              <w:r w:rsidRPr="000617F3">
                <w:t>)</w:t>
              </w:r>
            </w:ins>
          </w:p>
        </w:tc>
      </w:tr>
      <w:tr w:rsidR="00F31194" w:rsidRPr="000617F3" w14:paraId="0D56DA4B" w14:textId="77777777" w:rsidTr="00F31194">
        <w:trPr>
          <w:cantSplit/>
          <w:jc w:val="center"/>
          <w:ins w:id="1072" w:author="JVET-M0132" w:date="2019-02-26T09:37:00Z"/>
        </w:trPr>
        <w:tc>
          <w:tcPr>
            <w:tcW w:w="7920" w:type="dxa"/>
          </w:tcPr>
          <w:p w14:paraId="2BFF0361" w14:textId="77777777" w:rsidR="00F31194" w:rsidRPr="000617F3" w:rsidRDefault="00F31194" w:rsidP="00F31194">
            <w:pPr>
              <w:pStyle w:val="tablesyntax"/>
              <w:keepNext w:val="0"/>
              <w:keepLines w:val="0"/>
              <w:spacing w:before="20" w:after="40"/>
              <w:rPr>
                <w:ins w:id="1073" w:author="JVET-M0132" w:date="2019-02-26T09:37:00Z"/>
              </w:rPr>
            </w:pPr>
            <w:ins w:id="1074" w:author="JVET-M0132" w:date="2019-02-26T09:37:00Z">
              <w:r w:rsidRPr="000617F3">
                <w:tab/>
              </w:r>
              <w:proofErr w:type="spellStart"/>
              <w:r w:rsidRPr="000617F3">
                <w:t>alf_</w:t>
              </w:r>
              <w:proofErr w:type="gramStart"/>
              <w:r w:rsidRPr="000617F3">
                <w:t>data</w:t>
              </w:r>
              <w:proofErr w:type="spellEnd"/>
              <w:r w:rsidRPr="000617F3">
                <w:t>( )</w:t>
              </w:r>
              <w:proofErr w:type="gramEnd"/>
            </w:ins>
          </w:p>
        </w:tc>
        <w:tc>
          <w:tcPr>
            <w:tcW w:w="1157" w:type="dxa"/>
          </w:tcPr>
          <w:p w14:paraId="71315A01" w14:textId="77777777" w:rsidR="00F31194" w:rsidRPr="000617F3" w:rsidRDefault="00F31194" w:rsidP="00F31194">
            <w:pPr>
              <w:pStyle w:val="tableheading"/>
              <w:keepNext w:val="0"/>
              <w:keepLines w:val="0"/>
              <w:spacing w:before="20" w:after="40"/>
              <w:jc w:val="center"/>
              <w:rPr>
                <w:ins w:id="1075" w:author="JVET-M0132" w:date="2019-02-26T09:37:00Z"/>
                <w:b w:val="0"/>
              </w:rPr>
            </w:pPr>
          </w:p>
        </w:tc>
      </w:tr>
      <w:tr w:rsidR="00F31194" w:rsidRPr="00AC7D56" w14:paraId="65FBC6E0" w14:textId="77777777" w:rsidTr="00F31194">
        <w:trPr>
          <w:cantSplit/>
          <w:jc w:val="center"/>
          <w:ins w:id="1076" w:author="JVET-M0132" w:date="2019-02-26T09:37:00Z"/>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ins w:id="1077" w:author="JVET-M0132" w:date="2019-02-26T09:37:00Z"/>
                <w:b/>
                <w:noProof/>
                <w:color w:val="000000" w:themeColor="text1"/>
                <w:lang w:val="en-CA"/>
              </w:rPr>
            </w:pPr>
            <w:ins w:id="1078" w:author="JVET-M0132" w:date="2019-02-26T09:37:00Z">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ins>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ins w:id="1079" w:author="JVET-M0132" w:date="2019-02-26T09:37:00Z"/>
                <w:noProof/>
                <w:color w:val="000000" w:themeColor="text1"/>
                <w:lang w:val="en-CA"/>
              </w:rPr>
            </w:pPr>
            <w:ins w:id="1080" w:author="JVET-M0132" w:date="2019-02-26T09:37:00Z">
              <w:r w:rsidRPr="00AC7D56">
                <w:rPr>
                  <w:noProof/>
                  <w:color w:val="000000" w:themeColor="text1"/>
                  <w:lang w:val="en-CA"/>
                </w:rPr>
                <w:t>u(1)</w:t>
              </w:r>
            </w:ins>
          </w:p>
        </w:tc>
      </w:tr>
      <w:tr w:rsidR="00F31194" w:rsidRPr="00AC7D56" w14:paraId="3842C7C6" w14:textId="77777777" w:rsidTr="00F31194">
        <w:trPr>
          <w:cantSplit/>
          <w:jc w:val="center"/>
          <w:ins w:id="1081" w:author="JVET-M0132" w:date="2019-02-26T09:37:00Z"/>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ins w:id="1082" w:author="JVET-M0132" w:date="2019-02-26T09:37:00Z"/>
                <w:noProof/>
                <w:color w:val="000000" w:themeColor="text1"/>
                <w:lang w:val="en-CA"/>
              </w:rPr>
            </w:pPr>
            <w:ins w:id="1083" w:author="JVET-M0132" w:date="2019-02-26T09:37:00Z">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ins>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ins w:id="1084" w:author="JVET-M0132" w:date="2019-02-26T09:37:00Z"/>
                <w:noProof/>
                <w:color w:val="000000" w:themeColor="text1"/>
                <w:lang w:val="en-CA"/>
              </w:rPr>
            </w:pPr>
          </w:p>
        </w:tc>
      </w:tr>
      <w:tr w:rsidR="00F31194" w:rsidRPr="00AC7D56" w14:paraId="2F905602" w14:textId="77777777" w:rsidTr="00F31194">
        <w:trPr>
          <w:cantSplit/>
          <w:jc w:val="center"/>
          <w:ins w:id="1085" w:author="JVET-M0132" w:date="2019-02-26T09:37:00Z"/>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ins w:id="1086" w:author="JVET-M0132" w:date="2019-02-26T09:37:00Z"/>
                <w:noProof/>
                <w:color w:val="000000" w:themeColor="text1"/>
                <w:lang w:val="en-CA"/>
              </w:rPr>
            </w:pPr>
            <w:ins w:id="1087" w:author="JVET-M0132" w:date="2019-02-26T09:37:00Z">
              <w:r w:rsidRPr="00AC7D56">
                <w:rPr>
                  <w:noProof/>
                  <w:color w:val="000000" w:themeColor="text1"/>
                  <w:lang w:val="en-CA"/>
                </w:rPr>
                <w:tab/>
              </w:r>
              <w:r w:rsidRPr="00AC7D56">
                <w:rPr>
                  <w:noProof/>
                  <w:color w:val="000000" w:themeColor="text1"/>
                  <w:lang w:val="en-CA"/>
                </w:rPr>
                <w:tab/>
                <w:t>while( more_rbsp_data( ) )</w:t>
              </w:r>
            </w:ins>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ins w:id="1088" w:author="JVET-M0132" w:date="2019-02-26T09:37:00Z"/>
                <w:noProof/>
                <w:color w:val="000000" w:themeColor="text1"/>
                <w:lang w:val="en-CA"/>
              </w:rPr>
            </w:pPr>
          </w:p>
        </w:tc>
      </w:tr>
      <w:tr w:rsidR="00F31194" w:rsidRPr="00AC7D56" w14:paraId="47D5EE03" w14:textId="77777777" w:rsidTr="00F31194">
        <w:trPr>
          <w:cantSplit/>
          <w:jc w:val="center"/>
          <w:ins w:id="1089" w:author="JVET-M0132" w:date="2019-02-26T09:37:00Z"/>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ins w:id="1090" w:author="JVET-M0132" w:date="2019-02-26T09:37:00Z"/>
                <w:b/>
                <w:noProof/>
                <w:color w:val="000000" w:themeColor="text1"/>
                <w:lang w:val="en-CA"/>
              </w:rPr>
            </w:pPr>
            <w:ins w:id="1091" w:author="JVET-M0132" w:date="2019-02-26T09:37:00Z">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ins>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ins w:id="1092" w:author="JVET-M0132" w:date="2019-02-26T09:37:00Z"/>
                <w:noProof/>
                <w:color w:val="000000" w:themeColor="text1"/>
                <w:lang w:val="en-CA"/>
              </w:rPr>
            </w:pPr>
            <w:ins w:id="1093" w:author="JVET-M0132" w:date="2019-02-26T09:37:00Z">
              <w:r w:rsidRPr="00AC7D56">
                <w:rPr>
                  <w:noProof/>
                  <w:color w:val="000000" w:themeColor="text1"/>
                  <w:lang w:val="en-CA"/>
                </w:rPr>
                <w:t>u(1)</w:t>
              </w:r>
            </w:ins>
          </w:p>
        </w:tc>
      </w:tr>
      <w:tr w:rsidR="00F31194" w:rsidRPr="007644C2" w14:paraId="0DDC9A56" w14:textId="77777777" w:rsidTr="00F31194">
        <w:trPr>
          <w:cantSplit/>
          <w:jc w:val="center"/>
          <w:ins w:id="1094" w:author="JVET-M0132" w:date="2019-02-26T09:37:00Z"/>
        </w:trPr>
        <w:tc>
          <w:tcPr>
            <w:tcW w:w="7920" w:type="dxa"/>
          </w:tcPr>
          <w:p w14:paraId="7518CC38" w14:textId="77777777" w:rsidR="00F31194" w:rsidRPr="007644C2" w:rsidRDefault="00F31194" w:rsidP="00F31194">
            <w:pPr>
              <w:pStyle w:val="tablesyntax"/>
              <w:keepNext w:val="0"/>
              <w:keepLines w:val="0"/>
              <w:widowControl w:val="0"/>
              <w:spacing w:before="20" w:after="40"/>
              <w:rPr>
                <w:ins w:id="1095" w:author="JVET-M0132" w:date="2019-02-26T09:37:00Z"/>
                <w:lang w:val="en-CA"/>
              </w:rPr>
            </w:pPr>
            <w:ins w:id="1096" w:author="JVET-M0132" w:date="2019-02-26T09:37:00Z">
              <w:r w:rsidRPr="007644C2">
                <w:rPr>
                  <w:lang w:val="en-CA"/>
                </w:rPr>
                <w:tab/>
              </w:r>
              <w:proofErr w:type="spellStart"/>
              <w:r w:rsidRPr="007644C2">
                <w:rPr>
                  <w:lang w:val="en-CA"/>
                </w:rPr>
                <w:t>rbsp_trailing_</w:t>
              </w:r>
              <w:proofErr w:type="gramStart"/>
              <w:r w:rsidRPr="007644C2">
                <w:rPr>
                  <w:lang w:val="en-CA"/>
                </w:rPr>
                <w:t>bits</w:t>
              </w:r>
              <w:proofErr w:type="spellEnd"/>
              <w:r w:rsidRPr="007644C2">
                <w:rPr>
                  <w:lang w:val="en-CA"/>
                </w:rPr>
                <w:t>( )</w:t>
              </w:r>
              <w:proofErr w:type="gramEnd"/>
            </w:ins>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ins w:id="1097" w:author="JVET-M0132" w:date="2019-02-26T09:37:00Z"/>
                <w:lang w:val="en-CA"/>
              </w:rPr>
            </w:pPr>
          </w:p>
        </w:tc>
      </w:tr>
      <w:tr w:rsidR="00F31194" w:rsidRPr="008256A4" w14:paraId="78543C24" w14:textId="77777777" w:rsidTr="00F31194">
        <w:trPr>
          <w:cantSplit/>
          <w:jc w:val="center"/>
          <w:ins w:id="1098" w:author="JVET-M0132" w:date="2019-02-26T09:37:00Z"/>
        </w:trPr>
        <w:tc>
          <w:tcPr>
            <w:tcW w:w="7920" w:type="dxa"/>
          </w:tcPr>
          <w:p w14:paraId="63199322" w14:textId="77777777" w:rsidR="00F31194" w:rsidRPr="000617F3" w:rsidRDefault="00F31194" w:rsidP="00F31194">
            <w:pPr>
              <w:pStyle w:val="tablesyntax"/>
              <w:keepNext w:val="0"/>
              <w:keepLines w:val="0"/>
              <w:widowControl w:val="0"/>
              <w:spacing w:before="20" w:after="40"/>
              <w:rPr>
                <w:ins w:id="1099" w:author="JVET-M0132" w:date="2019-02-26T09:37:00Z"/>
              </w:rPr>
            </w:pPr>
            <w:ins w:id="1100" w:author="JVET-M0132" w:date="2019-02-26T09:37:00Z">
              <w:r w:rsidRPr="000617F3">
                <w:t>}</w:t>
              </w:r>
            </w:ins>
          </w:p>
        </w:tc>
        <w:tc>
          <w:tcPr>
            <w:tcW w:w="1157" w:type="dxa"/>
          </w:tcPr>
          <w:p w14:paraId="672E5A8A" w14:textId="77777777" w:rsidR="00F31194" w:rsidRPr="000617F3" w:rsidRDefault="00F31194" w:rsidP="00F31194">
            <w:pPr>
              <w:pStyle w:val="tablecell"/>
              <w:keepNext w:val="0"/>
              <w:keepLines w:val="0"/>
              <w:widowControl w:val="0"/>
              <w:spacing w:before="20" w:after="40"/>
              <w:jc w:val="center"/>
              <w:rPr>
                <w:ins w:id="1101" w:author="JVET-M0132" w:date="2019-02-26T09:37:00Z"/>
              </w:rPr>
            </w:pPr>
          </w:p>
        </w:tc>
      </w:tr>
    </w:tbl>
    <w:p w14:paraId="658CA163" w14:textId="77777777" w:rsidR="003D7CFA" w:rsidRDefault="003D7CFA" w:rsidP="003D7CFA">
      <w:pPr>
        <w:rPr>
          <w:ins w:id="1102" w:author="JVET-M0101" w:date="2019-02-26T10:17:00Z"/>
          <w:lang w:val="en-CA" w:eastAsia="ja-JP"/>
        </w:rPr>
      </w:pPr>
    </w:p>
    <w:p w14:paraId="5F183FFC" w14:textId="77777777" w:rsidR="003D7CFA" w:rsidRPr="001226BB" w:rsidRDefault="003D7CFA" w:rsidP="003D7CFA">
      <w:pPr>
        <w:pStyle w:val="Heading4"/>
        <w:rPr>
          <w:ins w:id="1103" w:author="JVET-M0101" w:date="2019-02-26T10:17:00Z"/>
          <w:lang w:val="en-CA"/>
        </w:rPr>
      </w:pPr>
      <w:bookmarkStart w:id="1104" w:name="_Toc20134247"/>
      <w:bookmarkStart w:id="1105" w:name="_Toc77680377"/>
      <w:bookmarkStart w:id="1106" w:name="_Ref168818767"/>
      <w:bookmarkStart w:id="1107" w:name="_Ref220341282"/>
      <w:bookmarkStart w:id="1108" w:name="_Toc226456528"/>
      <w:bookmarkStart w:id="1109" w:name="_Toc248045226"/>
      <w:bookmarkStart w:id="1110" w:name="_Toc287363756"/>
      <w:bookmarkStart w:id="1111" w:name="_Toc311216745"/>
      <w:bookmarkStart w:id="1112" w:name="_Toc317198714"/>
      <w:bookmarkStart w:id="1113" w:name="_Ref398985996"/>
      <w:bookmarkStart w:id="1114" w:name="_Toc415475822"/>
      <w:bookmarkStart w:id="1115" w:name="_Toc423599097"/>
      <w:bookmarkStart w:id="1116" w:name="_Toc423601601"/>
      <w:ins w:id="1117" w:author="JVET-M0101" w:date="2019-02-26T10:17:00Z">
        <w:r w:rsidRPr="001226BB">
          <w:rPr>
            <w:lang w:val="en-CA"/>
          </w:rPr>
          <w:t>Access unit delimiter RBSP syntax</w:t>
        </w:r>
        <w:bookmarkEnd w:id="1104"/>
        <w:bookmarkEnd w:id="1105"/>
        <w:bookmarkEnd w:id="1106"/>
        <w:bookmarkEnd w:id="1107"/>
        <w:bookmarkEnd w:id="1108"/>
        <w:bookmarkEnd w:id="1109"/>
        <w:bookmarkEnd w:id="1110"/>
        <w:bookmarkEnd w:id="1111"/>
        <w:bookmarkEnd w:id="1112"/>
        <w:bookmarkEnd w:id="1113"/>
        <w:bookmarkEnd w:id="1114"/>
        <w:bookmarkEnd w:id="1115"/>
        <w:bookmarkEnd w:id="1116"/>
      </w:ins>
    </w:p>
    <w:p w14:paraId="405B8B67" w14:textId="77777777" w:rsidR="003D7CFA" w:rsidRPr="003F3F11" w:rsidRDefault="003D7CFA" w:rsidP="003D7CFA">
      <w:pPr>
        <w:keepNext/>
        <w:rPr>
          <w:ins w:id="1118" w:author="JVET-M0101" w:date="2019-02-26T10:17:00Z"/>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ins w:id="1119" w:author="JVET-M0101" w:date="2019-02-26T10:17:00Z"/>
        </w:trPr>
        <w:tc>
          <w:tcPr>
            <w:tcW w:w="7920" w:type="dxa"/>
          </w:tcPr>
          <w:p w14:paraId="12FFB4A1" w14:textId="77777777" w:rsidR="003D7CFA" w:rsidRPr="003F3F11" w:rsidRDefault="003D7CFA" w:rsidP="004D315D">
            <w:pPr>
              <w:pStyle w:val="tablesyntax"/>
              <w:spacing w:before="20" w:after="40"/>
              <w:rPr>
                <w:ins w:id="1120" w:author="JVET-M0101" w:date="2019-02-26T10:17:00Z"/>
                <w:noProof/>
              </w:rPr>
            </w:pPr>
            <w:ins w:id="1121" w:author="JVET-M0101" w:date="2019-02-26T10:17:00Z">
              <w:r w:rsidRPr="003F3F11">
                <w:rPr>
                  <w:noProof/>
                </w:rPr>
                <w:t>access_unit_delimiter_rbsp( ) {</w:t>
              </w:r>
            </w:ins>
          </w:p>
        </w:tc>
        <w:tc>
          <w:tcPr>
            <w:tcW w:w="1157" w:type="dxa"/>
          </w:tcPr>
          <w:p w14:paraId="76C13F87" w14:textId="77777777" w:rsidR="003D7CFA" w:rsidRPr="003F3F11" w:rsidRDefault="003D7CFA" w:rsidP="004D315D">
            <w:pPr>
              <w:pStyle w:val="tableheading"/>
              <w:spacing w:before="20" w:after="40"/>
              <w:rPr>
                <w:ins w:id="1122" w:author="JVET-M0101" w:date="2019-02-26T10:17:00Z"/>
                <w:noProof/>
              </w:rPr>
            </w:pPr>
            <w:ins w:id="1123" w:author="JVET-M0101" w:date="2019-02-26T10:17:00Z">
              <w:r w:rsidRPr="003F3F11">
                <w:rPr>
                  <w:noProof/>
                </w:rPr>
                <w:t>Descriptor</w:t>
              </w:r>
            </w:ins>
          </w:p>
        </w:tc>
      </w:tr>
      <w:tr w:rsidR="003D7CFA" w:rsidRPr="003F3F11" w14:paraId="7FB5A260" w14:textId="77777777" w:rsidTr="004D315D">
        <w:trPr>
          <w:cantSplit/>
          <w:jc w:val="center"/>
          <w:ins w:id="1124" w:author="JVET-M0101" w:date="2019-02-26T10:17:00Z"/>
        </w:trPr>
        <w:tc>
          <w:tcPr>
            <w:tcW w:w="7920" w:type="dxa"/>
          </w:tcPr>
          <w:p w14:paraId="4FEB9FD7" w14:textId="77777777" w:rsidR="003D7CFA" w:rsidRPr="003F3F11" w:rsidRDefault="003D7CFA" w:rsidP="004D315D">
            <w:pPr>
              <w:pStyle w:val="tablesyntax"/>
              <w:spacing w:before="20" w:after="40"/>
              <w:rPr>
                <w:ins w:id="1125" w:author="JVET-M0101" w:date="2019-02-26T10:17:00Z"/>
                <w:b/>
                <w:bCs/>
                <w:noProof/>
                <w:sz w:val="22"/>
                <w:szCs w:val="22"/>
              </w:rPr>
            </w:pPr>
            <w:ins w:id="1126" w:author="JVET-M0101" w:date="2019-02-26T10:17:00Z">
              <w:r w:rsidRPr="003F3F11">
                <w:rPr>
                  <w:noProof/>
                </w:rPr>
                <w:tab/>
              </w:r>
              <w:r w:rsidRPr="003F3F11">
                <w:rPr>
                  <w:b/>
                  <w:bCs/>
                  <w:noProof/>
                </w:rPr>
                <w:t>pic_type</w:t>
              </w:r>
            </w:ins>
          </w:p>
        </w:tc>
        <w:tc>
          <w:tcPr>
            <w:tcW w:w="1157" w:type="dxa"/>
          </w:tcPr>
          <w:p w14:paraId="1D5FCFDA" w14:textId="77777777" w:rsidR="003D7CFA" w:rsidRPr="003F3F11" w:rsidRDefault="003D7CFA" w:rsidP="004D315D">
            <w:pPr>
              <w:pStyle w:val="tablecell"/>
              <w:spacing w:before="20" w:after="40"/>
              <w:jc w:val="center"/>
              <w:rPr>
                <w:ins w:id="1127" w:author="JVET-M0101" w:date="2019-02-26T10:17:00Z"/>
                <w:noProof/>
              </w:rPr>
            </w:pPr>
            <w:ins w:id="1128" w:author="JVET-M0101" w:date="2019-02-26T10:17:00Z">
              <w:r w:rsidRPr="003F3F11">
                <w:rPr>
                  <w:noProof/>
                </w:rPr>
                <w:t>u(3)</w:t>
              </w:r>
            </w:ins>
          </w:p>
        </w:tc>
      </w:tr>
      <w:tr w:rsidR="003D7CFA" w:rsidRPr="003F3F11" w14:paraId="2EC83120" w14:textId="77777777" w:rsidTr="004D315D">
        <w:trPr>
          <w:cantSplit/>
          <w:jc w:val="center"/>
          <w:ins w:id="1129" w:author="JVET-M0101" w:date="2019-02-26T10:17:00Z"/>
        </w:trPr>
        <w:tc>
          <w:tcPr>
            <w:tcW w:w="7920" w:type="dxa"/>
          </w:tcPr>
          <w:p w14:paraId="76234850" w14:textId="77777777" w:rsidR="003D7CFA" w:rsidRPr="003F3F11" w:rsidRDefault="003D7CFA" w:rsidP="004D315D">
            <w:pPr>
              <w:pStyle w:val="tablesyntax"/>
              <w:spacing w:before="20" w:after="40"/>
              <w:rPr>
                <w:ins w:id="1130" w:author="JVET-M0101" w:date="2019-02-26T10:17:00Z"/>
                <w:noProof/>
              </w:rPr>
            </w:pPr>
            <w:ins w:id="1131" w:author="JVET-M0101" w:date="2019-02-26T10:17:00Z">
              <w:r w:rsidRPr="003F3F11">
                <w:rPr>
                  <w:noProof/>
                </w:rPr>
                <w:tab/>
                <w:t>rbsp_trailing_bits( )</w:t>
              </w:r>
            </w:ins>
          </w:p>
        </w:tc>
        <w:tc>
          <w:tcPr>
            <w:tcW w:w="1157" w:type="dxa"/>
          </w:tcPr>
          <w:p w14:paraId="429A269D" w14:textId="77777777" w:rsidR="003D7CFA" w:rsidRPr="003F3F11" w:rsidRDefault="003D7CFA" w:rsidP="004D315D">
            <w:pPr>
              <w:pStyle w:val="tablecell"/>
              <w:spacing w:before="20" w:after="40"/>
              <w:rPr>
                <w:ins w:id="1132" w:author="JVET-M0101" w:date="2019-02-26T10:17:00Z"/>
                <w:noProof/>
              </w:rPr>
            </w:pPr>
          </w:p>
        </w:tc>
      </w:tr>
      <w:tr w:rsidR="003D7CFA" w:rsidRPr="003F3F11" w14:paraId="2A468C0F" w14:textId="77777777" w:rsidTr="004D315D">
        <w:trPr>
          <w:cantSplit/>
          <w:jc w:val="center"/>
          <w:ins w:id="1133" w:author="JVET-M0101" w:date="2019-02-26T10:17:00Z"/>
        </w:trPr>
        <w:tc>
          <w:tcPr>
            <w:tcW w:w="7920" w:type="dxa"/>
          </w:tcPr>
          <w:p w14:paraId="5111552B" w14:textId="77777777" w:rsidR="003D7CFA" w:rsidRPr="003F3F11" w:rsidRDefault="003D7CFA" w:rsidP="004D315D">
            <w:pPr>
              <w:pStyle w:val="tablesyntax"/>
              <w:spacing w:before="20" w:after="40"/>
              <w:rPr>
                <w:ins w:id="1134" w:author="JVET-M0101" w:date="2019-02-26T10:17:00Z"/>
                <w:noProof/>
              </w:rPr>
            </w:pPr>
            <w:ins w:id="1135" w:author="JVET-M0101" w:date="2019-02-26T10:17:00Z">
              <w:r w:rsidRPr="003F3F11">
                <w:rPr>
                  <w:noProof/>
                </w:rPr>
                <w:t>}</w:t>
              </w:r>
            </w:ins>
          </w:p>
        </w:tc>
        <w:tc>
          <w:tcPr>
            <w:tcW w:w="1157" w:type="dxa"/>
          </w:tcPr>
          <w:p w14:paraId="20FD2379" w14:textId="77777777" w:rsidR="003D7CFA" w:rsidRPr="003F3F11" w:rsidRDefault="003D7CFA" w:rsidP="004D315D">
            <w:pPr>
              <w:pStyle w:val="tablecell"/>
              <w:keepNext w:val="0"/>
              <w:spacing w:before="20" w:after="40"/>
              <w:rPr>
                <w:ins w:id="1136" w:author="JVET-M0101" w:date="2019-02-26T10:17:00Z"/>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1137" w:name="_Ref398986032"/>
      <w:bookmarkStart w:id="1138" w:name="_Toc415475823"/>
      <w:bookmarkStart w:id="1139" w:name="_Toc423599098"/>
      <w:bookmarkStart w:id="1140" w:name="_Toc423601602"/>
      <w:r w:rsidRPr="00DE0F0E">
        <w:rPr>
          <w:noProof/>
          <w:lang w:val="en-CA"/>
        </w:rPr>
        <w:t>End of sequence RBSP syntax</w:t>
      </w:r>
      <w:bookmarkEnd w:id="1137"/>
      <w:bookmarkEnd w:id="1138"/>
      <w:bookmarkEnd w:id="1139"/>
      <w:bookmarkEnd w:id="1140"/>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1141" w:name="_Ref398986094"/>
      <w:bookmarkStart w:id="1142" w:name="_Toc415475824"/>
      <w:bookmarkStart w:id="1143" w:name="_Toc423599099"/>
      <w:bookmarkStart w:id="1144" w:name="_Toc423601603"/>
      <w:r w:rsidRPr="00DE0F0E">
        <w:rPr>
          <w:noProof/>
          <w:lang w:val="en-CA"/>
        </w:rPr>
        <w:t>End of bitstream RBSP syntax</w:t>
      </w:r>
      <w:bookmarkEnd w:id="1141"/>
      <w:bookmarkEnd w:id="1142"/>
      <w:bookmarkEnd w:id="1143"/>
      <w:bookmarkEnd w:id="1144"/>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1145" w:name="_Toc9036495"/>
      <w:bookmarkStart w:id="1146" w:name="_Toc20134249"/>
      <w:bookmarkStart w:id="1147" w:name="_Toc77680381"/>
      <w:bookmarkStart w:id="1148" w:name="_Ref168818774"/>
      <w:bookmarkStart w:id="1149" w:name="_Ref220341292"/>
      <w:bookmarkStart w:id="1150" w:name="_Toc226456532"/>
      <w:bookmarkStart w:id="1151" w:name="_Toc248045230"/>
      <w:bookmarkStart w:id="1152" w:name="_Toc287363758"/>
      <w:bookmarkStart w:id="1153" w:name="_Toc311216747"/>
      <w:bookmarkStart w:id="1154" w:name="_Toc317198716"/>
      <w:bookmarkStart w:id="1155" w:name="_Ref398986099"/>
      <w:bookmarkStart w:id="1156" w:name="_Toc415475826"/>
      <w:bookmarkStart w:id="1157" w:name="_Toc423599101"/>
      <w:bookmarkStart w:id="1158" w:name="_Toc423601605"/>
      <w:r w:rsidRPr="00DE0F0E">
        <w:rPr>
          <w:noProof/>
          <w:lang w:val="en-CA"/>
        </w:rPr>
        <w:t>Tile group</w:t>
      </w:r>
      <w:r w:rsidR="00B36F08" w:rsidRPr="00DE0F0E">
        <w:rPr>
          <w:noProof/>
          <w:lang w:val="en-CA"/>
        </w:rPr>
        <w:t xml:space="preserve"> layer RBSP syntax</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1159" w:name="_Toc20134255"/>
      <w:bookmarkStart w:id="1160" w:name="_Toc77680386"/>
      <w:bookmarkStart w:id="1161" w:name="_Ref168818785"/>
      <w:bookmarkStart w:id="1162" w:name="_Ref220341299"/>
      <w:bookmarkStart w:id="1163" w:name="_Toc226456537"/>
      <w:bookmarkStart w:id="1164" w:name="_Toc248045232"/>
      <w:bookmarkStart w:id="1165" w:name="_Toc287363759"/>
      <w:bookmarkStart w:id="1166" w:name="_Toc311216748"/>
      <w:bookmarkStart w:id="1167" w:name="_Toc317198717"/>
      <w:bookmarkStart w:id="1168" w:name="_Ref398986102"/>
      <w:bookmarkStart w:id="1169" w:name="_Toc415475827"/>
      <w:bookmarkStart w:id="1170" w:name="_Toc423599102"/>
      <w:bookmarkStart w:id="1171" w:name="_Toc423601606"/>
      <w:r w:rsidRPr="00DE0F0E">
        <w:rPr>
          <w:noProof/>
          <w:lang w:val="en-CA"/>
        </w:rPr>
        <w:lastRenderedPageBreak/>
        <w:t xml:space="preserve">RBSP </w:t>
      </w:r>
      <w:r w:rsidR="00DB7471" w:rsidRPr="00DE0F0E">
        <w:rPr>
          <w:noProof/>
          <w:lang w:val="en-CA"/>
        </w:rPr>
        <w:t>tile group</w:t>
      </w:r>
      <w:r w:rsidRPr="00DE0F0E">
        <w:rPr>
          <w:noProof/>
          <w:lang w:val="en-CA"/>
        </w:rPr>
        <w:t xml:space="preserve"> trailing bits syntax</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1172" w:name="_Toc77680387"/>
      <w:bookmarkStart w:id="1173" w:name="_Ref168818787"/>
      <w:bookmarkStart w:id="1174" w:name="_Ref220341300"/>
      <w:bookmarkStart w:id="1175" w:name="_Toc226456538"/>
      <w:bookmarkStart w:id="1176" w:name="_Toc248045233"/>
      <w:bookmarkStart w:id="1177" w:name="_Toc287363760"/>
      <w:bookmarkStart w:id="1178" w:name="_Toc311216749"/>
      <w:bookmarkStart w:id="1179" w:name="_Toc317198718"/>
      <w:bookmarkStart w:id="1180" w:name="_Ref398986104"/>
      <w:bookmarkStart w:id="1181" w:name="_Toc415475828"/>
      <w:bookmarkStart w:id="1182" w:name="_Toc423599103"/>
      <w:bookmarkStart w:id="1183" w:name="_Toc423601607"/>
      <w:r w:rsidRPr="00DE0F0E">
        <w:rPr>
          <w:noProof/>
          <w:lang w:val="en-CA"/>
        </w:rPr>
        <w:t>RBSP trailing bits syntax</w:t>
      </w:r>
      <w:bookmarkEnd w:id="1172"/>
      <w:bookmarkEnd w:id="1173"/>
      <w:bookmarkEnd w:id="1174"/>
      <w:bookmarkEnd w:id="1175"/>
      <w:bookmarkEnd w:id="1176"/>
      <w:bookmarkEnd w:id="1177"/>
      <w:bookmarkEnd w:id="1178"/>
      <w:bookmarkEnd w:id="1179"/>
      <w:bookmarkEnd w:id="1180"/>
      <w:bookmarkEnd w:id="1181"/>
      <w:bookmarkEnd w:id="1182"/>
      <w:bookmarkEnd w:id="1183"/>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1184" w:name="_Toc311216750"/>
      <w:bookmarkStart w:id="1185" w:name="_Toc317198719"/>
      <w:bookmarkStart w:id="1186" w:name="_Ref398986108"/>
      <w:bookmarkStart w:id="1187" w:name="_Toc415475829"/>
      <w:bookmarkStart w:id="1188" w:name="_Toc423599104"/>
      <w:bookmarkStart w:id="1189" w:name="_Toc423601608"/>
      <w:r w:rsidRPr="00DE0F0E">
        <w:rPr>
          <w:noProof/>
          <w:lang w:val="en-CA"/>
        </w:rPr>
        <w:t>Byte alignment syntax</w:t>
      </w:r>
      <w:bookmarkEnd w:id="1184"/>
      <w:bookmarkEnd w:id="1185"/>
      <w:bookmarkEnd w:id="1186"/>
      <w:bookmarkEnd w:id="1187"/>
      <w:bookmarkEnd w:id="1188"/>
      <w:bookmarkEnd w:id="1189"/>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ins w:id="1190" w:author="JVET-M0101" w:date="2019-02-26T10:17:00Z"/>
          <w:lang w:val="en-CA"/>
        </w:rPr>
      </w:pPr>
    </w:p>
    <w:p w14:paraId="117B35FD" w14:textId="77777777" w:rsidR="003D7CFA" w:rsidRPr="00AC7D56" w:rsidRDefault="003D7CFA" w:rsidP="003D7CFA">
      <w:pPr>
        <w:pStyle w:val="Heading3"/>
        <w:rPr>
          <w:ins w:id="1191" w:author="JVET-M0101" w:date="2019-02-26T10:17:00Z"/>
          <w:lang w:val="en-CA"/>
        </w:rPr>
      </w:pPr>
      <w:bookmarkStart w:id="1192" w:name="_Toc2177047"/>
      <w:ins w:id="1193" w:author="JVET-M0101" w:date="2019-02-26T10:17:00Z">
        <w:r w:rsidRPr="00AC7D56">
          <w:rPr>
            <w:lang w:val="en-CA"/>
          </w:rPr>
          <w:t>Profile</w:t>
        </w:r>
        <w:r>
          <w:rPr>
            <w:lang w:val="en-CA"/>
          </w:rPr>
          <w:t>, tier,</w:t>
        </w:r>
        <w:r w:rsidRPr="00AC7D56">
          <w:rPr>
            <w:lang w:val="en-CA"/>
          </w:rPr>
          <w:t xml:space="preserve"> and level syntax</w:t>
        </w:r>
        <w:bookmarkEnd w:id="1192"/>
      </w:ins>
    </w:p>
    <w:p w14:paraId="3ED2D8B1" w14:textId="77777777" w:rsidR="003D7CFA" w:rsidRPr="00AC7D56" w:rsidRDefault="003D7CFA" w:rsidP="003D7CFA">
      <w:pPr>
        <w:pStyle w:val="Heading4"/>
        <w:rPr>
          <w:ins w:id="1194" w:author="JVET-M0101" w:date="2019-02-26T10:17:00Z"/>
          <w:noProof/>
          <w:lang w:val="en-CA"/>
        </w:rPr>
      </w:pPr>
      <w:ins w:id="1195" w:author="JVET-M0101" w:date="2019-02-26T10:17:00Z">
        <w:r w:rsidRPr="00AC7D56">
          <w:rPr>
            <w:noProof/>
            <w:lang w:val="en-CA"/>
          </w:rPr>
          <w:t>General profile</w:t>
        </w:r>
        <w:r>
          <w:rPr>
            <w:noProof/>
            <w:lang w:val="en-CA"/>
          </w:rPr>
          <w:t>, tier,</w:t>
        </w:r>
        <w:r w:rsidRPr="00AC7D56">
          <w:rPr>
            <w:noProof/>
            <w:lang w:val="en-CA"/>
          </w:rPr>
          <w:t xml:space="preserve"> and level syntax</w:t>
        </w:r>
      </w:ins>
    </w:p>
    <w:p w14:paraId="39CFD777" w14:textId="77777777" w:rsidR="003D7CFA" w:rsidRPr="00AC7D56" w:rsidRDefault="003D7CFA" w:rsidP="003D7CFA">
      <w:pPr>
        <w:keepNext/>
        <w:rPr>
          <w:ins w:id="1196" w:author="JVET-M0101" w:date="2019-02-26T10:17:00Z"/>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ins w:id="1197" w:author="JVET-M0101" w:date="2019-02-26T10:17:00Z"/>
        </w:trPr>
        <w:tc>
          <w:tcPr>
            <w:tcW w:w="7920" w:type="dxa"/>
          </w:tcPr>
          <w:p w14:paraId="7589CFE9" w14:textId="77777777" w:rsidR="003D7CFA" w:rsidRPr="00AC7D56" w:rsidRDefault="003D7CFA" w:rsidP="004D315D">
            <w:pPr>
              <w:pStyle w:val="tablesyntax"/>
              <w:keepNext w:val="0"/>
              <w:keepLines w:val="0"/>
              <w:spacing w:before="20" w:after="40"/>
              <w:rPr>
                <w:ins w:id="1198" w:author="JVET-M0101" w:date="2019-02-26T10:17:00Z"/>
                <w:b/>
                <w:bCs/>
                <w:noProof/>
                <w:lang w:val="en-CA"/>
              </w:rPr>
            </w:pPr>
            <w:ins w:id="1199" w:author="JVET-M0101" w:date="2019-02-26T10:17:00Z">
              <w:r w:rsidRPr="00AC7D56">
                <w:rPr>
                  <w:noProof/>
                  <w:lang w:val="en-CA"/>
                </w:rPr>
                <w:t>profile</w:t>
              </w:r>
              <w:r>
                <w:rPr>
                  <w:noProof/>
                  <w:lang w:val="en-CA"/>
                </w:rPr>
                <w:t>_tier</w:t>
              </w:r>
              <w:r w:rsidRPr="00AC7D56">
                <w:rPr>
                  <w:noProof/>
                  <w:lang w:val="en-CA"/>
                </w:rPr>
                <w:t>_level( maxNumSubLayersMinus1 ) {</w:t>
              </w:r>
            </w:ins>
          </w:p>
        </w:tc>
        <w:tc>
          <w:tcPr>
            <w:tcW w:w="1157" w:type="dxa"/>
          </w:tcPr>
          <w:p w14:paraId="42FA1C20" w14:textId="77777777" w:rsidR="003D7CFA" w:rsidRPr="00AC7D56" w:rsidRDefault="003D7CFA" w:rsidP="004D315D">
            <w:pPr>
              <w:pStyle w:val="tablecell"/>
              <w:keepNext w:val="0"/>
              <w:keepLines w:val="0"/>
              <w:spacing w:before="20" w:after="40"/>
              <w:rPr>
                <w:ins w:id="1200" w:author="JVET-M0101" w:date="2019-02-26T10:17:00Z"/>
                <w:b/>
                <w:noProof/>
                <w:lang w:val="en-CA"/>
              </w:rPr>
            </w:pPr>
            <w:ins w:id="1201" w:author="JVET-M0101" w:date="2019-02-26T10:17:00Z">
              <w:r w:rsidRPr="00AC7D56">
                <w:rPr>
                  <w:b/>
                  <w:noProof/>
                  <w:lang w:val="en-CA"/>
                </w:rPr>
                <w:t>Descriptor</w:t>
              </w:r>
            </w:ins>
          </w:p>
        </w:tc>
      </w:tr>
      <w:tr w:rsidR="003D7CFA" w:rsidRPr="00AC7D56" w14:paraId="57B5A25F" w14:textId="77777777" w:rsidTr="004D315D">
        <w:trPr>
          <w:cantSplit/>
          <w:jc w:val="center"/>
          <w:ins w:id="1202" w:author="JVET-M0101" w:date="2019-02-26T10:17:00Z"/>
        </w:trPr>
        <w:tc>
          <w:tcPr>
            <w:tcW w:w="7920" w:type="dxa"/>
          </w:tcPr>
          <w:p w14:paraId="2DD2ADC5" w14:textId="77777777" w:rsidR="003D7CFA" w:rsidRPr="00AC7D56" w:rsidRDefault="003D7CFA" w:rsidP="004D315D">
            <w:pPr>
              <w:pStyle w:val="tablesyntax"/>
              <w:keepNext w:val="0"/>
              <w:keepLines w:val="0"/>
              <w:spacing w:before="20" w:after="40"/>
              <w:rPr>
                <w:ins w:id="1203" w:author="JVET-M0101" w:date="2019-02-26T10:17:00Z"/>
                <w:b/>
                <w:noProof/>
                <w:lang w:val="en-CA"/>
              </w:rPr>
            </w:pPr>
            <w:ins w:id="1204" w:author="JVET-M0101" w:date="2019-02-26T10:17:00Z">
              <w:r w:rsidRPr="00AC7D56">
                <w:rPr>
                  <w:b/>
                  <w:noProof/>
                  <w:lang w:val="en-CA"/>
                </w:rPr>
                <w:tab/>
                <w:t>general_profile_idc</w:t>
              </w:r>
            </w:ins>
          </w:p>
        </w:tc>
        <w:tc>
          <w:tcPr>
            <w:tcW w:w="1157" w:type="dxa"/>
          </w:tcPr>
          <w:p w14:paraId="0661242E" w14:textId="77777777" w:rsidR="003D7CFA" w:rsidRPr="00AC7D56" w:rsidRDefault="003D7CFA" w:rsidP="004D315D">
            <w:pPr>
              <w:pStyle w:val="tablecell"/>
              <w:keepNext w:val="0"/>
              <w:keepLines w:val="0"/>
              <w:spacing w:before="20" w:after="40"/>
              <w:jc w:val="center"/>
              <w:rPr>
                <w:ins w:id="1205" w:author="JVET-M0101" w:date="2019-02-26T10:17:00Z"/>
                <w:noProof/>
                <w:lang w:val="en-CA"/>
              </w:rPr>
            </w:pPr>
            <w:ins w:id="1206" w:author="JVET-M0101" w:date="2019-02-26T10:17:00Z">
              <w:r w:rsidRPr="00AC7D56">
                <w:rPr>
                  <w:noProof/>
                  <w:lang w:val="en-CA"/>
                </w:rPr>
                <w:t>u(</w:t>
              </w:r>
              <w:r>
                <w:rPr>
                  <w:noProof/>
                  <w:lang w:val="en-CA"/>
                </w:rPr>
                <w:t>7</w:t>
              </w:r>
              <w:r w:rsidRPr="00AC7D56">
                <w:rPr>
                  <w:noProof/>
                  <w:lang w:val="en-CA"/>
                </w:rPr>
                <w:t>)</w:t>
              </w:r>
            </w:ins>
          </w:p>
        </w:tc>
      </w:tr>
      <w:tr w:rsidR="003D7CFA" w:rsidRPr="00AC7D56" w14:paraId="76C20E1F" w14:textId="77777777" w:rsidTr="004D315D">
        <w:trPr>
          <w:cantSplit/>
          <w:jc w:val="center"/>
          <w:ins w:id="1207" w:author="JVET-M0101" w:date="2019-02-26T10:17:00Z"/>
        </w:trPr>
        <w:tc>
          <w:tcPr>
            <w:tcW w:w="7920" w:type="dxa"/>
          </w:tcPr>
          <w:p w14:paraId="6E22F00C" w14:textId="77777777" w:rsidR="003D7CFA" w:rsidRPr="00AC7D56" w:rsidRDefault="003D7CFA" w:rsidP="004D315D">
            <w:pPr>
              <w:pStyle w:val="tablesyntax"/>
              <w:keepNext w:val="0"/>
              <w:keepLines w:val="0"/>
              <w:spacing w:before="20" w:after="40"/>
              <w:rPr>
                <w:ins w:id="1208" w:author="JVET-M0101" w:date="2019-02-26T10:17:00Z"/>
                <w:noProof/>
                <w:lang w:val="en-CA"/>
              </w:rPr>
            </w:pPr>
            <w:ins w:id="1209" w:author="JVET-M0101" w:date="2019-02-26T10:17:00Z">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ins>
          </w:p>
        </w:tc>
        <w:tc>
          <w:tcPr>
            <w:tcW w:w="1157" w:type="dxa"/>
          </w:tcPr>
          <w:p w14:paraId="4D5FFEE2" w14:textId="77777777" w:rsidR="003D7CFA" w:rsidRPr="00AC7D56" w:rsidRDefault="003D7CFA" w:rsidP="004D315D">
            <w:pPr>
              <w:pStyle w:val="tablecell"/>
              <w:keepNext w:val="0"/>
              <w:keepLines w:val="0"/>
              <w:spacing w:before="20" w:after="40"/>
              <w:jc w:val="center"/>
              <w:rPr>
                <w:ins w:id="1210" w:author="JVET-M0101" w:date="2019-02-26T10:17:00Z"/>
                <w:b/>
                <w:noProof/>
                <w:lang w:val="en-CA"/>
              </w:rPr>
            </w:pPr>
            <w:ins w:id="1211" w:author="JVET-M0101" w:date="2019-02-26T10:17:00Z">
              <w:r w:rsidRPr="00AC7D56">
                <w:rPr>
                  <w:noProof/>
                  <w:lang w:val="en-CA"/>
                </w:rPr>
                <w:t>u(</w:t>
              </w:r>
              <w:r>
                <w:rPr>
                  <w:noProof/>
                  <w:lang w:val="en-CA"/>
                </w:rPr>
                <w:t>1</w:t>
              </w:r>
              <w:r w:rsidRPr="00AC7D56">
                <w:rPr>
                  <w:noProof/>
                  <w:lang w:val="en-CA"/>
                </w:rPr>
                <w:t>)</w:t>
              </w:r>
            </w:ins>
          </w:p>
        </w:tc>
      </w:tr>
      <w:tr w:rsidR="003D7CFA" w:rsidRPr="00AC7D56" w14:paraId="1867E4D9" w14:textId="77777777" w:rsidTr="004D315D">
        <w:trPr>
          <w:cantSplit/>
          <w:jc w:val="center"/>
          <w:ins w:id="1212" w:author="JVET-M0101" w:date="2019-02-26T10:17:00Z"/>
        </w:trPr>
        <w:tc>
          <w:tcPr>
            <w:tcW w:w="7920" w:type="dxa"/>
          </w:tcPr>
          <w:p w14:paraId="0DA4BC4B" w14:textId="77777777" w:rsidR="003D7CFA" w:rsidRPr="00AC7D56" w:rsidRDefault="003D7CFA" w:rsidP="004D315D">
            <w:pPr>
              <w:pStyle w:val="tablesyntax"/>
              <w:keepNext w:val="0"/>
              <w:keepLines w:val="0"/>
              <w:spacing w:before="20" w:after="40"/>
              <w:rPr>
                <w:ins w:id="1213" w:author="JVET-M0101" w:date="2019-02-26T10:17:00Z"/>
                <w:noProof/>
                <w:lang w:val="en-CA"/>
              </w:rPr>
            </w:pPr>
            <w:ins w:id="1214" w:author="JVET-M0101" w:date="2019-02-26T10:17:00Z">
              <w:r w:rsidRPr="00AC7D56">
                <w:rPr>
                  <w:b/>
                  <w:noProof/>
                  <w:lang w:val="en-CA"/>
                </w:rPr>
                <w:tab/>
              </w:r>
              <w:r w:rsidRPr="00AC7D56">
                <w:rPr>
                  <w:noProof/>
                  <w:lang w:val="en-CA"/>
                </w:rPr>
                <w:t>general_constraint_info( )</w:t>
              </w:r>
            </w:ins>
          </w:p>
        </w:tc>
        <w:tc>
          <w:tcPr>
            <w:tcW w:w="1157" w:type="dxa"/>
          </w:tcPr>
          <w:p w14:paraId="03D834A2" w14:textId="77777777" w:rsidR="003D7CFA" w:rsidRPr="00AC7D56" w:rsidRDefault="003D7CFA" w:rsidP="004D315D">
            <w:pPr>
              <w:pStyle w:val="tablecell"/>
              <w:keepNext w:val="0"/>
              <w:keepLines w:val="0"/>
              <w:spacing w:before="20" w:after="40"/>
              <w:jc w:val="center"/>
              <w:rPr>
                <w:ins w:id="1215" w:author="JVET-M0101" w:date="2019-02-26T10:17:00Z"/>
                <w:noProof/>
                <w:lang w:val="en-CA"/>
              </w:rPr>
            </w:pPr>
          </w:p>
        </w:tc>
      </w:tr>
      <w:tr w:rsidR="003D7CFA" w:rsidRPr="00AC7D56" w14:paraId="441174E2" w14:textId="77777777" w:rsidTr="004D315D">
        <w:trPr>
          <w:cantSplit/>
          <w:jc w:val="center"/>
          <w:ins w:id="1216" w:author="JVET-M0101" w:date="2019-02-26T10:17:00Z"/>
        </w:trPr>
        <w:tc>
          <w:tcPr>
            <w:tcW w:w="7920" w:type="dxa"/>
          </w:tcPr>
          <w:p w14:paraId="64C322EF" w14:textId="77777777" w:rsidR="003D7CFA" w:rsidRPr="00AC7D56" w:rsidRDefault="003D7CFA" w:rsidP="004D315D">
            <w:pPr>
              <w:pStyle w:val="tablesyntax"/>
              <w:keepNext w:val="0"/>
              <w:keepLines w:val="0"/>
              <w:spacing w:before="20" w:after="40"/>
              <w:rPr>
                <w:ins w:id="1217" w:author="JVET-M0101" w:date="2019-02-26T10:17:00Z"/>
                <w:b/>
                <w:noProof/>
                <w:lang w:val="en-CA"/>
              </w:rPr>
            </w:pPr>
            <w:ins w:id="1218" w:author="JVET-M0101" w:date="2019-02-26T10:17:00Z">
              <w:r w:rsidRPr="00AC7D56">
                <w:rPr>
                  <w:b/>
                  <w:noProof/>
                  <w:lang w:val="en-CA"/>
                </w:rPr>
                <w:tab/>
                <w:t>general_level_idc</w:t>
              </w:r>
            </w:ins>
          </w:p>
        </w:tc>
        <w:tc>
          <w:tcPr>
            <w:tcW w:w="1157" w:type="dxa"/>
          </w:tcPr>
          <w:p w14:paraId="2D201D51" w14:textId="77777777" w:rsidR="003D7CFA" w:rsidRPr="00AC7D56" w:rsidRDefault="003D7CFA" w:rsidP="004D315D">
            <w:pPr>
              <w:pStyle w:val="tablecell"/>
              <w:keepNext w:val="0"/>
              <w:keepLines w:val="0"/>
              <w:spacing w:before="20" w:after="40"/>
              <w:jc w:val="center"/>
              <w:rPr>
                <w:ins w:id="1219" w:author="JVET-M0101" w:date="2019-02-26T10:17:00Z"/>
                <w:noProof/>
                <w:lang w:val="en-CA"/>
              </w:rPr>
            </w:pPr>
            <w:ins w:id="1220" w:author="JVET-M0101" w:date="2019-02-26T10:17:00Z">
              <w:r w:rsidRPr="00AC7D56">
                <w:rPr>
                  <w:noProof/>
                  <w:lang w:val="en-CA"/>
                </w:rPr>
                <w:t>u(8)</w:t>
              </w:r>
            </w:ins>
          </w:p>
        </w:tc>
      </w:tr>
      <w:tr w:rsidR="003D7CFA" w:rsidRPr="00AC7D56" w14:paraId="384D4BF6" w14:textId="77777777" w:rsidTr="004D315D">
        <w:trPr>
          <w:cantSplit/>
          <w:jc w:val="center"/>
          <w:ins w:id="1221" w:author="JVET-M0101" w:date="2019-02-26T10:17:00Z"/>
        </w:trPr>
        <w:tc>
          <w:tcPr>
            <w:tcW w:w="7920" w:type="dxa"/>
          </w:tcPr>
          <w:p w14:paraId="6CBDCE60" w14:textId="77777777" w:rsidR="003D7CFA" w:rsidRPr="00AC7D56" w:rsidRDefault="003D7CFA" w:rsidP="004D315D">
            <w:pPr>
              <w:pStyle w:val="tablesyntax"/>
              <w:keepNext w:val="0"/>
              <w:keepLines w:val="0"/>
              <w:spacing w:before="20" w:after="40"/>
              <w:rPr>
                <w:ins w:id="1222" w:author="JVET-M0101" w:date="2019-02-26T10:17:00Z"/>
                <w:b/>
                <w:noProof/>
                <w:lang w:val="en-CA"/>
              </w:rPr>
            </w:pPr>
            <w:ins w:id="1223" w:author="JVET-M0101" w:date="2019-02-26T10:17:00Z">
              <w:r w:rsidRPr="00AC7D56">
                <w:rPr>
                  <w:b/>
                  <w:noProof/>
                  <w:lang w:val="en-CA"/>
                </w:rPr>
                <w:tab/>
              </w:r>
              <w:r w:rsidRPr="00AC7D56">
                <w:rPr>
                  <w:noProof/>
                  <w:lang w:val="en-CA"/>
                </w:rPr>
                <w:t>for( i = 0; i &lt; maxNumSubLayersMinus1; i++ )</w:t>
              </w:r>
            </w:ins>
          </w:p>
        </w:tc>
        <w:tc>
          <w:tcPr>
            <w:tcW w:w="1157" w:type="dxa"/>
          </w:tcPr>
          <w:p w14:paraId="48A335A1" w14:textId="77777777" w:rsidR="003D7CFA" w:rsidRPr="00AC7D56" w:rsidRDefault="003D7CFA" w:rsidP="004D315D">
            <w:pPr>
              <w:pStyle w:val="tablecell"/>
              <w:keepNext w:val="0"/>
              <w:keepLines w:val="0"/>
              <w:spacing w:before="20" w:after="40"/>
              <w:jc w:val="center"/>
              <w:rPr>
                <w:ins w:id="1224" w:author="JVET-M0101" w:date="2019-02-26T10:17:00Z"/>
                <w:noProof/>
                <w:lang w:val="en-CA"/>
              </w:rPr>
            </w:pPr>
          </w:p>
        </w:tc>
      </w:tr>
      <w:tr w:rsidR="003D7CFA" w:rsidRPr="00AC7D56" w14:paraId="78729140" w14:textId="77777777" w:rsidTr="004D315D">
        <w:trPr>
          <w:cantSplit/>
          <w:jc w:val="center"/>
          <w:ins w:id="1225" w:author="JVET-M0101" w:date="2019-02-26T10:17:00Z"/>
        </w:trPr>
        <w:tc>
          <w:tcPr>
            <w:tcW w:w="7920" w:type="dxa"/>
          </w:tcPr>
          <w:p w14:paraId="0867FA7B" w14:textId="77777777" w:rsidR="003D7CFA" w:rsidRPr="00AC7D56" w:rsidRDefault="003D7CFA" w:rsidP="004D315D">
            <w:pPr>
              <w:pStyle w:val="tablesyntax"/>
              <w:keepNext w:val="0"/>
              <w:keepLines w:val="0"/>
              <w:spacing w:before="20" w:after="40"/>
              <w:rPr>
                <w:ins w:id="1226" w:author="JVET-M0101" w:date="2019-02-26T10:17:00Z"/>
                <w:b/>
                <w:noProof/>
                <w:lang w:val="en-CA"/>
              </w:rPr>
            </w:pPr>
            <w:ins w:id="1227" w:author="JVET-M0101" w:date="2019-02-26T10:17:00Z">
              <w:r w:rsidRPr="00AC7D56">
                <w:rPr>
                  <w:b/>
                  <w:noProof/>
                  <w:lang w:val="en-CA"/>
                </w:rPr>
                <w:tab/>
              </w:r>
              <w:r w:rsidRPr="00AC7D56">
                <w:rPr>
                  <w:b/>
                  <w:noProof/>
                  <w:lang w:val="en-CA"/>
                </w:rPr>
                <w:tab/>
                <w:t>sub_layer_level_present_flag</w:t>
              </w:r>
              <w:r w:rsidRPr="00AC7D56">
                <w:rPr>
                  <w:bCs/>
                  <w:noProof/>
                  <w:lang w:val="en-CA"/>
                </w:rPr>
                <w:t>[ i ]</w:t>
              </w:r>
            </w:ins>
          </w:p>
        </w:tc>
        <w:tc>
          <w:tcPr>
            <w:tcW w:w="1157" w:type="dxa"/>
          </w:tcPr>
          <w:p w14:paraId="1800F98F" w14:textId="77777777" w:rsidR="003D7CFA" w:rsidRPr="00AC7D56" w:rsidRDefault="003D7CFA" w:rsidP="004D315D">
            <w:pPr>
              <w:pStyle w:val="tablecell"/>
              <w:keepNext w:val="0"/>
              <w:keepLines w:val="0"/>
              <w:spacing w:before="20" w:after="40"/>
              <w:jc w:val="center"/>
              <w:rPr>
                <w:ins w:id="1228" w:author="JVET-M0101" w:date="2019-02-26T10:17:00Z"/>
                <w:noProof/>
                <w:lang w:val="en-CA"/>
              </w:rPr>
            </w:pPr>
            <w:ins w:id="1229" w:author="JVET-M0101" w:date="2019-02-26T10:17:00Z">
              <w:r w:rsidRPr="00AC7D56">
                <w:rPr>
                  <w:noProof/>
                  <w:lang w:val="en-CA"/>
                </w:rPr>
                <w:t>u(1)</w:t>
              </w:r>
            </w:ins>
          </w:p>
        </w:tc>
      </w:tr>
      <w:tr w:rsidR="003D7CFA" w:rsidRPr="00901B03" w14:paraId="6A37959B" w14:textId="77777777" w:rsidTr="004D315D">
        <w:trPr>
          <w:cantSplit/>
          <w:jc w:val="center"/>
          <w:ins w:id="1230" w:author="JVET-M0101" w:date="2019-02-26T10:17:00Z"/>
        </w:trPr>
        <w:tc>
          <w:tcPr>
            <w:tcW w:w="7920" w:type="dxa"/>
          </w:tcPr>
          <w:p w14:paraId="5E3B4E31" w14:textId="77777777" w:rsidR="003D7CFA" w:rsidRPr="00901B03" w:rsidRDefault="003D7CFA" w:rsidP="004D315D">
            <w:pPr>
              <w:pStyle w:val="tablesyntax"/>
              <w:keepNext w:val="0"/>
              <w:keepLines w:val="0"/>
              <w:spacing w:before="20" w:after="40"/>
              <w:rPr>
                <w:ins w:id="1231" w:author="JVET-M0101" w:date="2019-02-26T10:17:00Z"/>
                <w:lang w:val="en-CA"/>
              </w:rPr>
            </w:pPr>
            <w:ins w:id="1232" w:author="JVET-M0101" w:date="2019-02-26T10:17:00Z">
              <w:r w:rsidRPr="00901B03">
                <w:rPr>
                  <w:lang w:val="en-CA"/>
                </w:rPr>
                <w:tab/>
              </w:r>
              <w:proofErr w:type="gramStart"/>
              <w:r w:rsidRPr="00901B03">
                <w:rPr>
                  <w:lang w:val="en-CA"/>
                </w:rPr>
                <w:t>while( !</w:t>
              </w:r>
              <w:proofErr w:type="spellStart"/>
              <w:proofErr w:type="gramEnd"/>
              <w:r w:rsidRPr="00901B03">
                <w:rPr>
                  <w:lang w:val="en-CA"/>
                </w:rPr>
                <w:t>byte_aligned</w:t>
              </w:r>
              <w:proofErr w:type="spellEnd"/>
              <w:r w:rsidRPr="00901B03">
                <w:rPr>
                  <w:lang w:val="en-CA"/>
                </w:rPr>
                <w:t>( ) )</w:t>
              </w:r>
            </w:ins>
          </w:p>
        </w:tc>
        <w:tc>
          <w:tcPr>
            <w:tcW w:w="1157" w:type="dxa"/>
          </w:tcPr>
          <w:p w14:paraId="24339714" w14:textId="77777777" w:rsidR="003D7CFA" w:rsidRPr="00901B03" w:rsidRDefault="003D7CFA" w:rsidP="004D315D">
            <w:pPr>
              <w:pStyle w:val="tablecell"/>
              <w:keepNext w:val="0"/>
              <w:keepLines w:val="0"/>
              <w:spacing w:before="20" w:after="40"/>
              <w:rPr>
                <w:ins w:id="1233" w:author="JVET-M0101" w:date="2019-02-26T10:17:00Z"/>
                <w:lang w:val="en-CA"/>
              </w:rPr>
            </w:pPr>
          </w:p>
        </w:tc>
      </w:tr>
      <w:tr w:rsidR="003D7CFA" w:rsidRPr="00901B03" w14:paraId="65E655C0" w14:textId="77777777" w:rsidTr="004D315D">
        <w:trPr>
          <w:cantSplit/>
          <w:jc w:val="center"/>
          <w:ins w:id="1234" w:author="JVET-M0101" w:date="2019-02-26T10:17:00Z"/>
        </w:trPr>
        <w:tc>
          <w:tcPr>
            <w:tcW w:w="7920" w:type="dxa"/>
          </w:tcPr>
          <w:p w14:paraId="7173561D" w14:textId="77777777" w:rsidR="003D7CFA" w:rsidRPr="00901B03" w:rsidRDefault="003D7CFA" w:rsidP="004D315D">
            <w:pPr>
              <w:pStyle w:val="tablesyntax"/>
              <w:keepNext w:val="0"/>
              <w:keepLines w:val="0"/>
              <w:spacing w:before="20" w:after="40"/>
              <w:rPr>
                <w:ins w:id="1235" w:author="JVET-M0101" w:date="2019-02-26T10:17:00Z"/>
                <w:b/>
                <w:bCs/>
                <w:lang w:val="en-CA"/>
              </w:rPr>
            </w:pPr>
            <w:ins w:id="1236" w:author="JVET-M0101" w:date="2019-02-26T10:17:00Z">
              <w:r w:rsidRPr="00901B03">
                <w:rPr>
                  <w:lang w:val="en-CA"/>
                </w:rPr>
                <w:tab/>
              </w:r>
              <w:r w:rsidRPr="00901B03">
                <w:rPr>
                  <w:lang w:val="en-CA"/>
                </w:rPr>
                <w:tab/>
              </w:r>
              <w:proofErr w:type="spellStart"/>
              <w:r w:rsidRPr="006A0F0D">
                <w:rPr>
                  <w:b/>
                  <w:lang w:val="en-CA"/>
                </w:rPr>
                <w:t>ptl_</w:t>
              </w:r>
              <w:r w:rsidRPr="00901B03">
                <w:rPr>
                  <w:b/>
                  <w:bCs/>
                  <w:lang w:val="en-CA"/>
                </w:rPr>
                <w:t>alignment_zero_bit</w:t>
              </w:r>
              <w:proofErr w:type="spellEnd"/>
            </w:ins>
          </w:p>
        </w:tc>
        <w:tc>
          <w:tcPr>
            <w:tcW w:w="1157" w:type="dxa"/>
          </w:tcPr>
          <w:p w14:paraId="70BB8B92" w14:textId="77777777" w:rsidR="003D7CFA" w:rsidRPr="00901B03" w:rsidRDefault="003D7CFA" w:rsidP="004D315D">
            <w:pPr>
              <w:pStyle w:val="tablecell"/>
              <w:keepNext w:val="0"/>
              <w:keepLines w:val="0"/>
              <w:spacing w:before="20" w:after="40"/>
              <w:jc w:val="center"/>
              <w:rPr>
                <w:ins w:id="1237" w:author="JVET-M0101" w:date="2019-02-26T10:17:00Z"/>
                <w:lang w:val="en-CA"/>
              </w:rPr>
            </w:pPr>
            <w:proofErr w:type="gramStart"/>
            <w:ins w:id="1238" w:author="JVET-M0101" w:date="2019-02-26T10:17:00Z">
              <w:r w:rsidRPr="00901B03">
                <w:rPr>
                  <w:lang w:val="en-CA"/>
                </w:rPr>
                <w:t>f(</w:t>
              </w:r>
              <w:proofErr w:type="gramEnd"/>
              <w:r w:rsidRPr="00901B03">
                <w:rPr>
                  <w:lang w:val="en-CA"/>
                </w:rPr>
                <w:t>1)</w:t>
              </w:r>
            </w:ins>
          </w:p>
        </w:tc>
      </w:tr>
      <w:tr w:rsidR="003D7CFA" w:rsidRPr="00AC7D56" w14:paraId="2A821A51" w14:textId="77777777" w:rsidTr="004D315D">
        <w:trPr>
          <w:cantSplit/>
          <w:jc w:val="center"/>
          <w:ins w:id="1239" w:author="JVET-M0101" w:date="2019-02-26T10:17:00Z"/>
        </w:trPr>
        <w:tc>
          <w:tcPr>
            <w:tcW w:w="7920" w:type="dxa"/>
          </w:tcPr>
          <w:p w14:paraId="50748E60" w14:textId="77777777" w:rsidR="003D7CFA" w:rsidRPr="00AC7D56" w:rsidRDefault="003D7CFA" w:rsidP="004D315D">
            <w:pPr>
              <w:pStyle w:val="tablesyntax"/>
              <w:keepNext w:val="0"/>
              <w:keepLines w:val="0"/>
              <w:spacing w:before="20" w:after="40"/>
              <w:rPr>
                <w:ins w:id="1240" w:author="JVET-M0101" w:date="2019-02-26T10:17:00Z"/>
                <w:noProof/>
                <w:lang w:val="en-CA"/>
              </w:rPr>
            </w:pPr>
            <w:ins w:id="1241" w:author="JVET-M0101" w:date="2019-02-26T10:17:00Z">
              <w:r w:rsidRPr="00AC7D56">
                <w:rPr>
                  <w:b/>
                  <w:noProof/>
                  <w:lang w:val="en-CA"/>
                </w:rPr>
                <w:tab/>
              </w:r>
              <w:r w:rsidRPr="00AC7D56">
                <w:rPr>
                  <w:noProof/>
                  <w:lang w:val="en-CA"/>
                </w:rPr>
                <w:t>for( i = 0; i &lt; maxNumSubLayersMinus1; i++ )</w:t>
              </w:r>
            </w:ins>
          </w:p>
        </w:tc>
        <w:tc>
          <w:tcPr>
            <w:tcW w:w="1157" w:type="dxa"/>
          </w:tcPr>
          <w:p w14:paraId="2286DABC" w14:textId="77777777" w:rsidR="003D7CFA" w:rsidRPr="00AC7D56" w:rsidRDefault="003D7CFA" w:rsidP="004D315D">
            <w:pPr>
              <w:pStyle w:val="tablecell"/>
              <w:keepNext w:val="0"/>
              <w:keepLines w:val="0"/>
              <w:spacing w:before="20" w:after="40"/>
              <w:jc w:val="center"/>
              <w:rPr>
                <w:ins w:id="1242" w:author="JVET-M0101" w:date="2019-02-26T10:17:00Z"/>
                <w:noProof/>
                <w:lang w:val="en-CA"/>
              </w:rPr>
            </w:pPr>
          </w:p>
        </w:tc>
      </w:tr>
      <w:tr w:rsidR="003D7CFA" w:rsidRPr="00AC7D56" w14:paraId="2EC7FB96" w14:textId="77777777" w:rsidTr="004D315D">
        <w:trPr>
          <w:cantSplit/>
          <w:jc w:val="center"/>
          <w:ins w:id="1243" w:author="JVET-M0101" w:date="2019-02-26T10:17:00Z"/>
        </w:trPr>
        <w:tc>
          <w:tcPr>
            <w:tcW w:w="7920" w:type="dxa"/>
          </w:tcPr>
          <w:p w14:paraId="5C385BDB" w14:textId="77777777" w:rsidR="003D7CFA" w:rsidRPr="00AC7D56" w:rsidRDefault="003D7CFA" w:rsidP="004D315D">
            <w:pPr>
              <w:pStyle w:val="tablesyntax"/>
              <w:spacing w:before="20" w:after="40"/>
              <w:rPr>
                <w:ins w:id="1244" w:author="JVET-M0101" w:date="2019-02-26T10:17:00Z"/>
                <w:b/>
                <w:noProof/>
                <w:lang w:val="en-CA"/>
              </w:rPr>
            </w:pPr>
            <w:ins w:id="1245" w:author="JVET-M0101" w:date="2019-02-26T10:17:00Z">
              <w:r w:rsidRPr="00AC7D56">
                <w:rPr>
                  <w:noProof/>
                  <w:lang w:val="en-CA"/>
                </w:rPr>
                <w:tab/>
              </w:r>
              <w:r w:rsidRPr="00AC7D56">
                <w:rPr>
                  <w:noProof/>
                  <w:lang w:val="en-CA"/>
                </w:rPr>
                <w:tab/>
                <w:t>if( sub_layer_level_present_flag[ i ] )</w:t>
              </w:r>
            </w:ins>
          </w:p>
        </w:tc>
        <w:tc>
          <w:tcPr>
            <w:tcW w:w="1157" w:type="dxa"/>
          </w:tcPr>
          <w:p w14:paraId="7928D6DE" w14:textId="77777777" w:rsidR="003D7CFA" w:rsidRPr="00AC7D56" w:rsidRDefault="003D7CFA" w:rsidP="004D315D">
            <w:pPr>
              <w:pStyle w:val="tablecell"/>
              <w:spacing w:before="20" w:after="40"/>
              <w:jc w:val="center"/>
              <w:rPr>
                <w:ins w:id="1246" w:author="JVET-M0101" w:date="2019-02-26T10:17:00Z"/>
                <w:noProof/>
                <w:lang w:val="en-CA"/>
              </w:rPr>
            </w:pPr>
          </w:p>
        </w:tc>
      </w:tr>
      <w:tr w:rsidR="003D7CFA" w:rsidRPr="00AC7D56" w14:paraId="30A009F9" w14:textId="77777777" w:rsidTr="004D315D">
        <w:trPr>
          <w:cantSplit/>
          <w:jc w:val="center"/>
          <w:ins w:id="1247" w:author="JVET-M0101" w:date="2019-02-26T10:17:00Z"/>
        </w:trPr>
        <w:tc>
          <w:tcPr>
            <w:tcW w:w="7920" w:type="dxa"/>
          </w:tcPr>
          <w:p w14:paraId="490B6390" w14:textId="77777777" w:rsidR="003D7CFA" w:rsidRPr="00AC7D56" w:rsidRDefault="003D7CFA" w:rsidP="004D315D">
            <w:pPr>
              <w:pStyle w:val="tablesyntax"/>
              <w:spacing w:before="20" w:after="40"/>
              <w:rPr>
                <w:ins w:id="1248" w:author="JVET-M0101" w:date="2019-02-26T10:17:00Z"/>
                <w:noProof/>
                <w:lang w:val="en-CA"/>
              </w:rPr>
            </w:pPr>
            <w:ins w:id="1249" w:author="JVET-M0101" w:date="2019-02-26T10:17:00Z">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ins>
          </w:p>
        </w:tc>
        <w:tc>
          <w:tcPr>
            <w:tcW w:w="1157" w:type="dxa"/>
          </w:tcPr>
          <w:p w14:paraId="54F75C62" w14:textId="77777777" w:rsidR="003D7CFA" w:rsidRPr="00AC7D56" w:rsidRDefault="003D7CFA" w:rsidP="004D315D">
            <w:pPr>
              <w:pStyle w:val="tablecell"/>
              <w:spacing w:before="20" w:after="40"/>
              <w:jc w:val="center"/>
              <w:rPr>
                <w:ins w:id="1250" w:author="JVET-M0101" w:date="2019-02-26T10:17:00Z"/>
                <w:noProof/>
                <w:lang w:val="en-CA"/>
              </w:rPr>
            </w:pPr>
            <w:ins w:id="1251" w:author="JVET-M0101" w:date="2019-02-26T10:17:00Z">
              <w:r w:rsidRPr="00AC7D56">
                <w:rPr>
                  <w:noProof/>
                  <w:lang w:val="en-CA"/>
                </w:rPr>
                <w:t>u(8)</w:t>
              </w:r>
            </w:ins>
          </w:p>
        </w:tc>
      </w:tr>
      <w:tr w:rsidR="003D7CFA" w:rsidRPr="00AC7D56" w14:paraId="60DE265D" w14:textId="77777777" w:rsidTr="004D315D">
        <w:trPr>
          <w:cantSplit/>
          <w:jc w:val="center"/>
          <w:ins w:id="1252" w:author="JVET-M0101" w:date="2019-02-26T10:17:00Z"/>
        </w:trPr>
        <w:tc>
          <w:tcPr>
            <w:tcW w:w="7920" w:type="dxa"/>
          </w:tcPr>
          <w:p w14:paraId="06AB5E4B" w14:textId="77777777" w:rsidR="003D7CFA" w:rsidRPr="00AC7D56" w:rsidRDefault="003D7CFA" w:rsidP="004D315D">
            <w:pPr>
              <w:pStyle w:val="tablesyntax"/>
              <w:spacing w:before="20" w:after="40"/>
              <w:rPr>
                <w:ins w:id="1253" w:author="JVET-M0101" w:date="2019-02-26T10:17:00Z"/>
                <w:b/>
                <w:noProof/>
                <w:lang w:val="en-CA" w:eastAsia="ko-KR"/>
              </w:rPr>
            </w:pPr>
            <w:ins w:id="1254" w:author="JVET-M0101" w:date="2019-02-26T10:17:00Z">
              <w:r w:rsidRPr="00AC7D56">
                <w:rPr>
                  <w:noProof/>
                  <w:lang w:val="en-CA"/>
                </w:rPr>
                <w:t>}</w:t>
              </w:r>
            </w:ins>
          </w:p>
        </w:tc>
        <w:tc>
          <w:tcPr>
            <w:tcW w:w="1157" w:type="dxa"/>
          </w:tcPr>
          <w:p w14:paraId="774D05A3" w14:textId="77777777" w:rsidR="003D7CFA" w:rsidRPr="00AC7D56" w:rsidRDefault="003D7CFA" w:rsidP="004D315D">
            <w:pPr>
              <w:pStyle w:val="tablecell"/>
              <w:spacing w:before="20" w:after="40"/>
              <w:jc w:val="center"/>
              <w:rPr>
                <w:ins w:id="1255" w:author="JVET-M0101" w:date="2019-02-26T10:17:00Z"/>
                <w:noProof/>
                <w:lang w:val="en-CA" w:eastAsia="ko-KR"/>
              </w:rPr>
            </w:pPr>
          </w:p>
        </w:tc>
      </w:tr>
    </w:tbl>
    <w:p w14:paraId="4572AA35" w14:textId="77777777" w:rsidR="003D7CFA" w:rsidRPr="00AC7D56" w:rsidRDefault="003D7CFA" w:rsidP="003D7CFA">
      <w:pPr>
        <w:rPr>
          <w:ins w:id="1256" w:author="JVET-M0101" w:date="2019-02-26T10:17:00Z"/>
          <w:lang w:val="en-CA"/>
        </w:rPr>
      </w:pPr>
    </w:p>
    <w:p w14:paraId="5AF886B9" w14:textId="77777777" w:rsidR="003D7CFA" w:rsidRPr="00AC7D56" w:rsidRDefault="003D7CFA" w:rsidP="003D7CFA">
      <w:pPr>
        <w:pStyle w:val="Heading4"/>
        <w:rPr>
          <w:ins w:id="1257" w:author="JVET-M0101" w:date="2019-02-26T10:17:00Z"/>
          <w:noProof/>
          <w:lang w:val="en-CA"/>
        </w:rPr>
      </w:pPr>
      <w:ins w:id="1258" w:author="JVET-M0101" w:date="2019-02-26T10:17:00Z">
        <w:r w:rsidRPr="00AC7D56">
          <w:rPr>
            <w:noProof/>
            <w:lang w:val="en-CA"/>
          </w:rPr>
          <w:t>General constraint information syntax</w:t>
        </w:r>
      </w:ins>
    </w:p>
    <w:p w14:paraId="0B554E63" w14:textId="77777777" w:rsidR="003D7CFA" w:rsidRPr="00AC7D56" w:rsidRDefault="003D7CFA" w:rsidP="003D7CFA">
      <w:pPr>
        <w:keepNext/>
        <w:tabs>
          <w:tab w:val="clear" w:pos="794"/>
          <w:tab w:val="left" w:pos="400"/>
        </w:tabs>
        <w:ind w:left="403" w:hanging="403"/>
        <w:rPr>
          <w:ins w:id="1259" w:author="JVET-M0101" w:date="2019-02-26T10:17:00Z"/>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ins w:id="1260" w:author="JVET-M0101" w:date="2019-02-26T10:17:00Z"/>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ins w:id="1261" w:author="JVET-M0101" w:date="2019-02-26T10:17:00Z"/>
                <w:rFonts w:eastAsia="Malgun Gothic"/>
                <w:noProof/>
                <w:lang w:val="en-CA" w:eastAsia="zh-CN"/>
              </w:rPr>
            </w:pPr>
            <w:ins w:id="1262" w:author="JVET-M0101" w:date="2019-02-26T10:17:00Z">
              <w:r w:rsidRPr="00AC7D56">
                <w:rPr>
                  <w:rFonts w:eastAsia="Malgun Gothic" w:cs="Times"/>
                  <w:noProof/>
                  <w:lang w:val="en-CA" w:eastAsia="zh-CN"/>
                </w:rPr>
                <w:t>general_constraint_info( ) {</w:t>
              </w:r>
            </w:ins>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ins w:id="1263" w:author="JVET-M0101" w:date="2019-02-26T10:17:00Z"/>
                <w:rFonts w:eastAsia="Malgun Gothic"/>
                <w:b/>
                <w:bCs/>
                <w:noProof/>
                <w:lang w:val="en-CA" w:eastAsia="zh-CN"/>
              </w:rPr>
            </w:pPr>
            <w:ins w:id="1264" w:author="JVET-M0101" w:date="2019-02-26T10:17:00Z">
              <w:r w:rsidRPr="00AC7D56">
                <w:rPr>
                  <w:rFonts w:eastAsia="Malgun Gothic"/>
                  <w:b/>
                  <w:bCs/>
                  <w:noProof/>
                  <w:lang w:val="en-CA" w:eastAsia="zh-CN"/>
                </w:rPr>
                <w:t>Descriptor</w:t>
              </w:r>
            </w:ins>
          </w:p>
        </w:tc>
      </w:tr>
      <w:tr w:rsidR="003D7CFA" w:rsidRPr="00AC7D56" w14:paraId="7BA9BDE8" w14:textId="77777777" w:rsidTr="004D315D">
        <w:trPr>
          <w:cantSplit/>
          <w:jc w:val="center"/>
          <w:ins w:id="1265" w:author="JVET-M0101" w:date="2019-02-26T10:17:00Z"/>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ins w:id="1266" w:author="JVET-M0101" w:date="2019-02-26T10:17:00Z"/>
                <w:b/>
                <w:bCs/>
                <w:noProof/>
                <w:lang w:val="en-CA"/>
              </w:rPr>
            </w:pPr>
            <w:ins w:id="1267" w:author="JVET-M0101" w:date="2019-02-26T10:17:00Z">
              <w:r w:rsidRPr="00AC7D56">
                <w:rPr>
                  <w:b/>
                  <w:bCs/>
                  <w:noProof/>
                  <w:lang w:val="en-CA"/>
                </w:rPr>
                <w:tab/>
                <w:t>general_progressive_source_flag</w:t>
              </w:r>
            </w:ins>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ins w:id="1268" w:author="JVET-M0101" w:date="2019-02-26T10:17:00Z"/>
                <w:noProof/>
                <w:lang w:val="en-CA"/>
              </w:rPr>
            </w:pPr>
            <w:ins w:id="1269" w:author="JVET-M0101" w:date="2019-02-26T10:17:00Z">
              <w:r w:rsidRPr="00AC7D56">
                <w:rPr>
                  <w:noProof/>
                  <w:lang w:val="en-CA"/>
                </w:rPr>
                <w:t>u(1)</w:t>
              </w:r>
            </w:ins>
          </w:p>
        </w:tc>
      </w:tr>
      <w:tr w:rsidR="003D7CFA" w:rsidRPr="00AC7D56" w14:paraId="04BC23E7" w14:textId="77777777" w:rsidTr="004D315D">
        <w:trPr>
          <w:cantSplit/>
          <w:jc w:val="center"/>
          <w:ins w:id="1270" w:author="JVET-M0101" w:date="2019-02-26T10:17:00Z"/>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ins w:id="1271" w:author="JVET-M0101" w:date="2019-02-26T10:17:00Z"/>
                <w:b/>
                <w:bCs/>
                <w:noProof/>
                <w:lang w:val="en-CA"/>
              </w:rPr>
            </w:pPr>
            <w:ins w:id="1272" w:author="JVET-M0101" w:date="2019-02-26T10:17:00Z">
              <w:r w:rsidRPr="00AC7D56">
                <w:rPr>
                  <w:b/>
                  <w:bCs/>
                  <w:noProof/>
                  <w:lang w:val="en-CA"/>
                </w:rPr>
                <w:lastRenderedPageBreak/>
                <w:tab/>
                <w:t>general_interlaced_source_flag</w:t>
              </w:r>
            </w:ins>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ins w:id="1273" w:author="JVET-M0101" w:date="2019-02-26T10:17:00Z"/>
                <w:noProof/>
                <w:lang w:val="en-CA"/>
              </w:rPr>
            </w:pPr>
            <w:ins w:id="1274" w:author="JVET-M0101" w:date="2019-02-26T10:17:00Z">
              <w:r w:rsidRPr="00AC7D56">
                <w:rPr>
                  <w:noProof/>
                  <w:lang w:val="en-CA"/>
                </w:rPr>
                <w:t>u(1)</w:t>
              </w:r>
            </w:ins>
          </w:p>
        </w:tc>
      </w:tr>
      <w:tr w:rsidR="003D7CFA" w:rsidRPr="00AC7D56" w14:paraId="3641948E" w14:textId="77777777" w:rsidTr="004D315D">
        <w:trPr>
          <w:cantSplit/>
          <w:jc w:val="center"/>
          <w:ins w:id="1275" w:author="JVET-M0101" w:date="2019-02-26T10:17:00Z"/>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ins w:id="1276" w:author="JVET-M0101" w:date="2019-02-26T10:17:00Z"/>
                <w:b/>
                <w:bCs/>
                <w:noProof/>
                <w:lang w:val="en-CA"/>
              </w:rPr>
            </w:pPr>
            <w:ins w:id="1277" w:author="JVET-M0101" w:date="2019-02-26T10:17:00Z">
              <w:r w:rsidRPr="00AC7D56">
                <w:rPr>
                  <w:b/>
                  <w:bCs/>
                  <w:noProof/>
                  <w:lang w:val="en-CA"/>
                </w:rPr>
                <w:tab/>
                <w:t>general_non_packed_constraint_flag</w:t>
              </w:r>
            </w:ins>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ins w:id="1278" w:author="JVET-M0101" w:date="2019-02-26T10:17:00Z"/>
                <w:noProof/>
                <w:lang w:val="en-CA"/>
              </w:rPr>
            </w:pPr>
            <w:ins w:id="1279" w:author="JVET-M0101" w:date="2019-02-26T10:17:00Z">
              <w:r w:rsidRPr="00AC7D56">
                <w:rPr>
                  <w:noProof/>
                  <w:lang w:val="en-CA"/>
                </w:rPr>
                <w:t>u(1)</w:t>
              </w:r>
            </w:ins>
          </w:p>
        </w:tc>
      </w:tr>
      <w:tr w:rsidR="003D7CFA" w:rsidRPr="00AC7D56" w14:paraId="3E1DA04A" w14:textId="77777777" w:rsidTr="004D315D">
        <w:trPr>
          <w:cantSplit/>
          <w:jc w:val="center"/>
          <w:ins w:id="1280" w:author="JVET-M0101" w:date="2019-02-26T10:17:00Z"/>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ins w:id="1281" w:author="JVET-M0101" w:date="2019-02-26T10:17:00Z"/>
                <w:b/>
                <w:bCs/>
                <w:noProof/>
                <w:lang w:val="en-CA"/>
              </w:rPr>
            </w:pPr>
            <w:ins w:id="1282" w:author="JVET-M0101" w:date="2019-02-26T10:17:00Z">
              <w:r w:rsidRPr="00AC7D56">
                <w:rPr>
                  <w:b/>
                  <w:bCs/>
                  <w:noProof/>
                  <w:lang w:val="en-CA"/>
                </w:rPr>
                <w:tab/>
                <w:t>general_frame_only_constraint_flag</w:t>
              </w:r>
            </w:ins>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ins w:id="1283" w:author="JVET-M0101" w:date="2019-02-26T10:17:00Z"/>
                <w:noProof/>
                <w:lang w:val="en-CA"/>
              </w:rPr>
            </w:pPr>
            <w:ins w:id="1284" w:author="JVET-M0101" w:date="2019-02-26T10:17:00Z">
              <w:r w:rsidRPr="00AC7D56">
                <w:rPr>
                  <w:noProof/>
                  <w:lang w:val="en-CA"/>
                </w:rPr>
                <w:t>u(1)</w:t>
              </w:r>
            </w:ins>
          </w:p>
        </w:tc>
      </w:tr>
      <w:tr w:rsidR="003D7CFA" w:rsidRPr="007644C2" w14:paraId="13F18900" w14:textId="77777777" w:rsidTr="004D315D">
        <w:tblPrEx>
          <w:tblLook w:val="0000" w:firstRow="0" w:lastRow="0" w:firstColumn="0" w:lastColumn="0" w:noHBand="0" w:noVBand="0"/>
        </w:tblPrEx>
        <w:trPr>
          <w:cantSplit/>
          <w:jc w:val="center"/>
          <w:ins w:id="1285" w:author="JVET-M0101" w:date="2019-02-26T10:17:00Z"/>
        </w:trPr>
        <w:tc>
          <w:tcPr>
            <w:tcW w:w="7920" w:type="dxa"/>
          </w:tcPr>
          <w:p w14:paraId="119B01BD" w14:textId="77777777" w:rsidR="003D7CFA" w:rsidRPr="007644C2" w:rsidRDefault="003D7CFA" w:rsidP="004D315D">
            <w:pPr>
              <w:pStyle w:val="tablesyntax"/>
              <w:keepNext w:val="0"/>
              <w:keepLines w:val="0"/>
              <w:spacing w:before="20" w:after="40"/>
              <w:rPr>
                <w:ins w:id="1286" w:author="JVET-M0101" w:date="2019-02-26T10:17:00Z"/>
                <w:b/>
                <w:lang w:val="en-CA"/>
              </w:rPr>
            </w:pPr>
            <w:ins w:id="1287" w:author="JVET-M0101" w:date="2019-02-26T10:17:00Z">
              <w:r w:rsidRPr="007644C2">
                <w:rPr>
                  <w:b/>
                  <w:noProof/>
                  <w:lang w:val="en-CA"/>
                </w:rPr>
                <w:tab/>
                <w:t>intra_only_constraint_flag</w:t>
              </w:r>
            </w:ins>
          </w:p>
        </w:tc>
        <w:tc>
          <w:tcPr>
            <w:tcW w:w="1157" w:type="dxa"/>
          </w:tcPr>
          <w:p w14:paraId="029E74C0" w14:textId="77777777" w:rsidR="003D7CFA" w:rsidRPr="007644C2" w:rsidRDefault="003D7CFA" w:rsidP="004D315D">
            <w:pPr>
              <w:pStyle w:val="tablecell"/>
              <w:keepNext w:val="0"/>
              <w:keepLines w:val="0"/>
              <w:spacing w:before="20" w:after="40"/>
              <w:jc w:val="center"/>
              <w:rPr>
                <w:ins w:id="1288" w:author="JVET-M0101" w:date="2019-02-26T10:17:00Z"/>
                <w:lang w:val="en-CA"/>
              </w:rPr>
            </w:pPr>
            <w:ins w:id="1289" w:author="JVET-M0101" w:date="2019-02-26T10:17:00Z">
              <w:r w:rsidRPr="007644C2">
                <w:rPr>
                  <w:noProof/>
                  <w:lang w:val="en-CA"/>
                </w:rPr>
                <w:t>u(1)</w:t>
              </w:r>
            </w:ins>
          </w:p>
        </w:tc>
      </w:tr>
      <w:tr w:rsidR="003D7CFA" w:rsidRPr="007644C2" w14:paraId="547E7F48" w14:textId="77777777" w:rsidTr="004D315D">
        <w:tblPrEx>
          <w:tblLook w:val="0000" w:firstRow="0" w:lastRow="0" w:firstColumn="0" w:lastColumn="0" w:noHBand="0" w:noVBand="0"/>
        </w:tblPrEx>
        <w:trPr>
          <w:cantSplit/>
          <w:jc w:val="center"/>
          <w:ins w:id="1290" w:author="JVET-M0101" w:date="2019-02-26T10:17:00Z"/>
        </w:trPr>
        <w:tc>
          <w:tcPr>
            <w:tcW w:w="7920" w:type="dxa"/>
          </w:tcPr>
          <w:p w14:paraId="34216EAA" w14:textId="77777777" w:rsidR="003D7CFA" w:rsidRPr="007644C2" w:rsidRDefault="003D7CFA" w:rsidP="004D315D">
            <w:pPr>
              <w:pStyle w:val="tablesyntax"/>
              <w:keepNext w:val="0"/>
              <w:keepLines w:val="0"/>
              <w:spacing w:before="20" w:after="40"/>
              <w:rPr>
                <w:ins w:id="1291" w:author="JVET-M0101" w:date="2019-02-26T10:17:00Z"/>
                <w:b/>
                <w:lang w:val="en-CA"/>
              </w:rPr>
            </w:pPr>
            <w:ins w:id="1292" w:author="JVET-M0101" w:date="2019-02-26T10:17:00Z">
              <w:r w:rsidRPr="007644C2">
                <w:rPr>
                  <w:b/>
                  <w:noProof/>
                  <w:lang w:val="en-CA"/>
                </w:rPr>
                <w:tab/>
                <w:t>max_bitdepth_constraint_idc</w:t>
              </w:r>
            </w:ins>
          </w:p>
        </w:tc>
        <w:tc>
          <w:tcPr>
            <w:tcW w:w="1157" w:type="dxa"/>
          </w:tcPr>
          <w:p w14:paraId="019F39F1" w14:textId="77777777" w:rsidR="003D7CFA" w:rsidRPr="007644C2" w:rsidRDefault="003D7CFA" w:rsidP="004D315D">
            <w:pPr>
              <w:pStyle w:val="tablecell"/>
              <w:keepNext w:val="0"/>
              <w:keepLines w:val="0"/>
              <w:spacing w:before="20" w:after="40"/>
              <w:jc w:val="center"/>
              <w:rPr>
                <w:ins w:id="1293" w:author="JVET-M0101" w:date="2019-02-26T10:17:00Z"/>
                <w:lang w:val="en-CA"/>
              </w:rPr>
            </w:pPr>
            <w:ins w:id="1294" w:author="JVET-M0101" w:date="2019-02-26T10:17:00Z">
              <w:r w:rsidRPr="007644C2">
                <w:rPr>
                  <w:noProof/>
                  <w:lang w:val="en-CA"/>
                </w:rPr>
                <w:t>u(4)</w:t>
              </w:r>
            </w:ins>
          </w:p>
        </w:tc>
      </w:tr>
      <w:tr w:rsidR="003D7CFA" w:rsidRPr="007644C2" w14:paraId="7A03EBB3" w14:textId="77777777" w:rsidTr="004D315D">
        <w:tblPrEx>
          <w:tblLook w:val="0000" w:firstRow="0" w:lastRow="0" w:firstColumn="0" w:lastColumn="0" w:noHBand="0" w:noVBand="0"/>
        </w:tblPrEx>
        <w:trPr>
          <w:cantSplit/>
          <w:jc w:val="center"/>
          <w:ins w:id="1295" w:author="JVET-M0101" w:date="2019-02-26T10:17:00Z"/>
        </w:trPr>
        <w:tc>
          <w:tcPr>
            <w:tcW w:w="7920" w:type="dxa"/>
          </w:tcPr>
          <w:p w14:paraId="13E5D7DC" w14:textId="77777777" w:rsidR="003D7CFA" w:rsidRPr="007644C2" w:rsidRDefault="003D7CFA" w:rsidP="004D315D">
            <w:pPr>
              <w:pStyle w:val="tablesyntax"/>
              <w:keepNext w:val="0"/>
              <w:keepLines w:val="0"/>
              <w:spacing w:before="20" w:after="40"/>
              <w:rPr>
                <w:ins w:id="1296" w:author="JVET-M0101" w:date="2019-02-26T10:17:00Z"/>
                <w:b/>
                <w:lang w:val="en-CA"/>
              </w:rPr>
            </w:pPr>
            <w:ins w:id="1297" w:author="JVET-M0101" w:date="2019-02-26T10:17:00Z">
              <w:r w:rsidRPr="007644C2">
                <w:rPr>
                  <w:b/>
                  <w:noProof/>
                  <w:lang w:val="en-CA"/>
                </w:rPr>
                <w:tab/>
                <w:t>max_chroma_format_constraint_idc</w:t>
              </w:r>
            </w:ins>
          </w:p>
        </w:tc>
        <w:tc>
          <w:tcPr>
            <w:tcW w:w="1157" w:type="dxa"/>
          </w:tcPr>
          <w:p w14:paraId="7396C4AC" w14:textId="77777777" w:rsidR="003D7CFA" w:rsidRPr="007644C2" w:rsidRDefault="003D7CFA" w:rsidP="004D315D">
            <w:pPr>
              <w:pStyle w:val="tablecell"/>
              <w:keepNext w:val="0"/>
              <w:keepLines w:val="0"/>
              <w:spacing w:before="20" w:after="40"/>
              <w:jc w:val="center"/>
              <w:rPr>
                <w:ins w:id="1298" w:author="JVET-M0101" w:date="2019-02-26T10:17:00Z"/>
                <w:lang w:val="en-CA"/>
              </w:rPr>
            </w:pPr>
            <w:ins w:id="1299" w:author="JVET-M0101" w:date="2019-02-26T10:17:00Z">
              <w:r w:rsidRPr="007644C2">
                <w:rPr>
                  <w:noProof/>
                  <w:lang w:val="en-CA"/>
                </w:rPr>
                <w:t>u(2)</w:t>
              </w:r>
            </w:ins>
          </w:p>
        </w:tc>
      </w:tr>
      <w:tr w:rsidR="003D7CFA" w:rsidRPr="007644C2" w14:paraId="0DD54240" w14:textId="77777777" w:rsidTr="004D315D">
        <w:tblPrEx>
          <w:tblLook w:val="0000" w:firstRow="0" w:lastRow="0" w:firstColumn="0" w:lastColumn="0" w:noHBand="0" w:noVBand="0"/>
        </w:tblPrEx>
        <w:trPr>
          <w:cantSplit/>
          <w:jc w:val="center"/>
          <w:ins w:id="1300" w:author="JVET-M0101" w:date="2019-02-26T10:17:00Z"/>
        </w:trPr>
        <w:tc>
          <w:tcPr>
            <w:tcW w:w="7920" w:type="dxa"/>
          </w:tcPr>
          <w:p w14:paraId="03761D8E" w14:textId="77777777" w:rsidR="003D7CFA" w:rsidRPr="007644C2" w:rsidRDefault="003D7CFA" w:rsidP="004D315D">
            <w:pPr>
              <w:pStyle w:val="tablesyntax"/>
              <w:keepNext w:val="0"/>
              <w:keepLines w:val="0"/>
              <w:spacing w:before="20" w:after="40"/>
              <w:rPr>
                <w:ins w:id="1301" w:author="JVET-M0101" w:date="2019-02-26T10:17:00Z"/>
                <w:b/>
                <w:lang w:val="en-CA"/>
              </w:rPr>
            </w:pPr>
            <w:ins w:id="1302" w:author="JVET-M0101" w:date="2019-02-26T10:17:00Z">
              <w:r w:rsidRPr="007644C2">
                <w:rPr>
                  <w:b/>
                  <w:noProof/>
                  <w:lang w:val="en-CA"/>
                </w:rPr>
                <w:tab/>
                <w:t>frame_only_constraint_flag</w:t>
              </w:r>
            </w:ins>
          </w:p>
        </w:tc>
        <w:tc>
          <w:tcPr>
            <w:tcW w:w="1157" w:type="dxa"/>
          </w:tcPr>
          <w:p w14:paraId="655876DF" w14:textId="77777777" w:rsidR="003D7CFA" w:rsidRPr="007644C2" w:rsidRDefault="003D7CFA" w:rsidP="004D315D">
            <w:pPr>
              <w:pStyle w:val="tablecell"/>
              <w:keepNext w:val="0"/>
              <w:keepLines w:val="0"/>
              <w:spacing w:before="20" w:after="40"/>
              <w:jc w:val="center"/>
              <w:rPr>
                <w:ins w:id="1303" w:author="JVET-M0101" w:date="2019-02-26T10:17:00Z"/>
                <w:lang w:val="en-CA"/>
              </w:rPr>
            </w:pPr>
            <w:ins w:id="1304" w:author="JVET-M0101" w:date="2019-02-26T10:17:00Z">
              <w:r w:rsidRPr="007644C2">
                <w:rPr>
                  <w:noProof/>
                  <w:lang w:val="en-CA"/>
                </w:rPr>
                <w:t>u(1)</w:t>
              </w:r>
            </w:ins>
          </w:p>
        </w:tc>
      </w:tr>
      <w:tr w:rsidR="003D7CFA" w:rsidRPr="007644C2" w14:paraId="76267ED0" w14:textId="77777777" w:rsidTr="004D315D">
        <w:tblPrEx>
          <w:tblLook w:val="0000" w:firstRow="0" w:lastRow="0" w:firstColumn="0" w:lastColumn="0" w:noHBand="0" w:noVBand="0"/>
        </w:tblPrEx>
        <w:trPr>
          <w:cantSplit/>
          <w:jc w:val="center"/>
          <w:ins w:id="1305" w:author="JVET-M0101" w:date="2019-02-26T10:17:00Z"/>
        </w:trPr>
        <w:tc>
          <w:tcPr>
            <w:tcW w:w="7920" w:type="dxa"/>
          </w:tcPr>
          <w:p w14:paraId="495B40AE" w14:textId="77777777" w:rsidR="003D7CFA" w:rsidRPr="007644C2" w:rsidRDefault="003D7CFA" w:rsidP="004D315D">
            <w:pPr>
              <w:pStyle w:val="tablesyntax"/>
              <w:keepNext w:val="0"/>
              <w:keepLines w:val="0"/>
              <w:spacing w:before="20" w:after="40"/>
              <w:rPr>
                <w:ins w:id="1306" w:author="JVET-M0101" w:date="2019-02-26T10:17:00Z"/>
                <w:b/>
                <w:noProof/>
                <w:lang w:val="en-CA"/>
              </w:rPr>
            </w:pPr>
            <w:ins w:id="1307" w:author="JVET-M0101" w:date="2019-02-26T10:17:00Z">
              <w:r w:rsidRPr="007644C2">
                <w:rPr>
                  <w:b/>
                  <w:noProof/>
                  <w:lang w:val="en-CA"/>
                </w:rPr>
                <w:tab/>
                <w:t>no_</w:t>
              </w:r>
              <w:proofErr w:type="spellStart"/>
              <w:r w:rsidRPr="007644C2">
                <w:rPr>
                  <w:b/>
                  <w:bCs/>
                  <w:lang w:val="en-CA"/>
                </w:rPr>
                <w:t>qtbtt_dual_tree_intra</w:t>
              </w:r>
              <w:proofErr w:type="spellEnd"/>
              <w:r w:rsidRPr="007644C2">
                <w:rPr>
                  <w:b/>
                  <w:noProof/>
                  <w:lang w:val="en-CA"/>
                </w:rPr>
                <w:t xml:space="preserve"> constraint_flag </w:t>
              </w:r>
            </w:ins>
          </w:p>
        </w:tc>
        <w:tc>
          <w:tcPr>
            <w:tcW w:w="1157" w:type="dxa"/>
          </w:tcPr>
          <w:p w14:paraId="4CCD2C3A" w14:textId="77777777" w:rsidR="003D7CFA" w:rsidRPr="007644C2" w:rsidRDefault="003D7CFA" w:rsidP="004D315D">
            <w:pPr>
              <w:pStyle w:val="tablecell"/>
              <w:keepNext w:val="0"/>
              <w:keepLines w:val="0"/>
              <w:spacing w:before="20" w:after="40"/>
              <w:jc w:val="center"/>
              <w:rPr>
                <w:ins w:id="1308" w:author="JVET-M0101" w:date="2019-02-26T10:17:00Z"/>
                <w:noProof/>
                <w:lang w:val="en-CA"/>
              </w:rPr>
            </w:pPr>
            <w:ins w:id="1309" w:author="JVET-M0101" w:date="2019-02-26T10:17:00Z">
              <w:r w:rsidRPr="007644C2">
                <w:rPr>
                  <w:noProof/>
                  <w:lang w:val="en-CA"/>
                </w:rPr>
                <w:t>u(1)</w:t>
              </w:r>
            </w:ins>
          </w:p>
        </w:tc>
      </w:tr>
      <w:tr w:rsidR="003D7CFA" w:rsidRPr="007644C2" w14:paraId="7832CFFE" w14:textId="77777777" w:rsidTr="004D315D">
        <w:tblPrEx>
          <w:tblLook w:val="0000" w:firstRow="0" w:lastRow="0" w:firstColumn="0" w:lastColumn="0" w:noHBand="0" w:noVBand="0"/>
        </w:tblPrEx>
        <w:trPr>
          <w:cantSplit/>
          <w:jc w:val="center"/>
          <w:ins w:id="1310" w:author="JVET-M0101" w:date="2019-02-26T10:17:00Z"/>
        </w:trPr>
        <w:tc>
          <w:tcPr>
            <w:tcW w:w="7920" w:type="dxa"/>
          </w:tcPr>
          <w:p w14:paraId="3DDBF849" w14:textId="77777777" w:rsidR="003D7CFA" w:rsidRPr="007644C2" w:rsidRDefault="003D7CFA" w:rsidP="004D315D">
            <w:pPr>
              <w:pStyle w:val="tablesyntax"/>
              <w:keepNext w:val="0"/>
              <w:keepLines w:val="0"/>
              <w:spacing w:before="20" w:after="40"/>
              <w:rPr>
                <w:ins w:id="1311" w:author="JVET-M0101" w:date="2019-02-26T10:17:00Z"/>
                <w:b/>
                <w:noProof/>
                <w:lang w:val="en-CA"/>
              </w:rPr>
            </w:pPr>
            <w:ins w:id="1312" w:author="JVET-M0101" w:date="2019-02-26T10:17:00Z">
              <w:r w:rsidRPr="007644C2">
                <w:rPr>
                  <w:b/>
                  <w:noProof/>
                  <w:lang w:val="en-CA"/>
                </w:rPr>
                <w:tab/>
                <w:t>no_sao_constraint_flag</w:t>
              </w:r>
            </w:ins>
          </w:p>
        </w:tc>
        <w:tc>
          <w:tcPr>
            <w:tcW w:w="1157" w:type="dxa"/>
          </w:tcPr>
          <w:p w14:paraId="3AD0D2C6" w14:textId="77777777" w:rsidR="003D7CFA" w:rsidRPr="007644C2" w:rsidRDefault="003D7CFA" w:rsidP="004D315D">
            <w:pPr>
              <w:pStyle w:val="tablecell"/>
              <w:keepNext w:val="0"/>
              <w:keepLines w:val="0"/>
              <w:spacing w:before="20" w:after="40"/>
              <w:jc w:val="center"/>
              <w:rPr>
                <w:ins w:id="1313" w:author="JVET-M0101" w:date="2019-02-26T10:17:00Z"/>
                <w:noProof/>
                <w:lang w:val="en-CA"/>
              </w:rPr>
            </w:pPr>
            <w:ins w:id="1314" w:author="JVET-M0101" w:date="2019-02-26T10:17:00Z">
              <w:r w:rsidRPr="007644C2">
                <w:rPr>
                  <w:noProof/>
                  <w:lang w:val="en-CA"/>
                </w:rPr>
                <w:t>u(1)</w:t>
              </w:r>
            </w:ins>
          </w:p>
        </w:tc>
      </w:tr>
      <w:tr w:rsidR="003D7CFA" w:rsidRPr="007644C2" w14:paraId="66C402ED" w14:textId="77777777" w:rsidTr="004D315D">
        <w:tblPrEx>
          <w:tblLook w:val="0000" w:firstRow="0" w:lastRow="0" w:firstColumn="0" w:lastColumn="0" w:noHBand="0" w:noVBand="0"/>
        </w:tblPrEx>
        <w:trPr>
          <w:cantSplit/>
          <w:jc w:val="center"/>
          <w:ins w:id="1315" w:author="JVET-M0101" w:date="2019-02-26T10:17:00Z"/>
        </w:trPr>
        <w:tc>
          <w:tcPr>
            <w:tcW w:w="7920" w:type="dxa"/>
          </w:tcPr>
          <w:p w14:paraId="506229D9" w14:textId="77777777" w:rsidR="003D7CFA" w:rsidRPr="007644C2" w:rsidRDefault="003D7CFA" w:rsidP="004D315D">
            <w:pPr>
              <w:pStyle w:val="tablesyntax"/>
              <w:keepNext w:val="0"/>
              <w:keepLines w:val="0"/>
              <w:spacing w:before="20" w:after="40"/>
              <w:rPr>
                <w:ins w:id="1316" w:author="JVET-M0101" w:date="2019-02-26T10:17:00Z"/>
                <w:b/>
                <w:lang w:val="en-CA"/>
              </w:rPr>
            </w:pPr>
            <w:ins w:id="1317" w:author="JVET-M0101" w:date="2019-02-26T10:17:00Z">
              <w:r w:rsidRPr="007644C2">
                <w:rPr>
                  <w:b/>
                  <w:noProof/>
                  <w:lang w:val="en-CA"/>
                </w:rPr>
                <w:tab/>
                <w:t>no_alf_constraint_flag</w:t>
              </w:r>
            </w:ins>
          </w:p>
        </w:tc>
        <w:tc>
          <w:tcPr>
            <w:tcW w:w="1157" w:type="dxa"/>
          </w:tcPr>
          <w:p w14:paraId="60EC5D4B" w14:textId="77777777" w:rsidR="003D7CFA" w:rsidRPr="007644C2" w:rsidRDefault="003D7CFA" w:rsidP="004D315D">
            <w:pPr>
              <w:pStyle w:val="tablecell"/>
              <w:keepNext w:val="0"/>
              <w:keepLines w:val="0"/>
              <w:spacing w:before="20" w:after="40"/>
              <w:jc w:val="center"/>
              <w:rPr>
                <w:ins w:id="1318" w:author="JVET-M0101" w:date="2019-02-26T10:17:00Z"/>
                <w:lang w:val="en-CA"/>
              </w:rPr>
            </w:pPr>
            <w:ins w:id="1319" w:author="JVET-M0101" w:date="2019-02-26T10:17:00Z">
              <w:r w:rsidRPr="007644C2">
                <w:rPr>
                  <w:noProof/>
                  <w:lang w:val="en-CA"/>
                </w:rPr>
                <w:t>u(1)</w:t>
              </w:r>
            </w:ins>
          </w:p>
        </w:tc>
      </w:tr>
      <w:tr w:rsidR="003D7CFA" w:rsidRPr="007644C2" w14:paraId="16D17A52" w14:textId="77777777" w:rsidTr="004D315D">
        <w:tblPrEx>
          <w:tblLook w:val="0000" w:firstRow="0" w:lastRow="0" w:firstColumn="0" w:lastColumn="0" w:noHBand="0" w:noVBand="0"/>
        </w:tblPrEx>
        <w:trPr>
          <w:cantSplit/>
          <w:jc w:val="center"/>
          <w:ins w:id="1320" w:author="JVET-M0101" w:date="2019-02-26T10:17:00Z"/>
        </w:trPr>
        <w:tc>
          <w:tcPr>
            <w:tcW w:w="7920" w:type="dxa"/>
          </w:tcPr>
          <w:p w14:paraId="08B12188" w14:textId="77777777" w:rsidR="003D7CFA" w:rsidRPr="007644C2" w:rsidRDefault="003D7CFA" w:rsidP="004D315D">
            <w:pPr>
              <w:pStyle w:val="tablesyntax"/>
              <w:keepNext w:val="0"/>
              <w:keepLines w:val="0"/>
              <w:spacing w:before="20" w:after="40"/>
              <w:rPr>
                <w:ins w:id="1321" w:author="JVET-M0101" w:date="2019-02-26T10:17:00Z"/>
                <w:b/>
                <w:lang w:val="en-CA"/>
              </w:rPr>
            </w:pPr>
            <w:ins w:id="1322" w:author="JVET-M0101" w:date="2019-02-26T10:17:00Z">
              <w:r w:rsidRPr="007644C2">
                <w:rPr>
                  <w:b/>
                  <w:noProof/>
                  <w:lang w:val="en-CA"/>
                </w:rPr>
                <w:tab/>
                <w:t>no_pcm_constraint_flag</w:t>
              </w:r>
            </w:ins>
          </w:p>
        </w:tc>
        <w:tc>
          <w:tcPr>
            <w:tcW w:w="1157" w:type="dxa"/>
          </w:tcPr>
          <w:p w14:paraId="0E60134F" w14:textId="77777777" w:rsidR="003D7CFA" w:rsidRPr="007644C2" w:rsidRDefault="003D7CFA" w:rsidP="004D315D">
            <w:pPr>
              <w:pStyle w:val="tablecell"/>
              <w:keepNext w:val="0"/>
              <w:keepLines w:val="0"/>
              <w:spacing w:before="20" w:after="40"/>
              <w:jc w:val="center"/>
              <w:rPr>
                <w:ins w:id="1323" w:author="JVET-M0101" w:date="2019-02-26T10:17:00Z"/>
                <w:lang w:val="en-CA"/>
              </w:rPr>
            </w:pPr>
            <w:ins w:id="1324" w:author="JVET-M0101" w:date="2019-02-26T10:17:00Z">
              <w:r w:rsidRPr="007644C2">
                <w:rPr>
                  <w:noProof/>
                  <w:lang w:val="en-CA"/>
                </w:rPr>
                <w:t>u(1)</w:t>
              </w:r>
            </w:ins>
          </w:p>
        </w:tc>
      </w:tr>
      <w:tr w:rsidR="003D7CFA" w:rsidRPr="007644C2" w14:paraId="5F24D24A" w14:textId="77777777" w:rsidTr="004D315D">
        <w:tblPrEx>
          <w:tblLook w:val="0000" w:firstRow="0" w:lastRow="0" w:firstColumn="0" w:lastColumn="0" w:noHBand="0" w:noVBand="0"/>
        </w:tblPrEx>
        <w:trPr>
          <w:cantSplit/>
          <w:jc w:val="center"/>
          <w:ins w:id="1325" w:author="JVET-M0101" w:date="2019-02-26T10:17:00Z"/>
        </w:trPr>
        <w:tc>
          <w:tcPr>
            <w:tcW w:w="7920" w:type="dxa"/>
          </w:tcPr>
          <w:p w14:paraId="7D4E4D3D" w14:textId="77777777" w:rsidR="003D7CFA" w:rsidRPr="007644C2" w:rsidRDefault="003D7CFA" w:rsidP="004D315D">
            <w:pPr>
              <w:pStyle w:val="tablesyntax"/>
              <w:keepNext w:val="0"/>
              <w:keepLines w:val="0"/>
              <w:spacing w:before="20" w:after="40"/>
              <w:rPr>
                <w:ins w:id="1326" w:author="JVET-M0101" w:date="2019-02-26T10:17:00Z"/>
                <w:b/>
                <w:noProof/>
                <w:lang w:val="en-CA"/>
              </w:rPr>
            </w:pPr>
            <w:ins w:id="1327" w:author="JVET-M0101" w:date="2019-02-26T10:17:00Z">
              <w:r>
                <w:rPr>
                  <w:b/>
                  <w:noProof/>
                  <w:lang w:val="en-CA"/>
                </w:rPr>
                <w:tab/>
              </w:r>
              <w:r w:rsidRPr="00F05D81">
                <w:rPr>
                  <w:b/>
                  <w:noProof/>
                  <w:lang w:val="en-CA"/>
                </w:rPr>
                <w:t>no_ref_wraparound_constraint_flag</w:t>
              </w:r>
            </w:ins>
          </w:p>
        </w:tc>
        <w:tc>
          <w:tcPr>
            <w:tcW w:w="1157" w:type="dxa"/>
          </w:tcPr>
          <w:p w14:paraId="3FF618DE" w14:textId="77777777" w:rsidR="003D7CFA" w:rsidRPr="007644C2" w:rsidRDefault="003D7CFA" w:rsidP="004D315D">
            <w:pPr>
              <w:pStyle w:val="tablecell"/>
              <w:keepNext w:val="0"/>
              <w:keepLines w:val="0"/>
              <w:spacing w:before="20" w:after="40"/>
              <w:jc w:val="center"/>
              <w:rPr>
                <w:ins w:id="1328" w:author="JVET-M0101" w:date="2019-02-26T10:17:00Z"/>
                <w:noProof/>
                <w:lang w:val="en-CA"/>
              </w:rPr>
            </w:pPr>
            <w:ins w:id="1329" w:author="JVET-M0101" w:date="2019-02-26T10:17:00Z">
              <w:r>
                <w:rPr>
                  <w:noProof/>
                  <w:lang w:val="en-CA"/>
                </w:rPr>
                <w:t>u(1)</w:t>
              </w:r>
            </w:ins>
          </w:p>
        </w:tc>
      </w:tr>
      <w:tr w:rsidR="003D7CFA" w:rsidRPr="007644C2" w14:paraId="65CC88AF" w14:textId="77777777" w:rsidTr="004D315D">
        <w:tblPrEx>
          <w:tblLook w:val="0000" w:firstRow="0" w:lastRow="0" w:firstColumn="0" w:lastColumn="0" w:noHBand="0" w:noVBand="0"/>
        </w:tblPrEx>
        <w:trPr>
          <w:cantSplit/>
          <w:jc w:val="center"/>
          <w:ins w:id="1330" w:author="JVET-M0101" w:date="2019-02-26T10:17:00Z"/>
        </w:trPr>
        <w:tc>
          <w:tcPr>
            <w:tcW w:w="7920" w:type="dxa"/>
          </w:tcPr>
          <w:p w14:paraId="22A45254" w14:textId="77777777" w:rsidR="003D7CFA" w:rsidRPr="007644C2" w:rsidRDefault="003D7CFA" w:rsidP="004D315D">
            <w:pPr>
              <w:pStyle w:val="tablesyntax"/>
              <w:keepNext w:val="0"/>
              <w:keepLines w:val="0"/>
              <w:spacing w:before="20" w:after="40"/>
              <w:rPr>
                <w:ins w:id="1331" w:author="JVET-M0101" w:date="2019-02-26T10:17:00Z"/>
                <w:b/>
                <w:lang w:val="en-CA"/>
              </w:rPr>
            </w:pPr>
            <w:ins w:id="1332" w:author="JVET-M0101" w:date="2019-02-26T10:17:00Z">
              <w:r w:rsidRPr="007644C2">
                <w:rPr>
                  <w:b/>
                  <w:noProof/>
                  <w:lang w:val="en-CA"/>
                </w:rPr>
                <w:tab/>
                <w:t>no_temporal_mvp_constraint_flag</w:t>
              </w:r>
            </w:ins>
          </w:p>
        </w:tc>
        <w:tc>
          <w:tcPr>
            <w:tcW w:w="1157" w:type="dxa"/>
          </w:tcPr>
          <w:p w14:paraId="14F71425" w14:textId="77777777" w:rsidR="003D7CFA" w:rsidRPr="007644C2" w:rsidRDefault="003D7CFA" w:rsidP="004D315D">
            <w:pPr>
              <w:pStyle w:val="tablecell"/>
              <w:keepNext w:val="0"/>
              <w:keepLines w:val="0"/>
              <w:spacing w:before="20" w:after="40"/>
              <w:jc w:val="center"/>
              <w:rPr>
                <w:ins w:id="1333" w:author="JVET-M0101" w:date="2019-02-26T10:17:00Z"/>
                <w:lang w:val="en-CA"/>
              </w:rPr>
            </w:pPr>
            <w:ins w:id="1334" w:author="JVET-M0101" w:date="2019-02-26T10:17:00Z">
              <w:r w:rsidRPr="007644C2">
                <w:rPr>
                  <w:noProof/>
                  <w:lang w:val="en-CA"/>
                </w:rPr>
                <w:t>u(1)</w:t>
              </w:r>
            </w:ins>
          </w:p>
        </w:tc>
      </w:tr>
      <w:tr w:rsidR="003D7CFA" w:rsidRPr="007644C2" w14:paraId="031881F5" w14:textId="77777777" w:rsidTr="004D315D">
        <w:tblPrEx>
          <w:tblLook w:val="0000" w:firstRow="0" w:lastRow="0" w:firstColumn="0" w:lastColumn="0" w:noHBand="0" w:noVBand="0"/>
        </w:tblPrEx>
        <w:trPr>
          <w:cantSplit/>
          <w:jc w:val="center"/>
          <w:ins w:id="1335" w:author="JVET-M0101" w:date="2019-02-26T10:17:00Z"/>
        </w:trPr>
        <w:tc>
          <w:tcPr>
            <w:tcW w:w="7920" w:type="dxa"/>
          </w:tcPr>
          <w:p w14:paraId="72A49915" w14:textId="77777777" w:rsidR="003D7CFA" w:rsidRPr="007644C2" w:rsidRDefault="003D7CFA" w:rsidP="004D315D">
            <w:pPr>
              <w:pStyle w:val="tablesyntax"/>
              <w:keepNext w:val="0"/>
              <w:keepLines w:val="0"/>
              <w:spacing w:before="20" w:after="40"/>
              <w:rPr>
                <w:ins w:id="1336" w:author="JVET-M0101" w:date="2019-02-26T10:17:00Z"/>
                <w:b/>
                <w:lang w:val="en-CA"/>
              </w:rPr>
            </w:pPr>
            <w:ins w:id="1337" w:author="JVET-M0101" w:date="2019-02-26T10:17:00Z">
              <w:r w:rsidRPr="007644C2">
                <w:rPr>
                  <w:b/>
                  <w:noProof/>
                  <w:lang w:val="en-CA"/>
                </w:rPr>
                <w:tab/>
                <w:t xml:space="preserve">no_sbtmvp_constraint_flag </w:t>
              </w:r>
            </w:ins>
          </w:p>
        </w:tc>
        <w:tc>
          <w:tcPr>
            <w:tcW w:w="1157" w:type="dxa"/>
          </w:tcPr>
          <w:p w14:paraId="2F91AFF8" w14:textId="77777777" w:rsidR="003D7CFA" w:rsidRPr="007644C2" w:rsidRDefault="003D7CFA" w:rsidP="004D315D">
            <w:pPr>
              <w:pStyle w:val="tablecell"/>
              <w:keepNext w:val="0"/>
              <w:keepLines w:val="0"/>
              <w:spacing w:before="20" w:after="40"/>
              <w:jc w:val="center"/>
              <w:rPr>
                <w:ins w:id="1338" w:author="JVET-M0101" w:date="2019-02-26T10:17:00Z"/>
                <w:lang w:val="en-CA"/>
              </w:rPr>
            </w:pPr>
            <w:ins w:id="1339" w:author="JVET-M0101" w:date="2019-02-26T10:17:00Z">
              <w:r w:rsidRPr="007644C2">
                <w:rPr>
                  <w:noProof/>
                  <w:lang w:val="en-CA"/>
                </w:rPr>
                <w:t>u(1)</w:t>
              </w:r>
            </w:ins>
          </w:p>
        </w:tc>
      </w:tr>
      <w:tr w:rsidR="003D7CFA" w:rsidRPr="007644C2" w14:paraId="1B184480" w14:textId="77777777" w:rsidTr="004D315D">
        <w:tblPrEx>
          <w:tblLook w:val="0000" w:firstRow="0" w:lastRow="0" w:firstColumn="0" w:lastColumn="0" w:noHBand="0" w:noVBand="0"/>
        </w:tblPrEx>
        <w:trPr>
          <w:cantSplit/>
          <w:jc w:val="center"/>
          <w:ins w:id="1340" w:author="JVET-M0101" w:date="2019-02-26T10:17:00Z"/>
        </w:trPr>
        <w:tc>
          <w:tcPr>
            <w:tcW w:w="7920" w:type="dxa"/>
          </w:tcPr>
          <w:p w14:paraId="5E3E44B5" w14:textId="77777777" w:rsidR="003D7CFA" w:rsidRPr="007644C2" w:rsidRDefault="003D7CFA" w:rsidP="004D315D">
            <w:pPr>
              <w:pStyle w:val="tablesyntax"/>
              <w:keepNext w:val="0"/>
              <w:keepLines w:val="0"/>
              <w:spacing w:before="20" w:after="40"/>
              <w:rPr>
                <w:ins w:id="1341" w:author="JVET-M0101" w:date="2019-02-26T10:17:00Z"/>
                <w:b/>
                <w:noProof/>
                <w:lang w:val="en-CA"/>
              </w:rPr>
            </w:pPr>
            <w:ins w:id="1342" w:author="JVET-M0101" w:date="2019-02-26T10:17:00Z">
              <w:r w:rsidRPr="007644C2">
                <w:rPr>
                  <w:b/>
                  <w:noProof/>
                  <w:lang w:val="en-CA"/>
                </w:rPr>
                <w:tab/>
                <w:t>no_amvr_constraint_flag</w:t>
              </w:r>
            </w:ins>
          </w:p>
        </w:tc>
        <w:tc>
          <w:tcPr>
            <w:tcW w:w="1157" w:type="dxa"/>
          </w:tcPr>
          <w:p w14:paraId="15DEB025" w14:textId="77777777" w:rsidR="003D7CFA" w:rsidRPr="007644C2" w:rsidRDefault="003D7CFA" w:rsidP="004D315D">
            <w:pPr>
              <w:pStyle w:val="tablecell"/>
              <w:keepNext w:val="0"/>
              <w:keepLines w:val="0"/>
              <w:spacing w:before="20" w:after="40"/>
              <w:jc w:val="center"/>
              <w:rPr>
                <w:ins w:id="1343" w:author="JVET-M0101" w:date="2019-02-26T10:17:00Z"/>
                <w:noProof/>
                <w:lang w:val="en-CA"/>
              </w:rPr>
            </w:pPr>
            <w:ins w:id="1344" w:author="JVET-M0101" w:date="2019-02-26T10:17:00Z">
              <w:r w:rsidRPr="007644C2">
                <w:rPr>
                  <w:noProof/>
                  <w:lang w:val="en-CA"/>
                </w:rPr>
                <w:t>u(1)</w:t>
              </w:r>
            </w:ins>
          </w:p>
        </w:tc>
      </w:tr>
      <w:tr w:rsidR="003D7CFA" w:rsidRPr="00D442E5" w14:paraId="27D8F897" w14:textId="77777777" w:rsidTr="004D315D">
        <w:tblPrEx>
          <w:tblLook w:val="0000" w:firstRow="0" w:lastRow="0" w:firstColumn="0" w:lastColumn="0" w:noHBand="0" w:noVBand="0"/>
        </w:tblPrEx>
        <w:trPr>
          <w:cantSplit/>
          <w:jc w:val="center"/>
          <w:ins w:id="1345" w:author="JVET-M0101" w:date="2019-02-26T10:17:00Z"/>
        </w:trPr>
        <w:tc>
          <w:tcPr>
            <w:tcW w:w="7920" w:type="dxa"/>
          </w:tcPr>
          <w:p w14:paraId="0D0899CD" w14:textId="77777777" w:rsidR="003D7CFA" w:rsidRPr="001226BB" w:rsidRDefault="003D7CFA" w:rsidP="004D315D">
            <w:pPr>
              <w:pStyle w:val="tablesyntax"/>
              <w:keepNext w:val="0"/>
              <w:keepLines w:val="0"/>
              <w:spacing w:before="20" w:after="40"/>
              <w:rPr>
                <w:ins w:id="1346" w:author="JVET-M0101" w:date="2019-02-26T10:17:00Z"/>
                <w:b/>
                <w:noProof/>
              </w:rPr>
            </w:pPr>
            <w:ins w:id="1347" w:author="JVET-M0101" w:date="2019-02-26T10:17:00Z">
              <w:r w:rsidRPr="001226BB">
                <w:rPr>
                  <w:b/>
                  <w:noProof/>
                </w:rPr>
                <w:tab/>
                <w:t>no_bdof_constraint_flag</w:t>
              </w:r>
            </w:ins>
          </w:p>
        </w:tc>
        <w:tc>
          <w:tcPr>
            <w:tcW w:w="1157" w:type="dxa"/>
          </w:tcPr>
          <w:p w14:paraId="1E0102E6" w14:textId="77777777" w:rsidR="003D7CFA" w:rsidRPr="001226BB" w:rsidRDefault="003D7CFA" w:rsidP="004D315D">
            <w:pPr>
              <w:pStyle w:val="tablecell"/>
              <w:keepNext w:val="0"/>
              <w:keepLines w:val="0"/>
              <w:spacing w:before="20" w:after="40"/>
              <w:jc w:val="center"/>
              <w:rPr>
                <w:ins w:id="1348" w:author="JVET-M0101" w:date="2019-02-26T10:17:00Z"/>
                <w:noProof/>
              </w:rPr>
            </w:pPr>
            <w:ins w:id="1349" w:author="JVET-M0101" w:date="2019-02-26T10:17:00Z">
              <w:r w:rsidRPr="001226BB">
                <w:rPr>
                  <w:noProof/>
                </w:rPr>
                <w:t>u(1)</w:t>
              </w:r>
            </w:ins>
          </w:p>
        </w:tc>
      </w:tr>
      <w:tr w:rsidR="003D7CFA" w:rsidRPr="007644C2" w14:paraId="12BDB9AE" w14:textId="77777777" w:rsidTr="004D315D">
        <w:tblPrEx>
          <w:tblLook w:val="0000" w:firstRow="0" w:lastRow="0" w:firstColumn="0" w:lastColumn="0" w:noHBand="0" w:noVBand="0"/>
        </w:tblPrEx>
        <w:trPr>
          <w:cantSplit/>
          <w:jc w:val="center"/>
          <w:ins w:id="1350" w:author="JVET-M0101" w:date="2019-02-26T10:17:00Z"/>
        </w:trPr>
        <w:tc>
          <w:tcPr>
            <w:tcW w:w="7920" w:type="dxa"/>
          </w:tcPr>
          <w:p w14:paraId="49C573D3" w14:textId="77777777" w:rsidR="003D7CFA" w:rsidRPr="007644C2" w:rsidRDefault="003D7CFA" w:rsidP="004D315D">
            <w:pPr>
              <w:pStyle w:val="tablesyntax"/>
              <w:keepNext w:val="0"/>
              <w:keepLines w:val="0"/>
              <w:spacing w:before="20" w:after="40"/>
              <w:rPr>
                <w:ins w:id="1351" w:author="JVET-M0101" w:date="2019-02-26T10:17:00Z"/>
                <w:b/>
                <w:noProof/>
                <w:lang w:val="en-CA"/>
              </w:rPr>
            </w:pPr>
            <w:ins w:id="1352" w:author="JVET-M0101" w:date="2019-02-26T10:17:00Z">
              <w:r w:rsidRPr="007644C2">
                <w:rPr>
                  <w:b/>
                  <w:noProof/>
                  <w:lang w:val="en-CA"/>
                </w:rPr>
                <w:tab/>
                <w:t>no_cclm_constraint_flag</w:t>
              </w:r>
            </w:ins>
          </w:p>
        </w:tc>
        <w:tc>
          <w:tcPr>
            <w:tcW w:w="1157" w:type="dxa"/>
          </w:tcPr>
          <w:p w14:paraId="36F93D9E" w14:textId="77777777" w:rsidR="003D7CFA" w:rsidRPr="007644C2" w:rsidRDefault="003D7CFA" w:rsidP="004D315D">
            <w:pPr>
              <w:pStyle w:val="tablecell"/>
              <w:keepNext w:val="0"/>
              <w:keepLines w:val="0"/>
              <w:spacing w:before="20" w:after="40"/>
              <w:jc w:val="center"/>
              <w:rPr>
                <w:ins w:id="1353" w:author="JVET-M0101" w:date="2019-02-26T10:17:00Z"/>
                <w:noProof/>
                <w:lang w:val="en-CA"/>
              </w:rPr>
            </w:pPr>
            <w:ins w:id="1354" w:author="JVET-M0101" w:date="2019-02-26T10:17:00Z">
              <w:r w:rsidRPr="007644C2">
                <w:rPr>
                  <w:noProof/>
                  <w:lang w:val="en-CA"/>
                </w:rPr>
                <w:t>u(1)</w:t>
              </w:r>
            </w:ins>
          </w:p>
        </w:tc>
      </w:tr>
      <w:tr w:rsidR="003D7CFA" w:rsidRPr="00D442E5" w14:paraId="2367CE58" w14:textId="77777777" w:rsidTr="004D315D">
        <w:tblPrEx>
          <w:tblLook w:val="0000" w:firstRow="0" w:lastRow="0" w:firstColumn="0" w:lastColumn="0" w:noHBand="0" w:noVBand="0"/>
        </w:tblPrEx>
        <w:trPr>
          <w:cantSplit/>
          <w:jc w:val="center"/>
          <w:ins w:id="1355" w:author="JVET-M0101" w:date="2019-02-26T10:17:00Z"/>
        </w:trPr>
        <w:tc>
          <w:tcPr>
            <w:tcW w:w="7920" w:type="dxa"/>
          </w:tcPr>
          <w:p w14:paraId="1389158A" w14:textId="77777777" w:rsidR="003D7CFA" w:rsidRPr="00F05D81" w:rsidRDefault="003D7CFA" w:rsidP="004D315D">
            <w:pPr>
              <w:pStyle w:val="tablesyntax"/>
              <w:keepNext w:val="0"/>
              <w:keepLines w:val="0"/>
              <w:spacing w:before="20" w:after="40"/>
              <w:rPr>
                <w:ins w:id="1356" w:author="JVET-M0101" w:date="2019-02-26T10:17:00Z"/>
                <w:b/>
                <w:noProof/>
              </w:rPr>
            </w:pPr>
            <w:ins w:id="1357" w:author="JVET-M0101" w:date="2019-02-26T10:17:00Z">
              <w:r w:rsidRPr="00F05D81">
                <w:rPr>
                  <w:b/>
                  <w:noProof/>
                </w:rPr>
                <w:tab/>
                <w:t>no_mts_constraint_flag</w:t>
              </w:r>
            </w:ins>
          </w:p>
        </w:tc>
        <w:tc>
          <w:tcPr>
            <w:tcW w:w="1152" w:type="dxa"/>
          </w:tcPr>
          <w:p w14:paraId="0D0C13FF" w14:textId="77777777" w:rsidR="003D7CFA" w:rsidRPr="00F05D81" w:rsidRDefault="003D7CFA" w:rsidP="004D315D">
            <w:pPr>
              <w:pStyle w:val="tablecell"/>
              <w:keepNext w:val="0"/>
              <w:keepLines w:val="0"/>
              <w:spacing w:before="20" w:after="40"/>
              <w:jc w:val="center"/>
              <w:rPr>
                <w:ins w:id="1358" w:author="JVET-M0101" w:date="2019-02-26T10:17:00Z"/>
                <w:noProof/>
              </w:rPr>
            </w:pPr>
            <w:ins w:id="1359" w:author="JVET-M0101" w:date="2019-02-26T10:17:00Z">
              <w:r w:rsidRPr="00F05D81">
                <w:rPr>
                  <w:noProof/>
                </w:rPr>
                <w:t>u(1)</w:t>
              </w:r>
            </w:ins>
          </w:p>
        </w:tc>
      </w:tr>
      <w:tr w:rsidR="003D7CFA" w:rsidRPr="007644C2" w14:paraId="5F7261AA" w14:textId="77777777" w:rsidTr="004D315D">
        <w:tblPrEx>
          <w:tblLook w:val="0000" w:firstRow="0" w:lastRow="0" w:firstColumn="0" w:lastColumn="0" w:noHBand="0" w:noVBand="0"/>
        </w:tblPrEx>
        <w:trPr>
          <w:cantSplit/>
          <w:jc w:val="center"/>
          <w:ins w:id="1360" w:author="JVET-M0101" w:date="2019-02-26T10:17:00Z"/>
        </w:trPr>
        <w:tc>
          <w:tcPr>
            <w:tcW w:w="7920" w:type="dxa"/>
          </w:tcPr>
          <w:p w14:paraId="6063BBFE" w14:textId="77777777" w:rsidR="003D7CFA" w:rsidRPr="007644C2" w:rsidRDefault="003D7CFA" w:rsidP="004D315D">
            <w:pPr>
              <w:pStyle w:val="tablesyntax"/>
              <w:keepNext w:val="0"/>
              <w:keepLines w:val="0"/>
              <w:spacing w:before="20" w:after="40"/>
              <w:rPr>
                <w:ins w:id="1361" w:author="JVET-M0101" w:date="2019-02-26T10:17:00Z"/>
                <w:b/>
                <w:noProof/>
                <w:lang w:val="en-CA"/>
              </w:rPr>
            </w:pPr>
            <w:ins w:id="1362" w:author="JVET-M0101" w:date="2019-02-26T10:17:00Z">
              <w:r w:rsidRPr="007644C2">
                <w:rPr>
                  <w:b/>
                  <w:noProof/>
                  <w:lang w:val="en-CA"/>
                </w:rPr>
                <w:tab/>
                <w:t>no_affine_motion_constraint_flag</w:t>
              </w:r>
            </w:ins>
          </w:p>
        </w:tc>
        <w:tc>
          <w:tcPr>
            <w:tcW w:w="1157" w:type="dxa"/>
          </w:tcPr>
          <w:p w14:paraId="6D2FD7B0" w14:textId="77777777" w:rsidR="003D7CFA" w:rsidRPr="007644C2" w:rsidRDefault="003D7CFA" w:rsidP="004D315D">
            <w:pPr>
              <w:pStyle w:val="tablecell"/>
              <w:keepNext w:val="0"/>
              <w:keepLines w:val="0"/>
              <w:spacing w:before="20" w:after="40"/>
              <w:jc w:val="center"/>
              <w:rPr>
                <w:ins w:id="1363" w:author="JVET-M0101" w:date="2019-02-26T10:17:00Z"/>
                <w:noProof/>
                <w:lang w:val="en-CA"/>
              </w:rPr>
            </w:pPr>
            <w:ins w:id="1364" w:author="JVET-M0101" w:date="2019-02-26T10:17:00Z">
              <w:r w:rsidRPr="007644C2">
                <w:rPr>
                  <w:noProof/>
                  <w:lang w:val="en-CA"/>
                </w:rPr>
                <w:t>u(1)</w:t>
              </w:r>
            </w:ins>
          </w:p>
        </w:tc>
      </w:tr>
      <w:tr w:rsidR="003D7CFA" w:rsidRPr="00F05D81" w14:paraId="5F35A840" w14:textId="77777777" w:rsidTr="004D315D">
        <w:tblPrEx>
          <w:tblLook w:val="0000" w:firstRow="0" w:lastRow="0" w:firstColumn="0" w:lastColumn="0" w:noHBand="0" w:noVBand="0"/>
        </w:tblPrEx>
        <w:trPr>
          <w:cantSplit/>
          <w:jc w:val="center"/>
          <w:ins w:id="1365" w:author="JVET-M0101" w:date="2019-02-26T10:17:00Z"/>
        </w:trPr>
        <w:tc>
          <w:tcPr>
            <w:tcW w:w="7920" w:type="dxa"/>
          </w:tcPr>
          <w:p w14:paraId="421991CC" w14:textId="77777777" w:rsidR="003D7CFA" w:rsidRPr="001226BB" w:rsidRDefault="003D7CFA" w:rsidP="004D315D">
            <w:pPr>
              <w:pStyle w:val="tablesyntax"/>
              <w:keepNext w:val="0"/>
              <w:keepLines w:val="0"/>
              <w:spacing w:before="20" w:after="40"/>
              <w:rPr>
                <w:ins w:id="1366" w:author="JVET-M0101" w:date="2019-02-26T10:17:00Z"/>
                <w:b/>
                <w:noProof/>
              </w:rPr>
            </w:pPr>
            <w:ins w:id="1367" w:author="JVET-M0101" w:date="2019-02-26T10:17:00Z">
              <w:r w:rsidRPr="001226BB">
                <w:rPr>
                  <w:b/>
                  <w:noProof/>
                </w:rPr>
                <w:tab/>
                <w:t>no_gbi_constraint_flag</w:t>
              </w:r>
            </w:ins>
          </w:p>
        </w:tc>
        <w:tc>
          <w:tcPr>
            <w:tcW w:w="1152" w:type="dxa"/>
          </w:tcPr>
          <w:p w14:paraId="69FB0D2F" w14:textId="77777777" w:rsidR="003D7CFA" w:rsidRPr="001226BB" w:rsidRDefault="003D7CFA" w:rsidP="004D315D">
            <w:pPr>
              <w:pStyle w:val="tablecell"/>
              <w:keepNext w:val="0"/>
              <w:keepLines w:val="0"/>
              <w:spacing w:before="20" w:after="40"/>
              <w:jc w:val="center"/>
              <w:rPr>
                <w:ins w:id="1368" w:author="JVET-M0101" w:date="2019-02-26T10:17:00Z"/>
                <w:noProof/>
              </w:rPr>
            </w:pPr>
            <w:ins w:id="1369" w:author="JVET-M0101" w:date="2019-02-26T10:17:00Z">
              <w:r w:rsidRPr="001226BB">
                <w:rPr>
                  <w:noProof/>
                </w:rPr>
                <w:t>u(1)</w:t>
              </w:r>
            </w:ins>
          </w:p>
        </w:tc>
      </w:tr>
      <w:tr w:rsidR="003D7CFA" w:rsidRPr="00F05D81" w14:paraId="7C995D26" w14:textId="77777777" w:rsidTr="004D315D">
        <w:tblPrEx>
          <w:tblLook w:val="0000" w:firstRow="0" w:lastRow="0" w:firstColumn="0" w:lastColumn="0" w:noHBand="0" w:noVBand="0"/>
        </w:tblPrEx>
        <w:trPr>
          <w:cantSplit/>
          <w:jc w:val="center"/>
          <w:ins w:id="1370" w:author="JVET-M0101" w:date="2019-02-26T10:17:00Z"/>
        </w:trPr>
        <w:tc>
          <w:tcPr>
            <w:tcW w:w="7920" w:type="dxa"/>
          </w:tcPr>
          <w:p w14:paraId="288499D6" w14:textId="77777777" w:rsidR="003D7CFA" w:rsidRPr="001226BB" w:rsidRDefault="003D7CFA" w:rsidP="004D315D">
            <w:pPr>
              <w:pStyle w:val="tablesyntax"/>
              <w:keepNext w:val="0"/>
              <w:keepLines w:val="0"/>
              <w:spacing w:before="20" w:after="40"/>
              <w:rPr>
                <w:ins w:id="1371" w:author="JVET-M0101" w:date="2019-02-26T10:17:00Z"/>
                <w:b/>
                <w:noProof/>
              </w:rPr>
            </w:pPr>
            <w:ins w:id="1372" w:author="JVET-M0101" w:date="2019-02-26T10:17:00Z">
              <w:r w:rsidRPr="001226BB">
                <w:rPr>
                  <w:b/>
                  <w:noProof/>
                </w:rPr>
                <w:tab/>
                <w:t>no_</w:t>
              </w:r>
              <w:r>
                <w:rPr>
                  <w:b/>
                  <w:noProof/>
                </w:rPr>
                <w:t>ciip</w:t>
              </w:r>
              <w:r w:rsidRPr="001226BB">
                <w:rPr>
                  <w:b/>
                  <w:noProof/>
                </w:rPr>
                <w:t>_constraint_flag</w:t>
              </w:r>
            </w:ins>
          </w:p>
        </w:tc>
        <w:tc>
          <w:tcPr>
            <w:tcW w:w="1152" w:type="dxa"/>
          </w:tcPr>
          <w:p w14:paraId="020E6084" w14:textId="77777777" w:rsidR="003D7CFA" w:rsidRPr="001226BB" w:rsidRDefault="003D7CFA" w:rsidP="004D315D">
            <w:pPr>
              <w:pStyle w:val="tablecell"/>
              <w:keepNext w:val="0"/>
              <w:keepLines w:val="0"/>
              <w:spacing w:before="20" w:after="40"/>
              <w:jc w:val="center"/>
              <w:rPr>
                <w:ins w:id="1373" w:author="JVET-M0101" w:date="2019-02-26T10:17:00Z"/>
                <w:noProof/>
              </w:rPr>
            </w:pPr>
            <w:ins w:id="1374" w:author="JVET-M0101" w:date="2019-02-26T10:17:00Z">
              <w:r w:rsidRPr="001226BB">
                <w:rPr>
                  <w:noProof/>
                </w:rPr>
                <w:t>u(1)</w:t>
              </w:r>
            </w:ins>
          </w:p>
        </w:tc>
      </w:tr>
      <w:tr w:rsidR="003D7CFA" w:rsidRPr="00D442E5" w14:paraId="6791A1B5" w14:textId="77777777" w:rsidTr="004D315D">
        <w:tblPrEx>
          <w:tblLook w:val="0000" w:firstRow="0" w:lastRow="0" w:firstColumn="0" w:lastColumn="0" w:noHBand="0" w:noVBand="0"/>
        </w:tblPrEx>
        <w:trPr>
          <w:cantSplit/>
          <w:jc w:val="center"/>
          <w:ins w:id="1375" w:author="JVET-M0101" w:date="2019-02-26T10:17:00Z"/>
        </w:trPr>
        <w:tc>
          <w:tcPr>
            <w:tcW w:w="7920" w:type="dxa"/>
          </w:tcPr>
          <w:p w14:paraId="229779AA" w14:textId="77777777" w:rsidR="003D7CFA" w:rsidRPr="001226BB" w:rsidRDefault="003D7CFA" w:rsidP="004D315D">
            <w:pPr>
              <w:pStyle w:val="tablesyntax"/>
              <w:keepNext w:val="0"/>
              <w:keepLines w:val="0"/>
              <w:spacing w:before="20" w:after="40"/>
              <w:rPr>
                <w:ins w:id="1376" w:author="JVET-M0101" w:date="2019-02-26T10:17:00Z"/>
                <w:b/>
                <w:noProof/>
              </w:rPr>
            </w:pPr>
            <w:ins w:id="1377" w:author="JVET-M0101" w:date="2019-02-26T10:17:00Z">
              <w:r w:rsidRPr="001226BB">
                <w:rPr>
                  <w:b/>
                  <w:noProof/>
                </w:rPr>
                <w:tab/>
                <w:t>no_triangle_constraint_flag</w:t>
              </w:r>
            </w:ins>
          </w:p>
        </w:tc>
        <w:tc>
          <w:tcPr>
            <w:tcW w:w="1152" w:type="dxa"/>
          </w:tcPr>
          <w:p w14:paraId="282326BB" w14:textId="77777777" w:rsidR="003D7CFA" w:rsidRPr="001226BB" w:rsidRDefault="003D7CFA" w:rsidP="004D315D">
            <w:pPr>
              <w:pStyle w:val="tablecell"/>
              <w:keepNext w:val="0"/>
              <w:keepLines w:val="0"/>
              <w:spacing w:before="20" w:after="40"/>
              <w:jc w:val="center"/>
              <w:rPr>
                <w:ins w:id="1378" w:author="JVET-M0101" w:date="2019-02-26T10:17:00Z"/>
                <w:noProof/>
              </w:rPr>
            </w:pPr>
            <w:ins w:id="1379" w:author="JVET-M0101" w:date="2019-02-26T10:17:00Z">
              <w:r w:rsidRPr="001226BB">
                <w:rPr>
                  <w:noProof/>
                </w:rPr>
                <w:t>u(1)</w:t>
              </w:r>
            </w:ins>
          </w:p>
        </w:tc>
      </w:tr>
      <w:tr w:rsidR="003D7CFA" w:rsidRPr="007644C2" w14:paraId="1AFBDFD3" w14:textId="77777777" w:rsidTr="004D315D">
        <w:tblPrEx>
          <w:tblLook w:val="0000" w:firstRow="0" w:lastRow="0" w:firstColumn="0" w:lastColumn="0" w:noHBand="0" w:noVBand="0"/>
        </w:tblPrEx>
        <w:trPr>
          <w:cantSplit/>
          <w:jc w:val="center"/>
          <w:ins w:id="1380" w:author="JVET-M0101" w:date="2019-02-26T10:17:00Z"/>
        </w:trPr>
        <w:tc>
          <w:tcPr>
            <w:tcW w:w="7920" w:type="dxa"/>
          </w:tcPr>
          <w:p w14:paraId="58F58B6C" w14:textId="77777777" w:rsidR="003D7CFA" w:rsidRPr="007644C2" w:rsidRDefault="003D7CFA" w:rsidP="004D315D">
            <w:pPr>
              <w:pStyle w:val="tablesyntax"/>
              <w:keepNext w:val="0"/>
              <w:keepLines w:val="0"/>
              <w:spacing w:before="20" w:after="40"/>
              <w:rPr>
                <w:ins w:id="1381" w:author="JVET-M0101" w:date="2019-02-26T10:17:00Z"/>
                <w:b/>
                <w:noProof/>
                <w:lang w:val="en-CA"/>
              </w:rPr>
            </w:pPr>
            <w:ins w:id="1382" w:author="JVET-M0101" w:date="2019-02-26T10:17:00Z">
              <w:r w:rsidRPr="007644C2">
                <w:rPr>
                  <w:b/>
                  <w:noProof/>
                  <w:lang w:val="en-CA"/>
                </w:rPr>
                <w:tab/>
                <w:t>no_</w:t>
              </w:r>
              <w:proofErr w:type="spellStart"/>
              <w:r w:rsidRPr="007644C2">
                <w:rPr>
                  <w:b/>
                  <w:bCs/>
                  <w:lang w:val="en-CA"/>
                </w:rPr>
                <w:t>ladf_constraint_flag</w:t>
              </w:r>
              <w:proofErr w:type="spellEnd"/>
            </w:ins>
          </w:p>
        </w:tc>
        <w:tc>
          <w:tcPr>
            <w:tcW w:w="1157" w:type="dxa"/>
          </w:tcPr>
          <w:p w14:paraId="5EF292F0" w14:textId="77777777" w:rsidR="003D7CFA" w:rsidRPr="007644C2" w:rsidRDefault="003D7CFA" w:rsidP="004D315D">
            <w:pPr>
              <w:pStyle w:val="tablecell"/>
              <w:keepNext w:val="0"/>
              <w:keepLines w:val="0"/>
              <w:spacing w:before="20" w:after="40"/>
              <w:jc w:val="center"/>
              <w:rPr>
                <w:ins w:id="1383" w:author="JVET-M0101" w:date="2019-02-26T10:17:00Z"/>
                <w:noProof/>
                <w:lang w:val="en-CA"/>
              </w:rPr>
            </w:pPr>
            <w:ins w:id="1384" w:author="JVET-M0101" w:date="2019-02-26T10:17:00Z">
              <w:r w:rsidRPr="007644C2">
                <w:rPr>
                  <w:noProof/>
                  <w:lang w:val="en-CA"/>
                </w:rPr>
                <w:t>u(1)</w:t>
              </w:r>
            </w:ins>
          </w:p>
        </w:tc>
      </w:tr>
      <w:tr w:rsidR="003D7CFA" w:rsidRPr="00F05D81" w14:paraId="4E0F07B7" w14:textId="77777777" w:rsidTr="004D315D">
        <w:tblPrEx>
          <w:tblLook w:val="0000" w:firstRow="0" w:lastRow="0" w:firstColumn="0" w:lastColumn="0" w:noHBand="0" w:noVBand="0"/>
        </w:tblPrEx>
        <w:trPr>
          <w:cantSplit/>
          <w:jc w:val="center"/>
          <w:ins w:id="1385" w:author="JVET-M0101" w:date="2019-02-26T10:17:00Z"/>
        </w:trPr>
        <w:tc>
          <w:tcPr>
            <w:tcW w:w="7920" w:type="dxa"/>
          </w:tcPr>
          <w:p w14:paraId="4BC664F0" w14:textId="77777777" w:rsidR="003D7CFA" w:rsidRPr="001226BB" w:rsidRDefault="003D7CFA" w:rsidP="004D315D">
            <w:pPr>
              <w:pStyle w:val="tablesyntax"/>
              <w:keepNext w:val="0"/>
              <w:keepLines w:val="0"/>
              <w:spacing w:before="20" w:after="40"/>
              <w:rPr>
                <w:ins w:id="1386" w:author="JVET-M0101" w:date="2019-02-26T10:17:00Z"/>
                <w:b/>
                <w:noProof/>
              </w:rPr>
            </w:pPr>
            <w:ins w:id="1387" w:author="JVET-M0101" w:date="2019-02-26T10:17:00Z">
              <w:r w:rsidRPr="001226BB">
                <w:rPr>
                  <w:b/>
                  <w:noProof/>
                </w:rPr>
                <w:tab/>
              </w:r>
              <w:proofErr w:type="spellStart"/>
              <w:r w:rsidRPr="001226BB">
                <w:rPr>
                  <w:b/>
                </w:rPr>
                <w:t>no_</w:t>
              </w:r>
              <w:r>
                <w:rPr>
                  <w:b/>
                </w:rPr>
                <w:t>cpr</w:t>
              </w:r>
              <w:r w:rsidRPr="001226BB">
                <w:rPr>
                  <w:b/>
                  <w:lang w:eastAsia="ko-KR"/>
                </w:rPr>
                <w:t>_constraint_flag</w:t>
              </w:r>
              <w:proofErr w:type="spellEnd"/>
            </w:ins>
          </w:p>
        </w:tc>
        <w:tc>
          <w:tcPr>
            <w:tcW w:w="1152" w:type="dxa"/>
          </w:tcPr>
          <w:p w14:paraId="151B2960" w14:textId="77777777" w:rsidR="003D7CFA" w:rsidRPr="001226BB" w:rsidRDefault="003D7CFA" w:rsidP="004D315D">
            <w:pPr>
              <w:pStyle w:val="tablecell"/>
              <w:keepNext w:val="0"/>
              <w:keepLines w:val="0"/>
              <w:spacing w:before="20" w:after="40"/>
              <w:jc w:val="center"/>
              <w:rPr>
                <w:ins w:id="1388" w:author="JVET-M0101" w:date="2019-02-26T10:17:00Z"/>
                <w:noProof/>
              </w:rPr>
            </w:pPr>
            <w:ins w:id="1389" w:author="JVET-M0101" w:date="2019-02-26T10:17:00Z">
              <w:r w:rsidRPr="001226BB">
                <w:rPr>
                  <w:noProof/>
                </w:rPr>
                <w:t>u(1)</w:t>
              </w:r>
            </w:ins>
          </w:p>
        </w:tc>
      </w:tr>
      <w:tr w:rsidR="003D7CFA" w:rsidRPr="00D442E5" w14:paraId="143425D1" w14:textId="77777777" w:rsidTr="004D315D">
        <w:tblPrEx>
          <w:tblLook w:val="0000" w:firstRow="0" w:lastRow="0" w:firstColumn="0" w:lastColumn="0" w:noHBand="0" w:noVBand="0"/>
        </w:tblPrEx>
        <w:trPr>
          <w:cantSplit/>
          <w:jc w:val="center"/>
          <w:ins w:id="1390" w:author="JVET-M0101" w:date="2019-02-26T10:17:00Z"/>
        </w:trPr>
        <w:tc>
          <w:tcPr>
            <w:tcW w:w="7920" w:type="dxa"/>
          </w:tcPr>
          <w:p w14:paraId="31A7C808" w14:textId="77777777" w:rsidR="003D7CFA" w:rsidRPr="001226BB" w:rsidRDefault="003D7CFA" w:rsidP="004D315D">
            <w:pPr>
              <w:pStyle w:val="tablesyntax"/>
              <w:keepNext w:val="0"/>
              <w:keepLines w:val="0"/>
              <w:spacing w:before="20" w:after="40"/>
              <w:rPr>
                <w:ins w:id="1391" w:author="JVET-M0101" w:date="2019-02-26T10:17:00Z"/>
                <w:b/>
                <w:noProof/>
              </w:rPr>
            </w:pPr>
            <w:ins w:id="1392" w:author="JVET-M0101" w:date="2019-02-26T10:17:00Z">
              <w:r w:rsidRPr="001226BB">
                <w:rPr>
                  <w:b/>
                  <w:noProof/>
                </w:rPr>
                <w:tab/>
                <w:t>no_qp_delta_constraint_flag</w:t>
              </w:r>
            </w:ins>
          </w:p>
        </w:tc>
        <w:tc>
          <w:tcPr>
            <w:tcW w:w="1152" w:type="dxa"/>
          </w:tcPr>
          <w:p w14:paraId="0CB19880" w14:textId="77777777" w:rsidR="003D7CFA" w:rsidRPr="001226BB" w:rsidRDefault="003D7CFA" w:rsidP="004D315D">
            <w:pPr>
              <w:pStyle w:val="tablecell"/>
              <w:keepNext w:val="0"/>
              <w:keepLines w:val="0"/>
              <w:spacing w:before="20" w:after="40"/>
              <w:jc w:val="center"/>
              <w:rPr>
                <w:ins w:id="1393" w:author="JVET-M0101" w:date="2019-02-26T10:17:00Z"/>
                <w:noProof/>
              </w:rPr>
            </w:pPr>
            <w:ins w:id="1394" w:author="JVET-M0101" w:date="2019-02-26T10:17:00Z">
              <w:r w:rsidRPr="001226BB">
                <w:rPr>
                  <w:noProof/>
                </w:rPr>
                <w:t>u(1)</w:t>
              </w:r>
            </w:ins>
          </w:p>
        </w:tc>
      </w:tr>
      <w:tr w:rsidR="003D7CFA" w:rsidRPr="007644C2" w14:paraId="19A48D86" w14:textId="77777777" w:rsidTr="004D315D">
        <w:tblPrEx>
          <w:tblLook w:val="0000" w:firstRow="0" w:lastRow="0" w:firstColumn="0" w:lastColumn="0" w:noHBand="0" w:noVBand="0"/>
        </w:tblPrEx>
        <w:trPr>
          <w:cantSplit/>
          <w:jc w:val="center"/>
          <w:ins w:id="1395" w:author="JVET-M0101" w:date="2019-02-26T10:17:00Z"/>
        </w:trPr>
        <w:tc>
          <w:tcPr>
            <w:tcW w:w="7920" w:type="dxa"/>
          </w:tcPr>
          <w:p w14:paraId="2F9B890F" w14:textId="77777777" w:rsidR="003D7CFA" w:rsidRPr="007644C2" w:rsidRDefault="003D7CFA" w:rsidP="004D315D">
            <w:pPr>
              <w:pStyle w:val="tablesyntax"/>
              <w:keepNext w:val="0"/>
              <w:keepLines w:val="0"/>
              <w:spacing w:before="20" w:after="40"/>
              <w:rPr>
                <w:ins w:id="1396" w:author="JVET-M0101" w:date="2019-02-26T10:17:00Z"/>
                <w:b/>
                <w:noProof/>
                <w:lang w:val="en-CA"/>
              </w:rPr>
            </w:pPr>
            <w:ins w:id="1397" w:author="JVET-M0101" w:date="2019-02-26T10:17:00Z">
              <w:r w:rsidRPr="007644C2">
                <w:rPr>
                  <w:b/>
                  <w:noProof/>
                  <w:lang w:val="en-CA"/>
                </w:rPr>
                <w:tab/>
                <w:t>no_dep_quant_constraint_flag</w:t>
              </w:r>
            </w:ins>
          </w:p>
        </w:tc>
        <w:tc>
          <w:tcPr>
            <w:tcW w:w="1157" w:type="dxa"/>
          </w:tcPr>
          <w:p w14:paraId="7CE5DEE2" w14:textId="77777777" w:rsidR="003D7CFA" w:rsidRPr="007644C2" w:rsidRDefault="003D7CFA" w:rsidP="004D315D">
            <w:pPr>
              <w:pStyle w:val="tablecell"/>
              <w:keepNext w:val="0"/>
              <w:keepLines w:val="0"/>
              <w:spacing w:before="20" w:after="40"/>
              <w:jc w:val="center"/>
              <w:rPr>
                <w:ins w:id="1398" w:author="JVET-M0101" w:date="2019-02-26T10:17:00Z"/>
                <w:noProof/>
                <w:lang w:val="en-CA"/>
              </w:rPr>
            </w:pPr>
            <w:ins w:id="1399" w:author="JVET-M0101" w:date="2019-02-26T10:17:00Z">
              <w:r w:rsidRPr="007644C2">
                <w:rPr>
                  <w:noProof/>
                  <w:lang w:val="en-CA"/>
                </w:rPr>
                <w:t>u(1)</w:t>
              </w:r>
            </w:ins>
          </w:p>
        </w:tc>
      </w:tr>
      <w:tr w:rsidR="003D7CFA" w:rsidRPr="007644C2" w14:paraId="04421DD9" w14:textId="77777777" w:rsidTr="004D315D">
        <w:tblPrEx>
          <w:tblLook w:val="0000" w:firstRow="0" w:lastRow="0" w:firstColumn="0" w:lastColumn="0" w:noHBand="0" w:noVBand="0"/>
        </w:tblPrEx>
        <w:trPr>
          <w:cantSplit/>
          <w:jc w:val="center"/>
          <w:ins w:id="1400" w:author="JVET-M0101" w:date="2019-02-26T10:17:00Z"/>
        </w:trPr>
        <w:tc>
          <w:tcPr>
            <w:tcW w:w="7920" w:type="dxa"/>
          </w:tcPr>
          <w:p w14:paraId="58D60640" w14:textId="77777777" w:rsidR="003D7CFA" w:rsidRPr="007644C2" w:rsidRDefault="003D7CFA" w:rsidP="004D315D">
            <w:pPr>
              <w:pStyle w:val="tablesyntax"/>
              <w:keepNext w:val="0"/>
              <w:keepLines w:val="0"/>
              <w:spacing w:before="20" w:after="40"/>
              <w:rPr>
                <w:ins w:id="1401" w:author="JVET-M0101" w:date="2019-02-26T10:17:00Z"/>
                <w:b/>
                <w:noProof/>
                <w:lang w:val="en-CA"/>
              </w:rPr>
            </w:pPr>
            <w:ins w:id="1402" w:author="JVET-M0101" w:date="2019-02-26T10:17:00Z">
              <w:r w:rsidRPr="007644C2">
                <w:rPr>
                  <w:b/>
                  <w:noProof/>
                  <w:lang w:val="en-CA"/>
                </w:rPr>
                <w:tab/>
                <w:t>no_sign_data_hiding_constraint_flag</w:t>
              </w:r>
            </w:ins>
          </w:p>
        </w:tc>
        <w:tc>
          <w:tcPr>
            <w:tcW w:w="1157" w:type="dxa"/>
          </w:tcPr>
          <w:p w14:paraId="25BAA469" w14:textId="77777777" w:rsidR="003D7CFA" w:rsidRPr="007644C2" w:rsidRDefault="003D7CFA" w:rsidP="004D315D">
            <w:pPr>
              <w:pStyle w:val="tablecell"/>
              <w:keepNext w:val="0"/>
              <w:keepLines w:val="0"/>
              <w:spacing w:before="20" w:after="40"/>
              <w:jc w:val="center"/>
              <w:rPr>
                <w:ins w:id="1403" w:author="JVET-M0101" w:date="2019-02-26T10:17:00Z"/>
                <w:noProof/>
                <w:lang w:val="en-CA"/>
              </w:rPr>
            </w:pPr>
            <w:ins w:id="1404" w:author="JVET-M0101" w:date="2019-02-26T10:17:00Z">
              <w:r w:rsidRPr="007644C2">
                <w:rPr>
                  <w:noProof/>
                  <w:lang w:val="en-CA"/>
                </w:rPr>
                <w:t>u(1)</w:t>
              </w:r>
            </w:ins>
          </w:p>
        </w:tc>
      </w:tr>
      <w:tr w:rsidR="003D7CFA" w:rsidRPr="00AC7D56" w14:paraId="70AE2CBF" w14:textId="77777777" w:rsidTr="004D315D">
        <w:trPr>
          <w:cantSplit/>
          <w:jc w:val="center"/>
          <w:ins w:id="1405" w:author="JVET-M0101" w:date="2019-02-26T10:17:00Z"/>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ins w:id="1406" w:author="JVET-M0101" w:date="2019-02-26T10:17:00Z"/>
                <w:lang w:val="en-CA"/>
              </w:rPr>
            </w:pPr>
            <w:ins w:id="1407" w:author="JVET-M0101" w:date="2019-02-26T10:17:00Z">
              <w:r w:rsidRPr="00263F95">
                <w:rPr>
                  <w:lang w:val="en-CA"/>
                </w:rPr>
                <w:tab/>
              </w:r>
              <w:r w:rsidRPr="00433D3A">
                <w:rPr>
                  <w:highlight w:val="yellow"/>
                  <w:lang w:val="en-CA"/>
                </w:rPr>
                <w:t>// ADD reserved bits for future extensions</w:t>
              </w:r>
            </w:ins>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ins w:id="1408" w:author="JVET-M0101" w:date="2019-02-26T10:17:00Z"/>
                <w:lang w:val="en-CA"/>
              </w:rPr>
            </w:pPr>
          </w:p>
        </w:tc>
      </w:tr>
      <w:tr w:rsidR="003D7CFA" w:rsidRPr="00901B03" w14:paraId="06C5E2CD" w14:textId="77777777" w:rsidTr="004D315D">
        <w:tblPrEx>
          <w:tblLook w:val="0000" w:firstRow="0" w:lastRow="0" w:firstColumn="0" w:lastColumn="0" w:noHBand="0" w:noVBand="0"/>
        </w:tblPrEx>
        <w:trPr>
          <w:cantSplit/>
          <w:jc w:val="center"/>
          <w:ins w:id="1409" w:author="JVET-M0101" w:date="2019-02-26T10:17:00Z"/>
        </w:trPr>
        <w:tc>
          <w:tcPr>
            <w:tcW w:w="7920" w:type="dxa"/>
          </w:tcPr>
          <w:p w14:paraId="64F78F99" w14:textId="77777777" w:rsidR="003D7CFA" w:rsidRPr="00901B03" w:rsidRDefault="003D7CFA" w:rsidP="004D315D">
            <w:pPr>
              <w:pStyle w:val="tablesyntax"/>
              <w:keepNext w:val="0"/>
              <w:keepLines w:val="0"/>
              <w:spacing w:before="20" w:after="40"/>
              <w:rPr>
                <w:ins w:id="1410" w:author="JVET-M0101" w:date="2019-02-26T10:17:00Z"/>
                <w:lang w:val="en-CA"/>
              </w:rPr>
            </w:pPr>
            <w:ins w:id="1411" w:author="JVET-M0101" w:date="2019-02-26T10:17:00Z">
              <w:r w:rsidRPr="00901B03">
                <w:rPr>
                  <w:lang w:val="en-CA"/>
                </w:rPr>
                <w:tab/>
              </w:r>
              <w:proofErr w:type="gramStart"/>
              <w:r w:rsidRPr="00901B03">
                <w:rPr>
                  <w:lang w:val="en-CA"/>
                </w:rPr>
                <w:t>while( !</w:t>
              </w:r>
              <w:proofErr w:type="spellStart"/>
              <w:proofErr w:type="gramEnd"/>
              <w:r w:rsidRPr="00901B03">
                <w:rPr>
                  <w:lang w:val="en-CA"/>
                </w:rPr>
                <w:t>byte_aligned</w:t>
              </w:r>
              <w:proofErr w:type="spellEnd"/>
              <w:r w:rsidRPr="00901B03">
                <w:rPr>
                  <w:lang w:val="en-CA"/>
                </w:rPr>
                <w:t>( ) )</w:t>
              </w:r>
            </w:ins>
          </w:p>
        </w:tc>
        <w:tc>
          <w:tcPr>
            <w:tcW w:w="1157" w:type="dxa"/>
          </w:tcPr>
          <w:p w14:paraId="084CD64C" w14:textId="77777777" w:rsidR="003D7CFA" w:rsidRPr="00901B03" w:rsidRDefault="003D7CFA" w:rsidP="004D315D">
            <w:pPr>
              <w:pStyle w:val="tablecell"/>
              <w:keepNext w:val="0"/>
              <w:keepLines w:val="0"/>
              <w:spacing w:before="20" w:after="40"/>
              <w:rPr>
                <w:ins w:id="1412" w:author="JVET-M0101" w:date="2019-02-26T10:17:00Z"/>
                <w:lang w:val="en-CA"/>
              </w:rPr>
            </w:pPr>
          </w:p>
        </w:tc>
      </w:tr>
      <w:tr w:rsidR="003D7CFA" w:rsidRPr="00901B03" w14:paraId="0B32EA24" w14:textId="77777777" w:rsidTr="004D315D">
        <w:tblPrEx>
          <w:tblLook w:val="0000" w:firstRow="0" w:lastRow="0" w:firstColumn="0" w:lastColumn="0" w:noHBand="0" w:noVBand="0"/>
        </w:tblPrEx>
        <w:trPr>
          <w:cantSplit/>
          <w:jc w:val="center"/>
          <w:ins w:id="1413" w:author="JVET-M0101" w:date="2019-02-26T10:17:00Z"/>
        </w:trPr>
        <w:tc>
          <w:tcPr>
            <w:tcW w:w="7920" w:type="dxa"/>
          </w:tcPr>
          <w:p w14:paraId="709A86FF" w14:textId="77777777" w:rsidR="003D7CFA" w:rsidRPr="00901B03" w:rsidRDefault="003D7CFA" w:rsidP="004D315D">
            <w:pPr>
              <w:pStyle w:val="tablesyntax"/>
              <w:keepNext w:val="0"/>
              <w:keepLines w:val="0"/>
              <w:spacing w:before="20" w:after="40"/>
              <w:rPr>
                <w:ins w:id="1414" w:author="JVET-M0101" w:date="2019-02-26T10:17:00Z"/>
                <w:b/>
                <w:bCs/>
                <w:lang w:val="en-CA"/>
              </w:rPr>
            </w:pPr>
            <w:ins w:id="1415" w:author="JVET-M0101" w:date="2019-02-26T10:17:00Z">
              <w:r w:rsidRPr="00901B03">
                <w:rPr>
                  <w:lang w:val="en-CA"/>
                </w:rPr>
                <w:tab/>
              </w:r>
              <w:r w:rsidRPr="00901B03">
                <w:rPr>
                  <w:lang w:val="en-CA"/>
                </w:rPr>
                <w:tab/>
              </w:r>
              <w:proofErr w:type="spellStart"/>
              <w:r>
                <w:rPr>
                  <w:b/>
                  <w:lang w:val="en-CA"/>
                </w:rPr>
                <w:t>gci</w:t>
              </w:r>
              <w:r w:rsidRPr="006A0F0D">
                <w:rPr>
                  <w:b/>
                  <w:lang w:val="en-CA"/>
                </w:rPr>
                <w:t>_</w:t>
              </w:r>
              <w:r w:rsidRPr="00901B03">
                <w:rPr>
                  <w:b/>
                  <w:bCs/>
                  <w:lang w:val="en-CA"/>
                </w:rPr>
                <w:t>alignment_zero_bit</w:t>
              </w:r>
              <w:proofErr w:type="spellEnd"/>
            </w:ins>
          </w:p>
        </w:tc>
        <w:tc>
          <w:tcPr>
            <w:tcW w:w="1157" w:type="dxa"/>
          </w:tcPr>
          <w:p w14:paraId="7339CB23" w14:textId="77777777" w:rsidR="003D7CFA" w:rsidRPr="00901B03" w:rsidRDefault="003D7CFA" w:rsidP="004D315D">
            <w:pPr>
              <w:pStyle w:val="tablecell"/>
              <w:keepNext w:val="0"/>
              <w:keepLines w:val="0"/>
              <w:spacing w:before="20" w:after="40"/>
              <w:jc w:val="center"/>
              <w:rPr>
                <w:ins w:id="1416" w:author="JVET-M0101" w:date="2019-02-26T10:17:00Z"/>
                <w:lang w:val="en-CA"/>
              </w:rPr>
            </w:pPr>
            <w:proofErr w:type="gramStart"/>
            <w:ins w:id="1417" w:author="JVET-M0101" w:date="2019-02-26T10:17:00Z">
              <w:r w:rsidRPr="00901B03">
                <w:rPr>
                  <w:lang w:val="en-CA"/>
                </w:rPr>
                <w:t>f(</w:t>
              </w:r>
              <w:proofErr w:type="gramEnd"/>
              <w:r w:rsidRPr="00901B03">
                <w:rPr>
                  <w:lang w:val="en-CA"/>
                </w:rPr>
                <w:t>1)</w:t>
              </w:r>
            </w:ins>
          </w:p>
        </w:tc>
      </w:tr>
      <w:tr w:rsidR="003D7CFA" w:rsidRPr="00AC7D56" w14:paraId="38D07D8D" w14:textId="77777777" w:rsidTr="004D315D">
        <w:trPr>
          <w:cantSplit/>
          <w:jc w:val="center"/>
          <w:ins w:id="1418" w:author="JVET-M0101" w:date="2019-02-26T10:17:00Z"/>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ins w:id="1419" w:author="JVET-M0101" w:date="2019-02-26T10:17:00Z"/>
                <w:rFonts w:eastAsia="Malgun Gothic" w:cs="Times"/>
                <w:noProof/>
                <w:lang w:val="en-CA" w:eastAsia="zh-CN"/>
              </w:rPr>
            </w:pPr>
            <w:ins w:id="1420" w:author="JVET-M0101" w:date="2019-02-26T10:17:00Z">
              <w:r w:rsidRPr="00AC7D56">
                <w:rPr>
                  <w:rFonts w:eastAsia="Malgun Gothic" w:cs="Times"/>
                  <w:noProof/>
                  <w:lang w:val="en-CA" w:eastAsia="zh-CN"/>
                </w:rPr>
                <w:t>}</w:t>
              </w:r>
            </w:ins>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ins w:id="1421" w:author="JVET-M0101" w:date="2019-02-26T10:17:00Z"/>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1422" w:name="_Toc311216751"/>
      <w:bookmarkStart w:id="1423" w:name="_Toc317198720"/>
      <w:bookmarkStart w:id="1424" w:name="_Toc415475833"/>
      <w:bookmarkStart w:id="1425" w:name="_Toc423599108"/>
      <w:bookmarkStart w:id="1426" w:name="_Toc423601612"/>
      <w:bookmarkStart w:id="1427" w:name="_Toc501130165"/>
      <w:bookmarkStart w:id="1428" w:name="_Toc510795088"/>
      <w:bookmarkStart w:id="1429" w:name="_Toc2177048"/>
      <w:r w:rsidRPr="00DE0F0E">
        <w:rPr>
          <w:noProof/>
          <w:lang w:val="en-CA"/>
        </w:rPr>
        <w:t>Tile group</w:t>
      </w:r>
      <w:r w:rsidR="000A46CA" w:rsidRPr="00DE0F0E">
        <w:rPr>
          <w:noProof/>
          <w:lang w:val="en-CA"/>
        </w:rPr>
        <w:t xml:space="preserve"> header syntax</w:t>
      </w:r>
      <w:bookmarkEnd w:id="1422"/>
      <w:bookmarkEnd w:id="1423"/>
      <w:bookmarkEnd w:id="1424"/>
      <w:bookmarkEnd w:id="1425"/>
      <w:bookmarkEnd w:id="1426"/>
      <w:bookmarkEnd w:id="1427"/>
      <w:bookmarkEnd w:id="1428"/>
      <w:bookmarkEnd w:id="1429"/>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77629F2C"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ins w:id="1430" w:author="JVET-M0853" w:date="2019-02-26T09:47:00Z">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ins>
            <w:r w:rsidRPr="00DE0F0E">
              <w:rPr>
                <w:noProof/>
                <w:lang w:val="en-CA" w:eastAsia="ko-KR"/>
              </w:rPr>
              <w:t xml:space="preserve"> NumTilesInPic &gt; 1 )</w:t>
            </w:r>
            <w:del w:id="1431" w:author="JVET-M0853" w:date="2019-02-26T09:48:00Z">
              <w:r w:rsidRPr="00DE0F0E" w:rsidDel="00F9500E">
                <w:rPr>
                  <w:noProof/>
                  <w:lang w:val="en-CA" w:eastAsia="ko-KR"/>
                </w:rPr>
                <w:delText xml:space="preserve"> {</w:delText>
              </w:r>
            </w:del>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ins w:id="1432" w:author="JVET-M0853" w:date="2019-02-26T09:48:00Z"/>
        </w:trPr>
        <w:tc>
          <w:tcPr>
            <w:tcW w:w="7920" w:type="dxa"/>
          </w:tcPr>
          <w:p w14:paraId="5AE7DF43" w14:textId="77777777" w:rsidR="00F9500E" w:rsidRPr="001226BB" w:rsidRDefault="00F9500E" w:rsidP="00F9500E">
            <w:pPr>
              <w:pStyle w:val="tablesyntax"/>
              <w:keepNext w:val="0"/>
              <w:keepLines w:val="0"/>
              <w:spacing w:before="20" w:after="40"/>
              <w:rPr>
                <w:ins w:id="1433" w:author="JVET-M0853" w:date="2019-02-26T09:48:00Z"/>
                <w:noProof/>
                <w:lang w:val="en-CA" w:eastAsia="ko-KR"/>
              </w:rPr>
            </w:pPr>
            <w:ins w:id="1434" w:author="JVET-M0853" w:date="2019-02-26T09:48:00Z">
              <w:r w:rsidRPr="001226BB">
                <w:rPr>
                  <w:noProof/>
                  <w:lang w:val="en-CA" w:eastAsia="ko-KR"/>
                </w:rPr>
                <w:tab/>
                <w:t>if( !rect_tile_group_flag  &amp;&amp;  !single_tile_per_tile_group_flag )</w:t>
              </w:r>
            </w:ins>
          </w:p>
        </w:tc>
        <w:tc>
          <w:tcPr>
            <w:tcW w:w="1157" w:type="dxa"/>
          </w:tcPr>
          <w:p w14:paraId="0C6CF139" w14:textId="77777777" w:rsidR="00F9500E" w:rsidRPr="0082617A" w:rsidRDefault="00F9500E" w:rsidP="00F9500E">
            <w:pPr>
              <w:pStyle w:val="tableheading"/>
              <w:keepNext w:val="0"/>
              <w:keepLines w:val="0"/>
              <w:spacing w:before="20" w:after="40"/>
              <w:jc w:val="center"/>
              <w:rPr>
                <w:ins w:id="1435" w:author="JVET-M0853" w:date="2019-02-26T09:48:00Z"/>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C4145D" w:rsidRPr="00DE0F0E" w:rsidDel="00F9500E" w14:paraId="0BD487F0" w14:textId="5A18870F" w:rsidTr="0091166A">
        <w:trPr>
          <w:cantSplit/>
          <w:jc w:val="center"/>
          <w:del w:id="1436" w:author="JVET-M0853" w:date="2019-02-26T09:48:00Z"/>
        </w:trPr>
        <w:tc>
          <w:tcPr>
            <w:tcW w:w="7920" w:type="dxa"/>
          </w:tcPr>
          <w:p w14:paraId="4FF4F539" w14:textId="54D05FD1" w:rsidR="00C4145D" w:rsidRPr="00DE0F0E" w:rsidDel="00F9500E" w:rsidRDefault="00C4145D" w:rsidP="0091166A">
            <w:pPr>
              <w:pStyle w:val="tablesyntax"/>
              <w:keepNext w:val="0"/>
              <w:keepLines w:val="0"/>
              <w:spacing w:before="20" w:after="40"/>
              <w:rPr>
                <w:del w:id="1437" w:author="JVET-M0853" w:date="2019-02-26T09:48:00Z"/>
                <w:noProof/>
                <w:lang w:val="en-CA" w:eastAsia="ko-KR"/>
              </w:rPr>
            </w:pPr>
            <w:del w:id="1438" w:author="JVET-M0853" w:date="2019-02-26T09:48:00Z">
              <w:r w:rsidRPr="00DE0F0E" w:rsidDel="00F9500E">
                <w:rPr>
                  <w:noProof/>
                  <w:lang w:val="en-CA" w:eastAsia="ko-KR"/>
                </w:rPr>
                <w:tab/>
                <w:delText>}</w:delText>
              </w:r>
            </w:del>
          </w:p>
        </w:tc>
        <w:tc>
          <w:tcPr>
            <w:tcW w:w="1157" w:type="dxa"/>
          </w:tcPr>
          <w:p w14:paraId="03707210" w14:textId="58F8C132" w:rsidR="00C4145D" w:rsidRPr="00DE0F0E" w:rsidDel="00F9500E" w:rsidRDefault="00C4145D" w:rsidP="0091166A">
            <w:pPr>
              <w:pStyle w:val="tableheading"/>
              <w:keepNext w:val="0"/>
              <w:keepLines w:val="0"/>
              <w:spacing w:before="20" w:after="40"/>
              <w:jc w:val="center"/>
              <w:rPr>
                <w:del w:id="1439" w:author="JVET-M0853" w:date="2019-02-26T09:48:00Z"/>
                <w:b w:val="0"/>
                <w:noProof/>
                <w:lang w:val="en-CA" w:eastAsia="ko-KR"/>
              </w:rPr>
            </w:pP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ins w:id="1440" w:author="JVET-M0128" w:date="2019-02-26T07:53:00Z"/>
        </w:trPr>
        <w:tc>
          <w:tcPr>
            <w:tcW w:w="7920" w:type="dxa"/>
          </w:tcPr>
          <w:p w14:paraId="21DDA7FE" w14:textId="77777777" w:rsidR="008770AA" w:rsidRPr="003F3F11" w:rsidRDefault="008770AA" w:rsidP="008770AA">
            <w:pPr>
              <w:pStyle w:val="tablesyntax"/>
              <w:keepNext w:val="0"/>
              <w:keepLines w:val="0"/>
              <w:spacing w:before="20" w:after="40"/>
              <w:rPr>
                <w:ins w:id="1441" w:author="JVET-M0128" w:date="2019-02-26T07:53:00Z"/>
                <w:noProof/>
              </w:rPr>
            </w:pPr>
            <w:ins w:id="1442" w:author="JVET-M0128" w:date="2019-02-26T07:53:00Z">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Pr="008477DD">
                <w:rPr>
                  <w:noProof/>
                </w:rPr>
                <w:t xml:space="preserve">IRAP_NUT </w:t>
              </w:r>
              <w:r w:rsidRPr="003F3F11">
                <w:rPr>
                  <w:bCs/>
                  <w:noProof/>
                </w:rPr>
                <w:t>) {</w:t>
              </w:r>
            </w:ins>
          </w:p>
        </w:tc>
        <w:tc>
          <w:tcPr>
            <w:tcW w:w="1157" w:type="dxa"/>
          </w:tcPr>
          <w:p w14:paraId="4F828C32" w14:textId="77777777" w:rsidR="008770AA" w:rsidRPr="008477DD" w:rsidRDefault="008770AA" w:rsidP="008770AA">
            <w:pPr>
              <w:pStyle w:val="tableheading"/>
              <w:keepNext w:val="0"/>
              <w:keepLines w:val="0"/>
              <w:spacing w:before="20" w:after="40"/>
              <w:jc w:val="center"/>
              <w:rPr>
                <w:ins w:id="1443" w:author="JVET-M0128" w:date="2019-02-26T07:53:00Z"/>
                <w:b w:val="0"/>
                <w:noProof/>
              </w:rPr>
            </w:pPr>
          </w:p>
        </w:tc>
      </w:tr>
      <w:tr w:rsidR="008770AA" w:rsidRPr="008477DD" w14:paraId="694A9976" w14:textId="77777777" w:rsidTr="008770AA">
        <w:trPr>
          <w:cantSplit/>
          <w:jc w:val="center"/>
          <w:ins w:id="1444" w:author="JVET-M0128" w:date="2019-02-26T07:53:00Z"/>
        </w:trPr>
        <w:tc>
          <w:tcPr>
            <w:tcW w:w="7920" w:type="dxa"/>
          </w:tcPr>
          <w:p w14:paraId="3A59D0A8" w14:textId="77777777" w:rsidR="008770AA" w:rsidRPr="003F3F11" w:rsidRDefault="008770AA" w:rsidP="008770AA">
            <w:pPr>
              <w:pStyle w:val="tablesyntax"/>
              <w:keepNext w:val="0"/>
              <w:keepLines w:val="0"/>
              <w:spacing w:before="20" w:after="40"/>
              <w:rPr>
                <w:ins w:id="1445" w:author="JVET-M0128" w:date="2019-02-26T07:53:00Z"/>
                <w:noProof/>
              </w:rPr>
            </w:pPr>
            <w:ins w:id="1446" w:author="JVET-M0128" w:date="2019-02-26T07:53:00Z">
              <w:r>
                <w:rPr>
                  <w:noProof/>
                </w:rPr>
                <w:tab/>
              </w:r>
              <w:r>
                <w:rPr>
                  <w:noProof/>
                </w:rPr>
                <w:tab/>
                <w:t>for( i = 0; i &lt; 2; i++ ) {</w:t>
              </w:r>
            </w:ins>
          </w:p>
        </w:tc>
        <w:tc>
          <w:tcPr>
            <w:tcW w:w="1157" w:type="dxa"/>
          </w:tcPr>
          <w:p w14:paraId="22A6850A" w14:textId="77777777" w:rsidR="008770AA" w:rsidRPr="008477DD" w:rsidRDefault="008770AA" w:rsidP="008770AA">
            <w:pPr>
              <w:pStyle w:val="tableheading"/>
              <w:keepNext w:val="0"/>
              <w:keepLines w:val="0"/>
              <w:spacing w:before="20" w:after="40"/>
              <w:jc w:val="center"/>
              <w:rPr>
                <w:ins w:id="1447" w:author="JVET-M0128" w:date="2019-02-26T07:53:00Z"/>
                <w:b w:val="0"/>
                <w:noProof/>
              </w:rPr>
            </w:pPr>
          </w:p>
        </w:tc>
      </w:tr>
      <w:tr w:rsidR="008770AA" w:rsidRPr="008477DD" w14:paraId="7AE0FA15" w14:textId="77777777" w:rsidTr="008770AA">
        <w:trPr>
          <w:cantSplit/>
          <w:jc w:val="center"/>
          <w:ins w:id="1448" w:author="JVET-M0128" w:date="2019-02-26T07:53:00Z"/>
        </w:trPr>
        <w:tc>
          <w:tcPr>
            <w:tcW w:w="7920" w:type="dxa"/>
          </w:tcPr>
          <w:p w14:paraId="6DEE32FC" w14:textId="77777777" w:rsidR="008770AA" w:rsidRDefault="008770AA" w:rsidP="008770AA">
            <w:pPr>
              <w:pStyle w:val="tablesyntax"/>
              <w:keepNext w:val="0"/>
              <w:keepLines w:val="0"/>
              <w:spacing w:before="20" w:after="40"/>
              <w:rPr>
                <w:ins w:id="1449" w:author="JVET-M0128" w:date="2019-02-26T07:53:00Z"/>
                <w:noProof/>
                <w:lang w:eastAsia="ko-KR"/>
              </w:rPr>
            </w:pPr>
            <w:ins w:id="1450" w:author="JVET-M0128" w:date="2019-02-26T07:53:00Z">
              <w:r>
                <w:rPr>
                  <w:noProof/>
                  <w:lang w:eastAsia="ko-KR"/>
                </w:rPr>
                <w:lastRenderedPageBreak/>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ins>
          </w:p>
        </w:tc>
        <w:tc>
          <w:tcPr>
            <w:tcW w:w="1157" w:type="dxa"/>
          </w:tcPr>
          <w:p w14:paraId="6626D5B2" w14:textId="77777777" w:rsidR="008770AA" w:rsidRPr="008477DD" w:rsidRDefault="008770AA" w:rsidP="008770AA">
            <w:pPr>
              <w:pStyle w:val="tableheading"/>
              <w:keepNext w:val="0"/>
              <w:keepLines w:val="0"/>
              <w:spacing w:before="20" w:after="40"/>
              <w:jc w:val="center"/>
              <w:rPr>
                <w:ins w:id="1451" w:author="JVET-M0128" w:date="2019-02-26T07:53:00Z"/>
                <w:b w:val="0"/>
                <w:noProof/>
              </w:rPr>
            </w:pPr>
          </w:p>
        </w:tc>
      </w:tr>
      <w:tr w:rsidR="008770AA" w:rsidRPr="008477DD" w14:paraId="7EB4FB25" w14:textId="77777777" w:rsidTr="008770AA">
        <w:trPr>
          <w:cantSplit/>
          <w:jc w:val="center"/>
          <w:ins w:id="1452" w:author="JVET-M0128" w:date="2019-02-26T07:53:00Z"/>
        </w:trPr>
        <w:tc>
          <w:tcPr>
            <w:tcW w:w="7920" w:type="dxa"/>
          </w:tcPr>
          <w:p w14:paraId="23E6F177" w14:textId="77777777" w:rsidR="008770AA" w:rsidRDefault="008770AA" w:rsidP="008770AA">
            <w:pPr>
              <w:pStyle w:val="tablesyntax"/>
              <w:keepNext w:val="0"/>
              <w:keepLines w:val="0"/>
              <w:spacing w:before="20" w:after="40"/>
              <w:rPr>
                <w:ins w:id="1453" w:author="JVET-M0128" w:date="2019-02-26T07:53:00Z"/>
                <w:bCs/>
                <w:noProof/>
                <w:lang w:eastAsia="ko-KR"/>
              </w:rPr>
            </w:pPr>
            <w:ins w:id="1454" w:author="JVET-M0128" w:date="2019-02-26T07:53:00Z">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ins>
          </w:p>
        </w:tc>
        <w:tc>
          <w:tcPr>
            <w:tcW w:w="1157" w:type="dxa"/>
          </w:tcPr>
          <w:p w14:paraId="6DCA2331" w14:textId="77777777" w:rsidR="008770AA" w:rsidRPr="008477DD" w:rsidRDefault="008770AA" w:rsidP="008770AA">
            <w:pPr>
              <w:pStyle w:val="tableheading"/>
              <w:keepNext w:val="0"/>
              <w:keepLines w:val="0"/>
              <w:spacing w:before="20" w:after="40"/>
              <w:jc w:val="center"/>
              <w:rPr>
                <w:ins w:id="1455" w:author="JVET-M0128" w:date="2019-02-26T07:53:00Z"/>
                <w:b w:val="0"/>
                <w:noProof/>
              </w:rPr>
            </w:pPr>
            <w:ins w:id="1456" w:author="JVET-M0128" w:date="2019-02-26T07:53:00Z">
              <w:r w:rsidRPr="008477DD">
                <w:rPr>
                  <w:b w:val="0"/>
                  <w:noProof/>
                </w:rPr>
                <w:t>u(1)</w:t>
              </w:r>
            </w:ins>
          </w:p>
        </w:tc>
      </w:tr>
      <w:tr w:rsidR="008770AA" w:rsidRPr="008477DD" w14:paraId="1FD2FC8B" w14:textId="77777777" w:rsidTr="008770AA">
        <w:trPr>
          <w:cantSplit/>
          <w:jc w:val="center"/>
          <w:ins w:id="1457" w:author="JVET-M0128" w:date="2019-02-26T07:53:00Z"/>
        </w:trPr>
        <w:tc>
          <w:tcPr>
            <w:tcW w:w="7920" w:type="dxa"/>
          </w:tcPr>
          <w:p w14:paraId="0013AD76" w14:textId="77777777" w:rsidR="008770AA" w:rsidRDefault="008770AA" w:rsidP="008770AA">
            <w:pPr>
              <w:pStyle w:val="tablesyntax"/>
              <w:keepNext w:val="0"/>
              <w:keepLines w:val="0"/>
              <w:spacing w:before="20" w:after="40"/>
              <w:rPr>
                <w:ins w:id="1458" w:author="JVET-M0128" w:date="2019-02-26T07:53:00Z"/>
                <w:bCs/>
                <w:noProof/>
                <w:lang w:eastAsia="ko-KR"/>
              </w:rPr>
            </w:pPr>
            <w:ins w:id="1459" w:author="JVET-M0128" w:date="2019-02-26T07:53:00Z">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ins>
          </w:p>
        </w:tc>
        <w:tc>
          <w:tcPr>
            <w:tcW w:w="1157" w:type="dxa"/>
          </w:tcPr>
          <w:p w14:paraId="0DF23474" w14:textId="77777777" w:rsidR="008770AA" w:rsidRPr="008477DD" w:rsidRDefault="008770AA" w:rsidP="008770AA">
            <w:pPr>
              <w:pStyle w:val="tableheading"/>
              <w:keepNext w:val="0"/>
              <w:keepLines w:val="0"/>
              <w:spacing w:before="20" w:after="40"/>
              <w:jc w:val="center"/>
              <w:rPr>
                <w:ins w:id="1460" w:author="JVET-M0128" w:date="2019-02-26T07:53:00Z"/>
                <w:b w:val="0"/>
                <w:noProof/>
              </w:rPr>
            </w:pPr>
          </w:p>
        </w:tc>
      </w:tr>
      <w:tr w:rsidR="008770AA" w:rsidRPr="008477DD" w14:paraId="6FC9EE46" w14:textId="77777777" w:rsidTr="008770AA">
        <w:trPr>
          <w:cantSplit/>
          <w:jc w:val="center"/>
          <w:ins w:id="1461" w:author="JVET-M0128" w:date="2019-02-26T07:53:00Z"/>
        </w:trPr>
        <w:tc>
          <w:tcPr>
            <w:tcW w:w="7920" w:type="dxa"/>
          </w:tcPr>
          <w:p w14:paraId="7C2F1CAE" w14:textId="77777777" w:rsidR="008770AA" w:rsidRPr="003F3F11" w:rsidRDefault="008770AA" w:rsidP="008770AA">
            <w:pPr>
              <w:pStyle w:val="tablesyntax"/>
              <w:keepNext w:val="0"/>
              <w:keepLines w:val="0"/>
              <w:spacing w:before="20" w:after="40"/>
              <w:rPr>
                <w:ins w:id="1462" w:author="JVET-M0128" w:date="2019-02-26T07:53:00Z"/>
                <w:noProof/>
                <w:lang w:eastAsia="ko-KR"/>
              </w:rPr>
            </w:pPr>
            <w:ins w:id="1463" w:author="JVET-M0128" w:date="2019-02-26T07:53:00Z">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ins>
          </w:p>
        </w:tc>
        <w:tc>
          <w:tcPr>
            <w:tcW w:w="1157" w:type="dxa"/>
          </w:tcPr>
          <w:p w14:paraId="366C3214" w14:textId="77777777" w:rsidR="008770AA" w:rsidRPr="008477DD" w:rsidRDefault="008770AA" w:rsidP="008770AA">
            <w:pPr>
              <w:pStyle w:val="tableheading"/>
              <w:keepNext w:val="0"/>
              <w:keepLines w:val="0"/>
              <w:spacing w:before="20" w:after="40"/>
              <w:jc w:val="center"/>
              <w:rPr>
                <w:ins w:id="1464" w:author="JVET-M0128" w:date="2019-02-26T07:53:00Z"/>
                <w:b w:val="0"/>
                <w:noProof/>
              </w:rPr>
            </w:pPr>
          </w:p>
        </w:tc>
      </w:tr>
      <w:tr w:rsidR="008770AA" w14:paraId="15EE4AC3" w14:textId="77777777" w:rsidTr="008770AA">
        <w:trPr>
          <w:cantSplit/>
          <w:jc w:val="center"/>
          <w:ins w:id="1465" w:author="JVET-M0128" w:date="2019-02-26T07:53:00Z"/>
        </w:trPr>
        <w:tc>
          <w:tcPr>
            <w:tcW w:w="7920" w:type="dxa"/>
          </w:tcPr>
          <w:p w14:paraId="30C6D86F" w14:textId="77777777" w:rsidR="008770AA" w:rsidRDefault="008770AA" w:rsidP="008770AA">
            <w:pPr>
              <w:pStyle w:val="tablesyntax"/>
              <w:keepNext w:val="0"/>
              <w:keepLines w:val="0"/>
              <w:spacing w:before="20" w:after="40"/>
              <w:rPr>
                <w:ins w:id="1466" w:author="JVET-M0128" w:date="2019-02-26T07:53:00Z"/>
                <w:noProof/>
                <w:lang w:eastAsia="ko-KR"/>
              </w:rPr>
            </w:pPr>
            <w:ins w:id="1467" w:author="JVET-M0128" w:date="2019-02-26T07:53:00Z">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ins>
          </w:p>
        </w:tc>
        <w:tc>
          <w:tcPr>
            <w:tcW w:w="1157" w:type="dxa"/>
          </w:tcPr>
          <w:p w14:paraId="5769EE78" w14:textId="77777777" w:rsidR="008770AA" w:rsidRDefault="008770AA" w:rsidP="008770AA">
            <w:pPr>
              <w:pStyle w:val="tableheading"/>
              <w:keepNext w:val="0"/>
              <w:keepLines w:val="0"/>
              <w:spacing w:before="20" w:after="40"/>
              <w:jc w:val="center"/>
              <w:rPr>
                <w:ins w:id="1468" w:author="JVET-M0128" w:date="2019-02-26T07:53:00Z"/>
                <w:b w:val="0"/>
                <w:noProof/>
              </w:rPr>
            </w:pPr>
          </w:p>
        </w:tc>
      </w:tr>
      <w:tr w:rsidR="008770AA" w:rsidRPr="008477DD" w14:paraId="31919AF2" w14:textId="77777777" w:rsidTr="008770AA">
        <w:trPr>
          <w:cantSplit/>
          <w:jc w:val="center"/>
          <w:ins w:id="1469" w:author="JVET-M0128" w:date="2019-02-26T07:53:00Z"/>
        </w:trPr>
        <w:tc>
          <w:tcPr>
            <w:tcW w:w="7920" w:type="dxa"/>
          </w:tcPr>
          <w:p w14:paraId="71B6D428" w14:textId="77777777" w:rsidR="008770AA" w:rsidRPr="003F3F11" w:rsidRDefault="008770AA" w:rsidP="008770AA">
            <w:pPr>
              <w:pStyle w:val="tablesyntax"/>
              <w:keepNext w:val="0"/>
              <w:keepLines w:val="0"/>
              <w:spacing w:before="20" w:after="40"/>
              <w:rPr>
                <w:ins w:id="1470" w:author="JVET-M0128" w:date="2019-02-26T07:53:00Z"/>
                <w:noProof/>
                <w:lang w:eastAsia="ko-KR"/>
              </w:rPr>
            </w:pPr>
            <w:ins w:id="1471" w:author="JVET-M0128" w:date="2019-02-26T07:53:00Z">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ins>
          </w:p>
        </w:tc>
        <w:tc>
          <w:tcPr>
            <w:tcW w:w="1157" w:type="dxa"/>
          </w:tcPr>
          <w:p w14:paraId="0DF60103" w14:textId="77777777" w:rsidR="008770AA" w:rsidRPr="008477DD" w:rsidRDefault="008770AA" w:rsidP="008770AA">
            <w:pPr>
              <w:pStyle w:val="tableheading"/>
              <w:keepNext w:val="0"/>
              <w:keepLines w:val="0"/>
              <w:spacing w:before="20" w:after="40"/>
              <w:jc w:val="center"/>
              <w:rPr>
                <w:ins w:id="1472" w:author="JVET-M0128" w:date="2019-02-26T07:53:00Z"/>
                <w:b w:val="0"/>
                <w:noProof/>
              </w:rPr>
            </w:pPr>
            <w:ins w:id="1473" w:author="JVET-M0128" w:date="2019-02-26T07:53:00Z">
              <w:r>
                <w:rPr>
                  <w:b w:val="0"/>
                  <w:noProof/>
                </w:rPr>
                <w:t>u(v)</w:t>
              </w:r>
            </w:ins>
          </w:p>
        </w:tc>
      </w:tr>
      <w:tr w:rsidR="008770AA" w14:paraId="3E52D4B2" w14:textId="77777777" w:rsidTr="008770AA">
        <w:trPr>
          <w:cantSplit/>
          <w:jc w:val="center"/>
          <w:ins w:id="1474" w:author="JVET-M0128" w:date="2019-02-26T07:53:00Z"/>
        </w:trPr>
        <w:tc>
          <w:tcPr>
            <w:tcW w:w="7920" w:type="dxa"/>
          </w:tcPr>
          <w:p w14:paraId="39F1FB00" w14:textId="77777777" w:rsidR="008770AA" w:rsidRDefault="008770AA" w:rsidP="008770AA">
            <w:pPr>
              <w:pStyle w:val="tablesyntax"/>
              <w:keepNext w:val="0"/>
              <w:keepLines w:val="0"/>
              <w:spacing w:before="20" w:after="40"/>
              <w:rPr>
                <w:ins w:id="1475" w:author="JVET-M0128" w:date="2019-02-26T07:53:00Z"/>
                <w:noProof/>
                <w:lang w:eastAsia="ko-KR"/>
              </w:rPr>
            </w:pPr>
            <w:ins w:id="1476" w:author="JVET-M0128" w:date="2019-02-26T07:53:00Z">
              <w:r>
                <w:rPr>
                  <w:noProof/>
                  <w:lang w:eastAsia="ko-KR"/>
                </w:rPr>
                <w:tab/>
              </w:r>
              <w:r>
                <w:rPr>
                  <w:noProof/>
                  <w:lang w:eastAsia="ko-KR"/>
                </w:rPr>
                <w:tab/>
              </w:r>
              <w:r>
                <w:rPr>
                  <w:noProof/>
                  <w:lang w:eastAsia="ko-KR"/>
                </w:rPr>
                <w:tab/>
                <w:t>} else</w:t>
              </w:r>
            </w:ins>
          </w:p>
        </w:tc>
        <w:tc>
          <w:tcPr>
            <w:tcW w:w="1157" w:type="dxa"/>
          </w:tcPr>
          <w:p w14:paraId="1336F49D" w14:textId="77777777" w:rsidR="008770AA" w:rsidRDefault="008770AA" w:rsidP="008770AA">
            <w:pPr>
              <w:pStyle w:val="tableheading"/>
              <w:keepNext w:val="0"/>
              <w:keepLines w:val="0"/>
              <w:spacing w:before="20" w:after="40"/>
              <w:jc w:val="center"/>
              <w:rPr>
                <w:ins w:id="1477" w:author="JVET-M0128" w:date="2019-02-26T07:53:00Z"/>
                <w:b w:val="0"/>
                <w:noProof/>
              </w:rPr>
            </w:pPr>
          </w:p>
        </w:tc>
      </w:tr>
      <w:tr w:rsidR="008770AA" w:rsidRPr="008477DD" w14:paraId="258DE199" w14:textId="77777777" w:rsidTr="008770AA">
        <w:trPr>
          <w:cantSplit/>
          <w:jc w:val="center"/>
          <w:ins w:id="1478" w:author="JVET-M0128" w:date="2019-02-26T07:53:00Z"/>
        </w:trPr>
        <w:tc>
          <w:tcPr>
            <w:tcW w:w="7920" w:type="dxa"/>
          </w:tcPr>
          <w:p w14:paraId="0AB68A35" w14:textId="77777777" w:rsidR="008770AA" w:rsidRDefault="008770AA" w:rsidP="008770AA">
            <w:pPr>
              <w:pStyle w:val="tablesyntax"/>
              <w:keepNext w:val="0"/>
              <w:keepLines w:val="0"/>
              <w:spacing w:before="20" w:after="40"/>
              <w:rPr>
                <w:ins w:id="1479" w:author="JVET-M0128" w:date="2019-02-26T07:53:00Z"/>
                <w:bCs/>
                <w:noProof/>
                <w:lang w:eastAsia="ko-KR"/>
              </w:rPr>
            </w:pPr>
            <w:ins w:id="1480" w:author="JVET-M0128" w:date="2019-02-26T07:53:00Z">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ins>
          </w:p>
        </w:tc>
        <w:tc>
          <w:tcPr>
            <w:tcW w:w="1157" w:type="dxa"/>
          </w:tcPr>
          <w:p w14:paraId="17E0C90E" w14:textId="77777777" w:rsidR="008770AA" w:rsidRPr="008477DD" w:rsidRDefault="008770AA" w:rsidP="008770AA">
            <w:pPr>
              <w:pStyle w:val="tableheading"/>
              <w:keepNext w:val="0"/>
              <w:keepLines w:val="0"/>
              <w:spacing w:before="20" w:after="40"/>
              <w:jc w:val="center"/>
              <w:rPr>
                <w:ins w:id="1481" w:author="JVET-M0128" w:date="2019-02-26T07:53:00Z"/>
                <w:b w:val="0"/>
                <w:noProof/>
              </w:rPr>
            </w:pPr>
          </w:p>
        </w:tc>
      </w:tr>
      <w:tr w:rsidR="008770AA" w:rsidRPr="003F3F11" w14:paraId="1925DECF" w14:textId="77777777" w:rsidTr="008770AA">
        <w:trPr>
          <w:cantSplit/>
          <w:jc w:val="center"/>
          <w:ins w:id="1482" w:author="JVET-M0128" w:date="2019-02-26T07:53:00Z"/>
        </w:trPr>
        <w:tc>
          <w:tcPr>
            <w:tcW w:w="7920" w:type="dxa"/>
          </w:tcPr>
          <w:p w14:paraId="4F14774F" w14:textId="77777777" w:rsidR="008770AA" w:rsidRDefault="008770AA" w:rsidP="008770AA">
            <w:pPr>
              <w:pStyle w:val="tablesyntax"/>
              <w:keepNext w:val="0"/>
              <w:keepLines w:val="0"/>
              <w:spacing w:before="20" w:after="40"/>
              <w:rPr>
                <w:ins w:id="1483" w:author="JVET-M0128" w:date="2019-02-26T07:53:00Z"/>
                <w:noProof/>
                <w:lang w:eastAsia="ko-KR"/>
              </w:rPr>
            </w:pPr>
            <w:ins w:id="1484" w:author="JVET-M0128" w:date="2019-02-26T07:53:00Z">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ins>
          </w:p>
        </w:tc>
        <w:tc>
          <w:tcPr>
            <w:tcW w:w="1157" w:type="dxa"/>
          </w:tcPr>
          <w:p w14:paraId="5F31EB89" w14:textId="77777777" w:rsidR="008770AA" w:rsidRPr="003F3F11" w:rsidRDefault="008770AA" w:rsidP="008770AA">
            <w:pPr>
              <w:pStyle w:val="tablecell"/>
              <w:keepNext w:val="0"/>
              <w:keepLines w:val="0"/>
              <w:spacing w:before="20" w:after="40"/>
              <w:jc w:val="center"/>
              <w:rPr>
                <w:ins w:id="1485" w:author="JVET-M0128" w:date="2019-02-26T07:53:00Z"/>
                <w:noProof/>
              </w:rPr>
            </w:pPr>
          </w:p>
        </w:tc>
      </w:tr>
      <w:tr w:rsidR="008770AA" w:rsidRPr="003F3F11" w14:paraId="141A205D" w14:textId="77777777" w:rsidTr="008770AA">
        <w:trPr>
          <w:cantSplit/>
          <w:jc w:val="center"/>
          <w:ins w:id="1486" w:author="JVET-M0128" w:date="2019-02-26T07:53:00Z"/>
        </w:trPr>
        <w:tc>
          <w:tcPr>
            <w:tcW w:w="7920" w:type="dxa"/>
          </w:tcPr>
          <w:p w14:paraId="5CE15E39" w14:textId="77777777" w:rsidR="008770AA" w:rsidRDefault="008770AA" w:rsidP="008770AA">
            <w:pPr>
              <w:pStyle w:val="tablesyntax"/>
              <w:keepNext w:val="0"/>
              <w:keepLines w:val="0"/>
              <w:spacing w:before="20" w:after="40"/>
              <w:rPr>
                <w:ins w:id="1487" w:author="JVET-M0128" w:date="2019-02-26T07:53:00Z"/>
                <w:noProof/>
                <w:lang w:eastAsia="ko-KR"/>
              </w:rPr>
            </w:pPr>
            <w:ins w:id="1488" w:author="JVET-M0128" w:date="2019-02-26T07:53:00Z">
              <w:r>
                <w:rPr>
                  <w:noProof/>
                  <w:lang w:eastAsia="ko-KR"/>
                </w:rPr>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ins>
          </w:p>
        </w:tc>
        <w:tc>
          <w:tcPr>
            <w:tcW w:w="1157" w:type="dxa"/>
          </w:tcPr>
          <w:p w14:paraId="4CE8A54C" w14:textId="77777777" w:rsidR="008770AA" w:rsidRPr="003F3F11" w:rsidRDefault="008770AA" w:rsidP="008770AA">
            <w:pPr>
              <w:pStyle w:val="tablecell"/>
              <w:keepNext w:val="0"/>
              <w:keepLines w:val="0"/>
              <w:spacing w:before="20" w:after="40"/>
              <w:jc w:val="center"/>
              <w:rPr>
                <w:ins w:id="1489" w:author="JVET-M0128" w:date="2019-02-26T07:53:00Z"/>
                <w:noProof/>
              </w:rPr>
            </w:pPr>
            <w:ins w:id="1490" w:author="JVET-M0128" w:date="2019-02-26T07:53:00Z">
              <w:r>
                <w:rPr>
                  <w:noProof/>
                </w:rPr>
                <w:t>u(1)</w:t>
              </w:r>
            </w:ins>
          </w:p>
        </w:tc>
      </w:tr>
      <w:tr w:rsidR="008770AA" w14:paraId="6FB815B9" w14:textId="77777777" w:rsidTr="008770AA">
        <w:trPr>
          <w:cantSplit/>
          <w:jc w:val="center"/>
          <w:ins w:id="1491" w:author="JVET-M0128" w:date="2019-02-26T07:53:00Z"/>
        </w:trPr>
        <w:tc>
          <w:tcPr>
            <w:tcW w:w="7920" w:type="dxa"/>
          </w:tcPr>
          <w:p w14:paraId="49585BC3" w14:textId="77777777" w:rsidR="008770AA" w:rsidRDefault="008770AA" w:rsidP="008770AA">
            <w:pPr>
              <w:pStyle w:val="tablesyntax"/>
              <w:keepNext w:val="0"/>
              <w:keepLines w:val="0"/>
              <w:spacing w:before="20" w:after="40"/>
              <w:rPr>
                <w:ins w:id="1492" w:author="JVET-M0128" w:date="2019-02-26T07:53:00Z"/>
                <w:noProof/>
                <w:lang w:eastAsia="ko-KR"/>
              </w:rPr>
            </w:pPr>
            <w:ins w:id="1493" w:author="JVET-M0128" w:date="2019-02-26T07:53:00Z">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ins>
          </w:p>
        </w:tc>
        <w:tc>
          <w:tcPr>
            <w:tcW w:w="1157" w:type="dxa"/>
          </w:tcPr>
          <w:p w14:paraId="5DC528B8" w14:textId="77777777" w:rsidR="008770AA" w:rsidRDefault="008770AA" w:rsidP="008770AA">
            <w:pPr>
              <w:pStyle w:val="tablecell"/>
              <w:keepNext w:val="0"/>
              <w:keepLines w:val="0"/>
              <w:spacing w:before="20" w:after="40"/>
              <w:jc w:val="center"/>
              <w:rPr>
                <w:ins w:id="1494" w:author="JVET-M0128" w:date="2019-02-26T07:53:00Z"/>
                <w:noProof/>
              </w:rPr>
            </w:pPr>
          </w:p>
        </w:tc>
      </w:tr>
      <w:tr w:rsidR="008770AA" w14:paraId="4AA3C44F" w14:textId="77777777" w:rsidTr="008770AA">
        <w:trPr>
          <w:cantSplit/>
          <w:jc w:val="center"/>
          <w:ins w:id="1495" w:author="JVET-M0128" w:date="2019-02-26T07:53:00Z"/>
        </w:trPr>
        <w:tc>
          <w:tcPr>
            <w:tcW w:w="7920" w:type="dxa"/>
          </w:tcPr>
          <w:p w14:paraId="04265638" w14:textId="77777777" w:rsidR="008770AA" w:rsidRDefault="008770AA" w:rsidP="008770AA">
            <w:pPr>
              <w:pStyle w:val="tablesyntax"/>
              <w:keepNext w:val="0"/>
              <w:keepLines w:val="0"/>
              <w:spacing w:before="20" w:after="40"/>
              <w:rPr>
                <w:ins w:id="1496" w:author="JVET-M0128" w:date="2019-02-26T07:53:00Z"/>
                <w:noProof/>
                <w:lang w:eastAsia="ko-KR"/>
              </w:rPr>
            </w:pPr>
            <w:ins w:id="1497" w:author="JVET-M0128" w:date="2019-02-26T07:53:00Z">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ins>
          </w:p>
        </w:tc>
        <w:tc>
          <w:tcPr>
            <w:tcW w:w="1157" w:type="dxa"/>
          </w:tcPr>
          <w:p w14:paraId="4DC64722" w14:textId="77777777" w:rsidR="008770AA" w:rsidRDefault="008770AA" w:rsidP="008770AA">
            <w:pPr>
              <w:pStyle w:val="tablecell"/>
              <w:keepNext w:val="0"/>
              <w:keepLines w:val="0"/>
              <w:spacing w:before="20" w:after="40"/>
              <w:jc w:val="center"/>
              <w:rPr>
                <w:ins w:id="1498" w:author="JVET-M0128" w:date="2019-02-26T07:53:00Z"/>
                <w:noProof/>
              </w:rPr>
            </w:pPr>
            <w:ins w:id="1499" w:author="JVET-M0128" w:date="2019-02-26T07:53:00Z">
              <w:r>
                <w:rPr>
                  <w:noProof/>
                </w:rPr>
                <w:t>ue(v)</w:t>
              </w:r>
            </w:ins>
          </w:p>
        </w:tc>
      </w:tr>
      <w:tr w:rsidR="008770AA" w14:paraId="2BE2F8D2" w14:textId="77777777" w:rsidTr="008770AA">
        <w:trPr>
          <w:cantSplit/>
          <w:jc w:val="center"/>
          <w:ins w:id="1500" w:author="JVET-M0128" w:date="2019-02-26T07:53:00Z"/>
        </w:trPr>
        <w:tc>
          <w:tcPr>
            <w:tcW w:w="7920" w:type="dxa"/>
          </w:tcPr>
          <w:p w14:paraId="07AEE631" w14:textId="77777777" w:rsidR="008770AA" w:rsidRDefault="008770AA" w:rsidP="008770AA">
            <w:pPr>
              <w:pStyle w:val="tablesyntax"/>
              <w:keepNext w:val="0"/>
              <w:keepLines w:val="0"/>
              <w:spacing w:before="20" w:after="40"/>
              <w:rPr>
                <w:ins w:id="1501" w:author="JVET-M0128" w:date="2019-02-26T07:53:00Z"/>
                <w:noProof/>
                <w:lang w:eastAsia="ko-KR"/>
              </w:rPr>
            </w:pPr>
            <w:ins w:id="1502" w:author="JVET-M0128" w:date="2019-02-26T07:53:00Z">
              <w:r>
                <w:rPr>
                  <w:noProof/>
                  <w:lang w:eastAsia="ko-KR"/>
                </w:rPr>
                <w:tab/>
              </w:r>
              <w:r>
                <w:rPr>
                  <w:noProof/>
                  <w:lang w:eastAsia="ko-KR"/>
                </w:rPr>
                <w:tab/>
              </w:r>
              <w:r>
                <w:rPr>
                  <w:noProof/>
                  <w:lang w:eastAsia="ko-KR"/>
                </w:rPr>
                <w:tab/>
                <w:t>}</w:t>
              </w:r>
            </w:ins>
          </w:p>
        </w:tc>
        <w:tc>
          <w:tcPr>
            <w:tcW w:w="1157" w:type="dxa"/>
          </w:tcPr>
          <w:p w14:paraId="5BC190F5" w14:textId="77777777" w:rsidR="008770AA" w:rsidRDefault="008770AA" w:rsidP="008770AA">
            <w:pPr>
              <w:pStyle w:val="tablecell"/>
              <w:keepNext w:val="0"/>
              <w:keepLines w:val="0"/>
              <w:spacing w:before="20" w:after="40"/>
              <w:jc w:val="center"/>
              <w:rPr>
                <w:ins w:id="1503" w:author="JVET-M0128" w:date="2019-02-26T07:53:00Z"/>
                <w:noProof/>
              </w:rPr>
            </w:pPr>
          </w:p>
        </w:tc>
      </w:tr>
      <w:tr w:rsidR="008770AA" w:rsidRPr="008477DD" w14:paraId="02B0A0B5" w14:textId="77777777" w:rsidTr="008770AA">
        <w:trPr>
          <w:cantSplit/>
          <w:jc w:val="center"/>
          <w:ins w:id="1504" w:author="JVET-M0128" w:date="2019-02-26T07:53:00Z"/>
        </w:trPr>
        <w:tc>
          <w:tcPr>
            <w:tcW w:w="7920" w:type="dxa"/>
          </w:tcPr>
          <w:p w14:paraId="3D7066C2" w14:textId="77777777" w:rsidR="008770AA" w:rsidRDefault="008770AA" w:rsidP="008770AA">
            <w:pPr>
              <w:pStyle w:val="tablesyntax"/>
              <w:keepNext w:val="0"/>
              <w:keepLines w:val="0"/>
              <w:spacing w:before="20" w:after="40"/>
              <w:rPr>
                <w:ins w:id="1505" w:author="JVET-M0128" w:date="2019-02-26T07:53:00Z"/>
                <w:noProof/>
                <w:lang w:eastAsia="ko-KR"/>
              </w:rPr>
            </w:pPr>
            <w:ins w:id="1506" w:author="JVET-M0128" w:date="2019-02-26T07:53:00Z">
              <w:r>
                <w:rPr>
                  <w:noProof/>
                  <w:lang w:eastAsia="ko-KR"/>
                </w:rPr>
                <w:tab/>
              </w:r>
              <w:r>
                <w:rPr>
                  <w:noProof/>
                  <w:lang w:eastAsia="ko-KR"/>
                </w:rPr>
                <w:tab/>
                <w:t>}</w:t>
              </w:r>
            </w:ins>
          </w:p>
        </w:tc>
        <w:tc>
          <w:tcPr>
            <w:tcW w:w="1157" w:type="dxa"/>
          </w:tcPr>
          <w:p w14:paraId="1C22EB7B" w14:textId="77777777" w:rsidR="008770AA" w:rsidRPr="008477DD" w:rsidRDefault="008770AA" w:rsidP="008770AA">
            <w:pPr>
              <w:pStyle w:val="tableheading"/>
              <w:keepNext w:val="0"/>
              <w:keepLines w:val="0"/>
              <w:spacing w:before="20" w:after="40"/>
              <w:jc w:val="center"/>
              <w:rPr>
                <w:ins w:id="1507" w:author="JVET-M0128" w:date="2019-02-26T07:53:00Z"/>
                <w:b w:val="0"/>
                <w:noProof/>
              </w:rPr>
            </w:pPr>
          </w:p>
        </w:tc>
      </w:tr>
      <w:tr w:rsidR="008770AA" w:rsidRPr="00934FCB" w14:paraId="15D2C5C5" w14:textId="77777777" w:rsidTr="008770AA">
        <w:trPr>
          <w:cantSplit/>
          <w:jc w:val="center"/>
          <w:ins w:id="1508" w:author="JVET-M0128" w:date="2019-02-26T07:53:00Z"/>
        </w:trPr>
        <w:tc>
          <w:tcPr>
            <w:tcW w:w="7920" w:type="dxa"/>
          </w:tcPr>
          <w:p w14:paraId="4D11FD1F" w14:textId="77777777" w:rsidR="008770AA" w:rsidRDefault="008770AA" w:rsidP="008770AA">
            <w:pPr>
              <w:pStyle w:val="tablesyntax"/>
              <w:keepNext w:val="0"/>
              <w:keepLines w:val="0"/>
              <w:spacing w:before="20" w:after="40"/>
              <w:rPr>
                <w:ins w:id="1509" w:author="JVET-M0128" w:date="2019-02-26T07:53:00Z"/>
                <w:bCs/>
                <w:noProof/>
                <w:lang w:eastAsia="ko-KR"/>
              </w:rPr>
            </w:pPr>
            <w:ins w:id="1510" w:author="JVET-M0128" w:date="2019-02-26T07:53:00Z">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ins>
          </w:p>
        </w:tc>
        <w:tc>
          <w:tcPr>
            <w:tcW w:w="1157" w:type="dxa"/>
          </w:tcPr>
          <w:p w14:paraId="46285F09" w14:textId="77777777" w:rsidR="008770AA" w:rsidRPr="00934FCB" w:rsidRDefault="008770AA" w:rsidP="008770AA">
            <w:pPr>
              <w:pStyle w:val="tableheading"/>
              <w:keepNext w:val="0"/>
              <w:keepLines w:val="0"/>
              <w:spacing w:before="20" w:after="40"/>
              <w:jc w:val="center"/>
              <w:rPr>
                <w:ins w:id="1511" w:author="JVET-M0128" w:date="2019-02-26T07:53:00Z"/>
                <w:b w:val="0"/>
                <w:noProof/>
              </w:rPr>
            </w:pPr>
          </w:p>
        </w:tc>
      </w:tr>
      <w:tr w:rsidR="008770AA" w:rsidRPr="00934FCB" w14:paraId="7BF22486" w14:textId="77777777" w:rsidTr="008770AA">
        <w:trPr>
          <w:cantSplit/>
          <w:jc w:val="center"/>
          <w:ins w:id="1512" w:author="JVET-M0128" w:date="2019-02-26T07:53:00Z"/>
        </w:trPr>
        <w:tc>
          <w:tcPr>
            <w:tcW w:w="7920" w:type="dxa"/>
          </w:tcPr>
          <w:p w14:paraId="51F9E6D0" w14:textId="77777777" w:rsidR="008770AA" w:rsidRDefault="008770AA" w:rsidP="008770AA">
            <w:pPr>
              <w:pStyle w:val="tablesyntax"/>
              <w:keepNext w:val="0"/>
              <w:keepLines w:val="0"/>
              <w:spacing w:before="20" w:after="40"/>
              <w:rPr>
                <w:ins w:id="1513" w:author="JVET-M0128" w:date="2019-02-26T07:53:00Z"/>
                <w:bCs/>
                <w:noProof/>
                <w:lang w:eastAsia="ko-KR"/>
              </w:rPr>
            </w:pPr>
            <w:ins w:id="1514" w:author="JVET-M0128" w:date="2019-02-26T07:53:00Z">
              <w:r>
                <w:rPr>
                  <w:noProof/>
                  <w:lang w:eastAsia="ko-KR"/>
                </w:rPr>
                <w:tab/>
              </w:r>
              <w:r w:rsidRPr="003F3F11">
                <w:rPr>
                  <w:noProof/>
                  <w:lang w:eastAsia="ko-KR"/>
                </w:rPr>
                <w:tab/>
              </w:r>
              <w:r w:rsidRPr="003F3F11">
                <w:rPr>
                  <w:noProof/>
                </w:rPr>
                <w:tab/>
              </w:r>
              <w:r w:rsidRPr="003F3F11">
                <w:rPr>
                  <w:b/>
                  <w:noProof/>
                </w:rPr>
                <w:t>num_ref_idx_active_override_flag</w:t>
              </w:r>
            </w:ins>
          </w:p>
        </w:tc>
        <w:tc>
          <w:tcPr>
            <w:tcW w:w="1157" w:type="dxa"/>
          </w:tcPr>
          <w:p w14:paraId="7B18A801" w14:textId="77777777" w:rsidR="008770AA" w:rsidRPr="00934FCB" w:rsidRDefault="008770AA" w:rsidP="008770AA">
            <w:pPr>
              <w:pStyle w:val="tableheading"/>
              <w:keepNext w:val="0"/>
              <w:keepLines w:val="0"/>
              <w:spacing w:before="20" w:after="40"/>
              <w:jc w:val="center"/>
              <w:rPr>
                <w:ins w:id="1515" w:author="JVET-M0128" w:date="2019-02-26T07:53:00Z"/>
                <w:b w:val="0"/>
                <w:noProof/>
              </w:rPr>
            </w:pPr>
            <w:ins w:id="1516" w:author="JVET-M0128" w:date="2019-02-26T07:53:00Z">
              <w:r w:rsidRPr="00934FCB">
                <w:rPr>
                  <w:b w:val="0"/>
                  <w:noProof/>
                </w:rPr>
                <w:t>u(1)</w:t>
              </w:r>
            </w:ins>
          </w:p>
        </w:tc>
      </w:tr>
      <w:tr w:rsidR="008770AA" w:rsidRPr="00934FCB" w14:paraId="5823BB06" w14:textId="77777777" w:rsidTr="008770AA">
        <w:trPr>
          <w:cantSplit/>
          <w:jc w:val="center"/>
          <w:ins w:id="1517" w:author="JVET-M0128" w:date="2019-02-26T07:53:00Z"/>
        </w:trPr>
        <w:tc>
          <w:tcPr>
            <w:tcW w:w="7920" w:type="dxa"/>
          </w:tcPr>
          <w:p w14:paraId="137013C1" w14:textId="77777777" w:rsidR="008770AA" w:rsidRDefault="008770AA" w:rsidP="008770AA">
            <w:pPr>
              <w:pStyle w:val="tablesyntax"/>
              <w:keepNext w:val="0"/>
              <w:keepLines w:val="0"/>
              <w:spacing w:before="20" w:after="40"/>
              <w:rPr>
                <w:ins w:id="1518" w:author="JVET-M0128" w:date="2019-02-26T07:53:00Z"/>
                <w:bCs/>
                <w:noProof/>
                <w:lang w:eastAsia="ko-KR"/>
              </w:rPr>
            </w:pPr>
            <w:ins w:id="1519" w:author="JVET-M0128" w:date="2019-02-26T07:53:00Z">
              <w:r>
                <w:rPr>
                  <w:noProof/>
                  <w:lang w:eastAsia="ko-KR"/>
                </w:rPr>
                <w:tab/>
              </w:r>
              <w:r w:rsidRPr="003F3F11">
                <w:rPr>
                  <w:noProof/>
                  <w:lang w:eastAsia="ko-KR"/>
                </w:rPr>
                <w:tab/>
              </w:r>
              <w:r w:rsidRPr="003F3F11">
                <w:rPr>
                  <w:noProof/>
                </w:rPr>
                <w:tab/>
                <w:t>if( num_ref_idx_active_override_flag )</w:t>
              </w:r>
            </w:ins>
          </w:p>
        </w:tc>
        <w:tc>
          <w:tcPr>
            <w:tcW w:w="1157" w:type="dxa"/>
          </w:tcPr>
          <w:p w14:paraId="4DB29C51" w14:textId="77777777" w:rsidR="008770AA" w:rsidRPr="00934FCB" w:rsidRDefault="008770AA" w:rsidP="008770AA">
            <w:pPr>
              <w:pStyle w:val="tableheading"/>
              <w:keepNext w:val="0"/>
              <w:keepLines w:val="0"/>
              <w:spacing w:before="20" w:after="40"/>
              <w:jc w:val="center"/>
              <w:rPr>
                <w:ins w:id="1520" w:author="JVET-M0128" w:date="2019-02-26T07:53:00Z"/>
                <w:b w:val="0"/>
                <w:noProof/>
              </w:rPr>
            </w:pPr>
          </w:p>
        </w:tc>
      </w:tr>
      <w:tr w:rsidR="008770AA" w:rsidRPr="00934FCB" w14:paraId="2BCEEA23" w14:textId="77777777" w:rsidTr="008770AA">
        <w:trPr>
          <w:cantSplit/>
          <w:jc w:val="center"/>
          <w:ins w:id="1521" w:author="JVET-M0128" w:date="2019-02-26T07:53:00Z"/>
        </w:trPr>
        <w:tc>
          <w:tcPr>
            <w:tcW w:w="7920" w:type="dxa"/>
          </w:tcPr>
          <w:p w14:paraId="6DCAA8B9" w14:textId="77777777" w:rsidR="008770AA" w:rsidRDefault="008770AA" w:rsidP="008770AA">
            <w:pPr>
              <w:pStyle w:val="tablesyntax"/>
              <w:keepNext w:val="0"/>
              <w:keepLines w:val="0"/>
              <w:spacing w:before="20" w:after="40"/>
              <w:rPr>
                <w:ins w:id="1522" w:author="JVET-M0128" w:date="2019-02-26T07:53:00Z"/>
                <w:noProof/>
                <w:lang w:eastAsia="ko-KR"/>
              </w:rPr>
            </w:pPr>
            <w:ins w:id="1523" w:author="JVET-M0128" w:date="2019-02-26T07:53:00Z">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ins>
          </w:p>
        </w:tc>
        <w:tc>
          <w:tcPr>
            <w:tcW w:w="1157" w:type="dxa"/>
          </w:tcPr>
          <w:p w14:paraId="12B7AF5B" w14:textId="77777777" w:rsidR="008770AA" w:rsidRPr="00934FCB" w:rsidRDefault="008770AA" w:rsidP="008770AA">
            <w:pPr>
              <w:pStyle w:val="tableheading"/>
              <w:keepNext w:val="0"/>
              <w:keepLines w:val="0"/>
              <w:spacing w:before="20" w:after="40"/>
              <w:jc w:val="center"/>
              <w:rPr>
                <w:ins w:id="1524" w:author="JVET-M0128" w:date="2019-02-26T07:53:00Z"/>
                <w:b w:val="0"/>
                <w:noProof/>
              </w:rPr>
            </w:pPr>
          </w:p>
        </w:tc>
      </w:tr>
      <w:tr w:rsidR="008770AA" w:rsidRPr="00934FCB" w14:paraId="59F854E6" w14:textId="77777777" w:rsidTr="008770AA">
        <w:trPr>
          <w:cantSplit/>
          <w:jc w:val="center"/>
          <w:ins w:id="1525" w:author="JVET-M0128" w:date="2019-02-26T07:53:00Z"/>
        </w:trPr>
        <w:tc>
          <w:tcPr>
            <w:tcW w:w="7920" w:type="dxa"/>
          </w:tcPr>
          <w:p w14:paraId="3BF8FD68" w14:textId="77777777" w:rsidR="008770AA" w:rsidRDefault="008770AA" w:rsidP="008770AA">
            <w:pPr>
              <w:pStyle w:val="tablesyntax"/>
              <w:keepNext w:val="0"/>
              <w:keepLines w:val="0"/>
              <w:spacing w:before="20" w:after="40"/>
              <w:rPr>
                <w:ins w:id="1526" w:author="JVET-M0128" w:date="2019-02-26T07:53:00Z"/>
                <w:noProof/>
                <w:lang w:eastAsia="ko-KR"/>
              </w:rPr>
            </w:pPr>
            <w:ins w:id="1527" w:author="JVET-M0128" w:date="2019-02-26T07:53:00Z">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ins>
          </w:p>
        </w:tc>
        <w:tc>
          <w:tcPr>
            <w:tcW w:w="1157" w:type="dxa"/>
          </w:tcPr>
          <w:p w14:paraId="5A1E5D90" w14:textId="77777777" w:rsidR="008770AA" w:rsidRPr="00934FCB" w:rsidRDefault="008770AA" w:rsidP="008770AA">
            <w:pPr>
              <w:pStyle w:val="tableheading"/>
              <w:keepNext w:val="0"/>
              <w:keepLines w:val="0"/>
              <w:spacing w:before="20" w:after="40"/>
              <w:jc w:val="center"/>
              <w:rPr>
                <w:ins w:id="1528" w:author="JVET-M0128" w:date="2019-02-26T07:53:00Z"/>
                <w:b w:val="0"/>
                <w:noProof/>
              </w:rPr>
            </w:pPr>
          </w:p>
        </w:tc>
      </w:tr>
      <w:tr w:rsidR="008770AA" w:rsidRPr="00934FCB" w14:paraId="699A27DC" w14:textId="77777777" w:rsidTr="008770AA">
        <w:trPr>
          <w:cantSplit/>
          <w:jc w:val="center"/>
          <w:ins w:id="1529" w:author="JVET-M0128" w:date="2019-02-26T07:53:00Z"/>
        </w:trPr>
        <w:tc>
          <w:tcPr>
            <w:tcW w:w="7920" w:type="dxa"/>
          </w:tcPr>
          <w:p w14:paraId="26DDD180" w14:textId="77777777" w:rsidR="008770AA" w:rsidRDefault="008770AA" w:rsidP="008770AA">
            <w:pPr>
              <w:pStyle w:val="tablesyntax"/>
              <w:keepNext w:val="0"/>
              <w:keepLines w:val="0"/>
              <w:spacing w:before="20" w:after="40"/>
              <w:rPr>
                <w:ins w:id="1530" w:author="JVET-M0128" w:date="2019-02-26T07:53:00Z"/>
                <w:bCs/>
                <w:noProof/>
                <w:lang w:eastAsia="ko-KR"/>
              </w:rPr>
            </w:pPr>
            <w:ins w:id="1531" w:author="JVET-M0128" w:date="2019-02-26T07:53:00Z">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ins>
          </w:p>
        </w:tc>
        <w:tc>
          <w:tcPr>
            <w:tcW w:w="1157" w:type="dxa"/>
          </w:tcPr>
          <w:p w14:paraId="26BADC17" w14:textId="77777777" w:rsidR="008770AA" w:rsidRPr="00934FCB" w:rsidRDefault="008770AA" w:rsidP="008770AA">
            <w:pPr>
              <w:pStyle w:val="tableheading"/>
              <w:keepNext w:val="0"/>
              <w:keepLines w:val="0"/>
              <w:spacing w:before="20" w:after="40"/>
              <w:jc w:val="center"/>
              <w:rPr>
                <w:ins w:id="1532" w:author="JVET-M0128" w:date="2019-02-26T07:53:00Z"/>
                <w:b w:val="0"/>
                <w:noProof/>
              </w:rPr>
            </w:pPr>
            <w:ins w:id="1533" w:author="JVET-M0128" w:date="2019-02-26T07:53:00Z">
              <w:r w:rsidRPr="00934FCB">
                <w:rPr>
                  <w:b w:val="0"/>
                  <w:noProof/>
                </w:rPr>
                <w:t>ue(v)</w:t>
              </w:r>
            </w:ins>
          </w:p>
        </w:tc>
      </w:tr>
      <w:tr w:rsidR="008770AA" w:rsidRPr="00934FCB" w14:paraId="3C511860" w14:textId="77777777" w:rsidTr="008770AA">
        <w:trPr>
          <w:cantSplit/>
          <w:jc w:val="center"/>
          <w:ins w:id="1534" w:author="JVET-M0128" w:date="2019-02-26T07:53:00Z"/>
        </w:trPr>
        <w:tc>
          <w:tcPr>
            <w:tcW w:w="7920" w:type="dxa"/>
          </w:tcPr>
          <w:p w14:paraId="59F80407" w14:textId="77777777" w:rsidR="008770AA" w:rsidRPr="003F3F11" w:rsidRDefault="008770AA" w:rsidP="008770AA">
            <w:pPr>
              <w:pStyle w:val="tablesyntax"/>
              <w:keepNext w:val="0"/>
              <w:keepLines w:val="0"/>
              <w:spacing w:before="20" w:after="40"/>
              <w:rPr>
                <w:ins w:id="1535" w:author="JVET-M0128" w:date="2019-02-26T07:53:00Z"/>
                <w:noProof/>
                <w:lang w:eastAsia="ko-KR"/>
              </w:rPr>
            </w:pPr>
            <w:ins w:id="1536" w:author="JVET-M0128" w:date="2019-02-26T07:53:00Z">
              <w:r>
                <w:rPr>
                  <w:noProof/>
                  <w:lang w:eastAsia="ko-KR"/>
                </w:rPr>
                <w:tab/>
              </w:r>
              <w:r>
                <w:rPr>
                  <w:noProof/>
                  <w:lang w:eastAsia="ko-KR"/>
                </w:rPr>
                <w:tab/>
                <w:t>}</w:t>
              </w:r>
            </w:ins>
          </w:p>
        </w:tc>
        <w:tc>
          <w:tcPr>
            <w:tcW w:w="1157" w:type="dxa"/>
          </w:tcPr>
          <w:p w14:paraId="1ABF69F8" w14:textId="77777777" w:rsidR="008770AA" w:rsidRPr="00934FCB" w:rsidRDefault="008770AA" w:rsidP="008770AA">
            <w:pPr>
              <w:pStyle w:val="tableheading"/>
              <w:keepNext w:val="0"/>
              <w:keepLines w:val="0"/>
              <w:spacing w:before="20" w:after="40"/>
              <w:jc w:val="center"/>
              <w:rPr>
                <w:ins w:id="1537" w:author="JVET-M0128" w:date="2019-02-26T07:53:00Z"/>
                <w:b w:val="0"/>
                <w:noProof/>
              </w:rPr>
            </w:pPr>
          </w:p>
        </w:tc>
      </w:tr>
      <w:tr w:rsidR="008770AA" w:rsidRPr="00934FCB" w14:paraId="03D98376" w14:textId="77777777" w:rsidTr="008770AA">
        <w:trPr>
          <w:cantSplit/>
          <w:jc w:val="center"/>
          <w:ins w:id="1538" w:author="JVET-M0128" w:date="2019-02-26T07:53:00Z"/>
        </w:trPr>
        <w:tc>
          <w:tcPr>
            <w:tcW w:w="7920" w:type="dxa"/>
          </w:tcPr>
          <w:p w14:paraId="0E20E715" w14:textId="77777777"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ins w:id="1539" w:author="JVET-M0128" w:date="2019-02-26T07:53:00Z"/>
                <w:bCs/>
                <w:noProof/>
                <w:lang w:eastAsia="ko-KR"/>
              </w:rPr>
            </w:pPr>
            <w:ins w:id="1540" w:author="JVET-M0128" w:date="2019-02-26T07:53:00Z">
              <w:r>
                <w:rPr>
                  <w:bCs/>
                  <w:noProof/>
                  <w:lang w:eastAsia="ko-KR"/>
                </w:rPr>
                <w:tab/>
                <w:t>}</w:t>
              </w:r>
            </w:ins>
          </w:p>
        </w:tc>
        <w:tc>
          <w:tcPr>
            <w:tcW w:w="1157" w:type="dxa"/>
          </w:tcPr>
          <w:p w14:paraId="1F4DB9B1" w14:textId="77777777" w:rsidR="008770AA" w:rsidRPr="00934FCB" w:rsidRDefault="008770AA" w:rsidP="008770AA">
            <w:pPr>
              <w:pStyle w:val="tableheading"/>
              <w:keepNext w:val="0"/>
              <w:keepLines w:val="0"/>
              <w:spacing w:before="20" w:after="40"/>
              <w:jc w:val="center"/>
              <w:rPr>
                <w:ins w:id="1541" w:author="JVET-M0128" w:date="2019-02-26T07:53:00Z"/>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BB183F0"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ins w:id="1542" w:author="JVET-M0132" w:date="2019-02-26T09:38:00Z">
              <w:r w:rsidR="00F31194" w:rsidRPr="000617F3">
                <w:rPr>
                  <w:b/>
                  <w:noProof/>
                </w:rPr>
                <w:t>tile_group_aps_id</w:t>
              </w:r>
            </w:ins>
            <w:del w:id="1543" w:author="JVET-M0132" w:date="2019-02-26T09:38:00Z">
              <w:r w:rsidRPr="00DE0F0E" w:rsidDel="00F31194">
                <w:rPr>
                  <w:noProof/>
                  <w:lang w:val="en-CA"/>
                </w:rPr>
                <w:delText>alf_data(</w:delText>
              </w:r>
              <w:r w:rsidRPr="00DE0F0E" w:rsidDel="00F31194">
                <w:rPr>
                  <w:noProof/>
                  <w:lang w:val="en-CA" w:eastAsia="ko-KR"/>
                </w:rPr>
                <w:delText> </w:delText>
              </w:r>
              <w:r w:rsidRPr="00DE0F0E" w:rsidDel="00F31194">
                <w:rPr>
                  <w:noProof/>
                  <w:lang w:val="en-CA"/>
                </w:rPr>
                <w:delText>)</w:delText>
              </w:r>
            </w:del>
          </w:p>
        </w:tc>
        <w:tc>
          <w:tcPr>
            <w:tcW w:w="1157" w:type="dxa"/>
          </w:tcPr>
          <w:p w14:paraId="7888F647" w14:textId="23F20226" w:rsidR="006A2681" w:rsidRPr="00F31194" w:rsidRDefault="00F31194" w:rsidP="006A2681">
            <w:pPr>
              <w:pStyle w:val="tableheading"/>
              <w:keepNext w:val="0"/>
              <w:keepLines w:val="0"/>
              <w:spacing w:before="20" w:after="40"/>
              <w:jc w:val="center"/>
              <w:rPr>
                <w:b w:val="0"/>
                <w:noProof/>
                <w:lang w:val="en-CA"/>
                <w:rPrChange w:id="1544" w:author="JVET-M0132" w:date="2019-02-26T09:38:00Z">
                  <w:rPr>
                    <w:b w:val="0"/>
                    <w:noProof/>
                    <w:highlight w:val="yellow"/>
                    <w:lang w:val="en-CA"/>
                  </w:rPr>
                </w:rPrChange>
              </w:rPr>
            </w:pPr>
            <w:ins w:id="1545" w:author="JVET-M0132" w:date="2019-02-26T09:38:00Z">
              <w:r w:rsidRPr="00F31194">
                <w:rPr>
                  <w:b w:val="0"/>
                  <w:noProof/>
                  <w:lang w:val="en-CA"/>
                  <w:rPrChange w:id="1546" w:author="JVET-M0132" w:date="2019-02-26T09:38:00Z">
                    <w:rPr>
                      <w:b w:val="0"/>
                      <w:noProof/>
                      <w:highlight w:val="yellow"/>
                      <w:lang w:val="en-CA"/>
                    </w:rPr>
                  </w:rPrChange>
                </w:rPr>
                <w:t>u</w:t>
              </w:r>
              <w:r>
                <w:rPr>
                  <w:b w:val="0"/>
                  <w:noProof/>
                  <w:lang w:val="en-CA"/>
                </w:rPr>
                <w:t>(5)</w:t>
              </w:r>
            </w:ins>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C3625E" w:rsidRPr="00DE0F0E" w:rsidDel="008770AA" w14:paraId="0F68A31D" w14:textId="72A31F87" w:rsidTr="00114E83">
        <w:trPr>
          <w:cantSplit/>
          <w:jc w:val="center"/>
          <w:del w:id="1547" w:author="JVET-M0128" w:date="2019-02-26T07:54:00Z"/>
        </w:trPr>
        <w:tc>
          <w:tcPr>
            <w:tcW w:w="7920" w:type="dxa"/>
          </w:tcPr>
          <w:p w14:paraId="1B5CFAF9" w14:textId="3B0281BA" w:rsidR="00C3625E" w:rsidRPr="00DE0F0E" w:rsidDel="008770AA" w:rsidRDefault="00C3625E" w:rsidP="00DB7471">
            <w:pPr>
              <w:pStyle w:val="tablesyntax"/>
              <w:keepNext w:val="0"/>
              <w:keepLines w:val="0"/>
              <w:spacing w:before="20" w:after="40"/>
              <w:rPr>
                <w:del w:id="1548" w:author="JVET-M0128" w:date="2019-02-26T07:54:00Z"/>
                <w:noProof/>
                <w:lang w:val="en-CA"/>
              </w:rPr>
            </w:pPr>
            <w:del w:id="1549" w:author="JVET-M0128" w:date="2019-02-26T07:54:00Z">
              <w:r w:rsidRPr="00DE0F0E" w:rsidDel="008770AA">
                <w:rPr>
                  <w:noProof/>
                  <w:lang w:val="en-CA"/>
                </w:rPr>
                <w:tab/>
                <w:delText xml:space="preserve">if( </w:delText>
              </w:r>
              <w:r w:rsidR="000A78D2" w:rsidRPr="00DE0F0E" w:rsidDel="008770AA">
                <w:rPr>
                  <w:noProof/>
                  <w:lang w:val="en-CA"/>
                </w:rPr>
                <w:delText>tile_group_</w:delText>
              </w:r>
              <w:r w:rsidRPr="00DE0F0E" w:rsidDel="008770AA">
                <w:rPr>
                  <w:noProof/>
                  <w:lang w:val="en-CA"/>
                </w:rPr>
                <w:delText>type</w:delText>
              </w:r>
              <w:r w:rsidR="00DB7471" w:rsidRPr="00DE0F0E" w:rsidDel="008770AA">
                <w:rPr>
                  <w:noProof/>
                  <w:lang w:val="en-CA"/>
                </w:rPr>
                <w:delText xml:space="preserve">  </w:delText>
              </w:r>
              <w:r w:rsidRPr="00DE0F0E" w:rsidDel="008770AA">
                <w:rPr>
                  <w:noProof/>
                  <w:lang w:val="en-CA"/>
                </w:rPr>
                <w:delText>= = P</w:delText>
              </w:r>
              <w:r w:rsidR="00DB7471" w:rsidRPr="00DE0F0E" w:rsidDel="008770AA">
                <w:rPr>
                  <w:noProof/>
                  <w:lang w:val="en-CA"/>
                </w:rPr>
                <w:delText xml:space="preserve">  </w:delText>
              </w:r>
              <w:r w:rsidRPr="00DE0F0E" w:rsidDel="008770AA">
                <w:rPr>
                  <w:noProof/>
                  <w:lang w:val="en-CA"/>
                </w:rPr>
                <w:delText>| |</w:delText>
              </w:r>
              <w:r w:rsidR="00DB7471" w:rsidRPr="00DE0F0E" w:rsidDel="008770AA">
                <w:rPr>
                  <w:noProof/>
                  <w:lang w:val="en-CA"/>
                </w:rPr>
                <w:delText xml:space="preserve">  </w:delText>
              </w:r>
              <w:r w:rsidR="000A78D2" w:rsidRPr="00DE0F0E" w:rsidDel="008770AA">
                <w:rPr>
                  <w:noProof/>
                  <w:lang w:val="en-CA"/>
                </w:rPr>
                <w:delText>tile_group_</w:delText>
              </w:r>
              <w:r w:rsidRPr="00DE0F0E" w:rsidDel="008770AA">
                <w:rPr>
                  <w:noProof/>
                  <w:lang w:val="en-CA"/>
                </w:rPr>
                <w:delText>type</w:delText>
              </w:r>
              <w:r w:rsidR="00DB7471" w:rsidRPr="00DE0F0E" w:rsidDel="008770AA">
                <w:rPr>
                  <w:noProof/>
                  <w:lang w:val="en-CA"/>
                </w:rPr>
                <w:delText xml:space="preserve">  </w:delText>
              </w:r>
              <w:r w:rsidRPr="00DE0F0E" w:rsidDel="008770AA">
                <w:rPr>
                  <w:noProof/>
                  <w:lang w:val="en-CA"/>
                </w:rPr>
                <w:delText>= =</w:delText>
              </w:r>
              <w:r w:rsidR="00DB7471" w:rsidRPr="00DE0F0E" w:rsidDel="008770AA">
                <w:rPr>
                  <w:noProof/>
                  <w:lang w:val="en-CA"/>
                </w:rPr>
                <w:delText xml:space="preserve">  </w:delText>
              </w:r>
              <w:r w:rsidRPr="00DE0F0E" w:rsidDel="008770AA">
                <w:rPr>
                  <w:noProof/>
                  <w:lang w:val="en-CA"/>
                </w:rPr>
                <w:delText>B</w:delText>
              </w:r>
              <w:r w:rsidR="00DB7471" w:rsidRPr="00DE0F0E" w:rsidDel="008770AA">
                <w:rPr>
                  <w:noProof/>
                  <w:lang w:val="en-CA"/>
                </w:rPr>
                <w:delText xml:space="preserve"> </w:delText>
              </w:r>
              <w:r w:rsidRPr="00DE0F0E" w:rsidDel="008770AA">
                <w:rPr>
                  <w:noProof/>
                  <w:lang w:val="en-CA"/>
                </w:rPr>
                <w:delText>)</w:delText>
              </w:r>
              <w:r w:rsidR="00DB7471" w:rsidRPr="00DE0F0E" w:rsidDel="008770AA">
                <w:rPr>
                  <w:noProof/>
                  <w:lang w:val="en-CA"/>
                </w:rPr>
                <w:delText xml:space="preserve"> </w:delText>
              </w:r>
              <w:r w:rsidRPr="00DE0F0E" w:rsidDel="008770AA">
                <w:rPr>
                  <w:noProof/>
                  <w:lang w:val="en-CA"/>
                </w:rPr>
                <w:delText>{</w:delText>
              </w:r>
            </w:del>
          </w:p>
        </w:tc>
        <w:tc>
          <w:tcPr>
            <w:tcW w:w="1157" w:type="dxa"/>
          </w:tcPr>
          <w:p w14:paraId="5914D628" w14:textId="6A379D86" w:rsidR="00C3625E" w:rsidRPr="00DE0F0E" w:rsidDel="008770AA" w:rsidRDefault="00C3625E" w:rsidP="00C3625E">
            <w:pPr>
              <w:pStyle w:val="tableheading"/>
              <w:keepNext w:val="0"/>
              <w:keepLines w:val="0"/>
              <w:spacing w:before="20" w:after="40"/>
              <w:jc w:val="center"/>
              <w:rPr>
                <w:del w:id="1550" w:author="JVET-M0128" w:date="2019-02-26T07:54:00Z"/>
                <w:b w:val="0"/>
                <w:noProof/>
                <w:lang w:val="en-CA"/>
              </w:rPr>
            </w:pPr>
          </w:p>
        </w:tc>
      </w:tr>
      <w:tr w:rsidR="00C3625E" w:rsidRPr="00DE0F0E" w:rsidDel="008770AA" w14:paraId="2CE4CED1" w14:textId="09CDD0D0" w:rsidTr="00114E83">
        <w:trPr>
          <w:cantSplit/>
          <w:jc w:val="center"/>
          <w:del w:id="1551" w:author="JVET-M0128" w:date="2019-02-26T07:54:00Z"/>
        </w:trPr>
        <w:tc>
          <w:tcPr>
            <w:tcW w:w="7920" w:type="dxa"/>
          </w:tcPr>
          <w:p w14:paraId="18F3FB26" w14:textId="048A458E" w:rsidR="00C3625E" w:rsidRPr="00DE0F0E" w:rsidDel="008770AA" w:rsidRDefault="00C3625E" w:rsidP="00C3625E">
            <w:pPr>
              <w:pStyle w:val="tablesyntax"/>
              <w:keepNext w:val="0"/>
              <w:keepLines w:val="0"/>
              <w:spacing w:before="20" w:after="40"/>
              <w:rPr>
                <w:del w:id="1552" w:author="JVET-M0128" w:date="2019-02-26T07:54:00Z"/>
                <w:noProof/>
                <w:lang w:val="en-CA"/>
              </w:rPr>
            </w:pPr>
            <w:del w:id="1553" w:author="JVET-M0128" w:date="2019-02-26T07:54:00Z">
              <w:r w:rsidRPr="00DE0F0E" w:rsidDel="008770AA">
                <w:rPr>
                  <w:noProof/>
                  <w:lang w:val="en-CA"/>
                </w:rPr>
                <w:tab/>
              </w:r>
              <w:r w:rsidRPr="00DE0F0E" w:rsidDel="008770AA">
                <w:rPr>
                  <w:noProof/>
                  <w:lang w:val="en-CA"/>
                </w:rPr>
                <w:tab/>
              </w:r>
              <w:r w:rsidRPr="00DE0F0E" w:rsidDel="008770AA">
                <w:rPr>
                  <w:b/>
                  <w:noProof/>
                  <w:lang w:val="en-CA"/>
                </w:rPr>
                <w:delText>num_ref_idx_l0_active_minus1</w:delText>
              </w:r>
            </w:del>
          </w:p>
        </w:tc>
        <w:tc>
          <w:tcPr>
            <w:tcW w:w="1157" w:type="dxa"/>
          </w:tcPr>
          <w:p w14:paraId="62F6B0AD" w14:textId="20FFA0F0" w:rsidR="00C3625E" w:rsidRPr="00DE0F0E" w:rsidDel="008770AA" w:rsidRDefault="00C3625E" w:rsidP="00C3625E">
            <w:pPr>
              <w:pStyle w:val="tableheading"/>
              <w:keepNext w:val="0"/>
              <w:keepLines w:val="0"/>
              <w:spacing w:before="20" w:after="40"/>
              <w:jc w:val="center"/>
              <w:rPr>
                <w:del w:id="1554" w:author="JVET-M0128" w:date="2019-02-26T07:54:00Z"/>
                <w:b w:val="0"/>
                <w:noProof/>
                <w:lang w:val="en-CA"/>
              </w:rPr>
            </w:pPr>
            <w:del w:id="1555" w:author="JVET-M0128" w:date="2019-02-26T07:54:00Z">
              <w:r w:rsidRPr="00DE0F0E" w:rsidDel="008770AA">
                <w:rPr>
                  <w:b w:val="0"/>
                  <w:noProof/>
                  <w:lang w:val="en-CA"/>
                </w:rPr>
                <w:delText>ue(v)</w:delText>
              </w:r>
            </w:del>
          </w:p>
        </w:tc>
      </w:tr>
      <w:tr w:rsidR="00C3625E" w:rsidRPr="00DE0F0E" w:rsidDel="008770AA" w14:paraId="67E41D3D" w14:textId="11C87716" w:rsidTr="00114E83">
        <w:trPr>
          <w:cantSplit/>
          <w:jc w:val="center"/>
          <w:del w:id="1556" w:author="JVET-M0128" w:date="2019-02-26T07:54:00Z"/>
        </w:trPr>
        <w:tc>
          <w:tcPr>
            <w:tcW w:w="7920" w:type="dxa"/>
          </w:tcPr>
          <w:p w14:paraId="317D7018" w14:textId="22CD4B12" w:rsidR="00C3625E" w:rsidRPr="00DE0F0E" w:rsidDel="008770AA" w:rsidRDefault="00C3625E" w:rsidP="00C3625E">
            <w:pPr>
              <w:pStyle w:val="tablesyntax"/>
              <w:keepNext w:val="0"/>
              <w:keepLines w:val="0"/>
              <w:spacing w:before="20" w:after="40"/>
              <w:rPr>
                <w:del w:id="1557" w:author="JVET-M0128" w:date="2019-02-26T07:54:00Z"/>
                <w:noProof/>
                <w:lang w:val="en-CA"/>
              </w:rPr>
            </w:pPr>
            <w:del w:id="1558" w:author="JVET-M0128" w:date="2019-02-26T07:54:00Z">
              <w:r w:rsidRPr="00DE0F0E" w:rsidDel="008770AA">
                <w:rPr>
                  <w:noProof/>
                  <w:lang w:val="en-CA"/>
                </w:rPr>
                <w:tab/>
              </w:r>
              <w:r w:rsidRPr="00DE0F0E" w:rsidDel="008770AA">
                <w:rPr>
                  <w:noProof/>
                  <w:lang w:val="en-CA"/>
                </w:rPr>
                <w:tab/>
                <w:delText xml:space="preserve">if( </w:delText>
              </w:r>
              <w:r w:rsidR="000A78D2" w:rsidRPr="00DE0F0E" w:rsidDel="008770AA">
                <w:rPr>
                  <w:noProof/>
                  <w:lang w:val="en-CA"/>
                </w:rPr>
                <w:delText>tile_group_</w:delText>
              </w:r>
              <w:r w:rsidRPr="00DE0F0E" w:rsidDel="008770AA">
                <w:rPr>
                  <w:noProof/>
                  <w:lang w:val="en-CA"/>
                </w:rPr>
                <w:delText xml:space="preserve">type </w:delText>
              </w:r>
              <w:r w:rsidR="00DB7471" w:rsidRPr="00DE0F0E" w:rsidDel="008770AA">
                <w:rPr>
                  <w:noProof/>
                  <w:lang w:val="en-CA"/>
                </w:rPr>
                <w:delText xml:space="preserve"> </w:delText>
              </w:r>
              <w:r w:rsidRPr="00DE0F0E" w:rsidDel="008770AA">
                <w:rPr>
                  <w:noProof/>
                  <w:lang w:val="en-CA"/>
                </w:rPr>
                <w:delText>=</w:delText>
              </w:r>
              <w:r w:rsidR="008D0121" w:rsidRPr="00DE0F0E" w:rsidDel="008770AA">
                <w:rPr>
                  <w:noProof/>
                  <w:lang w:val="en-CA"/>
                </w:rPr>
                <w:delText> </w:delText>
              </w:r>
              <w:r w:rsidRPr="00DE0F0E" w:rsidDel="008770AA">
                <w:rPr>
                  <w:noProof/>
                  <w:lang w:val="en-CA"/>
                </w:rPr>
                <w:delText>=</w:delText>
              </w:r>
              <w:r w:rsidR="00DB7471" w:rsidRPr="00DE0F0E" w:rsidDel="008770AA">
                <w:rPr>
                  <w:noProof/>
                  <w:lang w:val="en-CA"/>
                </w:rPr>
                <w:delText xml:space="preserve"> </w:delText>
              </w:r>
              <w:r w:rsidRPr="00DE0F0E" w:rsidDel="008770AA">
                <w:rPr>
                  <w:noProof/>
                  <w:lang w:val="en-CA"/>
                </w:rPr>
                <w:delText xml:space="preserve"> B )</w:delText>
              </w:r>
            </w:del>
          </w:p>
        </w:tc>
        <w:tc>
          <w:tcPr>
            <w:tcW w:w="1157" w:type="dxa"/>
          </w:tcPr>
          <w:p w14:paraId="34422076" w14:textId="38C5A7F0" w:rsidR="00C3625E" w:rsidRPr="00DE0F0E" w:rsidDel="008770AA" w:rsidRDefault="00C3625E" w:rsidP="00C3625E">
            <w:pPr>
              <w:pStyle w:val="tableheading"/>
              <w:keepNext w:val="0"/>
              <w:keepLines w:val="0"/>
              <w:spacing w:before="20" w:after="40"/>
              <w:jc w:val="center"/>
              <w:rPr>
                <w:del w:id="1559" w:author="JVET-M0128" w:date="2019-02-26T07:54:00Z"/>
                <w:b w:val="0"/>
                <w:noProof/>
                <w:lang w:val="en-CA"/>
              </w:rPr>
            </w:pPr>
          </w:p>
        </w:tc>
      </w:tr>
      <w:tr w:rsidR="00C3625E" w:rsidRPr="00DE0F0E" w:rsidDel="008770AA" w14:paraId="091FA504" w14:textId="15764ABD" w:rsidTr="00114E83">
        <w:trPr>
          <w:cantSplit/>
          <w:jc w:val="center"/>
          <w:del w:id="1560" w:author="JVET-M0128" w:date="2019-02-26T07:54:00Z"/>
        </w:trPr>
        <w:tc>
          <w:tcPr>
            <w:tcW w:w="7920" w:type="dxa"/>
          </w:tcPr>
          <w:p w14:paraId="5567DD72" w14:textId="0415725C" w:rsidR="00C3625E" w:rsidRPr="00DE0F0E" w:rsidDel="008770AA" w:rsidRDefault="00C3625E" w:rsidP="00C3625E">
            <w:pPr>
              <w:pStyle w:val="tablesyntax"/>
              <w:keepNext w:val="0"/>
              <w:keepLines w:val="0"/>
              <w:spacing w:before="20" w:after="40"/>
              <w:rPr>
                <w:del w:id="1561" w:author="JVET-M0128" w:date="2019-02-26T07:54:00Z"/>
                <w:noProof/>
                <w:lang w:val="en-CA"/>
              </w:rPr>
            </w:pPr>
            <w:del w:id="1562" w:author="JVET-M0128" w:date="2019-02-26T07:54:00Z">
              <w:r w:rsidRPr="00DE0F0E" w:rsidDel="008770AA">
                <w:rPr>
                  <w:noProof/>
                  <w:lang w:val="en-CA"/>
                </w:rPr>
                <w:tab/>
              </w:r>
              <w:r w:rsidRPr="00DE0F0E" w:rsidDel="008770AA">
                <w:rPr>
                  <w:noProof/>
                  <w:lang w:val="en-CA"/>
                </w:rPr>
                <w:tab/>
              </w:r>
              <w:r w:rsidRPr="00DE0F0E" w:rsidDel="008770AA">
                <w:rPr>
                  <w:noProof/>
                  <w:lang w:val="en-CA"/>
                </w:rPr>
                <w:tab/>
              </w:r>
              <w:r w:rsidRPr="00DE0F0E" w:rsidDel="008770AA">
                <w:rPr>
                  <w:b/>
                  <w:noProof/>
                  <w:lang w:val="en-CA"/>
                </w:rPr>
                <w:delText>num_ref_idx_l1_active_minus1</w:delText>
              </w:r>
            </w:del>
          </w:p>
        </w:tc>
        <w:tc>
          <w:tcPr>
            <w:tcW w:w="1157" w:type="dxa"/>
          </w:tcPr>
          <w:p w14:paraId="0CA74C1D" w14:textId="7870ABA8" w:rsidR="00C3625E" w:rsidRPr="00DE0F0E" w:rsidDel="008770AA" w:rsidRDefault="00C3625E" w:rsidP="00C3625E">
            <w:pPr>
              <w:pStyle w:val="tableheading"/>
              <w:keepNext w:val="0"/>
              <w:keepLines w:val="0"/>
              <w:spacing w:before="20" w:after="40"/>
              <w:jc w:val="center"/>
              <w:rPr>
                <w:del w:id="1563" w:author="JVET-M0128" w:date="2019-02-26T07:54:00Z"/>
                <w:b w:val="0"/>
                <w:noProof/>
                <w:lang w:val="en-CA"/>
              </w:rPr>
            </w:pPr>
            <w:del w:id="1564" w:author="JVET-M0128" w:date="2019-02-26T07:54:00Z">
              <w:r w:rsidRPr="00DE0F0E" w:rsidDel="008770AA">
                <w:rPr>
                  <w:b w:val="0"/>
                  <w:noProof/>
                  <w:lang w:val="en-CA"/>
                </w:rPr>
                <w:delText>ue(v)</w:delText>
              </w:r>
            </w:del>
          </w:p>
        </w:tc>
      </w:tr>
      <w:tr w:rsidR="00C3625E" w:rsidRPr="00DE0F0E" w:rsidDel="008770AA" w14:paraId="03EFEB0C" w14:textId="02D5EC53" w:rsidTr="00114E83">
        <w:trPr>
          <w:cantSplit/>
          <w:jc w:val="center"/>
          <w:del w:id="1565" w:author="JVET-M0128" w:date="2019-02-26T07:54:00Z"/>
        </w:trPr>
        <w:tc>
          <w:tcPr>
            <w:tcW w:w="7920" w:type="dxa"/>
          </w:tcPr>
          <w:p w14:paraId="23EF137C" w14:textId="75454E0A" w:rsidR="00C3625E" w:rsidRPr="00DE0F0E" w:rsidDel="008770AA" w:rsidRDefault="00C3625E" w:rsidP="00C3625E">
            <w:pPr>
              <w:pStyle w:val="tablesyntax"/>
              <w:keepNext w:val="0"/>
              <w:keepLines w:val="0"/>
              <w:spacing w:before="20" w:after="40"/>
              <w:rPr>
                <w:del w:id="1566" w:author="JVET-M0128" w:date="2019-02-26T07:54:00Z"/>
                <w:noProof/>
                <w:lang w:val="en-CA"/>
              </w:rPr>
            </w:pPr>
            <w:del w:id="1567" w:author="JVET-M0128" w:date="2019-02-26T07:54:00Z">
              <w:r w:rsidRPr="00DE0F0E" w:rsidDel="008770AA">
                <w:rPr>
                  <w:noProof/>
                  <w:lang w:val="en-CA"/>
                </w:rPr>
                <w:tab/>
                <w:delText>}</w:delText>
              </w:r>
            </w:del>
          </w:p>
        </w:tc>
        <w:tc>
          <w:tcPr>
            <w:tcW w:w="1157" w:type="dxa"/>
          </w:tcPr>
          <w:p w14:paraId="25CB5105" w14:textId="7ECFBEC1" w:rsidR="00C3625E" w:rsidRPr="00DE0F0E" w:rsidDel="008770AA" w:rsidRDefault="00C3625E" w:rsidP="00C3625E">
            <w:pPr>
              <w:pStyle w:val="tableheading"/>
              <w:keepNext w:val="0"/>
              <w:keepLines w:val="0"/>
              <w:spacing w:before="20" w:after="40"/>
              <w:jc w:val="center"/>
              <w:rPr>
                <w:del w:id="1568" w:author="JVET-M0128" w:date="2019-02-26T07:54:00Z"/>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7A24AE80"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ins w:id="1569" w:author="JVET-M0853" w:date="2019-02-26T09:48:00Z">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ins>
            <w:del w:id="1570" w:author="JVET-M0853" w:date="2019-02-26T09:48:00Z">
              <w:r w:rsidRPr="00DE0F0E" w:rsidDel="00F9500E">
                <w:rPr>
                  <w:noProof/>
                  <w:lang w:val="en-CA" w:eastAsia="ko-KR"/>
                </w:rPr>
                <w:delText xml:space="preserve"> num_tiles_in_tile_group_minus1 &gt; 0</w:delText>
              </w:r>
            </w:del>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3E6D2B6"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ins w:id="1571" w:author="JVET-M0853" w:date="2019-02-26T09:49:00Z">
              <w:r w:rsidR="00F9500E" w:rsidRPr="00BC2B59">
                <w:rPr>
                  <w:noProof/>
                  <w:lang w:val="en-CA" w:eastAsia="ko-KR"/>
                </w:rPr>
                <w:t>NumTilesInCurrTileGroup</w:t>
              </w:r>
              <w:r w:rsidR="00F9500E">
                <w:rPr>
                  <w:noProof/>
                  <w:lang w:val="en-CA" w:eastAsia="ko-KR"/>
                </w:rPr>
                <w:t> − 1</w:t>
              </w:r>
            </w:ins>
            <w:del w:id="1572" w:author="JVET-M0853" w:date="2019-02-26T09:49:00Z">
              <w:r w:rsidRPr="00DE0F0E" w:rsidDel="00F9500E">
                <w:rPr>
                  <w:noProof/>
                  <w:lang w:val="en-CA" w:eastAsia="ko-KR"/>
                </w:rPr>
                <w:delText>num_tiles_in_tile_group_minus1</w:delText>
              </w:r>
            </w:del>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lastRenderedPageBreak/>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1573" w:name="_Toc287363765"/>
      <w:bookmarkStart w:id="1574" w:name="_Toc311216756"/>
    </w:p>
    <w:p w14:paraId="09A2774E" w14:textId="77777777" w:rsidR="003310EC" w:rsidRPr="00DE0F0E" w:rsidRDefault="003310EC" w:rsidP="003310EC">
      <w:pPr>
        <w:pStyle w:val="Heading4"/>
        <w:rPr>
          <w:noProof/>
          <w:lang w:val="en-CA"/>
        </w:rPr>
      </w:pPr>
      <w:bookmarkStart w:id="1575" w:name="_Toc328577293"/>
      <w:bookmarkStart w:id="1576" w:name="_Toc328598096"/>
      <w:bookmarkStart w:id="1577" w:name="_Toc328662741"/>
      <w:bookmarkStart w:id="1578" w:name="_Toc328752581"/>
      <w:bookmarkStart w:id="1579" w:name="_Toc328577294"/>
      <w:bookmarkStart w:id="1580" w:name="_Toc328598097"/>
      <w:bookmarkStart w:id="1581" w:name="_Toc328662742"/>
      <w:bookmarkStart w:id="1582" w:name="_Toc328752582"/>
      <w:bookmarkStart w:id="1583" w:name="_Toc328577397"/>
      <w:bookmarkStart w:id="1584" w:name="_Toc328598200"/>
      <w:bookmarkStart w:id="1585" w:name="_Toc328662845"/>
      <w:bookmarkStart w:id="1586" w:name="_Toc328752685"/>
      <w:bookmarkStart w:id="1587" w:name="_Toc328577398"/>
      <w:bookmarkStart w:id="1588" w:name="_Toc328598201"/>
      <w:bookmarkStart w:id="1589" w:name="_Toc328662846"/>
      <w:bookmarkStart w:id="1590" w:name="_Toc328752686"/>
      <w:bookmarkStart w:id="1591" w:name="_Toc328577399"/>
      <w:bookmarkStart w:id="1592" w:name="_Toc328598202"/>
      <w:bookmarkStart w:id="1593" w:name="_Toc328662847"/>
      <w:bookmarkStart w:id="1594" w:name="_Toc328752687"/>
      <w:bookmarkStart w:id="1595" w:name="_Toc328577484"/>
      <w:bookmarkStart w:id="1596" w:name="_Toc328598287"/>
      <w:bookmarkStart w:id="1597" w:name="_Toc328662932"/>
      <w:bookmarkStart w:id="1598" w:name="_Toc328752772"/>
      <w:bookmarkStart w:id="1599" w:name="_Toc328577485"/>
      <w:bookmarkStart w:id="1600" w:name="_Toc328598288"/>
      <w:bookmarkStart w:id="1601" w:name="_Toc328662933"/>
      <w:bookmarkStart w:id="1602" w:name="_Toc328752773"/>
      <w:bookmarkStart w:id="1603" w:name="_Toc328577486"/>
      <w:bookmarkStart w:id="1604" w:name="_Toc328598289"/>
      <w:bookmarkStart w:id="1605" w:name="_Toc328662934"/>
      <w:bookmarkStart w:id="1606" w:name="_Toc328752774"/>
      <w:bookmarkStart w:id="1607" w:name="_Toc328577577"/>
      <w:bookmarkStart w:id="1608" w:name="_Toc328598380"/>
      <w:bookmarkStart w:id="1609" w:name="_Toc328663025"/>
      <w:bookmarkStart w:id="1610" w:name="_Toc328752865"/>
      <w:bookmarkStart w:id="1611" w:name="_Toc328577578"/>
      <w:bookmarkStart w:id="1612" w:name="_Toc328598381"/>
      <w:bookmarkStart w:id="1613" w:name="_Toc328663026"/>
      <w:bookmarkStart w:id="1614" w:name="_Toc328752866"/>
      <w:bookmarkStart w:id="1615" w:name="_Toc328577579"/>
      <w:bookmarkStart w:id="1616" w:name="_Toc328598382"/>
      <w:bookmarkStart w:id="1617" w:name="_Toc328663027"/>
      <w:bookmarkStart w:id="1618" w:name="_Toc328752867"/>
      <w:bookmarkStart w:id="1619" w:name="_Toc328577607"/>
      <w:bookmarkStart w:id="1620" w:name="_Toc328598410"/>
      <w:bookmarkStart w:id="1621" w:name="_Toc328663055"/>
      <w:bookmarkStart w:id="1622" w:name="_Toc328752895"/>
      <w:bookmarkStart w:id="1623" w:name="_Toc311216758"/>
      <w:bookmarkStart w:id="1624" w:name="_Toc317198728"/>
      <w:bookmarkStart w:id="1625" w:name="_Ref398986329"/>
      <w:bookmarkStart w:id="1626" w:name="_Ref398986351"/>
      <w:bookmarkStart w:id="1627" w:name="_Toc415475836"/>
      <w:bookmarkStart w:id="1628" w:name="_Toc423599111"/>
      <w:bookmarkStart w:id="1629" w:name="_Toc423601615"/>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r w:rsidRPr="00DE0F0E">
        <w:rPr>
          <w:noProof/>
          <w:lang w:val="en-CA"/>
        </w:rPr>
        <w:t>Weighted prediction parameters syntax</w:t>
      </w:r>
      <w:bookmarkEnd w:id="1623"/>
      <w:bookmarkEnd w:id="1624"/>
      <w:bookmarkEnd w:id="1625"/>
      <w:bookmarkEnd w:id="1626"/>
      <w:bookmarkEnd w:id="1627"/>
      <w:bookmarkEnd w:id="1628"/>
      <w:bookmarkEnd w:id="162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258E0B94"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del w:id="1630" w:author="JVET-M0128" w:date="2019-02-26T09:12:00Z">
              <w:r w:rsidRPr="00DE0F0E" w:rsidDel="00941CEA">
                <w:rPr>
                  <w:noProof/>
                  <w:lang w:val="en-CA"/>
                </w:rPr>
                <w:delText xml:space="preserve"> </w:delText>
              </w:r>
            </w:del>
            <w:del w:id="1631" w:author="JVET-M0128" w:date="2019-02-26T09:11:00Z">
              <w:r w:rsidRPr="00DE0F0E" w:rsidDel="00941CEA">
                <w:rPr>
                  <w:noProof/>
                  <w:lang w:val="en-CA"/>
                </w:rPr>
                <w:delText xml:space="preserve"> </w:delText>
              </w:r>
            </w:del>
            <w:del w:id="1632" w:author="JVET-M0128" w:date="2019-02-26T09:12:00Z">
              <w:r w:rsidRPr="00DE0F0E" w:rsidDel="00941CEA">
                <w:rPr>
                  <w:noProof/>
                  <w:lang w:val="en-CA"/>
                </w:rPr>
                <w:delText>&lt;</w:delText>
              </w:r>
            </w:del>
            <w:del w:id="1633" w:author="JVET-M0128" w:date="2019-02-26T09:11:00Z">
              <w:r w:rsidRPr="00DE0F0E" w:rsidDel="00941CEA">
                <w:rPr>
                  <w:noProof/>
                  <w:lang w:val="en-CA"/>
                </w:rPr>
                <w:delText xml:space="preserve">= </w:delText>
              </w:r>
            </w:del>
            <w:del w:id="1634" w:author="JVET-M0128" w:date="2019-02-26T09:12:00Z">
              <w:r w:rsidRPr="00DE0F0E" w:rsidDel="00941CEA">
                <w:rPr>
                  <w:noProof/>
                  <w:lang w:val="en-CA" w:eastAsia="ja-JP"/>
                </w:rPr>
                <w:delText xml:space="preserve"> </w:delText>
              </w:r>
              <w:r w:rsidRPr="00DE0F0E" w:rsidDel="00941CEA">
                <w:rPr>
                  <w:noProof/>
                  <w:lang w:val="en-CA"/>
                </w:rPr>
                <w:delText>num_ref_idx_l0_active_minus1</w:delText>
              </w:r>
            </w:del>
            <w:ins w:id="1635" w:author="JVET-M0128" w:date="2019-02-26T09:12:00Z">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ins>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7829593A"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ins w:id="1636" w:author="JVET-M0128" w:date="2019-02-26T09:12:00Z">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ins>
            <w:del w:id="1637" w:author="JVET-M0128" w:date="2019-02-26T09:12:00Z">
              <w:r w:rsidRPr="00DE0F0E" w:rsidDel="003427D0">
                <w:rPr>
                  <w:noProof/>
                  <w:lang w:val="en-CA"/>
                </w:rPr>
                <w:delText xml:space="preserve">  &lt;= </w:delText>
              </w:r>
              <w:r w:rsidRPr="00DE0F0E" w:rsidDel="003427D0">
                <w:rPr>
                  <w:noProof/>
                  <w:lang w:val="en-CA" w:eastAsia="ja-JP"/>
                </w:rPr>
                <w:delText xml:space="preserve"> </w:delText>
              </w:r>
              <w:r w:rsidRPr="00DE0F0E" w:rsidDel="003427D0">
                <w:rPr>
                  <w:noProof/>
                  <w:lang w:val="en-CA"/>
                </w:rPr>
                <w:delText>num_ref_idx_l0_active_minus1</w:delText>
              </w:r>
            </w:del>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3BB9979B"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ins w:id="1638" w:author="JVET-M0128" w:date="2019-02-26T09:12:00Z">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ins>
            <w:del w:id="1639" w:author="JVET-M0128" w:date="2019-02-26T09:12:00Z">
              <w:r w:rsidRPr="00DE0F0E" w:rsidDel="003427D0">
                <w:rPr>
                  <w:noProof/>
                  <w:lang w:val="en-CA"/>
                </w:rPr>
                <w:delText xml:space="preserve">  &lt;= </w:delText>
              </w:r>
              <w:r w:rsidRPr="00DE0F0E" w:rsidDel="003427D0">
                <w:rPr>
                  <w:noProof/>
                  <w:lang w:val="en-CA" w:eastAsia="ja-JP"/>
                </w:rPr>
                <w:delText xml:space="preserve"> </w:delText>
              </w:r>
              <w:r w:rsidRPr="00DE0F0E" w:rsidDel="003427D0">
                <w:rPr>
                  <w:noProof/>
                  <w:lang w:val="en-CA"/>
                </w:rPr>
                <w:delText>num_ref_idx_l0_active_minus1</w:delText>
              </w:r>
            </w:del>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13147E33"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ins w:id="1640" w:author="JVET-M0128" w:date="2019-02-26T09:16:00Z">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ins>
            <w:del w:id="1641" w:author="JVET-M0128" w:date="2019-02-26T09:16:00Z">
              <w:r w:rsidRPr="00DE0F0E" w:rsidDel="003427D0">
                <w:rPr>
                  <w:noProof/>
                  <w:lang w:val="en-CA"/>
                </w:rPr>
                <w:delText xml:space="preserve"> &lt;= </w:delText>
              </w:r>
              <w:r w:rsidRPr="00DE0F0E" w:rsidDel="003427D0">
                <w:rPr>
                  <w:noProof/>
                  <w:lang w:val="en-CA" w:eastAsia="ja-JP"/>
                </w:rPr>
                <w:delText xml:space="preserve"> </w:delText>
              </w:r>
              <w:r w:rsidRPr="00DE0F0E" w:rsidDel="003427D0">
                <w:rPr>
                  <w:noProof/>
                  <w:lang w:val="en-CA"/>
                </w:rPr>
                <w:delText>num_ref_idx_l1_active_minus1</w:delText>
              </w:r>
            </w:del>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639E963E"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ins w:id="1642" w:author="JVET-M0128" w:date="2019-02-26T09:16:00Z">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ins>
            <w:del w:id="1643" w:author="JVET-M0128" w:date="2019-02-26T09:16:00Z">
              <w:r w:rsidRPr="00DE0F0E" w:rsidDel="003427D0">
                <w:rPr>
                  <w:noProof/>
                  <w:lang w:val="en-CA"/>
                </w:rPr>
                <w:delText xml:space="preserve">  &lt;= </w:delText>
              </w:r>
              <w:r w:rsidRPr="00DE0F0E" w:rsidDel="003427D0">
                <w:rPr>
                  <w:noProof/>
                  <w:lang w:val="en-CA" w:eastAsia="ja-JP"/>
                </w:rPr>
                <w:delText xml:space="preserve"> </w:delText>
              </w:r>
              <w:r w:rsidRPr="00DE0F0E" w:rsidDel="003427D0">
                <w:rPr>
                  <w:noProof/>
                  <w:lang w:val="en-CA"/>
                </w:rPr>
                <w:delText>num_ref_idx_l1_active_minus1</w:delText>
              </w:r>
            </w:del>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5BA4ED52"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ins w:id="1644" w:author="JVET-M0128" w:date="2019-02-26T09:16:00Z">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ins>
            <w:del w:id="1645" w:author="JVET-M0128" w:date="2019-02-26T09:16:00Z">
              <w:r w:rsidRPr="00DE0F0E" w:rsidDel="003427D0">
                <w:rPr>
                  <w:noProof/>
                  <w:lang w:val="en-CA"/>
                </w:rPr>
                <w:delText xml:space="preserve"> &lt;= </w:delText>
              </w:r>
              <w:r w:rsidRPr="00DE0F0E" w:rsidDel="003427D0">
                <w:rPr>
                  <w:noProof/>
                  <w:lang w:val="en-CA" w:eastAsia="ja-JP"/>
                </w:rPr>
                <w:delText xml:space="preserve"> </w:delText>
              </w:r>
              <w:r w:rsidRPr="00DE0F0E" w:rsidDel="003427D0">
                <w:rPr>
                  <w:noProof/>
                  <w:lang w:val="en-CA"/>
                </w:rPr>
                <w:delText>num_ref_idx_l1_active_minus1</w:delText>
              </w:r>
            </w:del>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1646"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1646"/>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52092B5" w14:textId="77777777" w:rsidR="008F25A2" w:rsidRDefault="008F25A2" w:rsidP="008F25A2">
      <w:pPr>
        <w:rPr>
          <w:ins w:id="1647" w:author="JVET-M0128" w:date="2019-02-26T07:55:00Z"/>
          <w:lang w:val="en-CA"/>
        </w:rPr>
      </w:pPr>
    </w:p>
    <w:p w14:paraId="1DA8F02E" w14:textId="77777777" w:rsidR="008F25A2" w:rsidRPr="003F3F11" w:rsidRDefault="008F25A2" w:rsidP="008F25A2">
      <w:pPr>
        <w:pStyle w:val="Heading3"/>
        <w:rPr>
          <w:ins w:id="1648" w:author="JVET-M0128" w:date="2019-02-26T07:55:00Z"/>
          <w:noProof/>
        </w:rPr>
      </w:pPr>
      <w:bookmarkStart w:id="1649" w:name="_Toc2177049"/>
      <w:ins w:id="1650" w:author="JVET-M0128" w:date="2019-02-26T07:55:00Z">
        <w:r>
          <w:rPr>
            <w:noProof/>
          </w:rPr>
          <w:lastRenderedPageBreak/>
          <w:t xml:space="preserve">Reference picture list structure </w:t>
        </w:r>
        <w:r w:rsidRPr="003F3F11">
          <w:rPr>
            <w:noProof/>
          </w:rPr>
          <w:t>syntax</w:t>
        </w:r>
        <w:bookmarkEnd w:id="1649"/>
      </w:ins>
    </w:p>
    <w:p w14:paraId="7512D569" w14:textId="77777777" w:rsidR="008F25A2" w:rsidRPr="003F3F11" w:rsidRDefault="008F25A2" w:rsidP="008F25A2">
      <w:pPr>
        <w:keepNext/>
        <w:rPr>
          <w:ins w:id="1651" w:author="JVET-M0128" w:date="2019-02-26T07:55:00Z"/>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ins w:id="1652" w:author="JVET-M0128" w:date="2019-02-26T07:55:00Z"/>
        </w:trPr>
        <w:tc>
          <w:tcPr>
            <w:tcW w:w="7920" w:type="dxa"/>
          </w:tcPr>
          <w:p w14:paraId="6E920448" w14:textId="77777777" w:rsidR="008F25A2" w:rsidRPr="003F3F11" w:rsidRDefault="008F25A2" w:rsidP="008F25A2">
            <w:pPr>
              <w:pStyle w:val="tablesyntax"/>
              <w:keepLines w:val="0"/>
              <w:spacing w:before="20" w:after="40"/>
              <w:rPr>
                <w:ins w:id="1653" w:author="JVET-M0128" w:date="2019-02-26T07:55:00Z"/>
                <w:noProof/>
              </w:rPr>
            </w:pPr>
            <w:ins w:id="1654" w:author="JVET-M0128" w:date="2019-02-26T07:55:00Z">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ins>
          </w:p>
        </w:tc>
        <w:tc>
          <w:tcPr>
            <w:tcW w:w="1152" w:type="dxa"/>
          </w:tcPr>
          <w:p w14:paraId="72BB2C5F" w14:textId="77777777" w:rsidR="008F25A2" w:rsidRPr="003F3F11" w:rsidRDefault="008F25A2" w:rsidP="008F25A2">
            <w:pPr>
              <w:pStyle w:val="tableheading"/>
              <w:keepLines w:val="0"/>
              <w:spacing w:before="20" w:after="40"/>
              <w:rPr>
                <w:ins w:id="1655" w:author="JVET-M0128" w:date="2019-02-26T07:55:00Z"/>
                <w:noProof/>
              </w:rPr>
            </w:pPr>
            <w:ins w:id="1656" w:author="JVET-M0128" w:date="2019-02-26T07:55:00Z">
              <w:r w:rsidRPr="003F3F11">
                <w:rPr>
                  <w:noProof/>
                </w:rPr>
                <w:t>Descriptor</w:t>
              </w:r>
            </w:ins>
          </w:p>
        </w:tc>
      </w:tr>
      <w:tr w:rsidR="008F25A2" w:rsidRPr="003F3F11" w14:paraId="75920D57" w14:textId="77777777" w:rsidTr="008F25A2">
        <w:trPr>
          <w:cantSplit/>
          <w:jc w:val="center"/>
          <w:ins w:id="1657" w:author="JVET-M0128" w:date="2019-02-26T07:55:00Z"/>
        </w:trPr>
        <w:tc>
          <w:tcPr>
            <w:tcW w:w="7920" w:type="dxa"/>
          </w:tcPr>
          <w:p w14:paraId="1886094C" w14:textId="77777777" w:rsidR="008F25A2" w:rsidRPr="003F3F11" w:rsidRDefault="008F25A2" w:rsidP="008F25A2">
            <w:pPr>
              <w:pStyle w:val="tablesyntax"/>
              <w:keepLines w:val="0"/>
              <w:spacing w:before="20" w:after="40"/>
              <w:rPr>
                <w:ins w:id="1658" w:author="JVET-M0128" w:date="2019-02-26T07:55:00Z"/>
                <w:noProof/>
                <w:sz w:val="22"/>
                <w:szCs w:val="22"/>
              </w:rPr>
            </w:pPr>
            <w:ins w:id="1659" w:author="JVET-M0128" w:date="2019-02-26T07:55:00Z">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ins>
          </w:p>
        </w:tc>
        <w:tc>
          <w:tcPr>
            <w:tcW w:w="1152" w:type="dxa"/>
          </w:tcPr>
          <w:p w14:paraId="691F6C7E" w14:textId="77777777" w:rsidR="008F25A2" w:rsidRPr="003F3F11" w:rsidRDefault="008F25A2" w:rsidP="008F25A2">
            <w:pPr>
              <w:pStyle w:val="tablecell"/>
              <w:keepLines w:val="0"/>
              <w:spacing w:before="20" w:after="40"/>
              <w:jc w:val="center"/>
              <w:rPr>
                <w:ins w:id="1660" w:author="JVET-M0128" w:date="2019-02-26T07:55:00Z"/>
                <w:noProof/>
              </w:rPr>
            </w:pPr>
            <w:ins w:id="1661" w:author="JVET-M0128" w:date="2019-02-26T07:55:00Z">
              <w:r w:rsidRPr="003F3F11">
                <w:rPr>
                  <w:noProof/>
                </w:rPr>
                <w:t>ue(v)</w:t>
              </w:r>
            </w:ins>
          </w:p>
        </w:tc>
      </w:tr>
      <w:tr w:rsidR="008F25A2" w:rsidRPr="003F3F11" w14:paraId="5A53948B" w14:textId="77777777" w:rsidTr="008F25A2">
        <w:trPr>
          <w:cantSplit/>
          <w:jc w:val="center"/>
          <w:ins w:id="1662" w:author="JVET-M0128" w:date="2019-02-26T07:55:00Z"/>
        </w:trPr>
        <w:tc>
          <w:tcPr>
            <w:tcW w:w="7920" w:type="dxa"/>
          </w:tcPr>
          <w:p w14:paraId="7F16AE33" w14:textId="77777777" w:rsidR="008F25A2" w:rsidRDefault="008F25A2" w:rsidP="008F25A2">
            <w:pPr>
              <w:pStyle w:val="tablesyntax"/>
              <w:keepLines w:val="0"/>
              <w:spacing w:before="20" w:after="40"/>
              <w:rPr>
                <w:ins w:id="1663" w:author="JVET-M0128" w:date="2019-02-26T07:55:00Z"/>
                <w:noProof/>
              </w:rPr>
            </w:pPr>
            <w:ins w:id="1664" w:author="JVET-M0128" w:date="2019-02-26T07:55:00Z">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ins>
          </w:p>
        </w:tc>
        <w:tc>
          <w:tcPr>
            <w:tcW w:w="1152" w:type="dxa"/>
          </w:tcPr>
          <w:p w14:paraId="2425D470" w14:textId="77777777" w:rsidR="008F25A2" w:rsidRDefault="008F25A2" w:rsidP="008F25A2">
            <w:pPr>
              <w:pStyle w:val="tablecell"/>
              <w:keepLines w:val="0"/>
              <w:spacing w:before="20" w:after="40"/>
              <w:jc w:val="center"/>
              <w:rPr>
                <w:ins w:id="1665" w:author="JVET-M0128" w:date="2019-02-26T07:55:00Z"/>
                <w:noProof/>
              </w:rPr>
            </w:pPr>
          </w:p>
        </w:tc>
      </w:tr>
      <w:tr w:rsidR="008F25A2" w:rsidRPr="003F3F11" w14:paraId="71A2C392" w14:textId="77777777" w:rsidTr="008F25A2">
        <w:trPr>
          <w:cantSplit/>
          <w:jc w:val="center"/>
          <w:ins w:id="1666" w:author="JVET-M0128" w:date="2019-02-26T07:55:00Z"/>
        </w:trPr>
        <w:tc>
          <w:tcPr>
            <w:tcW w:w="7920" w:type="dxa"/>
          </w:tcPr>
          <w:p w14:paraId="537679C1" w14:textId="77777777" w:rsidR="008F25A2" w:rsidRDefault="008F25A2" w:rsidP="008F25A2">
            <w:pPr>
              <w:pStyle w:val="tablesyntax"/>
              <w:keepLines w:val="0"/>
              <w:spacing w:before="20" w:after="40"/>
              <w:rPr>
                <w:ins w:id="1667" w:author="JVET-M0128" w:date="2019-02-26T07:55:00Z"/>
                <w:noProof/>
              </w:rPr>
            </w:pPr>
            <w:ins w:id="1668" w:author="JVET-M0128" w:date="2019-02-26T07:55:00Z">
              <w:r>
                <w:rPr>
                  <w:noProof/>
                </w:rPr>
                <w:tab/>
              </w:r>
              <w:r>
                <w:rPr>
                  <w:noProof/>
                </w:rPr>
                <w:tab/>
                <w:t xml:space="preserve">if( </w:t>
              </w:r>
              <w:r w:rsidRPr="001D7E3A">
                <w:rPr>
                  <w:noProof/>
                </w:rPr>
                <w:t>long_term_ref_pics_flag</w:t>
              </w:r>
              <w:r>
                <w:rPr>
                  <w:bCs/>
                  <w:noProof/>
                </w:rPr>
                <w:t xml:space="preserve"> </w:t>
              </w:r>
              <w:r>
                <w:rPr>
                  <w:noProof/>
                </w:rPr>
                <w:t>)</w:t>
              </w:r>
            </w:ins>
          </w:p>
        </w:tc>
        <w:tc>
          <w:tcPr>
            <w:tcW w:w="1152" w:type="dxa"/>
          </w:tcPr>
          <w:p w14:paraId="0329B21D" w14:textId="77777777" w:rsidR="008F25A2" w:rsidRDefault="008F25A2" w:rsidP="008F25A2">
            <w:pPr>
              <w:pStyle w:val="tablecell"/>
              <w:keepLines w:val="0"/>
              <w:spacing w:before="20" w:after="40"/>
              <w:jc w:val="center"/>
              <w:rPr>
                <w:ins w:id="1669" w:author="JVET-M0128" w:date="2019-02-26T07:55:00Z"/>
                <w:noProof/>
              </w:rPr>
            </w:pPr>
          </w:p>
        </w:tc>
      </w:tr>
      <w:tr w:rsidR="008F25A2" w:rsidRPr="003F3F11" w14:paraId="2D6D4EA8" w14:textId="77777777" w:rsidTr="008F25A2">
        <w:trPr>
          <w:cantSplit/>
          <w:jc w:val="center"/>
          <w:ins w:id="1670" w:author="JVET-M0128" w:date="2019-02-26T07:55:00Z"/>
        </w:trPr>
        <w:tc>
          <w:tcPr>
            <w:tcW w:w="7920" w:type="dxa"/>
          </w:tcPr>
          <w:p w14:paraId="0C35AB5C" w14:textId="77777777" w:rsidR="008F25A2" w:rsidRDefault="008F25A2" w:rsidP="008F25A2">
            <w:pPr>
              <w:pStyle w:val="tablesyntax"/>
              <w:keepLines w:val="0"/>
              <w:spacing w:before="20" w:after="40"/>
              <w:rPr>
                <w:ins w:id="1671" w:author="JVET-M0128" w:date="2019-02-26T07:55:00Z"/>
                <w:noProof/>
              </w:rPr>
            </w:pPr>
            <w:ins w:id="1672" w:author="JVET-M0128" w:date="2019-02-26T07:55:00Z">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ins>
          </w:p>
        </w:tc>
        <w:tc>
          <w:tcPr>
            <w:tcW w:w="1152" w:type="dxa"/>
          </w:tcPr>
          <w:p w14:paraId="01FBA172" w14:textId="77777777" w:rsidR="008F25A2" w:rsidRDefault="008F25A2" w:rsidP="008F25A2">
            <w:pPr>
              <w:pStyle w:val="tablecell"/>
              <w:keepLines w:val="0"/>
              <w:spacing w:before="20" w:after="40"/>
              <w:jc w:val="center"/>
              <w:rPr>
                <w:ins w:id="1673" w:author="JVET-M0128" w:date="2019-02-26T07:55:00Z"/>
                <w:noProof/>
              </w:rPr>
            </w:pPr>
            <w:ins w:id="1674" w:author="JVET-M0128" w:date="2019-02-26T07:55:00Z">
              <w:r>
                <w:rPr>
                  <w:noProof/>
                </w:rPr>
                <w:t>u(1)</w:t>
              </w:r>
            </w:ins>
          </w:p>
        </w:tc>
      </w:tr>
      <w:tr w:rsidR="008F25A2" w:rsidRPr="003F3F11" w14:paraId="6828D912" w14:textId="77777777" w:rsidTr="008F25A2">
        <w:trPr>
          <w:cantSplit/>
          <w:jc w:val="center"/>
          <w:ins w:id="1675" w:author="JVET-M0128" w:date="2019-02-26T07:55:00Z"/>
        </w:trPr>
        <w:tc>
          <w:tcPr>
            <w:tcW w:w="7920" w:type="dxa"/>
          </w:tcPr>
          <w:p w14:paraId="556F5E5F" w14:textId="77777777" w:rsidR="008F25A2" w:rsidRDefault="008F25A2" w:rsidP="008F25A2">
            <w:pPr>
              <w:pStyle w:val="tablesyntax"/>
              <w:keepLines w:val="0"/>
              <w:spacing w:before="20" w:after="40"/>
              <w:rPr>
                <w:ins w:id="1676" w:author="JVET-M0128" w:date="2019-02-26T07:55:00Z"/>
                <w:noProof/>
              </w:rPr>
            </w:pPr>
            <w:ins w:id="1677" w:author="JVET-M0128" w:date="2019-02-26T07:55:00Z">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ins>
          </w:p>
        </w:tc>
        <w:tc>
          <w:tcPr>
            <w:tcW w:w="1152" w:type="dxa"/>
          </w:tcPr>
          <w:p w14:paraId="2C843D1A" w14:textId="77777777" w:rsidR="008F25A2" w:rsidRDefault="008F25A2" w:rsidP="008F25A2">
            <w:pPr>
              <w:pStyle w:val="tablecell"/>
              <w:keepLines w:val="0"/>
              <w:spacing w:before="20" w:after="40"/>
              <w:jc w:val="center"/>
              <w:rPr>
                <w:ins w:id="1678" w:author="JVET-M0128" w:date="2019-02-26T07:55:00Z"/>
                <w:noProof/>
              </w:rPr>
            </w:pPr>
          </w:p>
        </w:tc>
      </w:tr>
      <w:tr w:rsidR="008F25A2" w:rsidRPr="003F3F11" w14:paraId="171A33DF" w14:textId="77777777" w:rsidTr="008F25A2">
        <w:trPr>
          <w:cantSplit/>
          <w:jc w:val="center"/>
          <w:ins w:id="1679" w:author="JVET-M0128" w:date="2019-02-26T07:55:00Z"/>
        </w:trPr>
        <w:tc>
          <w:tcPr>
            <w:tcW w:w="7920" w:type="dxa"/>
          </w:tcPr>
          <w:p w14:paraId="021C8473" w14:textId="77777777" w:rsidR="008F25A2" w:rsidRDefault="008F25A2" w:rsidP="008F25A2">
            <w:pPr>
              <w:pStyle w:val="tablesyntax"/>
              <w:keepLines w:val="0"/>
              <w:spacing w:before="20" w:after="40"/>
              <w:rPr>
                <w:ins w:id="1680" w:author="JVET-M0128" w:date="2019-02-26T07:55:00Z"/>
                <w:noProof/>
              </w:rPr>
            </w:pPr>
            <w:ins w:id="1681" w:author="JVET-M0128" w:date="2019-02-26T07:55:00Z">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ins>
          </w:p>
        </w:tc>
        <w:tc>
          <w:tcPr>
            <w:tcW w:w="1152" w:type="dxa"/>
          </w:tcPr>
          <w:p w14:paraId="1B11DB63" w14:textId="77777777" w:rsidR="008F25A2" w:rsidRDefault="008F25A2" w:rsidP="008F25A2">
            <w:pPr>
              <w:pStyle w:val="tablecell"/>
              <w:keepLines w:val="0"/>
              <w:spacing w:before="20" w:after="40"/>
              <w:jc w:val="center"/>
              <w:rPr>
                <w:ins w:id="1682" w:author="JVET-M0128" w:date="2019-02-26T07:55:00Z"/>
                <w:noProof/>
              </w:rPr>
            </w:pPr>
            <w:ins w:id="1683" w:author="JVET-M0128" w:date="2019-02-26T07:55:00Z">
              <w:r>
                <w:rPr>
                  <w:noProof/>
                </w:rPr>
                <w:t>ue(v)</w:t>
              </w:r>
            </w:ins>
          </w:p>
        </w:tc>
      </w:tr>
      <w:tr w:rsidR="008F25A2" w:rsidRPr="003F3F11" w14:paraId="1376A475" w14:textId="77777777" w:rsidTr="008F25A2">
        <w:trPr>
          <w:cantSplit/>
          <w:jc w:val="center"/>
          <w:ins w:id="1684" w:author="JVET-M0128" w:date="2019-02-26T07:55:00Z"/>
        </w:trPr>
        <w:tc>
          <w:tcPr>
            <w:tcW w:w="7920" w:type="dxa"/>
          </w:tcPr>
          <w:p w14:paraId="6344A064" w14:textId="77777777" w:rsidR="008F25A2" w:rsidRDefault="008F25A2" w:rsidP="008F25A2">
            <w:pPr>
              <w:pStyle w:val="tablesyntax"/>
              <w:keepLines w:val="0"/>
              <w:spacing w:before="20" w:after="40"/>
              <w:rPr>
                <w:ins w:id="1685" w:author="JVET-M0128" w:date="2019-02-26T07:55:00Z"/>
                <w:noProof/>
              </w:rPr>
            </w:pPr>
            <w:ins w:id="1686" w:author="JVET-M0128" w:date="2019-02-26T07:55:00Z">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ins>
          </w:p>
        </w:tc>
        <w:tc>
          <w:tcPr>
            <w:tcW w:w="1152" w:type="dxa"/>
          </w:tcPr>
          <w:p w14:paraId="5ACA06E0" w14:textId="77777777" w:rsidR="008F25A2" w:rsidRDefault="008F25A2" w:rsidP="008F25A2">
            <w:pPr>
              <w:pStyle w:val="tablecell"/>
              <w:keepLines w:val="0"/>
              <w:spacing w:before="20" w:after="40"/>
              <w:jc w:val="center"/>
              <w:rPr>
                <w:ins w:id="1687" w:author="JVET-M0128" w:date="2019-02-26T07:55:00Z"/>
                <w:noProof/>
              </w:rPr>
            </w:pPr>
          </w:p>
        </w:tc>
      </w:tr>
      <w:tr w:rsidR="008F25A2" w:rsidRPr="003F3F11" w14:paraId="2A3D3017" w14:textId="77777777" w:rsidTr="008F25A2">
        <w:trPr>
          <w:cantSplit/>
          <w:jc w:val="center"/>
          <w:ins w:id="1688" w:author="JVET-M0128" w:date="2019-02-26T07:55:00Z"/>
        </w:trPr>
        <w:tc>
          <w:tcPr>
            <w:tcW w:w="7920" w:type="dxa"/>
          </w:tcPr>
          <w:p w14:paraId="498FD141" w14:textId="77777777" w:rsidR="008F25A2" w:rsidRDefault="008F25A2" w:rsidP="008F25A2">
            <w:pPr>
              <w:pStyle w:val="tablesyntax"/>
              <w:keepLines w:val="0"/>
              <w:spacing w:before="20" w:after="40"/>
              <w:rPr>
                <w:ins w:id="1689" w:author="JVET-M0128" w:date="2019-02-26T07:55:00Z"/>
                <w:noProof/>
              </w:rPr>
            </w:pPr>
            <w:ins w:id="1690" w:author="JVET-M0128" w:date="2019-02-26T07:55:00Z">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ins>
          </w:p>
        </w:tc>
        <w:tc>
          <w:tcPr>
            <w:tcW w:w="1152" w:type="dxa"/>
          </w:tcPr>
          <w:p w14:paraId="2D5B7FA9" w14:textId="77777777" w:rsidR="008F25A2" w:rsidRDefault="008F25A2" w:rsidP="008F25A2">
            <w:pPr>
              <w:pStyle w:val="tablecell"/>
              <w:keepLines w:val="0"/>
              <w:spacing w:before="20" w:after="40"/>
              <w:jc w:val="center"/>
              <w:rPr>
                <w:ins w:id="1691" w:author="JVET-M0128" w:date="2019-02-26T07:55:00Z"/>
                <w:noProof/>
              </w:rPr>
            </w:pPr>
            <w:ins w:id="1692" w:author="JVET-M0128" w:date="2019-02-26T07:55:00Z">
              <w:r>
                <w:rPr>
                  <w:noProof/>
                </w:rPr>
                <w:t>u(1)</w:t>
              </w:r>
            </w:ins>
          </w:p>
        </w:tc>
      </w:tr>
      <w:tr w:rsidR="008F25A2" w:rsidRPr="003F3F11" w14:paraId="7AA045C8" w14:textId="77777777" w:rsidTr="008F25A2">
        <w:trPr>
          <w:cantSplit/>
          <w:jc w:val="center"/>
          <w:ins w:id="1693" w:author="JVET-M0128" w:date="2019-02-26T07:55:00Z"/>
        </w:trPr>
        <w:tc>
          <w:tcPr>
            <w:tcW w:w="7920" w:type="dxa"/>
          </w:tcPr>
          <w:p w14:paraId="086AB6F4" w14:textId="77777777" w:rsidR="008F25A2" w:rsidRDefault="008F25A2" w:rsidP="008F25A2">
            <w:pPr>
              <w:pStyle w:val="tablesyntax"/>
              <w:keepLines w:val="0"/>
              <w:spacing w:before="20" w:after="40"/>
              <w:rPr>
                <w:ins w:id="1694" w:author="JVET-M0128" w:date="2019-02-26T07:55:00Z"/>
                <w:noProof/>
              </w:rPr>
            </w:pPr>
            <w:ins w:id="1695" w:author="JVET-M0128" w:date="2019-02-26T07:55:00Z">
              <w:r>
                <w:rPr>
                  <w:noProof/>
                </w:rPr>
                <w:tab/>
              </w:r>
              <w:r>
                <w:rPr>
                  <w:noProof/>
                </w:rPr>
                <w:tab/>
                <w:t>} else</w:t>
              </w:r>
            </w:ins>
          </w:p>
        </w:tc>
        <w:tc>
          <w:tcPr>
            <w:tcW w:w="1152" w:type="dxa"/>
          </w:tcPr>
          <w:p w14:paraId="00F964E5" w14:textId="77777777" w:rsidR="008F25A2" w:rsidRDefault="008F25A2" w:rsidP="008F25A2">
            <w:pPr>
              <w:pStyle w:val="tablecell"/>
              <w:keepLines w:val="0"/>
              <w:spacing w:before="20" w:after="40"/>
              <w:jc w:val="center"/>
              <w:rPr>
                <w:ins w:id="1696" w:author="JVET-M0128" w:date="2019-02-26T07:55:00Z"/>
                <w:noProof/>
              </w:rPr>
            </w:pPr>
          </w:p>
        </w:tc>
      </w:tr>
      <w:tr w:rsidR="008F25A2" w:rsidRPr="003F3F11" w14:paraId="5C214800" w14:textId="77777777" w:rsidTr="008F25A2">
        <w:trPr>
          <w:cantSplit/>
          <w:jc w:val="center"/>
          <w:ins w:id="1697" w:author="JVET-M0128" w:date="2019-02-26T07:55:00Z"/>
        </w:trPr>
        <w:tc>
          <w:tcPr>
            <w:tcW w:w="7920" w:type="dxa"/>
          </w:tcPr>
          <w:p w14:paraId="71A20A62" w14:textId="77777777" w:rsidR="008F25A2" w:rsidRDefault="008F25A2" w:rsidP="008F25A2">
            <w:pPr>
              <w:pStyle w:val="tablesyntax"/>
              <w:keepLines w:val="0"/>
              <w:spacing w:before="20" w:after="40"/>
              <w:rPr>
                <w:ins w:id="1698" w:author="JVET-M0128" w:date="2019-02-26T07:55:00Z"/>
                <w:noProof/>
              </w:rPr>
            </w:pPr>
            <w:ins w:id="1699" w:author="JVET-M0128" w:date="2019-02-26T07:55:00Z">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ins>
          </w:p>
        </w:tc>
        <w:tc>
          <w:tcPr>
            <w:tcW w:w="1152" w:type="dxa"/>
          </w:tcPr>
          <w:p w14:paraId="7075393A" w14:textId="77777777" w:rsidR="008F25A2" w:rsidRDefault="008F25A2" w:rsidP="008F25A2">
            <w:pPr>
              <w:pStyle w:val="tablecell"/>
              <w:keepLines w:val="0"/>
              <w:spacing w:before="20" w:after="40"/>
              <w:jc w:val="center"/>
              <w:rPr>
                <w:ins w:id="1700" w:author="JVET-M0128" w:date="2019-02-26T07:55:00Z"/>
                <w:noProof/>
              </w:rPr>
            </w:pPr>
            <w:ins w:id="1701" w:author="JVET-M0128" w:date="2019-02-26T07:55:00Z">
              <w:r>
                <w:rPr>
                  <w:noProof/>
                </w:rPr>
                <w:t>u(v)</w:t>
              </w:r>
            </w:ins>
          </w:p>
        </w:tc>
      </w:tr>
      <w:tr w:rsidR="008F25A2" w:rsidRPr="003F3F11" w14:paraId="0844C2F2" w14:textId="77777777" w:rsidTr="008F25A2">
        <w:trPr>
          <w:cantSplit/>
          <w:jc w:val="center"/>
          <w:ins w:id="1702" w:author="JVET-M0128" w:date="2019-02-26T07:55:00Z"/>
        </w:trPr>
        <w:tc>
          <w:tcPr>
            <w:tcW w:w="7920" w:type="dxa"/>
          </w:tcPr>
          <w:p w14:paraId="03D4116E" w14:textId="77777777" w:rsidR="008F25A2" w:rsidRDefault="008F25A2" w:rsidP="008F25A2">
            <w:pPr>
              <w:pStyle w:val="tablesyntax"/>
              <w:keepLines w:val="0"/>
              <w:spacing w:before="20" w:after="40"/>
              <w:rPr>
                <w:ins w:id="1703" w:author="JVET-M0128" w:date="2019-02-26T07:55:00Z"/>
                <w:noProof/>
              </w:rPr>
            </w:pPr>
            <w:ins w:id="1704" w:author="JVET-M0128" w:date="2019-02-26T07:55:00Z">
              <w:r>
                <w:rPr>
                  <w:noProof/>
                </w:rPr>
                <w:tab/>
                <w:t>}</w:t>
              </w:r>
            </w:ins>
          </w:p>
        </w:tc>
        <w:tc>
          <w:tcPr>
            <w:tcW w:w="1152" w:type="dxa"/>
          </w:tcPr>
          <w:p w14:paraId="79AD4BE0" w14:textId="77777777" w:rsidR="008F25A2" w:rsidRDefault="008F25A2" w:rsidP="008F25A2">
            <w:pPr>
              <w:pStyle w:val="tablecell"/>
              <w:keepLines w:val="0"/>
              <w:spacing w:before="20" w:after="40"/>
              <w:jc w:val="center"/>
              <w:rPr>
                <w:ins w:id="1705" w:author="JVET-M0128" w:date="2019-02-26T07:55:00Z"/>
                <w:noProof/>
              </w:rPr>
            </w:pPr>
          </w:p>
        </w:tc>
      </w:tr>
      <w:tr w:rsidR="008F25A2" w:rsidRPr="003F3F11" w14:paraId="327A537B" w14:textId="77777777" w:rsidTr="008F25A2">
        <w:trPr>
          <w:cantSplit/>
          <w:jc w:val="center"/>
          <w:ins w:id="1706" w:author="JVET-M0128" w:date="2019-02-26T07:55:00Z"/>
        </w:trPr>
        <w:tc>
          <w:tcPr>
            <w:tcW w:w="7920" w:type="dxa"/>
          </w:tcPr>
          <w:p w14:paraId="50F7670D" w14:textId="77777777" w:rsidR="008F25A2" w:rsidRPr="003F3F11" w:rsidRDefault="008F25A2" w:rsidP="008F25A2">
            <w:pPr>
              <w:pStyle w:val="tablesyntax"/>
              <w:spacing w:before="20" w:after="40"/>
              <w:rPr>
                <w:ins w:id="1707" w:author="JVET-M0128" w:date="2019-02-26T07:55:00Z"/>
                <w:noProof/>
                <w:lang w:eastAsia="ko-KR"/>
              </w:rPr>
            </w:pPr>
            <w:ins w:id="1708" w:author="JVET-M0128" w:date="2019-02-26T07:55:00Z">
              <w:r w:rsidRPr="003F3F11">
                <w:rPr>
                  <w:noProof/>
                </w:rPr>
                <w:t>}</w:t>
              </w:r>
            </w:ins>
          </w:p>
        </w:tc>
        <w:tc>
          <w:tcPr>
            <w:tcW w:w="1152" w:type="dxa"/>
          </w:tcPr>
          <w:p w14:paraId="3E392CD9" w14:textId="77777777" w:rsidR="008F25A2" w:rsidRPr="003F3F11" w:rsidRDefault="008F25A2" w:rsidP="008F25A2">
            <w:pPr>
              <w:pStyle w:val="tablecell"/>
              <w:keepNext w:val="0"/>
              <w:spacing w:before="20" w:after="40"/>
              <w:jc w:val="center"/>
              <w:rPr>
                <w:ins w:id="1709" w:author="JVET-M0128" w:date="2019-02-26T07:55:00Z"/>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1710" w:name="_Toc311216759"/>
      <w:bookmarkStart w:id="1711" w:name="_Toc317198729"/>
      <w:bookmarkStart w:id="1712" w:name="_Ref330904190"/>
      <w:bookmarkStart w:id="1713" w:name="_Ref330904581"/>
      <w:bookmarkStart w:id="1714" w:name="_Ref398986356"/>
      <w:bookmarkStart w:id="1715" w:name="_Toc415475838"/>
      <w:bookmarkStart w:id="1716" w:name="_Toc423599113"/>
      <w:bookmarkStart w:id="1717" w:name="_Toc423601617"/>
      <w:bookmarkStart w:id="1718" w:name="_Toc501130167"/>
      <w:bookmarkStart w:id="1719" w:name="_Toc510795090"/>
      <w:bookmarkStart w:id="1720" w:name="_Toc2177050"/>
      <w:r w:rsidRPr="00DE0F0E">
        <w:rPr>
          <w:noProof/>
          <w:lang w:val="en-CA"/>
        </w:rPr>
        <w:t>Tile group</w:t>
      </w:r>
      <w:r w:rsidR="00264054" w:rsidRPr="00DE0F0E">
        <w:rPr>
          <w:noProof/>
          <w:lang w:val="en-CA"/>
        </w:rPr>
        <w:t xml:space="preserve"> data syntax</w:t>
      </w:r>
      <w:bookmarkEnd w:id="1710"/>
      <w:bookmarkEnd w:id="1711"/>
      <w:bookmarkEnd w:id="1712"/>
      <w:bookmarkEnd w:id="1713"/>
      <w:bookmarkEnd w:id="1714"/>
      <w:bookmarkEnd w:id="1715"/>
      <w:bookmarkEnd w:id="1716"/>
      <w:bookmarkEnd w:id="1717"/>
      <w:bookmarkEnd w:id="1718"/>
      <w:bookmarkEnd w:id="1719"/>
      <w:bookmarkEnd w:id="1720"/>
    </w:p>
    <w:p w14:paraId="5B5F3414" w14:textId="055016E6" w:rsidR="00264054" w:rsidRPr="00DE0F0E" w:rsidRDefault="00264054" w:rsidP="00264054">
      <w:pPr>
        <w:pStyle w:val="Heading4"/>
        <w:rPr>
          <w:noProof/>
          <w:lang w:val="en-CA"/>
        </w:rPr>
      </w:pPr>
      <w:bookmarkStart w:id="1721" w:name="_Ref349667677"/>
      <w:bookmarkStart w:id="1722" w:name="_Ref349667707"/>
      <w:bookmarkStart w:id="1723" w:name="_Toc415475839"/>
      <w:bookmarkStart w:id="1724" w:name="_Toc423599114"/>
      <w:bookmarkStart w:id="1725"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1721"/>
      <w:bookmarkEnd w:id="1722"/>
      <w:bookmarkEnd w:id="1723"/>
      <w:bookmarkEnd w:id="1724"/>
      <w:bookmarkEnd w:id="1725"/>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rsidDel="00F9500E" w14:paraId="6A245A96" w14:textId="771C9501" w:rsidTr="0091166A">
        <w:trPr>
          <w:cantSplit/>
          <w:jc w:val="center"/>
          <w:del w:id="1726" w:author="JVET-M0853" w:date="2019-02-26T09:49:00Z"/>
        </w:trPr>
        <w:tc>
          <w:tcPr>
            <w:tcW w:w="7920" w:type="dxa"/>
          </w:tcPr>
          <w:p w14:paraId="3864C756" w14:textId="44632B06" w:rsidR="0091166A" w:rsidRPr="00DE0F0E" w:rsidDel="00F9500E" w:rsidRDefault="0091166A" w:rsidP="0091166A">
            <w:pPr>
              <w:pStyle w:val="tablesyntax"/>
              <w:rPr>
                <w:del w:id="1727" w:author="JVET-M0853" w:date="2019-02-26T09:49:00Z"/>
                <w:noProof/>
                <w:lang w:val="en-CA"/>
              </w:rPr>
            </w:pPr>
            <w:del w:id="1728" w:author="JVET-M0853" w:date="2019-02-26T09:49:00Z">
              <w:r w:rsidRPr="00DE0F0E" w:rsidDel="00F9500E">
                <w:rPr>
                  <w:noProof/>
                  <w:lang w:val="en-CA"/>
                </w:rPr>
                <w:tab/>
                <w:delText>tileIdx = tile_group_address</w:delText>
              </w:r>
            </w:del>
          </w:p>
        </w:tc>
        <w:tc>
          <w:tcPr>
            <w:tcW w:w="1152" w:type="dxa"/>
          </w:tcPr>
          <w:p w14:paraId="0D3FF846" w14:textId="2B765EB8" w:rsidR="0091166A" w:rsidRPr="00DE0F0E" w:rsidDel="00F9500E" w:rsidRDefault="0091166A" w:rsidP="0091166A">
            <w:pPr>
              <w:pStyle w:val="tablecell"/>
              <w:spacing w:before="20" w:after="40"/>
              <w:jc w:val="center"/>
              <w:rPr>
                <w:del w:id="1729" w:author="JVET-M0853" w:date="2019-02-26T09:49:00Z"/>
                <w:noProof/>
                <w:lang w:val="en-CA"/>
              </w:rPr>
            </w:pPr>
          </w:p>
        </w:tc>
      </w:tr>
      <w:tr w:rsidR="0091166A" w:rsidRPr="00DE0F0E" w14:paraId="4369D7FC" w14:textId="77777777" w:rsidTr="0091166A">
        <w:trPr>
          <w:cantSplit/>
          <w:jc w:val="center"/>
        </w:trPr>
        <w:tc>
          <w:tcPr>
            <w:tcW w:w="7920" w:type="dxa"/>
          </w:tcPr>
          <w:p w14:paraId="0FB41F6F" w14:textId="77E326D7"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ins w:id="1730" w:author="JVET-M0853" w:date="2019-02-26T09:50:00Z">
              <w:r w:rsidR="00F9500E" w:rsidRPr="007644C2">
                <w:rPr>
                  <w:noProof/>
                  <w:lang w:val="en-CA"/>
                </w:rPr>
                <w:t xml:space="preserve">&lt; </w:t>
              </w:r>
              <w:r w:rsidR="00F9500E" w:rsidRPr="00AA6FAA">
                <w:rPr>
                  <w:bCs/>
                  <w:noProof/>
                  <w:lang w:val="en-CA"/>
                </w:rPr>
                <w:t>NumTilesInCurrTileGroup</w:t>
              </w:r>
            </w:ins>
            <w:del w:id="1731" w:author="JVET-M0853" w:date="2019-02-26T09:50:00Z">
              <w:r w:rsidRPr="00DE0F0E" w:rsidDel="00F9500E">
                <w:rPr>
                  <w:noProof/>
                  <w:lang w:val="en-CA"/>
                </w:rPr>
                <w:delText xml:space="preserve"> &lt;=  </w:delText>
              </w:r>
              <w:r w:rsidRPr="00DE0F0E" w:rsidDel="00F9500E">
                <w:rPr>
                  <w:noProof/>
                  <w:lang w:val="en-CA" w:eastAsia="ko-KR"/>
                </w:rPr>
                <w:delText>num_tiles_in_tile_group_minus1</w:delText>
              </w:r>
            </w:del>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28D6DAA5"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ins w:id="1732" w:author="JVET-M0853" w:date="2019-02-26T09:50:00Z">
              <w:r w:rsidR="00F9500E" w:rsidRPr="001226BB">
                <w:rPr>
                  <w:noProof/>
                  <w:lang w:val="en-CA"/>
                </w:rPr>
                <w:t>TgTileIdx[ i ]</w:t>
              </w:r>
            </w:ins>
            <w:del w:id="1733" w:author="JVET-M0853" w:date="2019-02-26T09:50:00Z">
              <w:r w:rsidRPr="00DE0F0E" w:rsidDel="00F9500E">
                <w:rPr>
                  <w:noProof/>
                  <w:lang w:val="en-CA"/>
                </w:rPr>
                <w:delText>tileIdx</w:delText>
              </w:r>
            </w:del>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2DEDB0F8"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ins w:id="1734" w:author="JVET-M0853" w:date="2019-02-26T09:50:00Z">
              <w:r w:rsidR="00F9500E" w:rsidRPr="001226BB">
                <w:rPr>
                  <w:noProof/>
                  <w:lang w:val="en-CA"/>
                </w:rPr>
                <w:t>TgTileIdx[ i ]</w:t>
              </w:r>
            </w:ins>
            <w:del w:id="1735" w:author="JVET-M0853" w:date="2019-02-26T09:50:00Z">
              <w:r w:rsidRPr="00DE0F0E" w:rsidDel="00F9500E">
                <w:rPr>
                  <w:noProof/>
                  <w:lang w:val="en-CA"/>
                </w:rPr>
                <w:delText>tileIdx</w:delText>
              </w:r>
            </w:del>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38442A3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ins w:id="1736" w:author="JVET-M0853" w:date="2019-02-26T09:51:00Z">
              <w:r w:rsidR="00F9500E">
                <w:rPr>
                  <w:noProof/>
                  <w:lang w:val="en-CA"/>
                </w:rPr>
                <w:t xml:space="preserve"> </w:t>
              </w:r>
            </w:ins>
            <w:del w:id="1737" w:author="JVET-M0853" w:date="2019-02-26T09:51:00Z">
              <w:r w:rsidRPr="00DE0F0E" w:rsidDel="00F9500E">
                <w:rPr>
                  <w:noProof/>
                  <w:lang w:val="en-CA"/>
                </w:rPr>
                <w:delText> </w:delText>
              </w:r>
            </w:del>
            <w:r w:rsidRPr="00DE0F0E">
              <w:rPr>
                <w:noProof/>
                <w:lang w:val="en-CA"/>
              </w:rPr>
              <w:t>j % </w:t>
            </w:r>
            <w:r w:rsidRPr="00DE0F0E">
              <w:rPr>
                <w:noProof/>
                <w:lang w:val="en-CA" w:eastAsia="ko-KR"/>
              </w:rPr>
              <w:t>ColWidth[ </w:t>
            </w:r>
            <w:ins w:id="1738" w:author="JVET-M0853" w:date="2019-02-26T09:51:00Z">
              <w:r w:rsidR="00F9500E" w:rsidRPr="001226BB">
                <w:rPr>
                  <w:noProof/>
                  <w:lang w:val="en-CA"/>
                </w:rPr>
                <w:t>TgTileIdx[ i ]</w:t>
              </w:r>
            </w:ins>
            <w:del w:id="1739" w:author="JVET-M0853" w:date="2019-02-26T09:51:00Z">
              <w:r w:rsidRPr="00DE0F0E" w:rsidDel="00F9500E">
                <w:rPr>
                  <w:noProof/>
                  <w:lang w:val="en-CA" w:eastAsia="ko-KR"/>
                </w:rPr>
                <w:delText>tileIdx</w:delText>
              </w:r>
            </w:del>
            <w:r w:rsidRPr="00DE0F0E">
              <w:rPr>
                <w:noProof/>
                <w:lang w:val="en-CA" w:eastAsia="ko-KR"/>
              </w:rPr>
              <w:t> ]</w:t>
            </w:r>
            <w:ins w:id="1740" w:author="JVET-M0853" w:date="2019-02-26T09:51:00Z">
              <w:r w:rsidR="00F9500E">
                <w:rPr>
                  <w:noProof/>
                  <w:lang w:val="en-CA" w:eastAsia="ko-KR"/>
                </w:rPr>
                <w:t xml:space="preserve"> </w:t>
              </w:r>
            </w:ins>
            <w:del w:id="1741" w:author="JVET-M0853" w:date="2019-02-26T09:51:00Z">
              <w:r w:rsidRPr="00DE0F0E" w:rsidDel="00F9500E">
                <w:rPr>
                  <w:noProof/>
                  <w:lang w:val="en-CA" w:eastAsia="ko-KR"/>
                </w:rPr>
                <w:delText> </w:delText>
              </w:r>
            </w:del>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05D4C2B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ins w:id="1742" w:author="JVET-M0853" w:date="2019-02-26T09:52:00Z">
              <w:r w:rsidR="00F9500E" w:rsidRPr="001226BB">
                <w:rPr>
                  <w:noProof/>
                  <w:lang w:eastAsia="ko-KR"/>
                </w:rPr>
                <w:t>NumTilesInCurrTileGroup </w:t>
              </w:r>
              <w:r w:rsidR="00F9500E" w:rsidRPr="001226BB">
                <w:rPr>
                  <w:noProof/>
                </w:rPr>
                <w:t>− 1</w:t>
              </w:r>
            </w:ins>
            <w:del w:id="1743" w:author="JVET-M0853" w:date="2019-02-26T09:52:00Z">
              <w:r w:rsidRPr="00DE0F0E" w:rsidDel="00F9500E">
                <w:rPr>
                  <w:noProof/>
                  <w:lang w:val="en-CA" w:eastAsia="ko-KR"/>
                </w:rPr>
                <w:delText>num_tiles_in_tile_group_minus1</w:delText>
              </w:r>
            </w:del>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1744" w:name="_Ref330904226"/>
      <w:bookmarkStart w:id="1745" w:name="_Toc415475840"/>
      <w:bookmarkStart w:id="1746" w:name="_Toc423599115"/>
      <w:bookmarkStart w:id="1747" w:name="_Toc423601619"/>
      <w:r w:rsidRPr="00DE0F0E">
        <w:rPr>
          <w:noProof/>
          <w:lang w:val="en-CA"/>
        </w:rPr>
        <w:lastRenderedPageBreak/>
        <w:t>Coding tree unit syntax</w:t>
      </w:r>
      <w:bookmarkEnd w:id="1744"/>
      <w:bookmarkEnd w:id="1745"/>
      <w:bookmarkEnd w:id="1746"/>
      <w:bookmarkEnd w:id="1747"/>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7777777"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CtbLog2SizeY,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695233D"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coding_quadtree( xCtb, yCtb, CtbLog2SizeY, 0, 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77777777"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log2CbSize,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C9501E" w:rsidRPr="00DE0F0E" w14:paraId="539CA483" w14:textId="77777777" w:rsidTr="002D5EFE">
        <w:trPr>
          <w:cantSplit/>
          <w:jc w:val="center"/>
        </w:trPr>
        <w:tc>
          <w:tcPr>
            <w:tcW w:w="7920" w:type="dxa"/>
          </w:tcPr>
          <w:p w14:paraId="454DB507" w14:textId="77777777" w:rsidR="00C9501E" w:rsidRPr="00DE0F0E" w:rsidRDefault="00C9501E" w:rsidP="002D5EFE">
            <w:pPr>
              <w:pStyle w:val="tablesyntax"/>
              <w:keepLines w:val="0"/>
              <w:spacing w:before="20" w:after="40"/>
              <w:rPr>
                <w:noProof/>
                <w:lang w:val="en-CA"/>
              </w:rPr>
            </w:pPr>
            <w:r w:rsidRPr="00DE0F0E">
              <w:rPr>
                <w:noProof/>
                <w:lang w:val="en-CA"/>
              </w:rPr>
              <w:tab/>
              <w:t>if( log2CbSize  &gt;  6 )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( 1  &lt;&lt;  ( log2CbSize − 1 )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( 1  &lt;&lt;  ( log2CbSize − 1 )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x0, y0,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x1, y0,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x0, y1,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x1, y1,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64CB2353" w:rsidR="00C9501E" w:rsidRPr="00DE0F0E" w:rsidRDefault="00C9501E" w:rsidP="0017435B">
            <w:pPr>
              <w:pStyle w:val="tablesyntax"/>
              <w:keepLines w:val="0"/>
              <w:spacing w:before="20" w:after="40"/>
              <w:rPr>
                <w:noProof/>
                <w:lang w:val="en-CA"/>
              </w:rPr>
            </w:pPr>
            <w:r w:rsidRPr="00DE0F0E">
              <w:rPr>
                <w:noProof/>
                <w:lang w:val="en-CA"/>
              </w:rPr>
              <w:tab/>
            </w:r>
            <w:r w:rsidRPr="00DE0F0E">
              <w:rPr>
                <w:noProof/>
                <w:lang w:val="en-CA"/>
              </w:rPr>
              <w:tab/>
              <w:t>coding_quadtree( x0, y0, log2CbSize, cqtDepth, 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60124800" w:rsidR="00C9501E" w:rsidRPr="00DE0F0E" w:rsidRDefault="00C9501E" w:rsidP="0017435B">
            <w:pPr>
              <w:pStyle w:val="tablesyntax"/>
              <w:keepLines w:val="0"/>
              <w:spacing w:before="20" w:after="40"/>
              <w:rPr>
                <w:noProof/>
                <w:lang w:val="en-CA"/>
              </w:rPr>
            </w:pPr>
            <w:r w:rsidRPr="00DE0F0E">
              <w:rPr>
                <w:noProof/>
                <w:lang w:val="en-CA"/>
              </w:rPr>
              <w:tab/>
            </w:r>
            <w:r w:rsidRPr="00DE0F0E">
              <w:rPr>
                <w:noProof/>
                <w:lang w:val="en-CA"/>
              </w:rPr>
              <w:tab/>
              <w:t>coding_quadtree( x0, y0, log2CbSize, cqtDepth, 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1748" w:name="_Ref398986395"/>
      <w:bookmarkStart w:id="1749" w:name="_Toc415475841"/>
      <w:bookmarkStart w:id="1750" w:name="_Toc423599116"/>
      <w:bookmarkStart w:id="1751" w:name="_Toc423601620"/>
      <w:r w:rsidRPr="00DE0F0E">
        <w:rPr>
          <w:noProof/>
          <w:lang w:val="en-CA"/>
        </w:rPr>
        <w:lastRenderedPageBreak/>
        <w:t>Sample adaptive offset syntax</w:t>
      </w:r>
      <w:bookmarkEnd w:id="1748"/>
      <w:bookmarkEnd w:id="1749"/>
      <w:bookmarkEnd w:id="1750"/>
      <w:bookmarkEnd w:id="1751"/>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288052C0" w14:textId="77777777" w:rsidR="00235616" w:rsidRPr="00DE0F0E" w:rsidRDefault="00235616" w:rsidP="00437190">
      <w:pPr>
        <w:rPr>
          <w:noProof/>
          <w:lang w:val="en-CA" w:eastAsia="ko-KR"/>
        </w:rPr>
      </w:pPr>
    </w:p>
    <w:p w14:paraId="3E68D30D" w14:textId="3A5C8F3A" w:rsidR="009B5958" w:rsidRPr="00DE0F0E" w:rsidRDefault="009B5958" w:rsidP="009B5958">
      <w:pPr>
        <w:pStyle w:val="Heading4"/>
        <w:rPr>
          <w:noProof/>
          <w:lang w:val="en-CA"/>
        </w:rPr>
      </w:pPr>
      <w:bookmarkStart w:id="1752" w:name="_Toc317198732"/>
      <w:bookmarkStart w:id="1753" w:name="_Ref330811880"/>
      <w:bookmarkStart w:id="1754" w:name="_Ref398986404"/>
      <w:bookmarkStart w:id="1755" w:name="_Toc415475842"/>
      <w:bookmarkStart w:id="1756" w:name="_Toc423599117"/>
      <w:bookmarkStart w:id="1757" w:name="_Toc423601621"/>
      <w:r w:rsidRPr="00DE0F0E">
        <w:rPr>
          <w:noProof/>
          <w:lang w:val="en-CA"/>
        </w:rPr>
        <w:lastRenderedPageBreak/>
        <w:t>Coding quadtree syntax</w:t>
      </w:r>
      <w:bookmarkEnd w:id="1752"/>
      <w:bookmarkEnd w:id="1753"/>
      <w:bookmarkEnd w:id="1754"/>
      <w:bookmarkEnd w:id="1755"/>
      <w:bookmarkEnd w:id="1756"/>
      <w:bookmarkEnd w:id="1757"/>
    </w:p>
    <w:p w14:paraId="5675749C"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769D6053" w14:textId="77777777" w:rsidTr="00E83180">
        <w:trPr>
          <w:cantSplit/>
          <w:jc w:val="center"/>
        </w:trPr>
        <w:tc>
          <w:tcPr>
            <w:tcW w:w="8438" w:type="dxa"/>
          </w:tcPr>
          <w:p w14:paraId="73076B2C" w14:textId="3E99FE11" w:rsidR="009B5958" w:rsidRPr="00DE0F0E" w:rsidRDefault="009B5958" w:rsidP="003A2071">
            <w:pPr>
              <w:pStyle w:val="tablesyntax"/>
              <w:spacing w:before="20" w:after="40"/>
              <w:rPr>
                <w:noProof/>
                <w:lang w:val="en-CA"/>
              </w:rPr>
            </w:pPr>
            <w:r w:rsidRPr="00DE0F0E">
              <w:rPr>
                <w:noProof/>
                <w:lang w:val="en-CA"/>
              </w:rPr>
              <w:t>coding_quadtree( x0, y0, log2CbSize, cqtDepth</w:t>
            </w:r>
            <w:r w:rsidR="00901C06" w:rsidRPr="00DE0F0E">
              <w:rPr>
                <w:noProof/>
                <w:lang w:val="en-CA"/>
              </w:rPr>
              <w:t>, treeType</w:t>
            </w:r>
            <w:r w:rsidRPr="00DE0F0E">
              <w:rPr>
                <w:noProof/>
                <w:lang w:val="en-CA"/>
              </w:rPr>
              <w:t> ) {</w:t>
            </w:r>
          </w:p>
        </w:tc>
        <w:tc>
          <w:tcPr>
            <w:tcW w:w="1152" w:type="dxa"/>
          </w:tcPr>
          <w:p w14:paraId="7EA76367"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B91625" w:rsidRPr="00DE0F0E" w14:paraId="04588A2C" w14:textId="77777777" w:rsidTr="00F33D2C">
        <w:trPr>
          <w:cantSplit/>
          <w:jc w:val="center"/>
        </w:trPr>
        <w:tc>
          <w:tcPr>
            <w:tcW w:w="8438" w:type="dxa"/>
          </w:tcPr>
          <w:p w14:paraId="029F82F0" w14:textId="13661373" w:rsidR="00B91625" w:rsidRPr="00DE0F0E" w:rsidRDefault="00B91625" w:rsidP="00C0785E">
            <w:pPr>
              <w:pStyle w:val="tablesyntax"/>
              <w:spacing w:before="20" w:after="40"/>
              <w:rPr>
                <w:noProof/>
                <w:lang w:val="en-CA"/>
              </w:rPr>
            </w:pPr>
            <w:r w:rsidRPr="00DE0F0E">
              <w:rPr>
                <w:noProof/>
                <w:lang w:val="en-CA"/>
              </w:rPr>
              <w:tab/>
              <w:t xml:space="preserve">minQtSize = ( </w:t>
            </w:r>
            <w:r w:rsidRPr="00DE0F0E">
              <w:rPr>
                <w:noProof/>
                <w:lang w:val="en-CA" w:eastAsia="ko-KR"/>
              </w:rPr>
              <w:t>treeType = = DUAL_TREE_CHROMA ) ? MinQtSizeC : MinQtSizeY</w:t>
            </w:r>
          </w:p>
        </w:tc>
        <w:tc>
          <w:tcPr>
            <w:tcW w:w="1152" w:type="dxa"/>
          </w:tcPr>
          <w:p w14:paraId="3C6EDE72" w14:textId="77777777" w:rsidR="00B91625" w:rsidRPr="00DE0F0E" w:rsidRDefault="00B91625" w:rsidP="00BE21CC">
            <w:pPr>
              <w:pStyle w:val="tableheading"/>
              <w:spacing w:before="20" w:after="40"/>
              <w:rPr>
                <w:noProof/>
                <w:lang w:val="en-CA"/>
              </w:rPr>
            </w:pPr>
          </w:p>
        </w:tc>
      </w:tr>
      <w:tr w:rsidR="00233F1F" w:rsidRPr="00DE0F0E" w14:paraId="60464356" w14:textId="77777777" w:rsidTr="00F33D2C">
        <w:trPr>
          <w:cantSplit/>
          <w:jc w:val="center"/>
        </w:trPr>
        <w:tc>
          <w:tcPr>
            <w:tcW w:w="8438" w:type="dxa"/>
          </w:tcPr>
          <w:p w14:paraId="68FDABE9" w14:textId="61EEC30D" w:rsidR="00233F1F" w:rsidRPr="00DE0F0E" w:rsidRDefault="00233F1F" w:rsidP="00233F1F">
            <w:pPr>
              <w:pStyle w:val="tablesyntax"/>
              <w:spacing w:before="20" w:after="40"/>
              <w:rPr>
                <w:noProof/>
                <w:lang w:val="en-CA"/>
              </w:rPr>
            </w:pPr>
            <w:r w:rsidRPr="00DE0F0E">
              <w:rPr>
                <w:noProof/>
                <w:lang w:val="en-CA"/>
              </w:rPr>
              <w:tab/>
              <w:t xml:space="preserve">maxBtSize = ( </w:t>
            </w:r>
            <w:r w:rsidRPr="00DE0F0E">
              <w:rPr>
                <w:noProof/>
                <w:lang w:val="en-CA" w:eastAsia="ko-KR"/>
              </w:rPr>
              <w:t>treeType = = DUAL_TREE_CHROMA ) ? MaxBtSizeC : MaxBtSizeY</w:t>
            </w:r>
          </w:p>
        </w:tc>
        <w:tc>
          <w:tcPr>
            <w:tcW w:w="1152" w:type="dxa"/>
          </w:tcPr>
          <w:p w14:paraId="66B8F2C4" w14:textId="77777777" w:rsidR="00233F1F" w:rsidRPr="00DE0F0E" w:rsidRDefault="00233F1F" w:rsidP="00BE21CC">
            <w:pPr>
              <w:pStyle w:val="tableheading"/>
              <w:spacing w:before="20" w:after="40"/>
              <w:rPr>
                <w:noProof/>
                <w:lang w:val="en-CA"/>
              </w:rPr>
            </w:pPr>
          </w:p>
        </w:tc>
      </w:tr>
      <w:tr w:rsidR="009B5958" w:rsidRPr="00DE0F0E" w14:paraId="01B86D70" w14:textId="77777777" w:rsidTr="00E83180">
        <w:trPr>
          <w:cantSplit/>
          <w:jc w:val="center"/>
        </w:trPr>
        <w:tc>
          <w:tcPr>
            <w:tcW w:w="8438" w:type="dxa"/>
          </w:tcPr>
          <w:p w14:paraId="0E853E60" w14:textId="0748439A" w:rsidR="009B5958" w:rsidRPr="00DE0F0E" w:rsidRDefault="009B5958" w:rsidP="00B91625">
            <w:pPr>
              <w:pStyle w:val="tablesyntax"/>
              <w:spacing w:before="20" w:after="40"/>
              <w:rPr>
                <w:noProof/>
                <w:lang w:val="en-CA"/>
              </w:rPr>
            </w:pPr>
            <w:r w:rsidRPr="00DE0F0E">
              <w:rPr>
                <w:noProof/>
                <w:lang w:val="en-CA"/>
              </w:rPr>
              <w:tab/>
              <w:t xml:space="preserve">if( </w:t>
            </w:r>
            <w:r w:rsidR="00612597" w:rsidRPr="00DE0F0E">
              <w:rPr>
                <w:noProof/>
                <w:lang w:val="en-CA"/>
              </w:rPr>
              <w:t>(  ( </w:t>
            </w:r>
            <w:r w:rsidR="003151B0" w:rsidRPr="00DE0F0E">
              <w:rPr>
                <w:noProof/>
                <w:lang w:val="en-CA"/>
              </w:rPr>
              <w:t xml:space="preserve">( </w:t>
            </w:r>
            <w:r w:rsidRPr="00DE0F0E">
              <w:rPr>
                <w:noProof/>
                <w:lang w:val="en-CA"/>
              </w:rPr>
              <w:t xml:space="preserve">x0 + ( 1  &lt;&lt;  log2CbSize )  &lt;=  pic_width_in_luma_samples </w:t>
            </w:r>
            <w:r w:rsidR="00612597" w:rsidRPr="00DE0F0E">
              <w:rPr>
                <w:noProof/>
                <w:lang w:val="en-CA"/>
              </w:rPr>
              <w:t>)  ?  1  :  0 )</w:t>
            </w:r>
            <w:r w:rsidR="00335ECC" w:rsidRPr="00DE0F0E">
              <w:rPr>
                <w:noProof/>
                <w:lang w:val="en-CA"/>
              </w:rPr>
              <w:t xml:space="preserve">  </w:t>
            </w:r>
            <w:r w:rsidR="00612597" w:rsidRPr="00DE0F0E">
              <w:rPr>
                <w:noProof/>
                <w:lang w:val="en-CA"/>
              </w:rPr>
              <w:t xml:space="preserve">+  </w:t>
            </w:r>
            <w:r w:rsidRPr="00DE0F0E">
              <w:rPr>
                <w:noProof/>
                <w:lang w:val="en-CA"/>
              </w:rPr>
              <w:br/>
            </w:r>
            <w:r w:rsidRPr="00DE0F0E">
              <w:rPr>
                <w:noProof/>
                <w:lang w:val="en-CA"/>
              </w:rPr>
              <w:tab/>
            </w:r>
            <w:r w:rsidRPr="00DE0F0E">
              <w:rPr>
                <w:noProof/>
                <w:lang w:val="en-CA"/>
              </w:rPr>
              <w:tab/>
            </w:r>
            <w:r w:rsidR="00335ECC" w:rsidRPr="00DE0F0E">
              <w:rPr>
                <w:noProof/>
                <w:lang w:val="en-CA"/>
              </w:rPr>
              <w:t xml:space="preserve">  </w:t>
            </w:r>
            <w:r w:rsidR="00612597" w:rsidRPr="00DE0F0E">
              <w:rPr>
                <w:noProof/>
                <w:lang w:val="en-CA"/>
              </w:rPr>
              <w:t xml:space="preserve"> ( ( </w:t>
            </w:r>
            <w:r w:rsidRPr="00DE0F0E">
              <w:rPr>
                <w:noProof/>
                <w:lang w:val="en-CA"/>
              </w:rPr>
              <w:t>y0 + ( 1  &lt;&lt;  log2CbSize )  &lt;=  p</w:t>
            </w:r>
            <w:r w:rsidR="00B76340" w:rsidRPr="00DE0F0E">
              <w:rPr>
                <w:noProof/>
                <w:lang w:val="en-CA"/>
              </w:rPr>
              <w:t>ic_height_in_luma_samples</w:t>
            </w:r>
            <w:r w:rsidR="00335ECC" w:rsidRPr="00DE0F0E">
              <w:rPr>
                <w:noProof/>
                <w:lang w:val="en-CA"/>
              </w:rPr>
              <w:t xml:space="preserve"> )</w:t>
            </w:r>
            <w:r w:rsidR="00612597" w:rsidRPr="00DE0F0E">
              <w:rPr>
                <w:noProof/>
                <w:lang w:val="en-CA"/>
              </w:rPr>
              <w:t xml:space="preserve">  ?  1  :  0 )  +  </w:t>
            </w:r>
            <w:r w:rsidR="00612597" w:rsidRPr="00DE0F0E">
              <w:rPr>
                <w:noProof/>
                <w:lang w:val="en-CA"/>
              </w:rPr>
              <w:br/>
            </w:r>
            <w:r w:rsidR="00612597" w:rsidRPr="00DE0F0E">
              <w:rPr>
                <w:noProof/>
                <w:lang w:val="en-CA"/>
              </w:rPr>
              <w:tab/>
            </w:r>
            <w:r w:rsidR="00612597" w:rsidRPr="00DE0F0E">
              <w:rPr>
                <w:noProof/>
                <w:lang w:val="en-CA"/>
              </w:rPr>
              <w:tab/>
              <w:t xml:space="preserve">   ( ( ( 1 &lt;&lt; log2CbSize )  &lt;=  </w:t>
            </w:r>
            <w:r w:rsidR="00233F1F" w:rsidRPr="00DE0F0E">
              <w:rPr>
                <w:noProof/>
                <w:lang w:val="en-CA"/>
              </w:rPr>
              <w:t>m</w:t>
            </w:r>
            <w:r w:rsidR="00612597" w:rsidRPr="00DE0F0E">
              <w:rPr>
                <w:noProof/>
                <w:lang w:val="en-CA"/>
              </w:rPr>
              <w:t>axBtSize )  ?  1  :  0 )  )  &gt;=  2</w:t>
            </w:r>
            <w:r w:rsidR="00A6618B" w:rsidRPr="00DE0F0E">
              <w:rPr>
                <w:noProof/>
                <w:lang w:val="en-CA"/>
              </w:rPr>
              <w:t xml:space="preserve">  &amp;&amp;</w:t>
            </w:r>
            <w:r w:rsidR="00335ECC" w:rsidRPr="00DE0F0E">
              <w:rPr>
                <w:noProof/>
                <w:lang w:val="en-CA"/>
              </w:rPr>
              <w:t xml:space="preserve">  </w:t>
            </w:r>
            <w:r w:rsidR="00A6618B" w:rsidRPr="00DE0F0E">
              <w:rPr>
                <w:noProof/>
                <w:lang w:val="en-CA"/>
              </w:rPr>
              <w:br/>
            </w:r>
            <w:r w:rsidRPr="00DE0F0E">
              <w:rPr>
                <w:noProof/>
                <w:lang w:val="en-CA" w:eastAsia="ko-KR"/>
              </w:rPr>
              <w:tab/>
            </w:r>
            <w:r w:rsidR="00437190" w:rsidRPr="00DE0F0E">
              <w:rPr>
                <w:noProof/>
                <w:lang w:val="en-CA" w:eastAsia="ko-KR"/>
              </w:rPr>
              <w:tab/>
            </w:r>
            <w:r w:rsidR="00B76340" w:rsidRPr="00DE0F0E">
              <w:rPr>
                <w:noProof/>
                <w:lang w:val="en-CA" w:eastAsia="ko-KR"/>
              </w:rPr>
              <w:t xml:space="preserve"> </w:t>
            </w:r>
            <w:r w:rsidR="00C0785E" w:rsidRPr="00DE0F0E">
              <w:rPr>
                <w:noProof/>
                <w:lang w:val="en-CA"/>
              </w:rPr>
              <w:t>( 1 &lt;&lt; </w:t>
            </w:r>
            <w:r w:rsidR="00437190" w:rsidRPr="00DE0F0E">
              <w:rPr>
                <w:noProof/>
                <w:lang w:val="en-CA" w:eastAsia="ko-KR"/>
              </w:rPr>
              <w:t>log2CbSize</w:t>
            </w:r>
            <w:r w:rsidR="00C0785E" w:rsidRPr="00DE0F0E">
              <w:rPr>
                <w:noProof/>
                <w:lang w:val="en-CA" w:eastAsia="ko-KR"/>
              </w:rPr>
              <w:t> )</w:t>
            </w:r>
            <w:r w:rsidR="00437190" w:rsidRPr="00DE0F0E">
              <w:rPr>
                <w:noProof/>
                <w:lang w:val="en-CA" w:eastAsia="ko-KR"/>
              </w:rPr>
              <w:t xml:space="preserve"> &gt; </w:t>
            </w:r>
            <w:r w:rsidR="00B91625" w:rsidRPr="00DE0F0E">
              <w:rPr>
                <w:noProof/>
                <w:lang w:val="en-CA" w:eastAsia="ko-KR"/>
              </w:rPr>
              <w:t>m</w:t>
            </w:r>
            <w:r w:rsidR="00F86576" w:rsidRPr="00DE0F0E">
              <w:rPr>
                <w:noProof/>
                <w:lang w:val="en-CA" w:eastAsia="ko-KR"/>
              </w:rPr>
              <w:t xml:space="preserve">inQtSize </w:t>
            </w:r>
            <w:r w:rsidR="001F36CE" w:rsidRPr="00DE0F0E">
              <w:rPr>
                <w:noProof/>
                <w:lang w:val="en-CA" w:eastAsia="ko-KR"/>
              </w:rPr>
              <w:t>)</w:t>
            </w:r>
          </w:p>
        </w:tc>
        <w:tc>
          <w:tcPr>
            <w:tcW w:w="1152" w:type="dxa"/>
          </w:tcPr>
          <w:p w14:paraId="28B6A3D8" w14:textId="77777777" w:rsidR="009B5958" w:rsidRPr="00DE0F0E" w:rsidRDefault="009B5958" w:rsidP="00BE21CC">
            <w:pPr>
              <w:pStyle w:val="tablecell"/>
              <w:spacing w:before="20" w:after="40"/>
              <w:rPr>
                <w:noProof/>
                <w:lang w:val="en-CA"/>
              </w:rPr>
            </w:pPr>
          </w:p>
        </w:tc>
      </w:tr>
      <w:tr w:rsidR="009B5958" w:rsidRPr="00DE0F0E" w14:paraId="15666214" w14:textId="77777777" w:rsidTr="00E83180">
        <w:trPr>
          <w:cantSplit/>
          <w:jc w:val="center"/>
        </w:trPr>
        <w:tc>
          <w:tcPr>
            <w:tcW w:w="8438" w:type="dxa"/>
          </w:tcPr>
          <w:p w14:paraId="1B4B1E9B" w14:textId="7A560D2F" w:rsidR="009B5958" w:rsidRPr="00DE0F0E" w:rsidRDefault="009B5958" w:rsidP="00BE21CC">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qt_</w:t>
            </w:r>
            <w:r w:rsidR="009E0EE7" w:rsidRPr="00DE0F0E">
              <w:rPr>
                <w:b/>
                <w:noProof/>
                <w:lang w:val="en-CA"/>
              </w:rPr>
              <w:t>s</w:t>
            </w:r>
            <w:r w:rsidRPr="00DE0F0E">
              <w:rPr>
                <w:b/>
                <w:noProof/>
                <w:lang w:val="en-CA"/>
              </w:rPr>
              <w:t>plit_cu_flag</w:t>
            </w:r>
            <w:r w:rsidRPr="00DE0F0E">
              <w:rPr>
                <w:noProof/>
                <w:lang w:val="en-CA" w:eastAsia="ko-KR"/>
              </w:rPr>
              <w:t>[ x0 ][ y0 ]</w:t>
            </w:r>
          </w:p>
        </w:tc>
        <w:tc>
          <w:tcPr>
            <w:tcW w:w="1152" w:type="dxa"/>
          </w:tcPr>
          <w:p w14:paraId="2BE1EDA3" w14:textId="77777777" w:rsidR="009B5958" w:rsidRPr="00DE0F0E" w:rsidRDefault="009B5958" w:rsidP="00BE21CC">
            <w:pPr>
              <w:pStyle w:val="tablecell"/>
              <w:spacing w:before="20" w:after="40"/>
              <w:jc w:val="center"/>
              <w:rPr>
                <w:noProof/>
                <w:lang w:val="en-CA"/>
              </w:rPr>
            </w:pPr>
            <w:r w:rsidRPr="00DE0F0E">
              <w:rPr>
                <w:noProof/>
                <w:lang w:val="en-CA"/>
              </w:rPr>
              <w:t>ae(v)</w:t>
            </w:r>
          </w:p>
        </w:tc>
      </w:tr>
      <w:tr w:rsidR="00B20F9B" w:rsidRPr="00DE0F0E" w14:paraId="5C194D08" w14:textId="77777777" w:rsidTr="00E83180">
        <w:trPr>
          <w:cantSplit/>
          <w:jc w:val="center"/>
        </w:trPr>
        <w:tc>
          <w:tcPr>
            <w:tcW w:w="8438" w:type="dxa"/>
          </w:tcPr>
          <w:p w14:paraId="3E886648" w14:textId="2C5F61CA" w:rsidR="00B20F9B" w:rsidRPr="00DE0F0E" w:rsidRDefault="00B20F9B" w:rsidP="00BE21CC">
            <w:pPr>
              <w:pStyle w:val="tablesyntax"/>
              <w:spacing w:before="20" w:after="40"/>
              <w:rPr>
                <w:noProof/>
                <w:lang w:val="en-CA" w:eastAsia="ko-KR"/>
              </w:rPr>
            </w:pPr>
            <w:r w:rsidRPr="00DE0F0E">
              <w:rPr>
                <w:noProof/>
                <w:lang w:val="en-CA" w:eastAsia="ko-KR"/>
              </w:rPr>
              <w:tab/>
              <w:t>if( cu_qp_delta_enabled_flag  &amp;&amp;  cqtDepth  &lt;=  diff_cu_qp_delta_depth ) {</w:t>
            </w:r>
          </w:p>
        </w:tc>
        <w:tc>
          <w:tcPr>
            <w:tcW w:w="1152" w:type="dxa"/>
          </w:tcPr>
          <w:p w14:paraId="11C8B6CB" w14:textId="77777777" w:rsidR="00B20F9B" w:rsidRPr="00DE0F0E" w:rsidRDefault="00B20F9B" w:rsidP="00BE21CC">
            <w:pPr>
              <w:pStyle w:val="tablecell"/>
              <w:spacing w:before="20" w:after="40"/>
              <w:rPr>
                <w:noProof/>
                <w:lang w:val="en-CA"/>
              </w:rPr>
            </w:pPr>
          </w:p>
        </w:tc>
      </w:tr>
      <w:tr w:rsidR="00B20F9B" w:rsidRPr="00DE0F0E" w14:paraId="17D24240" w14:textId="77777777" w:rsidTr="00E83180">
        <w:trPr>
          <w:cantSplit/>
          <w:jc w:val="center"/>
        </w:trPr>
        <w:tc>
          <w:tcPr>
            <w:tcW w:w="8438" w:type="dxa"/>
          </w:tcPr>
          <w:p w14:paraId="0422C8A2" w14:textId="1EEE51AC" w:rsidR="00B20F9B" w:rsidRPr="00DE0F0E" w:rsidRDefault="00B20F9B" w:rsidP="00BE21CC">
            <w:pPr>
              <w:pStyle w:val="tablesyntax"/>
              <w:spacing w:before="20" w:after="40"/>
              <w:rPr>
                <w:noProof/>
                <w:lang w:val="en-CA" w:eastAsia="ko-KR"/>
              </w:rPr>
            </w:pPr>
            <w:r w:rsidRPr="00DE0F0E">
              <w:rPr>
                <w:noProof/>
                <w:lang w:val="en-CA" w:eastAsia="ko-KR"/>
              </w:rPr>
              <w:tab/>
            </w:r>
            <w:r w:rsidRPr="00DE0F0E">
              <w:rPr>
                <w:noProof/>
                <w:lang w:val="en-CA" w:eastAsia="ko-KR"/>
              </w:rPr>
              <w:tab/>
              <w:t>IsCuQpDeltaCoded  =  0</w:t>
            </w:r>
          </w:p>
        </w:tc>
        <w:tc>
          <w:tcPr>
            <w:tcW w:w="1152" w:type="dxa"/>
          </w:tcPr>
          <w:p w14:paraId="4577966A" w14:textId="77777777" w:rsidR="00B20F9B" w:rsidRPr="00DE0F0E" w:rsidRDefault="00B20F9B" w:rsidP="00BE21CC">
            <w:pPr>
              <w:pStyle w:val="tablecell"/>
              <w:spacing w:before="20" w:after="40"/>
              <w:rPr>
                <w:noProof/>
                <w:lang w:val="en-CA"/>
              </w:rPr>
            </w:pPr>
          </w:p>
        </w:tc>
      </w:tr>
      <w:tr w:rsidR="00B20F9B" w:rsidRPr="00DE0F0E" w14:paraId="3FAE058C" w14:textId="77777777" w:rsidTr="00E83180">
        <w:trPr>
          <w:cantSplit/>
          <w:jc w:val="center"/>
        </w:trPr>
        <w:tc>
          <w:tcPr>
            <w:tcW w:w="8438" w:type="dxa"/>
          </w:tcPr>
          <w:p w14:paraId="291D1986" w14:textId="49459205" w:rsidR="00B20F9B" w:rsidRPr="00DE0F0E" w:rsidRDefault="00B20F9B" w:rsidP="00B20F9B">
            <w:pPr>
              <w:pStyle w:val="tablesyntax"/>
              <w:spacing w:before="20" w:after="40"/>
              <w:rPr>
                <w:noProof/>
                <w:lang w:val="en-CA" w:eastAsia="ko-KR"/>
              </w:rPr>
            </w:pPr>
            <w:r w:rsidRPr="00DE0F0E">
              <w:rPr>
                <w:noProof/>
                <w:lang w:val="en-CA" w:eastAsia="ko-KR"/>
              </w:rPr>
              <w:tab/>
            </w:r>
            <w:r w:rsidRPr="00DE0F0E">
              <w:rPr>
                <w:noProof/>
                <w:lang w:val="en-CA" w:eastAsia="ko-KR"/>
              </w:rPr>
              <w:tab/>
              <w:t>CuQpDeltaVal  =  0</w:t>
            </w:r>
          </w:p>
        </w:tc>
        <w:tc>
          <w:tcPr>
            <w:tcW w:w="1152" w:type="dxa"/>
          </w:tcPr>
          <w:p w14:paraId="5C68E88B" w14:textId="77777777" w:rsidR="00B20F9B" w:rsidRPr="00DE0F0E" w:rsidRDefault="00B20F9B" w:rsidP="00BE21CC">
            <w:pPr>
              <w:pStyle w:val="tablecell"/>
              <w:spacing w:before="20" w:after="40"/>
              <w:rPr>
                <w:noProof/>
                <w:lang w:val="en-CA"/>
              </w:rPr>
            </w:pPr>
          </w:p>
        </w:tc>
      </w:tr>
      <w:tr w:rsidR="00666E8B" w:rsidRPr="00DE0F0E" w14:paraId="20E8FEB4" w14:textId="77777777" w:rsidTr="00E83180">
        <w:trPr>
          <w:cantSplit/>
          <w:jc w:val="center"/>
        </w:trPr>
        <w:tc>
          <w:tcPr>
            <w:tcW w:w="8438" w:type="dxa"/>
          </w:tcPr>
          <w:p w14:paraId="1005C7DE" w14:textId="7CBC7BA4" w:rsidR="00666E8B" w:rsidRPr="00DE0F0E" w:rsidRDefault="00666E8B" w:rsidP="00666E8B">
            <w:pPr>
              <w:pStyle w:val="tablesyntax"/>
              <w:spacing w:before="20" w:after="40"/>
              <w:rPr>
                <w:noProof/>
                <w:lang w:val="en-CA" w:eastAsia="ko-KR"/>
              </w:rPr>
            </w:pPr>
            <w:r w:rsidRPr="00DE0F0E">
              <w:rPr>
                <w:noProof/>
                <w:lang w:val="en-CA" w:eastAsia="ko-KR"/>
              </w:rPr>
              <w:tab/>
            </w:r>
            <w:r w:rsidRPr="00DE0F0E">
              <w:rPr>
                <w:noProof/>
                <w:lang w:val="en-CA" w:eastAsia="ko-KR"/>
              </w:rPr>
              <w:tab/>
              <w:t>CuQgTopLeftX  =  x0</w:t>
            </w:r>
          </w:p>
        </w:tc>
        <w:tc>
          <w:tcPr>
            <w:tcW w:w="1152" w:type="dxa"/>
          </w:tcPr>
          <w:p w14:paraId="48D14FA3" w14:textId="77777777" w:rsidR="00666E8B" w:rsidRPr="00DE0F0E" w:rsidRDefault="00666E8B" w:rsidP="00666E8B">
            <w:pPr>
              <w:pStyle w:val="tablecell"/>
              <w:spacing w:before="20" w:after="40"/>
              <w:rPr>
                <w:noProof/>
                <w:lang w:val="en-CA"/>
              </w:rPr>
            </w:pPr>
          </w:p>
        </w:tc>
      </w:tr>
      <w:tr w:rsidR="00666E8B" w:rsidRPr="00DE0F0E" w14:paraId="7B318C25" w14:textId="77777777" w:rsidTr="00E83180">
        <w:trPr>
          <w:cantSplit/>
          <w:jc w:val="center"/>
        </w:trPr>
        <w:tc>
          <w:tcPr>
            <w:tcW w:w="8438" w:type="dxa"/>
          </w:tcPr>
          <w:p w14:paraId="4A00B9F4" w14:textId="23F9FA8C" w:rsidR="00666E8B" w:rsidRPr="00DE0F0E" w:rsidRDefault="00666E8B" w:rsidP="00666E8B">
            <w:pPr>
              <w:pStyle w:val="tablesyntax"/>
              <w:spacing w:before="20" w:after="40"/>
              <w:rPr>
                <w:noProof/>
                <w:lang w:val="en-CA" w:eastAsia="ko-KR"/>
              </w:rPr>
            </w:pPr>
            <w:r w:rsidRPr="00DE0F0E">
              <w:rPr>
                <w:noProof/>
                <w:lang w:val="en-CA" w:eastAsia="ko-KR"/>
              </w:rPr>
              <w:tab/>
            </w:r>
            <w:r w:rsidRPr="00DE0F0E">
              <w:rPr>
                <w:noProof/>
                <w:lang w:val="en-CA" w:eastAsia="ko-KR"/>
              </w:rPr>
              <w:tab/>
              <w:t>CuQgTopLeftY  =  y0</w:t>
            </w:r>
          </w:p>
        </w:tc>
        <w:tc>
          <w:tcPr>
            <w:tcW w:w="1152" w:type="dxa"/>
          </w:tcPr>
          <w:p w14:paraId="18EA9A63" w14:textId="77777777" w:rsidR="00666E8B" w:rsidRPr="00DE0F0E" w:rsidRDefault="00666E8B" w:rsidP="00666E8B">
            <w:pPr>
              <w:pStyle w:val="tablecell"/>
              <w:spacing w:before="20" w:after="40"/>
              <w:rPr>
                <w:noProof/>
                <w:lang w:val="en-CA"/>
              </w:rPr>
            </w:pPr>
          </w:p>
        </w:tc>
      </w:tr>
      <w:tr w:rsidR="00B20F9B" w:rsidRPr="00DE0F0E" w14:paraId="7FB6C059" w14:textId="77777777" w:rsidTr="00E83180">
        <w:trPr>
          <w:cantSplit/>
          <w:jc w:val="center"/>
        </w:trPr>
        <w:tc>
          <w:tcPr>
            <w:tcW w:w="8438" w:type="dxa"/>
          </w:tcPr>
          <w:p w14:paraId="0508DCB4" w14:textId="39930076" w:rsidR="00B20F9B" w:rsidRPr="00DE0F0E" w:rsidRDefault="00B20F9B" w:rsidP="00BE21CC">
            <w:pPr>
              <w:pStyle w:val="tablesyntax"/>
              <w:spacing w:before="20" w:after="40"/>
              <w:rPr>
                <w:noProof/>
                <w:lang w:val="en-CA" w:eastAsia="ko-KR"/>
              </w:rPr>
            </w:pPr>
            <w:r w:rsidRPr="00DE0F0E">
              <w:rPr>
                <w:noProof/>
                <w:lang w:val="en-CA" w:eastAsia="ko-KR"/>
              </w:rPr>
              <w:tab/>
              <w:t>}</w:t>
            </w:r>
          </w:p>
        </w:tc>
        <w:tc>
          <w:tcPr>
            <w:tcW w:w="1152" w:type="dxa"/>
          </w:tcPr>
          <w:p w14:paraId="4007A0F5" w14:textId="77777777" w:rsidR="00B20F9B" w:rsidRPr="00DE0F0E" w:rsidRDefault="00B20F9B" w:rsidP="00BE21CC">
            <w:pPr>
              <w:pStyle w:val="tablecell"/>
              <w:spacing w:before="20" w:after="40"/>
              <w:rPr>
                <w:noProof/>
                <w:lang w:val="en-CA"/>
              </w:rPr>
            </w:pPr>
          </w:p>
        </w:tc>
      </w:tr>
      <w:tr w:rsidR="009B5958" w:rsidRPr="00DE0F0E" w14:paraId="7B540DC8" w14:textId="77777777" w:rsidTr="00E83180">
        <w:trPr>
          <w:cantSplit/>
          <w:jc w:val="center"/>
        </w:trPr>
        <w:tc>
          <w:tcPr>
            <w:tcW w:w="8438" w:type="dxa"/>
          </w:tcPr>
          <w:p w14:paraId="55451317" w14:textId="77777777" w:rsidR="009B5958" w:rsidRPr="00DE0F0E" w:rsidRDefault="009B5958" w:rsidP="00BE21CC">
            <w:pPr>
              <w:pStyle w:val="tablesyntax"/>
              <w:spacing w:before="20" w:after="40"/>
              <w:rPr>
                <w:noProof/>
                <w:lang w:val="en-CA"/>
              </w:rPr>
            </w:pPr>
            <w:r w:rsidRPr="00DE0F0E">
              <w:rPr>
                <w:noProof/>
                <w:lang w:val="en-CA"/>
              </w:rPr>
              <w:tab/>
              <w:t>if( qt_split_cu_flag</w:t>
            </w:r>
            <w:r w:rsidRPr="00DE0F0E">
              <w:rPr>
                <w:noProof/>
                <w:lang w:val="en-CA" w:eastAsia="ko-KR"/>
              </w:rPr>
              <w:t>[ x0 ][ y0 ]</w:t>
            </w:r>
            <w:r w:rsidRPr="00DE0F0E">
              <w:rPr>
                <w:noProof/>
                <w:lang w:val="en-CA"/>
              </w:rPr>
              <w:t xml:space="preserve"> ) {</w:t>
            </w:r>
          </w:p>
        </w:tc>
        <w:tc>
          <w:tcPr>
            <w:tcW w:w="1152" w:type="dxa"/>
          </w:tcPr>
          <w:p w14:paraId="55FA3870" w14:textId="77777777" w:rsidR="009B5958" w:rsidRPr="00DE0F0E" w:rsidRDefault="009B5958" w:rsidP="00BE21CC">
            <w:pPr>
              <w:pStyle w:val="tablecell"/>
              <w:spacing w:before="20" w:after="40"/>
              <w:rPr>
                <w:noProof/>
                <w:lang w:val="en-CA"/>
              </w:rPr>
            </w:pPr>
          </w:p>
        </w:tc>
      </w:tr>
      <w:tr w:rsidR="009B5958" w:rsidRPr="00DE0F0E" w14:paraId="7B6EFC37" w14:textId="77777777" w:rsidTr="00E83180">
        <w:trPr>
          <w:cantSplit/>
          <w:jc w:val="center"/>
        </w:trPr>
        <w:tc>
          <w:tcPr>
            <w:tcW w:w="8438" w:type="dxa"/>
          </w:tcPr>
          <w:p w14:paraId="62A19D7A"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( 1  &lt;&lt;  ( log2CbSize − 1 ) )</w:t>
            </w:r>
          </w:p>
        </w:tc>
        <w:tc>
          <w:tcPr>
            <w:tcW w:w="1152" w:type="dxa"/>
          </w:tcPr>
          <w:p w14:paraId="6D2339D8" w14:textId="77777777" w:rsidR="009B5958" w:rsidRPr="00DE0F0E" w:rsidRDefault="009B5958" w:rsidP="00BE21CC">
            <w:pPr>
              <w:pStyle w:val="tablecell"/>
              <w:spacing w:before="20" w:after="40"/>
              <w:rPr>
                <w:noProof/>
                <w:lang w:val="en-CA"/>
              </w:rPr>
            </w:pPr>
          </w:p>
        </w:tc>
      </w:tr>
      <w:tr w:rsidR="009B5958" w:rsidRPr="00DE0F0E" w14:paraId="21BCA239" w14:textId="77777777" w:rsidTr="00E83180">
        <w:trPr>
          <w:cantSplit/>
          <w:jc w:val="center"/>
        </w:trPr>
        <w:tc>
          <w:tcPr>
            <w:tcW w:w="8438" w:type="dxa"/>
          </w:tcPr>
          <w:p w14:paraId="6BCEC7C8"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( 1  &lt;&lt;  ( log2CbSize − 1 ) )</w:t>
            </w:r>
          </w:p>
        </w:tc>
        <w:tc>
          <w:tcPr>
            <w:tcW w:w="1152" w:type="dxa"/>
          </w:tcPr>
          <w:p w14:paraId="76D342F5" w14:textId="77777777" w:rsidR="009B5958" w:rsidRPr="00DE0F0E" w:rsidRDefault="009B5958" w:rsidP="00BE21CC">
            <w:pPr>
              <w:pStyle w:val="tablecell"/>
              <w:spacing w:before="20" w:after="40"/>
              <w:rPr>
                <w:noProof/>
                <w:lang w:val="en-CA"/>
              </w:rPr>
            </w:pPr>
          </w:p>
        </w:tc>
      </w:tr>
      <w:tr w:rsidR="009B5958" w:rsidRPr="00DE0F0E" w14:paraId="4EA4DAF9" w14:textId="77777777" w:rsidTr="00E83180">
        <w:trPr>
          <w:cantSplit/>
          <w:jc w:val="center"/>
        </w:trPr>
        <w:tc>
          <w:tcPr>
            <w:tcW w:w="8438" w:type="dxa"/>
          </w:tcPr>
          <w:p w14:paraId="5CA829DD"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coding_quadtree( x0, y0,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3A5AF63A" w14:textId="77777777" w:rsidR="009B5958" w:rsidRPr="00DE0F0E" w:rsidRDefault="009B5958" w:rsidP="00BE21CC">
            <w:pPr>
              <w:pStyle w:val="tablecell"/>
              <w:spacing w:before="20" w:after="40"/>
              <w:rPr>
                <w:noProof/>
                <w:lang w:val="en-CA"/>
              </w:rPr>
            </w:pPr>
          </w:p>
        </w:tc>
      </w:tr>
      <w:tr w:rsidR="009B5958" w:rsidRPr="00DE0F0E" w14:paraId="33F48A70" w14:textId="77777777" w:rsidTr="00E83180">
        <w:trPr>
          <w:cantSplit/>
          <w:jc w:val="center"/>
        </w:trPr>
        <w:tc>
          <w:tcPr>
            <w:tcW w:w="8438" w:type="dxa"/>
          </w:tcPr>
          <w:p w14:paraId="25715C5F"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08F18128" w14:textId="77777777" w:rsidR="009B5958" w:rsidRPr="00DE0F0E" w:rsidRDefault="009B5958" w:rsidP="00BE21CC">
            <w:pPr>
              <w:pStyle w:val="tablecell"/>
              <w:spacing w:before="20" w:after="40"/>
              <w:rPr>
                <w:noProof/>
                <w:lang w:val="en-CA"/>
              </w:rPr>
            </w:pPr>
          </w:p>
        </w:tc>
      </w:tr>
      <w:tr w:rsidR="009B5958" w:rsidRPr="00DE0F0E" w14:paraId="17247A46" w14:textId="77777777" w:rsidTr="00E83180">
        <w:trPr>
          <w:cantSplit/>
          <w:jc w:val="center"/>
        </w:trPr>
        <w:tc>
          <w:tcPr>
            <w:tcW w:w="8438" w:type="dxa"/>
          </w:tcPr>
          <w:p w14:paraId="476FB94A"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x1, y0,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2424141E" w14:textId="77777777" w:rsidR="009B5958" w:rsidRPr="00DE0F0E" w:rsidRDefault="009B5958" w:rsidP="00BE21CC">
            <w:pPr>
              <w:pStyle w:val="tablecell"/>
              <w:spacing w:before="20" w:after="40"/>
              <w:rPr>
                <w:noProof/>
                <w:lang w:val="en-CA"/>
              </w:rPr>
            </w:pPr>
          </w:p>
        </w:tc>
      </w:tr>
      <w:tr w:rsidR="009B5958" w:rsidRPr="00DE0F0E" w14:paraId="02FED619" w14:textId="77777777" w:rsidTr="00E83180">
        <w:trPr>
          <w:cantSplit/>
          <w:jc w:val="center"/>
        </w:trPr>
        <w:tc>
          <w:tcPr>
            <w:tcW w:w="8438" w:type="dxa"/>
          </w:tcPr>
          <w:p w14:paraId="6D738BD2"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04C7E091" w14:textId="77777777" w:rsidR="009B5958" w:rsidRPr="00DE0F0E" w:rsidRDefault="009B5958" w:rsidP="00BE21CC">
            <w:pPr>
              <w:pStyle w:val="tablecell"/>
              <w:spacing w:before="20" w:after="40"/>
              <w:rPr>
                <w:noProof/>
                <w:lang w:val="en-CA"/>
              </w:rPr>
            </w:pPr>
          </w:p>
        </w:tc>
      </w:tr>
      <w:tr w:rsidR="009B5958" w:rsidRPr="00DE0F0E" w14:paraId="11F406DA" w14:textId="77777777" w:rsidTr="00E83180">
        <w:trPr>
          <w:cantSplit/>
          <w:jc w:val="center"/>
        </w:trPr>
        <w:tc>
          <w:tcPr>
            <w:tcW w:w="8438" w:type="dxa"/>
          </w:tcPr>
          <w:p w14:paraId="05683223"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x0, y1,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09580CE9" w14:textId="77777777" w:rsidR="009B5958" w:rsidRPr="00DE0F0E" w:rsidRDefault="009B5958" w:rsidP="00BE21CC">
            <w:pPr>
              <w:pStyle w:val="tablecell"/>
              <w:spacing w:before="20" w:after="40"/>
              <w:rPr>
                <w:noProof/>
                <w:lang w:val="en-CA"/>
              </w:rPr>
            </w:pPr>
          </w:p>
        </w:tc>
      </w:tr>
      <w:tr w:rsidR="009B5958" w:rsidRPr="00DE0F0E" w14:paraId="472A6AA2" w14:textId="77777777" w:rsidTr="00E83180">
        <w:trPr>
          <w:cantSplit/>
          <w:jc w:val="center"/>
        </w:trPr>
        <w:tc>
          <w:tcPr>
            <w:tcW w:w="8438" w:type="dxa"/>
          </w:tcPr>
          <w:p w14:paraId="59B796F7"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73275666" w14:textId="77777777" w:rsidR="009B5958" w:rsidRPr="00DE0F0E" w:rsidRDefault="009B5958" w:rsidP="00BE21CC">
            <w:pPr>
              <w:pStyle w:val="tablecell"/>
              <w:spacing w:before="20" w:after="40"/>
              <w:rPr>
                <w:noProof/>
                <w:lang w:val="en-CA"/>
              </w:rPr>
            </w:pPr>
          </w:p>
        </w:tc>
      </w:tr>
      <w:tr w:rsidR="009B5958" w:rsidRPr="00DE0F0E" w14:paraId="097A2C54" w14:textId="77777777" w:rsidTr="00E83180">
        <w:trPr>
          <w:cantSplit/>
          <w:jc w:val="center"/>
        </w:trPr>
        <w:tc>
          <w:tcPr>
            <w:tcW w:w="8438" w:type="dxa"/>
          </w:tcPr>
          <w:p w14:paraId="4149B220"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x1, y1,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43435755" w14:textId="77777777" w:rsidR="009B5958" w:rsidRPr="00DE0F0E" w:rsidRDefault="009B5958" w:rsidP="00BE21CC">
            <w:pPr>
              <w:pStyle w:val="tablecell"/>
              <w:spacing w:before="20" w:after="40"/>
              <w:rPr>
                <w:noProof/>
                <w:lang w:val="en-CA"/>
              </w:rPr>
            </w:pPr>
          </w:p>
        </w:tc>
      </w:tr>
      <w:tr w:rsidR="009B5958" w:rsidRPr="00DE0F0E" w14:paraId="29996599" w14:textId="77777777" w:rsidTr="00E83180">
        <w:trPr>
          <w:cantSplit/>
          <w:jc w:val="center"/>
        </w:trPr>
        <w:tc>
          <w:tcPr>
            <w:tcW w:w="8438" w:type="dxa"/>
          </w:tcPr>
          <w:p w14:paraId="2F033AD4" w14:textId="77777777" w:rsidR="009B5958" w:rsidRPr="00DE0F0E" w:rsidRDefault="009B5958" w:rsidP="00BE21CC">
            <w:pPr>
              <w:pStyle w:val="tablesyntax"/>
              <w:spacing w:before="20" w:after="40"/>
              <w:rPr>
                <w:noProof/>
                <w:lang w:val="en-CA"/>
              </w:rPr>
            </w:pPr>
            <w:r w:rsidRPr="00DE0F0E">
              <w:rPr>
                <w:noProof/>
                <w:lang w:val="en-CA"/>
              </w:rPr>
              <w:tab/>
              <w:t>} else</w:t>
            </w:r>
          </w:p>
        </w:tc>
        <w:tc>
          <w:tcPr>
            <w:tcW w:w="1152" w:type="dxa"/>
          </w:tcPr>
          <w:p w14:paraId="29F4A637" w14:textId="77777777" w:rsidR="009B5958" w:rsidRPr="00DE0F0E" w:rsidRDefault="009B5958" w:rsidP="00BE21CC">
            <w:pPr>
              <w:pStyle w:val="tablecell"/>
              <w:spacing w:before="20" w:after="40"/>
              <w:rPr>
                <w:noProof/>
                <w:lang w:val="en-CA"/>
              </w:rPr>
            </w:pPr>
          </w:p>
        </w:tc>
      </w:tr>
      <w:tr w:rsidR="009B5958" w:rsidRPr="00DE0F0E" w14:paraId="37E9583E" w14:textId="77777777" w:rsidTr="00E83180">
        <w:trPr>
          <w:cantSplit/>
          <w:jc w:val="center"/>
        </w:trPr>
        <w:tc>
          <w:tcPr>
            <w:tcW w:w="8438" w:type="dxa"/>
          </w:tcPr>
          <w:p w14:paraId="7CDB5B58" w14:textId="4E0FD775" w:rsidR="009B5958" w:rsidRPr="00DE0F0E" w:rsidRDefault="009B5958" w:rsidP="0044603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multi_type_tree</w:t>
            </w:r>
            <w:r w:rsidRPr="00DE0F0E">
              <w:rPr>
                <w:noProof/>
                <w:lang w:val="en-CA"/>
              </w:rPr>
              <w:t>( x0, y0, </w:t>
            </w:r>
            <w:r w:rsidR="009E0EE7" w:rsidRPr="00DE0F0E">
              <w:rPr>
                <w:noProof/>
                <w:lang w:val="en-CA"/>
              </w:rPr>
              <w:t>1  &lt;&lt;  log2CbSize, 1  &lt;&lt;  </w:t>
            </w:r>
            <w:r w:rsidRPr="00DE0F0E">
              <w:rPr>
                <w:noProof/>
                <w:lang w:val="en-CA"/>
              </w:rPr>
              <w:t>log2CbSize, </w:t>
            </w:r>
            <w:r w:rsidR="00446037" w:rsidRPr="00DE0F0E">
              <w:rPr>
                <w:noProof/>
                <w:lang w:val="en-CA"/>
              </w:rPr>
              <w:t>cqtDepth, </w:t>
            </w:r>
            <w:r w:rsidR="00E15914" w:rsidRPr="00DE0F0E">
              <w:rPr>
                <w:noProof/>
                <w:lang w:val="en-CA"/>
              </w:rPr>
              <w:t>0</w:t>
            </w:r>
            <w:r w:rsidR="005D7B96" w:rsidRPr="00DE0F0E">
              <w:rPr>
                <w:noProof/>
                <w:lang w:val="en-CA"/>
              </w:rPr>
              <w:t>, 0</w:t>
            </w:r>
            <w:r w:rsidR="00107291" w:rsidRPr="00DE0F0E">
              <w:rPr>
                <w:noProof/>
                <w:lang w:val="en-CA"/>
              </w:rPr>
              <w:t>, 0</w:t>
            </w:r>
            <w:r w:rsidR="006B35DB" w:rsidRPr="00DE0F0E">
              <w:rPr>
                <w:noProof/>
                <w:lang w:val="en-CA"/>
              </w:rPr>
              <w:t>, treeType</w:t>
            </w:r>
            <w:r w:rsidR="00107291" w:rsidRPr="00DE0F0E">
              <w:rPr>
                <w:noProof/>
                <w:lang w:val="en-CA"/>
              </w:rPr>
              <w:t> </w:t>
            </w:r>
            <w:r w:rsidRPr="00DE0F0E">
              <w:rPr>
                <w:noProof/>
                <w:lang w:val="en-CA"/>
              </w:rPr>
              <w:t>)</w:t>
            </w:r>
          </w:p>
        </w:tc>
        <w:tc>
          <w:tcPr>
            <w:tcW w:w="1152" w:type="dxa"/>
          </w:tcPr>
          <w:p w14:paraId="064C4B17" w14:textId="77777777" w:rsidR="009B5958" w:rsidRPr="00DE0F0E" w:rsidRDefault="009B5958" w:rsidP="00BE21CC">
            <w:pPr>
              <w:pStyle w:val="tablecell"/>
              <w:spacing w:before="20" w:after="40"/>
              <w:rPr>
                <w:noProof/>
                <w:lang w:val="en-CA"/>
              </w:rPr>
            </w:pPr>
          </w:p>
        </w:tc>
      </w:tr>
      <w:tr w:rsidR="009B5958" w:rsidRPr="00DE0F0E" w14:paraId="31FCF9B2" w14:textId="77777777" w:rsidTr="00E83180">
        <w:trPr>
          <w:cantSplit/>
          <w:jc w:val="center"/>
        </w:trPr>
        <w:tc>
          <w:tcPr>
            <w:tcW w:w="8438" w:type="dxa"/>
          </w:tcPr>
          <w:p w14:paraId="0DEB26C8" w14:textId="77777777" w:rsidR="009B5958" w:rsidRPr="00DE0F0E" w:rsidRDefault="009B5958" w:rsidP="00BE21CC">
            <w:pPr>
              <w:pStyle w:val="tablesyntax"/>
              <w:spacing w:before="20" w:after="40"/>
              <w:rPr>
                <w:noProof/>
                <w:lang w:val="en-CA"/>
              </w:rPr>
            </w:pPr>
            <w:r w:rsidRPr="00DE0F0E">
              <w:rPr>
                <w:noProof/>
                <w:lang w:val="en-CA"/>
              </w:rPr>
              <w:t>}</w:t>
            </w:r>
          </w:p>
        </w:tc>
        <w:tc>
          <w:tcPr>
            <w:tcW w:w="1152" w:type="dxa"/>
          </w:tcPr>
          <w:p w14:paraId="113B7B7C" w14:textId="77777777" w:rsidR="009B5958" w:rsidRPr="00DE0F0E" w:rsidRDefault="009B5958" w:rsidP="00BE21CC">
            <w:pPr>
              <w:pStyle w:val="tablesyntax"/>
              <w:spacing w:before="20" w:after="40"/>
              <w:rPr>
                <w:noProof/>
                <w:lang w:val="en-CA"/>
              </w:rPr>
            </w:pPr>
          </w:p>
        </w:tc>
      </w:tr>
    </w:tbl>
    <w:p w14:paraId="5103FD9A" w14:textId="77777777" w:rsidR="009B5958" w:rsidRPr="00DE0F0E" w:rsidRDefault="009B5958" w:rsidP="009B5958">
      <w:pPr>
        <w:rPr>
          <w:noProof/>
          <w:lang w:val="en-CA" w:eastAsia="ko-KR"/>
        </w:rPr>
      </w:pPr>
      <w:bookmarkStart w:id="1758" w:name="_Toc287363768"/>
      <w:bookmarkStart w:id="1759" w:name="_Toc311216761"/>
    </w:p>
    <w:bookmarkEnd w:id="1758"/>
    <w:bookmarkEnd w:id="1759"/>
    <w:p w14:paraId="2124D1EB" w14:textId="77777777" w:rsidR="009B5958" w:rsidRPr="00DE0F0E" w:rsidRDefault="00010365" w:rsidP="009B5958">
      <w:pPr>
        <w:pStyle w:val="Heading4"/>
        <w:rPr>
          <w:noProof/>
          <w:lang w:val="en-CA"/>
        </w:rPr>
      </w:pPr>
      <w:r w:rsidRPr="00DE0F0E">
        <w:rPr>
          <w:noProof/>
          <w:lang w:val="en-CA"/>
        </w:rPr>
        <w:t>M</w:t>
      </w:r>
      <w:r w:rsidR="009B5958" w:rsidRPr="00DE0F0E">
        <w:rPr>
          <w:noProof/>
          <w:lang w:val="en-CA"/>
        </w:rPr>
        <w:t>ulti-type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335AC861" w:rsidR="009B5958" w:rsidRPr="00DE0F0E" w:rsidRDefault="00010365" w:rsidP="00010365">
            <w:pPr>
              <w:pStyle w:val="tablesyntax"/>
              <w:spacing w:before="20" w:after="40"/>
              <w:rPr>
                <w:noProof/>
                <w:lang w:val="en-CA"/>
              </w:rPr>
            </w:pPr>
            <w:r w:rsidRPr="00DE0F0E">
              <w:rPr>
                <w:noProof/>
                <w:lang w:val="en-CA"/>
              </w:rPr>
              <w:t>multi_type_tree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77777777" w:rsidR="00F86576" w:rsidRPr="00DE0F0E" w:rsidRDefault="00F86576" w:rsidP="00EB2FEC">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972259" w:rsidRPr="00DE0F0E">
              <w:rPr>
                <w:noProof/>
                <w:lang w:val="en-CA" w:eastAsia="ko-KR"/>
              </w:rPr>
              <w:t xml:space="preserve">&amp;&amp;  </w:t>
            </w:r>
            <w:r w:rsidR="00972259" w:rsidRPr="00DE0F0E">
              <w:rPr>
                <w:noProof/>
                <w:lang w:val="en-CA" w:eastAsia="ko-KR"/>
              </w:rPr>
              <w:br/>
            </w:r>
            <w:r w:rsidR="00972259" w:rsidRPr="00DE0F0E">
              <w:rPr>
                <w:noProof/>
                <w:lang w:val="en-CA"/>
              </w:rPr>
              <w:tab/>
            </w:r>
            <w:r w:rsidR="00972259" w:rsidRPr="00DE0F0E">
              <w:rPr>
                <w:noProof/>
                <w:lang w:val="en-CA"/>
              </w:rPr>
              <w:tab/>
            </w:r>
            <w:r w:rsidR="00972259" w:rsidRPr="00DE0F0E">
              <w:rPr>
                <w:noProof/>
                <w:lang w:val="en-CA" w:eastAsia="ko-KR"/>
              </w:rPr>
              <w:t xml:space="preserve">( x0 + cbWidth  &lt;=  pic_width_in_luma_samples )  &amp;&amp;  </w:t>
            </w:r>
            <w:r w:rsidR="00972259" w:rsidRPr="00DE0F0E">
              <w:rPr>
                <w:noProof/>
                <w:lang w:val="en-CA" w:eastAsia="ko-KR"/>
              </w:rPr>
              <w:br/>
            </w:r>
            <w:r w:rsidR="00972259" w:rsidRPr="00DE0F0E">
              <w:rPr>
                <w:noProof/>
                <w:lang w:val="en-CA"/>
              </w:rPr>
              <w:tab/>
            </w:r>
            <w:r w:rsidR="00972259" w:rsidRPr="00DE0F0E">
              <w:rPr>
                <w:noProof/>
                <w:lang w:val="en-CA"/>
              </w:rPr>
              <w:tab/>
            </w:r>
            <w:r w:rsidR="00972259" w:rsidRPr="00DE0F0E">
              <w:rPr>
                <w:noProof/>
                <w:lang w:val="en-CA" w:eastAsia="ko-KR"/>
              </w:rPr>
              <w:t>(y0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55DF1A00"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eastAsia="ko-KR"/>
              </w:rPr>
              <w:t>mtt_</w:t>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DE0F0E" w:rsidRDefault="00000F7A" w:rsidP="00C50254">
            <w:pPr>
              <w:pStyle w:val="tablesyntax"/>
              <w:spacing w:before="20" w:after="40"/>
              <w:rPr>
                <w:noProof/>
                <w:lang w:val="en-CA"/>
              </w:rPr>
            </w:pPr>
            <w:r w:rsidRPr="00DE0F0E">
              <w:rPr>
                <w:noProof/>
                <w:lang w:val="en-CA"/>
              </w:rPr>
              <w:tab/>
              <w:t>if( cu_qp_delta_enabled_flag  &amp;&amp;  ( cqtDepth + mttDepth )  &lt;=  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77777777" w:rsidR="00F86576" w:rsidRPr="00DE0F0E" w:rsidRDefault="00F86576" w:rsidP="00F2565E">
            <w:pPr>
              <w:pStyle w:val="tablesyntax"/>
              <w:spacing w:before="20" w:after="40"/>
              <w:rPr>
                <w:noProof/>
                <w:lang w:val="en-CA"/>
              </w:rPr>
            </w:pPr>
            <w:r w:rsidRPr="00DE0F0E">
              <w:rPr>
                <w:noProof/>
                <w:lang w:val="en-CA"/>
              </w:rPr>
              <w:tab/>
              <w:t>if( mtt_split_cu_flag ) {</w:t>
            </w:r>
          </w:p>
        </w:tc>
        <w:tc>
          <w:tcPr>
            <w:tcW w:w="1152" w:type="dxa"/>
          </w:tcPr>
          <w:p w14:paraId="537D83F2" w14:textId="77777777" w:rsidR="00F86576" w:rsidRPr="00DE0F0E" w:rsidRDefault="00F86576" w:rsidP="00BE21CC">
            <w:pPr>
              <w:pStyle w:val="tablecell"/>
              <w:spacing w:before="20" w:after="40"/>
              <w:rPr>
                <w:noProof/>
                <w:lang w:val="en-CA"/>
              </w:rPr>
            </w:pPr>
          </w:p>
        </w:tc>
      </w:tr>
      <w:tr w:rsidR="00F86576" w:rsidRPr="00DE0F0E" w14:paraId="5F0EF31C" w14:textId="77777777" w:rsidTr="00692F9E">
        <w:trPr>
          <w:cantSplit/>
          <w:jc w:val="center"/>
        </w:trPr>
        <w:tc>
          <w:tcPr>
            <w:tcW w:w="8438" w:type="dxa"/>
          </w:tcPr>
          <w:p w14:paraId="3CC58870" w14:textId="77777777" w:rsidR="00F86576" w:rsidRPr="00DE0F0E" w:rsidRDefault="00F86576" w:rsidP="004F71F8">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77777777" w:rsidR="00F86576" w:rsidRPr="00DE0F0E" w:rsidRDefault="00F86576" w:rsidP="00E83180">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77777777" w:rsidR="006E1D88" w:rsidRPr="00DE0F0E" w:rsidRDefault="006E1D88" w:rsidP="00B35F30">
            <w:pPr>
              <w:pStyle w:val="tablesyntax"/>
              <w:spacing w:before="20" w:after="40"/>
              <w:rPr>
                <w:noProof/>
                <w:lang w:val="en-CA" w:eastAsia="ko-KR"/>
              </w:rPr>
            </w:pPr>
            <w:r w:rsidRPr="00DE0F0E">
              <w:rPr>
                <w:noProof/>
                <w:lang w:val="en-CA" w:eastAsia="ko-KR"/>
              </w:rPr>
              <w:lastRenderedPageBreak/>
              <w:tab/>
            </w:r>
            <w:r w:rsidRPr="00DE0F0E">
              <w:rPr>
                <w:noProof/>
                <w:lang w:val="en-CA" w:eastAsia="ko-KR"/>
              </w:rPr>
              <w:tab/>
            </w:r>
            <w:r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77777777" w:rsidR="006E1D88" w:rsidRPr="00DE0F0E" w:rsidRDefault="006E1D88" w:rsidP="00E83180">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77777777" w:rsidR="006E1D88" w:rsidRPr="00DE0F0E" w:rsidRDefault="006E1D88" w:rsidP="00043971">
            <w:pPr>
              <w:pStyle w:val="tablesyntax"/>
              <w:spacing w:before="20" w:after="40"/>
              <w:rPr>
                <w:noProof/>
                <w:lang w:val="en-CA"/>
              </w:rPr>
            </w:pPr>
            <w:r w:rsidRPr="00DE0F0E">
              <w:rPr>
                <w:noProof/>
                <w:lang w:val="en-CA"/>
              </w:rPr>
              <w:tab/>
            </w:r>
            <w:r w:rsidRPr="00DE0F0E">
              <w:rPr>
                <w:noProof/>
                <w:lang w:val="en-CA"/>
              </w:rPr>
              <w:tab/>
              <w:t>if( MttSplitMode</w:t>
            </w:r>
            <w:r w:rsidRPr="00DE0F0E">
              <w:rPr>
                <w:noProof/>
                <w:lang w:val="en-CA" w:eastAsia="ko-KR"/>
              </w:rPr>
              <w:t>[ x0 ][ y0 ][ mttDepth ]</w:t>
            </w:r>
            <w:r w:rsidRPr="00DE0F0E">
              <w:rPr>
                <w:noProof/>
                <w:lang w:val="en-CA"/>
              </w:rPr>
              <w:t xml:space="preserve">  </w:t>
            </w:r>
            <w:r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depthOffset  +=  </w:t>
            </w:r>
            <w:r w:rsidR="005E24A7" w:rsidRPr="00DE0F0E">
              <w:rPr>
                <w:noProof/>
                <w:lang w:val="en-CA"/>
              </w:rPr>
              <w:t>( x0 + cbWidth  </w:t>
            </w:r>
            <w:r w:rsidRPr="00DE0F0E">
              <w:rPr>
                <w:noProof/>
                <w:lang w:val="en-CA"/>
              </w:rPr>
              <w:t>&gt;</w:t>
            </w:r>
            <w:r w:rsidR="005E24A7" w:rsidRPr="00DE0F0E">
              <w:rPr>
                <w:noProof/>
                <w:lang w:val="en-CA"/>
              </w:rPr>
              <w:t>  pic_width_in_luma_samples ) </w:t>
            </w:r>
            <w:r w:rsidRPr="00DE0F0E">
              <w:rPr>
                <w:noProof/>
                <w:lang w:val="en-CA"/>
              </w:rPr>
              <w:t>?</w:t>
            </w:r>
            <w:r w:rsidR="005E24A7" w:rsidRPr="00DE0F0E">
              <w:rPr>
                <w:noProof/>
                <w:lang w:val="en-CA"/>
              </w:rPr>
              <w:t> </w:t>
            </w:r>
            <w:r w:rsidRPr="00DE0F0E">
              <w:rPr>
                <w:noProof/>
                <w:lang w:val="en-CA"/>
              </w:rPr>
              <w:t>1</w:t>
            </w:r>
            <w:r w:rsidR="005E24A7" w:rsidRPr="00DE0F0E">
              <w:rPr>
                <w:noProof/>
                <w:lang w:val="en-CA"/>
              </w:rPr>
              <w:t> </w:t>
            </w:r>
            <w:r w:rsidRPr="00DE0F0E">
              <w:rPr>
                <w:noProof/>
                <w:lang w:val="en-CA"/>
              </w:rPr>
              <w:t>:</w:t>
            </w:r>
            <w:r w:rsidR="005E24A7" w:rsidRPr="00DE0F0E">
              <w:rPr>
                <w:noProof/>
                <w:lang w:val="en-CA"/>
              </w:rPr>
              <w:t> </w:t>
            </w:r>
            <w:r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77777777" w:rsidR="00535E92" w:rsidRPr="00DE0F0E" w:rsidRDefault="00535E92"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x1 = x0 + ( </w:t>
            </w:r>
            <w:r w:rsidRPr="00DE0F0E">
              <w:rPr>
                <w:noProof/>
                <w:lang w:val="en-CA" w:eastAsia="ko-KR"/>
              </w:rPr>
              <w:t>cbWidth</w:t>
            </w:r>
            <w:r w:rsidR="009A042B" w:rsidRPr="00DE0F0E">
              <w:rPr>
                <w:noProof/>
                <w:lang w:val="en-CA"/>
              </w:rPr>
              <w:t> / </w:t>
            </w:r>
            <w:r w:rsidR="009A042B" w:rsidRPr="00DE0F0E">
              <w:rPr>
                <w:noProof/>
                <w:lang w:val="en-CA" w:eastAsia="ko-KR"/>
              </w:rPr>
              <w:t>2</w:t>
            </w:r>
            <w:r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6F4AF258"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 2, cbHeight, </w:t>
            </w:r>
            <w:r w:rsidR="0017435B" w:rsidRPr="00DE0F0E">
              <w:rPr>
                <w:noProof/>
                <w:lang w:val="en-CA" w:eastAsia="ko-KR"/>
              </w:rPr>
              <w:br/>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Pr="00DE0F0E">
              <w:rPr>
                <w:noProof/>
                <w:lang w:val="en-CA"/>
              </w:rPr>
              <w:t>mttDepth + 1, depthOffset, 0, treeType</w:t>
            </w:r>
            <w:r w:rsidRPr="00DE0F0E">
              <w:rPr>
                <w:noProof/>
                <w:lang w:val="en-CA" w:eastAsia="ko-KR"/>
              </w:rPr>
              <w:t> </w:t>
            </w:r>
            <w:r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14432EB2" w:rsidR="00CE5968" w:rsidRPr="00DE0F0E" w:rsidRDefault="00CE5968"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multi_type_tree( x1, y0, cbWidth / 2, cbHeightY,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depthOffset, 1, treeType</w:t>
            </w:r>
            <w:r w:rsidRPr="00DE0F0E">
              <w:rPr>
                <w:noProof/>
                <w:lang w:val="en-CA" w:eastAsia="ko-KR"/>
              </w:rPr>
              <w:t> </w:t>
            </w:r>
            <w:r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t>} else if( MttSplitMode</w:t>
            </w:r>
            <w:r w:rsidRPr="00DE0F0E">
              <w:rPr>
                <w:noProof/>
                <w:lang w:val="en-CA" w:eastAsia="ko-KR"/>
              </w:rPr>
              <w:t>[ x0 ][ y0 ][ mttDepth ]</w:t>
            </w:r>
            <w:r w:rsidRPr="00DE0F0E">
              <w:rPr>
                <w:noProof/>
                <w:lang w:val="en-CA"/>
              </w:rPr>
              <w:t xml:space="preserve">  </w:t>
            </w:r>
            <w:r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77777777" w:rsidR="00C735BD" w:rsidRPr="00DE0F0E" w:rsidRDefault="00535E92"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y1 = y0 + ( cbHeight</w:t>
            </w:r>
            <w:r w:rsidR="006C1945" w:rsidRPr="00DE0F0E">
              <w:rPr>
                <w:noProof/>
                <w:lang w:val="en-CA"/>
              </w:rPr>
              <w:t> / </w:t>
            </w:r>
            <w:r w:rsidR="007B260A" w:rsidRPr="00DE0F0E">
              <w:rPr>
                <w:noProof/>
                <w:lang w:val="en-CA"/>
              </w:rPr>
              <w:t>2</w:t>
            </w:r>
            <w:r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63E45DD6"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7327C6" w:rsidRPr="00DE0F0E">
              <w:rPr>
                <w:noProof/>
                <w:lang w:val="en-CA"/>
              </w:rPr>
              <w:t>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52751FAD"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multi_type_tree( x0, y1,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w:t>
            </w:r>
            <w:r w:rsidR="007327C6" w:rsidRPr="00DE0F0E">
              <w:rPr>
                <w:noProof/>
                <w:lang w:val="en-CA"/>
              </w:rPr>
              <w:t>, 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t>} else if( MttSplitMode</w:t>
            </w:r>
            <w:r w:rsidRPr="00DE0F0E">
              <w:rPr>
                <w:noProof/>
                <w:lang w:val="en-CA" w:eastAsia="ko-KR"/>
              </w:rPr>
              <w:t>[ x0 ][ y0 ][ mttDepth ]</w:t>
            </w:r>
            <w:r w:rsidRPr="00DE0F0E">
              <w:rPr>
                <w:noProof/>
                <w:lang w:val="en-CA"/>
              </w:rPr>
              <w:t xml:space="preserve">  </w:t>
            </w:r>
            <w:r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x1 = x0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x2 = x0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535E92" w:rsidRPr="00DE0F0E" w14:paraId="179666B6" w14:textId="77777777" w:rsidTr="00692F9E">
        <w:trPr>
          <w:cantSplit/>
          <w:jc w:val="center"/>
        </w:trPr>
        <w:tc>
          <w:tcPr>
            <w:tcW w:w="8438" w:type="dxa"/>
          </w:tcPr>
          <w:p w14:paraId="4E74B208" w14:textId="1B5B8C56"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 4,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6DDECE1F" w14:textId="77777777" w:rsidR="00535E92" w:rsidRPr="00DE0F0E" w:rsidRDefault="00535E92" w:rsidP="00535E92">
            <w:pPr>
              <w:pStyle w:val="tablecell"/>
              <w:spacing w:before="20" w:after="40"/>
              <w:rPr>
                <w:noProof/>
                <w:lang w:val="en-CA"/>
              </w:rPr>
            </w:pPr>
          </w:p>
        </w:tc>
      </w:tr>
      <w:tr w:rsidR="00535E92" w:rsidRPr="00DE0F0E" w14:paraId="7EA1A8B0" w14:textId="77777777" w:rsidTr="00692F9E">
        <w:trPr>
          <w:cantSplit/>
          <w:jc w:val="center"/>
        </w:trPr>
        <w:tc>
          <w:tcPr>
            <w:tcW w:w="8438" w:type="dxa"/>
          </w:tcPr>
          <w:p w14:paraId="7FEF19DF" w14:textId="5A4D24B3"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x1, y0, cbWidth / 2,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12C08457" w14:textId="77777777" w:rsidR="00535E92" w:rsidRPr="00DE0F0E" w:rsidRDefault="00535E92" w:rsidP="00535E92">
            <w:pPr>
              <w:pStyle w:val="tablecell"/>
              <w:spacing w:before="20" w:after="40"/>
              <w:rPr>
                <w:noProof/>
                <w:lang w:val="en-CA"/>
              </w:rPr>
            </w:pPr>
          </w:p>
        </w:tc>
      </w:tr>
      <w:tr w:rsidR="00535E92" w:rsidRPr="00DE0F0E" w14:paraId="209FC20B" w14:textId="77777777" w:rsidTr="00692F9E">
        <w:trPr>
          <w:cantSplit/>
          <w:jc w:val="center"/>
        </w:trPr>
        <w:tc>
          <w:tcPr>
            <w:tcW w:w="8438" w:type="dxa"/>
          </w:tcPr>
          <w:p w14:paraId="1AD152CA" w14:textId="3E786501"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multi_type_tree( x2, y0, cbWidth / 4,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2, treeType</w:t>
            </w:r>
            <w:r w:rsidRPr="00DE0F0E">
              <w:rPr>
                <w:noProof/>
                <w:lang w:val="en-CA" w:eastAsia="ko-KR"/>
              </w:rPr>
              <w:t> </w:t>
            </w:r>
            <w:r w:rsidRPr="00DE0F0E">
              <w:rPr>
                <w:noProof/>
                <w:lang w:val="en-CA"/>
              </w:rPr>
              <w:t>)</w:t>
            </w:r>
          </w:p>
        </w:tc>
        <w:tc>
          <w:tcPr>
            <w:tcW w:w="1152" w:type="dxa"/>
          </w:tcPr>
          <w:p w14:paraId="6B61C3C1" w14:textId="77777777" w:rsidR="00535E92" w:rsidRPr="00DE0F0E" w:rsidRDefault="00535E92" w:rsidP="00E83180">
            <w:pPr>
              <w:pStyle w:val="tablecell"/>
              <w:keepNext w:val="0"/>
              <w:keepLines w:val="0"/>
              <w:spacing w:before="20" w:after="40"/>
              <w:rPr>
                <w:noProof/>
                <w:lang w:val="en-CA"/>
              </w:rPr>
            </w:pPr>
          </w:p>
        </w:tc>
      </w:tr>
      <w:tr w:rsidR="00535E92" w:rsidRPr="00DE0F0E" w14:paraId="3621D484" w14:textId="77777777" w:rsidTr="00692F9E">
        <w:trPr>
          <w:cantSplit/>
          <w:jc w:val="center"/>
        </w:trPr>
        <w:tc>
          <w:tcPr>
            <w:tcW w:w="8438" w:type="dxa"/>
          </w:tcPr>
          <w:p w14:paraId="2BE3EE73"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535E92" w:rsidRPr="00DE0F0E" w:rsidRDefault="00535E92" w:rsidP="00535E92">
            <w:pPr>
              <w:pStyle w:val="tablecell"/>
              <w:spacing w:before="20" w:after="40"/>
              <w:rPr>
                <w:noProof/>
                <w:lang w:val="en-CA"/>
              </w:rPr>
            </w:pPr>
          </w:p>
        </w:tc>
      </w:tr>
      <w:tr w:rsidR="00535E92" w:rsidRPr="00DE0F0E" w14:paraId="139FAE59" w14:textId="77777777" w:rsidTr="00692F9E">
        <w:trPr>
          <w:cantSplit/>
          <w:jc w:val="center"/>
        </w:trPr>
        <w:tc>
          <w:tcPr>
            <w:tcW w:w="8438" w:type="dxa"/>
          </w:tcPr>
          <w:p w14:paraId="4AE2ADF6"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535E92" w:rsidRPr="00DE0F0E" w:rsidRDefault="00535E92" w:rsidP="00535E92">
            <w:pPr>
              <w:pStyle w:val="tablecell"/>
              <w:spacing w:before="20" w:after="40"/>
              <w:rPr>
                <w:noProof/>
                <w:lang w:val="en-CA"/>
              </w:rPr>
            </w:pPr>
          </w:p>
        </w:tc>
      </w:tr>
      <w:tr w:rsidR="00535E92" w:rsidRPr="00DE0F0E" w14:paraId="0E01D6AD" w14:textId="77777777" w:rsidTr="00692F9E">
        <w:trPr>
          <w:cantSplit/>
          <w:jc w:val="center"/>
        </w:trPr>
        <w:tc>
          <w:tcPr>
            <w:tcW w:w="8438" w:type="dxa"/>
          </w:tcPr>
          <w:p w14:paraId="6FF036D0"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535E92" w:rsidRPr="00DE0F0E" w:rsidRDefault="00535E92" w:rsidP="00535E92">
            <w:pPr>
              <w:pStyle w:val="tablecell"/>
              <w:spacing w:before="20" w:after="40"/>
              <w:rPr>
                <w:noProof/>
                <w:lang w:val="en-CA"/>
              </w:rPr>
            </w:pPr>
          </w:p>
        </w:tc>
      </w:tr>
      <w:tr w:rsidR="00535E92" w:rsidRPr="00DE0F0E" w14:paraId="6044B950" w14:textId="77777777" w:rsidTr="00692F9E">
        <w:trPr>
          <w:cantSplit/>
          <w:jc w:val="center"/>
        </w:trPr>
        <w:tc>
          <w:tcPr>
            <w:tcW w:w="8438" w:type="dxa"/>
          </w:tcPr>
          <w:p w14:paraId="77955A20" w14:textId="0E243863"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cbHeight / 4,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w:t>
            </w:r>
            <w:r w:rsidR="00681C9F" w:rsidRPr="00DE0F0E">
              <w:rPr>
                <w:noProof/>
                <w:lang w:val="en-CA"/>
              </w:rPr>
              <w:t>, 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37AF6F11" w14:textId="77777777" w:rsidR="00535E92" w:rsidRPr="00DE0F0E" w:rsidRDefault="00535E92" w:rsidP="00535E92">
            <w:pPr>
              <w:pStyle w:val="tablecell"/>
              <w:spacing w:before="20" w:after="40"/>
              <w:rPr>
                <w:noProof/>
                <w:lang w:val="en-CA"/>
              </w:rPr>
            </w:pPr>
          </w:p>
        </w:tc>
      </w:tr>
      <w:tr w:rsidR="00535E92" w:rsidRPr="00DE0F0E" w14:paraId="238D397E" w14:textId="77777777" w:rsidTr="00692F9E">
        <w:trPr>
          <w:cantSplit/>
          <w:jc w:val="center"/>
        </w:trPr>
        <w:tc>
          <w:tcPr>
            <w:tcW w:w="8438" w:type="dxa"/>
          </w:tcPr>
          <w:p w14:paraId="47861F9C" w14:textId="3CF0EA0F"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y1,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7F776C93" w14:textId="77777777" w:rsidR="00535E92" w:rsidRPr="00DE0F0E" w:rsidRDefault="00535E92" w:rsidP="00535E92">
            <w:pPr>
              <w:pStyle w:val="tablecell"/>
              <w:spacing w:before="20" w:after="40"/>
              <w:rPr>
                <w:noProof/>
                <w:lang w:val="en-CA"/>
              </w:rPr>
            </w:pPr>
          </w:p>
        </w:tc>
      </w:tr>
      <w:tr w:rsidR="00535E92" w:rsidRPr="00DE0F0E" w14:paraId="24435A68" w14:textId="77777777" w:rsidTr="00692F9E">
        <w:trPr>
          <w:cantSplit/>
          <w:jc w:val="center"/>
        </w:trPr>
        <w:tc>
          <w:tcPr>
            <w:tcW w:w="8438" w:type="dxa"/>
          </w:tcPr>
          <w:p w14:paraId="7BE35470" w14:textId="152E653B"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y2, cbWidth, cbHeight / 4,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2</w:t>
            </w:r>
            <w:r w:rsidRPr="00DE0F0E">
              <w:rPr>
                <w:noProof/>
                <w:lang w:val="en-CA" w:eastAsia="ko-KR"/>
              </w:rPr>
              <w:t> </w:t>
            </w:r>
            <w:r w:rsidRPr="00DE0F0E">
              <w:rPr>
                <w:noProof/>
                <w:lang w:val="en-CA"/>
              </w:rPr>
              <w:t>, treeType)</w:t>
            </w:r>
          </w:p>
        </w:tc>
        <w:tc>
          <w:tcPr>
            <w:tcW w:w="1152" w:type="dxa"/>
          </w:tcPr>
          <w:p w14:paraId="5B2B3955" w14:textId="77777777" w:rsidR="00535E92" w:rsidRPr="00DE0F0E" w:rsidRDefault="00535E92" w:rsidP="00535E92">
            <w:pPr>
              <w:pStyle w:val="tablecell"/>
              <w:spacing w:before="20" w:after="40"/>
              <w:rPr>
                <w:noProof/>
                <w:lang w:val="en-CA"/>
              </w:rPr>
            </w:pPr>
          </w:p>
        </w:tc>
      </w:tr>
      <w:tr w:rsidR="00535E92" w:rsidRPr="00DE0F0E" w14:paraId="2DBADDF0" w14:textId="77777777" w:rsidTr="00692F9E">
        <w:trPr>
          <w:cantSplit/>
          <w:jc w:val="center"/>
        </w:trPr>
        <w:tc>
          <w:tcPr>
            <w:tcW w:w="8438" w:type="dxa"/>
          </w:tcPr>
          <w:p w14:paraId="46F00A2B" w14:textId="77777777"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2" w:type="dxa"/>
          </w:tcPr>
          <w:p w14:paraId="01C2EAEB" w14:textId="77777777" w:rsidR="00535E92" w:rsidRPr="00DE0F0E" w:rsidRDefault="00535E92" w:rsidP="00E83180">
            <w:pPr>
              <w:pStyle w:val="tablecell"/>
              <w:keepNext w:val="0"/>
              <w:keepLines w:val="0"/>
              <w:spacing w:before="20" w:after="40"/>
              <w:rPr>
                <w:noProof/>
                <w:lang w:val="en-CA"/>
              </w:rPr>
            </w:pPr>
          </w:p>
        </w:tc>
      </w:tr>
      <w:tr w:rsidR="00535E92" w:rsidRPr="00DE0F0E" w14:paraId="19D883DD" w14:textId="77777777" w:rsidTr="00692F9E">
        <w:trPr>
          <w:cantSplit/>
          <w:jc w:val="center"/>
        </w:trPr>
        <w:tc>
          <w:tcPr>
            <w:tcW w:w="8438" w:type="dxa"/>
          </w:tcPr>
          <w:p w14:paraId="74E10C3D" w14:textId="77777777" w:rsidR="00535E92" w:rsidRPr="00DE0F0E" w:rsidRDefault="00535E92" w:rsidP="00535E92">
            <w:pPr>
              <w:pStyle w:val="tablesyntax"/>
              <w:spacing w:before="20" w:after="40"/>
              <w:rPr>
                <w:noProof/>
                <w:lang w:val="en-CA"/>
              </w:rPr>
            </w:pPr>
            <w:r w:rsidRPr="00DE0F0E">
              <w:rPr>
                <w:noProof/>
                <w:lang w:val="en-CA"/>
              </w:rPr>
              <w:tab/>
              <w:t>} else</w:t>
            </w:r>
          </w:p>
        </w:tc>
        <w:tc>
          <w:tcPr>
            <w:tcW w:w="1152" w:type="dxa"/>
          </w:tcPr>
          <w:p w14:paraId="789F7F03" w14:textId="77777777" w:rsidR="00535E92" w:rsidRPr="00DE0F0E" w:rsidRDefault="00535E92" w:rsidP="00535E92">
            <w:pPr>
              <w:pStyle w:val="tablecell"/>
              <w:spacing w:before="20" w:after="40"/>
              <w:rPr>
                <w:noProof/>
                <w:lang w:val="en-CA"/>
              </w:rPr>
            </w:pPr>
          </w:p>
        </w:tc>
      </w:tr>
      <w:tr w:rsidR="00535E92" w:rsidRPr="00DE0F0E" w14:paraId="33951B14" w14:textId="77777777" w:rsidTr="00692F9E">
        <w:trPr>
          <w:cantSplit/>
          <w:jc w:val="center"/>
        </w:trPr>
        <w:tc>
          <w:tcPr>
            <w:tcW w:w="8438" w:type="dxa"/>
          </w:tcPr>
          <w:p w14:paraId="22476CCF"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535E92" w:rsidRPr="00DE0F0E" w:rsidRDefault="00535E92" w:rsidP="00535E92">
            <w:pPr>
              <w:pStyle w:val="tablecell"/>
              <w:spacing w:before="20" w:after="40"/>
              <w:rPr>
                <w:noProof/>
                <w:lang w:val="en-CA"/>
              </w:rPr>
            </w:pPr>
          </w:p>
        </w:tc>
      </w:tr>
      <w:tr w:rsidR="00535E92" w:rsidRPr="00DE0F0E" w14:paraId="0783428F" w14:textId="77777777" w:rsidTr="00692F9E">
        <w:trPr>
          <w:cantSplit/>
          <w:jc w:val="center"/>
        </w:trPr>
        <w:tc>
          <w:tcPr>
            <w:tcW w:w="8438" w:type="dxa"/>
          </w:tcPr>
          <w:p w14:paraId="7A3C8A5B" w14:textId="77777777" w:rsidR="00535E92" w:rsidRPr="00DE0F0E" w:rsidRDefault="00535E92" w:rsidP="00535E92">
            <w:pPr>
              <w:pStyle w:val="tablesyntax"/>
              <w:spacing w:before="20" w:after="40"/>
              <w:rPr>
                <w:noProof/>
                <w:lang w:val="en-CA"/>
              </w:rPr>
            </w:pPr>
            <w:r w:rsidRPr="00DE0F0E">
              <w:rPr>
                <w:noProof/>
                <w:lang w:val="en-CA"/>
              </w:rPr>
              <w:t>}</w:t>
            </w:r>
          </w:p>
        </w:tc>
        <w:tc>
          <w:tcPr>
            <w:tcW w:w="1152" w:type="dxa"/>
          </w:tcPr>
          <w:p w14:paraId="7F94B8D2" w14:textId="77777777" w:rsidR="00535E92" w:rsidRPr="00DE0F0E" w:rsidRDefault="00535E92" w:rsidP="00535E92">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1760" w:name="_Ref350100876"/>
      <w:bookmarkStart w:id="1761" w:name="_Toc415475843"/>
      <w:bookmarkStart w:id="1762" w:name="_Toc423599118"/>
      <w:bookmarkStart w:id="1763" w:name="_Toc423601622"/>
      <w:r w:rsidRPr="00DE0F0E">
        <w:rPr>
          <w:noProof/>
          <w:lang w:val="en-CA"/>
        </w:rPr>
        <w:t>Coding unit syntax</w:t>
      </w:r>
      <w:bookmarkEnd w:id="1760"/>
      <w:bookmarkEnd w:id="1761"/>
      <w:bookmarkEnd w:id="1762"/>
      <w:bookmarkEnd w:id="1763"/>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lastRenderedPageBreak/>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1FF7F095"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ins w:id="1764" w:author="JVET-M0128" w:date="2019-02-26T07:56:00Z">
              <w:r w:rsidR="008F25A2">
                <w:rPr>
                  <w:noProof/>
                  <w:lang w:val="en-CA" w:eastAsia="ko-KR"/>
                </w:rPr>
                <w:t xml:space="preserve"> </w:t>
              </w:r>
              <w:r w:rsidR="008F25A2" w:rsidRPr="008F25A2">
                <w:rPr>
                  <w:noProof/>
                  <w:lang w:val="en-CA" w:eastAsia="ko-KR"/>
                </w:rPr>
                <w:t>NumRefIdxActive[</w:t>
              </w:r>
            </w:ins>
            <w:ins w:id="1765" w:author="JVET-M0128" w:date="2019-02-26T09:19:00Z">
              <w:r w:rsidR="003427D0">
                <w:rPr>
                  <w:noProof/>
                  <w:lang w:val="en-CA" w:eastAsia="ko-KR"/>
                </w:rPr>
                <w:t> </w:t>
              </w:r>
            </w:ins>
            <w:ins w:id="1766" w:author="JVET-M0128" w:date="2019-02-26T07:56:00Z">
              <w:r w:rsidR="008F25A2" w:rsidRPr="008F25A2">
                <w:rPr>
                  <w:noProof/>
                  <w:lang w:val="en-CA" w:eastAsia="ko-KR"/>
                </w:rPr>
                <w:t>0</w:t>
              </w:r>
            </w:ins>
            <w:ins w:id="1767" w:author="JVET-M0128" w:date="2019-02-26T09:19:00Z">
              <w:r w:rsidR="003427D0">
                <w:rPr>
                  <w:noProof/>
                  <w:lang w:val="en-CA" w:eastAsia="ko-KR"/>
                </w:rPr>
                <w:t> </w:t>
              </w:r>
            </w:ins>
            <w:ins w:id="1768" w:author="JVET-M0128" w:date="2019-02-26T07:56:00Z">
              <w:r w:rsidR="008F25A2" w:rsidRPr="008F25A2">
                <w:rPr>
                  <w:noProof/>
                  <w:lang w:val="en-CA" w:eastAsia="ko-KR"/>
                </w:rPr>
                <w:t>] &gt; 1</w:t>
              </w:r>
            </w:ins>
            <w:del w:id="1769" w:author="JVET-M0128" w:date="2019-02-26T07:56:00Z">
              <w:r w:rsidRPr="00DE0F0E" w:rsidDel="008F25A2">
                <w:rPr>
                  <w:noProof/>
                  <w:lang w:val="en-CA" w:eastAsia="ko-KR"/>
                </w:rPr>
                <w:delText xml:space="preserve"> num_ref_idx_l0_active_minus1 &gt; 0</w:delText>
              </w:r>
            </w:del>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8B4FE6E"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ins w:id="1770" w:author="JVET-M0128" w:date="2019-02-26T07:57:00Z">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ins>
            <w:del w:id="1771" w:author="JVET-M0128" w:date="2019-02-26T07:57:00Z">
              <w:r w:rsidRPr="00DE0F0E" w:rsidDel="008F25A2">
                <w:rPr>
                  <w:noProof/>
                  <w:lang w:val="en-CA" w:eastAsia="ko-KR"/>
                </w:rPr>
                <w:delText xml:space="preserve"> num_ref_idx_l1_active_minus1 &gt; 0</w:delText>
              </w:r>
            </w:del>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821452E" w14:textId="77777777" w:rsidTr="00AC2505">
        <w:trPr>
          <w:cantSplit/>
          <w:trHeight w:val="198"/>
          <w:jc w:val="center"/>
        </w:trPr>
        <w:tc>
          <w:tcPr>
            <w:tcW w:w="7920" w:type="dxa"/>
          </w:tcPr>
          <w:p w14:paraId="1EC35C61" w14:textId="4B87905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47BBBBD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5BF36DA2"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4C1B73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369EB13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01025F7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314CD5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015EFE77" w14:textId="4D0F494D" w:rsidR="004461DE" w:rsidRPr="00DE0F0E" w:rsidDel="008F25A2" w:rsidRDefault="004461DE">
            <w:pPr>
              <w:pStyle w:val="tablesyntax"/>
              <w:keepNext w:val="0"/>
              <w:keepLines w:val="0"/>
              <w:spacing w:before="20" w:after="40"/>
              <w:contextualSpacing/>
              <w:rPr>
                <w:del w:id="1772" w:author="JVET-M0128" w:date="2019-02-26T07:59:00Z"/>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ins w:id="1773" w:author="JVET-M0128" w:date="2019-02-26T07:59:00Z">
              <w:r w:rsidR="008F25A2">
                <w:rPr>
                  <w:noProof/>
                  <w:lang w:val="en-CA" w:eastAsia="ko-KR"/>
                </w:rPr>
                <w:t xml:space="preserve"> </w:t>
              </w:r>
            </w:ins>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ins w:id="1774" w:author="JVET-M0128" w:date="2019-02-26T08:00:00Z">
              <w:r w:rsidR="008F25A2">
                <w:rPr>
                  <w:noProof/>
                  <w:lang w:val="en-CA" w:eastAsia="ko-KR"/>
                </w:rPr>
                <w:t xml:space="preserve"> </w:t>
              </w:r>
            </w:ins>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ins w:id="1775" w:author="JVET-M0128" w:date="2019-02-26T08:00:00Z">
              <w:r w:rsidR="008F25A2">
                <w:rPr>
                  <w:noProof/>
                  <w:lang w:val="en-CA" w:eastAsia="ko-KR"/>
                </w:rPr>
                <w:t xml:space="preserve"> </w:t>
              </w:r>
            </w:ins>
            <w:r w:rsidRPr="00DE0F0E">
              <w:rPr>
                <w:noProof/>
                <w:lang w:val="en-CA" w:eastAsia="ko-KR"/>
              </w:rPr>
              <w:t xml:space="preserve">!= 0  | |  </w:t>
            </w:r>
            <w:r w:rsidRPr="00DE0F0E">
              <w:rPr>
                <w:noProof/>
                <w:lang w:val="en-CA" w:eastAsia="ja-JP"/>
              </w:rPr>
              <w:t>MvdL</w:t>
            </w:r>
            <w:r w:rsidRPr="00DE0F0E">
              <w:rPr>
                <w:noProof/>
                <w:lang w:val="en-CA" w:eastAsia="ko-KR"/>
              </w:rPr>
              <w:t>1[ x0 ][ y0 ][ 1 ] != 0 ) )  | |</w:t>
            </w:r>
            <w:del w:id="1776" w:author="JVET-M0128" w:date="2019-02-26T07:59:00Z">
              <w:r w:rsidRPr="00DE0F0E" w:rsidDel="008F25A2">
                <w:rPr>
                  <w:noProof/>
                  <w:lang w:val="en-CA" w:eastAsia="ko-KR"/>
                </w:rPr>
                <w:delText xml:space="preserve">  </w:delText>
              </w:r>
            </w:del>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ins w:id="1777" w:author="JVET-M0128" w:date="2019-02-26T07:59:00Z">
              <w:r w:rsidR="008F25A2">
                <w:rPr>
                  <w:noProof/>
                  <w:lang w:val="en-CA" w:eastAsia="ko-KR"/>
                </w:rPr>
                <w:t xml:space="preserve"> </w:t>
              </w:r>
            </w:ins>
            <w:r w:rsidRPr="00DE0F0E">
              <w:rPr>
                <w:noProof/>
                <w:lang w:val="en-CA" w:eastAsia="ko-KR"/>
              </w:rPr>
              <w:t>&amp;&amp;</w:t>
            </w:r>
            <w:del w:id="1778" w:author="JVET-M0128" w:date="2019-02-26T07:59:00Z">
              <w:r w:rsidRPr="00DE0F0E" w:rsidDel="008F25A2">
                <w:rPr>
                  <w:noProof/>
                  <w:lang w:val="en-CA" w:eastAsia="ko-KR"/>
                </w:rPr>
                <w:delText xml:space="preserve"> </w:delText>
              </w:r>
            </w:del>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ins w:id="1779" w:author="JVET-M0128" w:date="2019-02-26T08:00:00Z">
              <w:r w:rsidR="008F25A2">
                <w:rPr>
                  <w:noProof/>
                  <w:lang w:val="en-CA" w:eastAsia="ko-KR"/>
                </w:rPr>
                <w:t xml:space="preserve"> </w:t>
              </w:r>
            </w:ins>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ins w:id="1780" w:author="JVET-M0128" w:date="2019-02-26T08:00:00Z">
              <w:r w:rsidR="008F25A2">
                <w:rPr>
                  <w:noProof/>
                  <w:lang w:val="en-CA" w:eastAsia="ko-KR"/>
                </w:rPr>
                <w:t xml:space="preserve"> </w:t>
              </w:r>
            </w:ins>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ins w:id="1781" w:author="JVET-M0128" w:date="2019-02-26T08:00:00Z">
              <w:r w:rsidR="008F25A2">
                <w:rPr>
                  <w:noProof/>
                  <w:lang w:val="en-CA" w:eastAsia="ko-KR"/>
                </w:rPr>
                <w:t xml:space="preserve"> </w:t>
              </w:r>
            </w:ins>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ins w:id="1782" w:author="JVET-M0128" w:date="2019-02-26T08:00:00Z">
              <w:r w:rsidR="008F25A2">
                <w:rPr>
                  <w:noProof/>
                  <w:lang w:val="en-CA" w:eastAsia="ko-KR"/>
                </w:rPr>
                <w:t xml:space="preserve"> </w:t>
              </w:r>
            </w:ins>
            <w:r w:rsidRPr="00DE0F0E">
              <w:rPr>
                <w:noProof/>
                <w:lang w:val="en-CA" w:eastAsia="ko-KR"/>
              </w:rPr>
              <w:t xml:space="preserve">!= 0  | |  </w:t>
            </w:r>
            <w:r w:rsidRPr="00DE0F0E">
              <w:rPr>
                <w:noProof/>
                <w:lang w:val="en-CA" w:eastAsia="ja-JP"/>
              </w:rPr>
              <w:t>MvdCpL</w:t>
            </w:r>
            <w:r w:rsidRPr="00DE0F0E">
              <w:rPr>
                <w:noProof/>
                <w:lang w:val="en-CA" w:eastAsia="ko-KR"/>
              </w:rPr>
              <w:t>1[ x0 ][ y0 ][ 1 ] [ 1 ] != 0  | |</w:t>
            </w:r>
            <w:ins w:id="1783" w:author="JVET-M0128" w:date="2019-02-26T07:59:00Z">
              <w:r w:rsidR="008F25A2">
                <w:rPr>
                  <w:noProof/>
                  <w:lang w:val="en-CA" w:eastAsia="ko-KR"/>
                </w:rPr>
                <w:br/>
              </w:r>
            </w:ins>
          </w:p>
          <w:p w14:paraId="5BEB9C6E" w14:textId="5AD0AF71"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ins w:id="1784" w:author="JVET-M0128" w:date="2019-02-26T08:00:00Z">
              <w:r w:rsidR="008F25A2">
                <w:rPr>
                  <w:noProof/>
                  <w:lang w:val="en-CA" w:eastAsia="ko-KR"/>
                </w:rPr>
                <w:t xml:space="preserve"> </w:t>
              </w:r>
            </w:ins>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ins w:id="1785" w:author="JVET-M0128" w:date="2019-02-26T08:00:00Z">
              <w:r w:rsidR="008F25A2">
                <w:rPr>
                  <w:noProof/>
                  <w:lang w:val="en-CA" w:eastAsia="ko-KR"/>
                </w:rPr>
                <w:t xml:space="preserve"> </w:t>
              </w:r>
            </w:ins>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ins w:id="1786" w:author="JVET-M0128" w:date="2019-02-26T07:59:00Z">
              <w:r w:rsidR="008F25A2">
                <w:rPr>
                  <w:noProof/>
                  <w:lang w:val="en-CA" w:eastAsia="ko-KR"/>
                </w:rPr>
                <w:t xml:space="preserve"> </w:t>
              </w:r>
            </w:ins>
            <w:r w:rsidRPr="00DE0F0E">
              <w:rPr>
                <w:noProof/>
                <w:lang w:val="en-CA" w:eastAsia="ko-KR"/>
              </w:rPr>
              <w:t>!=</w:t>
            </w:r>
            <w:ins w:id="1787" w:author="JVET-M0128" w:date="2019-02-26T07:59:00Z">
              <w:r w:rsidR="008F25A2">
                <w:rPr>
                  <w:noProof/>
                  <w:lang w:val="en-CA" w:eastAsia="ko-KR"/>
                </w:rPr>
                <w:t xml:space="preserve"> </w:t>
              </w:r>
            </w:ins>
            <w:r w:rsidRPr="00DE0F0E">
              <w:rPr>
                <w:noProof/>
                <w:lang w:val="en-CA" w:eastAsia="ko-KR"/>
              </w:rPr>
              <w:t xml:space="preserve"> 0</w:t>
            </w:r>
            <w:del w:id="1788" w:author="JVET-M0128" w:date="2019-02-26T07:59:00Z">
              <w:r w:rsidRPr="00DE0F0E" w:rsidDel="008F25A2">
                <w:rPr>
                  <w:noProof/>
                  <w:lang w:val="en-CA" w:eastAsia="ko-KR"/>
                </w:rPr>
                <w:delText xml:space="preserve"> </w:delText>
              </w:r>
            </w:del>
            <w:r w:rsidRPr="00DE0F0E">
              <w:rPr>
                <w:noProof/>
                <w:lang w:val="en-CA" w:eastAsia="ko-KR"/>
              </w:rPr>
              <w:t xml:space="preserve">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77D7B41C"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ins w:id="1789" w:author="JVET-M0128" w:date="2019-02-26T08:00:00Z">
              <w:r w:rsidR="008F25A2">
                <w:rPr>
                  <w:noProof/>
                  <w:lang w:val="en-CA" w:eastAsia="ko-KR"/>
                </w:rPr>
                <w:t xml:space="preserve"> </w:t>
              </w:r>
            </w:ins>
            <w:r w:rsidRPr="00DE0F0E">
              <w:rPr>
                <w:noProof/>
                <w:lang w:val="en-CA" w:eastAsia="ko-KR"/>
              </w:rPr>
              <w:t>= =  PRED_BI  &amp;&amp;</w:t>
            </w:r>
            <w:del w:id="1790" w:author="JVET-M0128" w:date="2019-02-26T08:00:00Z">
              <w:r w:rsidRPr="00DE0F0E" w:rsidDel="008F25A2">
                <w:rPr>
                  <w:noProof/>
                  <w:lang w:val="en-CA" w:eastAsia="ko-KR"/>
                </w:rPr>
                <w:delText xml:space="preserve">  </w:delText>
              </w:r>
            </w:del>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w:t>
            </w:r>
            <w:del w:id="1791" w:author="JVET-M0128" w:date="2019-02-26T08:01:00Z">
              <w:r w:rsidR="00A06468" w:rsidDel="008F25A2">
                <w:rPr>
                  <w:noProof/>
                  <w:lang w:val="en-CA" w:eastAsia="ko-KR"/>
                </w:rPr>
                <w:delText xml:space="preserve"> </w:delText>
              </w:r>
            </w:del>
            <w:r w:rsidR="00A06468">
              <w:rPr>
                <w:noProof/>
                <w:lang w:val="en-CA" w:eastAsia="ko-KR"/>
              </w:rPr>
              <w:t>[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ins w:id="1792" w:author="JVET-M0128" w:date="2019-02-26T09:28:00Z">
              <w:r w:rsidR="002B158C">
                <w:rPr>
                  <w:noProof/>
                  <w:lang w:val="en-CA" w:eastAsia="ko-KR"/>
                </w:rPr>
                <w:t xml:space="preserve"> </w:t>
              </w:r>
            </w:ins>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del w:id="1793" w:author="JVET-M0128" w:date="2019-02-26T08:00:00Z">
              <w:r w:rsidR="000A022B" w:rsidRPr="00DE0F0E" w:rsidDel="008F25A2">
                <w:rPr>
                  <w:noProof/>
                  <w:lang w:val="en-CA" w:eastAsia="ko-KR"/>
                </w:rPr>
                <w:delText xml:space="preserve">  </w:delText>
              </w:r>
            </w:del>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w:t>
            </w:r>
            <w:del w:id="1794" w:author="JVET-M0128" w:date="2019-02-26T08:01:00Z">
              <w:r w:rsidR="00A06468" w:rsidDel="008F25A2">
                <w:rPr>
                  <w:noProof/>
                  <w:lang w:val="en-CA" w:eastAsia="ko-KR"/>
                </w:rPr>
                <w:delText xml:space="preserve"> </w:delText>
              </w:r>
            </w:del>
            <w:r w:rsidR="00A06468">
              <w:rPr>
                <w:noProof/>
                <w:lang w:val="en-CA" w:eastAsia="ko-KR"/>
              </w:rPr>
              <w:t>[ ref_idx_l1 [ x0 ][ y0 ] </w:t>
            </w:r>
            <w:r w:rsidR="00A06468" w:rsidRPr="00D42106">
              <w:rPr>
                <w:noProof/>
                <w:lang w:val="en-CA" w:eastAsia="ko-KR"/>
              </w:rPr>
              <w:t xml:space="preserve">] </w:t>
            </w:r>
            <w:ins w:id="1795" w:author="JVET-M0128" w:date="2019-02-26T09:28:00Z">
              <w:r w:rsidR="002B158C">
                <w:rPr>
                  <w:noProof/>
                  <w:lang w:val="en-CA" w:eastAsia="ko-KR"/>
                </w:rPr>
                <w:t xml:space="preserve"> </w:t>
              </w:r>
            </w:ins>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del w:id="1796" w:author="JVET-M0128" w:date="2019-02-26T08:00:00Z">
              <w:r w:rsidR="00A06468" w:rsidRPr="00DE0F0E" w:rsidDel="008F25A2">
                <w:rPr>
                  <w:noProof/>
                  <w:lang w:val="en-CA" w:eastAsia="ko-KR"/>
                </w:rPr>
                <w:delText xml:space="preserve">  </w:delText>
              </w:r>
            </w:del>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w:t>
            </w:r>
            <w:del w:id="1797" w:author="JVET-M0128" w:date="2019-02-26T08:01:00Z">
              <w:r w:rsidR="00A06468" w:rsidDel="008F25A2">
                <w:rPr>
                  <w:noProof/>
                  <w:lang w:val="en-CA" w:eastAsia="ko-KR"/>
                </w:rPr>
                <w:delText xml:space="preserve"> </w:delText>
              </w:r>
            </w:del>
            <w:r w:rsidR="00A06468">
              <w:rPr>
                <w:noProof/>
                <w:lang w:val="en-CA" w:eastAsia="ko-KR"/>
              </w:rPr>
              <w:t>[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ins w:id="1798" w:author="JVET-M0128" w:date="2019-02-26T09:28:00Z">
              <w:r w:rsidR="002B158C">
                <w:rPr>
                  <w:noProof/>
                  <w:lang w:val="en-CA" w:eastAsia="ko-KR"/>
                </w:rPr>
                <w:t xml:space="preserve"> </w:t>
              </w:r>
            </w:ins>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del w:id="1799" w:author="JVET-M0128" w:date="2019-02-26T08:00:00Z">
              <w:r w:rsidR="00A06468" w:rsidRPr="00DE0F0E" w:rsidDel="008F25A2">
                <w:rPr>
                  <w:noProof/>
                  <w:lang w:val="en-CA" w:eastAsia="ko-KR"/>
                </w:rPr>
                <w:delText xml:space="preserve">  </w:delText>
              </w:r>
            </w:del>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w:t>
            </w:r>
            <w:del w:id="1800" w:author="JVET-M0128" w:date="2019-02-26T08:01:00Z">
              <w:r w:rsidR="00A06468" w:rsidDel="008F25A2">
                <w:rPr>
                  <w:noProof/>
                  <w:lang w:val="en-CA" w:eastAsia="ko-KR"/>
                </w:rPr>
                <w:delText xml:space="preserve"> </w:delText>
              </w:r>
            </w:del>
            <w:r w:rsidR="00A06468">
              <w:rPr>
                <w:noProof/>
                <w:lang w:val="en-CA" w:eastAsia="ko-KR"/>
              </w:rPr>
              <w:t>[ ref_idx_l1 [ x0 ][ y0 ] </w:t>
            </w:r>
            <w:r w:rsidR="00A06468" w:rsidRPr="00D42106">
              <w:rPr>
                <w:noProof/>
                <w:lang w:val="en-CA" w:eastAsia="ko-KR"/>
              </w:rPr>
              <w:t xml:space="preserve">] </w:t>
            </w:r>
            <w:ins w:id="1801" w:author="JVET-M0128" w:date="2019-02-26T09:28:00Z">
              <w:r w:rsidR="002B158C">
                <w:rPr>
                  <w:noProof/>
                  <w:lang w:val="en-CA" w:eastAsia="ko-KR"/>
                </w:rPr>
                <w:t xml:space="preserve"> </w:t>
              </w:r>
            </w:ins>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del w:id="1802" w:author="JVET-M0128" w:date="2019-02-26T08:00:00Z">
              <w:r w:rsidR="00A06468" w:rsidRPr="00DE0F0E" w:rsidDel="008F25A2">
                <w:rPr>
                  <w:noProof/>
                  <w:lang w:val="en-CA" w:eastAsia="ko-KR"/>
                </w:rPr>
                <w:delText xml:space="preserve">  </w:delText>
              </w:r>
            </w:del>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ins w:id="1803" w:author="JVET-M0128" w:date="2019-02-26T08:00:00Z">
              <w:r w:rsidR="008F25A2">
                <w:rPr>
                  <w:noProof/>
                  <w:lang w:val="en-CA"/>
                </w:rPr>
                <w:t xml:space="preserve"> </w:t>
              </w:r>
            </w:ins>
            <w:r w:rsidRPr="00DE0F0E">
              <w:rPr>
                <w:noProof/>
                <w:lang w:val="en-CA"/>
              </w:rPr>
              <w:t xml:space="preserve">&gt;= </w:t>
            </w:r>
            <w:ins w:id="1804" w:author="JVET-M0128" w:date="2019-02-26T08:00:00Z">
              <w:r w:rsidR="008F25A2">
                <w:rPr>
                  <w:noProof/>
                  <w:lang w:val="en-CA"/>
                </w:rPr>
                <w:t xml:space="preserve"> </w:t>
              </w:r>
            </w:ins>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lastRenderedPageBreak/>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lastRenderedPageBreak/>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1805" w:name="_Toc351408736"/>
      <w:r w:rsidRPr="00DE0F0E">
        <w:rPr>
          <w:noProof/>
          <w:lang w:val="en-CA"/>
        </w:rPr>
        <w:lastRenderedPageBreak/>
        <w:t>Motion vector difference syntax</w:t>
      </w:r>
      <w:bookmarkEnd w:id="1805"/>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1806" w:name="_Ref398986432"/>
      <w:bookmarkStart w:id="1807" w:name="_Toc415475846"/>
      <w:bookmarkStart w:id="1808" w:name="_Toc423599121"/>
      <w:bookmarkStart w:id="1809" w:name="_Toc423601625"/>
      <w:r w:rsidRPr="00DE0F0E">
        <w:rPr>
          <w:noProof/>
          <w:lang w:val="en-CA"/>
        </w:rPr>
        <w:lastRenderedPageBreak/>
        <w:t>Transform tree syntax</w:t>
      </w:r>
      <w:bookmarkEnd w:id="1806"/>
      <w:bookmarkEnd w:id="1807"/>
      <w:bookmarkEnd w:id="1808"/>
      <w:bookmarkEnd w:id="1809"/>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1810" w:name="_Ref350100895"/>
      <w:bookmarkStart w:id="1811" w:name="_Toc415475848"/>
      <w:bookmarkStart w:id="1812" w:name="_Toc423599123"/>
      <w:bookmarkStart w:id="1813"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1810"/>
      <w:bookmarkEnd w:id="1811"/>
      <w:bookmarkEnd w:id="1812"/>
      <w:bookmarkEnd w:id="1813"/>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1814" w:name="_Ref291775503"/>
      <w:bookmarkStart w:id="1815" w:name="_Toc311216766"/>
      <w:bookmarkStart w:id="1816" w:name="_Toc317198739"/>
      <w:bookmarkStart w:id="1817" w:name="_Toc415475849"/>
      <w:bookmarkStart w:id="1818" w:name="_Toc423599124"/>
      <w:bookmarkStart w:id="1819" w:name="_Toc423601628"/>
      <w:r w:rsidRPr="00DE0F0E">
        <w:rPr>
          <w:noProof/>
          <w:lang w:val="en-CA"/>
        </w:rPr>
        <w:t>Residual coding syntax</w:t>
      </w:r>
      <w:bookmarkEnd w:id="1814"/>
      <w:bookmarkEnd w:id="1815"/>
      <w:bookmarkEnd w:id="1816"/>
      <w:bookmarkEnd w:id="1817"/>
      <w:bookmarkEnd w:id="1818"/>
      <w:bookmarkEnd w:id="1819"/>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754BAB" w14:textId="77777777" w:rsidTr="00EF3038">
        <w:trPr>
          <w:gridAfter w:val="1"/>
          <w:wAfter w:w="10" w:type="dxa"/>
          <w:cantSplit/>
          <w:jc w:val="center"/>
        </w:trPr>
        <w:tc>
          <w:tcPr>
            <w:tcW w:w="7921" w:type="dxa"/>
          </w:tcPr>
          <w:p w14:paraId="59080893" w14:textId="77777777" w:rsidR="008A7B38" w:rsidRPr="00DE0F0E" w:rsidRDefault="008A7B38" w:rsidP="008A7B38">
            <w:pPr>
              <w:pStyle w:val="tablesyntax"/>
              <w:keepNext w:val="0"/>
              <w:keepLines w:val="0"/>
              <w:spacing w:before="20" w:after="40"/>
              <w:rPr>
                <w:noProof/>
                <w:color w:val="000000" w:themeColor="text1"/>
                <w:lang w:val="en-CA"/>
              </w:rPr>
            </w:pPr>
            <w:r w:rsidRPr="00DE0F0E">
              <w:rPr>
                <w:rFonts w:eastAsia="SimSun"/>
                <w:noProof/>
                <w:color w:val="000000" w:themeColor="text1"/>
                <w:lang w:val="en-CA" w:eastAsia="zh-CN"/>
              </w:rPr>
              <w:tab/>
              <w:t>numSigCoeff = 0</w:t>
            </w:r>
          </w:p>
        </w:tc>
        <w:tc>
          <w:tcPr>
            <w:tcW w:w="1151" w:type="dxa"/>
          </w:tcPr>
          <w:p w14:paraId="243DC32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5E9CD8C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remBinsPass1 = ( ( log2SbW + log2SbH ) &lt; 4 ? 6 : 28 )</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2FFCC" w14:textId="77777777" w:rsidTr="00EF3038">
        <w:trPr>
          <w:gridAfter w:val="1"/>
          <w:wAfter w:w="10" w:type="dxa"/>
          <w:cantSplit/>
          <w:jc w:val="center"/>
        </w:trPr>
        <w:tc>
          <w:tcPr>
            <w:tcW w:w="7921" w:type="dxa"/>
          </w:tcPr>
          <w:p w14:paraId="3A975655" w14:textId="22BCB4E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remBinsPass2 = ( ( log2SbW + log2SbH ) &lt; 4 ? 2 : 4 )</w:t>
            </w:r>
          </w:p>
        </w:tc>
        <w:tc>
          <w:tcPr>
            <w:tcW w:w="1151" w:type="dxa"/>
          </w:tcPr>
          <w:p w14:paraId="5AD7C73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0B36C2C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− 1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864B85" w14:textId="77777777" w:rsidTr="00EF3038">
        <w:trPr>
          <w:gridAfter w:val="1"/>
          <w:wAfter w:w="10" w:type="dxa"/>
          <w:cantSplit/>
          <w:jc w:val="center"/>
        </w:trPr>
        <w:tc>
          <w:tcPr>
            <w:tcW w:w="7921" w:type="dxa"/>
          </w:tcPr>
          <w:p w14:paraId="7CE8AF9A" w14:textId="01D302C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firstPosMode2 = −1</w:t>
            </w:r>
          </w:p>
        </w:tc>
        <w:tc>
          <w:tcPr>
            <w:tcW w:w="1151" w:type="dxa"/>
          </w:tcPr>
          <w:p w14:paraId="05A5965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6E68FCF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 i  = =  firstPosMode0; n  &gt;=  0  &amp;&amp;  remBinsPass1 &gt;= 3;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AB7F3AF" w14:textId="77777777" w:rsidTr="00EF3038">
        <w:trPr>
          <w:cantSplit/>
          <w:jc w:val="center"/>
        </w:trPr>
        <w:tc>
          <w:tcPr>
            <w:tcW w:w="7921" w:type="dxa"/>
          </w:tcPr>
          <w:p w14:paraId="1772549E" w14:textId="77777777" w:rsidR="008A7B38" w:rsidRPr="00DE0F0E" w:rsidRDefault="008A7B38" w:rsidP="008A7B38">
            <w:pPr>
              <w:pStyle w:val="tablesyntax"/>
              <w:keepNext w:val="0"/>
              <w:keepLines w:val="0"/>
              <w:spacing w:before="20" w:after="40"/>
              <w:rPr>
                <w:noProof/>
                <w:color w:val="000000" w:themeColor="text1"/>
                <w:lang w:val="en-CA"/>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numSigCoeff++</w:t>
            </w:r>
          </w:p>
        </w:tc>
        <w:tc>
          <w:tcPr>
            <w:tcW w:w="1161" w:type="dxa"/>
            <w:gridSpan w:val="2"/>
          </w:tcPr>
          <w:p w14:paraId="1824E6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BCE395" w14:textId="77777777" w:rsidTr="00EF3038">
        <w:trPr>
          <w:gridAfter w:val="1"/>
          <w:wAfter w:w="10" w:type="dxa"/>
          <w:cantSplit/>
          <w:jc w:val="center"/>
        </w:trPr>
        <w:tc>
          <w:tcPr>
            <w:tcW w:w="7921" w:type="dxa"/>
          </w:tcPr>
          <w:p w14:paraId="78DC7EF6" w14:textId="5070CA5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remBinsPass2 &gt; 0 ) {</w:t>
            </w:r>
          </w:p>
        </w:tc>
        <w:tc>
          <w:tcPr>
            <w:tcW w:w="1151" w:type="dxa"/>
          </w:tcPr>
          <w:p w14:paraId="3DFFA72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5CB3E4F" w14:textId="77777777" w:rsidTr="00EF3038">
        <w:trPr>
          <w:gridAfter w:val="1"/>
          <w:wAfter w:w="10" w:type="dxa"/>
          <w:cantSplit/>
          <w:jc w:val="center"/>
        </w:trPr>
        <w:tc>
          <w:tcPr>
            <w:tcW w:w="7921" w:type="dxa"/>
          </w:tcPr>
          <w:p w14:paraId="420CC4F9" w14:textId="5A2CEAA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remBinsPass2− −</w:t>
            </w:r>
          </w:p>
        </w:tc>
        <w:tc>
          <w:tcPr>
            <w:tcW w:w="1151" w:type="dxa"/>
          </w:tcPr>
          <w:p w14:paraId="7EED6F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19F9FCD" w14:textId="77777777" w:rsidTr="00EF3038">
        <w:trPr>
          <w:gridAfter w:val="1"/>
          <w:wAfter w:w="10" w:type="dxa"/>
          <w:cantSplit/>
          <w:jc w:val="center"/>
        </w:trPr>
        <w:tc>
          <w:tcPr>
            <w:tcW w:w="7921" w:type="dxa"/>
          </w:tcPr>
          <w:p w14:paraId="1A817211" w14:textId="0B02D46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remBinsPass2  = =  0 )</w:t>
            </w:r>
          </w:p>
        </w:tc>
        <w:tc>
          <w:tcPr>
            <w:tcW w:w="1151" w:type="dxa"/>
          </w:tcPr>
          <w:p w14:paraId="7301A8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B83DC9A" w14:textId="77777777" w:rsidTr="00EF3038">
        <w:trPr>
          <w:gridAfter w:val="1"/>
          <w:wAfter w:w="10" w:type="dxa"/>
          <w:cantSplit/>
          <w:jc w:val="center"/>
        </w:trPr>
        <w:tc>
          <w:tcPr>
            <w:tcW w:w="7921" w:type="dxa"/>
          </w:tcPr>
          <w:p w14:paraId="7E6B4251" w14:textId="6B4C723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firstPosMode1 = n − 1</w:t>
            </w:r>
          </w:p>
        </w:tc>
        <w:tc>
          <w:tcPr>
            <w:tcW w:w="1151" w:type="dxa"/>
          </w:tcPr>
          <w:p w14:paraId="73DC0A4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55B99C" w14:textId="77777777" w:rsidTr="00EF3038">
        <w:trPr>
          <w:gridAfter w:val="1"/>
          <w:wAfter w:w="10" w:type="dxa"/>
          <w:cantSplit/>
          <w:jc w:val="center"/>
        </w:trPr>
        <w:tc>
          <w:tcPr>
            <w:tcW w:w="7921" w:type="dxa"/>
          </w:tcPr>
          <w:p w14:paraId="7971E022" w14:textId="72D4D259"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20B073C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5D19CF1" w14:textId="77777777" w:rsidTr="00EF3038">
        <w:trPr>
          <w:gridAfter w:val="1"/>
          <w:wAfter w:w="10" w:type="dxa"/>
          <w:cantSplit/>
          <w:jc w:val="center"/>
        </w:trPr>
        <w:tc>
          <w:tcPr>
            <w:tcW w:w="7921" w:type="dxa"/>
          </w:tcPr>
          <w:p w14:paraId="0734058D" w14:textId="69969B5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93CD4DF" w14:textId="77777777" w:rsidTr="00EF3038">
        <w:trPr>
          <w:gridAfter w:val="1"/>
          <w:wAfter w:w="10" w:type="dxa"/>
          <w:cantSplit/>
          <w:jc w:val="center"/>
        </w:trPr>
        <w:tc>
          <w:tcPr>
            <w:tcW w:w="7921" w:type="dxa"/>
          </w:tcPr>
          <w:p w14:paraId="69AB0C0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93E666" w14:textId="77777777" w:rsidTr="00EF3038">
        <w:trPr>
          <w:gridAfter w:val="1"/>
          <w:wAfter w:w="10" w:type="dxa"/>
          <w:cantSplit/>
          <w:jc w:val="center"/>
        </w:trPr>
        <w:tc>
          <w:tcPr>
            <w:tcW w:w="7921" w:type="dxa"/>
          </w:tcPr>
          <w:p w14:paraId="3DBF49F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D1C6A93" w14:textId="77777777" w:rsidTr="00EF3038">
        <w:trPr>
          <w:gridAfter w:val="1"/>
          <w:wAfter w:w="10" w:type="dxa"/>
          <w:cantSplit/>
          <w:jc w:val="center"/>
        </w:trPr>
        <w:tc>
          <w:tcPr>
            <w:tcW w:w="7921" w:type="dxa"/>
          </w:tcPr>
          <w:p w14:paraId="70FAAAE6"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A39CE6" w14:textId="77777777" w:rsidTr="00EF3038">
        <w:trPr>
          <w:gridAfter w:val="1"/>
          <w:wAfter w:w="10" w:type="dxa"/>
          <w:cantSplit/>
          <w:jc w:val="center"/>
        </w:trPr>
        <w:tc>
          <w:tcPr>
            <w:tcW w:w="7921" w:type="dxa"/>
          </w:tcPr>
          <w:p w14:paraId="6631479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B3ECEE" w14:textId="77777777" w:rsidTr="00EF3038">
        <w:trPr>
          <w:gridAfter w:val="1"/>
          <w:wAfter w:w="10" w:type="dxa"/>
          <w:cantSplit/>
          <w:jc w:val="center"/>
        </w:trPr>
        <w:tc>
          <w:tcPr>
            <w:tcW w:w="7921" w:type="dxa"/>
          </w:tcPr>
          <w:p w14:paraId="5DC700FD" w14:textId="794CAB0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sig_coeff_flag[ xC ][ yC ] + par_level_flag[ n ] + abs_level_gt1_flag[ n ]</w:t>
            </w:r>
          </w:p>
        </w:tc>
        <w:tc>
          <w:tcPr>
            <w:tcW w:w="1151" w:type="dxa"/>
          </w:tcPr>
          <w:p w14:paraId="367DD72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37D4305" w14:textId="77777777" w:rsidTr="00EF3038">
        <w:trPr>
          <w:gridAfter w:val="1"/>
          <w:wAfter w:w="10" w:type="dxa"/>
          <w:cantSplit/>
          <w:jc w:val="center"/>
        </w:trPr>
        <w:tc>
          <w:tcPr>
            <w:tcW w:w="7921" w:type="dxa"/>
          </w:tcPr>
          <w:p w14:paraId="559520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856F3E" w14:textId="77777777" w:rsidTr="00EF3038">
        <w:trPr>
          <w:gridAfter w:val="1"/>
          <w:wAfter w:w="10" w:type="dxa"/>
          <w:cantSplit/>
          <w:jc w:val="center"/>
        </w:trPr>
        <w:tc>
          <w:tcPr>
            <w:tcW w:w="7921" w:type="dxa"/>
          </w:tcPr>
          <w:p w14:paraId="3780DE86" w14:textId="4257A964"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3AAC42" w14:textId="77777777" w:rsidTr="00EF3038">
        <w:trPr>
          <w:gridAfter w:val="1"/>
          <w:wAfter w:w="10" w:type="dxa"/>
          <w:cantSplit/>
          <w:jc w:val="center"/>
        </w:trPr>
        <w:tc>
          <w:tcPr>
            <w:tcW w:w="7921" w:type="dxa"/>
          </w:tcPr>
          <w:p w14:paraId="5435D780" w14:textId="2A8ED201"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remBinsPass1 &lt; 3 )</w:t>
            </w:r>
          </w:p>
        </w:tc>
        <w:tc>
          <w:tcPr>
            <w:tcW w:w="1151" w:type="dxa"/>
          </w:tcPr>
          <w:p w14:paraId="309939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A97172F" w14:textId="77777777" w:rsidTr="00EF3038">
        <w:trPr>
          <w:gridAfter w:val="1"/>
          <w:wAfter w:w="10" w:type="dxa"/>
          <w:cantSplit/>
          <w:jc w:val="center"/>
        </w:trPr>
        <w:tc>
          <w:tcPr>
            <w:tcW w:w="7921" w:type="dxa"/>
          </w:tcPr>
          <w:p w14:paraId="04070557" w14:textId="4DCBF15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firstPosMode2 = n </w:t>
            </w:r>
            <w:r w:rsidRPr="00DE0F0E">
              <w:rPr>
                <w:noProof/>
                <w:color w:val="000000" w:themeColor="text1"/>
                <w:lang w:val="en-CA"/>
              </w:rPr>
              <w:t>− 1</w:t>
            </w:r>
          </w:p>
        </w:tc>
        <w:tc>
          <w:tcPr>
            <w:tcW w:w="1151" w:type="dxa"/>
          </w:tcPr>
          <w:p w14:paraId="1C649AE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9FAE12E" w14:textId="77777777" w:rsidTr="00EF3038">
        <w:trPr>
          <w:gridAfter w:val="1"/>
          <w:wAfter w:w="10" w:type="dxa"/>
          <w:cantSplit/>
          <w:jc w:val="center"/>
        </w:trPr>
        <w:tc>
          <w:tcPr>
            <w:tcW w:w="7921" w:type="dxa"/>
          </w:tcPr>
          <w:p w14:paraId="44095DD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A63A03A" w14:textId="77777777" w:rsidTr="00EF3038">
        <w:trPr>
          <w:gridAfter w:val="1"/>
          <w:wAfter w:w="10" w:type="dxa"/>
          <w:cantSplit/>
          <w:jc w:val="center"/>
        </w:trPr>
        <w:tc>
          <w:tcPr>
            <w:tcW w:w="7921" w:type="dxa"/>
          </w:tcPr>
          <w:p w14:paraId="369AE6CB" w14:textId="237F4C54"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r>
            <w:r w:rsidRPr="00DE0F0E">
              <w:rPr>
                <w:rFonts w:eastAsia="SimSun"/>
                <w:noProof/>
                <w:color w:val="000000" w:themeColor="text1"/>
                <w:lang w:val="en-CA" w:eastAsia="zh-CN"/>
              </w:rPr>
              <w:tab/>
              <w:t>if( firstPosMode1 &lt; firstPosMode2 )</w:t>
            </w:r>
          </w:p>
        </w:tc>
        <w:tc>
          <w:tcPr>
            <w:tcW w:w="1151" w:type="dxa"/>
          </w:tcPr>
          <w:p w14:paraId="6F94CC0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5C44F7B" w14:textId="77777777" w:rsidTr="00EF3038">
        <w:trPr>
          <w:gridAfter w:val="1"/>
          <w:wAfter w:w="10" w:type="dxa"/>
          <w:cantSplit/>
          <w:jc w:val="center"/>
        </w:trPr>
        <w:tc>
          <w:tcPr>
            <w:tcW w:w="7921" w:type="dxa"/>
          </w:tcPr>
          <w:p w14:paraId="67955CAF" w14:textId="65A000AA"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firstPosMode1 = firstPosMode2</w:t>
            </w:r>
          </w:p>
        </w:tc>
        <w:tc>
          <w:tcPr>
            <w:tcW w:w="1151" w:type="dxa"/>
          </w:tcPr>
          <w:p w14:paraId="681196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C6A302" w14:textId="77777777" w:rsidTr="00EF3038">
        <w:trPr>
          <w:gridAfter w:val="1"/>
          <w:wAfter w:w="10" w:type="dxa"/>
          <w:cantSplit/>
          <w:jc w:val="center"/>
        </w:trPr>
        <w:tc>
          <w:tcPr>
            <w:tcW w:w="7921" w:type="dxa"/>
          </w:tcPr>
          <w:p w14:paraId="689D6345" w14:textId="380A26F0"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firstPosMode2; n− − )</w:t>
            </w:r>
          </w:p>
        </w:tc>
        <w:tc>
          <w:tcPr>
            <w:tcW w:w="1151" w:type="dxa"/>
          </w:tcPr>
          <w:p w14:paraId="78F64BC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1929EBE" w14:textId="77777777" w:rsidTr="00EF3038">
        <w:trPr>
          <w:gridAfter w:val="1"/>
          <w:wAfter w:w="10" w:type="dxa"/>
          <w:cantSplit/>
          <w:jc w:val="center"/>
        </w:trPr>
        <w:tc>
          <w:tcPr>
            <w:tcW w:w="7921" w:type="dxa"/>
          </w:tcPr>
          <w:p w14:paraId="2E684BBC" w14:textId="7884953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w:t>
            </w:r>
          </w:p>
        </w:tc>
        <w:tc>
          <w:tcPr>
            <w:tcW w:w="1151" w:type="dxa"/>
          </w:tcPr>
          <w:p w14:paraId="722E342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762647" w14:textId="77777777" w:rsidTr="00EF3038">
        <w:trPr>
          <w:gridAfter w:val="1"/>
          <w:wAfter w:w="10" w:type="dxa"/>
          <w:cantSplit/>
          <w:jc w:val="center"/>
        </w:trPr>
        <w:tc>
          <w:tcPr>
            <w:tcW w:w="7921" w:type="dxa"/>
          </w:tcPr>
          <w:p w14:paraId="20E0C740" w14:textId="76EE28F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6A48AF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A2E0C95" w14:textId="77777777" w:rsidTr="00EF3038">
        <w:trPr>
          <w:gridAfter w:val="1"/>
          <w:wAfter w:w="10" w:type="dxa"/>
          <w:cantSplit/>
          <w:jc w:val="center"/>
        </w:trPr>
        <w:tc>
          <w:tcPr>
            <w:tcW w:w="7921" w:type="dxa"/>
          </w:tcPr>
          <w:p w14:paraId="3879428A" w14:textId="29A665F2"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6C1B9C" w14:textId="77777777" w:rsidTr="00EF3038">
        <w:trPr>
          <w:gridAfter w:val="1"/>
          <w:wAfter w:w="10" w:type="dxa"/>
          <w:cantSplit/>
          <w:jc w:val="center"/>
        </w:trPr>
        <w:tc>
          <w:tcPr>
            <w:tcW w:w="7921" w:type="dxa"/>
          </w:tcPr>
          <w:p w14:paraId="23A569C0" w14:textId="6980644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1BA6DD5" w14:textId="77777777" w:rsidTr="00EF3038">
        <w:trPr>
          <w:gridAfter w:val="1"/>
          <w:wAfter w:w="10" w:type="dxa"/>
          <w:cantSplit/>
          <w:jc w:val="center"/>
        </w:trPr>
        <w:tc>
          <w:tcPr>
            <w:tcW w:w="7921" w:type="dxa"/>
          </w:tcPr>
          <w:p w14:paraId="296BF642" w14:textId="72EF8BF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BDCC54" w14:textId="77777777" w:rsidTr="00EF3038">
        <w:trPr>
          <w:gridAfter w:val="1"/>
          <w:wAfter w:w="10" w:type="dxa"/>
          <w:cantSplit/>
          <w:jc w:val="center"/>
        </w:trPr>
        <w:tc>
          <w:tcPr>
            <w:tcW w:w="7921" w:type="dxa"/>
          </w:tcPr>
          <w:p w14:paraId="38143F0C" w14:textId="6FA1C310"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91FFA9" w14:textId="77777777" w:rsidTr="00EF3038">
        <w:trPr>
          <w:gridAfter w:val="1"/>
          <w:wAfter w:w="10" w:type="dxa"/>
          <w:cantSplit/>
          <w:jc w:val="center"/>
        </w:trPr>
        <w:tc>
          <w:tcPr>
            <w:tcW w:w="7921" w:type="dxa"/>
          </w:tcPr>
          <w:p w14:paraId="44547E6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B88868C" w14:textId="77777777" w:rsidTr="00EF3038">
        <w:trPr>
          <w:gridAfter w:val="1"/>
          <w:wAfter w:w="10" w:type="dxa"/>
          <w:cantSplit/>
          <w:jc w:val="center"/>
        </w:trPr>
        <w:tc>
          <w:tcPr>
            <w:tcW w:w="7921" w:type="dxa"/>
          </w:tcPr>
          <w:p w14:paraId="4709CBBD" w14:textId="2BC527F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2 * ( abs_level_gt3_flag[ n ] + abs_remainder[ n ] )</w:t>
            </w:r>
          </w:p>
        </w:tc>
        <w:tc>
          <w:tcPr>
            <w:tcW w:w="1151" w:type="dxa"/>
          </w:tcPr>
          <w:p w14:paraId="5DD9E7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2E1E2B" w14:textId="77777777" w:rsidTr="00EF3038">
        <w:trPr>
          <w:gridAfter w:val="1"/>
          <w:wAfter w:w="10" w:type="dxa"/>
          <w:cantSplit/>
          <w:jc w:val="center"/>
        </w:trPr>
        <w:tc>
          <w:tcPr>
            <w:tcW w:w="7921" w:type="dxa"/>
          </w:tcPr>
          <w:p w14:paraId="0F9E609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firstPosMode1; n  &gt;  firstPosMode2;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18305FB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66C9C6F9"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log2SbW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+ 2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5FF7E4A" w14:textId="77777777" w:rsidTr="00EF3038">
        <w:trPr>
          <w:gridAfter w:val="1"/>
          <w:wAfter w:w="10" w:type="dxa"/>
          <w:cantSplit/>
          <w:jc w:val="center"/>
        </w:trPr>
        <w:tc>
          <w:tcPr>
            <w:tcW w:w="7921" w:type="dxa"/>
          </w:tcPr>
          <w:p w14:paraId="3B4814D7"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F2090FC" w14:textId="77777777" w:rsidTr="00EF3038">
        <w:trPr>
          <w:gridAfter w:val="1"/>
          <w:wAfter w:w="10" w:type="dxa"/>
          <w:cantSplit/>
          <w:jc w:val="center"/>
        </w:trPr>
        <w:tc>
          <w:tcPr>
            <w:tcW w:w="7921" w:type="dxa"/>
          </w:tcPr>
          <w:p w14:paraId="459CB573"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19488DD" w14:textId="77777777" w:rsidTr="00EF3038">
        <w:trPr>
          <w:gridAfter w:val="1"/>
          <w:wAfter w:w="10" w:type="dxa"/>
          <w:cantSplit/>
          <w:jc w:val="center"/>
        </w:trPr>
        <w:tc>
          <w:tcPr>
            <w:tcW w:w="7921" w:type="dxa"/>
          </w:tcPr>
          <w:p w14:paraId="2F6701C5"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EEB8449" w14:textId="77777777" w:rsidTr="00EF3038">
        <w:trPr>
          <w:gridAfter w:val="1"/>
          <w:wAfter w:w="10" w:type="dxa"/>
          <w:cantSplit/>
          <w:jc w:val="center"/>
        </w:trPr>
        <w:tc>
          <w:tcPr>
            <w:tcW w:w="7921" w:type="dxa"/>
          </w:tcPr>
          <w:p w14:paraId="7A536DA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C37AF0" w14:textId="77777777" w:rsidTr="00EF3038">
        <w:trPr>
          <w:gridAfter w:val="1"/>
          <w:wAfter w:w="10" w:type="dxa"/>
          <w:cantSplit/>
          <w:jc w:val="center"/>
        </w:trPr>
        <w:tc>
          <w:tcPr>
            <w:tcW w:w="7921" w:type="dxa"/>
          </w:tcPr>
          <w:p w14:paraId="6C3EB0D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47D152B" w14:textId="77777777" w:rsidTr="00EF3038">
        <w:trPr>
          <w:gridAfter w:val="1"/>
          <w:wAfter w:w="10" w:type="dxa"/>
          <w:cantSplit/>
          <w:jc w:val="center"/>
        </w:trPr>
        <w:tc>
          <w:tcPr>
            <w:tcW w:w="7921" w:type="dxa"/>
          </w:tcPr>
          <w:p w14:paraId="5C502EA4" w14:textId="21AEF87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33B7B9" w14:textId="77777777" w:rsidTr="00EF3038">
        <w:trPr>
          <w:gridAfter w:val="1"/>
          <w:wAfter w:w="10" w:type="dxa"/>
          <w:cantSplit/>
          <w:jc w:val="center"/>
        </w:trPr>
        <w:tc>
          <w:tcPr>
            <w:tcW w:w="7921" w:type="dxa"/>
          </w:tcPr>
          <w:p w14:paraId="4DA1C5F2" w14:textId="6CFF8B8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6CC3055" w14:textId="77777777" w:rsidTr="00EF3038">
        <w:trPr>
          <w:gridAfter w:val="1"/>
          <w:wAfter w:w="10" w:type="dxa"/>
          <w:cantSplit/>
          <w:jc w:val="center"/>
        </w:trPr>
        <w:tc>
          <w:tcPr>
            <w:tcW w:w="7921" w:type="dxa"/>
          </w:tcPr>
          <w:p w14:paraId="291C01AF"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4E7866B" w14:textId="77777777" w:rsidTr="00EF3038">
        <w:trPr>
          <w:gridAfter w:val="1"/>
          <w:wAfter w:w="10" w:type="dxa"/>
          <w:cantSplit/>
          <w:jc w:val="center"/>
        </w:trPr>
        <w:tc>
          <w:tcPr>
            <w:tcW w:w="7921" w:type="dxa"/>
          </w:tcPr>
          <w:p w14:paraId="1267306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D7954A5" w14:textId="77777777" w:rsidTr="00EF3038">
        <w:trPr>
          <w:gridAfter w:val="1"/>
          <w:wAfter w:w="10" w:type="dxa"/>
          <w:cantSplit/>
          <w:jc w:val="center"/>
        </w:trPr>
        <w:tc>
          <w:tcPr>
            <w:tcW w:w="7921" w:type="dxa"/>
          </w:tcPr>
          <w:p w14:paraId="711CB7D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97F941F" w14:textId="77777777" w:rsidTr="00EF3038">
        <w:trPr>
          <w:gridAfter w:val="1"/>
          <w:wAfter w:w="10" w:type="dxa"/>
          <w:cantSplit/>
          <w:jc w:val="center"/>
        </w:trPr>
        <w:tc>
          <w:tcPr>
            <w:tcW w:w="7921" w:type="dxa"/>
          </w:tcPr>
          <w:p w14:paraId="52B112D6"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E9F0361" w14:textId="77777777" w:rsidTr="00EF3038">
        <w:trPr>
          <w:gridAfter w:val="1"/>
          <w:wAfter w:w="10" w:type="dxa"/>
          <w:cantSplit/>
          <w:jc w:val="center"/>
        </w:trPr>
        <w:tc>
          <w:tcPr>
            <w:tcW w:w="7921" w:type="dxa"/>
          </w:tcPr>
          <w:p w14:paraId="6E62453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F0F1DDC" w14:textId="77777777" w:rsidTr="00EF3038">
        <w:trPr>
          <w:gridAfter w:val="1"/>
          <w:wAfter w:w="10" w:type="dxa"/>
          <w:cantSplit/>
          <w:jc w:val="center"/>
        </w:trPr>
        <w:tc>
          <w:tcPr>
            <w:tcW w:w="7921" w:type="dxa"/>
          </w:tcPr>
          <w:p w14:paraId="2551608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CD18A6C" w14:textId="77777777" w:rsidTr="00EF3038">
        <w:trPr>
          <w:gridAfter w:val="1"/>
          <w:wAfter w:w="10" w:type="dxa"/>
          <w:cantSplit/>
          <w:jc w:val="center"/>
        </w:trPr>
        <w:tc>
          <w:tcPr>
            <w:tcW w:w="7921" w:type="dxa"/>
          </w:tcPr>
          <w:p w14:paraId="61F968D8" w14:textId="1A5BCC2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E7F5205" w14:textId="77777777" w:rsidTr="00EF3038">
        <w:trPr>
          <w:gridAfter w:val="1"/>
          <w:wAfter w:w="10" w:type="dxa"/>
          <w:cantSplit/>
          <w:jc w:val="center"/>
        </w:trPr>
        <w:tc>
          <w:tcPr>
            <w:tcW w:w="7921" w:type="dxa"/>
          </w:tcPr>
          <w:p w14:paraId="6DB83F87" w14:textId="5974F97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2C17342" w14:textId="77777777" w:rsidTr="00EF3038">
        <w:trPr>
          <w:gridAfter w:val="1"/>
          <w:wAfter w:w="10" w:type="dxa"/>
          <w:cantSplit/>
          <w:jc w:val="center"/>
        </w:trPr>
        <w:tc>
          <w:tcPr>
            <w:tcW w:w="7921" w:type="dxa"/>
          </w:tcPr>
          <w:p w14:paraId="457A523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00B033D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1AFD785" w14:textId="77777777" w:rsidTr="00EF3038">
        <w:trPr>
          <w:gridAfter w:val="1"/>
          <w:wAfter w:w="10" w:type="dxa"/>
          <w:cantSplit/>
          <w:jc w:val="center"/>
        </w:trPr>
        <w:tc>
          <w:tcPr>
            <w:tcW w:w="7921" w:type="dxa"/>
          </w:tcPr>
          <w:p w14:paraId="526F6EA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B87272D" w14:textId="77777777" w:rsidTr="00EF3038">
        <w:trPr>
          <w:gridAfter w:val="1"/>
          <w:wAfter w:w="10" w:type="dxa"/>
          <w:cantSplit/>
          <w:jc w:val="center"/>
        </w:trPr>
        <w:tc>
          <w:tcPr>
            <w:tcW w:w="7921" w:type="dxa"/>
          </w:tcPr>
          <w:p w14:paraId="21EBD58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25459D4" w14:textId="77777777" w:rsidTr="00EF3038">
        <w:trPr>
          <w:gridAfter w:val="1"/>
          <w:wAfter w:w="10" w:type="dxa"/>
          <w:cantSplit/>
          <w:jc w:val="center"/>
        </w:trPr>
        <w:tc>
          <w:tcPr>
            <w:tcW w:w="7921" w:type="dxa"/>
          </w:tcPr>
          <w:p w14:paraId="0AF6E68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F232BB" w14:textId="77777777" w:rsidTr="00EF3038">
        <w:trPr>
          <w:gridAfter w:val="1"/>
          <w:wAfter w:w="10" w:type="dxa"/>
          <w:cantSplit/>
          <w:jc w:val="center"/>
        </w:trPr>
        <w:tc>
          <w:tcPr>
            <w:tcW w:w="7921" w:type="dxa"/>
          </w:tcPr>
          <w:p w14:paraId="7906D52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1C3E18F" w14:textId="77777777" w:rsidTr="00EF3038">
        <w:trPr>
          <w:gridAfter w:val="1"/>
          <w:wAfter w:w="10" w:type="dxa"/>
          <w:cantSplit/>
          <w:jc w:val="center"/>
        </w:trPr>
        <w:tc>
          <w:tcPr>
            <w:tcW w:w="7921" w:type="dxa"/>
          </w:tcPr>
          <w:p w14:paraId="1E90FBE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57D0F9E" w14:textId="77777777" w:rsidTr="00EF3038">
        <w:trPr>
          <w:gridAfter w:val="1"/>
          <w:wAfter w:w="10" w:type="dxa"/>
          <w:cantSplit/>
          <w:jc w:val="center"/>
        </w:trPr>
        <w:tc>
          <w:tcPr>
            <w:tcW w:w="7921" w:type="dxa"/>
          </w:tcPr>
          <w:p w14:paraId="32B126F5" w14:textId="6775C711"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34E959" w14:textId="77777777" w:rsidTr="00EF3038">
        <w:trPr>
          <w:gridAfter w:val="1"/>
          <w:wAfter w:w="10" w:type="dxa"/>
          <w:cantSplit/>
          <w:jc w:val="center"/>
        </w:trPr>
        <w:tc>
          <w:tcPr>
            <w:tcW w:w="7921" w:type="dxa"/>
          </w:tcPr>
          <w:p w14:paraId="69CD0001" w14:textId="36CF346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DA95F0F" w14:textId="77777777" w:rsidTr="00EF3038">
        <w:trPr>
          <w:gridAfter w:val="1"/>
          <w:wAfter w:w="10" w:type="dxa"/>
          <w:cantSplit/>
          <w:jc w:val="center"/>
        </w:trPr>
        <w:tc>
          <w:tcPr>
            <w:tcW w:w="7921" w:type="dxa"/>
          </w:tcPr>
          <w:p w14:paraId="24E8E68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51" w:type="dxa"/>
          </w:tcPr>
          <w:p w14:paraId="15E1ACA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0A4109" w14:textId="77777777" w:rsidTr="00EF3038">
        <w:trPr>
          <w:gridAfter w:val="1"/>
          <w:wAfter w:w="10" w:type="dxa"/>
          <w:cantSplit/>
          <w:jc w:val="center"/>
        </w:trPr>
        <w:tc>
          <w:tcPr>
            <w:tcW w:w="7921" w:type="dxa"/>
          </w:tcPr>
          <w:p w14:paraId="35B0748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D23632" w14:textId="77777777" w:rsidTr="00EF3038">
        <w:trPr>
          <w:gridAfter w:val="1"/>
          <w:wAfter w:w="10" w:type="dxa"/>
          <w:cantSplit/>
          <w:jc w:val="center"/>
        </w:trPr>
        <w:tc>
          <w:tcPr>
            <w:tcW w:w="7921" w:type="dxa"/>
          </w:tcPr>
          <w:p w14:paraId="4E6DBD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904D850" w14:textId="77777777" w:rsidTr="00EF3038">
        <w:trPr>
          <w:gridAfter w:val="1"/>
          <w:wAfter w:w="10" w:type="dxa"/>
          <w:cantSplit/>
          <w:jc w:val="center"/>
        </w:trPr>
        <w:tc>
          <w:tcPr>
            <w:tcW w:w="7921" w:type="dxa"/>
          </w:tcPr>
          <w:p w14:paraId="4775D97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BB8BC72" w14:textId="77777777" w:rsidTr="00EF3038">
        <w:trPr>
          <w:gridAfter w:val="1"/>
          <w:wAfter w:w="10" w:type="dxa"/>
          <w:cantSplit/>
          <w:jc w:val="center"/>
        </w:trPr>
        <w:tc>
          <w:tcPr>
            <w:tcW w:w="7921" w:type="dxa"/>
          </w:tcPr>
          <w:p w14:paraId="49EB745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0832973" w14:textId="77777777" w:rsidTr="00EF3038">
        <w:trPr>
          <w:gridAfter w:val="1"/>
          <w:wAfter w:w="10" w:type="dxa"/>
          <w:cantSplit/>
          <w:jc w:val="center"/>
        </w:trPr>
        <w:tc>
          <w:tcPr>
            <w:tcW w:w="7921" w:type="dxa"/>
          </w:tcPr>
          <w:p w14:paraId="59224D6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D69CB8A" w14:textId="77777777" w:rsidTr="00EF3038">
        <w:trPr>
          <w:gridAfter w:val="1"/>
          <w:wAfter w:w="10" w:type="dxa"/>
          <w:cantSplit/>
          <w:jc w:val="center"/>
        </w:trPr>
        <w:tc>
          <w:tcPr>
            <w:tcW w:w="7921" w:type="dxa"/>
          </w:tcPr>
          <w:p w14:paraId="52D9FCF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FB1B60" w14:textId="77777777" w:rsidTr="00EF3038">
        <w:trPr>
          <w:gridAfter w:val="1"/>
          <w:wAfter w:w="10" w:type="dxa"/>
          <w:cantSplit/>
          <w:jc w:val="center"/>
        </w:trPr>
        <w:tc>
          <w:tcPr>
            <w:tcW w:w="7921" w:type="dxa"/>
          </w:tcPr>
          <w:p w14:paraId="1EB246F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C48587" w14:textId="77777777" w:rsidTr="00EF3038">
        <w:trPr>
          <w:gridAfter w:val="1"/>
          <w:wAfter w:w="10" w:type="dxa"/>
          <w:cantSplit/>
          <w:jc w:val="center"/>
        </w:trPr>
        <w:tc>
          <w:tcPr>
            <w:tcW w:w="7921" w:type="dxa"/>
          </w:tcPr>
          <w:p w14:paraId="62562676"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B9C7F05" w14:textId="77777777" w:rsidTr="00EF3038">
        <w:trPr>
          <w:gridAfter w:val="1"/>
          <w:wAfter w:w="10" w:type="dxa"/>
          <w:cantSplit/>
          <w:jc w:val="center"/>
        </w:trPr>
        <w:tc>
          <w:tcPr>
            <w:tcW w:w="7921" w:type="dxa"/>
          </w:tcPr>
          <w:p w14:paraId="504346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53BC015" w14:textId="77777777" w:rsidTr="00EF3038">
        <w:trPr>
          <w:gridAfter w:val="1"/>
          <w:wAfter w:w="10" w:type="dxa"/>
          <w:cantSplit/>
          <w:jc w:val="center"/>
        </w:trPr>
        <w:tc>
          <w:tcPr>
            <w:tcW w:w="7921" w:type="dxa"/>
          </w:tcPr>
          <w:p w14:paraId="3DC1D44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w:t>
            </w:r>
          </w:p>
        </w:tc>
        <w:tc>
          <w:tcPr>
            <w:tcW w:w="1151" w:type="dxa"/>
          </w:tcPr>
          <w:p w14:paraId="4FF8C2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1899095" w14:textId="77777777" w:rsidTr="00EF3038">
        <w:trPr>
          <w:cantSplit/>
          <w:jc w:val="center"/>
        </w:trPr>
        <w:tc>
          <w:tcPr>
            <w:tcW w:w="7921" w:type="dxa"/>
          </w:tcPr>
          <w:p w14:paraId="2F21980F"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8A7B38" w:rsidRPr="00DE0F0E" w:rsidRDefault="008A7B38" w:rsidP="008A7B38">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1820" w:name="_Ref397950527"/>
      <w:bookmarkStart w:id="1821" w:name="_Toc415475851"/>
      <w:bookmarkStart w:id="1822" w:name="_Toc423599126"/>
      <w:bookmarkStart w:id="1823" w:name="_Toc423601630"/>
      <w:bookmarkStart w:id="1824" w:name="_Toc501130168"/>
      <w:bookmarkStart w:id="1825" w:name="_Toc510795091"/>
      <w:bookmarkStart w:id="1826" w:name="_Toc2177051"/>
      <w:r w:rsidRPr="00DE0F0E">
        <w:rPr>
          <w:noProof/>
          <w:lang w:val="en-CA"/>
        </w:rPr>
        <w:t>Semantics</w:t>
      </w:r>
      <w:bookmarkEnd w:id="1820"/>
      <w:bookmarkEnd w:id="1821"/>
      <w:bookmarkEnd w:id="1822"/>
      <w:bookmarkEnd w:id="1823"/>
      <w:bookmarkEnd w:id="1824"/>
      <w:bookmarkEnd w:id="1825"/>
      <w:bookmarkEnd w:id="1826"/>
    </w:p>
    <w:p w14:paraId="3D7E9E11" w14:textId="77777777" w:rsidR="0068500C" w:rsidRPr="00DE0F0E" w:rsidRDefault="0068500C" w:rsidP="0068500C">
      <w:pPr>
        <w:pStyle w:val="Heading3"/>
        <w:rPr>
          <w:noProof/>
          <w:lang w:val="en-CA"/>
        </w:rPr>
      </w:pPr>
      <w:bookmarkStart w:id="1827" w:name="_Toc415475852"/>
      <w:bookmarkStart w:id="1828" w:name="_Toc423599127"/>
      <w:bookmarkStart w:id="1829" w:name="_Toc423601631"/>
      <w:bookmarkStart w:id="1830" w:name="_Toc501130169"/>
      <w:bookmarkStart w:id="1831" w:name="_Toc510795092"/>
      <w:bookmarkStart w:id="1832" w:name="_Toc2177052"/>
      <w:r w:rsidRPr="00DE0F0E">
        <w:rPr>
          <w:noProof/>
          <w:lang w:val="en-CA"/>
        </w:rPr>
        <w:t>General</w:t>
      </w:r>
      <w:bookmarkEnd w:id="1827"/>
      <w:bookmarkEnd w:id="1828"/>
      <w:bookmarkEnd w:id="1829"/>
      <w:bookmarkEnd w:id="1830"/>
      <w:bookmarkEnd w:id="1831"/>
      <w:bookmarkEnd w:id="1832"/>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1833" w:name="_Toc20134268"/>
      <w:bookmarkStart w:id="1834" w:name="_Ref29357062"/>
      <w:bookmarkStart w:id="1835" w:name="_Ref29357065"/>
      <w:bookmarkStart w:id="1836" w:name="_Toc77680400"/>
      <w:bookmarkStart w:id="1837" w:name="_Toc118289047"/>
      <w:bookmarkStart w:id="1838" w:name="_Ref168820094"/>
      <w:bookmarkStart w:id="1839" w:name="_Ref220341643"/>
      <w:bookmarkStart w:id="1840" w:name="_Toc226456554"/>
      <w:bookmarkStart w:id="1841" w:name="_Toc248045246"/>
      <w:bookmarkStart w:id="1842" w:name="_Toc287363773"/>
      <w:bookmarkStart w:id="1843" w:name="_Toc311216920"/>
      <w:bookmarkStart w:id="1844" w:name="_Toc317198741"/>
      <w:bookmarkStart w:id="1845" w:name="_Toc415475853"/>
      <w:bookmarkStart w:id="1846" w:name="_Toc423599128"/>
      <w:bookmarkStart w:id="1847" w:name="_Toc423601632"/>
      <w:bookmarkStart w:id="1848" w:name="_Toc501130170"/>
      <w:bookmarkStart w:id="1849" w:name="_Toc510795093"/>
      <w:bookmarkStart w:id="1850" w:name="_Toc2177053"/>
      <w:r w:rsidRPr="00DE0F0E">
        <w:rPr>
          <w:noProof/>
          <w:lang w:val="en-CA"/>
        </w:rPr>
        <w:t>NAL unit semantics</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49DBD1C0" w14:textId="77777777" w:rsidR="0068500C" w:rsidRPr="00DE0F0E" w:rsidDel="00112A5D" w:rsidRDefault="0068500C" w:rsidP="0068500C">
      <w:pPr>
        <w:pStyle w:val="Heading4"/>
        <w:rPr>
          <w:noProof/>
          <w:lang w:val="en-CA"/>
        </w:rPr>
      </w:pPr>
      <w:bookmarkStart w:id="1851" w:name="_Ref398986473"/>
      <w:bookmarkStart w:id="1852" w:name="_Toc415475854"/>
      <w:bookmarkStart w:id="1853" w:name="_Toc423599129"/>
      <w:bookmarkStart w:id="1854" w:name="_Toc423601633"/>
      <w:r w:rsidRPr="00DE0F0E" w:rsidDel="00112A5D">
        <w:rPr>
          <w:noProof/>
          <w:lang w:val="en-CA"/>
        </w:rPr>
        <w:t>General NAL unit semantics</w:t>
      </w:r>
      <w:bookmarkEnd w:id="1851"/>
      <w:bookmarkEnd w:id="1852"/>
      <w:bookmarkEnd w:id="1853"/>
      <w:bookmarkEnd w:id="1854"/>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4864500C"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lastRenderedPageBreak/>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57C1108F" w14:textId="77777777" w:rsidR="003F609A" w:rsidRPr="003F3F11" w:rsidRDefault="0068500C" w:rsidP="003D7CFA">
      <w:pPr>
        <w:rPr>
          <w:ins w:id="1855" w:author="JVET-M0101" w:date="2019-02-26T10:21:00Z"/>
          <w:noProof/>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F73002" w:rsidRPr="00DE0F0E">
        <w:rPr>
          <w:noProof/>
          <w:lang w:val="en-CA"/>
        </w:rPr>
        <w:fldChar w:fldCharType="begin" w:fldLock="1"/>
      </w:r>
      <w:r w:rsidR="00F73002" w:rsidRPr="00DE0F0E">
        <w:rPr>
          <w:noProof/>
          <w:lang w:val="en-CA"/>
        </w:rPr>
        <w:instrText xml:space="preserve"> REF _Ref330857631 \h </w:instrText>
      </w:r>
      <w:r w:rsidR="00F73002" w:rsidRPr="00DE0F0E">
        <w:rPr>
          <w:noProof/>
          <w:lang w:val="en-CA"/>
        </w:rPr>
      </w:r>
      <w:r w:rsidR="00F73002" w:rsidRPr="00DE0F0E">
        <w:rPr>
          <w:noProof/>
          <w:lang w:val="en-CA"/>
        </w:rPr>
        <w:fldChar w:fldCharType="separate"/>
      </w:r>
      <w:ins w:id="1856" w:author="JVET-M0101" w:date="2019-02-26T10:21:00Z">
        <w:r w:rsidR="003F609A" w:rsidRPr="003F3F11">
          <w:rPr>
            <w:noProof/>
          </w:rPr>
          <w:t>NAL units that have nal_unit_type in the range of UNSPEC</w:t>
        </w:r>
        <w:r w:rsidR="003F609A">
          <w:rPr>
            <w:noProof/>
          </w:rPr>
          <w:t>2</w:t>
        </w:r>
        <w:r w:rsidR="003F609A" w:rsidRPr="003F3F11">
          <w:rPr>
            <w:noProof/>
          </w:rPr>
          <w:t>8..UNSPEC3</w:t>
        </w:r>
        <w:r w:rsidR="003F609A">
          <w:rPr>
            <w:noProof/>
          </w:rPr>
          <w:t>1</w:t>
        </w:r>
        <w:r w:rsidR="003F609A" w:rsidRPr="003F3F11">
          <w:rPr>
            <w:noProof/>
          </w:rPr>
          <w:t>, inclusive, for which semantics are not specified, shall not affect the decoding process specified in this Specification.</w:t>
        </w:r>
      </w:ins>
    </w:p>
    <w:p w14:paraId="24A510D2" w14:textId="77777777" w:rsidR="003F609A" w:rsidRPr="003F3F11" w:rsidRDefault="003F609A" w:rsidP="003D7CFA">
      <w:pPr>
        <w:pStyle w:val="Note1"/>
        <w:rPr>
          <w:ins w:id="1857" w:author="JVET-M0101" w:date="2019-02-26T10:21:00Z"/>
          <w:noProof/>
        </w:rPr>
      </w:pPr>
      <w:ins w:id="1858" w:author="JVET-M0101" w:date="2019-02-26T10:21:00Z">
        <w:r w:rsidRPr="003F3F11">
          <w:rPr>
            <w:noProof/>
          </w:rPr>
          <w:t>NOTE </w:t>
        </w:r>
      </w:ins>
      <w:r>
        <w:rPr>
          <w:noProof/>
        </w:rPr>
        <w:t>1</w:t>
      </w:r>
      <w:ins w:id="1859" w:author="JVET-M0101" w:date="2019-02-26T10:21:00Z">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ins>
    </w:p>
    <w:p w14:paraId="6B831E14" w14:textId="77777777" w:rsidR="003F609A" w:rsidRPr="003F3F11" w:rsidRDefault="003F609A" w:rsidP="003D7CFA">
      <w:pPr>
        <w:rPr>
          <w:ins w:id="1860" w:author="JVET-M0101" w:date="2019-02-26T10:21:00Z"/>
          <w:noProof/>
        </w:rPr>
      </w:pPr>
      <w:ins w:id="1861" w:author="JVET-M0101" w:date="2019-02-26T10:21:00Z">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ins>
    </w:p>
    <w:p w14:paraId="2025E4A5" w14:textId="77777777" w:rsidR="003F609A" w:rsidRPr="003F3F11" w:rsidRDefault="003F609A" w:rsidP="003D7CFA">
      <w:pPr>
        <w:pStyle w:val="Note1"/>
        <w:rPr>
          <w:ins w:id="1862" w:author="JVET-M0101" w:date="2019-02-26T10:21:00Z"/>
          <w:noProof/>
        </w:rPr>
      </w:pPr>
      <w:ins w:id="1863" w:author="JVET-M0101" w:date="2019-02-26T10:21:00Z">
        <w:r w:rsidRPr="003F3F11">
          <w:rPr>
            <w:noProof/>
          </w:rPr>
          <w:t>NOTE </w:t>
        </w:r>
      </w:ins>
      <w:r>
        <w:rPr>
          <w:noProof/>
        </w:rPr>
        <w:t>2</w:t>
      </w:r>
      <w:ins w:id="1864" w:author="JVET-M0101" w:date="2019-02-26T10:21:00Z">
        <w:r w:rsidRPr="003F3F11">
          <w:rPr>
            <w:noProof/>
          </w:rPr>
          <w:t> – This requirement allows future definition of compatible extensions to this Specification.</w:t>
        </w:r>
      </w:ins>
    </w:p>
    <w:p w14:paraId="48B6A387" w14:textId="5D80C34B" w:rsidR="0068500C" w:rsidRPr="00DE0F0E" w:rsidDel="00112A5D" w:rsidRDefault="003F609A" w:rsidP="0068500C">
      <w:pPr>
        <w:rPr>
          <w:noProof/>
          <w:lang w:val="en-CA"/>
        </w:rPr>
      </w:pPr>
      <w:r w:rsidRPr="00DE0F0E">
        <w:rPr>
          <w:noProof/>
          <w:lang w:val="en-CA"/>
        </w:rPr>
        <w:t>Table </w:t>
      </w:r>
      <w:r>
        <w:rPr>
          <w:noProof/>
          <w:lang w:val="en-CA"/>
        </w:rPr>
        <w:t>7</w:t>
      </w:r>
      <w:r w:rsidRPr="00DE0F0E">
        <w:rPr>
          <w:noProof/>
          <w:lang w:val="en-CA"/>
        </w:rPr>
        <w:noBreakHyphen/>
      </w:r>
      <w:r>
        <w:rPr>
          <w:noProof/>
          <w:lang w:val="en-CA"/>
        </w:rPr>
        <w:t>1</w:t>
      </w:r>
      <w:r w:rsidR="00F73002" w:rsidRPr="00DE0F0E">
        <w:rPr>
          <w:noProof/>
          <w:lang w:val="en-CA"/>
        </w:rPr>
        <w:fldChar w:fldCharType="end"/>
      </w:r>
      <w:r w:rsidR="0068500C" w:rsidRPr="00DE0F0E" w:rsidDel="00112A5D">
        <w:rPr>
          <w:noProof/>
          <w:lang w:val="en-CA"/>
        </w:rPr>
        <w:t>.</w:t>
      </w:r>
    </w:p>
    <w:p w14:paraId="21AC419E" w14:textId="00AEAC9D"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1865" w:name="_Ref398986483"/>
      <w:bookmarkStart w:id="1866" w:name="_Toc415475855"/>
      <w:bookmarkStart w:id="1867" w:name="_Toc423599130"/>
      <w:bookmarkStart w:id="1868" w:name="_Toc423601634"/>
      <w:r w:rsidRPr="00DE0F0E">
        <w:rPr>
          <w:noProof/>
          <w:lang w:val="en-CA"/>
        </w:rPr>
        <w:t>NAL unit header semantics</w:t>
      </w:r>
      <w:bookmarkEnd w:id="1865"/>
      <w:bookmarkEnd w:id="1866"/>
      <w:bookmarkEnd w:id="1867"/>
      <w:bookmarkEnd w:id="1868"/>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206062B2" w14:textId="77777777" w:rsidR="003F609A" w:rsidRPr="003F3F11" w:rsidRDefault="00031EAF" w:rsidP="003D7CFA">
      <w:pPr>
        <w:rPr>
          <w:ins w:id="1869" w:author="JVET-M0101" w:date="2019-02-26T10:21:00Z"/>
          <w:noProof/>
        </w:rPr>
      </w:pPr>
      <w:r w:rsidRPr="00DE0F0E">
        <w:rPr>
          <w:b/>
          <w:bCs/>
          <w:noProof/>
          <w:lang w:val="en-CA"/>
        </w:rPr>
        <w:t>nal_unit_type</w:t>
      </w:r>
      <w:r w:rsidRPr="00DE0F0E">
        <w:rPr>
          <w:noProof/>
          <w:lang w:val="en-CA"/>
        </w:rPr>
        <w:t xml:space="preserve"> specifies the type of RBSP data structure contained in the NAL unit as specified in </w:t>
      </w:r>
      <w:r w:rsidRPr="00DE0F0E">
        <w:rPr>
          <w:noProof/>
          <w:lang w:val="en-CA"/>
        </w:rPr>
        <w:fldChar w:fldCharType="begin" w:fldLock="1"/>
      </w:r>
      <w:r w:rsidRPr="00DE0F0E">
        <w:rPr>
          <w:noProof/>
          <w:lang w:val="en-CA"/>
        </w:rPr>
        <w:instrText xml:space="preserve"> REF _Ref330857631 \h </w:instrText>
      </w:r>
      <w:r w:rsidRPr="00DE0F0E">
        <w:rPr>
          <w:noProof/>
          <w:lang w:val="en-CA"/>
        </w:rPr>
      </w:r>
      <w:r w:rsidRPr="00DE0F0E">
        <w:rPr>
          <w:noProof/>
          <w:lang w:val="en-CA"/>
        </w:rPr>
        <w:fldChar w:fldCharType="separate"/>
      </w:r>
      <w:ins w:id="1870" w:author="JVET-M0101" w:date="2019-02-26T10:21:00Z">
        <w:r w:rsidR="003F609A" w:rsidRPr="003F3F11">
          <w:rPr>
            <w:noProof/>
          </w:rPr>
          <w:t>NAL units that have nal_unit_type in the range of UNSPEC</w:t>
        </w:r>
        <w:r w:rsidR="003F609A">
          <w:rPr>
            <w:noProof/>
          </w:rPr>
          <w:t>2</w:t>
        </w:r>
        <w:r w:rsidR="003F609A" w:rsidRPr="003F3F11">
          <w:rPr>
            <w:noProof/>
          </w:rPr>
          <w:t>8..UNSPEC3</w:t>
        </w:r>
        <w:r w:rsidR="003F609A">
          <w:rPr>
            <w:noProof/>
          </w:rPr>
          <w:t>1</w:t>
        </w:r>
        <w:r w:rsidR="003F609A" w:rsidRPr="003F3F11">
          <w:rPr>
            <w:noProof/>
          </w:rPr>
          <w:t>, inclusive, for which semantics are not specified, shall not affect the decoding process specified in this Specification.</w:t>
        </w:r>
      </w:ins>
    </w:p>
    <w:p w14:paraId="2CB6FFFC" w14:textId="77777777" w:rsidR="003F609A" w:rsidRPr="003F3F11" w:rsidRDefault="003F609A" w:rsidP="003D7CFA">
      <w:pPr>
        <w:pStyle w:val="Note1"/>
        <w:rPr>
          <w:ins w:id="1871" w:author="JVET-M0101" w:date="2019-02-26T10:21:00Z"/>
          <w:noProof/>
        </w:rPr>
      </w:pPr>
      <w:ins w:id="1872" w:author="JVET-M0101" w:date="2019-02-26T10:21:00Z">
        <w:r w:rsidRPr="003F3F11">
          <w:rPr>
            <w:noProof/>
          </w:rPr>
          <w:t>NOTE </w:t>
        </w:r>
      </w:ins>
      <w:r>
        <w:rPr>
          <w:noProof/>
        </w:rPr>
        <w:t>1</w:t>
      </w:r>
      <w:ins w:id="1873" w:author="JVET-M0101" w:date="2019-02-26T10:21:00Z">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ins>
    </w:p>
    <w:p w14:paraId="03873EAB" w14:textId="77777777" w:rsidR="003F609A" w:rsidRPr="003F3F11" w:rsidRDefault="003F609A" w:rsidP="003D7CFA">
      <w:pPr>
        <w:rPr>
          <w:ins w:id="1874" w:author="JVET-M0101" w:date="2019-02-26T10:21:00Z"/>
          <w:noProof/>
        </w:rPr>
      </w:pPr>
      <w:ins w:id="1875" w:author="JVET-M0101" w:date="2019-02-26T10:21:00Z">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ins>
    </w:p>
    <w:p w14:paraId="767BCA9C" w14:textId="77777777" w:rsidR="003F609A" w:rsidRPr="003F3F11" w:rsidRDefault="003F609A" w:rsidP="003D7CFA">
      <w:pPr>
        <w:pStyle w:val="Note1"/>
        <w:rPr>
          <w:ins w:id="1876" w:author="JVET-M0101" w:date="2019-02-26T10:21:00Z"/>
          <w:noProof/>
        </w:rPr>
      </w:pPr>
      <w:ins w:id="1877" w:author="JVET-M0101" w:date="2019-02-26T10:21:00Z">
        <w:r w:rsidRPr="003F3F11">
          <w:rPr>
            <w:noProof/>
          </w:rPr>
          <w:t>NOTE </w:t>
        </w:r>
      </w:ins>
      <w:r>
        <w:rPr>
          <w:noProof/>
        </w:rPr>
        <w:t>2</w:t>
      </w:r>
      <w:ins w:id="1878" w:author="JVET-M0101" w:date="2019-02-26T10:21:00Z">
        <w:r w:rsidRPr="003F3F11">
          <w:rPr>
            <w:noProof/>
          </w:rPr>
          <w:t> – This requirement allows future definition of compatible extensions to this Specification.</w:t>
        </w:r>
      </w:ins>
    </w:p>
    <w:p w14:paraId="070A553A" w14:textId="7BDCA104" w:rsidR="00031EAF" w:rsidRPr="00DE0F0E" w:rsidRDefault="003F609A" w:rsidP="00031EAF">
      <w:pPr>
        <w:rPr>
          <w:noProof/>
          <w:lang w:val="en-CA"/>
        </w:rPr>
      </w:pPr>
      <w:r w:rsidRPr="00DE0F0E">
        <w:rPr>
          <w:noProof/>
          <w:lang w:val="en-CA"/>
        </w:rPr>
        <w:lastRenderedPageBreak/>
        <w:t>Table </w:t>
      </w:r>
      <w:r>
        <w:rPr>
          <w:noProof/>
          <w:lang w:val="en-CA"/>
        </w:rPr>
        <w:t>7</w:t>
      </w:r>
      <w:r w:rsidRPr="00DE0F0E">
        <w:rPr>
          <w:noProof/>
          <w:lang w:val="en-CA"/>
        </w:rPr>
        <w:noBreakHyphen/>
      </w:r>
      <w:r>
        <w:rPr>
          <w:noProof/>
          <w:lang w:val="en-CA"/>
        </w:rPr>
        <w:t>1</w:t>
      </w:r>
      <w:r w:rsidR="00031EAF" w:rsidRPr="00DE0F0E">
        <w:rPr>
          <w:noProof/>
          <w:lang w:val="en-CA"/>
        </w:rPr>
        <w:fldChar w:fldCharType="end"/>
      </w:r>
      <w:r w:rsidR="00031EAF" w:rsidRPr="00DE0F0E">
        <w:rPr>
          <w:noProof/>
          <w:lang w:val="en-CA"/>
        </w:rPr>
        <w:t>.</w:t>
      </w:r>
    </w:p>
    <w:p w14:paraId="2B02224B" w14:textId="77777777" w:rsidR="003D7CFA" w:rsidRPr="003F3F11" w:rsidRDefault="003D7CFA" w:rsidP="003D7CFA">
      <w:pPr>
        <w:rPr>
          <w:ins w:id="1879" w:author="JVET-M0101" w:date="2019-02-26T10:21:00Z"/>
          <w:noProof/>
        </w:rPr>
      </w:pPr>
      <w:bookmarkStart w:id="1880" w:name="_Ref330857631"/>
      <w:bookmarkStart w:id="1881" w:name="_Toc415476433"/>
      <w:bookmarkStart w:id="1882" w:name="_Toc423602473"/>
      <w:bookmarkStart w:id="1883" w:name="_Toc423602647"/>
      <w:bookmarkStart w:id="1884" w:name="_Toc501130553"/>
      <w:bookmarkStart w:id="1885" w:name="_Toc510795478"/>
      <w:ins w:id="1886" w:author="JVET-M0101" w:date="2019-02-26T10:21:00Z">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ins>
    </w:p>
    <w:p w14:paraId="0BEA6639" w14:textId="332DE512" w:rsidR="003D7CFA" w:rsidRPr="003F3F11" w:rsidRDefault="003D7CFA" w:rsidP="003D7CFA">
      <w:pPr>
        <w:pStyle w:val="Note1"/>
        <w:rPr>
          <w:ins w:id="1887" w:author="JVET-M0101" w:date="2019-02-26T10:21:00Z"/>
          <w:noProof/>
        </w:rPr>
      </w:pPr>
      <w:ins w:id="1888" w:author="JVET-M0101" w:date="2019-02-26T10:21:00Z">
        <w:r w:rsidRPr="003F3F11">
          <w:rPr>
            <w:noProof/>
          </w:rPr>
          <w:t>NOTE </w:t>
        </w:r>
        <w:r>
          <w:fldChar w:fldCharType="begin" w:fldLock="1"/>
        </w:r>
        <w:r>
          <w:instrText xml:space="preserve"> SEQ NoteCounter \s 9 \* MERGEFORMAT </w:instrText>
        </w:r>
        <w:r>
          <w:fldChar w:fldCharType="separate"/>
        </w:r>
      </w:ins>
      <w:r w:rsidR="003F609A">
        <w:rPr>
          <w:noProof/>
        </w:rPr>
        <w:t>1</w:t>
      </w:r>
      <w:ins w:id="1889" w:author="JVET-M0101" w:date="2019-02-26T10:21:00Z">
        <w:r>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ins>
    </w:p>
    <w:p w14:paraId="3A605D6B" w14:textId="77777777" w:rsidR="003D7CFA" w:rsidRPr="003F3F11" w:rsidRDefault="003D7CFA" w:rsidP="003D7CFA">
      <w:pPr>
        <w:rPr>
          <w:ins w:id="1890" w:author="JVET-M0101" w:date="2019-02-26T10:21:00Z"/>
          <w:noProof/>
        </w:rPr>
      </w:pPr>
      <w:ins w:id="1891" w:author="JVET-M0101" w:date="2019-02-26T10:21:00Z">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ins>
    </w:p>
    <w:p w14:paraId="1DEC9B01" w14:textId="274D4A52" w:rsidR="003D7CFA" w:rsidRPr="003F3F11" w:rsidRDefault="003D7CFA" w:rsidP="003D7CFA">
      <w:pPr>
        <w:pStyle w:val="Note1"/>
        <w:rPr>
          <w:ins w:id="1892" w:author="JVET-M0101" w:date="2019-02-26T10:21:00Z"/>
          <w:noProof/>
        </w:rPr>
      </w:pPr>
      <w:ins w:id="1893" w:author="JVET-M0101" w:date="2019-02-26T10:21:00Z">
        <w:r w:rsidRPr="003F3F11">
          <w:rPr>
            <w:noProof/>
          </w:rPr>
          <w:t>NOTE </w:t>
        </w:r>
        <w:r>
          <w:fldChar w:fldCharType="begin" w:fldLock="1"/>
        </w:r>
        <w:r>
          <w:instrText xml:space="preserve"> SEQ NoteCounter \s 9 \* MERGEFORMAT </w:instrText>
        </w:r>
        <w:r>
          <w:fldChar w:fldCharType="separate"/>
        </w:r>
      </w:ins>
      <w:r w:rsidR="003F609A">
        <w:rPr>
          <w:noProof/>
        </w:rPr>
        <w:t>2</w:t>
      </w:r>
      <w:ins w:id="1894" w:author="JVET-M0101" w:date="2019-02-26T10:21:00Z">
        <w:r>
          <w:rPr>
            <w:noProof/>
          </w:rPr>
          <w:fldChar w:fldCharType="end"/>
        </w:r>
        <w:r w:rsidRPr="003F3F11">
          <w:rPr>
            <w:noProof/>
          </w:rPr>
          <w:t> – This requirement allows future definition of compatible extensions to this Specification.</w:t>
        </w:r>
      </w:ins>
    </w:p>
    <w:p w14:paraId="32BF3078" w14:textId="7BD04D7B" w:rsidR="00031EAF" w:rsidRPr="00DE0F0E" w:rsidRDefault="00031EAF" w:rsidP="00031EAF">
      <w:pPr>
        <w:pStyle w:val="Caption"/>
        <w:keepLines/>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1880"/>
      <w:r w:rsidRPr="00DE0F0E">
        <w:rPr>
          <w:noProof/>
          <w:lang w:val="en-CA"/>
        </w:rPr>
        <w:t xml:space="preserve"> – NAL unit type codes and NAL unit type classes</w:t>
      </w:r>
      <w:bookmarkEnd w:id="1881"/>
      <w:bookmarkEnd w:id="1882"/>
      <w:bookmarkEnd w:id="1883"/>
      <w:bookmarkEnd w:id="1884"/>
      <w:bookmarkEnd w:id="1885"/>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3D7CFA" w:rsidRDefault="005D4498">
            <w:pPr>
              <w:spacing w:beforeLines="25" w:before="60" w:afterLines="25" w:after="60"/>
              <w:jc w:val="center"/>
              <w:rPr>
                <w:noProof/>
                <w:lang w:val="en-CA"/>
                <w:rPrChange w:id="1895" w:author="JVET-M0101" w:date="2019-02-26T10:22:00Z">
                  <w:rPr>
                    <w:b/>
                    <w:noProof/>
                    <w:sz w:val="24"/>
                    <w:lang w:val="en-CA"/>
                  </w:rPr>
                </w:rPrChange>
              </w:rPr>
              <w:pPrChange w:id="1896" w:author="JVET-M0101" w:date="2019-02-26T10:23:00Z">
                <w:pPr>
                  <w:keepNext/>
                  <w:keepLines/>
                  <w:spacing w:beforeLines="25" w:before="60" w:afterLines="25" w:after="60"/>
                  <w:jc w:val="center"/>
                </w:pPr>
              </w:pPrChange>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2F59C66E" w:rsidR="005D4498" w:rsidRPr="003D7CFA" w:rsidRDefault="004D315D">
            <w:pPr>
              <w:spacing w:beforeLines="25" w:before="60" w:afterLines="25" w:after="60"/>
              <w:jc w:val="left"/>
              <w:rPr>
                <w:noProof/>
                <w:lang w:val="en-CA"/>
                <w:rPrChange w:id="1897" w:author="JVET-M0101" w:date="2019-02-26T10:22:00Z">
                  <w:rPr>
                    <w:b/>
                    <w:noProof/>
                    <w:sz w:val="24"/>
                    <w:lang w:val="en-CA"/>
                  </w:rPr>
                </w:rPrChange>
              </w:rPr>
              <w:pPrChange w:id="1898" w:author="JVET-M0101" w:date="2019-02-26T10:23:00Z">
                <w:pPr>
                  <w:keepNext/>
                  <w:keepLines/>
                  <w:spacing w:beforeLines="25" w:before="60" w:afterLines="25" w:after="60"/>
                  <w:jc w:val="left"/>
                </w:pPr>
              </w:pPrChange>
            </w:pPr>
            <w:ins w:id="1899" w:author="JVET-M0101" w:date="2019-02-26T10:22:00Z">
              <w:r w:rsidRPr="000827B7">
                <w:rPr>
                  <w:noProof/>
                  <w:lang w:val="en-CA"/>
                </w:rPr>
                <w:t>TRAIL</w:t>
              </w:r>
            </w:ins>
            <w:del w:id="1900" w:author="JVET-M0101" w:date="2019-02-26T10:22:00Z">
              <w:r w:rsidR="005D4498" w:rsidRPr="003D7CFA" w:rsidDel="004D315D">
                <w:rPr>
                  <w:noProof/>
                  <w:lang w:val="en-CA"/>
                </w:rPr>
                <w:delText>NON</w:delText>
              </w:r>
              <w:r w:rsidR="008334D6" w:rsidRPr="003D7CFA" w:rsidDel="004D315D">
                <w:rPr>
                  <w:noProof/>
                  <w:lang w:val="en-CA"/>
                </w:rPr>
                <w:delText>_</w:delText>
              </w:r>
              <w:r w:rsidR="005D4498" w:rsidRPr="003D7CFA" w:rsidDel="004D315D">
                <w:rPr>
                  <w:noProof/>
                  <w:lang w:val="en-CA"/>
                </w:rPr>
                <w:delText>IRAP</w:delText>
              </w:r>
            </w:del>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699C585" w:rsidR="005D4498" w:rsidRPr="003D7CFA" w:rsidRDefault="005D4498">
            <w:pPr>
              <w:spacing w:beforeLines="25" w:before="60" w:afterLines="25" w:after="60"/>
              <w:rPr>
                <w:noProof/>
                <w:lang w:val="en-CA"/>
              </w:rPr>
              <w:pPrChange w:id="1901" w:author="JVET-M0101" w:date="2019-02-26T10:23:00Z">
                <w:pPr>
                  <w:keepNext/>
                  <w:keepLines/>
                  <w:spacing w:beforeLines="25" w:before="60" w:afterLines="25" w:after="60"/>
                </w:pPr>
              </w:pPrChange>
            </w:pPr>
            <w:r w:rsidRPr="003D7CFA">
              <w:rPr>
                <w:noProof/>
                <w:lang w:val="en-CA"/>
              </w:rPr>
              <w:t xml:space="preserve">Coded </w:t>
            </w:r>
            <w:r w:rsidR="00DB7471" w:rsidRPr="003D7CFA">
              <w:rPr>
                <w:noProof/>
                <w:lang w:val="en-CA"/>
              </w:rPr>
              <w:t>tile group</w:t>
            </w:r>
            <w:r w:rsidRPr="003D7CFA">
              <w:rPr>
                <w:noProof/>
                <w:lang w:val="en-CA"/>
              </w:rPr>
              <w:t xml:space="preserve"> of a non-</w:t>
            </w:r>
            <w:ins w:id="1902" w:author="JVET-M0101" w:date="2019-02-26T10:23:00Z">
              <w:r w:rsidR="004D315D" w:rsidRPr="000827B7">
                <w:rPr>
                  <w:noProof/>
                  <w:lang w:val="en-CA"/>
                </w:rPr>
                <w:t xml:space="preserve"> STSA trailing</w:t>
              </w:r>
            </w:ins>
            <w:del w:id="1903" w:author="JVET-M0101" w:date="2019-02-26T10:23:00Z">
              <w:r w:rsidRPr="003D7CFA" w:rsidDel="004D315D">
                <w:rPr>
                  <w:noProof/>
                  <w:lang w:val="en-CA"/>
                </w:rPr>
                <w:delText>IRAP</w:delText>
              </w:r>
            </w:del>
            <w:r w:rsidRPr="003D7CFA">
              <w:rPr>
                <w:noProof/>
                <w:lang w:val="en-CA"/>
              </w:rPr>
              <w:t xml:space="preserve"> picture</w:t>
            </w:r>
          </w:p>
          <w:p w14:paraId="1A5158F6" w14:textId="0E964C2E" w:rsidR="005D4498" w:rsidRPr="003D7CFA" w:rsidRDefault="000A78D2">
            <w:pPr>
              <w:spacing w:beforeLines="25" w:before="60" w:afterLines="25" w:after="60"/>
              <w:jc w:val="left"/>
              <w:rPr>
                <w:noProof/>
                <w:lang w:val="en-CA"/>
                <w:rPrChange w:id="1904" w:author="JVET-M0101" w:date="2019-02-26T10:22:00Z">
                  <w:rPr>
                    <w:b/>
                    <w:noProof/>
                    <w:sz w:val="24"/>
                    <w:lang w:val="en-CA"/>
                  </w:rPr>
                </w:rPrChange>
              </w:rPr>
              <w:pPrChange w:id="1905" w:author="JVET-M0101" w:date="2019-02-26T10:23:00Z">
                <w:pPr>
                  <w:keepNext/>
                  <w:keepLines/>
                  <w:spacing w:beforeLines="25" w:before="60" w:afterLines="25" w:after="60"/>
                  <w:jc w:val="left"/>
                </w:pPr>
              </w:pPrChange>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3D7CFA" w:rsidRDefault="005D4498">
            <w:pPr>
              <w:spacing w:beforeLines="25" w:before="60" w:afterLines="25" w:after="60"/>
              <w:jc w:val="center"/>
              <w:rPr>
                <w:noProof/>
                <w:lang w:val="en-CA"/>
                <w:rPrChange w:id="1906" w:author="JVET-M0101" w:date="2019-02-26T10:22:00Z">
                  <w:rPr>
                    <w:b/>
                    <w:noProof/>
                    <w:sz w:val="24"/>
                    <w:lang w:val="en-CA"/>
                  </w:rPr>
                </w:rPrChange>
              </w:rPr>
              <w:pPrChange w:id="1907" w:author="JVET-M0101" w:date="2019-02-26T10:23:00Z">
                <w:pPr>
                  <w:keepNext/>
                  <w:keepLines/>
                  <w:spacing w:beforeLines="25" w:before="60" w:afterLines="25" w:after="60"/>
                  <w:jc w:val="center"/>
                </w:pPr>
              </w:pPrChange>
            </w:pPr>
            <w:r w:rsidRPr="003D7CFA">
              <w:rPr>
                <w:noProof/>
                <w:lang w:val="en-CA"/>
              </w:rPr>
              <w:t>VCL</w:t>
            </w:r>
          </w:p>
        </w:tc>
      </w:tr>
      <w:tr w:rsidR="004D315D" w:rsidRPr="000827B7" w14:paraId="143881A9" w14:textId="77777777" w:rsidTr="004D315D">
        <w:trPr>
          <w:jc w:val="center"/>
          <w:ins w:id="1908" w:author="JVET-M0101" w:date="2019-02-26T10:23:00Z"/>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ins w:id="1909" w:author="JVET-M0101" w:date="2019-02-26T10:23:00Z"/>
                <w:noProof/>
                <w:lang w:val="en-CA"/>
              </w:rPr>
            </w:pPr>
            <w:ins w:id="1910" w:author="JVET-M0101" w:date="2019-02-26T10:23:00Z">
              <w:r w:rsidRPr="000827B7">
                <w:rPr>
                  <w:noProof/>
                  <w:lang w:val="en-CA"/>
                </w:rPr>
                <w:t>1</w:t>
              </w:r>
            </w:ins>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ins w:id="1911" w:author="JVET-M0101" w:date="2019-02-26T10:23:00Z"/>
                <w:noProof/>
                <w:lang w:val="en-CA"/>
              </w:rPr>
            </w:pPr>
            <w:ins w:id="1912" w:author="JVET-M0101" w:date="2019-02-26T10:23:00Z">
              <w:r w:rsidRPr="000827B7">
                <w:rPr>
                  <w:noProof/>
                  <w:lang w:val="en-CA"/>
                </w:rPr>
                <w:t>STSA_NUT</w:t>
              </w:r>
            </w:ins>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ins w:id="1913" w:author="JVET-M0101" w:date="2019-02-26T10:23:00Z"/>
                <w:noProof/>
                <w:lang w:val="en-CA"/>
              </w:rPr>
            </w:pPr>
            <w:ins w:id="1914" w:author="JVET-M0101" w:date="2019-02-26T10:23:00Z">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ins>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ins w:id="1915" w:author="JVET-M0101" w:date="2019-02-26T10:23:00Z"/>
                <w:noProof/>
                <w:lang w:val="en-CA"/>
              </w:rPr>
            </w:pPr>
            <w:ins w:id="1916" w:author="JVET-M0101" w:date="2019-02-26T10:23:00Z">
              <w:r w:rsidRPr="000827B7">
                <w:rPr>
                  <w:noProof/>
                  <w:lang w:val="en-CA"/>
                </w:rPr>
                <w:t>VCL</w:t>
              </w:r>
            </w:ins>
          </w:p>
        </w:tc>
      </w:tr>
      <w:tr w:rsidR="004D315D" w:rsidRPr="000827B7" w14:paraId="54FA228B" w14:textId="77777777" w:rsidTr="004D315D">
        <w:trPr>
          <w:jc w:val="center"/>
          <w:ins w:id="1917" w:author="JVET-M0101" w:date="2019-02-26T10:23:00Z"/>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ins w:id="1918" w:author="JVET-M0101" w:date="2019-02-26T10:23:00Z"/>
                <w:noProof/>
                <w:lang w:val="en-CA"/>
              </w:rPr>
            </w:pPr>
            <w:ins w:id="1919" w:author="JVET-M0101" w:date="2019-02-26T10:23:00Z">
              <w:r>
                <w:rPr>
                  <w:noProof/>
                  <w:lang w:val="en-CA"/>
                </w:rPr>
                <w:t>2</w:t>
              </w:r>
            </w:ins>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ins w:id="1920" w:author="JVET-M0101" w:date="2019-02-26T10:23:00Z"/>
                <w:noProof/>
                <w:lang w:val="en-CA"/>
              </w:rPr>
            </w:pPr>
            <w:ins w:id="1921" w:author="JVET-M0101" w:date="2019-02-26T10:23:00Z">
              <w:r>
                <w:rPr>
                  <w:noProof/>
                  <w:lang w:val="en-CA"/>
                </w:rPr>
                <w:t>RASL_NUT</w:t>
              </w:r>
            </w:ins>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ins w:id="1922" w:author="JVET-M0101" w:date="2019-02-26T10:23:00Z"/>
                <w:noProof/>
                <w:lang w:val="en-CA" w:eastAsia="ko-KR"/>
              </w:rPr>
            </w:pPr>
            <w:ins w:id="1923" w:author="JVET-M0101" w:date="2019-02-26T10:23:00Z">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ins>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ins w:id="1924" w:author="JVET-M0101" w:date="2019-02-26T10:23:00Z"/>
                <w:noProof/>
                <w:lang w:val="en-CA"/>
              </w:rPr>
            </w:pPr>
            <w:ins w:id="1925" w:author="JVET-M0101" w:date="2019-02-26T10:23:00Z">
              <w:r w:rsidRPr="000827B7">
                <w:rPr>
                  <w:noProof/>
                  <w:lang w:val="en-CA"/>
                </w:rPr>
                <w:t>VCL</w:t>
              </w:r>
            </w:ins>
          </w:p>
        </w:tc>
      </w:tr>
      <w:tr w:rsidR="004D315D" w:rsidRPr="000827B7" w14:paraId="0FAC76D7" w14:textId="77777777" w:rsidTr="004D315D">
        <w:trPr>
          <w:jc w:val="center"/>
          <w:ins w:id="1926" w:author="JVET-M0101" w:date="2019-02-26T10:23:00Z"/>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ins w:id="1927" w:author="JVET-M0101" w:date="2019-02-26T10:23:00Z"/>
                <w:noProof/>
                <w:lang w:val="en-CA"/>
              </w:rPr>
            </w:pPr>
            <w:ins w:id="1928" w:author="JVET-M0101" w:date="2019-02-26T10:23:00Z">
              <w:r>
                <w:rPr>
                  <w:noProof/>
                  <w:lang w:val="en-CA"/>
                </w:rPr>
                <w:t>3</w:t>
              </w:r>
            </w:ins>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ins w:id="1929" w:author="JVET-M0101" w:date="2019-02-26T10:23:00Z"/>
                <w:noProof/>
                <w:lang w:val="en-CA"/>
              </w:rPr>
            </w:pPr>
            <w:ins w:id="1930" w:author="JVET-M0101" w:date="2019-02-26T10:23:00Z">
              <w:r>
                <w:rPr>
                  <w:noProof/>
                  <w:lang w:val="en-CA"/>
                </w:rPr>
                <w:t>RADL_NUT</w:t>
              </w:r>
            </w:ins>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ins w:id="1931" w:author="JVET-M0101" w:date="2019-02-26T10:23:00Z"/>
                <w:noProof/>
                <w:lang w:val="en-CA" w:eastAsia="ko-KR"/>
              </w:rPr>
            </w:pPr>
            <w:ins w:id="1932" w:author="JVET-M0101" w:date="2019-02-26T10:23:00Z">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ins>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ins w:id="1933" w:author="JVET-M0101" w:date="2019-02-26T10:23:00Z"/>
                <w:noProof/>
                <w:lang w:val="en-CA"/>
              </w:rPr>
            </w:pPr>
            <w:ins w:id="1934" w:author="JVET-M0101" w:date="2019-02-26T10:23:00Z">
              <w:r w:rsidRPr="000827B7">
                <w:rPr>
                  <w:noProof/>
                  <w:lang w:val="en-CA"/>
                </w:rPr>
                <w:t>VCL</w:t>
              </w:r>
            </w:ins>
          </w:p>
        </w:tc>
      </w:tr>
      <w:tr w:rsidR="004D315D" w:rsidRPr="000827B7" w14:paraId="0C0EF53F" w14:textId="77777777" w:rsidTr="004D315D">
        <w:trPr>
          <w:jc w:val="center"/>
          <w:ins w:id="1935" w:author="JVET-M0101" w:date="2019-02-26T10:23:00Z"/>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ins w:id="1936" w:author="JVET-M0101" w:date="2019-02-26T10:23:00Z"/>
                <w:noProof/>
                <w:lang w:val="en-CA"/>
              </w:rPr>
            </w:pPr>
            <w:ins w:id="1937" w:author="JVET-M0101" w:date="2019-02-26T10:23:00Z">
              <w:r>
                <w:rPr>
                  <w:noProof/>
                  <w:lang w:val="en-CA"/>
                </w:rPr>
                <w:t>4</w:t>
              </w:r>
              <w:r w:rsidRPr="000827B7">
                <w:rPr>
                  <w:noProof/>
                  <w:lang w:val="en-CA"/>
                </w:rPr>
                <w:t>..7</w:t>
              </w:r>
            </w:ins>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ins w:id="1938" w:author="JVET-M0101" w:date="2019-02-26T10:23:00Z"/>
                <w:noProof/>
                <w:lang w:val="en-CA" w:eastAsia="ko-KR"/>
              </w:rPr>
            </w:pPr>
            <w:ins w:id="1939" w:author="JVET-M0101" w:date="2019-02-26T10:23:00Z">
              <w:r w:rsidRPr="000827B7">
                <w:rPr>
                  <w:noProof/>
                  <w:lang w:val="en-CA"/>
                </w:rPr>
                <w:t>RSV_VCL_</w:t>
              </w:r>
              <w:r>
                <w:rPr>
                  <w:noProof/>
                  <w:lang w:val="en-CA"/>
                </w:rPr>
                <w:t>4</w:t>
              </w:r>
              <w:r w:rsidRPr="000827B7">
                <w:rPr>
                  <w:noProof/>
                  <w:lang w:val="en-CA"/>
                </w:rPr>
                <w:t>..</w:t>
              </w:r>
              <w:r w:rsidRPr="000827B7">
                <w:rPr>
                  <w:noProof/>
                  <w:lang w:val="en-CA"/>
                </w:rPr>
                <w:br/>
                <w:t>RSV_VCL_7</w:t>
              </w:r>
            </w:ins>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ins w:id="1940" w:author="JVET-M0101" w:date="2019-02-26T10:23:00Z"/>
                <w:noProof/>
                <w:lang w:val="en-CA" w:eastAsia="ko-KR"/>
              </w:rPr>
            </w:pPr>
            <w:ins w:id="1941" w:author="JVET-M0101" w:date="2019-02-26T10:23:00Z">
              <w:r w:rsidRPr="000827B7">
                <w:rPr>
                  <w:noProof/>
                  <w:lang w:val="en-CA"/>
                </w:rPr>
                <w:t>Reserved non-IRAP VCL NAL unit types</w:t>
              </w:r>
            </w:ins>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ins w:id="1942" w:author="JVET-M0101" w:date="2019-02-26T10:23:00Z"/>
                <w:noProof/>
                <w:lang w:val="en-CA"/>
              </w:rPr>
            </w:pPr>
            <w:ins w:id="1943" w:author="JVET-M0101" w:date="2019-02-26T10:23:00Z">
              <w:r w:rsidRPr="000827B7">
                <w:rPr>
                  <w:noProof/>
                  <w:lang w:val="en-CA"/>
                </w:rPr>
                <w:t>VCL</w:t>
              </w:r>
            </w:ins>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5AC08A5A" w:rsidR="004D315D" w:rsidRPr="003D7CFA" w:rsidRDefault="004D315D" w:rsidP="004D315D">
            <w:pPr>
              <w:spacing w:beforeLines="25" w:before="60" w:afterLines="25" w:after="60"/>
              <w:jc w:val="center"/>
              <w:rPr>
                <w:noProof/>
                <w:lang w:val="en-CA"/>
                <w:rPrChange w:id="1944" w:author="JVET-M0101" w:date="2019-02-26T10:22:00Z">
                  <w:rPr>
                    <w:b/>
                    <w:noProof/>
                    <w:sz w:val="24"/>
                    <w:lang w:val="en-CA"/>
                  </w:rPr>
                </w:rPrChange>
              </w:rPr>
            </w:pPr>
            <w:ins w:id="1945" w:author="JVET-M0101" w:date="2019-02-26T10:24:00Z">
              <w:r w:rsidRPr="000827B7">
                <w:rPr>
                  <w:noProof/>
                  <w:lang w:val="en-CA" w:eastAsia="ko-KR"/>
                </w:rPr>
                <w:t>8</w:t>
              </w:r>
              <w:r w:rsidRPr="000827B7">
                <w:rPr>
                  <w:noProof/>
                  <w:lang w:val="en-CA" w:eastAsia="ko-KR"/>
                </w:rPr>
                <w:br/>
                <w:t>9</w:t>
              </w:r>
            </w:ins>
            <w:del w:id="1946" w:author="JVET-M0101" w:date="2019-02-26T10:24:00Z">
              <w:r w:rsidRPr="003D7CFA" w:rsidDel="00152228">
                <w:rPr>
                  <w:noProof/>
                  <w:lang w:val="en-CA" w:eastAsia="ko-KR"/>
                </w:rPr>
                <w:delText>1</w:delText>
              </w:r>
            </w:del>
          </w:p>
        </w:tc>
        <w:tc>
          <w:tcPr>
            <w:tcW w:w="1923" w:type="dxa"/>
            <w:tcBorders>
              <w:top w:val="single" w:sz="4" w:space="0" w:color="auto"/>
              <w:left w:val="single" w:sz="4" w:space="0" w:color="auto"/>
              <w:bottom w:val="single" w:sz="4" w:space="0" w:color="auto"/>
              <w:right w:val="single" w:sz="4" w:space="0" w:color="auto"/>
            </w:tcBorders>
          </w:tcPr>
          <w:p w14:paraId="10B14366" w14:textId="3A7386B5" w:rsidR="004D315D" w:rsidRPr="003D7CFA" w:rsidRDefault="004D315D" w:rsidP="004D315D">
            <w:pPr>
              <w:spacing w:beforeLines="25" w:before="60" w:afterLines="25" w:after="60"/>
              <w:jc w:val="left"/>
              <w:rPr>
                <w:noProof/>
                <w:lang w:val="en-CA"/>
                <w:rPrChange w:id="1947" w:author="JVET-M0101" w:date="2019-02-26T10:22:00Z">
                  <w:rPr>
                    <w:b/>
                    <w:noProof/>
                    <w:sz w:val="24"/>
                    <w:lang w:val="en-CA"/>
                  </w:rPr>
                </w:rPrChange>
              </w:rPr>
            </w:pPr>
            <w:ins w:id="1948" w:author="JVET-M0101" w:date="2019-02-26T10:24:00Z">
              <w:r w:rsidRPr="000827B7">
                <w:rPr>
                  <w:noProof/>
                  <w:lang w:val="en-CA" w:eastAsia="ko-KR"/>
                </w:rPr>
                <w:t>IDR_W_RADL</w:t>
              </w:r>
              <w:r w:rsidRPr="000827B7">
                <w:rPr>
                  <w:noProof/>
                  <w:lang w:val="en-CA" w:eastAsia="ko-KR"/>
                </w:rPr>
                <w:br/>
                <w:t>IDR_N_LP</w:t>
              </w:r>
            </w:ins>
            <w:del w:id="1949" w:author="JVET-M0101" w:date="2019-02-26T10:24:00Z">
              <w:r w:rsidRPr="003D7CFA" w:rsidDel="00152228">
                <w:rPr>
                  <w:noProof/>
                  <w:lang w:val="en-CA" w:eastAsia="ko-KR"/>
                </w:rPr>
                <w:delText>IRAP_NUT</w:delText>
              </w:r>
            </w:del>
          </w:p>
        </w:tc>
        <w:tc>
          <w:tcPr>
            <w:tcW w:w="4946" w:type="dxa"/>
            <w:tcBorders>
              <w:top w:val="single" w:sz="4" w:space="0" w:color="auto"/>
              <w:left w:val="single" w:sz="4" w:space="0" w:color="auto"/>
              <w:bottom w:val="single" w:sz="4" w:space="0" w:color="auto"/>
              <w:right w:val="single" w:sz="4" w:space="0" w:color="auto"/>
            </w:tcBorders>
          </w:tcPr>
          <w:p w14:paraId="7912F647" w14:textId="01E78122"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ins w:id="1950" w:author="JVET-M0101" w:date="2019-02-26T10:24:00Z">
              <w:r w:rsidR="00DF2DE2">
                <w:rPr>
                  <w:noProof/>
                  <w:lang w:val="en-CA" w:eastAsia="ko-KR"/>
                </w:rPr>
                <w:t>IDR</w:t>
              </w:r>
            </w:ins>
            <w:del w:id="1951" w:author="JVET-M0101" w:date="2019-02-26T10:24:00Z">
              <w:r w:rsidRPr="003D7CFA" w:rsidDel="00DF2DE2">
                <w:rPr>
                  <w:noProof/>
                  <w:lang w:val="en-CA" w:eastAsia="ko-KR"/>
                </w:rPr>
                <w:delText>IRAP</w:delText>
              </w:r>
            </w:del>
            <w:r w:rsidRPr="003D7CFA">
              <w:rPr>
                <w:noProof/>
                <w:lang w:val="en-CA" w:eastAsia="ko-KR"/>
              </w:rPr>
              <w:t xml:space="preserve"> picture</w:t>
            </w:r>
          </w:p>
          <w:p w14:paraId="7B735939" w14:textId="790519EA" w:rsidR="004D315D" w:rsidRPr="003D7CFA" w:rsidRDefault="004D315D" w:rsidP="004D315D">
            <w:pPr>
              <w:spacing w:beforeLines="25" w:before="60" w:afterLines="25" w:after="60"/>
              <w:jc w:val="left"/>
              <w:rPr>
                <w:noProof/>
                <w:lang w:val="en-CA"/>
                <w:rPrChange w:id="1952" w:author="JVET-M0101" w:date="2019-02-26T10:22:00Z">
                  <w:rPr>
                    <w:b/>
                    <w:noProof/>
                    <w:sz w:val="24"/>
                    <w:lang w:val="en-CA"/>
                  </w:rPr>
                </w:rPrChange>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3D7CFA" w:rsidRDefault="004D315D" w:rsidP="004D315D">
            <w:pPr>
              <w:spacing w:beforeLines="25" w:before="60" w:afterLines="25" w:after="60"/>
              <w:jc w:val="center"/>
              <w:rPr>
                <w:noProof/>
                <w:lang w:val="en-CA"/>
                <w:rPrChange w:id="1953" w:author="JVET-M0101" w:date="2019-02-26T10:22:00Z">
                  <w:rPr>
                    <w:b/>
                    <w:noProof/>
                    <w:sz w:val="24"/>
                    <w:lang w:val="en-CA"/>
                  </w:rPr>
                </w:rPrChange>
              </w:rPr>
            </w:pPr>
            <w:r w:rsidRPr="003D7CFA">
              <w:rPr>
                <w:noProof/>
                <w:lang w:val="en-CA" w:eastAsia="ko-KR"/>
              </w:rPr>
              <w:t>VCL</w:t>
            </w:r>
          </w:p>
        </w:tc>
      </w:tr>
      <w:tr w:rsidR="00DF2DE2" w:rsidRPr="000827B7" w14:paraId="06A761FA" w14:textId="77777777" w:rsidTr="00CF28B0">
        <w:trPr>
          <w:jc w:val="center"/>
          <w:ins w:id="1954" w:author="JVET-M0101" w:date="2019-02-26T10:24:00Z"/>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ins w:id="1955" w:author="JVET-M0101" w:date="2019-02-26T10:24:00Z"/>
                <w:noProof/>
                <w:lang w:val="en-CA"/>
              </w:rPr>
            </w:pPr>
            <w:ins w:id="1956" w:author="JVET-M0101" w:date="2019-02-26T10:24:00Z">
              <w:r w:rsidRPr="000827B7">
                <w:rPr>
                  <w:noProof/>
                  <w:lang w:val="en-CA"/>
                </w:rPr>
                <w:t>10</w:t>
              </w:r>
            </w:ins>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ins w:id="1957" w:author="JVET-M0101" w:date="2019-02-26T10:24:00Z"/>
                <w:noProof/>
                <w:lang w:val="en-CA" w:eastAsia="ko-KR"/>
              </w:rPr>
            </w:pPr>
            <w:ins w:id="1958" w:author="JVET-M0101" w:date="2019-02-26T10:24:00Z">
              <w:r w:rsidRPr="000827B7">
                <w:rPr>
                  <w:noProof/>
                  <w:lang w:val="en-CA" w:eastAsia="ko-KR"/>
                </w:rPr>
                <w:t>CRA_NUT</w:t>
              </w:r>
            </w:ins>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ins w:id="1959" w:author="JVET-M0101" w:date="2019-02-26T10:24:00Z"/>
                <w:noProof/>
                <w:lang w:val="en-CA" w:eastAsia="ko-KR"/>
              </w:rPr>
            </w:pPr>
            <w:ins w:id="1960" w:author="JVET-M0101" w:date="2019-02-26T10:24:00Z">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ins>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ins w:id="1961" w:author="JVET-M0101" w:date="2019-02-26T10:24:00Z"/>
                <w:noProof/>
                <w:lang w:val="en-CA"/>
              </w:rPr>
            </w:pPr>
            <w:ins w:id="1962" w:author="JVET-M0101" w:date="2019-02-26T10:24:00Z">
              <w:r>
                <w:rPr>
                  <w:noProof/>
                  <w:lang w:val="en-CA"/>
                </w:rPr>
                <w:t>VCL</w:t>
              </w:r>
            </w:ins>
          </w:p>
        </w:tc>
      </w:tr>
      <w:tr w:rsidR="00DF2DE2" w:rsidRPr="000827B7" w14:paraId="20A0ADE6" w14:textId="77777777" w:rsidTr="00CF28B0">
        <w:trPr>
          <w:jc w:val="center"/>
          <w:ins w:id="1963" w:author="JVET-M0101" w:date="2019-02-26T10:24:00Z"/>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ins w:id="1964" w:author="JVET-M0101" w:date="2019-02-26T10:24:00Z"/>
                <w:lang w:val="en-CA"/>
              </w:rPr>
            </w:pPr>
            <w:ins w:id="1965" w:author="JVET-M0101" w:date="2019-02-26T10:24:00Z">
              <w:r w:rsidRPr="00DD2EB8">
                <w:rPr>
                  <w:noProof/>
                  <w:lang w:val="en-CA"/>
                </w:rPr>
                <w:t>11</w:t>
              </w:r>
              <w:r w:rsidRPr="00DD2EB8">
                <w:rPr>
                  <w:noProof/>
                  <w:lang w:val="en-CA"/>
                </w:rPr>
                <w:br/>
                <w:t>12</w:t>
              </w:r>
              <w:r w:rsidRPr="00DD2EB8">
                <w:rPr>
                  <w:noProof/>
                  <w:lang w:val="en-CA"/>
                </w:rPr>
                <w:br/>
                <w:t>13</w:t>
              </w:r>
            </w:ins>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ins w:id="1966" w:author="JVET-M0101" w:date="2019-02-26T10:24:00Z"/>
                <w:lang w:val="en-CA"/>
              </w:rPr>
            </w:pPr>
            <w:ins w:id="1967" w:author="JVET-M0101" w:date="2019-02-26T10:24:00Z">
              <w:r w:rsidRPr="00DD2EB8">
                <w:rPr>
                  <w:noProof/>
                  <w:lang w:val="en-CA"/>
                </w:rPr>
                <w:t>RSV_IRAP_VCL11</w:t>
              </w:r>
              <w:r w:rsidRPr="00DD2EB8">
                <w:rPr>
                  <w:noProof/>
                  <w:lang w:val="en-CA"/>
                </w:rPr>
                <w:br/>
                <w:t>RSV_IRAP_VCL12</w:t>
              </w:r>
              <w:r w:rsidRPr="00DD2EB8">
                <w:rPr>
                  <w:noProof/>
                  <w:lang w:val="en-CA"/>
                </w:rPr>
                <w:br/>
                <w:t>RSV_IRAP_VCL13</w:t>
              </w:r>
            </w:ins>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ins w:id="1968" w:author="JVET-M0101" w:date="2019-02-26T10:24:00Z"/>
                <w:lang w:val="en-CA"/>
              </w:rPr>
            </w:pPr>
            <w:ins w:id="1969" w:author="JVET-M0101" w:date="2019-02-26T10:24:00Z">
              <w:r w:rsidRPr="00DD2EB8">
                <w:rPr>
                  <w:noProof/>
                  <w:lang w:val="en-CA"/>
                </w:rPr>
                <w:t>Reserved IRAP VCL NAL unit types</w:t>
              </w:r>
            </w:ins>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ins w:id="1970" w:author="JVET-M0101" w:date="2019-02-26T10:24:00Z"/>
                <w:lang w:val="en-CA"/>
              </w:rPr>
            </w:pPr>
            <w:ins w:id="1971" w:author="JVET-M0101" w:date="2019-02-26T10:24:00Z">
              <w:r w:rsidRPr="000827B7">
                <w:rPr>
                  <w:noProof/>
                  <w:lang w:val="en-CA" w:eastAsia="ko-KR"/>
                </w:rPr>
                <w:t>VCL</w:t>
              </w:r>
            </w:ins>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5DF9BCEA" w:rsidR="005D4498" w:rsidRPr="003D7CFA" w:rsidRDefault="00DF2DE2" w:rsidP="00DF2DE2">
            <w:pPr>
              <w:spacing w:beforeLines="25" w:before="60" w:afterLines="25" w:after="60"/>
              <w:jc w:val="center"/>
              <w:rPr>
                <w:noProof/>
                <w:lang w:val="en-CA"/>
                <w:rPrChange w:id="1972" w:author="JVET-M0101" w:date="2019-02-26T10:22:00Z">
                  <w:rPr>
                    <w:b/>
                    <w:noProof/>
                    <w:sz w:val="24"/>
                    <w:lang w:val="en-CA"/>
                  </w:rPr>
                </w:rPrChange>
              </w:rPr>
            </w:pPr>
            <w:ins w:id="1973" w:author="JVET-M0101" w:date="2019-02-26T10:25:00Z">
              <w:r>
                <w:rPr>
                  <w:noProof/>
                  <w:lang w:val="en-CA" w:eastAsia="ko-KR"/>
                </w:rPr>
                <w:t>14</w:t>
              </w:r>
            </w:ins>
            <w:del w:id="1974" w:author="JVET-M0101" w:date="2019-02-26T10:25:00Z">
              <w:r w:rsidR="005D4498" w:rsidRPr="003D7CFA" w:rsidDel="00DF2DE2">
                <w:rPr>
                  <w:noProof/>
                  <w:lang w:val="en-CA" w:eastAsia="ko-KR"/>
                </w:rPr>
                <w:delText>2</w:delText>
              </w:r>
            </w:del>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5403AD36" w:rsidR="005D4498" w:rsidRPr="003D7CFA" w:rsidRDefault="005D4498" w:rsidP="00DF2DE2">
            <w:pPr>
              <w:spacing w:beforeLines="25" w:before="60" w:afterLines="25" w:after="60"/>
              <w:jc w:val="left"/>
              <w:rPr>
                <w:noProof/>
                <w:lang w:val="en-CA"/>
                <w:rPrChange w:id="1975" w:author="JVET-M0101" w:date="2019-02-26T10:22:00Z">
                  <w:rPr>
                    <w:b/>
                    <w:noProof/>
                    <w:sz w:val="24"/>
                    <w:lang w:val="en-CA"/>
                  </w:rPr>
                </w:rPrChange>
              </w:rPr>
            </w:pPr>
            <w:r w:rsidRPr="003D7CFA">
              <w:rPr>
                <w:noProof/>
                <w:lang w:val="en-CA" w:eastAsia="ko-KR"/>
              </w:rPr>
              <w:t>RSV_VCL</w:t>
            </w:r>
            <w:ins w:id="1976" w:author="JVET-M0101" w:date="2019-02-26T10:25:00Z">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ins>
            <w:del w:id="1977" w:author="JVET-M0101" w:date="2019-02-26T10:25:00Z">
              <w:r w:rsidRPr="003D7CFA" w:rsidDel="00DF2DE2">
                <w:rPr>
                  <w:noProof/>
                  <w:lang w:val="en-CA" w:eastAsia="ko-KR"/>
                </w:rPr>
                <w:delText>_NUT</w:delText>
              </w:r>
            </w:del>
          </w:p>
        </w:tc>
        <w:tc>
          <w:tcPr>
            <w:tcW w:w="4946" w:type="dxa"/>
            <w:tcBorders>
              <w:top w:val="single" w:sz="4" w:space="0" w:color="auto"/>
              <w:left w:val="single" w:sz="4" w:space="0" w:color="auto"/>
              <w:bottom w:val="single" w:sz="4" w:space="0" w:color="auto"/>
              <w:right w:val="single" w:sz="4" w:space="0" w:color="auto"/>
            </w:tcBorders>
          </w:tcPr>
          <w:p w14:paraId="6200BD4A" w14:textId="529C3EDE" w:rsidR="005D4498" w:rsidRPr="003D7CFA" w:rsidRDefault="005D4498" w:rsidP="00DF2DE2">
            <w:pPr>
              <w:spacing w:beforeLines="25" w:before="60" w:afterLines="25" w:after="60"/>
              <w:jc w:val="left"/>
              <w:rPr>
                <w:noProof/>
                <w:lang w:val="en-CA"/>
                <w:rPrChange w:id="1978" w:author="JVET-M0101" w:date="2019-02-26T10:22:00Z">
                  <w:rPr>
                    <w:b/>
                    <w:noProof/>
                    <w:sz w:val="24"/>
                    <w:lang w:val="en-CA"/>
                  </w:rPr>
                </w:rPrChange>
              </w:rPr>
            </w:pPr>
            <w:r w:rsidRPr="003D7CFA">
              <w:rPr>
                <w:noProof/>
                <w:lang w:val="en-CA" w:eastAsia="ko-KR"/>
              </w:rPr>
              <w:t xml:space="preserve">Reserved </w:t>
            </w:r>
            <w:ins w:id="1979" w:author="JVET-M0101" w:date="2019-02-26T10:25:00Z">
              <w:r w:rsidR="00DF2DE2" w:rsidRPr="00DD2EB8">
                <w:rPr>
                  <w:noProof/>
                  <w:lang w:val="en-CA"/>
                </w:rPr>
                <w:t>non-IRAP</w:t>
              </w:r>
              <w:r w:rsidR="00DF2DE2" w:rsidRPr="003D7CFA">
                <w:rPr>
                  <w:noProof/>
                  <w:lang w:val="en-CA" w:eastAsia="ko-KR"/>
                </w:rPr>
                <w:t xml:space="preserve"> </w:t>
              </w:r>
            </w:ins>
            <w:r w:rsidRPr="003D7CFA">
              <w:rPr>
                <w:noProof/>
                <w:lang w:val="en-CA" w:eastAsia="ko-KR"/>
              </w:rPr>
              <w:t xml:space="preserve">VCL NAL </w:t>
            </w:r>
            <w:ins w:id="1980" w:author="JVET-M0101" w:date="2019-02-26T10:25:00Z">
              <w:r w:rsidR="00DF2DE2">
                <w:rPr>
                  <w:noProof/>
                  <w:lang w:val="en-CA" w:eastAsia="ko-KR"/>
                </w:rPr>
                <w:t>u</w:t>
              </w:r>
            </w:ins>
            <w:del w:id="1981" w:author="JVET-M0101" w:date="2019-02-26T10:25:00Z">
              <w:r w:rsidRPr="003D7CFA" w:rsidDel="00DF2DE2">
                <w:rPr>
                  <w:noProof/>
                  <w:lang w:val="en-CA" w:eastAsia="ko-KR"/>
                </w:rPr>
                <w:delText>U</w:delText>
              </w:r>
            </w:del>
            <w:r w:rsidRPr="003D7CFA">
              <w:rPr>
                <w:noProof/>
                <w:lang w:val="en-CA" w:eastAsia="ko-KR"/>
              </w:rPr>
              <w:t>nit</w:t>
            </w:r>
            <w:ins w:id="1982" w:author="JVET-M0101" w:date="2019-02-26T10:26:00Z">
              <w:r w:rsidR="00DF2DE2">
                <w:rPr>
                  <w:noProof/>
                  <w:lang w:val="en-CA" w:eastAsia="ko-KR"/>
                </w:rPr>
                <w:t xml:space="preserve"> type</w:t>
              </w:r>
            </w:ins>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3D7CFA" w:rsidRDefault="005D4498" w:rsidP="005D4498">
            <w:pPr>
              <w:spacing w:beforeLines="25" w:before="60" w:afterLines="25" w:after="60"/>
              <w:jc w:val="center"/>
              <w:rPr>
                <w:noProof/>
                <w:lang w:val="en-CA"/>
                <w:rPrChange w:id="1983" w:author="JVET-M0101" w:date="2019-02-26T10:22:00Z">
                  <w:rPr>
                    <w:b/>
                    <w:noProof/>
                    <w:sz w:val="24"/>
                    <w:lang w:val="en-CA"/>
                  </w:rPr>
                </w:rPrChange>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3D7CFA" w:rsidRDefault="005D4498" w:rsidP="005D4498">
            <w:pPr>
              <w:spacing w:beforeLines="25" w:before="60" w:afterLines="25" w:after="60"/>
              <w:jc w:val="center"/>
              <w:rPr>
                <w:noProof/>
                <w:lang w:val="en-CA"/>
                <w:rPrChange w:id="1984" w:author="JVET-M0101" w:date="2019-02-26T10:22:00Z">
                  <w:rPr>
                    <w:b/>
                    <w:noProof/>
                    <w:sz w:val="24"/>
                    <w:lang w:val="en-CA"/>
                  </w:rPr>
                </w:rPrChange>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3D7CFA" w:rsidRDefault="005D4498" w:rsidP="005D4498">
            <w:pPr>
              <w:spacing w:beforeLines="25" w:before="60" w:afterLines="25" w:after="60"/>
              <w:jc w:val="left"/>
              <w:rPr>
                <w:noProof/>
                <w:lang w:val="en-CA"/>
                <w:rPrChange w:id="1985" w:author="JVET-M0101" w:date="2019-02-26T10:22:00Z">
                  <w:rPr>
                    <w:b/>
                    <w:noProof/>
                    <w:sz w:val="24"/>
                    <w:lang w:val="en-CA"/>
                  </w:rPr>
                </w:rPrChange>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3D7CFA" w:rsidRDefault="005D4498" w:rsidP="005D4498">
            <w:pPr>
              <w:spacing w:beforeLines="25" w:before="60" w:afterLines="25" w:after="60"/>
              <w:jc w:val="left"/>
              <w:rPr>
                <w:noProof/>
                <w:lang w:val="en-CA"/>
                <w:rPrChange w:id="1986" w:author="JVET-M0101" w:date="2019-02-26T10:22:00Z">
                  <w:rPr>
                    <w:b/>
                    <w:noProof/>
                    <w:sz w:val="24"/>
                    <w:lang w:val="en-CA"/>
                  </w:rPr>
                </w:rPrChange>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3D7CFA" w:rsidRDefault="005D4498" w:rsidP="005D4498">
            <w:pPr>
              <w:spacing w:beforeLines="25" w:before="60" w:afterLines="25" w:after="60"/>
              <w:jc w:val="center"/>
              <w:rPr>
                <w:noProof/>
                <w:lang w:val="en-CA"/>
                <w:rPrChange w:id="1987" w:author="JVET-M0101" w:date="2019-02-26T10:22:00Z">
                  <w:rPr>
                    <w:b/>
                    <w:noProof/>
                    <w:sz w:val="24"/>
                    <w:lang w:val="en-CA"/>
                  </w:rPr>
                </w:rPrChange>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3D7CFA" w:rsidRDefault="005D4498" w:rsidP="005D4498">
            <w:pPr>
              <w:spacing w:beforeLines="25" w:before="60" w:afterLines="25" w:after="60"/>
              <w:jc w:val="center"/>
              <w:rPr>
                <w:noProof/>
                <w:lang w:val="en-CA"/>
                <w:rPrChange w:id="1988" w:author="JVET-M0101" w:date="2019-02-26T10:22:00Z">
                  <w:rPr>
                    <w:b/>
                    <w:noProof/>
                    <w:sz w:val="24"/>
                    <w:lang w:val="en-CA"/>
                  </w:rPr>
                </w:rPrChange>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3D7CFA" w:rsidRDefault="005D4498" w:rsidP="005D4498">
            <w:pPr>
              <w:spacing w:beforeLines="25" w:before="60" w:afterLines="25" w:after="60"/>
              <w:jc w:val="left"/>
              <w:rPr>
                <w:noProof/>
                <w:lang w:val="en-CA"/>
                <w:rPrChange w:id="1989" w:author="JVET-M0101" w:date="2019-02-26T10:22:00Z">
                  <w:rPr>
                    <w:b/>
                    <w:noProof/>
                    <w:sz w:val="24"/>
                    <w:lang w:val="en-CA"/>
                  </w:rPr>
                </w:rPrChange>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3D7CFA" w:rsidRDefault="005D4498" w:rsidP="005D4498">
            <w:pPr>
              <w:spacing w:beforeLines="25" w:before="60" w:afterLines="25" w:after="60"/>
              <w:jc w:val="left"/>
              <w:rPr>
                <w:noProof/>
                <w:lang w:val="en-CA"/>
                <w:rPrChange w:id="1990" w:author="JVET-M0101" w:date="2019-02-26T10:22:00Z">
                  <w:rPr>
                    <w:b/>
                    <w:noProof/>
                    <w:sz w:val="24"/>
                    <w:lang w:val="en-CA"/>
                  </w:rPr>
                </w:rPrChange>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3D7CFA" w:rsidRDefault="005D4498" w:rsidP="005D4498">
            <w:pPr>
              <w:spacing w:beforeLines="25" w:before="60" w:afterLines="25" w:after="60"/>
              <w:jc w:val="center"/>
              <w:rPr>
                <w:noProof/>
                <w:lang w:val="en-CA"/>
                <w:rPrChange w:id="1991" w:author="JVET-M0101" w:date="2019-02-26T10:22:00Z">
                  <w:rPr>
                    <w:b/>
                    <w:noProof/>
                    <w:sz w:val="24"/>
                    <w:lang w:val="en-CA"/>
                  </w:rPr>
                </w:rPrChange>
              </w:rPr>
            </w:pPr>
            <w:r w:rsidRPr="003D7CFA">
              <w:rPr>
                <w:noProof/>
                <w:lang w:val="en-CA"/>
              </w:rPr>
              <w:t>non-VCL</w:t>
            </w:r>
          </w:p>
        </w:tc>
      </w:tr>
      <w:tr w:rsidR="00F31194" w:rsidRPr="003D7CFA" w14:paraId="6D6D1BC2" w14:textId="77777777" w:rsidTr="00F31194">
        <w:trPr>
          <w:jc w:val="center"/>
          <w:ins w:id="1992" w:author="JVET-M0132" w:date="2019-02-26T09:39:00Z"/>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ins w:id="1993" w:author="JVET-M0132" w:date="2019-02-26T09:39:00Z"/>
                <w:noProof/>
                <w:lang w:val="en-CA"/>
              </w:rPr>
            </w:pPr>
            <w:ins w:id="1994" w:author="JVET-M0132" w:date="2019-02-26T09:39:00Z">
              <w:r w:rsidRPr="003D7CFA">
                <w:rPr>
                  <w:noProof/>
                  <w:lang w:val="en-CA"/>
                </w:rPr>
                <w:t>18</w:t>
              </w:r>
            </w:ins>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ins w:id="1995" w:author="JVET-M0132" w:date="2019-02-26T09:39:00Z"/>
                <w:noProof/>
                <w:lang w:val="en-CA"/>
              </w:rPr>
            </w:pPr>
            <w:ins w:id="1996" w:author="JVET-M0132" w:date="2019-02-26T09:39:00Z">
              <w:r w:rsidRPr="003D7CFA">
                <w:rPr>
                  <w:noProof/>
                  <w:lang w:val="en-CA"/>
                </w:rPr>
                <w:t>APS_NUT</w:t>
              </w:r>
            </w:ins>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ins w:id="1997" w:author="JVET-M0132" w:date="2019-02-26T09:39:00Z"/>
                <w:noProof/>
                <w:lang w:val="en-CA"/>
              </w:rPr>
            </w:pPr>
            <w:ins w:id="1998" w:author="JVET-M0132" w:date="2019-02-26T09:39:00Z">
              <w:r w:rsidRPr="003D7CFA">
                <w:rPr>
                  <w:noProof/>
                </w:rPr>
                <w:t>Adaptation parameter set</w:t>
              </w:r>
              <w:r w:rsidRPr="003D7CFA">
                <w:rPr>
                  <w:noProof/>
                </w:rPr>
                <w:br/>
                <w:t>adaptation_parameter_set_rbsp( )</w:t>
              </w:r>
            </w:ins>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ins w:id="1999" w:author="JVET-M0132" w:date="2019-02-26T09:39:00Z"/>
                <w:noProof/>
                <w:lang w:val="en-CA"/>
              </w:rPr>
            </w:pPr>
            <w:ins w:id="2000" w:author="JVET-M0132" w:date="2019-02-26T09:39:00Z">
              <w:r w:rsidRPr="003D7CFA">
                <w:rPr>
                  <w:noProof/>
                </w:rPr>
                <w:t>non-VCL</w:t>
              </w:r>
            </w:ins>
          </w:p>
        </w:tc>
      </w:tr>
      <w:tr w:rsidR="00DF2DE2" w:rsidRPr="000827B7" w14:paraId="08D2C5B8" w14:textId="77777777" w:rsidTr="00CF28B0">
        <w:trPr>
          <w:jc w:val="center"/>
          <w:ins w:id="2001" w:author="JVET-M0101" w:date="2019-02-26T10:26:00Z"/>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ins w:id="2002" w:author="JVET-M0101" w:date="2019-02-26T10:26:00Z"/>
                <w:noProof/>
                <w:lang w:val="en-CA"/>
              </w:rPr>
            </w:pPr>
            <w:ins w:id="2003" w:author="JVET-M0101" w:date="2019-02-26T10:26:00Z">
              <w:r>
                <w:rPr>
                  <w:noProof/>
                  <w:lang w:val="en-CA"/>
                </w:rPr>
                <w:t>19</w:t>
              </w:r>
            </w:ins>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ins w:id="2004" w:author="JVET-M0101" w:date="2019-02-26T10:26:00Z"/>
                <w:noProof/>
                <w:lang w:val="en-CA"/>
              </w:rPr>
            </w:pPr>
            <w:ins w:id="2005" w:author="JVET-M0101" w:date="2019-02-26T10:26:00Z">
              <w:r w:rsidRPr="00DD2EB8">
                <w:rPr>
                  <w:noProof/>
                  <w:lang w:val="en-CA"/>
                </w:rPr>
                <w:t>AUD_NUT</w:t>
              </w:r>
            </w:ins>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ins w:id="2006" w:author="JVET-M0101" w:date="2019-02-26T10:26:00Z"/>
                <w:noProof/>
                <w:lang w:val="en-CA"/>
              </w:rPr>
            </w:pPr>
            <w:ins w:id="2007" w:author="JVET-M0101" w:date="2019-02-26T10:26:00Z">
              <w:r w:rsidRPr="00DD2EB8">
                <w:rPr>
                  <w:noProof/>
                  <w:lang w:val="en-CA"/>
                </w:rPr>
                <w:t>Access unit delimiter</w:t>
              </w:r>
              <w:r w:rsidRPr="00DD2EB8">
                <w:rPr>
                  <w:noProof/>
                  <w:lang w:val="en-CA"/>
                </w:rPr>
                <w:br/>
                <w:t>access_unit_delimiter_rbsp( )</w:t>
              </w:r>
            </w:ins>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ins w:id="2008" w:author="JVET-M0101" w:date="2019-02-26T10:26:00Z"/>
                <w:noProof/>
                <w:lang w:val="en-CA"/>
              </w:rPr>
            </w:pPr>
            <w:ins w:id="2009" w:author="JVET-M0101" w:date="2019-02-26T10:26:00Z">
              <w:r w:rsidRPr="00DD2EB8">
                <w:rPr>
                  <w:noProof/>
                  <w:lang w:val="en-CA"/>
                </w:rPr>
                <w:t>non-VCL</w:t>
              </w:r>
            </w:ins>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4CFA642" w:rsidR="005D4498" w:rsidRPr="003D7CFA" w:rsidRDefault="00DF2DE2" w:rsidP="00DF2DE2">
            <w:pPr>
              <w:spacing w:beforeLines="25" w:before="60" w:afterLines="25" w:after="60"/>
              <w:jc w:val="center"/>
              <w:rPr>
                <w:noProof/>
                <w:lang w:val="en-CA"/>
                <w:rPrChange w:id="2010" w:author="JVET-M0101" w:date="2019-02-26T10:22:00Z">
                  <w:rPr>
                    <w:b/>
                    <w:noProof/>
                    <w:sz w:val="24"/>
                    <w:lang w:val="en-CA"/>
                  </w:rPr>
                </w:rPrChange>
              </w:rPr>
            </w:pPr>
            <w:ins w:id="2011" w:author="JVET-M0101" w:date="2019-02-26T10:27:00Z">
              <w:r>
                <w:rPr>
                  <w:noProof/>
                  <w:lang w:val="en-CA"/>
                </w:rPr>
                <w:t>20</w:t>
              </w:r>
            </w:ins>
            <w:del w:id="2012" w:author="JVET-M0101" w:date="2019-02-26T10:27:00Z">
              <w:r w:rsidR="005D4498" w:rsidRPr="003D7CFA" w:rsidDel="00DF2DE2">
                <w:rPr>
                  <w:noProof/>
                  <w:lang w:val="en-CA"/>
                </w:rPr>
                <w:delText>1</w:delText>
              </w:r>
            </w:del>
            <w:ins w:id="2013" w:author="JVET-M0132" w:date="2019-02-26T09:39:00Z">
              <w:del w:id="2014" w:author="JVET-M0101" w:date="2019-02-26T10:27:00Z">
                <w:r w:rsidR="00F31194" w:rsidRPr="003D7CFA" w:rsidDel="00DF2DE2">
                  <w:rPr>
                    <w:noProof/>
                    <w:lang w:val="en-CA"/>
                  </w:rPr>
                  <w:delText>9</w:delText>
                </w:r>
              </w:del>
            </w:ins>
            <w:del w:id="2015" w:author="JVET-M0132" w:date="2019-02-26T09:39:00Z">
              <w:r w:rsidR="005D4498" w:rsidRPr="003D7CFA" w:rsidDel="00F31194">
                <w:rPr>
                  <w:noProof/>
                  <w:lang w:val="en-CA"/>
                </w:rPr>
                <w:delText>8</w:delText>
              </w:r>
            </w:del>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3D7CFA" w:rsidRDefault="005D4498" w:rsidP="005D4498">
            <w:pPr>
              <w:spacing w:beforeLines="25" w:before="60" w:afterLines="25" w:after="60"/>
              <w:jc w:val="left"/>
              <w:rPr>
                <w:noProof/>
                <w:lang w:val="en-CA"/>
                <w:rPrChange w:id="2016" w:author="JVET-M0101" w:date="2019-02-26T10:22:00Z">
                  <w:rPr>
                    <w:b/>
                    <w:noProof/>
                    <w:sz w:val="24"/>
                    <w:lang w:val="en-CA"/>
                  </w:rPr>
                </w:rPrChange>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3D7CFA" w:rsidRDefault="005D4498" w:rsidP="005D4498">
            <w:pPr>
              <w:spacing w:beforeLines="25" w:before="60" w:afterLines="25" w:after="60"/>
              <w:jc w:val="left"/>
              <w:rPr>
                <w:noProof/>
                <w:lang w:val="en-CA"/>
                <w:rPrChange w:id="2017" w:author="JVET-M0101" w:date="2019-02-26T10:22:00Z">
                  <w:rPr>
                    <w:b/>
                    <w:noProof/>
                    <w:sz w:val="24"/>
                    <w:lang w:val="en-CA"/>
                  </w:rPr>
                </w:rPrChange>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3D7CFA" w:rsidRDefault="005D4498" w:rsidP="005D4498">
            <w:pPr>
              <w:spacing w:beforeLines="25" w:before="60" w:afterLines="25" w:after="60"/>
              <w:jc w:val="center"/>
              <w:rPr>
                <w:noProof/>
                <w:lang w:val="en-CA"/>
                <w:rPrChange w:id="2018" w:author="JVET-M0101" w:date="2019-02-26T10:22:00Z">
                  <w:rPr>
                    <w:b/>
                    <w:noProof/>
                    <w:sz w:val="24"/>
                    <w:lang w:val="en-CA"/>
                  </w:rPr>
                </w:rPrChange>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5CD9E608" w:rsidR="005D4498" w:rsidRPr="003D7CFA" w:rsidRDefault="00F31194" w:rsidP="00DF2DE2">
            <w:pPr>
              <w:spacing w:beforeLines="25" w:before="60" w:afterLines="25" w:after="60"/>
              <w:jc w:val="center"/>
              <w:rPr>
                <w:noProof/>
                <w:lang w:val="en-CA"/>
                <w:rPrChange w:id="2019" w:author="JVET-M0101" w:date="2019-02-26T10:22:00Z">
                  <w:rPr>
                    <w:b/>
                    <w:noProof/>
                    <w:sz w:val="24"/>
                    <w:lang w:val="en-CA"/>
                  </w:rPr>
                </w:rPrChange>
              </w:rPr>
            </w:pPr>
            <w:ins w:id="2020" w:author="JVET-M0132" w:date="2019-02-26T09:39:00Z">
              <w:r w:rsidRPr="003D7CFA">
                <w:rPr>
                  <w:noProof/>
                  <w:lang w:val="en-CA"/>
                </w:rPr>
                <w:t>2</w:t>
              </w:r>
            </w:ins>
            <w:ins w:id="2021" w:author="JVET-M0101" w:date="2019-02-26T10:27:00Z">
              <w:r w:rsidR="00DF2DE2">
                <w:rPr>
                  <w:noProof/>
                  <w:lang w:val="en-CA"/>
                </w:rPr>
                <w:t>1</w:t>
              </w:r>
            </w:ins>
            <w:ins w:id="2022" w:author="JVET-M0132" w:date="2019-02-26T09:39:00Z">
              <w:del w:id="2023" w:author="JVET-M0101" w:date="2019-02-26T10:27:00Z">
                <w:r w:rsidRPr="003D7CFA" w:rsidDel="00DF2DE2">
                  <w:rPr>
                    <w:noProof/>
                    <w:lang w:val="en-CA"/>
                  </w:rPr>
                  <w:delText>0</w:delText>
                </w:r>
              </w:del>
            </w:ins>
            <w:del w:id="2024" w:author="JVET-M0132" w:date="2019-02-26T09:39:00Z">
              <w:r w:rsidR="005D4498" w:rsidRPr="003D7CFA" w:rsidDel="00F31194">
                <w:rPr>
                  <w:noProof/>
                  <w:lang w:val="en-CA"/>
                </w:rPr>
                <w:delText>19</w:delText>
              </w:r>
            </w:del>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3D7CFA" w:rsidRDefault="005D4498" w:rsidP="005D4498">
            <w:pPr>
              <w:spacing w:beforeLines="25" w:before="60" w:afterLines="25" w:after="60"/>
              <w:jc w:val="left"/>
              <w:rPr>
                <w:noProof/>
                <w:lang w:val="en-CA"/>
                <w:rPrChange w:id="2025" w:author="JVET-M0101" w:date="2019-02-26T10:22:00Z">
                  <w:rPr>
                    <w:b/>
                    <w:noProof/>
                    <w:sz w:val="24"/>
                    <w:lang w:val="en-CA"/>
                  </w:rPr>
                </w:rPrChange>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3D7CFA" w:rsidRDefault="005D4498" w:rsidP="005D4498">
            <w:pPr>
              <w:spacing w:beforeLines="25" w:before="60" w:afterLines="25" w:after="60"/>
              <w:jc w:val="left"/>
              <w:rPr>
                <w:noProof/>
                <w:lang w:val="en-CA"/>
                <w:rPrChange w:id="2026" w:author="JVET-M0101" w:date="2019-02-26T10:22:00Z">
                  <w:rPr>
                    <w:b/>
                    <w:noProof/>
                    <w:sz w:val="24"/>
                    <w:lang w:val="en-CA"/>
                  </w:rPr>
                </w:rPrChange>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3D7CFA" w:rsidRDefault="005D4498" w:rsidP="005D4498">
            <w:pPr>
              <w:spacing w:beforeLines="25" w:before="60" w:afterLines="25" w:after="60"/>
              <w:jc w:val="center"/>
              <w:rPr>
                <w:noProof/>
                <w:lang w:val="en-CA"/>
                <w:rPrChange w:id="2027" w:author="JVET-M0101" w:date="2019-02-26T10:22:00Z">
                  <w:rPr>
                    <w:b/>
                    <w:noProof/>
                    <w:sz w:val="24"/>
                    <w:lang w:val="en-CA"/>
                  </w:rPr>
                </w:rPrChange>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6E6AD458" w:rsidR="005D4498" w:rsidRPr="003D7CFA" w:rsidRDefault="005D4498" w:rsidP="00DF2DE2">
            <w:pPr>
              <w:spacing w:beforeLines="25" w:before="60" w:afterLines="25" w:after="60"/>
              <w:jc w:val="center"/>
              <w:rPr>
                <w:noProof/>
                <w:lang w:val="en-CA"/>
                <w:rPrChange w:id="2028" w:author="JVET-M0101" w:date="2019-02-26T10:22:00Z">
                  <w:rPr>
                    <w:b/>
                    <w:noProof/>
                    <w:sz w:val="24"/>
                    <w:lang w:val="en-CA"/>
                  </w:rPr>
                </w:rPrChange>
              </w:rPr>
            </w:pPr>
            <w:r w:rsidRPr="003D7CFA">
              <w:rPr>
                <w:noProof/>
                <w:lang w:val="en-CA"/>
              </w:rPr>
              <w:lastRenderedPageBreak/>
              <w:t>2</w:t>
            </w:r>
            <w:ins w:id="2029" w:author="JVET-M0101" w:date="2019-02-26T10:27:00Z">
              <w:r w:rsidR="00DF2DE2">
                <w:rPr>
                  <w:noProof/>
                  <w:lang w:val="en-CA"/>
                </w:rPr>
                <w:t>2</w:t>
              </w:r>
            </w:ins>
            <w:ins w:id="2030" w:author="JVET-M0132" w:date="2019-02-26T09:39:00Z">
              <w:del w:id="2031" w:author="JVET-M0101" w:date="2019-02-26T10:27:00Z">
                <w:r w:rsidR="00F31194" w:rsidRPr="003D7CFA" w:rsidDel="00DF2DE2">
                  <w:rPr>
                    <w:noProof/>
                    <w:lang w:val="en-CA"/>
                  </w:rPr>
                  <w:delText>1</w:delText>
                </w:r>
              </w:del>
            </w:ins>
            <w:del w:id="2032" w:author="JVET-M0132" w:date="2019-02-26T09:39:00Z">
              <w:r w:rsidRPr="003D7CFA" w:rsidDel="00F31194">
                <w:rPr>
                  <w:noProof/>
                  <w:lang w:val="en-CA"/>
                </w:rPr>
                <w:delText>0</w:delText>
              </w:r>
            </w:del>
            <w:r w:rsidRPr="003D7CFA">
              <w:rPr>
                <w:noProof/>
                <w:lang w:val="en-CA"/>
              </w:rPr>
              <w:t>, 2</w:t>
            </w:r>
            <w:ins w:id="2033" w:author="JVET-M0101" w:date="2019-02-26T10:27:00Z">
              <w:r w:rsidR="00DF2DE2">
                <w:rPr>
                  <w:noProof/>
                  <w:lang w:val="en-CA"/>
                </w:rPr>
                <w:t>3</w:t>
              </w:r>
            </w:ins>
            <w:ins w:id="2034" w:author="JVET-M0132" w:date="2019-02-26T09:40:00Z">
              <w:del w:id="2035" w:author="JVET-M0101" w:date="2019-02-26T10:27:00Z">
                <w:r w:rsidR="00F31194" w:rsidRPr="003D7CFA" w:rsidDel="00DF2DE2">
                  <w:rPr>
                    <w:noProof/>
                    <w:lang w:val="en-CA"/>
                  </w:rPr>
                  <w:delText>2</w:delText>
                </w:r>
              </w:del>
            </w:ins>
            <w:del w:id="2036" w:author="JVET-M0132" w:date="2019-02-26T09:40:00Z">
              <w:r w:rsidRPr="003D7CFA" w:rsidDel="00F31194">
                <w:rPr>
                  <w:noProof/>
                  <w:lang w:val="en-CA"/>
                </w:rPr>
                <w:delText>1</w:delText>
              </w:r>
            </w:del>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3D7CFA" w:rsidRDefault="005D4498" w:rsidP="005D4498">
            <w:pPr>
              <w:spacing w:beforeLines="25" w:before="60" w:afterLines="25" w:after="60"/>
              <w:jc w:val="left"/>
              <w:rPr>
                <w:noProof/>
                <w:lang w:val="en-CA"/>
                <w:rPrChange w:id="2037" w:author="JVET-M0101" w:date="2019-02-26T10:22:00Z">
                  <w:rPr>
                    <w:b/>
                    <w:noProof/>
                    <w:sz w:val="24"/>
                    <w:lang w:val="en-CA"/>
                  </w:rPr>
                </w:rPrChange>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3D7CFA" w:rsidRDefault="005D4498" w:rsidP="005D4498">
            <w:pPr>
              <w:spacing w:beforeLines="25" w:before="60" w:afterLines="25" w:after="60"/>
              <w:jc w:val="left"/>
              <w:rPr>
                <w:noProof/>
                <w:lang w:val="en-CA"/>
                <w:rPrChange w:id="2038" w:author="JVET-M0101" w:date="2019-02-26T10:22:00Z">
                  <w:rPr>
                    <w:b/>
                    <w:noProof/>
                    <w:sz w:val="24"/>
                    <w:lang w:val="en-CA"/>
                  </w:rPr>
                </w:rPrChange>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3D7CFA" w:rsidRDefault="005D4498" w:rsidP="005D4498">
            <w:pPr>
              <w:spacing w:beforeLines="25" w:before="60" w:afterLines="25" w:after="60"/>
              <w:jc w:val="center"/>
              <w:rPr>
                <w:noProof/>
                <w:lang w:val="en-CA"/>
                <w:rPrChange w:id="2039" w:author="JVET-M0101" w:date="2019-02-26T10:22:00Z">
                  <w:rPr>
                    <w:b/>
                    <w:noProof/>
                    <w:sz w:val="24"/>
                    <w:lang w:val="en-CA"/>
                  </w:rPr>
                </w:rPrChange>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536A8B00" w:rsidR="005D4498" w:rsidRPr="003D7CFA" w:rsidRDefault="005D4498" w:rsidP="00DF2DE2">
            <w:pPr>
              <w:spacing w:beforeLines="25" w:before="60" w:afterLines="25" w:after="60"/>
              <w:jc w:val="center"/>
              <w:rPr>
                <w:noProof/>
                <w:lang w:val="en-CA"/>
                <w:rPrChange w:id="2040" w:author="JVET-M0101" w:date="2019-02-26T10:22:00Z">
                  <w:rPr>
                    <w:b/>
                    <w:noProof/>
                    <w:sz w:val="24"/>
                    <w:lang w:val="en-CA"/>
                  </w:rPr>
                </w:rPrChange>
              </w:rPr>
            </w:pPr>
            <w:r w:rsidRPr="003D7CFA">
              <w:rPr>
                <w:noProof/>
                <w:lang w:val="en-CA"/>
              </w:rPr>
              <w:t>2</w:t>
            </w:r>
            <w:ins w:id="2041" w:author="JVET-M0101" w:date="2019-02-26T10:27:00Z">
              <w:r w:rsidR="00DF2DE2">
                <w:rPr>
                  <w:noProof/>
                  <w:lang w:val="en-CA"/>
                </w:rPr>
                <w:t>4</w:t>
              </w:r>
            </w:ins>
            <w:ins w:id="2042" w:author="JVET-M0132" w:date="2019-02-26T09:40:00Z">
              <w:del w:id="2043" w:author="JVET-M0101" w:date="2019-02-26T10:27:00Z">
                <w:r w:rsidR="00F31194" w:rsidRPr="003D7CFA" w:rsidDel="00DF2DE2">
                  <w:rPr>
                    <w:noProof/>
                    <w:lang w:val="en-CA"/>
                  </w:rPr>
                  <w:delText>3</w:delText>
                </w:r>
              </w:del>
            </w:ins>
            <w:del w:id="2044" w:author="JVET-M0132" w:date="2019-02-26T09:40:00Z">
              <w:r w:rsidRPr="003D7CFA" w:rsidDel="00F31194">
                <w:rPr>
                  <w:noProof/>
                  <w:lang w:val="en-CA"/>
                </w:rPr>
                <w:delText>2</w:delText>
              </w:r>
            </w:del>
            <w:r w:rsidR="0091166A" w:rsidRPr="003D7CFA">
              <w:rPr>
                <w:noProof/>
                <w:lang w:val="en-CA"/>
              </w:rPr>
              <w:t>..</w:t>
            </w:r>
            <w:r w:rsidRPr="003D7CFA">
              <w:rPr>
                <w:noProof/>
                <w:lang w:val="en-CA"/>
              </w:rPr>
              <w:t>2</w:t>
            </w:r>
            <w:ins w:id="2045" w:author="JVET-M0101" w:date="2019-02-26T10:28:00Z">
              <w:r w:rsidR="00DF2DE2">
                <w:rPr>
                  <w:noProof/>
                  <w:lang w:val="en-CA"/>
                </w:rPr>
                <w:t>7</w:t>
              </w:r>
            </w:ins>
            <w:del w:id="2046" w:author="JVET-M0101" w:date="2019-02-26T10:28:00Z">
              <w:r w:rsidRPr="003D7CFA" w:rsidDel="00DF2DE2">
                <w:rPr>
                  <w:noProof/>
                  <w:lang w:val="en-CA"/>
                </w:rPr>
                <w:delText>6</w:delText>
              </w:r>
            </w:del>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3D7CFA" w:rsidRDefault="005D4498" w:rsidP="00DF2DE2">
            <w:pPr>
              <w:spacing w:beforeLines="25" w:before="60" w:afterLines="25" w:after="60"/>
              <w:jc w:val="left"/>
              <w:rPr>
                <w:noProof/>
                <w:lang w:val="en-CA"/>
                <w:rPrChange w:id="2047" w:author="JVET-M0101" w:date="2019-02-26T10:22:00Z">
                  <w:rPr>
                    <w:b/>
                    <w:noProof/>
                    <w:sz w:val="24"/>
                    <w:lang w:val="en-CA"/>
                  </w:rPr>
                </w:rPrChange>
              </w:rPr>
            </w:pPr>
            <w:r w:rsidRPr="003D7CFA">
              <w:rPr>
                <w:noProof/>
                <w:lang w:val="en-CA"/>
              </w:rPr>
              <w:t>RSV_NVCL</w:t>
            </w:r>
            <w:ins w:id="2048" w:author="JVET-M0101" w:date="2019-02-26T10:28:00Z">
              <w:r w:rsidR="00DF2DE2">
                <w:rPr>
                  <w:noProof/>
                  <w:lang w:val="en-CA"/>
                </w:rPr>
                <w:t>24..</w:t>
              </w:r>
            </w:ins>
            <w:ins w:id="2049" w:author="JVET-M0101" w:date="2019-02-26T10:29:00Z">
              <w:r w:rsidR="00DF2DE2">
                <w:rPr>
                  <w:noProof/>
                  <w:lang w:val="en-CA"/>
                </w:rPr>
                <w:br/>
              </w:r>
              <w:r w:rsidR="00DF2DE2" w:rsidRPr="003D7CFA">
                <w:rPr>
                  <w:noProof/>
                  <w:lang w:val="en-CA"/>
                </w:rPr>
                <w:t>RSV_NVCL</w:t>
              </w:r>
              <w:r w:rsidR="00DF2DE2">
                <w:rPr>
                  <w:noProof/>
                  <w:lang w:val="en-CA"/>
                </w:rPr>
                <w:t>27</w:t>
              </w:r>
            </w:ins>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3D7CFA" w:rsidRDefault="005D4498" w:rsidP="005D4498">
            <w:pPr>
              <w:spacing w:beforeLines="25" w:before="60" w:afterLines="25" w:after="60"/>
              <w:jc w:val="left"/>
              <w:rPr>
                <w:noProof/>
                <w:lang w:val="en-CA"/>
                <w:rPrChange w:id="2050" w:author="JVET-M0101" w:date="2019-02-26T10:22:00Z">
                  <w:rPr>
                    <w:b/>
                    <w:noProof/>
                    <w:sz w:val="24"/>
                    <w:lang w:val="en-CA"/>
                  </w:rPr>
                </w:rPrChange>
              </w:rPr>
            </w:pPr>
            <w:r w:rsidRPr="003D7CFA">
              <w:rPr>
                <w:noProof/>
                <w:lang w:val="en-CA"/>
              </w:rPr>
              <w:t>Reserved</w:t>
            </w:r>
            <w:ins w:id="2051" w:author="JVET-M0101" w:date="2019-02-26T10:29:00Z">
              <w:r w:rsidR="00DF2DE2">
                <w:rPr>
                  <w:noProof/>
                  <w:lang w:val="en-CA"/>
                </w:rPr>
                <w:t xml:space="preserve"> </w:t>
              </w:r>
              <w:r w:rsidR="00DF2DE2" w:rsidRPr="00DD2EB8">
                <w:rPr>
                  <w:noProof/>
                  <w:lang w:val="en-CA"/>
                </w:rPr>
                <w:t>non-VCL NAL unit types</w:t>
              </w:r>
            </w:ins>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3D7CFA" w:rsidRDefault="005D4498" w:rsidP="005D4498">
            <w:pPr>
              <w:spacing w:beforeLines="25" w:before="60" w:afterLines="25" w:after="60"/>
              <w:jc w:val="center"/>
              <w:rPr>
                <w:noProof/>
                <w:lang w:val="en-CA"/>
                <w:rPrChange w:id="2052" w:author="JVET-M0101" w:date="2019-02-26T10:22:00Z">
                  <w:rPr>
                    <w:b/>
                    <w:noProof/>
                    <w:sz w:val="24"/>
                    <w:lang w:val="en-CA"/>
                  </w:rPr>
                </w:rPrChange>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46D377F9" w:rsidR="005D4498" w:rsidRPr="003D7CFA" w:rsidRDefault="005D4498" w:rsidP="00DF2DE2">
            <w:pPr>
              <w:spacing w:beforeLines="25" w:before="60" w:afterLines="25" w:after="60"/>
              <w:jc w:val="center"/>
              <w:rPr>
                <w:noProof/>
                <w:lang w:val="en-CA"/>
                <w:rPrChange w:id="2053" w:author="JVET-M0101" w:date="2019-02-26T10:22:00Z">
                  <w:rPr>
                    <w:b/>
                    <w:noProof/>
                    <w:sz w:val="24"/>
                    <w:lang w:val="en-CA"/>
                  </w:rPr>
                </w:rPrChange>
              </w:rPr>
            </w:pPr>
            <w:r w:rsidRPr="003D7CFA">
              <w:rPr>
                <w:noProof/>
                <w:lang w:val="en-CA"/>
              </w:rPr>
              <w:t>2</w:t>
            </w:r>
            <w:ins w:id="2054" w:author="JVET-M0101" w:date="2019-02-26T10:28:00Z">
              <w:r w:rsidR="00DF2DE2">
                <w:rPr>
                  <w:noProof/>
                  <w:lang w:val="en-CA"/>
                </w:rPr>
                <w:t>8</w:t>
              </w:r>
            </w:ins>
            <w:del w:id="2055" w:author="JVET-M0101" w:date="2019-02-26T10:28:00Z">
              <w:r w:rsidRPr="003D7CFA" w:rsidDel="00DF2DE2">
                <w:rPr>
                  <w:noProof/>
                  <w:lang w:val="en-CA"/>
                </w:rPr>
                <w:delText>7</w:delText>
              </w:r>
            </w:del>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3D7CFA" w:rsidRDefault="005D4498" w:rsidP="00DF2DE2">
            <w:pPr>
              <w:spacing w:beforeLines="25" w:before="60" w:afterLines="25" w:after="60"/>
              <w:jc w:val="left"/>
              <w:rPr>
                <w:noProof/>
                <w:lang w:val="en-CA"/>
                <w:rPrChange w:id="2056" w:author="JVET-M0101" w:date="2019-02-26T10:22:00Z">
                  <w:rPr>
                    <w:b/>
                    <w:noProof/>
                    <w:sz w:val="24"/>
                    <w:lang w:val="en-CA"/>
                  </w:rPr>
                </w:rPrChange>
              </w:rPr>
            </w:pPr>
            <w:r w:rsidRPr="003D7CFA">
              <w:rPr>
                <w:noProof/>
                <w:lang w:val="en-CA"/>
              </w:rPr>
              <w:t>UNSPEC</w:t>
            </w:r>
            <w:ins w:id="2057" w:author="JVET-M0101" w:date="2019-02-26T10:29:00Z">
              <w:r w:rsidR="00DF2DE2">
                <w:rPr>
                  <w:noProof/>
                  <w:lang w:val="en-CA"/>
                </w:rPr>
                <w:t>28..</w:t>
              </w:r>
              <w:r w:rsidR="00DF2DE2">
                <w:rPr>
                  <w:noProof/>
                  <w:lang w:val="en-CA"/>
                </w:rPr>
                <w:br/>
              </w:r>
              <w:r w:rsidR="00DF2DE2" w:rsidRPr="003D7CFA">
                <w:rPr>
                  <w:noProof/>
                  <w:lang w:val="en-CA"/>
                </w:rPr>
                <w:t>UNSPEC</w:t>
              </w:r>
              <w:r w:rsidR="00DF2DE2">
                <w:rPr>
                  <w:noProof/>
                  <w:lang w:val="en-CA"/>
                </w:rPr>
                <w:t>31</w:t>
              </w:r>
            </w:ins>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3D7CFA" w:rsidRDefault="005D4498" w:rsidP="005D4498">
            <w:pPr>
              <w:spacing w:beforeLines="25" w:before="60" w:afterLines="25" w:after="60"/>
              <w:jc w:val="left"/>
              <w:rPr>
                <w:noProof/>
                <w:lang w:val="en-CA"/>
                <w:rPrChange w:id="2058" w:author="JVET-M0101" w:date="2019-02-26T10:22:00Z">
                  <w:rPr>
                    <w:b/>
                    <w:noProof/>
                    <w:sz w:val="24"/>
                    <w:lang w:val="en-CA"/>
                  </w:rPr>
                </w:rPrChange>
              </w:rPr>
            </w:pPr>
            <w:r w:rsidRPr="003D7CFA">
              <w:rPr>
                <w:noProof/>
                <w:lang w:val="en-CA"/>
              </w:rPr>
              <w:t>Unspecified</w:t>
            </w:r>
            <w:ins w:id="2059" w:author="JVET-M0101" w:date="2019-02-26T10:29:00Z">
              <w:r w:rsidR="00DF2DE2">
                <w:rPr>
                  <w:noProof/>
                  <w:lang w:val="en-CA"/>
                </w:rPr>
                <w:t xml:space="preserve"> </w:t>
              </w:r>
              <w:r w:rsidR="00DF2DE2" w:rsidRPr="00DD2EB8">
                <w:rPr>
                  <w:noProof/>
                  <w:lang w:val="en-CA"/>
                </w:rPr>
                <w:t>non-VCL NAL unit types</w:t>
              </w:r>
            </w:ins>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3D7CFA" w:rsidRDefault="005D4498" w:rsidP="005D4498">
            <w:pPr>
              <w:spacing w:beforeLines="25" w:before="60" w:afterLines="25" w:after="60"/>
              <w:jc w:val="center"/>
              <w:rPr>
                <w:noProof/>
                <w:lang w:val="en-CA"/>
                <w:rPrChange w:id="2060" w:author="JVET-M0101" w:date="2019-02-26T10:22:00Z">
                  <w:rPr>
                    <w:b/>
                    <w:noProof/>
                    <w:sz w:val="24"/>
                    <w:lang w:val="en-CA"/>
                  </w:rPr>
                </w:rPrChange>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5DF177DF" w14:textId="20D4D318" w:rsidR="00545B99" w:rsidRPr="00DE0F0E" w:rsidDel="00DF2DE2" w:rsidRDefault="00545B99" w:rsidP="001D56C2">
      <w:pPr>
        <w:rPr>
          <w:del w:id="2061" w:author="JVET-M0101" w:date="2019-02-26T10:30:00Z"/>
          <w:noProof/>
          <w:lang w:val="en-CA"/>
        </w:rPr>
      </w:pPr>
      <w:del w:id="2062" w:author="JVET-M0101" w:date="2019-02-26T10:30:00Z">
        <w:r w:rsidRPr="00DE0F0E" w:rsidDel="00DF2DE2">
          <w:rPr>
            <w:noProof/>
            <w:highlight w:val="yellow"/>
            <w:lang w:val="en-CA"/>
          </w:rPr>
          <w:delText>[Ed. (YK): It was agreed in principle at the 12th meeting that the functionality of the CRA picture type is needed, and such information should be in the NAL unit header. Specific syntax and semantics of IDR and CRA pictures are expected to be resolved at the 13th meeting.]</w:delText>
        </w:r>
      </w:del>
    </w:p>
    <w:p w14:paraId="65458E52" w14:textId="368215BE" w:rsidR="007C1B2C" w:rsidRPr="009E42A5" w:rsidRDefault="007C1B2C" w:rsidP="007C1B2C">
      <w:pPr>
        <w:pStyle w:val="Note1"/>
        <w:rPr>
          <w:ins w:id="2063" w:author="JVET-M0101" w:date="2019-02-26T10:30:00Z"/>
          <w:bCs/>
          <w:noProof/>
        </w:rPr>
      </w:pPr>
      <w:ins w:id="2064" w:author="JVET-M0101" w:date="2019-02-26T10:30:00Z">
        <w:r w:rsidRPr="009E42A5">
          <w:rPr>
            <w:noProof/>
          </w:rPr>
          <w:t>NOTE </w:t>
        </w:r>
        <w:r>
          <w:fldChar w:fldCharType="begin" w:fldLock="1"/>
        </w:r>
        <w:r>
          <w:instrText xml:space="preserve"> SEQ NoteCounter \s 9 \* MERGEFORMAT </w:instrText>
        </w:r>
        <w:r>
          <w:fldChar w:fldCharType="separate"/>
        </w:r>
      </w:ins>
      <w:r w:rsidR="003F609A">
        <w:rPr>
          <w:noProof/>
        </w:rPr>
        <w:t>3</w:t>
      </w:r>
      <w:ins w:id="2065" w:author="JVET-M0101" w:date="2019-02-26T10:30:00Z">
        <w:r>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ins>
    </w:p>
    <w:p w14:paraId="3871BE0D" w14:textId="18CCFBD1" w:rsidR="007C1B2C" w:rsidRPr="003F3F11" w:rsidRDefault="007C1B2C" w:rsidP="007C1B2C">
      <w:pPr>
        <w:pStyle w:val="Note1"/>
        <w:rPr>
          <w:ins w:id="2066" w:author="JVET-M0101" w:date="2019-02-26T10:30:00Z"/>
          <w:noProof/>
        </w:rPr>
      </w:pPr>
      <w:ins w:id="2067" w:author="JVET-M0101" w:date="2019-02-26T10:30:00Z">
        <w:r w:rsidRPr="003F3F11">
          <w:rPr>
            <w:noProof/>
          </w:rPr>
          <w:t>NOTE </w:t>
        </w:r>
        <w:r>
          <w:fldChar w:fldCharType="begin" w:fldLock="1"/>
        </w:r>
        <w:r>
          <w:instrText xml:space="preserve"> SEQ NoteCounter \s 9 \* MERGEFORMAT </w:instrText>
        </w:r>
        <w:r>
          <w:fldChar w:fldCharType="separate"/>
        </w:r>
      </w:ins>
      <w:r w:rsidR="003F609A">
        <w:rPr>
          <w:noProof/>
        </w:rPr>
        <w:t>4</w:t>
      </w:r>
      <w:ins w:id="2068" w:author="JVET-M0101" w:date="2019-02-26T10:30:00Z">
        <w:r>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ins>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6E79DE73"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p>
    <w:p w14:paraId="509EDD2C" w14:textId="405597CA" w:rsidR="008334D6" w:rsidRPr="00DE0F0E" w:rsidRDefault="008334D6" w:rsidP="008334D6">
      <w:pPr>
        <w:rPr>
          <w:noProof/>
          <w:lang w:val="en-CA"/>
        </w:rPr>
      </w:pPr>
      <w:r w:rsidRPr="00DE0F0E">
        <w:rPr>
          <w:noProof/>
          <w:lang w:val="en-CA"/>
        </w:rPr>
        <w:t xml:space="preserve">When nal_unit_type is equal to </w:t>
      </w:r>
      <w:r w:rsidRPr="00DE0F0E">
        <w:rPr>
          <w:noProof/>
          <w:lang w:val="en-CA" w:eastAsia="ko-KR"/>
        </w:rPr>
        <w:t>IRAP_NUT,</w:t>
      </w:r>
      <w:r w:rsidRPr="00DE0F0E">
        <w:rPr>
          <w:noProof/>
          <w:lang w:val="en-CA"/>
        </w:rPr>
        <w:t xml:space="preserve"> the</w:t>
      </w:r>
      <w:r w:rsidRPr="00DE0F0E" w:rsidDel="00C44E71">
        <w:rPr>
          <w:noProof/>
          <w:lang w:val="en-CA"/>
        </w:rPr>
        <w:t xml:space="preserve"> </w:t>
      </w:r>
      <w:r w:rsidRPr="00DE0F0E">
        <w:rPr>
          <w:noProof/>
          <w:lang w:val="en-CA"/>
        </w:rPr>
        <w:t xml:space="preserve">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7EB4FCBB" w14:textId="3E53C2B4" w:rsidR="006D241D" w:rsidRPr="00DE0F0E" w:rsidDel="008F25A2" w:rsidRDefault="006D241D" w:rsidP="008334D6">
      <w:pPr>
        <w:rPr>
          <w:del w:id="2069" w:author="JVET-M0128" w:date="2019-02-26T08:03:00Z"/>
          <w:noProof/>
          <w:lang w:val="en-CA"/>
        </w:rPr>
      </w:pPr>
      <w:del w:id="2070" w:author="JVET-M0128" w:date="2019-02-26T08:03:00Z">
        <w:r w:rsidRPr="00DE0F0E" w:rsidDel="008F25A2">
          <w:rPr>
            <w:noProof/>
            <w:highlight w:val="yellow"/>
            <w:lang w:val="en-CA"/>
          </w:rPr>
          <w:delText>[Ed. (YK): It was agreed at the 12th meeting to prohibit referencing any picture with a higher value of TemporalId. This is expected to be integrated into the text when the reference picture list construction part is included.]</w:delText>
        </w:r>
      </w:del>
    </w:p>
    <w:p w14:paraId="4C8DE655" w14:textId="77777777" w:rsidR="008334D6" w:rsidRPr="00DE0F0E" w:rsidRDefault="008334D6" w:rsidP="008334D6">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ins w:id="2071" w:author="JVET-M0132" w:date="2019-02-26T09:40:00Z"/>
          <w:noProof/>
        </w:rPr>
      </w:pPr>
      <w:ins w:id="2072" w:author="JVET-M0132" w:date="2019-02-26T09:40:00Z">
        <w:r w:rsidRPr="000617F3">
          <w:rPr>
            <w:noProof/>
          </w:rPr>
          <w:t>–</w:t>
        </w:r>
        <w:r w:rsidRPr="000617F3">
          <w:rPr>
            <w:noProof/>
          </w:rPr>
          <w:tab/>
          <w:t>Otherwise, if nal_unit_type is equal to APS_NUT, TemporalId shall be equal to that of the access unit containing the NAL unit.</w:t>
        </w:r>
      </w:ins>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ins w:id="2073" w:author="JVET-M0101" w:date="2019-02-26T10:31:00Z"/>
          <w:lang w:val="en-CA"/>
        </w:rPr>
      </w:pPr>
      <w:bookmarkStart w:id="2074" w:name="_Ref23598435"/>
      <w:bookmarkStart w:id="2075" w:name="_Ref23598471"/>
      <w:bookmarkStart w:id="2076" w:name="_Toc77680401"/>
      <w:bookmarkStart w:id="2077" w:name="_Toc226456555"/>
      <w:bookmarkStart w:id="2078" w:name="_Toc248045247"/>
      <w:bookmarkStart w:id="2079" w:name="_Toc287363774"/>
      <w:bookmarkStart w:id="2080" w:name="_Toc311216921"/>
      <w:bookmarkStart w:id="2081" w:name="_Toc317198742"/>
      <w:bookmarkStart w:id="2082" w:name="_Toc415475856"/>
      <w:bookmarkStart w:id="2083" w:name="_Toc423599131"/>
      <w:bookmarkStart w:id="2084" w:name="_Toc423601635"/>
      <w:ins w:id="2085" w:author="JVET-M0101" w:date="2019-02-26T10:31:00Z">
        <w:r w:rsidRPr="001226BB">
          <w:rPr>
            <w:lang w:val="en-CA"/>
          </w:rPr>
          <w:t>Encapsulation of an SODB within an RBSP (informative)</w:t>
        </w:r>
        <w:bookmarkEnd w:id="2074"/>
        <w:bookmarkEnd w:id="2075"/>
        <w:bookmarkEnd w:id="2076"/>
        <w:bookmarkEnd w:id="2077"/>
        <w:bookmarkEnd w:id="2078"/>
        <w:bookmarkEnd w:id="2079"/>
        <w:bookmarkEnd w:id="2080"/>
        <w:bookmarkEnd w:id="2081"/>
        <w:bookmarkEnd w:id="2082"/>
        <w:bookmarkEnd w:id="2083"/>
        <w:bookmarkEnd w:id="2084"/>
      </w:ins>
    </w:p>
    <w:p w14:paraId="68835F7A" w14:textId="77777777" w:rsidR="007C1B2C" w:rsidRPr="003F3F11" w:rsidRDefault="007C1B2C" w:rsidP="007C1B2C">
      <w:pPr>
        <w:rPr>
          <w:ins w:id="2086" w:author="JVET-M0101" w:date="2019-02-26T10:31:00Z"/>
          <w:noProof/>
        </w:rPr>
      </w:pPr>
      <w:ins w:id="2087" w:author="JVET-M0101" w:date="2019-02-26T10:31:00Z">
        <w:r w:rsidRPr="003F3F11">
          <w:rPr>
            <w:noProof/>
          </w:rPr>
          <w:t>This clause does not form an integral part of this Specification.</w:t>
        </w:r>
      </w:ins>
    </w:p>
    <w:p w14:paraId="12F2AE9A" w14:textId="77777777" w:rsidR="007C1B2C" w:rsidRPr="003F3F11" w:rsidRDefault="007C1B2C" w:rsidP="007C1B2C">
      <w:pPr>
        <w:rPr>
          <w:ins w:id="2088" w:author="JVET-M0101" w:date="2019-02-26T10:31:00Z"/>
          <w:noProof/>
        </w:rPr>
      </w:pPr>
      <w:ins w:id="2089" w:author="JVET-M0101" w:date="2019-02-26T10:31:00Z">
        <w:r w:rsidRPr="003F3F11">
          <w:rPr>
            <w:noProof/>
          </w:rPr>
          <w:t>The form of encapsulation of an SODB within an RBSP and the use of the emulation_prevention_three_byte for encapsulation of an RBSP within a NAL unit is described for the following purposes:</w:t>
        </w:r>
      </w:ins>
    </w:p>
    <w:p w14:paraId="03211746" w14:textId="77777777" w:rsidR="007C1B2C" w:rsidRPr="003F3F11" w:rsidRDefault="007C1B2C" w:rsidP="007C1B2C">
      <w:pPr>
        <w:pStyle w:val="enumlev1"/>
        <w:ind w:left="397"/>
        <w:rPr>
          <w:ins w:id="2090" w:author="JVET-M0101" w:date="2019-02-26T10:31:00Z"/>
          <w:noProof/>
        </w:rPr>
      </w:pPr>
      <w:ins w:id="2091" w:author="JVET-M0101" w:date="2019-02-26T10:31:00Z">
        <w:r w:rsidRPr="003F3F11">
          <w:rPr>
            <w:noProof/>
          </w:rPr>
          <w:t>–</w:t>
        </w:r>
        <w:r w:rsidRPr="003F3F11">
          <w:rPr>
            <w:noProof/>
          </w:rPr>
          <w:tab/>
          <w:t>To prevent the emulation of start codes within NAL units while allowing any arbitrary SODB to be represented within a NAL unit,</w:t>
        </w:r>
      </w:ins>
    </w:p>
    <w:p w14:paraId="27869D4A" w14:textId="77777777" w:rsidR="007C1B2C" w:rsidRPr="003F3F11" w:rsidRDefault="007C1B2C" w:rsidP="007C1B2C">
      <w:pPr>
        <w:pStyle w:val="enumlev1"/>
        <w:ind w:left="397"/>
        <w:rPr>
          <w:ins w:id="2092" w:author="JVET-M0101" w:date="2019-02-26T10:31:00Z"/>
          <w:noProof/>
        </w:rPr>
      </w:pPr>
      <w:ins w:id="2093" w:author="JVET-M0101" w:date="2019-02-26T10:31:00Z">
        <w:r w:rsidRPr="003F3F11">
          <w:rPr>
            <w:noProof/>
          </w:rPr>
          <w:t>–</w:t>
        </w:r>
        <w:r w:rsidRPr="003F3F11">
          <w:rPr>
            <w:noProof/>
          </w:rPr>
          <w:tab/>
          <w:t>To enable identification of the end of the SODB within the NAL unit by searching the RBSP for the rbsp_stop_one_bit starting at the end of the RBSP,</w:t>
        </w:r>
      </w:ins>
    </w:p>
    <w:p w14:paraId="724CF6F3" w14:textId="77777777" w:rsidR="007C1B2C" w:rsidRPr="003F3F11" w:rsidRDefault="007C1B2C" w:rsidP="007C1B2C">
      <w:pPr>
        <w:pStyle w:val="enumlev1"/>
        <w:ind w:left="397"/>
        <w:rPr>
          <w:ins w:id="2094" w:author="JVET-M0101" w:date="2019-02-26T10:31:00Z"/>
          <w:noProof/>
        </w:rPr>
      </w:pPr>
      <w:ins w:id="2095" w:author="JVET-M0101" w:date="2019-02-26T10:31:00Z">
        <w:r w:rsidRPr="003F3F11">
          <w:rPr>
            <w:noProof/>
          </w:rPr>
          <w:lastRenderedPageBreak/>
          <w:t>–</w:t>
        </w:r>
        <w:r w:rsidRPr="003F3F11">
          <w:rPr>
            <w:noProof/>
          </w:rPr>
          <w:tab/>
          <w:t>To enable a NAL unit to have a size greater than that of the SODB under some circumstances (using one or more cabac_zero_word syntax elements).</w:t>
        </w:r>
      </w:ins>
    </w:p>
    <w:p w14:paraId="0DAABBAC" w14:textId="77777777" w:rsidR="007C1B2C" w:rsidRPr="003F3F11" w:rsidRDefault="007C1B2C" w:rsidP="007C1B2C">
      <w:pPr>
        <w:rPr>
          <w:ins w:id="2096" w:author="JVET-M0101" w:date="2019-02-26T10:31:00Z"/>
          <w:noProof/>
        </w:rPr>
      </w:pPr>
      <w:ins w:id="2097" w:author="JVET-M0101" w:date="2019-02-26T10:31:00Z">
        <w:r w:rsidRPr="003F3F11">
          <w:rPr>
            <w:noProof/>
          </w:rPr>
          <w:t>The encoder can produce a NAL unit from an RBSP by the following procedure:</w:t>
        </w:r>
      </w:ins>
    </w:p>
    <w:p w14:paraId="69EE5E78" w14:textId="77777777" w:rsidR="007C1B2C" w:rsidRPr="003F3F11" w:rsidRDefault="007C1B2C" w:rsidP="007C1B2C">
      <w:pPr>
        <w:pStyle w:val="enumlev1"/>
        <w:numPr>
          <w:ilvl w:val="0"/>
          <w:numId w:val="53"/>
        </w:numPr>
        <w:ind w:left="750" w:hanging="390"/>
        <w:rPr>
          <w:ins w:id="2098" w:author="JVET-M0101" w:date="2019-02-26T10:31:00Z"/>
          <w:noProof/>
        </w:rPr>
      </w:pPr>
      <w:ins w:id="2099" w:author="JVET-M0101" w:date="2019-02-26T10:31:00Z">
        <w:r w:rsidRPr="003F3F11">
          <w:rPr>
            <w:noProof/>
          </w:rPr>
          <w:t>The RBSP data are searched for byte-aligned bits of the following binary patterns:</w:t>
        </w:r>
      </w:ins>
    </w:p>
    <w:p w14:paraId="78AB0924" w14:textId="77777777" w:rsidR="007C1B2C" w:rsidRPr="003F3F11" w:rsidRDefault="007C1B2C" w:rsidP="007C1B2C">
      <w:pPr>
        <w:tabs>
          <w:tab w:val="clear" w:pos="794"/>
          <w:tab w:val="left" w:pos="1100"/>
        </w:tabs>
        <w:ind w:left="750"/>
        <w:rPr>
          <w:ins w:id="2100" w:author="JVET-M0101" w:date="2019-02-26T10:31:00Z"/>
          <w:noProof/>
        </w:rPr>
      </w:pPr>
      <w:ins w:id="2101" w:author="JVET-M0101" w:date="2019-02-26T10:31:00Z">
        <w:r w:rsidRPr="003F3F11">
          <w:rPr>
            <w:noProof/>
          </w:rPr>
          <w:tab/>
          <w:t>'00000000 00000000 000000xx' (where 'xx' represents any two-bit pattern: '00', '01', '10', or '11'),</w:t>
        </w:r>
      </w:ins>
    </w:p>
    <w:p w14:paraId="548AAB54" w14:textId="77777777" w:rsidR="007C1B2C" w:rsidRPr="003F3F11" w:rsidRDefault="007C1B2C" w:rsidP="007C1B2C">
      <w:pPr>
        <w:ind w:left="750"/>
        <w:rPr>
          <w:ins w:id="2102" w:author="JVET-M0101" w:date="2019-02-26T10:31:00Z"/>
          <w:noProof/>
        </w:rPr>
      </w:pPr>
      <w:ins w:id="2103" w:author="JVET-M0101" w:date="2019-02-26T10:31:00Z">
        <w:r w:rsidRPr="003F3F11">
          <w:rPr>
            <w:noProof/>
          </w:rPr>
          <w:t>and a byte equal to 0x03 is inserted to replace the bit pattern with the pattern:</w:t>
        </w:r>
      </w:ins>
    </w:p>
    <w:p w14:paraId="66DB9C17" w14:textId="77777777" w:rsidR="007C1B2C" w:rsidRPr="003F3F11" w:rsidRDefault="007C1B2C" w:rsidP="007C1B2C">
      <w:pPr>
        <w:tabs>
          <w:tab w:val="clear" w:pos="794"/>
          <w:tab w:val="left" w:pos="1100"/>
        </w:tabs>
        <w:ind w:left="750"/>
        <w:rPr>
          <w:ins w:id="2104" w:author="JVET-M0101" w:date="2019-02-26T10:31:00Z"/>
          <w:noProof/>
        </w:rPr>
      </w:pPr>
      <w:ins w:id="2105" w:author="JVET-M0101" w:date="2019-02-26T10:31:00Z">
        <w:r w:rsidRPr="003F3F11">
          <w:rPr>
            <w:noProof/>
          </w:rPr>
          <w:tab/>
          <w:t>'00000000 00000000 00000011 000000xx',</w:t>
        </w:r>
      </w:ins>
    </w:p>
    <w:p w14:paraId="120011C0" w14:textId="77777777" w:rsidR="007C1B2C" w:rsidRPr="003F3F11" w:rsidRDefault="007C1B2C" w:rsidP="007C1B2C">
      <w:pPr>
        <w:ind w:left="750"/>
        <w:rPr>
          <w:ins w:id="2106" w:author="JVET-M0101" w:date="2019-02-26T10:31:00Z"/>
          <w:noProof/>
        </w:rPr>
      </w:pPr>
      <w:ins w:id="2107" w:author="JVET-M0101" w:date="2019-02-26T10:31:00Z">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ins>
    </w:p>
    <w:p w14:paraId="27B59BBD" w14:textId="77777777" w:rsidR="007C1B2C" w:rsidRPr="003F3F11" w:rsidRDefault="007C1B2C" w:rsidP="007C1B2C">
      <w:pPr>
        <w:pStyle w:val="enumlev1"/>
        <w:numPr>
          <w:ilvl w:val="0"/>
          <w:numId w:val="53"/>
        </w:numPr>
        <w:ind w:left="750" w:hanging="390"/>
        <w:rPr>
          <w:ins w:id="2108" w:author="JVET-M0101" w:date="2019-02-26T10:31:00Z"/>
          <w:noProof/>
        </w:rPr>
      </w:pPr>
      <w:ins w:id="2109" w:author="JVET-M0101" w:date="2019-02-26T10:31:00Z">
        <w:r w:rsidRPr="003F3F11">
          <w:rPr>
            <w:noProof/>
          </w:rPr>
          <w:t>The resulting sequence of bytes is then prefixed with the NAL unit header, within which the nal_unit_type indicates the type of RBSP data structure in the NAL unit.</w:t>
        </w:r>
      </w:ins>
    </w:p>
    <w:p w14:paraId="7D2462D8" w14:textId="77777777" w:rsidR="007C1B2C" w:rsidRPr="003F3F11" w:rsidRDefault="007C1B2C" w:rsidP="007C1B2C">
      <w:pPr>
        <w:pStyle w:val="enumlev1"/>
        <w:ind w:left="397"/>
        <w:rPr>
          <w:ins w:id="2110" w:author="JVET-M0101" w:date="2019-02-26T10:31:00Z"/>
          <w:noProof/>
        </w:rPr>
      </w:pPr>
      <w:ins w:id="2111" w:author="JVET-M0101" w:date="2019-02-26T10:31:00Z">
        <w:r w:rsidRPr="003F3F11">
          <w:rPr>
            <w:noProof/>
          </w:rPr>
          <w:t>The process specified above results in the construction of the entire NAL unit.</w:t>
        </w:r>
      </w:ins>
    </w:p>
    <w:p w14:paraId="77F0F9B8" w14:textId="77777777" w:rsidR="007C1B2C" w:rsidRPr="003F3F11" w:rsidRDefault="007C1B2C" w:rsidP="007C1B2C">
      <w:pPr>
        <w:rPr>
          <w:ins w:id="2112" w:author="JVET-M0101" w:date="2019-02-26T10:31:00Z"/>
          <w:noProof/>
        </w:rPr>
      </w:pPr>
      <w:ins w:id="2113" w:author="JVET-M0101" w:date="2019-02-26T10:31:00Z">
        <w:r w:rsidRPr="003F3F11">
          <w:rPr>
            <w:noProof/>
          </w:rPr>
          <w:t>This process can allow any SODB to be represented in a NAL unit while ensuring both of the following:</w:t>
        </w:r>
      </w:ins>
    </w:p>
    <w:p w14:paraId="72A8EE6B" w14:textId="77777777" w:rsidR="007C1B2C" w:rsidRPr="003F3F11" w:rsidRDefault="007C1B2C" w:rsidP="007C1B2C">
      <w:pPr>
        <w:pStyle w:val="enumlev1"/>
        <w:ind w:left="397"/>
        <w:rPr>
          <w:ins w:id="2114" w:author="JVET-M0101" w:date="2019-02-26T10:31:00Z"/>
          <w:noProof/>
        </w:rPr>
      </w:pPr>
      <w:ins w:id="2115" w:author="JVET-M0101" w:date="2019-02-26T10:31:00Z">
        <w:r w:rsidRPr="003F3F11">
          <w:rPr>
            <w:noProof/>
          </w:rPr>
          <w:t>–</w:t>
        </w:r>
        <w:r w:rsidRPr="003F3F11">
          <w:rPr>
            <w:noProof/>
          </w:rPr>
          <w:tab/>
          <w:t>No byte-aligned start code prefix is emulated within the NAL unit.</w:t>
        </w:r>
      </w:ins>
    </w:p>
    <w:p w14:paraId="55CF7256" w14:textId="77777777" w:rsidR="007C1B2C" w:rsidRPr="003F3F11" w:rsidRDefault="007C1B2C" w:rsidP="007C1B2C">
      <w:pPr>
        <w:pStyle w:val="enumlev1"/>
        <w:numPr>
          <w:ilvl w:val="0"/>
          <w:numId w:val="8"/>
        </w:numPr>
        <w:rPr>
          <w:ins w:id="2116" w:author="JVET-M0101" w:date="2019-02-26T10:31:00Z"/>
          <w:noProof/>
        </w:rPr>
      </w:pPr>
      <w:ins w:id="2117" w:author="JVET-M0101" w:date="2019-02-26T10:31:00Z">
        <w:r w:rsidRPr="003F3F11">
          <w:rPr>
            <w:noProof/>
          </w:rPr>
          <w:t>No sequence of 8 zero-valued bits followed by a start code prefix, regardless of byte-alignment, is emulated within the NAL unit.</w:t>
        </w:r>
      </w:ins>
    </w:p>
    <w:p w14:paraId="126223A3" w14:textId="77777777" w:rsidR="007C1B2C" w:rsidRPr="001226BB" w:rsidRDefault="007C1B2C" w:rsidP="007C1B2C">
      <w:pPr>
        <w:pStyle w:val="Heading4"/>
        <w:rPr>
          <w:ins w:id="2118" w:author="JVET-M0101" w:date="2019-02-26T10:31:00Z"/>
          <w:lang w:val="en-CA"/>
        </w:rPr>
      </w:pPr>
      <w:bookmarkStart w:id="2119" w:name="_Ref36022522"/>
      <w:bookmarkStart w:id="2120" w:name="_Toc77680402"/>
      <w:bookmarkStart w:id="2121" w:name="_Toc226456556"/>
      <w:bookmarkStart w:id="2122" w:name="_Toc248045248"/>
      <w:bookmarkStart w:id="2123" w:name="_Toc287363775"/>
      <w:bookmarkStart w:id="2124" w:name="_Toc311216922"/>
      <w:bookmarkStart w:id="2125" w:name="_Toc317198743"/>
      <w:bookmarkStart w:id="2126" w:name="_Toc415475857"/>
      <w:bookmarkStart w:id="2127" w:name="_Toc423599132"/>
      <w:bookmarkStart w:id="2128" w:name="_Toc423601636"/>
      <w:ins w:id="2129" w:author="JVET-M0101" w:date="2019-02-26T10:31:00Z">
        <w:r w:rsidRPr="001226BB">
          <w:rPr>
            <w:lang w:val="en-CA"/>
          </w:rPr>
          <w:t>Order of NAL units and association to coded pictures, access units and coded video sequences</w:t>
        </w:r>
        <w:bookmarkEnd w:id="2119"/>
        <w:bookmarkEnd w:id="2120"/>
        <w:bookmarkEnd w:id="2121"/>
        <w:bookmarkEnd w:id="2122"/>
        <w:bookmarkEnd w:id="2123"/>
        <w:bookmarkEnd w:id="2124"/>
        <w:bookmarkEnd w:id="2125"/>
        <w:bookmarkEnd w:id="2126"/>
        <w:bookmarkEnd w:id="2127"/>
        <w:bookmarkEnd w:id="2128"/>
      </w:ins>
    </w:p>
    <w:p w14:paraId="59FDE840" w14:textId="77777777" w:rsidR="007C1B2C" w:rsidRPr="001226BB" w:rsidRDefault="007C1B2C" w:rsidP="007C1B2C">
      <w:pPr>
        <w:pStyle w:val="Heading5"/>
        <w:rPr>
          <w:ins w:id="2130" w:author="JVET-M0101" w:date="2019-02-26T10:31:00Z"/>
        </w:rPr>
      </w:pPr>
      <w:bookmarkStart w:id="2131" w:name="_Ref398986512"/>
      <w:ins w:id="2132" w:author="JVET-M0101" w:date="2019-02-26T10:31:00Z">
        <w:r w:rsidRPr="001226BB">
          <w:t>General</w:t>
        </w:r>
        <w:bookmarkEnd w:id="2131"/>
      </w:ins>
    </w:p>
    <w:p w14:paraId="7CC3B663" w14:textId="77777777" w:rsidR="007C1B2C" w:rsidRPr="003F3F11" w:rsidRDefault="007C1B2C" w:rsidP="007C1B2C">
      <w:pPr>
        <w:rPr>
          <w:ins w:id="2133" w:author="JVET-M0101" w:date="2019-02-26T10:31:00Z"/>
          <w:noProof/>
        </w:rPr>
      </w:pPr>
      <w:ins w:id="2134" w:author="JVET-M0101" w:date="2019-02-26T10:31:00Z">
        <w:r w:rsidRPr="003F3F11">
          <w:rPr>
            <w:noProof/>
          </w:rPr>
          <w:t>This clause specifies constraints on the order of NAL units in the bitstream.</w:t>
        </w:r>
      </w:ins>
    </w:p>
    <w:p w14:paraId="7B38FDAE" w14:textId="4654FC3E" w:rsidR="007C1B2C" w:rsidRPr="003F3F11" w:rsidRDefault="007C1B2C" w:rsidP="007C1B2C">
      <w:pPr>
        <w:rPr>
          <w:ins w:id="2135" w:author="JVET-M0101" w:date="2019-02-26T10:31:00Z"/>
          <w:noProof/>
        </w:rPr>
      </w:pPr>
      <w:ins w:id="2136" w:author="JVET-M0101" w:date="2019-02-26T10:31:00Z">
        <w:r w:rsidRPr="003F3F11">
          <w:rPr>
            <w:noProof/>
          </w:rPr>
          <w:t>Any order of NAL units in the bitstream obeying these constraints is referred to in the text as the decoding order of NAL units. Within a NAL unit, the syntax in clauses</w:t>
        </w:r>
      </w:ins>
      <w:ins w:id="2137" w:author="JVET-M0101" w:date="2019-02-26T10:36:00Z">
        <w:r w:rsidR="009875E5">
          <w:rPr>
            <w:noProof/>
          </w:rPr>
          <w:t xml:space="preserve"> </w:t>
        </w:r>
      </w:ins>
      <w:ins w:id="2138" w:author="JVET-M0101" w:date="2019-02-26T10:37:00Z">
        <w:r w:rsidR="009875E5">
          <w:rPr>
            <w:noProof/>
          </w:rPr>
          <w:fldChar w:fldCharType="begin" w:fldLock="1"/>
        </w:r>
        <w:r w:rsidR="009875E5">
          <w:rPr>
            <w:noProof/>
          </w:rPr>
          <w:instrText xml:space="preserve"> REF _Ref35660929 \n \h </w:instrText>
        </w:r>
      </w:ins>
      <w:r w:rsidR="009875E5">
        <w:rPr>
          <w:noProof/>
        </w:rPr>
      </w:r>
      <w:r w:rsidR="009875E5">
        <w:rPr>
          <w:noProof/>
        </w:rPr>
        <w:fldChar w:fldCharType="separate"/>
      </w:r>
      <w:r w:rsidR="003F609A">
        <w:rPr>
          <w:noProof/>
        </w:rPr>
        <w:t>7.3</w:t>
      </w:r>
      <w:ins w:id="2139" w:author="JVET-M0101" w:date="2019-02-26T10:37:00Z">
        <w:r w:rsidR="009875E5">
          <w:rPr>
            <w:noProof/>
          </w:rPr>
          <w:fldChar w:fldCharType="end"/>
        </w:r>
      </w:ins>
      <w:ins w:id="2140" w:author="JVET-M0101" w:date="2019-02-26T10:31:00Z">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ins>
    </w:p>
    <w:p w14:paraId="5468F704" w14:textId="77777777" w:rsidR="007C1B2C" w:rsidRPr="001226BB" w:rsidRDefault="007C1B2C" w:rsidP="007C1B2C">
      <w:pPr>
        <w:pStyle w:val="Heading5"/>
        <w:rPr>
          <w:ins w:id="2141" w:author="JVET-M0101" w:date="2019-02-26T10:31:00Z"/>
        </w:rPr>
      </w:pPr>
      <w:bookmarkStart w:id="2142" w:name="_Ref1751793"/>
      <w:ins w:id="2143" w:author="JVET-M0101" w:date="2019-02-26T10:31:00Z">
        <w:r w:rsidRPr="001226BB">
          <w:t>Order of DPS, SPS and PPS RBSPs and their activation</w:t>
        </w:r>
        <w:bookmarkEnd w:id="2142"/>
      </w:ins>
    </w:p>
    <w:p w14:paraId="59D94991" w14:textId="77777777" w:rsidR="007C1B2C" w:rsidRPr="00AC7D56" w:rsidRDefault="007C1B2C" w:rsidP="007C1B2C">
      <w:pPr>
        <w:rPr>
          <w:ins w:id="2144" w:author="JVET-M0101" w:date="2019-02-26T10:31:00Z"/>
          <w:bCs/>
          <w:szCs w:val="22"/>
          <w:highlight w:val="yellow"/>
          <w:lang w:val="en-CA"/>
        </w:rPr>
      </w:pPr>
      <w:ins w:id="2145" w:author="JVET-M0101" w:date="2019-02-26T10:31:00Z">
        <w:r w:rsidRPr="00AC7D56">
          <w:rPr>
            <w:bCs/>
            <w:szCs w:val="22"/>
            <w:highlight w:val="yellow"/>
            <w:lang w:val="en-CA"/>
          </w:rPr>
          <w:t>TBD.</w:t>
        </w:r>
      </w:ins>
    </w:p>
    <w:p w14:paraId="7FE815D7" w14:textId="77777777" w:rsidR="007C1B2C" w:rsidRPr="001226BB" w:rsidRDefault="007C1B2C" w:rsidP="007C1B2C">
      <w:pPr>
        <w:pStyle w:val="Heading5"/>
        <w:rPr>
          <w:ins w:id="2146" w:author="JVET-M0101" w:date="2019-02-26T10:31:00Z"/>
        </w:rPr>
      </w:pPr>
      <w:bookmarkStart w:id="2147" w:name="_Toc77680404"/>
      <w:bookmarkStart w:id="2148" w:name="_Ref168820413"/>
      <w:bookmarkStart w:id="2149" w:name="_Ref220341760"/>
      <w:bookmarkStart w:id="2150" w:name="_Toc226456558"/>
      <w:ins w:id="2151" w:author="JVET-M0101" w:date="2019-02-26T10:31:00Z">
        <w:r w:rsidRPr="001226BB">
          <w:t>Order of access units and association to CVSs</w:t>
        </w:r>
        <w:bookmarkEnd w:id="2147"/>
        <w:bookmarkEnd w:id="2148"/>
        <w:bookmarkEnd w:id="2149"/>
        <w:bookmarkEnd w:id="2150"/>
      </w:ins>
    </w:p>
    <w:p w14:paraId="059AD4F7" w14:textId="77777777" w:rsidR="007C1B2C" w:rsidRPr="00AC7D56" w:rsidRDefault="007C1B2C" w:rsidP="007C1B2C">
      <w:pPr>
        <w:rPr>
          <w:ins w:id="2152" w:author="JVET-M0101" w:date="2019-02-26T10:31:00Z"/>
          <w:noProof/>
          <w:lang w:val="en-CA"/>
        </w:rPr>
      </w:pPr>
      <w:ins w:id="2153" w:author="JVET-M0101" w:date="2019-02-26T10:31:00Z">
        <w:r w:rsidRPr="00AC7D56">
          <w:rPr>
            <w:noProof/>
            <w:lang w:val="en-CA"/>
          </w:rPr>
          <w:t>A bitstream conforming to this Specification consists of one or more CVSs.</w:t>
        </w:r>
      </w:ins>
    </w:p>
    <w:p w14:paraId="1FE8C4F3" w14:textId="38ADB5A7" w:rsidR="007C1B2C" w:rsidRPr="00AC7D56" w:rsidRDefault="007C1B2C" w:rsidP="007C1B2C">
      <w:pPr>
        <w:rPr>
          <w:ins w:id="2154" w:author="JVET-M0101" w:date="2019-02-26T10:31:00Z"/>
          <w:noProof/>
          <w:lang w:val="en-CA"/>
        </w:rPr>
      </w:pPr>
      <w:ins w:id="2155" w:author="JVET-M0101" w:date="2019-02-26T10:31:00Z">
        <w:r w:rsidRPr="00AC7D56">
          <w:rPr>
            <w:noProof/>
            <w:lang w:val="en-CA"/>
          </w:rPr>
          <w:t>A CVS consists of one or more access units. The order of NAL units and coded pictures and their association to access units is described in clause</w:t>
        </w:r>
      </w:ins>
      <w:ins w:id="2156" w:author="JVET-M0101" w:date="2019-02-26T10:37:00Z">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ins>
      <w:r w:rsidR="009875E5">
        <w:rPr>
          <w:noProof/>
          <w:lang w:val="en-CA"/>
        </w:rPr>
      </w:r>
      <w:r w:rsidR="009875E5">
        <w:rPr>
          <w:noProof/>
          <w:lang w:val="en-CA"/>
        </w:rPr>
        <w:fldChar w:fldCharType="separate"/>
      </w:r>
      <w:r w:rsidR="003F609A">
        <w:rPr>
          <w:noProof/>
          <w:lang w:val="en-CA"/>
        </w:rPr>
        <w:t>7.4.2.4.4</w:t>
      </w:r>
      <w:ins w:id="2157" w:author="JVET-M0101" w:date="2019-02-26T10:37:00Z">
        <w:r w:rsidR="009875E5">
          <w:rPr>
            <w:noProof/>
            <w:lang w:val="en-CA"/>
          </w:rPr>
          <w:fldChar w:fldCharType="end"/>
        </w:r>
      </w:ins>
      <w:ins w:id="2158" w:author="JVET-M0101" w:date="2019-02-26T10:31:00Z">
        <w:r w:rsidRPr="00AC7D56">
          <w:rPr>
            <w:noProof/>
            <w:lang w:val="en-CA"/>
          </w:rPr>
          <w:t>.</w:t>
        </w:r>
      </w:ins>
    </w:p>
    <w:p w14:paraId="3FD8611D" w14:textId="77777777" w:rsidR="007C1B2C" w:rsidRPr="00AC7D56" w:rsidRDefault="007C1B2C" w:rsidP="007C1B2C">
      <w:pPr>
        <w:rPr>
          <w:ins w:id="2159" w:author="JVET-M0101" w:date="2019-02-26T10:31:00Z"/>
          <w:noProof/>
          <w:lang w:val="en-CA"/>
        </w:rPr>
      </w:pPr>
      <w:ins w:id="2160" w:author="JVET-M0101" w:date="2019-02-26T10:31:00Z">
        <w:r w:rsidRPr="00AC7D56">
          <w:rPr>
            <w:noProof/>
            <w:lang w:val="en-CA"/>
          </w:rPr>
          <w:t>The first access unit of a CVS is an IRAP access unit with NoRaslOutputFlag equal to 1.</w:t>
        </w:r>
      </w:ins>
    </w:p>
    <w:p w14:paraId="6B127045" w14:textId="77777777" w:rsidR="007C1B2C" w:rsidRPr="00AC7D56" w:rsidRDefault="007C1B2C" w:rsidP="007C1B2C">
      <w:pPr>
        <w:rPr>
          <w:ins w:id="2161" w:author="JVET-M0101" w:date="2019-02-26T10:31:00Z"/>
          <w:noProof/>
          <w:lang w:val="en-CA"/>
        </w:rPr>
      </w:pPr>
      <w:ins w:id="2162" w:author="JVET-M0101" w:date="2019-02-26T10:31:00Z">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ins>
    </w:p>
    <w:p w14:paraId="3D6A05FF" w14:textId="77777777" w:rsidR="007C1B2C" w:rsidRPr="001226BB" w:rsidRDefault="007C1B2C" w:rsidP="007C1B2C">
      <w:pPr>
        <w:pStyle w:val="Heading5"/>
        <w:rPr>
          <w:ins w:id="2163" w:author="JVET-M0101" w:date="2019-02-26T10:31:00Z"/>
        </w:rPr>
      </w:pPr>
      <w:bookmarkStart w:id="2164" w:name="_Ref35694632"/>
      <w:bookmarkStart w:id="2165" w:name="_Toc77680405"/>
      <w:bookmarkStart w:id="2166" w:name="_Toc226456559"/>
      <w:ins w:id="2167" w:author="JVET-M0101" w:date="2019-02-26T10:31:00Z">
        <w:r w:rsidRPr="001226BB">
          <w:t>Order of NAL units and coded pictures and their association to access units</w:t>
        </w:r>
        <w:bookmarkEnd w:id="2164"/>
        <w:bookmarkEnd w:id="2165"/>
        <w:bookmarkEnd w:id="2166"/>
      </w:ins>
    </w:p>
    <w:p w14:paraId="2774D617" w14:textId="2CB797DC" w:rsidR="007C1B2C" w:rsidRPr="00AC7D56" w:rsidRDefault="007C1B2C" w:rsidP="007C1B2C">
      <w:pPr>
        <w:rPr>
          <w:ins w:id="2168" w:author="JVET-M0101" w:date="2019-02-26T10:31:00Z"/>
          <w:noProof/>
          <w:lang w:val="en-CA"/>
        </w:rPr>
      </w:pPr>
      <w:ins w:id="2169" w:author="JVET-M0101" w:date="2019-02-26T10:31:00Z">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ins>
      <w:ins w:id="2170" w:author="JVET-M0101" w:date="2019-02-26T10:37:00Z">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ins>
      <w:r w:rsidR="009875E5">
        <w:rPr>
          <w:noProof/>
          <w:lang w:val="en-CA"/>
        </w:rPr>
      </w:r>
      <w:r w:rsidR="009875E5">
        <w:rPr>
          <w:noProof/>
          <w:lang w:val="en-CA"/>
        </w:rPr>
        <w:fldChar w:fldCharType="separate"/>
      </w:r>
      <w:r w:rsidR="003F609A">
        <w:rPr>
          <w:noProof/>
          <w:lang w:val="en-CA"/>
        </w:rPr>
        <w:t>2</w:t>
      </w:r>
      <w:ins w:id="2171" w:author="JVET-M0101" w:date="2019-02-26T10:37:00Z">
        <w:r w:rsidR="009875E5">
          <w:rPr>
            <w:noProof/>
            <w:lang w:val="en-CA"/>
          </w:rPr>
          <w:fldChar w:fldCharType="end"/>
        </w:r>
      </w:ins>
      <w:ins w:id="2172" w:author="JVET-M0101" w:date="2019-02-26T10:31:00Z">
        <w:r w:rsidRPr="00AC7D56">
          <w:rPr>
            <w:noProof/>
            <w:lang w:val="en-CA"/>
          </w:rPr>
          <w:t xml:space="preserve"> through</w:t>
        </w:r>
      </w:ins>
      <w:ins w:id="2173" w:author="JVET-M0101" w:date="2019-02-26T10:37:00Z">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ins>
      <w:r w:rsidR="009875E5">
        <w:rPr>
          <w:noProof/>
          <w:lang w:val="en-CA"/>
        </w:rPr>
      </w:r>
      <w:r w:rsidR="009875E5">
        <w:rPr>
          <w:noProof/>
          <w:lang w:val="en-CA"/>
        </w:rPr>
        <w:fldChar w:fldCharType="separate"/>
      </w:r>
      <w:r w:rsidR="003F609A">
        <w:rPr>
          <w:noProof/>
          <w:lang w:val="en-CA"/>
        </w:rPr>
        <w:t>10</w:t>
      </w:r>
      <w:ins w:id="2174" w:author="JVET-M0101" w:date="2019-02-26T10:37:00Z">
        <w:r w:rsidR="009875E5">
          <w:rPr>
            <w:noProof/>
            <w:lang w:val="en-CA"/>
          </w:rPr>
          <w:fldChar w:fldCharType="end"/>
        </w:r>
      </w:ins>
      <w:ins w:id="2175" w:author="JVET-M0101" w:date="2019-02-26T10:31:00Z">
        <w:r w:rsidRPr="00AC7D56">
          <w:rPr>
            <w:noProof/>
            <w:lang w:val="en-CA"/>
          </w:rPr>
          <w:t>.</w:t>
        </w:r>
      </w:ins>
    </w:p>
    <w:p w14:paraId="4845EAA6" w14:textId="1508A273" w:rsidR="007C1B2C" w:rsidRPr="00AC7D56" w:rsidRDefault="007C1B2C" w:rsidP="007C1B2C">
      <w:pPr>
        <w:rPr>
          <w:ins w:id="2176" w:author="JVET-M0101" w:date="2019-02-26T10:31:00Z"/>
          <w:noProof/>
          <w:lang w:val="en-CA"/>
        </w:rPr>
      </w:pPr>
      <w:ins w:id="2177" w:author="JVET-M0101" w:date="2019-02-26T10:31:00Z">
        <w:r w:rsidRPr="00AC7D56">
          <w:rPr>
            <w:noProof/>
            <w:lang w:val="en-CA"/>
          </w:rPr>
          <w:t>An access unit consists of one coded picture, zero or more VCL NAL units and zero or more non-VCL NAL units. The association of VCL NAL units to coded pictures is described in clause</w:t>
        </w:r>
      </w:ins>
      <w:ins w:id="2178" w:author="JVET-M0101" w:date="2019-02-26T10:37:00Z">
        <w:r w:rsidR="009875E5">
          <w:rPr>
            <w:noProof/>
            <w:lang w:val="en-CA"/>
          </w:rPr>
          <w:t xml:space="preserve"> </w:t>
        </w:r>
      </w:ins>
      <w:ins w:id="2179" w:author="JVET-M0101" w:date="2019-02-26T10:38:00Z">
        <w:r w:rsidR="009875E5">
          <w:rPr>
            <w:noProof/>
            <w:lang w:val="en-CA"/>
          </w:rPr>
          <w:fldChar w:fldCharType="begin" w:fldLock="1"/>
        </w:r>
        <w:r w:rsidR="009875E5">
          <w:rPr>
            <w:noProof/>
            <w:lang w:val="en-CA"/>
          </w:rPr>
          <w:instrText xml:space="preserve"> REF _Ref350087917 \n \h </w:instrText>
        </w:r>
      </w:ins>
      <w:r w:rsidR="009875E5">
        <w:rPr>
          <w:noProof/>
          <w:lang w:val="en-CA"/>
        </w:rPr>
      </w:r>
      <w:r w:rsidR="009875E5">
        <w:rPr>
          <w:noProof/>
          <w:lang w:val="en-CA"/>
        </w:rPr>
        <w:fldChar w:fldCharType="separate"/>
      </w:r>
      <w:r w:rsidR="003F609A">
        <w:rPr>
          <w:noProof/>
          <w:lang w:val="en-CA"/>
        </w:rPr>
        <w:t>7.4.2.4.5</w:t>
      </w:r>
      <w:ins w:id="2180" w:author="JVET-M0101" w:date="2019-02-26T10:38:00Z">
        <w:r w:rsidR="009875E5">
          <w:rPr>
            <w:noProof/>
            <w:lang w:val="en-CA"/>
          </w:rPr>
          <w:fldChar w:fldCharType="end"/>
        </w:r>
      </w:ins>
      <w:ins w:id="2181" w:author="JVET-M0101" w:date="2019-02-26T10:31:00Z">
        <w:r w:rsidRPr="00AC7D56">
          <w:rPr>
            <w:noProof/>
            <w:lang w:val="en-CA"/>
          </w:rPr>
          <w:t>.</w:t>
        </w:r>
      </w:ins>
    </w:p>
    <w:p w14:paraId="3D47C848" w14:textId="77777777" w:rsidR="007C1B2C" w:rsidRPr="00AC7D56" w:rsidRDefault="007C1B2C" w:rsidP="007C1B2C">
      <w:pPr>
        <w:tabs>
          <w:tab w:val="left" w:pos="-720"/>
        </w:tabs>
        <w:rPr>
          <w:ins w:id="2182" w:author="JVET-M0101" w:date="2019-02-26T10:31:00Z"/>
          <w:noProof/>
          <w:lang w:val="en-CA"/>
        </w:rPr>
      </w:pPr>
      <w:ins w:id="2183" w:author="JVET-M0101" w:date="2019-02-26T10:31:00Z">
        <w:r w:rsidRPr="00AC7D56">
          <w:rPr>
            <w:noProof/>
            <w:lang w:val="en-CA"/>
          </w:rPr>
          <w:t>The first access unit in the bitstream starts with the first NAL unit of the bitstream.</w:t>
        </w:r>
      </w:ins>
    </w:p>
    <w:p w14:paraId="05DB542B" w14:textId="77777777" w:rsidR="007C1B2C" w:rsidRPr="00AC7D56" w:rsidRDefault="007C1B2C" w:rsidP="007C1B2C">
      <w:pPr>
        <w:rPr>
          <w:ins w:id="2184" w:author="JVET-M0101" w:date="2019-02-26T10:31:00Z"/>
          <w:noProof/>
          <w:lang w:val="en-CA"/>
        </w:rPr>
      </w:pPr>
      <w:ins w:id="2185" w:author="JVET-M0101" w:date="2019-02-26T10:31:00Z">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ins>
    </w:p>
    <w:p w14:paraId="4A389936" w14:textId="77777777" w:rsidR="007C1B2C" w:rsidRPr="00AC7D56" w:rsidRDefault="007C1B2C" w:rsidP="007C1B2C">
      <w:pPr>
        <w:tabs>
          <w:tab w:val="clear" w:pos="794"/>
          <w:tab w:val="left" w:pos="400"/>
        </w:tabs>
        <w:ind w:left="400" w:hanging="400"/>
        <w:rPr>
          <w:ins w:id="2186" w:author="JVET-M0101" w:date="2019-02-26T10:31:00Z"/>
          <w:noProof/>
          <w:lang w:val="en-CA"/>
        </w:rPr>
      </w:pPr>
      <w:ins w:id="2187" w:author="JVET-M0101" w:date="2019-02-26T10:31:00Z">
        <w:r w:rsidRPr="00AC7D56">
          <w:rPr>
            <w:noProof/>
            <w:lang w:val="en-CA"/>
          </w:rPr>
          <w:t>–</w:t>
        </w:r>
        <w:r w:rsidRPr="00AC7D56">
          <w:rPr>
            <w:noProof/>
            <w:lang w:val="en-CA"/>
          </w:rPr>
          <w:tab/>
          <w:t>access unit delimiter NAL unit (when present),</w:t>
        </w:r>
      </w:ins>
    </w:p>
    <w:p w14:paraId="785A912B" w14:textId="77777777" w:rsidR="007C1B2C" w:rsidRPr="00AC7D56" w:rsidRDefault="007C1B2C" w:rsidP="007C1B2C">
      <w:pPr>
        <w:tabs>
          <w:tab w:val="clear" w:pos="794"/>
          <w:tab w:val="left" w:pos="400"/>
        </w:tabs>
        <w:ind w:left="400" w:hanging="400"/>
        <w:rPr>
          <w:ins w:id="2188" w:author="JVET-M0101" w:date="2019-02-26T10:31:00Z"/>
          <w:noProof/>
          <w:lang w:val="en-CA"/>
        </w:rPr>
      </w:pPr>
      <w:ins w:id="2189" w:author="JVET-M0101" w:date="2019-02-26T10:31:00Z">
        <w:r w:rsidRPr="00AC7D56">
          <w:rPr>
            <w:noProof/>
            <w:lang w:val="en-CA"/>
          </w:rPr>
          <w:lastRenderedPageBreak/>
          <w:t>–</w:t>
        </w:r>
        <w:r w:rsidRPr="00AC7D56">
          <w:rPr>
            <w:noProof/>
            <w:lang w:val="en-CA"/>
          </w:rPr>
          <w:tab/>
          <w:t>DPS NAL unit (when present),</w:t>
        </w:r>
      </w:ins>
    </w:p>
    <w:p w14:paraId="458015AF" w14:textId="77777777" w:rsidR="007C1B2C" w:rsidRPr="00AC7D56" w:rsidRDefault="007C1B2C" w:rsidP="007C1B2C">
      <w:pPr>
        <w:tabs>
          <w:tab w:val="clear" w:pos="794"/>
          <w:tab w:val="left" w:pos="400"/>
        </w:tabs>
        <w:ind w:left="400" w:hanging="400"/>
        <w:rPr>
          <w:ins w:id="2190" w:author="JVET-M0101" w:date="2019-02-26T10:31:00Z"/>
          <w:noProof/>
          <w:lang w:val="en-CA"/>
        </w:rPr>
      </w:pPr>
      <w:ins w:id="2191" w:author="JVET-M0101" w:date="2019-02-26T10:31:00Z">
        <w:r w:rsidRPr="00AC7D56">
          <w:rPr>
            <w:noProof/>
            <w:lang w:val="en-CA"/>
          </w:rPr>
          <w:t>–</w:t>
        </w:r>
        <w:r w:rsidRPr="00AC7D56">
          <w:rPr>
            <w:noProof/>
            <w:lang w:val="en-CA"/>
          </w:rPr>
          <w:tab/>
          <w:t>SPS NAL unit (when present),</w:t>
        </w:r>
      </w:ins>
    </w:p>
    <w:p w14:paraId="5DCCA62D" w14:textId="77777777" w:rsidR="007C1B2C" w:rsidRPr="00AC7D56" w:rsidRDefault="007C1B2C" w:rsidP="007C1B2C">
      <w:pPr>
        <w:tabs>
          <w:tab w:val="clear" w:pos="794"/>
          <w:tab w:val="left" w:pos="400"/>
        </w:tabs>
        <w:ind w:left="400" w:hanging="400"/>
        <w:rPr>
          <w:ins w:id="2192" w:author="JVET-M0101" w:date="2019-02-26T10:31:00Z"/>
          <w:noProof/>
          <w:lang w:val="en-CA"/>
        </w:rPr>
      </w:pPr>
      <w:ins w:id="2193" w:author="JVET-M0101" w:date="2019-02-26T10:31:00Z">
        <w:r w:rsidRPr="00AC7D56">
          <w:rPr>
            <w:noProof/>
            <w:lang w:val="en-CA"/>
          </w:rPr>
          <w:t>–</w:t>
        </w:r>
        <w:r w:rsidRPr="00AC7D56">
          <w:rPr>
            <w:noProof/>
            <w:lang w:val="en-CA"/>
          </w:rPr>
          <w:tab/>
          <w:t>PPS NAL unit (when present),</w:t>
        </w:r>
      </w:ins>
    </w:p>
    <w:p w14:paraId="0F0FF0C1" w14:textId="77777777" w:rsidR="007C1B2C" w:rsidRPr="00AC7D56" w:rsidRDefault="007C1B2C" w:rsidP="007C1B2C">
      <w:pPr>
        <w:tabs>
          <w:tab w:val="clear" w:pos="794"/>
          <w:tab w:val="left" w:pos="400"/>
        </w:tabs>
        <w:ind w:left="400" w:hanging="400"/>
        <w:rPr>
          <w:ins w:id="2194" w:author="JVET-M0101" w:date="2019-02-26T10:31:00Z"/>
          <w:noProof/>
          <w:lang w:val="en-CA"/>
        </w:rPr>
      </w:pPr>
      <w:ins w:id="2195" w:author="JVET-M0101" w:date="2019-02-26T10:31:00Z">
        <w:r w:rsidRPr="00AC7D56">
          <w:rPr>
            <w:noProof/>
            <w:lang w:val="en-CA"/>
          </w:rPr>
          <w:t>–</w:t>
        </w:r>
        <w:r w:rsidRPr="00AC7D56">
          <w:rPr>
            <w:noProof/>
            <w:lang w:val="en-CA"/>
          </w:rPr>
          <w:tab/>
          <w:t>Prefix SEI NAL unit (when present),</w:t>
        </w:r>
      </w:ins>
    </w:p>
    <w:p w14:paraId="7193DEDF" w14:textId="0EEBEF96" w:rsidR="007C1B2C" w:rsidRPr="00AC7D56" w:rsidRDefault="007C1B2C" w:rsidP="007C1B2C">
      <w:pPr>
        <w:tabs>
          <w:tab w:val="clear" w:pos="794"/>
          <w:tab w:val="left" w:pos="400"/>
        </w:tabs>
        <w:ind w:left="400" w:hanging="400"/>
        <w:rPr>
          <w:ins w:id="2196" w:author="JVET-M0101" w:date="2019-02-26T10:31:00Z"/>
          <w:noProof/>
          <w:lang w:val="en-CA"/>
        </w:rPr>
      </w:pPr>
      <w:ins w:id="2197" w:author="JVET-M0101" w:date="2019-02-26T10:31:00Z">
        <w:r w:rsidRPr="00AC7D56">
          <w:rPr>
            <w:noProof/>
            <w:lang w:val="en-CA"/>
          </w:rPr>
          <w:t>–</w:t>
        </w:r>
        <w:r w:rsidRPr="00AC7D56">
          <w:rPr>
            <w:noProof/>
            <w:lang w:val="en-CA"/>
          </w:rPr>
          <w:tab/>
          <w:t>NAL units with nal_unit_type in the range of RSV_NVCL2</w:t>
        </w:r>
      </w:ins>
      <w:ins w:id="2198" w:author="JVET-M0101" w:date="2019-02-26T10:40:00Z">
        <w:r w:rsidR="009875E5">
          <w:rPr>
            <w:noProof/>
            <w:lang w:val="en-CA"/>
          </w:rPr>
          <w:t>4</w:t>
        </w:r>
      </w:ins>
      <w:ins w:id="2199" w:author="JVET-M0101" w:date="2019-02-26T10:31:00Z">
        <w:r w:rsidRPr="00AC7D56">
          <w:rPr>
            <w:noProof/>
            <w:lang w:val="en-CA"/>
          </w:rPr>
          <w:t>..RSV_NVCL2</w:t>
        </w:r>
      </w:ins>
      <w:ins w:id="2200" w:author="JVET-M0101" w:date="2019-02-26T10:40:00Z">
        <w:r w:rsidR="009875E5">
          <w:rPr>
            <w:noProof/>
            <w:lang w:val="en-CA"/>
          </w:rPr>
          <w:t>5</w:t>
        </w:r>
      </w:ins>
      <w:ins w:id="2201" w:author="JVET-M0101" w:date="2019-02-26T10:31:00Z">
        <w:r w:rsidRPr="00AC7D56">
          <w:rPr>
            <w:noProof/>
            <w:lang w:val="en-CA"/>
          </w:rPr>
          <w:t xml:space="preserve"> (when present),</w:t>
        </w:r>
      </w:ins>
    </w:p>
    <w:p w14:paraId="50DA0B25" w14:textId="77777777" w:rsidR="007C1B2C" w:rsidRPr="00AC7D56" w:rsidRDefault="007C1B2C" w:rsidP="007C1B2C">
      <w:pPr>
        <w:tabs>
          <w:tab w:val="clear" w:pos="794"/>
          <w:tab w:val="left" w:pos="400"/>
        </w:tabs>
        <w:ind w:left="400" w:hanging="400"/>
        <w:rPr>
          <w:ins w:id="2202" w:author="JVET-M0101" w:date="2019-02-26T10:31:00Z"/>
          <w:noProof/>
          <w:lang w:val="en-CA"/>
        </w:rPr>
      </w:pPr>
      <w:ins w:id="2203" w:author="JVET-M0101" w:date="2019-02-26T10:31:00Z">
        <w:r w:rsidRPr="00AC7D56">
          <w:rPr>
            <w:noProof/>
            <w:lang w:val="en-CA"/>
          </w:rPr>
          <w:t>–</w:t>
        </w:r>
        <w:r w:rsidRPr="00AC7D56">
          <w:rPr>
            <w:noProof/>
            <w:lang w:val="en-CA"/>
          </w:rPr>
          <w:tab/>
          <w:t>NAL units with nal_unit_type in the range of UNSPEC28..UNSPEC29 (when present).</w:t>
        </w:r>
      </w:ins>
    </w:p>
    <w:p w14:paraId="57EA6747" w14:textId="77777777" w:rsidR="007C1B2C" w:rsidRPr="00AC7D56" w:rsidRDefault="007C1B2C" w:rsidP="007C1B2C">
      <w:pPr>
        <w:tabs>
          <w:tab w:val="clear" w:pos="794"/>
          <w:tab w:val="left" w:pos="400"/>
        </w:tabs>
        <w:ind w:left="400"/>
        <w:rPr>
          <w:ins w:id="2204" w:author="JVET-M0101" w:date="2019-02-26T10:31:00Z"/>
          <w:noProof/>
          <w:lang w:val="en-CA"/>
        </w:rPr>
      </w:pPr>
      <w:ins w:id="2205" w:author="JVET-M0101" w:date="2019-02-26T10:31:00Z">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ins>
    </w:p>
    <w:p w14:paraId="5688EAA7" w14:textId="77777777" w:rsidR="007C1B2C" w:rsidRPr="00AC7D56" w:rsidRDefault="007C1B2C" w:rsidP="007C1B2C">
      <w:pPr>
        <w:rPr>
          <w:ins w:id="2206" w:author="JVET-M0101" w:date="2019-02-26T10:31:00Z"/>
          <w:noProof/>
          <w:lang w:val="en-CA"/>
        </w:rPr>
      </w:pPr>
      <w:ins w:id="2207" w:author="JVET-M0101" w:date="2019-02-26T10:31:00Z">
        <w:r w:rsidRPr="00AC7D56">
          <w:rPr>
            <w:noProof/>
            <w:lang w:val="en-CA"/>
          </w:rPr>
          <w:t>When there is none of the above NAL units preceding firstBlPicNalUnit and succeeding the last VCL NAL preceding firstBlPicNalUnit, if any, firstBlPicNalUnit starts a new access unit.</w:t>
        </w:r>
      </w:ins>
    </w:p>
    <w:p w14:paraId="5D9EFD08" w14:textId="77777777" w:rsidR="007C1B2C" w:rsidRPr="00AC7D56" w:rsidRDefault="007C1B2C" w:rsidP="007C1B2C">
      <w:pPr>
        <w:rPr>
          <w:ins w:id="2208" w:author="JVET-M0101" w:date="2019-02-26T10:31:00Z"/>
          <w:noProof/>
          <w:lang w:val="en-CA"/>
        </w:rPr>
      </w:pPr>
      <w:ins w:id="2209" w:author="JVET-M0101" w:date="2019-02-26T10:31:00Z">
        <w:r w:rsidRPr="00AC7D56">
          <w:rPr>
            <w:noProof/>
            <w:lang w:val="en-CA"/>
          </w:rPr>
          <w:t>The order of the coded pictures and non-VCL NAL units within an access unit shall obey the following constraints:</w:t>
        </w:r>
      </w:ins>
    </w:p>
    <w:p w14:paraId="375DF91E" w14:textId="77777777" w:rsidR="007C1B2C" w:rsidRPr="00AC7D56" w:rsidRDefault="007C1B2C" w:rsidP="007C1B2C">
      <w:pPr>
        <w:tabs>
          <w:tab w:val="clear" w:pos="794"/>
          <w:tab w:val="left" w:pos="400"/>
        </w:tabs>
        <w:ind w:left="400" w:hanging="400"/>
        <w:rPr>
          <w:ins w:id="2210" w:author="JVET-M0101" w:date="2019-02-26T10:31:00Z"/>
          <w:noProof/>
          <w:lang w:val="en-CA"/>
        </w:rPr>
      </w:pPr>
      <w:ins w:id="2211" w:author="JVET-M0101" w:date="2019-02-26T10:31:00Z">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ins>
    </w:p>
    <w:p w14:paraId="2B2ACC3E" w14:textId="4CA4AC16" w:rsidR="007C1B2C" w:rsidRPr="00AC7D56" w:rsidRDefault="007C1B2C" w:rsidP="007C1B2C">
      <w:pPr>
        <w:tabs>
          <w:tab w:val="clear" w:pos="794"/>
          <w:tab w:val="left" w:pos="400"/>
        </w:tabs>
        <w:ind w:left="400" w:hanging="400"/>
        <w:rPr>
          <w:ins w:id="2212" w:author="JVET-M0101" w:date="2019-02-26T10:31:00Z"/>
          <w:noProof/>
          <w:lang w:val="en-CA"/>
        </w:rPr>
      </w:pPr>
      <w:ins w:id="2213" w:author="JVET-M0101" w:date="2019-02-26T10:31:00Z">
        <w:r w:rsidRPr="00AC7D56">
          <w:rPr>
            <w:noProof/>
            <w:lang w:val="en-CA"/>
          </w:rPr>
          <w:t>–</w:t>
        </w:r>
        <w:r w:rsidRPr="00AC7D56">
          <w:rPr>
            <w:noProof/>
            <w:lang w:val="en-CA"/>
          </w:rPr>
          <w:tab/>
          <w:t>When any DPS NAL units, SPS NAL units, PPS NAL units, prefix SEI NAL units, NAL units with nal_unit_type in the range of RSV_NVCL2</w:t>
        </w:r>
      </w:ins>
      <w:ins w:id="2214" w:author="JVET-M0101" w:date="2019-02-26T10:40:00Z">
        <w:r w:rsidR="009875E5">
          <w:rPr>
            <w:noProof/>
            <w:lang w:val="en-CA"/>
          </w:rPr>
          <w:t>4</w:t>
        </w:r>
      </w:ins>
      <w:ins w:id="2215" w:author="JVET-M0101" w:date="2019-02-26T10:31:00Z">
        <w:r w:rsidRPr="00AC7D56">
          <w:rPr>
            <w:noProof/>
            <w:lang w:val="en-CA"/>
          </w:rPr>
          <w:t>..RSV_NVCL2</w:t>
        </w:r>
      </w:ins>
      <w:ins w:id="2216" w:author="JVET-M0101" w:date="2019-02-26T10:40:00Z">
        <w:r w:rsidR="009875E5">
          <w:rPr>
            <w:noProof/>
            <w:lang w:val="en-CA"/>
          </w:rPr>
          <w:t>5</w:t>
        </w:r>
      </w:ins>
      <w:ins w:id="2217" w:author="JVET-M0101" w:date="2019-02-26T10:31:00Z">
        <w:r w:rsidRPr="00AC7D56">
          <w:rPr>
            <w:noProof/>
            <w:lang w:val="en-CA"/>
          </w:rPr>
          <w:t>, or NAL units with nal_unit_type in the range of UNSPEC28..UNSPEC29 are present, they shall not follow the last VCL NAL unit of the access unit.</w:t>
        </w:r>
      </w:ins>
    </w:p>
    <w:p w14:paraId="23EA1FEC" w14:textId="66E44B26" w:rsidR="007C1B2C" w:rsidRPr="00AC7D56" w:rsidRDefault="007C1B2C" w:rsidP="007C1B2C">
      <w:pPr>
        <w:tabs>
          <w:tab w:val="clear" w:pos="794"/>
          <w:tab w:val="left" w:pos="400"/>
        </w:tabs>
        <w:ind w:left="400" w:hanging="400"/>
        <w:rPr>
          <w:ins w:id="2218" w:author="JVET-M0101" w:date="2019-02-26T10:31:00Z"/>
          <w:noProof/>
          <w:lang w:val="en-CA"/>
        </w:rPr>
      </w:pPr>
      <w:ins w:id="2219" w:author="JVET-M0101" w:date="2019-02-26T10:31:00Z">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ins>
      <w:ins w:id="2220" w:author="JVET-M0101" w:date="2019-02-26T10:41:00Z">
        <w:r w:rsidR="009875E5">
          <w:rPr>
            <w:noProof/>
            <w:lang w:val="en-CA"/>
          </w:rPr>
          <w:t xml:space="preserve">in the range of </w:t>
        </w:r>
        <w:r w:rsidR="009875E5" w:rsidRPr="00AC7D56">
          <w:rPr>
            <w:noProof/>
            <w:lang w:val="en-CA"/>
          </w:rPr>
          <w:t>RSV_NVCL2</w:t>
        </w:r>
        <w:r w:rsidR="009875E5">
          <w:rPr>
            <w:noProof/>
            <w:lang w:val="en-CA"/>
          </w:rPr>
          <w:t>6..</w:t>
        </w:r>
      </w:ins>
      <w:ins w:id="2221" w:author="JVET-M0101" w:date="2019-02-26T10:31:00Z">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ins>
    </w:p>
    <w:p w14:paraId="67D75974" w14:textId="77777777" w:rsidR="007C1B2C" w:rsidRPr="00AC7D56" w:rsidRDefault="007C1B2C" w:rsidP="007C1B2C">
      <w:pPr>
        <w:tabs>
          <w:tab w:val="clear" w:pos="794"/>
          <w:tab w:val="left" w:pos="400"/>
        </w:tabs>
        <w:ind w:left="400" w:hanging="400"/>
        <w:rPr>
          <w:ins w:id="2222" w:author="JVET-M0101" w:date="2019-02-26T10:31:00Z"/>
          <w:noProof/>
          <w:lang w:val="en-CA"/>
        </w:rPr>
      </w:pPr>
      <w:ins w:id="2223" w:author="JVET-M0101" w:date="2019-02-26T10:31:00Z">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ins>
    </w:p>
    <w:p w14:paraId="4B8FA43C" w14:textId="77777777" w:rsidR="007C1B2C" w:rsidRPr="00AC7D56" w:rsidRDefault="007C1B2C" w:rsidP="007C1B2C">
      <w:pPr>
        <w:tabs>
          <w:tab w:val="clear" w:pos="794"/>
          <w:tab w:val="left" w:pos="400"/>
        </w:tabs>
        <w:ind w:left="400" w:hanging="400"/>
        <w:rPr>
          <w:ins w:id="2224" w:author="JVET-M0101" w:date="2019-02-26T10:31:00Z"/>
          <w:noProof/>
          <w:lang w:val="en-CA"/>
        </w:rPr>
      </w:pPr>
      <w:ins w:id="2225" w:author="JVET-M0101" w:date="2019-02-26T10:31:00Z">
        <w:r w:rsidRPr="00AC7D56">
          <w:rPr>
            <w:noProof/>
            <w:lang w:val="en-CA"/>
          </w:rPr>
          <w:t>–</w:t>
        </w:r>
        <w:r w:rsidRPr="00AC7D56">
          <w:rPr>
            <w:noProof/>
            <w:lang w:val="en-CA"/>
          </w:rPr>
          <w:tab/>
          <w:t>When an end of bitstream NAL unit is present, it shall be the last NAL unit in the access unit.</w:t>
        </w:r>
      </w:ins>
    </w:p>
    <w:p w14:paraId="609C7D9E" w14:textId="77777777" w:rsidR="007C1B2C" w:rsidRPr="00AC7D56" w:rsidRDefault="007C1B2C" w:rsidP="007C1B2C">
      <w:pPr>
        <w:rPr>
          <w:ins w:id="2226" w:author="JVET-M0101" w:date="2019-02-26T10:31:00Z"/>
          <w:noProof/>
          <w:lang w:val="en-CA"/>
        </w:rPr>
      </w:pPr>
      <w:bookmarkStart w:id="2227" w:name="_Ref35618161"/>
      <w:bookmarkStart w:id="2228" w:name="_Ref81363603"/>
      <w:bookmarkStart w:id="2229" w:name="_Toc77680407"/>
      <w:bookmarkStart w:id="2230" w:name="_Toc226456561"/>
      <w:ins w:id="2231" w:author="JVET-M0101" w:date="2019-02-26T10:31:00Z">
        <w:r w:rsidRPr="00AC7D56">
          <w:rPr>
            <w:bCs/>
            <w:szCs w:val="22"/>
            <w:highlight w:val="yellow"/>
            <w:lang w:val="en-CA"/>
          </w:rPr>
          <w:t>[Ed. A Figure should be added here]</w:t>
        </w:r>
      </w:ins>
    </w:p>
    <w:p w14:paraId="6E8BFED9" w14:textId="77777777" w:rsidR="007C1B2C" w:rsidRPr="001226BB" w:rsidRDefault="007C1B2C" w:rsidP="007C1B2C">
      <w:pPr>
        <w:pStyle w:val="Heading5"/>
        <w:rPr>
          <w:ins w:id="2232" w:author="JVET-M0101" w:date="2019-02-26T10:31:00Z"/>
        </w:rPr>
      </w:pPr>
      <w:bookmarkStart w:id="2233" w:name="_Ref350087917"/>
      <w:ins w:id="2234" w:author="JVET-M0101" w:date="2019-02-26T10:31:00Z">
        <w:r w:rsidRPr="001226BB">
          <w:t>Order of VCL NAL units and association to coded pictures</w:t>
        </w:r>
        <w:bookmarkEnd w:id="2227"/>
        <w:bookmarkEnd w:id="2228"/>
        <w:bookmarkEnd w:id="2229"/>
        <w:bookmarkEnd w:id="2230"/>
        <w:bookmarkEnd w:id="2233"/>
      </w:ins>
    </w:p>
    <w:p w14:paraId="0BBCAC9E" w14:textId="77777777" w:rsidR="007C1B2C" w:rsidRPr="001226BB" w:rsidRDefault="007C1B2C" w:rsidP="007C1B2C">
      <w:pPr>
        <w:rPr>
          <w:ins w:id="2235" w:author="JVET-M0101" w:date="2019-02-26T10:31:00Z"/>
          <w:bCs/>
          <w:szCs w:val="22"/>
          <w:highlight w:val="yellow"/>
          <w:lang w:val="en-CA"/>
        </w:rPr>
      </w:pPr>
      <w:ins w:id="2236" w:author="JVET-M0101" w:date="2019-02-26T10:31:00Z">
        <w:r w:rsidRPr="00AC7D56">
          <w:rPr>
            <w:bCs/>
            <w:szCs w:val="22"/>
            <w:highlight w:val="yellow"/>
            <w:lang w:val="en-CA"/>
          </w:rPr>
          <w:t>TBD.</w:t>
        </w:r>
      </w:ins>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2237" w:name="_Toc20134269"/>
      <w:bookmarkStart w:id="2238" w:name="_Toc77680408"/>
      <w:bookmarkStart w:id="2239" w:name="_Toc118289050"/>
      <w:bookmarkStart w:id="2240" w:name="_Toc248045249"/>
      <w:bookmarkStart w:id="2241" w:name="_Toc287363776"/>
      <w:bookmarkStart w:id="2242" w:name="_Toc311216923"/>
      <w:bookmarkStart w:id="2243" w:name="_Toc317198744"/>
      <w:bookmarkStart w:id="2244" w:name="_Toc415475858"/>
      <w:bookmarkStart w:id="2245" w:name="_Toc423599133"/>
      <w:bookmarkStart w:id="2246" w:name="_Toc423601637"/>
      <w:bookmarkStart w:id="2247" w:name="_Toc501130171"/>
      <w:bookmarkStart w:id="2248" w:name="_Toc510795094"/>
      <w:bookmarkStart w:id="2249" w:name="_Toc2177054"/>
      <w:r w:rsidRPr="00DE0F0E">
        <w:rPr>
          <w:noProof/>
          <w:lang w:val="en-CA"/>
        </w:rPr>
        <w:t>Raw byte sequence payloads, trailing bits and byte alignment semantics</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4B076B01" w14:textId="77777777" w:rsidR="0068500C" w:rsidRPr="00DE0F0E" w:rsidRDefault="0068500C" w:rsidP="0068500C">
      <w:pPr>
        <w:pStyle w:val="Heading4"/>
        <w:rPr>
          <w:noProof/>
          <w:lang w:val="en-CA"/>
        </w:rPr>
      </w:pPr>
      <w:bookmarkStart w:id="2250" w:name="_Toc415475860"/>
      <w:bookmarkStart w:id="2251" w:name="_Toc423599135"/>
      <w:bookmarkStart w:id="2252" w:name="_Toc423601639"/>
      <w:r w:rsidRPr="00DE0F0E">
        <w:rPr>
          <w:noProof/>
          <w:lang w:val="en-CA"/>
        </w:rPr>
        <w:t>Sequence parameter set RBSP semantics</w:t>
      </w:r>
      <w:bookmarkEnd w:id="2250"/>
      <w:bookmarkEnd w:id="2251"/>
      <w:bookmarkEnd w:id="2252"/>
    </w:p>
    <w:p w14:paraId="147CD2F8" w14:textId="77777777" w:rsidR="00CF28B0" w:rsidRPr="00AC7D56" w:rsidRDefault="00CF28B0" w:rsidP="00CF28B0">
      <w:pPr>
        <w:rPr>
          <w:ins w:id="2253" w:author="JVET-M0101" w:date="2019-02-26T10:35:00Z"/>
          <w:lang w:val="en-CA"/>
        </w:rPr>
      </w:pPr>
      <w:ins w:id="2254" w:author="JVET-M0101" w:date="2019-02-26T10:35:00Z">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 The value of sps_max_sub_layers_minus1 shall be less than or equal to dps_max_sub_layers_minus1.</w:t>
        </w:r>
      </w:ins>
    </w:p>
    <w:p w14:paraId="13B620FB" w14:textId="3A0604D7" w:rsidR="00CF28B0" w:rsidRPr="00AC7D56" w:rsidRDefault="00CF28B0" w:rsidP="00CF28B0">
      <w:pPr>
        <w:rPr>
          <w:ins w:id="2255" w:author="JVET-M0101" w:date="2019-02-26T10:35:00Z"/>
          <w:rFonts w:eastAsia="Times New Roman"/>
          <w:noProof/>
          <w:szCs w:val="22"/>
          <w:lang w:val="en-CA"/>
        </w:rPr>
      </w:pPr>
      <w:ins w:id="2256" w:author="JVET-M0101" w:date="2019-02-26T10:35:00Z">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ins>
      <w:ins w:id="2257" w:author="JVET-M0101" w:date="2019-02-26T10:36:00Z">
        <w:r>
          <w:rPr>
            <w:b/>
            <w:noProof/>
            <w:lang w:val="en-CA"/>
          </w:rPr>
          <w:t>s</w:t>
        </w:r>
      </w:ins>
      <w:ins w:id="2258" w:author="JVET-M0101" w:date="2019-02-26T10:35:00Z">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ins>
      <w:ins w:id="2259" w:author="JVET-M0101" w:date="2019-02-26T10:36:00Z">
        <w:r>
          <w:rPr>
            <w:rFonts w:eastAsia="Times New Roman"/>
            <w:noProof/>
            <w:lang w:val="en-CA" w:eastAsia="ko-KR"/>
          </w:rPr>
          <w:t>Other</w:t>
        </w:r>
      </w:ins>
      <w:ins w:id="2260" w:author="JVET-M0101" w:date="2019-02-26T10:35:00Z">
        <w:r>
          <w:rPr>
            <w:rFonts w:eastAsia="Times New Roman"/>
            <w:noProof/>
            <w:lang w:val="en-CA" w:eastAsia="ko-KR"/>
          </w:rPr>
          <w:t xml:space="preserve"> value</w:t>
        </w:r>
      </w:ins>
      <w:ins w:id="2261" w:author="JVET-M0101" w:date="2019-02-26T10:36:00Z">
        <w:r>
          <w:rPr>
            <w:rFonts w:eastAsia="Times New Roman"/>
            <w:noProof/>
            <w:lang w:val="en-CA" w:eastAsia="ko-KR"/>
          </w:rPr>
          <w:t xml:space="preserve">s </w:t>
        </w:r>
      </w:ins>
      <w:ins w:id="2262" w:author="JVET-M0101" w:date="2019-02-26T10:35:00Z">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ins>
      <w:ins w:id="2263" w:author="JVET-M0101" w:date="2019-02-26T10:36:00Z">
        <w:r>
          <w:rPr>
            <w:noProof/>
            <w:lang w:val="en-CA"/>
          </w:rPr>
          <w:t>5</w:t>
        </w:r>
      </w:ins>
      <w:ins w:id="2264" w:author="JVET-M0101" w:date="2019-02-26T10:35:00Z">
        <w:r w:rsidRPr="004A7008">
          <w:rPr>
            <w:noProof/>
            <w:lang w:val="en-CA"/>
          </w:rPr>
          <w:t>bit</w:t>
        </w:r>
      </w:ins>
      <w:ins w:id="2265" w:author="JVET-M0101" w:date="2019-02-26T10:36:00Z">
        <w:r>
          <w:rPr>
            <w:noProof/>
            <w:lang w:val="en-CA"/>
          </w:rPr>
          <w:t>s</w:t>
        </w:r>
      </w:ins>
      <w:ins w:id="2266" w:author="JVET-M0101" w:date="2019-02-26T10:35:00Z">
        <w:r w:rsidRPr="00AC7D56">
          <w:rPr>
            <w:rFonts w:eastAsia="Times New Roman"/>
            <w:noProof/>
            <w:lang w:val="en-CA" w:eastAsia="ko-KR"/>
          </w:rPr>
          <w:t xml:space="preserve"> </w:t>
        </w:r>
      </w:ins>
      <w:ins w:id="2267" w:author="JVET-M0101" w:date="2019-02-26T10:36:00Z">
        <w:r>
          <w:rPr>
            <w:rFonts w:eastAsia="Times New Roman"/>
            <w:noProof/>
            <w:lang w:val="en-CA" w:eastAsia="ko-KR"/>
          </w:rPr>
          <w:t>are</w:t>
        </w:r>
      </w:ins>
      <w:ins w:id="2268" w:author="JVET-M0101" w:date="2019-02-26T10:35:00Z">
        <w:r w:rsidRPr="00AC7D56">
          <w:rPr>
            <w:rFonts w:eastAsia="Times New Roman"/>
            <w:noProof/>
            <w:lang w:val="en-CA" w:eastAsia="ko-KR"/>
          </w:rPr>
          <w:t xml:space="preserve"> reserved for future use by ITU-T | ISO/IEC.</w:t>
        </w:r>
      </w:ins>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41F1D2C2" w14:textId="2EAD00E4" w:rsidR="005A008E" w:rsidRPr="00DE0F0E" w:rsidRDefault="005A008E" w:rsidP="005A008E">
      <w:pPr>
        <w:rPr>
          <w:noProof/>
          <w:lang w:val="en-CA" w:eastAsia="ko-KR"/>
        </w:rPr>
      </w:pPr>
      <w:r w:rsidRPr="00DE0F0E">
        <w:rPr>
          <w:b/>
          <w:noProof/>
          <w:lang w:val="en-CA"/>
        </w:rPr>
        <w:t>intra_only_constraint_flag</w:t>
      </w:r>
      <w:r w:rsidRPr="00DE0F0E">
        <w:rPr>
          <w:noProof/>
          <w:lang w:val="en-CA" w:eastAsia="ko-KR"/>
        </w:rPr>
        <w:t xml:space="preserve"> equal to 1 specifies that it is a requirement of bitstream conformance that </w:t>
      </w:r>
      <w:r w:rsidR="000A78D2" w:rsidRPr="00DE0F0E">
        <w:rPr>
          <w:noProof/>
          <w:lang w:val="en-CA" w:eastAsia="ko-KR"/>
        </w:rPr>
        <w:t>tile_group_</w:t>
      </w:r>
      <w:r w:rsidRPr="00DE0F0E">
        <w:rPr>
          <w:noProof/>
          <w:lang w:val="en-CA" w:eastAsia="ko-KR"/>
        </w:rPr>
        <w:t xml:space="preserve">type shall be equal to I. </w:t>
      </w:r>
      <w:r w:rsidRPr="00DE0F0E">
        <w:rPr>
          <w:noProof/>
          <w:lang w:val="en-CA"/>
        </w:rPr>
        <w:t>intra_only_constraint_flag</w:t>
      </w:r>
      <w:r w:rsidRPr="00DE0F0E">
        <w:rPr>
          <w:noProof/>
          <w:lang w:val="en-CA" w:eastAsia="ko-KR"/>
        </w:rPr>
        <w:t xml:space="preserve"> equal to 0 does not impose a constraint.</w:t>
      </w:r>
    </w:p>
    <w:p w14:paraId="752F3261" w14:textId="77777777" w:rsidR="005A008E" w:rsidRPr="00DE0F0E" w:rsidRDefault="005A008E" w:rsidP="005A008E">
      <w:pPr>
        <w:rPr>
          <w:b/>
          <w:bCs/>
          <w:noProof/>
          <w:lang w:val="en-CA"/>
        </w:rPr>
      </w:pPr>
      <w:r w:rsidRPr="00DE0F0E">
        <w:rPr>
          <w:b/>
          <w:noProof/>
          <w:lang w:val="en-CA"/>
        </w:rPr>
        <w:t xml:space="preserve">max_bitdepth_constraint_idc  </w:t>
      </w:r>
      <w:r w:rsidRPr="00DE0F0E">
        <w:rPr>
          <w:noProof/>
          <w:lang w:val="en-CA" w:eastAsia="ko-KR"/>
        </w:rPr>
        <w:t xml:space="preserve">specifies that it is a requirement of bitstream conformance that </w:t>
      </w:r>
      <w:r w:rsidRPr="00DE0F0E">
        <w:rPr>
          <w:bCs/>
          <w:noProof/>
          <w:lang w:val="en-CA"/>
        </w:rPr>
        <w:t xml:space="preserve">bit_depth_luma_minus8 and bit_depth_chroma_minus8 shall be in the range of 0 to  </w:t>
      </w:r>
      <w:r w:rsidRPr="00DE0F0E">
        <w:rPr>
          <w:noProof/>
          <w:lang w:val="en-CA"/>
        </w:rPr>
        <w:t>max_bitdepth_constraint_idc, inclusive.</w:t>
      </w:r>
    </w:p>
    <w:p w14:paraId="2EACA9ED" w14:textId="1967133E" w:rsidR="005A008E" w:rsidRPr="00DE0F0E" w:rsidRDefault="005A008E" w:rsidP="005A008E">
      <w:pPr>
        <w:rPr>
          <w:noProof/>
          <w:lang w:val="en-CA" w:eastAsia="ko-KR"/>
        </w:rPr>
      </w:pPr>
      <w:r w:rsidRPr="00DE0F0E">
        <w:rPr>
          <w:b/>
          <w:noProof/>
          <w:lang w:val="en-CA"/>
        </w:rPr>
        <w:t xml:space="preserve">max_chroma_format_constraint_idc </w:t>
      </w:r>
      <w:r w:rsidRPr="00DE0F0E">
        <w:rPr>
          <w:noProof/>
          <w:lang w:val="en-CA" w:eastAsia="ko-KR"/>
        </w:rPr>
        <w:t xml:space="preserve"> specifies that it is a requirement of bitstream conformance that </w:t>
      </w:r>
      <w:r w:rsidRPr="00DE0F0E">
        <w:rPr>
          <w:noProof/>
          <w:lang w:val="en-CA"/>
        </w:rPr>
        <w:t xml:space="preserve">chroma_format_idc </w:t>
      </w:r>
      <w:r w:rsidRPr="00DE0F0E">
        <w:rPr>
          <w:noProof/>
          <w:lang w:val="en-CA" w:eastAsia="ko-KR"/>
        </w:rPr>
        <w:t xml:space="preserve">shall be in the range of 0 to </w:t>
      </w:r>
      <w:r w:rsidRPr="00DE0F0E">
        <w:rPr>
          <w:noProof/>
          <w:lang w:val="en-CA"/>
        </w:rPr>
        <w:t>max_chroma_format_constraint_idc, inclusive</w:t>
      </w:r>
      <w:r w:rsidRPr="00DE0F0E">
        <w:rPr>
          <w:noProof/>
          <w:lang w:val="en-CA" w:eastAsia="ko-KR"/>
        </w:rPr>
        <w:t>.</w:t>
      </w:r>
    </w:p>
    <w:p w14:paraId="30FFB826" w14:textId="57DA8FBC" w:rsidR="005A008E" w:rsidRPr="00DE0F0E" w:rsidRDefault="005A008E" w:rsidP="005A008E">
      <w:pPr>
        <w:rPr>
          <w:noProof/>
          <w:lang w:val="en-CA" w:eastAsia="ko-KR"/>
        </w:rPr>
      </w:pPr>
      <w:r w:rsidRPr="00DE0F0E">
        <w:rPr>
          <w:b/>
          <w:noProof/>
          <w:lang w:val="en-CA"/>
        </w:rPr>
        <w:t>frame_only_constraint_flag</w:t>
      </w:r>
      <w:r w:rsidRPr="00DE0F0E">
        <w:rPr>
          <w:noProof/>
          <w:lang w:val="en-CA" w:eastAsia="ko-KR"/>
        </w:rPr>
        <w:t xml:space="preserve"> equal to 1 specifies that it is a requirement of bitstream conformance that the </w:t>
      </w:r>
      <w:r w:rsidRPr="00DE0F0E">
        <w:rPr>
          <w:noProof/>
          <w:lang w:val="en-CA"/>
        </w:rPr>
        <w:t>CVS conveys pictures that represent  frames. frame_only_constraint_flag</w:t>
      </w:r>
      <w:r w:rsidRPr="00DE0F0E">
        <w:rPr>
          <w:noProof/>
          <w:lang w:val="en-CA" w:eastAsia="ko-KR"/>
        </w:rPr>
        <w:t xml:space="preserve"> equal to 0 does not impose a constraint.</w:t>
      </w:r>
    </w:p>
    <w:p w14:paraId="5D48557B" w14:textId="3AF74C3D" w:rsidR="005A008E" w:rsidRPr="00DE0F0E" w:rsidRDefault="005A008E" w:rsidP="005A008E">
      <w:pPr>
        <w:rPr>
          <w:noProof/>
          <w:lang w:val="en-CA" w:eastAsia="ko-KR"/>
        </w:rPr>
      </w:pPr>
      <w:r w:rsidRPr="00DE0F0E">
        <w:rPr>
          <w:b/>
          <w:noProof/>
          <w:lang w:val="en-CA"/>
        </w:rPr>
        <w:t>no_</w:t>
      </w:r>
      <w:r w:rsidRPr="00DE0F0E">
        <w:rPr>
          <w:b/>
          <w:bCs/>
          <w:noProof/>
          <w:lang w:val="en-CA"/>
        </w:rPr>
        <w:t>qtbtt_dual_tree_intra</w:t>
      </w:r>
      <w:r w:rsidRPr="00DE0F0E">
        <w:rPr>
          <w:b/>
          <w:noProof/>
          <w:lang w:val="en-CA"/>
        </w:rPr>
        <w:t xml:space="preserve"> constraint_flag</w:t>
      </w:r>
      <w:r w:rsidRPr="00DE0F0E">
        <w:rPr>
          <w:noProof/>
          <w:lang w:val="en-CA" w:eastAsia="ko-KR"/>
        </w:rPr>
        <w:t xml:space="preserve"> equal to 1 specifies that it is a requirement of bitstream conformance that </w:t>
      </w:r>
      <w:r w:rsidRPr="00DE0F0E">
        <w:rPr>
          <w:bCs/>
          <w:noProof/>
          <w:lang w:val="en-CA"/>
        </w:rPr>
        <w:t>qtbtt_dual_tree_intra_flag</w:t>
      </w:r>
      <w:r w:rsidRPr="00DE0F0E">
        <w:rPr>
          <w:noProof/>
          <w:lang w:val="en-CA"/>
        </w:rPr>
        <w:t xml:space="preserve"> </w:t>
      </w:r>
      <w:r w:rsidRPr="00DE0F0E">
        <w:rPr>
          <w:noProof/>
          <w:lang w:val="en-CA" w:eastAsia="ko-KR"/>
        </w:rPr>
        <w:t xml:space="preserve">shall be equal to 0. </w:t>
      </w:r>
      <w:r w:rsidRPr="00DE0F0E">
        <w:rPr>
          <w:noProof/>
          <w:lang w:val="en-CA"/>
        </w:rPr>
        <w:t>no_</w:t>
      </w:r>
      <w:r w:rsidRPr="00DE0F0E">
        <w:rPr>
          <w:bCs/>
          <w:noProof/>
          <w:lang w:val="en-CA"/>
        </w:rPr>
        <w:t>qtbtt_dual_tree_intra</w:t>
      </w:r>
      <w:r w:rsidRPr="00DE0F0E">
        <w:rPr>
          <w:noProof/>
          <w:lang w:val="en-CA"/>
        </w:rPr>
        <w:t xml:space="preserve"> constraint_flag</w:t>
      </w:r>
      <w:r w:rsidRPr="00DE0F0E">
        <w:rPr>
          <w:noProof/>
          <w:lang w:val="en-CA" w:eastAsia="ko-KR"/>
        </w:rPr>
        <w:t xml:space="preserve"> equal to 0 does not impose a constraint.</w:t>
      </w:r>
    </w:p>
    <w:p w14:paraId="3B043B0E" w14:textId="4E579273" w:rsidR="005A008E" w:rsidRPr="00DE0F0E" w:rsidRDefault="005A008E" w:rsidP="005A008E">
      <w:pPr>
        <w:rPr>
          <w:noProof/>
          <w:lang w:val="en-CA" w:eastAsia="ko-KR"/>
        </w:rPr>
      </w:pPr>
      <w:r w:rsidRPr="00DE0F0E">
        <w:rPr>
          <w:b/>
          <w:noProof/>
          <w:lang w:val="en-CA"/>
        </w:rPr>
        <w:lastRenderedPageBreak/>
        <w:t>no_sao_constraint_flag</w:t>
      </w:r>
      <w:r w:rsidRPr="00DE0F0E">
        <w:rPr>
          <w:noProof/>
          <w:lang w:val="en-CA" w:eastAsia="ko-KR"/>
        </w:rPr>
        <w:t xml:space="preserve"> equal to 1 specifies that it is a requirement of bitstream conformance that sps_sao_enabled_flag shall be equal to 0. </w:t>
      </w:r>
      <w:r w:rsidRPr="00DE0F0E">
        <w:rPr>
          <w:noProof/>
          <w:lang w:val="en-CA"/>
        </w:rPr>
        <w:t>no_sao_constraint_flag</w:t>
      </w:r>
      <w:r w:rsidRPr="00DE0F0E">
        <w:rPr>
          <w:noProof/>
          <w:lang w:val="en-CA" w:eastAsia="ko-KR"/>
        </w:rPr>
        <w:t xml:space="preserve"> equal to 0 does not impose a constraint.</w:t>
      </w:r>
    </w:p>
    <w:p w14:paraId="2C5A6D17" w14:textId="5A829981" w:rsidR="005A008E" w:rsidRPr="00DE0F0E" w:rsidRDefault="005A008E" w:rsidP="005A008E">
      <w:pPr>
        <w:rPr>
          <w:noProof/>
          <w:lang w:val="en-CA" w:eastAsia="ko-KR"/>
        </w:rPr>
      </w:pPr>
      <w:r w:rsidRPr="00DE0F0E">
        <w:rPr>
          <w:b/>
          <w:noProof/>
          <w:lang w:val="en-CA"/>
        </w:rPr>
        <w:t>no_alf_constraint_flag</w:t>
      </w:r>
      <w:r w:rsidRPr="00DE0F0E">
        <w:rPr>
          <w:noProof/>
          <w:lang w:val="en-CA" w:eastAsia="ko-KR"/>
        </w:rPr>
        <w:t xml:space="preserve"> equal to 1 specifies that it is a requirement of bitstream conformance that sps_alf_enabled_flag shall be equal to 0.  </w:t>
      </w:r>
      <w:r w:rsidRPr="00DE0F0E">
        <w:rPr>
          <w:noProof/>
          <w:lang w:val="en-CA"/>
        </w:rPr>
        <w:t>no_alf_constraint_flag</w:t>
      </w:r>
      <w:r w:rsidRPr="00DE0F0E">
        <w:rPr>
          <w:noProof/>
          <w:lang w:val="en-CA" w:eastAsia="ko-KR"/>
        </w:rPr>
        <w:t xml:space="preserve"> equal to 0 does not impose a constraint.</w:t>
      </w:r>
    </w:p>
    <w:p w14:paraId="2417DF81" w14:textId="31FE2672" w:rsidR="005A008E" w:rsidRPr="00DE0F0E" w:rsidRDefault="005A008E" w:rsidP="005A008E">
      <w:pPr>
        <w:rPr>
          <w:noProof/>
          <w:lang w:val="en-CA" w:eastAsia="ko-KR"/>
        </w:rPr>
      </w:pPr>
      <w:r w:rsidRPr="00DE0F0E">
        <w:rPr>
          <w:b/>
          <w:noProof/>
          <w:lang w:val="en-CA"/>
        </w:rPr>
        <w:t>no_pcm_constraint_flag</w:t>
      </w:r>
      <w:r w:rsidRPr="00DE0F0E">
        <w:rPr>
          <w:noProof/>
          <w:lang w:val="en-CA" w:eastAsia="ko-KR"/>
        </w:rPr>
        <w:t xml:space="preserve"> equal to 1 specifies that it is a requirement of bitstream conformance that </w:t>
      </w:r>
      <w:r w:rsidR="001240BE" w:rsidRPr="00DE0F0E">
        <w:rPr>
          <w:noProof/>
          <w:lang w:val="en-CA" w:eastAsia="ko-KR"/>
        </w:rPr>
        <w:t>sps_</w:t>
      </w:r>
      <w:r w:rsidRPr="00DE0F0E">
        <w:rPr>
          <w:noProof/>
          <w:lang w:val="en-CA" w:eastAsia="ko-KR"/>
        </w:rPr>
        <w:t xml:space="preserve">pcm_enabled_flag shall be equal to 0.  </w:t>
      </w:r>
      <w:r w:rsidRPr="00DE0F0E">
        <w:rPr>
          <w:noProof/>
          <w:lang w:val="en-CA"/>
        </w:rPr>
        <w:t>no_pcm_constraint_flag</w:t>
      </w:r>
      <w:r w:rsidRPr="00DE0F0E">
        <w:rPr>
          <w:noProof/>
          <w:lang w:val="en-CA" w:eastAsia="ko-KR"/>
        </w:rPr>
        <w:t xml:space="preserve"> equal to 0 does not impose a constraint.</w:t>
      </w:r>
    </w:p>
    <w:p w14:paraId="19924B71" w14:textId="7E209F1A" w:rsidR="005A008E" w:rsidRPr="00DE0F0E" w:rsidRDefault="005A008E" w:rsidP="005A008E">
      <w:pPr>
        <w:rPr>
          <w:noProof/>
          <w:lang w:val="en-CA" w:eastAsia="ko-KR"/>
        </w:rPr>
      </w:pPr>
      <w:r w:rsidRPr="00DE0F0E">
        <w:rPr>
          <w:b/>
          <w:noProof/>
          <w:lang w:val="en-CA"/>
        </w:rPr>
        <w:t>no_temporal_mvp_constraint_flag</w:t>
      </w:r>
      <w:r w:rsidRPr="00DE0F0E">
        <w:rPr>
          <w:noProof/>
          <w:lang w:val="en-CA" w:eastAsia="ko-KR"/>
        </w:rPr>
        <w:t xml:space="preserve"> equal to 1 specifies that it is a requirement of bitstream conformance that sps_temporal_mvp_enabled_flag</w:t>
      </w:r>
      <w:r w:rsidRPr="00DE0F0E">
        <w:rPr>
          <w:noProof/>
          <w:lang w:val="en-CA"/>
        </w:rPr>
        <w:t xml:space="preserve"> </w:t>
      </w:r>
      <w:r w:rsidRPr="00DE0F0E">
        <w:rPr>
          <w:noProof/>
          <w:lang w:val="en-CA" w:eastAsia="ko-KR"/>
        </w:rPr>
        <w:t>shall be equal to 0.</w:t>
      </w:r>
      <w:r w:rsidRPr="00DE0F0E">
        <w:rPr>
          <w:noProof/>
          <w:lang w:val="en-CA"/>
        </w:rPr>
        <w:t xml:space="preserve"> no_temporal_mvp_constraint_flag equal to 0</w:t>
      </w:r>
      <w:r w:rsidRPr="00DE0F0E">
        <w:rPr>
          <w:noProof/>
          <w:lang w:val="en-CA" w:eastAsia="ko-KR"/>
        </w:rPr>
        <w:t xml:space="preserve"> does not impose a constraint.</w:t>
      </w:r>
    </w:p>
    <w:p w14:paraId="1C64F28A" w14:textId="34F1E70B" w:rsidR="005A008E" w:rsidRPr="00DE0F0E" w:rsidRDefault="005A008E" w:rsidP="005A008E">
      <w:pPr>
        <w:rPr>
          <w:noProof/>
          <w:lang w:val="en-CA" w:eastAsia="ko-KR"/>
        </w:rPr>
      </w:pPr>
      <w:r w:rsidRPr="00DE0F0E">
        <w:rPr>
          <w:b/>
          <w:noProof/>
          <w:lang w:val="en-CA"/>
        </w:rPr>
        <w:t xml:space="preserve">no_sbtmvp_constraint_flag </w:t>
      </w:r>
      <w:r w:rsidRPr="00DE0F0E">
        <w:rPr>
          <w:noProof/>
          <w:lang w:val="en-CA" w:eastAsia="ko-KR"/>
        </w:rPr>
        <w:t xml:space="preserve">equal to 1 specifies that it is a requirement of bitstream conformance that </w:t>
      </w:r>
      <w:r w:rsidRPr="00DE0F0E">
        <w:rPr>
          <w:noProof/>
          <w:lang w:val="en-CA"/>
        </w:rPr>
        <w:t xml:space="preserve">sps_sbtmvp_enabled_flag </w:t>
      </w:r>
      <w:r w:rsidRPr="00DE0F0E">
        <w:rPr>
          <w:noProof/>
          <w:lang w:val="en-CA" w:eastAsia="ko-KR"/>
        </w:rPr>
        <w:t>shall be equal to 0.</w:t>
      </w:r>
      <w:r w:rsidRPr="00DE0F0E">
        <w:rPr>
          <w:noProof/>
          <w:lang w:val="en-CA"/>
        </w:rPr>
        <w:t xml:space="preserve"> no_sbtmvp_constraint_flag equal to 0</w:t>
      </w:r>
      <w:r w:rsidRPr="00DE0F0E">
        <w:rPr>
          <w:noProof/>
          <w:lang w:val="en-CA" w:eastAsia="ko-KR"/>
        </w:rPr>
        <w:t xml:space="preserve"> does not impose a constraint.</w:t>
      </w:r>
    </w:p>
    <w:p w14:paraId="67B94C5B" w14:textId="1CFF631E" w:rsidR="005A008E" w:rsidRPr="00DE0F0E" w:rsidRDefault="005A008E" w:rsidP="005A008E">
      <w:pPr>
        <w:rPr>
          <w:noProof/>
          <w:lang w:val="en-CA" w:eastAsia="ko-KR"/>
        </w:rPr>
      </w:pPr>
      <w:r w:rsidRPr="00DE0F0E">
        <w:rPr>
          <w:b/>
          <w:noProof/>
          <w:lang w:val="en-CA"/>
        </w:rPr>
        <w:t>no_amvr_constraint_flag</w:t>
      </w:r>
      <w:r w:rsidRPr="00DE0F0E">
        <w:rPr>
          <w:noProof/>
          <w:lang w:val="en-CA" w:eastAsia="ko-KR"/>
        </w:rPr>
        <w:t xml:space="preserve"> equal to 1 specifies that it is a requirement of bitstream conformance that sps_amvr_enabled_flag shall be equal to 0.</w:t>
      </w:r>
      <w:r w:rsidRPr="00DE0F0E">
        <w:rPr>
          <w:noProof/>
          <w:lang w:val="en-CA"/>
        </w:rPr>
        <w:t xml:space="preserve"> no_amvr_constraint_flag equal to 0</w:t>
      </w:r>
      <w:r w:rsidRPr="00DE0F0E">
        <w:rPr>
          <w:noProof/>
          <w:lang w:val="en-CA" w:eastAsia="ko-KR"/>
        </w:rPr>
        <w:t xml:space="preserve"> does not impose a constraint.</w:t>
      </w:r>
    </w:p>
    <w:p w14:paraId="72352E35" w14:textId="3E7329CD" w:rsidR="00F656AC" w:rsidRPr="00DE0F0E" w:rsidRDefault="00F656AC" w:rsidP="00F656AC">
      <w:pPr>
        <w:rPr>
          <w:noProof/>
          <w:lang w:val="en-CA" w:eastAsia="ko-KR"/>
        </w:rPr>
      </w:pPr>
      <w:r w:rsidRPr="00DE0F0E">
        <w:rPr>
          <w:b/>
          <w:noProof/>
          <w:lang w:val="en-CA"/>
        </w:rPr>
        <w:t>no_cclm_constraint_flag</w:t>
      </w:r>
      <w:r w:rsidRPr="00DE0F0E">
        <w:rPr>
          <w:noProof/>
          <w:lang w:val="en-CA" w:eastAsia="ko-KR"/>
        </w:rPr>
        <w:t xml:space="preserve"> equal to 1 specifies that it is a requirement of bitstream conformance that </w:t>
      </w:r>
      <w:r w:rsidRPr="00DE0F0E">
        <w:rPr>
          <w:bCs/>
          <w:noProof/>
          <w:lang w:val="en-CA"/>
        </w:rPr>
        <w:t>sps_</w:t>
      </w:r>
      <w:r w:rsidRPr="00DE0F0E">
        <w:rPr>
          <w:noProof/>
          <w:lang w:val="en-CA" w:eastAsia="ko-KR"/>
        </w:rPr>
        <w:t>cclm_enabled_flag</w:t>
      </w:r>
      <w:r w:rsidRPr="00DE0F0E">
        <w:rPr>
          <w:noProof/>
          <w:lang w:val="en-CA"/>
        </w:rPr>
        <w:t xml:space="preserve"> </w:t>
      </w:r>
      <w:r w:rsidRPr="00DE0F0E">
        <w:rPr>
          <w:noProof/>
          <w:lang w:val="en-CA" w:eastAsia="ko-KR"/>
        </w:rPr>
        <w:t>shall be equal to 0.</w:t>
      </w:r>
      <w:r w:rsidRPr="00DE0F0E">
        <w:rPr>
          <w:noProof/>
          <w:lang w:val="en-CA"/>
        </w:rPr>
        <w:t xml:space="preserve"> no_cclm_constraint_flag equal</w:t>
      </w:r>
      <w:r w:rsidRPr="00DE0F0E">
        <w:rPr>
          <w:noProof/>
          <w:lang w:val="en-CA" w:eastAsia="ko-KR"/>
        </w:rPr>
        <w:t xml:space="preserve"> to 0 does not impose a constraint.</w:t>
      </w:r>
    </w:p>
    <w:p w14:paraId="3C79C799" w14:textId="15A21C31" w:rsidR="00F656AC" w:rsidRPr="00DE0F0E" w:rsidRDefault="00F656AC" w:rsidP="00F656AC">
      <w:pPr>
        <w:rPr>
          <w:noProof/>
          <w:lang w:val="en-CA" w:eastAsia="ko-KR"/>
        </w:rPr>
      </w:pPr>
      <w:r w:rsidRPr="00DE0F0E">
        <w:rPr>
          <w:b/>
          <w:noProof/>
          <w:lang w:val="en-CA"/>
        </w:rPr>
        <w:t>no_affine_motion_constraint_flag</w:t>
      </w:r>
      <w:r w:rsidRPr="00DE0F0E">
        <w:rPr>
          <w:noProof/>
          <w:lang w:val="en-CA" w:eastAsia="ko-KR"/>
        </w:rPr>
        <w:t xml:space="preserve"> equal to 1 specifies that it is a requirement of bitstream conformance that </w:t>
      </w:r>
      <w:r w:rsidRPr="00DE0F0E">
        <w:rPr>
          <w:bCs/>
          <w:noProof/>
          <w:lang w:val="en-CA"/>
        </w:rPr>
        <w:t>sps_affine_enabled_flag </w:t>
      </w:r>
      <w:r w:rsidRPr="00DE0F0E">
        <w:rPr>
          <w:noProof/>
          <w:lang w:val="en-CA" w:eastAsia="ko-KR"/>
        </w:rPr>
        <w:t xml:space="preserve"> shall be equal to 0.</w:t>
      </w:r>
      <w:r w:rsidRPr="00DE0F0E">
        <w:rPr>
          <w:noProof/>
          <w:lang w:val="en-CA"/>
        </w:rPr>
        <w:t xml:space="preserve"> no_affine_motion_constraint_flag equal to 0</w:t>
      </w:r>
      <w:r w:rsidRPr="00DE0F0E">
        <w:rPr>
          <w:noProof/>
          <w:lang w:val="en-CA" w:eastAsia="ko-KR"/>
        </w:rPr>
        <w:t xml:space="preserve"> does not impose a constraint.</w:t>
      </w:r>
    </w:p>
    <w:p w14:paraId="62CFAB1F" w14:textId="6FD7E1C4" w:rsidR="00F656AC" w:rsidRPr="00DE0F0E" w:rsidRDefault="00F656AC" w:rsidP="00F656AC">
      <w:pPr>
        <w:rPr>
          <w:noProof/>
          <w:lang w:val="en-CA" w:eastAsia="ko-KR"/>
        </w:rPr>
      </w:pPr>
      <w:r w:rsidRPr="00DE0F0E">
        <w:rPr>
          <w:b/>
          <w:noProof/>
          <w:lang w:val="en-CA"/>
        </w:rPr>
        <w:t>no_</w:t>
      </w:r>
      <w:r w:rsidRPr="00DE0F0E">
        <w:rPr>
          <w:b/>
          <w:bCs/>
          <w:noProof/>
          <w:lang w:val="en-CA"/>
        </w:rPr>
        <w:t>ladf_constraint_flag</w:t>
      </w:r>
      <w:r w:rsidRPr="00DE0F0E">
        <w:rPr>
          <w:noProof/>
          <w:lang w:val="en-CA" w:eastAsia="ko-KR"/>
        </w:rPr>
        <w:t xml:space="preserve"> equal to 1 specifies that it is a requirement of bitstream conformance that </w:t>
      </w:r>
      <w:r w:rsidRPr="00DE0F0E">
        <w:rPr>
          <w:noProof/>
          <w:lang w:val="en-CA"/>
        </w:rPr>
        <w:t xml:space="preserve">sps_ladf_enabled_flag  </w:t>
      </w:r>
      <w:r w:rsidRPr="00DE0F0E">
        <w:rPr>
          <w:noProof/>
          <w:lang w:val="en-CA" w:eastAsia="ko-KR"/>
        </w:rPr>
        <w:t>shall be equal to 0.</w:t>
      </w:r>
      <w:r w:rsidRPr="00DE0F0E">
        <w:rPr>
          <w:noProof/>
          <w:lang w:val="en-CA"/>
        </w:rPr>
        <w:t xml:space="preserve"> no_</w:t>
      </w:r>
      <w:r w:rsidRPr="00DE0F0E">
        <w:rPr>
          <w:bCs/>
          <w:noProof/>
          <w:lang w:val="en-CA"/>
        </w:rPr>
        <w:t>ladf_constraint_flag</w:t>
      </w:r>
      <w:r w:rsidRPr="00DE0F0E">
        <w:rPr>
          <w:noProof/>
          <w:lang w:val="en-CA"/>
        </w:rPr>
        <w:t xml:space="preserve"> equal to 0</w:t>
      </w:r>
      <w:r w:rsidRPr="00DE0F0E">
        <w:rPr>
          <w:noProof/>
          <w:lang w:val="en-CA" w:eastAsia="ko-KR"/>
        </w:rPr>
        <w:t xml:space="preserve"> does not impose a constraint.</w:t>
      </w:r>
    </w:p>
    <w:p w14:paraId="50752E1C" w14:textId="7C69EF5A" w:rsidR="00F656AC" w:rsidRPr="00DE0F0E" w:rsidRDefault="00F656AC" w:rsidP="00F656AC">
      <w:pPr>
        <w:rPr>
          <w:noProof/>
          <w:lang w:val="en-CA" w:eastAsia="ko-KR"/>
        </w:rPr>
      </w:pPr>
      <w:r w:rsidRPr="00DE0F0E">
        <w:rPr>
          <w:b/>
          <w:noProof/>
          <w:lang w:val="en-CA"/>
        </w:rPr>
        <w:t>no_dep_quant_constraint_flag</w:t>
      </w:r>
      <w:r w:rsidRPr="00DE0F0E">
        <w:rPr>
          <w:noProof/>
          <w:lang w:val="en-CA" w:eastAsia="ko-KR"/>
        </w:rPr>
        <w:t xml:space="preserve"> equal to 1 specifies that it is a requirement of bitstream conformance that </w:t>
      </w:r>
      <w:r w:rsidRPr="00DE0F0E">
        <w:rPr>
          <w:noProof/>
          <w:lang w:val="en-CA"/>
        </w:rPr>
        <w:t xml:space="preserve">dep_quant_enabled_flag </w:t>
      </w:r>
      <w:r w:rsidRPr="00DE0F0E">
        <w:rPr>
          <w:noProof/>
          <w:lang w:val="en-CA" w:eastAsia="ko-KR"/>
        </w:rPr>
        <w:t>shall be equal to 0.</w:t>
      </w:r>
      <w:r w:rsidRPr="00DE0F0E">
        <w:rPr>
          <w:noProof/>
          <w:lang w:val="en-CA"/>
        </w:rPr>
        <w:t xml:space="preserve"> no_dep_quant_constraint_flag </w:t>
      </w:r>
      <w:r w:rsidRPr="00DE0F0E">
        <w:rPr>
          <w:noProof/>
          <w:lang w:val="en-CA" w:eastAsia="ko-KR"/>
        </w:rPr>
        <w:t>equal to 0 does not impose a constraint.</w:t>
      </w:r>
    </w:p>
    <w:p w14:paraId="3A76CD2D" w14:textId="176FAB41" w:rsidR="00F656AC" w:rsidRPr="00DE0F0E" w:rsidRDefault="00F656AC" w:rsidP="00F656AC">
      <w:pPr>
        <w:rPr>
          <w:noProof/>
          <w:lang w:val="en-CA" w:eastAsia="ko-KR"/>
        </w:rPr>
      </w:pPr>
      <w:r w:rsidRPr="00DE0F0E">
        <w:rPr>
          <w:b/>
          <w:noProof/>
          <w:lang w:val="en-CA"/>
        </w:rPr>
        <w:t>no_sign_data_hiding_constraint_flag</w:t>
      </w:r>
      <w:r w:rsidRPr="00DE0F0E">
        <w:rPr>
          <w:noProof/>
          <w:lang w:val="en-CA" w:eastAsia="ko-KR"/>
        </w:rPr>
        <w:t xml:space="preserve"> equal to 1 specifies that it is a requirement of bitstream conformance that </w:t>
      </w:r>
      <w:r w:rsidRPr="00DE0F0E">
        <w:rPr>
          <w:noProof/>
          <w:lang w:val="en-CA"/>
        </w:rPr>
        <w:t>sign_data_hiding_enabled_flag</w:t>
      </w:r>
      <w:r w:rsidRPr="00DE0F0E">
        <w:rPr>
          <w:noProof/>
          <w:lang w:val="en-CA" w:eastAsia="ko-KR"/>
        </w:rPr>
        <w:t xml:space="preserve"> shall be equal to 0.</w:t>
      </w:r>
      <w:r w:rsidRPr="00DE0F0E">
        <w:rPr>
          <w:noProof/>
          <w:lang w:val="en-CA"/>
        </w:rPr>
        <w:t xml:space="preserve"> no_sign_data_hiding_constraint_flag</w:t>
      </w:r>
      <w:r w:rsidRPr="00DE0F0E">
        <w:rPr>
          <w:noProof/>
          <w:lang w:val="en-CA" w:eastAsia="ko-KR"/>
        </w:rPr>
        <w:t xml:space="preserve"> equal to 0 does not impose a constraint.</w:t>
      </w:r>
    </w:p>
    <w:p w14:paraId="2F3EEC23" w14:textId="28EB479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3F609A">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27B1A5BE"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1FCA7815"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51EC0BD8" w14:textId="3869A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5DC25D93" w:rsidR="0068500C" w:rsidRPr="00DE0F0E" w:rsidRDefault="0068500C" w:rsidP="00F81809">
      <w:pPr>
        <w:pStyle w:val="Equation"/>
        <w:tabs>
          <w:tab w:val="left" w:pos="1170"/>
          <w:tab w:val="left" w:pos="1890"/>
        </w:tabs>
        <w:spacing w:after="0"/>
        <w:ind w:left="794"/>
        <w:rPr>
          <w:noProof/>
          <w:lang w:val="en-CA"/>
        </w:rPr>
      </w:pPr>
      <w:bookmarkStart w:id="2269" w:name="_Ref287008908"/>
      <w:r w:rsidRPr="00DE0F0E">
        <w:rPr>
          <w:noProof/>
          <w:lang w:val="en-CA"/>
        </w:rPr>
        <w:lastRenderedPageBreak/>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bookmarkEnd w:id="2269"/>
      <w:r w:rsidRPr="00DE0F0E">
        <w:rPr>
          <w:noProof/>
          <w:lang w:val="en-CA"/>
        </w:rPr>
        <w:t>)</w:t>
      </w:r>
    </w:p>
    <w:p w14:paraId="1E565941" w14:textId="54BF1867"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60EA284F"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ins w:id="2270" w:author="JVET-M0128" w:date="2019-02-26T08:03:00Z"/>
          <w:noProof/>
          <w:lang w:eastAsia="ko-KR"/>
        </w:rPr>
      </w:pPr>
      <w:ins w:id="2271" w:author="JVET-M0128" w:date="2019-02-26T08:03:00Z">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ins>
    </w:p>
    <w:p w14:paraId="65AB5FB9" w14:textId="77777777" w:rsidR="008F25A2" w:rsidRPr="003F3F11" w:rsidRDefault="008F25A2" w:rsidP="008F25A2">
      <w:pPr>
        <w:rPr>
          <w:ins w:id="2272" w:author="JVET-M0128" w:date="2019-02-26T08:03:00Z"/>
          <w:noProof/>
        </w:rPr>
      </w:pPr>
      <w:ins w:id="2273" w:author="JVET-M0128" w:date="2019-02-26T08:03:00Z">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ins>
    </w:p>
    <w:p w14:paraId="7A841CB6" w14:textId="77777777" w:rsidR="008F25A2" w:rsidRPr="003F3F11" w:rsidRDefault="008F25A2" w:rsidP="008F25A2">
      <w:pPr>
        <w:rPr>
          <w:ins w:id="2274" w:author="JVET-M0128" w:date="2019-02-26T08:03:00Z"/>
          <w:noProof/>
        </w:rPr>
      </w:pPr>
      <w:ins w:id="2275" w:author="JVET-M0128" w:date="2019-02-26T08:03:00Z">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ins>
    </w:p>
    <w:p w14:paraId="394E7086" w14:textId="77777777" w:rsidR="008F25A2" w:rsidRDefault="008F25A2" w:rsidP="008F25A2">
      <w:pPr>
        <w:pStyle w:val="enumlev1"/>
        <w:ind w:left="397"/>
        <w:rPr>
          <w:ins w:id="2276" w:author="JVET-M0128" w:date="2019-02-26T08:03:00Z"/>
          <w:noProof/>
        </w:rPr>
      </w:pPr>
      <w:ins w:id="2277" w:author="JVET-M0128" w:date="2019-02-26T08:03:00Z">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ins>
    </w:p>
    <w:p w14:paraId="113F88A5" w14:textId="77777777" w:rsidR="008F25A2" w:rsidRDefault="008F25A2" w:rsidP="008F25A2">
      <w:pPr>
        <w:pStyle w:val="enumlev1"/>
        <w:ind w:left="397"/>
        <w:rPr>
          <w:ins w:id="2278" w:author="JVET-M0128" w:date="2019-02-26T08:03:00Z"/>
          <w:noProof/>
        </w:rPr>
      </w:pPr>
      <w:ins w:id="2279" w:author="JVET-M0128" w:date="2019-02-26T08:03:00Z">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ins>
    </w:p>
    <w:p w14:paraId="4D69CBC0" w14:textId="77777777" w:rsidR="008F25A2" w:rsidRDefault="008F25A2" w:rsidP="008F25A2">
      <w:pPr>
        <w:rPr>
          <w:ins w:id="2280" w:author="JVET-M0128" w:date="2019-02-26T08:03:00Z"/>
          <w:noProof/>
          <w:lang w:eastAsia="ko-KR"/>
        </w:rPr>
      </w:pPr>
      <w:ins w:id="2281" w:author="JVET-M0128" w:date="2019-02-26T08:03:00Z">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ins>
    </w:p>
    <w:p w14:paraId="6EBA6C39" w14:textId="710D2497" w:rsidR="008F25A2" w:rsidRDefault="008F25A2" w:rsidP="008F25A2">
      <w:pPr>
        <w:pStyle w:val="Note1"/>
        <w:rPr>
          <w:ins w:id="2282" w:author="JVET-M0128" w:date="2019-02-26T08:03:00Z"/>
          <w:noProof/>
        </w:rPr>
      </w:pPr>
      <w:ins w:id="2283" w:author="JVET-M0128" w:date="2019-02-26T08:03:00Z">
        <w:r w:rsidRPr="003F3F11">
          <w:rPr>
            <w:noProof/>
          </w:rPr>
          <w:t>NOTE </w:t>
        </w:r>
        <w:r>
          <w:fldChar w:fldCharType="begin" w:fldLock="1"/>
        </w:r>
        <w:r>
          <w:instrText xml:space="preserve"> SEQ NoteCounter \s 9 \* MERGEFORMAT </w:instrText>
        </w:r>
        <w:r>
          <w:fldChar w:fldCharType="separate"/>
        </w:r>
      </w:ins>
      <w:r w:rsidR="003F609A">
        <w:rPr>
          <w:noProof/>
        </w:rPr>
        <w:t>2</w:t>
      </w:r>
      <w:ins w:id="2284" w:author="JVET-M0128" w:date="2019-02-26T08:03:00Z">
        <w:r>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ins>
    </w:p>
    <w:p w14:paraId="40168B2C" w14:textId="094984BF"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coding_quadtree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054BBA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7D08668A" w14:textId="2CAC8D9F"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4652BB83" w14:textId="269A4591"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6EF06256" w14:textId="28200C0A"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677B6268" w14:textId="4FFFDDEA"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037B2725" w14:textId="4BB0B322"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16F95D9A" w14:textId="75AB0B5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7788A732" w14:textId="673D2481"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50832997" w14:textId="594A450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52DF6C95" w14:textId="3018674F"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60556B17" w14:textId="229EE38F"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47FA3ED3" w14:textId="53B2CF26" w:rsidR="00F81809" w:rsidRPr="00DE0F0E" w:rsidRDefault="00F81809" w:rsidP="00F81809">
      <w:pPr>
        <w:pStyle w:val="Equation"/>
        <w:tabs>
          <w:tab w:val="left" w:pos="1170"/>
          <w:tab w:val="left" w:pos="1890"/>
        </w:tabs>
        <w:spacing w:after="0"/>
        <w:ind w:left="794"/>
        <w:rPr>
          <w:noProof/>
          <w:lang w:val="en-CA"/>
        </w:rPr>
      </w:pPr>
      <w:r w:rsidRPr="00DE0F0E">
        <w:rPr>
          <w:noProof/>
          <w:lang w:val="en-CA"/>
        </w:rPr>
        <w:lastRenderedPageBreak/>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66490CF3" w14:textId="13363F7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1B82C07D" w14:textId="732AFF9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021F38B5" w14:textId="490662C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02CF1B33" w14:textId="2011A48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5E5323C8" w14:textId="6213CCED"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F17646F"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418BF049" w14:textId="67CBA05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308E048D" w14:textId="29D7932B"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3F609A">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4062DC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501C04D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w:t>
      </w:r>
      <w:r w:rsidR="00912D25" w:rsidRPr="00DE0F0E">
        <w:rPr>
          <w:noProof/>
          <w:lang w:val="en-CA"/>
        </w:rPr>
        <w:lastRenderedPageBreak/>
        <w:t xml:space="preserve">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2269BCE7"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w:t>
      </w:r>
      <w:r w:rsidRPr="00DE0F0E">
        <w:rPr>
          <w:bCs/>
          <w:noProof/>
          <w:lang w:val="en-CA"/>
        </w:rPr>
        <w:lastRenderedPageBreak/>
        <w:t xml:space="preserve">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2285" w:name="_Toc317198746"/>
      <w:bookmarkStart w:id="2286" w:name="_Toc415475861"/>
      <w:bookmarkStart w:id="2287" w:name="_Toc423599136"/>
      <w:bookmarkStart w:id="2288"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5BA42C08"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0FC3C564"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7EF5D41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lastRenderedPageBreak/>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34E06773" w:rsidR="00401607" w:rsidRPr="00DE0F0E" w:rsidRDefault="00401607" w:rsidP="00401607">
      <w:pPr>
        <w:rPr>
          <w:noProof/>
          <w:lang w:val="en-CA"/>
        </w:rPr>
      </w:pPr>
      <w:bookmarkStart w:id="2289" w:name="_Hlk524707248"/>
      <w:r w:rsidRPr="00DE0F0E">
        <w:rPr>
          <w:b/>
          <w:noProof/>
          <w:szCs w:val="22"/>
          <w:lang w:val="en-CA"/>
        </w:rPr>
        <w:t>sps_ref_wraparound_offset</w:t>
      </w:r>
      <w:bookmarkEnd w:id="2289"/>
      <w:ins w:id="2290" w:author="JVET-M0415" w:date="2019-02-26T10:51:00Z">
        <w:r w:rsidR="00022E14">
          <w:rPr>
            <w:b/>
            <w:szCs w:val="22"/>
            <w:lang w:val="en-CA"/>
          </w:rPr>
          <w:t>_minus1</w:t>
        </w:r>
        <w:r w:rsidR="00022E14" w:rsidRPr="007644C2">
          <w:rPr>
            <w:szCs w:val="22"/>
            <w:lang w:val="en-CA"/>
          </w:rPr>
          <w:t xml:space="preserve"> </w:t>
        </w:r>
        <w:r w:rsidR="00022E14">
          <w:rPr>
            <w:szCs w:val="22"/>
            <w:lang w:val="en-CA"/>
          </w:rPr>
          <w:t>plus 1</w:t>
        </w:r>
      </w:ins>
      <w:r w:rsidRPr="00DE0F0E">
        <w:rPr>
          <w:noProof/>
          <w:szCs w:val="22"/>
          <w:lang w:val="en-CA"/>
        </w:rPr>
        <w:t xml:space="preserve"> specifies the offset used for computing the horizontal wrap-around position </w:t>
      </w:r>
      <w:r w:rsidR="006D4C44" w:rsidRPr="00DE0F0E">
        <w:rPr>
          <w:noProof/>
          <w:szCs w:val="22"/>
          <w:lang w:val="en-CA"/>
        </w:rPr>
        <w:t>in</w:t>
      </w:r>
      <w:ins w:id="2291" w:author="JVET-M0415" w:date="2019-02-26T10:51:00Z">
        <w:r w:rsidR="00022E14">
          <w:rPr>
            <w:noProof/>
            <w:szCs w:val="22"/>
            <w:lang w:val="en-CA"/>
          </w:rPr>
          <w:t xml:space="preserve"> </w:t>
        </w:r>
        <w:r w:rsidR="00022E14">
          <w:rPr>
            <w:szCs w:val="22"/>
            <w:lang w:val="en-CA"/>
          </w:rPr>
          <w:t xml:space="preserve">units of </w:t>
        </w:r>
        <w:proofErr w:type="spellStart"/>
        <w:r w:rsidR="00022E14">
          <w:rPr>
            <w:szCs w:val="22"/>
            <w:lang w:val="en-CA"/>
          </w:rPr>
          <w:t>MinCbSizeY</w:t>
        </w:r>
      </w:ins>
      <w:proofErr w:type="spellEnd"/>
      <w:r w:rsidR="006D4C44" w:rsidRPr="00DE0F0E">
        <w:rPr>
          <w:noProof/>
          <w:szCs w:val="22"/>
          <w:lang w:val="en-CA"/>
        </w:rPr>
        <w:t xml:space="preserve"> </w:t>
      </w:r>
      <w:r w:rsidRPr="00DE0F0E">
        <w:rPr>
          <w:noProof/>
          <w:szCs w:val="22"/>
          <w:lang w:val="en-CA"/>
        </w:rPr>
        <w:t xml:space="preserve">luma samples. </w:t>
      </w:r>
      <w:ins w:id="2292" w:author="JVET-M0415" w:date="2019-02-26T10:51:00Z">
        <w:r w:rsidR="00022E14">
          <w:rPr>
            <w:szCs w:val="22"/>
            <w:lang w:val="en-CA"/>
          </w:rPr>
          <w:t xml:space="preserve">The value of </w:t>
        </w:r>
      </w:ins>
      <w:r w:rsidRPr="00DE0F0E">
        <w:rPr>
          <w:noProof/>
          <w:szCs w:val="22"/>
          <w:lang w:val="en-CA"/>
        </w:rPr>
        <w:t>ref_wraparound_offset</w:t>
      </w:r>
      <w:ins w:id="2293" w:author="JVET-M0415" w:date="2019-02-26T10:52:00Z">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proofErr w:type="spellStart"/>
        <w:r w:rsidR="00022E14" w:rsidRPr="007644C2">
          <w:rPr>
            <w:szCs w:val="22"/>
            <w:lang w:val="en-CA"/>
          </w:rPr>
          <w:t>pic_width_in_luma_samples</w:t>
        </w:r>
        <w:proofErr w:type="spellEnd"/>
        <w:r w:rsidR="00022E14">
          <w:rPr>
            <w:szCs w:val="22"/>
            <w:lang w:val="en-CA"/>
          </w:rPr>
          <w:t> / </w:t>
        </w:r>
        <w:proofErr w:type="spellStart"/>
        <w:r w:rsidR="00022E14">
          <w:rPr>
            <w:szCs w:val="22"/>
            <w:lang w:val="en-CA"/>
          </w:rPr>
          <w:t>MinCbSizeY</w:t>
        </w:r>
        <w:proofErr w:type="spellEnd"/>
        <w:r w:rsidR="00022E14">
          <w:rPr>
            <w:szCs w:val="22"/>
            <w:lang w:val="en-CA"/>
          </w:rPr>
          <w:t> ) − 1, inclusive</w:t>
        </w:r>
      </w:ins>
      <w:del w:id="2294" w:author="JVET-M0415" w:date="2019-02-26T10:52:00Z">
        <w:r w:rsidRPr="00DE0F0E" w:rsidDel="00022E14">
          <w:rPr>
            <w:noProof/>
            <w:szCs w:val="22"/>
            <w:lang w:val="en-CA"/>
          </w:rPr>
          <w:delText xml:space="preserve"> shall not be equal to 0, and shall not be </w:delText>
        </w:r>
        <w:r w:rsidR="00D31ABB" w:rsidRPr="00DE0F0E" w:rsidDel="00022E14">
          <w:rPr>
            <w:noProof/>
            <w:szCs w:val="22"/>
            <w:lang w:val="en-CA"/>
          </w:rPr>
          <w:delText xml:space="preserve">greater </w:delText>
        </w:r>
        <w:r w:rsidRPr="00DE0F0E" w:rsidDel="00022E14">
          <w:rPr>
            <w:noProof/>
            <w:szCs w:val="22"/>
            <w:lang w:val="en-CA"/>
          </w:rPr>
          <w:delText>than pic_width_in_luma_samples, and shall be an integer multiple of MinCbSizeY</w:delText>
        </w:r>
      </w:del>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045244BD"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lastRenderedPageBreak/>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6F6322F5"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3F609A">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5F94578E"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3F609A">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3EEB8FAA"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ins w:id="2295" w:author="JVET-M0101" w:date="2019-02-26T10:35:00Z"/>
          <w:noProof/>
          <w:szCs w:val="22"/>
          <w:lang w:val="en-CA"/>
        </w:rPr>
      </w:pPr>
      <w:ins w:id="2296" w:author="JVET-M0101" w:date="2019-02-26T10:35:00Z">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ins>
    </w:p>
    <w:p w14:paraId="3F49A206" w14:textId="77777777" w:rsidR="00CF28B0" w:rsidRPr="00AC7D56" w:rsidRDefault="00CF28B0" w:rsidP="00CF28B0">
      <w:pPr>
        <w:rPr>
          <w:ins w:id="2297" w:author="JVET-M0101" w:date="2019-02-26T10:35:00Z"/>
          <w:bCs/>
          <w:noProof/>
          <w:szCs w:val="22"/>
          <w:lang w:val="en-CA"/>
        </w:rPr>
      </w:pPr>
      <w:ins w:id="2298" w:author="JVET-M0101" w:date="2019-02-26T10:35:00Z">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ins>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lastRenderedPageBreak/>
        <w:t>Picture parameter set RBSP semantics</w:t>
      </w:r>
      <w:bookmarkEnd w:id="2285"/>
      <w:bookmarkEnd w:id="2286"/>
      <w:bookmarkEnd w:id="2287"/>
      <w:bookmarkEnd w:id="2288"/>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2299" w:name="_Toc20134274"/>
      <w:bookmarkStart w:id="2300" w:name="_Toc77680413"/>
      <w:bookmarkStart w:id="2301" w:name="_Ref168820890"/>
      <w:bookmarkStart w:id="2302" w:name="_Ref220341835"/>
      <w:bookmarkStart w:id="2303" w:name="_Toc226456571"/>
      <w:bookmarkStart w:id="2304" w:name="_Toc248045253"/>
      <w:bookmarkStart w:id="2305" w:name="_Toc287363780"/>
      <w:bookmarkStart w:id="2306" w:name="_Toc311216928"/>
      <w:bookmarkStart w:id="2307" w:name="_Toc317198754"/>
      <w:bookmarkStart w:id="2308" w:name="_Ref398989262"/>
      <w:bookmarkStart w:id="2309" w:name="_Toc415475863"/>
      <w:bookmarkStart w:id="2310" w:name="_Toc423599138"/>
      <w:bookmarkStart w:id="2311"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26478B85"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3F609A">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ins w:id="2312" w:author="JVET-M0853" w:date="2019-02-26T09:52:00Z">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w:t>
        </w:r>
        <w:r w:rsidR="00F9500E">
          <w:rPr>
            <w:noProof/>
            <w:highlight w:val="yellow"/>
            <w:lang w:val="en-CA"/>
          </w:rPr>
          <w:lastRenderedPageBreak/>
          <w:t>i</w:t>
        </w:r>
        <w:r w:rsidR="00F9500E" w:rsidRPr="00A30E1B">
          <w:rPr>
            <w:noProof/>
            <w:highlight w:val="yellow"/>
            <w:lang w:val="en-CA"/>
          </w:rPr>
          <w:t>n HEVC, these are used in profile definitions and the semantics of the temporal MCTS SEI messages. Could be similar for VVC. Thus these are kept in the draft text for now.]</w:t>
        </w:r>
      </w:ins>
    </w:p>
    <w:p w14:paraId="1C6C96A4" w14:textId="77777777" w:rsidR="00F9500E" w:rsidRPr="001226BB" w:rsidRDefault="00F9500E" w:rsidP="00F9500E">
      <w:pPr>
        <w:rPr>
          <w:ins w:id="2313" w:author="JVET-M0853" w:date="2019-02-26T09:53:00Z"/>
          <w:lang w:val="en-CA"/>
        </w:rPr>
      </w:pPr>
      <w:proofErr w:type="spellStart"/>
      <w:ins w:id="2314" w:author="JVET-M0853" w:date="2019-02-26T09:53:00Z">
        <w:r w:rsidRPr="001226BB">
          <w:rPr>
            <w:b/>
            <w:lang w:val="en-CA"/>
          </w:rPr>
          <w:t>single_tile_per_tile_group</w:t>
        </w:r>
        <w:proofErr w:type="spellEnd"/>
        <w:r w:rsidRPr="008D4CDE">
          <w:rPr>
            <w:lang w:val="en-CA"/>
          </w:rPr>
          <w:t xml:space="preserve"> </w:t>
        </w:r>
        <w:r w:rsidRPr="001226BB">
          <w:rPr>
            <w:lang w:val="en-CA"/>
          </w:rPr>
          <w:t xml:space="preserve">equal to 1 specifies that each tile group that refers to this PPS includes one tile. </w:t>
        </w:r>
        <w:proofErr w:type="spellStart"/>
        <w:r w:rsidRPr="001226BB">
          <w:rPr>
            <w:lang w:val="en-CA"/>
          </w:rPr>
          <w:t>single_tile_per_tile_group</w:t>
        </w:r>
        <w:proofErr w:type="spellEnd"/>
        <w:r w:rsidRPr="001226BB">
          <w:rPr>
            <w:lang w:val="en-CA"/>
          </w:rPr>
          <w:t xml:space="preserve"> equal to 0 specifies that a tile group that refers to this PPS may include more than one tile.</w:t>
        </w:r>
      </w:ins>
    </w:p>
    <w:p w14:paraId="0CDBDAF0" w14:textId="77777777" w:rsidR="00F9500E" w:rsidRPr="001226BB" w:rsidRDefault="00F9500E" w:rsidP="00F9500E">
      <w:pPr>
        <w:rPr>
          <w:ins w:id="2315" w:author="JVET-M0853" w:date="2019-02-26T09:53:00Z"/>
          <w:noProof/>
        </w:rPr>
      </w:pPr>
      <w:ins w:id="2316" w:author="JVET-M0853" w:date="2019-02-26T09:53:00Z">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ins>
    </w:p>
    <w:p w14:paraId="696AD5FE" w14:textId="77777777" w:rsidR="00F9500E" w:rsidRPr="001226BB" w:rsidRDefault="00F9500E" w:rsidP="00F9500E">
      <w:pPr>
        <w:rPr>
          <w:ins w:id="2317" w:author="JVET-M0853" w:date="2019-02-26T09:53:00Z"/>
          <w:rFonts w:eastAsia="Batang"/>
          <w:bCs/>
          <w:lang w:eastAsia="ko-KR"/>
        </w:rPr>
      </w:pPr>
      <w:ins w:id="2318" w:author="JVET-M0853" w:date="2019-02-26T09:53:00Z">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ins>
    </w:p>
    <w:p w14:paraId="42A062F1" w14:textId="77777777" w:rsidR="00F9500E" w:rsidRPr="001226BB" w:rsidRDefault="00F9500E" w:rsidP="00F9500E">
      <w:pPr>
        <w:rPr>
          <w:ins w:id="2319" w:author="JVET-M0853" w:date="2019-02-26T09:53:00Z"/>
          <w:noProof/>
          <w:lang w:eastAsia="ja-JP"/>
        </w:rPr>
      </w:pPr>
      <w:ins w:id="2320" w:author="JVET-M0853" w:date="2019-02-26T09:53:00Z">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ins>
    </w:p>
    <w:p w14:paraId="1E008015" w14:textId="77777777" w:rsidR="00F9500E" w:rsidRPr="001226BB" w:rsidRDefault="00F9500E" w:rsidP="00F9500E">
      <w:pPr>
        <w:ind w:left="3"/>
        <w:rPr>
          <w:ins w:id="2321" w:author="JVET-M0853" w:date="2019-02-26T09:53:00Z"/>
          <w:rFonts w:eastAsia="Batang"/>
          <w:bCs/>
          <w:lang w:eastAsia="ko-KR"/>
        </w:rPr>
      </w:pPr>
      <w:ins w:id="2322" w:author="JVET-M0853" w:date="2019-02-26T09:53:00Z">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 xml:space="preserve">The length of the </w:t>
        </w:r>
        <w:proofErr w:type="spellStart"/>
        <w:r w:rsidRPr="001226BB">
          <w:rPr>
            <w:rFonts w:eastAsia="Batang"/>
            <w:bCs/>
            <w:lang w:eastAsia="ko-KR"/>
          </w:rPr>
          <w:t>bottom_right</w:t>
        </w:r>
        <w:proofErr w:type="spellEnd"/>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ins>
    </w:p>
    <w:p w14:paraId="143E78E1" w14:textId="77777777" w:rsidR="00F9500E" w:rsidRPr="001226BB" w:rsidRDefault="00F9500E" w:rsidP="00F9500E">
      <w:pPr>
        <w:ind w:left="3"/>
        <w:rPr>
          <w:ins w:id="2323" w:author="JVET-M0853" w:date="2019-02-26T09:53:00Z"/>
          <w:noProof/>
          <w:lang w:eastAsia="ja-JP"/>
        </w:rPr>
      </w:pPr>
      <w:ins w:id="2324" w:author="JVET-M0853" w:date="2019-02-26T09:53:00Z">
        <w:r w:rsidRPr="001226BB">
          <w:rPr>
            <w:noProof/>
            <w:lang w:eastAsia="ja-JP"/>
          </w:rPr>
          <w:t>It is a requirement of bitstream conformance that any particular tile shall only be included in one tile group.</w:t>
        </w:r>
      </w:ins>
    </w:p>
    <w:p w14:paraId="3BAFFBA6" w14:textId="77777777" w:rsidR="00F9500E" w:rsidRPr="001226BB" w:rsidRDefault="00F9500E" w:rsidP="00F9500E">
      <w:pPr>
        <w:ind w:left="3"/>
        <w:rPr>
          <w:ins w:id="2325" w:author="JVET-M0853" w:date="2019-02-26T09:53:00Z"/>
          <w:noProof/>
          <w:lang w:eastAsia="ko-KR"/>
        </w:rPr>
      </w:pPr>
      <w:ins w:id="2326" w:author="JVET-M0853" w:date="2019-02-26T09:53:00Z">
        <w:r w:rsidRPr="001226BB">
          <w:rPr>
            <w:noProof/>
            <w:lang w:eastAsia="ko-KR"/>
          </w:rPr>
          <w:t xml:space="preserve">The variable </w:t>
        </w:r>
        <w:proofErr w:type="spellStart"/>
        <w:proofErr w:type="gramStart"/>
        <w:r w:rsidRPr="001226BB">
          <w:t>NumTilesInTileGroup</w:t>
        </w:r>
        <w:proofErr w:type="spellEnd"/>
        <w:r w:rsidRPr="001226BB">
          <w:rPr>
            <w:noProof/>
            <w:lang w:eastAsia="ja-JP"/>
          </w:rPr>
          <w:t>[</w:t>
        </w:r>
        <w:proofErr w:type="gramEnd"/>
        <w:r w:rsidRPr="001226BB">
          <w:rPr>
            <w:noProof/>
            <w:lang w:eastAsia="ja-JP"/>
          </w:rPr>
          <w:t> i ]</w:t>
        </w:r>
        <w:r w:rsidRPr="001226BB">
          <w:t xml:space="preserve">, which specifies the number of tiles in the </w:t>
        </w:r>
        <w:proofErr w:type="spellStart"/>
        <w:r>
          <w:t>i-th</w:t>
        </w:r>
        <w:proofErr w:type="spellEnd"/>
        <w:r>
          <w:t xml:space="preserve"> </w:t>
        </w:r>
        <w:r w:rsidRPr="001226BB">
          <w:t>tile group, and related variables</w:t>
        </w:r>
        <w:r w:rsidRPr="001226BB">
          <w:rPr>
            <w:noProof/>
            <w:lang w:eastAsia="ko-KR"/>
          </w:rPr>
          <w:t>, are derived as follows:</w:t>
        </w:r>
      </w:ins>
    </w:p>
    <w:p w14:paraId="6955D3B6" w14:textId="22DA1F07" w:rsidR="00F9500E" w:rsidRPr="001226BB" w:rsidRDefault="00F9500E" w:rsidP="00F9500E">
      <w:pPr>
        <w:pStyle w:val="Equation"/>
        <w:tabs>
          <w:tab w:val="clear" w:pos="794"/>
          <w:tab w:val="clear" w:pos="1588"/>
          <w:tab w:val="left" w:pos="2970"/>
          <w:tab w:val="left" w:pos="3960"/>
        </w:tabs>
        <w:spacing w:after="0"/>
        <w:ind w:left="794"/>
        <w:rPr>
          <w:ins w:id="2327" w:author="JVET-M0853" w:date="2019-02-26T09:53:00Z"/>
          <w:lang w:val="en-CA"/>
        </w:rPr>
      </w:pPr>
      <w:proofErr w:type="spellStart"/>
      <w:ins w:id="2328" w:author="JVET-M0853" w:date="2019-02-26T09:53:00Z">
        <w:r w:rsidRPr="001226BB">
          <w:rPr>
            <w:lang w:val="en-CA"/>
          </w:rPr>
          <w:t>deltaTileIdx</w:t>
        </w:r>
        <w:proofErr w:type="spellEnd"/>
        <w:r w:rsidRPr="001226BB">
          <w:rPr>
            <w:lang w:val="en-CA"/>
          </w:rPr>
          <w:t xml:space="preserve"> = </w:t>
        </w:r>
        <w:proofErr w:type="spellStart"/>
        <w:r w:rsidRPr="001226BB">
          <w:rPr>
            <w:lang w:val="en-CA"/>
          </w:rPr>
          <w:t>bottom_right_tile_idx</w:t>
        </w:r>
        <w:proofErr w:type="spellEnd"/>
        <w:r w:rsidRPr="001226BB">
          <w:rPr>
            <w:lang w:val="en-CA"/>
          </w:rPr>
          <w:t>[ </w:t>
        </w:r>
        <w:proofErr w:type="spellStart"/>
        <w:r w:rsidRPr="001226BB">
          <w:rPr>
            <w:lang w:val="en-CA"/>
          </w:rPr>
          <w:t>i</w:t>
        </w:r>
        <w:proofErr w:type="spellEnd"/>
        <w:r w:rsidRPr="001226BB">
          <w:rPr>
            <w:lang w:val="en-CA"/>
          </w:rPr>
          <w:t> ]</w:t>
        </w:r>
        <w:r>
          <w:rPr>
            <w:lang w:val="en-CA"/>
          </w:rPr>
          <w:t xml:space="preserve"> </w:t>
        </w:r>
        <w:r w:rsidRPr="001226BB">
          <w:rPr>
            <w:lang w:val="en-CA"/>
          </w:rPr>
          <w:t>–</w:t>
        </w:r>
        <w:r>
          <w:rPr>
            <w:lang w:val="en-CA"/>
          </w:rPr>
          <w:t xml:space="preserve"> </w:t>
        </w:r>
        <w:proofErr w:type="spellStart"/>
        <w:r w:rsidRPr="001226BB">
          <w:rPr>
            <w:lang w:val="en-CA"/>
          </w:rPr>
          <w:t>top_</w:t>
        </w:r>
      </w:ins>
      <w:ins w:id="2329" w:author="JVET-M0853" w:date="2019-02-26T11:46:00Z">
        <w:r w:rsidR="006F68BE">
          <w:rPr>
            <w:lang w:val="en-CA"/>
          </w:rPr>
          <w:t>left</w:t>
        </w:r>
      </w:ins>
      <w:ins w:id="2330" w:author="JVET-M0853" w:date="2019-02-26T09:53:00Z">
        <w:r w:rsidRPr="001226BB">
          <w:rPr>
            <w:lang w:val="en-CA"/>
          </w:rPr>
          <w:t>_tile_idx</w:t>
        </w:r>
        <w:proofErr w:type="spellEnd"/>
        <w:r w:rsidRPr="001226BB">
          <w:rPr>
            <w:lang w:val="en-CA"/>
          </w:rPr>
          <w:t>[ </w:t>
        </w:r>
        <w:proofErr w:type="spellStart"/>
        <w:r w:rsidRPr="001226BB">
          <w:rPr>
            <w:lang w:val="en-CA"/>
          </w:rPr>
          <w:t>i</w:t>
        </w:r>
        <w:proofErr w:type="spellEnd"/>
        <w:r w:rsidRPr="001226BB">
          <w:rPr>
            <w:lang w:val="en-CA"/>
          </w:rPr>
          <w:t> ]</w:t>
        </w:r>
        <w:r w:rsidRPr="001226BB">
          <w:rPr>
            <w:lang w:val="en-CA"/>
          </w:rPr>
          <w:br/>
          <w:t>NumTileRowsInTileGroupMinus1[ </w:t>
        </w:r>
        <w:proofErr w:type="spellStart"/>
        <w:r w:rsidRPr="001226BB">
          <w:rPr>
            <w:lang w:val="en-CA"/>
          </w:rPr>
          <w:t>i</w:t>
        </w:r>
        <w:proofErr w:type="spellEnd"/>
        <w:r w:rsidRPr="001226BB">
          <w:rPr>
            <w:lang w:val="en-CA"/>
          </w:rPr>
          <w:t xml:space="preserve"> ] = </w:t>
        </w:r>
        <w:proofErr w:type="spellStart"/>
        <w:r w:rsidRPr="001226BB">
          <w:rPr>
            <w:lang w:val="en-CA"/>
          </w:rPr>
          <w:t>deltaTileIdx</w:t>
        </w:r>
        <w:proofErr w:type="spellEnd"/>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w:t>
        </w:r>
        <w:proofErr w:type="spellStart"/>
        <w:r w:rsidRPr="001226BB">
          <w:rPr>
            <w:lang w:val="en-CA"/>
          </w:rPr>
          <w:t>i</w:t>
        </w:r>
        <w:proofErr w:type="spellEnd"/>
        <w:r w:rsidRPr="001226BB">
          <w:rPr>
            <w:lang w:val="en-CA"/>
          </w:rPr>
          <w:t xml:space="preserve"> ]  = </w:t>
        </w:r>
        <w:proofErr w:type="spellStart"/>
        <w:r w:rsidRPr="001226BB">
          <w:rPr>
            <w:lang w:val="en-CA"/>
          </w:rPr>
          <w:t>deltaTileIdx</w:t>
        </w:r>
        <w:proofErr w:type="spellEnd"/>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3F609A">
        <w:rPr>
          <w:noProof/>
          <w:lang w:val="en-CA"/>
        </w:rPr>
        <w:t>7</w:t>
      </w:r>
      <w:ins w:id="2331" w:author="JVET-M0853" w:date="2019-02-26T09:53: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ins>
      <w:r w:rsidR="003F609A">
        <w:rPr>
          <w:noProof/>
          <w:lang w:val="en-CA"/>
        </w:rPr>
        <w:t>33</w:t>
      </w:r>
      <w:ins w:id="2332" w:author="JVET-M0853" w:date="2019-02-26T09:53:00Z">
        <w:r w:rsidRPr="007644C2">
          <w:rPr>
            <w:lang w:val="en-CA"/>
          </w:rPr>
          <w:fldChar w:fldCharType="end"/>
        </w:r>
        <w:r w:rsidRPr="007644C2">
          <w:rPr>
            <w:lang w:val="en-CA"/>
          </w:rPr>
          <w:t>)</w:t>
        </w:r>
        <w:r w:rsidRPr="001226BB">
          <w:rPr>
            <w:lang w:val="en-CA"/>
          </w:rPr>
          <w:br/>
        </w:r>
        <w:proofErr w:type="spellStart"/>
        <w:r w:rsidRPr="001226BB">
          <w:rPr>
            <w:lang w:val="en-CA"/>
          </w:rPr>
          <w:t>NumTilesInTileGroup</w:t>
        </w:r>
        <w:proofErr w:type="spellEnd"/>
        <w:r w:rsidRPr="001226BB">
          <w:rPr>
            <w:lang w:val="en-CA"/>
          </w:rPr>
          <w:t>[ </w:t>
        </w:r>
        <w:proofErr w:type="spellStart"/>
        <w:r w:rsidRPr="001226BB">
          <w:rPr>
            <w:lang w:val="en-CA"/>
          </w:rPr>
          <w:t>i</w:t>
        </w:r>
        <w:proofErr w:type="spellEnd"/>
        <w:r w:rsidRPr="001226BB">
          <w:rPr>
            <w:lang w:val="en-CA"/>
          </w:rPr>
          <w:t> ] = (</w:t>
        </w:r>
        <w:r>
          <w:rPr>
            <w:lang w:val="en-CA"/>
          </w:rPr>
          <w:t> </w:t>
        </w:r>
        <w:r w:rsidRPr="001226BB">
          <w:rPr>
            <w:lang w:val="en-CA"/>
          </w:rPr>
          <w:t>NumTileRowsInTileGroupMinus1[ </w:t>
        </w:r>
        <w:proofErr w:type="spellStart"/>
        <w:r w:rsidRPr="001226BB">
          <w:rPr>
            <w:lang w:val="en-CA"/>
          </w:rPr>
          <w:t>i</w:t>
        </w:r>
        <w:proofErr w:type="spellEnd"/>
        <w:r w:rsidRPr="001226BB">
          <w:rPr>
            <w:lang w:val="en-CA"/>
          </w:rPr>
          <w:t>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w:t>
        </w:r>
        <w:proofErr w:type="spellStart"/>
        <w:r w:rsidRPr="001226BB">
          <w:rPr>
            <w:lang w:val="en-CA"/>
          </w:rPr>
          <w:t>i</w:t>
        </w:r>
        <w:proofErr w:type="spellEnd"/>
        <w:r w:rsidRPr="001226BB">
          <w:rPr>
            <w:lang w:val="en-CA"/>
          </w:rPr>
          <w:t> ]</w:t>
        </w:r>
        <w:r>
          <w:rPr>
            <w:lang w:val="en-CA"/>
          </w:rPr>
          <w:t> </w:t>
        </w:r>
        <w:r w:rsidRPr="001226BB">
          <w:rPr>
            <w:lang w:val="en-CA"/>
          </w:rPr>
          <w:t>+</w:t>
        </w:r>
        <w:r>
          <w:rPr>
            <w:lang w:val="en-CA"/>
          </w:rPr>
          <w:t> </w:t>
        </w:r>
        <w:r w:rsidRPr="001226BB">
          <w:rPr>
            <w:lang w:val="en-CA"/>
          </w:rPr>
          <w:t>1</w:t>
        </w:r>
        <w:r>
          <w:rPr>
            <w:lang w:val="en-CA"/>
          </w:rPr>
          <w:t> </w:t>
        </w:r>
        <w:r w:rsidRPr="001226BB">
          <w:rPr>
            <w:lang w:val="en-CA"/>
          </w:rPr>
          <w:t>)</w:t>
        </w:r>
      </w:ins>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pPr>
        <w:rPr>
          <w:ins w:id="2333" w:author="JVET-M0160" w:date="2019-02-26T10:04:00Z"/>
        </w:rPr>
      </w:pPr>
      <w:proofErr w:type="spellStart"/>
      <w:ins w:id="2334" w:author="JVET-M0160" w:date="2019-02-26T10:04:00Z">
        <w:r w:rsidRPr="006A3AAF">
          <w:rPr>
            <w:b/>
          </w:rPr>
          <w:t>loop_filter_across_tile_groups_enabled_flag</w:t>
        </w:r>
        <w:proofErr w:type="spellEnd"/>
        <w:r w:rsidRPr="006A3AAF">
          <w:t xml:space="preserve"> equal to 1 specifies that in-loop filtering operations may be performed across tile group boundaries in pictures referring to the PPS. </w:t>
        </w:r>
        <w:proofErr w:type="spellStart"/>
        <w:r w:rsidRPr="006A3AAF">
          <w:t>loop_filter_across_tile_group_enabled_flag</w:t>
        </w:r>
        <w:proofErr w:type="spellEnd"/>
        <w:r w:rsidRPr="006A3AAF">
          <w:t xml:space="preserve">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w:t>
        </w:r>
        <w:proofErr w:type="spellStart"/>
        <w:r w:rsidRPr="006A3AAF">
          <w:t>loop_filter_across_tile_groups_enabled_flag</w:t>
        </w:r>
        <w:proofErr w:type="spellEnd"/>
        <w:r w:rsidRPr="006A3AAF">
          <w:t xml:space="preserve"> is inferred to be equal to 0.</w:t>
        </w:r>
      </w:ins>
    </w:p>
    <w:p w14:paraId="14D523C5" w14:textId="77777777" w:rsidR="00F9500E" w:rsidRPr="001226BB" w:rsidRDefault="00F9500E" w:rsidP="00F9500E">
      <w:pPr>
        <w:rPr>
          <w:ins w:id="2335" w:author="JVET-M0853" w:date="2019-02-26T09:53:00Z"/>
          <w:noProof/>
        </w:rPr>
      </w:pPr>
      <w:ins w:id="2336" w:author="JVET-M0853" w:date="2019-02-26T09:53:00Z">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ins>
    </w:p>
    <w:p w14:paraId="4FC9E88D" w14:textId="77777777" w:rsidR="00F9500E" w:rsidRPr="001226BB" w:rsidRDefault="00F9500E" w:rsidP="00F9500E">
      <w:pPr>
        <w:rPr>
          <w:ins w:id="2337" w:author="JVET-M0853" w:date="2019-02-26T09:53:00Z"/>
          <w:noProof/>
          <w:color w:val="000000"/>
        </w:rPr>
      </w:pPr>
      <w:ins w:id="2338" w:author="JVET-M0853" w:date="2019-02-26T09:53:00Z">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w:t>
        </w:r>
        <w:proofErr w:type="gramStart"/>
        <w:r w:rsidRPr="001226BB">
          <w:rPr>
            <w:noProof/>
            <w:color w:val="000000"/>
          </w:rPr>
          <w:t>2( </w:t>
        </w:r>
        <w:r w:rsidRPr="001226BB">
          <w:rPr>
            <w:bCs/>
          </w:rPr>
          <w:t>num</w:t>
        </w:r>
        <w:proofErr w:type="gramEnd"/>
        <w:r w:rsidRPr="001226BB">
          <w:rPr>
            <w:bCs/>
          </w:rPr>
          <w:t>_tile_groups_in_pic_minus1 + 1</w:t>
        </w:r>
        <w:r w:rsidRPr="001226BB">
          <w:t> ) ) − 1</w:t>
        </w:r>
        <w:r w:rsidRPr="001226BB">
          <w:rPr>
            <w:rFonts w:eastAsia="MS Mincho"/>
            <w:noProof/>
            <w:color w:val="000000"/>
            <w:lang w:eastAsia="zh-CN"/>
          </w:rPr>
          <w:t>.</w:t>
        </w:r>
      </w:ins>
    </w:p>
    <w:p w14:paraId="0FEB401B" w14:textId="77777777" w:rsidR="00F9500E" w:rsidRPr="001226BB" w:rsidRDefault="00F9500E" w:rsidP="00F9500E">
      <w:pPr>
        <w:rPr>
          <w:ins w:id="2339" w:author="JVET-M0853" w:date="2019-02-26T09:53:00Z"/>
          <w:rFonts w:eastAsia="Batang"/>
          <w:bCs/>
          <w:lang w:eastAsia="ko-KR"/>
        </w:rPr>
      </w:pPr>
      <w:ins w:id="2340" w:author="JVET-M0853" w:date="2019-02-26T09:53:00Z">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ins>
    </w:p>
    <w:p w14:paraId="14264E92" w14:textId="77777777" w:rsidR="008F25A2" w:rsidRPr="003F3F11" w:rsidRDefault="008F25A2" w:rsidP="008F25A2">
      <w:pPr>
        <w:rPr>
          <w:ins w:id="2341" w:author="JVET-M0128" w:date="2019-02-26T08:04:00Z"/>
          <w:noProof/>
        </w:rPr>
      </w:pPr>
      <w:ins w:id="2342" w:author="JVET-M0128" w:date="2019-02-26T08:04:00Z">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ins>
    </w:p>
    <w:p w14:paraId="1CA0EDD0" w14:textId="77777777" w:rsidR="008F25A2" w:rsidRPr="003F3F11" w:rsidRDefault="008F25A2" w:rsidP="008F25A2">
      <w:pPr>
        <w:rPr>
          <w:ins w:id="2343" w:author="JVET-M0128" w:date="2019-02-26T08:04:00Z"/>
          <w:noProof/>
          <w:lang w:eastAsia="ko-KR"/>
        </w:rPr>
      </w:pPr>
      <w:ins w:id="2344" w:author="JVET-M0128" w:date="2019-02-26T08:04:00Z">
        <w:r>
          <w:rPr>
            <w:b/>
            <w:bCs/>
            <w:noProof/>
          </w:rPr>
          <w:lastRenderedPageBreak/>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ins>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77777777"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Pr="00DE0F0E" w:rsidRDefault="00BA1A91" w:rsidP="00BA1A91">
      <w:pPr>
        <w:rPr>
          <w:bCs/>
          <w:noProof/>
          <w:lang w:val="en-CA" w:eastAsia="ko-KR"/>
        </w:rPr>
      </w:pPr>
      <w:r w:rsidRPr="00DE0F0E">
        <w:rPr>
          <w:b/>
          <w:bCs/>
          <w:noProof/>
          <w:lang w:val="en-CA" w:eastAsia="ko-KR"/>
        </w:rPr>
        <w:t>diff_cu_qp_delta_depth</w:t>
      </w:r>
      <w:r w:rsidRPr="00DE0F0E">
        <w:rPr>
          <w:bCs/>
          <w:noProof/>
          <w:lang w:val="en-CA" w:eastAsia="ko-KR"/>
        </w:rPr>
        <w:t xml:space="preserve"> specifies the coding tree depth difference between the coding units of minimum coding tree depth and coding units of maximum coding tree depth that convey cu_qp_delta_abs and cu_qp_delta_sign_flag. The value range of diff_cu_qp_delta_depth is specified as follows:</w:t>
      </w:r>
    </w:p>
    <w:p w14:paraId="1BC763D3" w14:textId="5E640FFB"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type is equal to I, the value of diff_cu_qp_delta_depth shall be in the range of 0 to log2_ctu_size_minus2 − log2_min_qt_size_intra</w:t>
      </w:r>
      <w:r w:rsidR="000A78D2" w:rsidRPr="00DE0F0E">
        <w:rPr>
          <w:bCs/>
          <w:noProof/>
          <w:lang w:val="en-CA" w:eastAsia="ko-KR"/>
        </w:rPr>
        <w:t>_tile_group</w:t>
      </w:r>
      <w:r w:rsidRPr="00DE0F0E">
        <w:rPr>
          <w:bCs/>
          <w:noProof/>
          <w:lang w:val="en-CA" w:eastAsia="ko-KR"/>
        </w:rPr>
        <w:t xml:space="preserve">_minus2 + </w:t>
      </w:r>
      <w:r w:rsidRPr="00DE0F0E">
        <w:rPr>
          <w:bCs/>
          <w:noProof/>
          <w:highlight w:val="yellow"/>
          <w:lang w:val="en-CA" w:eastAsia="ko-KR"/>
        </w:rPr>
        <w:t>MaxMttDepth</w:t>
      </w:r>
      <w:r w:rsidR="002C053C" w:rsidRPr="00DE0F0E">
        <w:rPr>
          <w:bCs/>
          <w:noProof/>
          <w:highlight w:val="yellow"/>
          <w:lang w:val="en-CA" w:eastAsia="ko-KR"/>
        </w:rPr>
        <w:t>Y</w:t>
      </w:r>
      <w:r w:rsidRPr="00DE0F0E">
        <w:rPr>
          <w:bCs/>
          <w:noProof/>
          <w:lang w:val="en-CA" w:eastAsia="ko-KR"/>
        </w:rPr>
        <w:t>, inclusive.</w:t>
      </w:r>
    </w:p>
    <w:p w14:paraId="4B4D64A0" w14:textId="3FC5F543"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type is not equal to I), the value of diff_cu_qp_delta_depth shall be in the range of 0 to 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 xml:space="preserve">_minus2 + </w:t>
      </w:r>
      <w:r w:rsidRPr="00DE0F0E">
        <w:rPr>
          <w:bCs/>
          <w:noProof/>
          <w:highlight w:val="yellow"/>
          <w:lang w:val="en-CA" w:eastAsia="ko-KR"/>
        </w:rPr>
        <w:t>MaxMttDepth</w:t>
      </w:r>
      <w:r w:rsidR="002C053C" w:rsidRPr="00DE0F0E">
        <w:rPr>
          <w:bCs/>
          <w:noProof/>
          <w:highlight w:val="yellow"/>
          <w:lang w:val="en-CA" w:eastAsia="ko-KR"/>
        </w:rPr>
        <w:t>Y</w:t>
      </w:r>
      <w:r w:rsidRPr="00DE0F0E">
        <w:rPr>
          <w:bCs/>
          <w:noProof/>
          <w:lang w:val="en-CA" w:eastAsia="ko-KR"/>
        </w:rPr>
        <w:t>, inclusive.</w:t>
      </w:r>
    </w:p>
    <w:p w14:paraId="731A3932" w14:textId="77777777"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When not present, the value of diff_cu_qp_delta_depth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ins w:id="2345" w:author="JVET-M0101" w:date="2019-02-26T10:35:00Z"/>
          <w:noProof/>
          <w:lang w:val="en-CA" w:eastAsia="ko-KR"/>
        </w:rPr>
      </w:pPr>
      <w:r w:rsidRPr="00DE0F0E">
        <w:rPr>
          <w:b/>
          <w:noProof/>
          <w:lang w:val="en-CA" w:eastAsia="ko-KR"/>
        </w:rPr>
        <w:lastRenderedPageBreak/>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ins w:id="2346" w:author="JVET-M0101" w:date="2019-02-26T10:35:00Z">
        <w:r w:rsidR="00CF28B0" w:rsidRPr="00CF28B0">
          <w:rPr>
            <w:noProof/>
            <w:lang w:val="en-CA" w:eastAsia="ko-KR"/>
          </w:rPr>
          <w:t xml:space="preserve"> </w:t>
        </w:r>
      </w:ins>
    </w:p>
    <w:p w14:paraId="438E6FBF" w14:textId="77777777" w:rsidR="00CF28B0" w:rsidRPr="00AC7D56" w:rsidRDefault="00CF28B0" w:rsidP="00CF28B0">
      <w:pPr>
        <w:rPr>
          <w:ins w:id="2347" w:author="JVET-M0101" w:date="2019-02-26T10:35:00Z"/>
          <w:noProof/>
          <w:szCs w:val="22"/>
          <w:lang w:val="en-CA"/>
        </w:rPr>
      </w:pPr>
      <w:ins w:id="2348" w:author="JVET-M0101" w:date="2019-02-26T10:35:00Z">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ins>
    </w:p>
    <w:p w14:paraId="01DE9A53" w14:textId="4A61D7EB" w:rsidR="003D2173" w:rsidRPr="00DE0F0E" w:rsidRDefault="00CF28B0" w:rsidP="00CF28B0">
      <w:pPr>
        <w:rPr>
          <w:noProof/>
          <w:lang w:val="en-CA" w:eastAsia="ko-KR"/>
        </w:rPr>
      </w:pPr>
      <w:ins w:id="2349" w:author="JVET-M0101" w:date="2019-02-26T10:35:00Z">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ins>
    </w:p>
    <w:p w14:paraId="15F7CFF1" w14:textId="77777777" w:rsidR="00F31194" w:rsidRPr="007644C2" w:rsidRDefault="00F31194" w:rsidP="00F31194">
      <w:pPr>
        <w:pStyle w:val="Heading4"/>
        <w:rPr>
          <w:ins w:id="2350" w:author="JVET-M0132" w:date="2019-02-26T09:42:00Z"/>
          <w:lang w:val="en-CA"/>
        </w:rPr>
      </w:pPr>
      <w:ins w:id="2351" w:author="JVET-M0132" w:date="2019-02-26T09:42:00Z">
        <w:r w:rsidRPr="00E51236">
          <w:rPr>
            <w:lang w:val="en-CA"/>
          </w:rPr>
          <w:t>Adaptation pa</w:t>
        </w:r>
        <w:r>
          <w:rPr>
            <w:lang w:val="en-CA"/>
          </w:rPr>
          <w:t xml:space="preserve">rameter set </w:t>
        </w:r>
        <w:proofErr w:type="spellStart"/>
        <w:r>
          <w:rPr>
            <w:lang w:val="en-CA"/>
          </w:rPr>
          <w:t>semanitcs</w:t>
        </w:r>
        <w:proofErr w:type="spellEnd"/>
      </w:ins>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ins w:id="2352" w:author="JVET-M0132" w:date="2019-02-26T09:42:00Z"/>
          <w:lang w:val="en-CA"/>
        </w:rPr>
      </w:pPr>
      <w:proofErr w:type="spellStart"/>
      <w:ins w:id="2353" w:author="JVET-M0132" w:date="2019-02-26T09:42:00Z">
        <w:r w:rsidRPr="000617F3">
          <w:rPr>
            <w:b/>
            <w:lang w:val="en-CA"/>
          </w:rPr>
          <w:t>adaptation_parameter_set_id</w:t>
        </w:r>
        <w:proofErr w:type="spellEnd"/>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ins>
    </w:p>
    <w:p w14:paraId="61003D85" w14:textId="77777777" w:rsidR="00F31194" w:rsidRPr="00B52813" w:rsidRDefault="00F31194" w:rsidP="00F31194">
      <w:pPr>
        <w:pStyle w:val="Note1"/>
        <w:rPr>
          <w:ins w:id="2354" w:author="JVET-M0132" w:date="2019-02-26T09:42:00Z"/>
          <w:szCs w:val="18"/>
          <w:lang w:val="en-CA"/>
        </w:rPr>
      </w:pPr>
      <w:ins w:id="2355" w:author="JVET-M0132" w:date="2019-02-26T09:42:00Z">
        <w:r w:rsidRPr="000617F3">
          <w:rPr>
            <w:szCs w:val="18"/>
            <w:lang w:val="en-CA"/>
          </w:rPr>
          <w:t>NOTE – APSs can be shared across pictures and can be different in different tile groups within a picture.</w:t>
        </w:r>
      </w:ins>
    </w:p>
    <w:p w14:paraId="61450FE0" w14:textId="77777777" w:rsidR="00F31194" w:rsidRPr="00AC7D56" w:rsidRDefault="00F31194" w:rsidP="00F31194">
      <w:pPr>
        <w:rPr>
          <w:ins w:id="2356" w:author="JVET-M0132" w:date="2019-02-26T09:42:00Z"/>
          <w:noProof/>
          <w:szCs w:val="22"/>
          <w:lang w:val="en-CA"/>
        </w:rPr>
      </w:pPr>
      <w:ins w:id="2357" w:author="JVET-M0132" w:date="2019-02-26T09:42:00Z">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ins>
    </w:p>
    <w:p w14:paraId="317EE82E" w14:textId="77777777" w:rsidR="00F31194" w:rsidRPr="007644C2" w:rsidRDefault="00F31194" w:rsidP="00F31194">
      <w:pPr>
        <w:rPr>
          <w:ins w:id="2358" w:author="JVET-M0132" w:date="2019-02-26T09:42:00Z"/>
          <w:noProof/>
          <w:lang w:val="en-CA" w:eastAsia="ko-KR"/>
        </w:rPr>
      </w:pPr>
      <w:ins w:id="2359" w:author="JVET-M0132" w:date="2019-02-26T09:42:00Z">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ins>
    </w:p>
    <w:p w14:paraId="7B378D44" w14:textId="77777777" w:rsidR="00CF28B0" w:rsidRPr="001226BB" w:rsidRDefault="00CF28B0" w:rsidP="00CF28B0">
      <w:pPr>
        <w:pStyle w:val="Heading4"/>
        <w:rPr>
          <w:ins w:id="2360" w:author="JVET-M0101" w:date="2019-02-26T10:34:00Z"/>
          <w:lang w:val="en-CA"/>
        </w:rPr>
      </w:pPr>
      <w:ins w:id="2361" w:author="JVET-M0101" w:date="2019-02-26T10:34:00Z">
        <w:r w:rsidRPr="001226BB">
          <w:rPr>
            <w:lang w:val="en-CA"/>
          </w:rPr>
          <w:t>Access unit delimiter RBSP semantics</w:t>
        </w:r>
      </w:ins>
    </w:p>
    <w:p w14:paraId="1D335DFF" w14:textId="77777777" w:rsidR="00CF28B0" w:rsidRPr="003F3F11" w:rsidRDefault="00CF28B0" w:rsidP="00CF28B0">
      <w:pPr>
        <w:rPr>
          <w:ins w:id="2362" w:author="JVET-M0101" w:date="2019-02-26T10:34:00Z"/>
          <w:noProof/>
        </w:rPr>
      </w:pPr>
      <w:ins w:id="2363" w:author="JVET-M0101" w:date="2019-02-26T10:34:00Z">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ins>
    </w:p>
    <w:p w14:paraId="56A9AF84" w14:textId="6BC3B6A8" w:rsidR="00CF28B0" w:rsidRPr="003F3F11" w:rsidRDefault="00CF28B0" w:rsidP="00CF28B0">
      <w:pPr>
        <w:rPr>
          <w:ins w:id="2364" w:author="JVET-M0101" w:date="2019-02-26T10:34:00Z"/>
          <w:noProof/>
        </w:rPr>
      </w:pPr>
      <w:ins w:id="2365" w:author="JVET-M0101" w:date="2019-02-26T10:34:00Z">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ins>
      <w:ins w:id="2366" w:author="JVET-M0101" w:date="2019-02-26T10:34:00Z">
        <w:r w:rsidRPr="003F3F11">
          <w:fldChar w:fldCharType="separate"/>
        </w:r>
        <w:r w:rsidR="003F609A" w:rsidRPr="003F3F11">
          <w:rPr>
            <w:noProof/>
          </w:rPr>
          <w:t>Table </w:t>
        </w:r>
      </w:ins>
      <w:r w:rsidR="003F609A">
        <w:rPr>
          <w:noProof/>
        </w:rPr>
        <w:t>7</w:t>
      </w:r>
      <w:ins w:id="2367" w:author="JVET-M0101" w:date="2019-02-26T10:34:00Z">
        <w:r w:rsidR="003F609A" w:rsidRPr="003F3F11">
          <w:rPr>
            <w:noProof/>
          </w:rPr>
          <w:noBreakHyphen/>
        </w:r>
      </w:ins>
      <w:r w:rsidR="003F609A">
        <w:rPr>
          <w:noProof/>
        </w:rPr>
        <w:t>2</w:t>
      </w:r>
      <w:ins w:id="2368" w:author="JVET-M0101" w:date="2019-02-26T10:34:00Z">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ins>
    </w:p>
    <w:p w14:paraId="46BF376A" w14:textId="0241064E" w:rsidR="00CF28B0" w:rsidRPr="003F3F11" w:rsidRDefault="00CF28B0" w:rsidP="00CF28B0">
      <w:pPr>
        <w:pStyle w:val="Caption"/>
        <w:rPr>
          <w:ins w:id="2369" w:author="JVET-M0101" w:date="2019-02-26T10:34:00Z"/>
          <w:noProof/>
          <w:lang w:val="en-GB"/>
        </w:rPr>
      </w:pPr>
      <w:bookmarkStart w:id="2370" w:name="_Ref19417281"/>
      <w:bookmarkStart w:id="2371" w:name="_Toc17563167"/>
      <w:bookmarkStart w:id="2372" w:name="_Toc77680754"/>
      <w:bookmarkStart w:id="2373" w:name="_Toc118289057"/>
      <w:bookmarkStart w:id="2374" w:name="_Toc246350686"/>
      <w:bookmarkStart w:id="2375" w:name="_Toc287363919"/>
      <w:bookmarkStart w:id="2376" w:name="_Toc415476434"/>
      <w:bookmarkStart w:id="2377" w:name="_Toc423602475"/>
      <w:bookmarkStart w:id="2378" w:name="_Toc423602649"/>
      <w:bookmarkStart w:id="2379" w:name="_Toc501130554"/>
      <w:bookmarkStart w:id="2380" w:name="_Toc503770562"/>
      <w:ins w:id="2381" w:author="JVET-M0101" w:date="2019-02-26T10:34:00Z">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ins>
      <w:r w:rsidR="003F609A">
        <w:rPr>
          <w:noProof/>
          <w:lang w:val="en-GB"/>
        </w:rPr>
        <w:t>7</w:t>
      </w:r>
      <w:ins w:id="2382" w:author="JVET-M0101" w:date="2019-02-26T10:34:00Z">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ins>
      <w:r w:rsidR="003F609A">
        <w:rPr>
          <w:noProof/>
          <w:lang w:val="en-GB"/>
        </w:rPr>
        <w:t>2</w:t>
      </w:r>
      <w:ins w:id="2383" w:author="JVET-M0101" w:date="2019-02-26T10:34:00Z">
        <w:r w:rsidRPr="003F3F11">
          <w:rPr>
            <w:noProof/>
            <w:lang w:val="en-GB"/>
          </w:rPr>
          <w:fldChar w:fldCharType="end"/>
        </w:r>
        <w:bookmarkEnd w:id="2370"/>
        <w:r w:rsidRPr="003F3F11">
          <w:rPr>
            <w:noProof/>
            <w:lang w:val="en-GB"/>
          </w:rPr>
          <w:t xml:space="preserve"> – Interpretation of </w:t>
        </w:r>
        <w:bookmarkEnd w:id="2371"/>
        <w:r w:rsidRPr="003F3F11">
          <w:rPr>
            <w:noProof/>
            <w:lang w:val="en-GB"/>
          </w:rPr>
          <w:t>pic_typ</w:t>
        </w:r>
        <w:bookmarkEnd w:id="2372"/>
        <w:bookmarkEnd w:id="2373"/>
        <w:bookmarkEnd w:id="2374"/>
        <w:r w:rsidRPr="003F3F11">
          <w:rPr>
            <w:noProof/>
            <w:lang w:val="en-GB"/>
          </w:rPr>
          <w:t>e</w:t>
        </w:r>
        <w:bookmarkEnd w:id="2375"/>
        <w:bookmarkEnd w:id="2376"/>
        <w:bookmarkEnd w:id="2377"/>
        <w:bookmarkEnd w:id="2378"/>
        <w:bookmarkEnd w:id="2379"/>
        <w:bookmarkEnd w:id="2380"/>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ins w:id="2384" w:author="JVET-M0101" w:date="2019-02-26T10:34:00Z"/>
        </w:trPr>
        <w:tc>
          <w:tcPr>
            <w:tcW w:w="0" w:type="auto"/>
          </w:tcPr>
          <w:p w14:paraId="30BDBCE5" w14:textId="77777777" w:rsidR="00CF28B0" w:rsidRPr="003F3F11" w:rsidRDefault="00CF28B0" w:rsidP="00CF28B0">
            <w:pPr>
              <w:pStyle w:val="TableText"/>
              <w:keepNext/>
              <w:spacing w:before="80" w:after="80"/>
              <w:jc w:val="left"/>
              <w:rPr>
                <w:ins w:id="2385" w:author="JVET-M0101" w:date="2019-02-26T10:34:00Z"/>
                <w:b/>
                <w:bCs/>
                <w:noProof/>
                <w:sz w:val="20"/>
              </w:rPr>
            </w:pPr>
            <w:ins w:id="2386" w:author="JVET-M0101" w:date="2019-02-26T10:34:00Z">
              <w:r w:rsidRPr="003F3F11">
                <w:rPr>
                  <w:b/>
                  <w:bCs/>
                  <w:noProof/>
                  <w:sz w:val="20"/>
                </w:rPr>
                <w:t>pic_type</w:t>
              </w:r>
            </w:ins>
          </w:p>
        </w:tc>
        <w:tc>
          <w:tcPr>
            <w:tcW w:w="0" w:type="auto"/>
          </w:tcPr>
          <w:p w14:paraId="7A04596E" w14:textId="77777777" w:rsidR="00CF28B0" w:rsidRPr="003F3F11" w:rsidRDefault="00CF28B0" w:rsidP="00CF28B0">
            <w:pPr>
              <w:pStyle w:val="TableText"/>
              <w:keepNext/>
              <w:spacing w:before="80" w:after="80"/>
              <w:jc w:val="left"/>
              <w:rPr>
                <w:ins w:id="2387" w:author="JVET-M0101" w:date="2019-02-26T10:34:00Z"/>
                <w:b/>
                <w:bCs/>
                <w:noProof/>
                <w:sz w:val="20"/>
              </w:rPr>
            </w:pPr>
            <w:ins w:id="2388" w:author="JVET-M0101" w:date="2019-02-26T10:34:00Z">
              <w:r>
                <w:rPr>
                  <w:b/>
                  <w:bCs/>
                  <w:noProof/>
                  <w:sz w:val="20"/>
                </w:rPr>
                <w:t>Tiles_group</w:t>
              </w:r>
              <w:r w:rsidRPr="003F3F11">
                <w:rPr>
                  <w:b/>
                  <w:bCs/>
                  <w:noProof/>
                  <w:sz w:val="20"/>
                </w:rPr>
                <w:t>_type values that may be present in the coded picture</w:t>
              </w:r>
            </w:ins>
          </w:p>
        </w:tc>
      </w:tr>
      <w:tr w:rsidR="00CF28B0" w:rsidRPr="003F3F11" w14:paraId="62F7CF5D" w14:textId="77777777" w:rsidTr="00CF28B0">
        <w:trPr>
          <w:cantSplit/>
          <w:jc w:val="center"/>
          <w:ins w:id="2389" w:author="JVET-M0101" w:date="2019-02-26T10:34:00Z"/>
        </w:trPr>
        <w:tc>
          <w:tcPr>
            <w:tcW w:w="0" w:type="auto"/>
            <w:vAlign w:val="center"/>
          </w:tcPr>
          <w:p w14:paraId="3F89876B" w14:textId="77777777" w:rsidR="00CF28B0" w:rsidRPr="003F3F11" w:rsidRDefault="00CF28B0" w:rsidP="00CF28B0">
            <w:pPr>
              <w:pStyle w:val="TableText"/>
              <w:jc w:val="center"/>
              <w:rPr>
                <w:ins w:id="2390" w:author="JVET-M0101" w:date="2019-02-26T10:34:00Z"/>
              </w:rPr>
            </w:pPr>
            <w:ins w:id="2391" w:author="JVET-M0101" w:date="2019-02-26T10:34:00Z">
              <w:r w:rsidRPr="003F3F11">
                <w:t>0</w:t>
              </w:r>
            </w:ins>
          </w:p>
        </w:tc>
        <w:tc>
          <w:tcPr>
            <w:tcW w:w="0" w:type="auto"/>
          </w:tcPr>
          <w:p w14:paraId="1A1CEE89" w14:textId="77777777" w:rsidR="00CF28B0" w:rsidRPr="003F3F11" w:rsidRDefault="00CF28B0" w:rsidP="00CF28B0">
            <w:pPr>
              <w:pStyle w:val="TableText"/>
              <w:rPr>
                <w:ins w:id="2392" w:author="JVET-M0101" w:date="2019-02-26T10:34:00Z"/>
              </w:rPr>
            </w:pPr>
            <w:ins w:id="2393" w:author="JVET-M0101" w:date="2019-02-26T10:34:00Z">
              <w:r w:rsidRPr="003F3F11">
                <w:t>I</w:t>
              </w:r>
            </w:ins>
          </w:p>
        </w:tc>
      </w:tr>
      <w:tr w:rsidR="00CF28B0" w:rsidRPr="003F3F11" w14:paraId="003FDB59" w14:textId="77777777" w:rsidTr="00CF28B0">
        <w:trPr>
          <w:cantSplit/>
          <w:jc w:val="center"/>
          <w:ins w:id="2394" w:author="JVET-M0101" w:date="2019-02-26T10:34:00Z"/>
        </w:trPr>
        <w:tc>
          <w:tcPr>
            <w:tcW w:w="0" w:type="auto"/>
            <w:vAlign w:val="center"/>
          </w:tcPr>
          <w:p w14:paraId="57DB1B92" w14:textId="77777777" w:rsidR="00CF28B0" w:rsidRPr="003F3F11" w:rsidRDefault="00CF28B0" w:rsidP="00CF28B0">
            <w:pPr>
              <w:pStyle w:val="TableText"/>
              <w:jc w:val="center"/>
              <w:rPr>
                <w:ins w:id="2395" w:author="JVET-M0101" w:date="2019-02-26T10:34:00Z"/>
              </w:rPr>
            </w:pPr>
            <w:ins w:id="2396" w:author="JVET-M0101" w:date="2019-02-26T10:34:00Z">
              <w:r w:rsidRPr="003F3F11">
                <w:t>1</w:t>
              </w:r>
            </w:ins>
          </w:p>
        </w:tc>
        <w:tc>
          <w:tcPr>
            <w:tcW w:w="0" w:type="auto"/>
          </w:tcPr>
          <w:p w14:paraId="0BBD8264" w14:textId="77777777" w:rsidR="00CF28B0" w:rsidRPr="003F3F11" w:rsidRDefault="00CF28B0" w:rsidP="00CF28B0">
            <w:pPr>
              <w:pStyle w:val="TableText"/>
              <w:rPr>
                <w:ins w:id="2397" w:author="JVET-M0101" w:date="2019-02-26T10:34:00Z"/>
              </w:rPr>
            </w:pPr>
            <w:ins w:id="2398" w:author="JVET-M0101" w:date="2019-02-26T10:34:00Z">
              <w:r w:rsidRPr="003F3F11">
                <w:t>P, I</w:t>
              </w:r>
            </w:ins>
          </w:p>
        </w:tc>
      </w:tr>
      <w:tr w:rsidR="00CF28B0" w:rsidRPr="003F3F11" w14:paraId="265753E1" w14:textId="77777777" w:rsidTr="00CF28B0">
        <w:trPr>
          <w:cantSplit/>
          <w:jc w:val="center"/>
          <w:ins w:id="2399" w:author="JVET-M0101" w:date="2019-02-26T10:34:00Z"/>
        </w:trPr>
        <w:tc>
          <w:tcPr>
            <w:tcW w:w="0" w:type="auto"/>
            <w:vAlign w:val="center"/>
          </w:tcPr>
          <w:p w14:paraId="2CCE8E78" w14:textId="77777777" w:rsidR="00CF28B0" w:rsidRPr="003F3F11" w:rsidRDefault="00CF28B0" w:rsidP="00CF28B0">
            <w:pPr>
              <w:pStyle w:val="TableText"/>
              <w:jc w:val="center"/>
              <w:rPr>
                <w:ins w:id="2400" w:author="JVET-M0101" w:date="2019-02-26T10:34:00Z"/>
              </w:rPr>
            </w:pPr>
            <w:ins w:id="2401" w:author="JVET-M0101" w:date="2019-02-26T10:34:00Z">
              <w:r w:rsidRPr="003F3F11">
                <w:t>2</w:t>
              </w:r>
            </w:ins>
          </w:p>
        </w:tc>
        <w:tc>
          <w:tcPr>
            <w:tcW w:w="0" w:type="auto"/>
          </w:tcPr>
          <w:p w14:paraId="0B3C60B9" w14:textId="77777777" w:rsidR="00CF28B0" w:rsidRPr="003F3F11" w:rsidRDefault="00CF28B0" w:rsidP="00CF28B0">
            <w:pPr>
              <w:pStyle w:val="TableText"/>
              <w:rPr>
                <w:ins w:id="2402" w:author="JVET-M0101" w:date="2019-02-26T10:34:00Z"/>
              </w:rPr>
            </w:pPr>
            <w:ins w:id="2403" w:author="JVET-M0101" w:date="2019-02-26T10:34:00Z">
              <w:r w:rsidRPr="003F3F11">
                <w:t>B, P, I</w:t>
              </w:r>
            </w:ins>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2404" w:name="_Ref398989280"/>
      <w:bookmarkStart w:id="2405" w:name="_Toc415475864"/>
      <w:bookmarkStart w:id="2406" w:name="_Toc423599139"/>
      <w:bookmarkStart w:id="2407" w:name="_Toc423601643"/>
      <w:bookmarkStart w:id="2408" w:name="_Toc20134275"/>
      <w:bookmarkEnd w:id="2299"/>
      <w:bookmarkEnd w:id="2300"/>
      <w:bookmarkEnd w:id="2301"/>
      <w:bookmarkEnd w:id="2302"/>
      <w:bookmarkEnd w:id="2303"/>
      <w:bookmarkEnd w:id="2304"/>
      <w:bookmarkEnd w:id="2305"/>
      <w:bookmarkEnd w:id="2306"/>
      <w:bookmarkEnd w:id="2307"/>
      <w:bookmarkEnd w:id="2308"/>
      <w:bookmarkEnd w:id="2309"/>
      <w:bookmarkEnd w:id="2310"/>
      <w:bookmarkEnd w:id="2311"/>
      <w:r w:rsidRPr="00DE0F0E">
        <w:rPr>
          <w:noProof/>
          <w:lang w:val="en-CA"/>
        </w:rPr>
        <w:t>End of sequence RBSP semantics</w:t>
      </w:r>
      <w:bookmarkEnd w:id="2404"/>
      <w:bookmarkEnd w:id="2405"/>
      <w:bookmarkEnd w:id="2406"/>
      <w:bookmarkEnd w:id="2407"/>
    </w:p>
    <w:p w14:paraId="6817301F" w14:textId="77777777" w:rsidR="003B2EEB" w:rsidRPr="00DE0F0E" w:rsidRDefault="003B2EEB" w:rsidP="003B2EEB">
      <w:pPr>
        <w:rPr>
          <w:noProof/>
          <w:lang w:val="en-CA"/>
        </w:rPr>
      </w:pPr>
      <w:r w:rsidRPr="00DE0F0E">
        <w:rPr>
          <w:noProof/>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2409" w:name="_Ref398989293"/>
      <w:bookmarkStart w:id="2410" w:name="_Toc415475865"/>
      <w:bookmarkStart w:id="2411" w:name="_Toc423599140"/>
      <w:bookmarkStart w:id="2412" w:name="_Toc423601644"/>
      <w:r w:rsidRPr="00DE0F0E">
        <w:rPr>
          <w:noProof/>
          <w:lang w:val="en-CA"/>
        </w:rPr>
        <w:t>End of bitstream RBSP semantics</w:t>
      </w:r>
      <w:bookmarkEnd w:id="2409"/>
      <w:bookmarkEnd w:id="2410"/>
      <w:bookmarkEnd w:id="2411"/>
      <w:bookmarkEnd w:id="2412"/>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2413" w:name="_Toc20134276"/>
      <w:bookmarkStart w:id="2414" w:name="_Toc77680417"/>
      <w:bookmarkStart w:id="2415" w:name="_Ref168820897"/>
      <w:bookmarkStart w:id="2416" w:name="_Ref220341846"/>
      <w:bookmarkStart w:id="2417" w:name="_Toc226456575"/>
      <w:bookmarkStart w:id="2418" w:name="_Toc248045257"/>
      <w:bookmarkStart w:id="2419" w:name="_Toc287363782"/>
      <w:bookmarkStart w:id="2420" w:name="_Toc311216930"/>
      <w:bookmarkStart w:id="2421" w:name="_Toc317198756"/>
      <w:bookmarkStart w:id="2422" w:name="_Ref398989321"/>
      <w:bookmarkStart w:id="2423" w:name="_Toc415475867"/>
      <w:bookmarkStart w:id="2424" w:name="_Toc423599142"/>
      <w:bookmarkStart w:id="2425" w:name="_Toc423601646"/>
      <w:bookmarkEnd w:id="2408"/>
      <w:r w:rsidRPr="00DE0F0E">
        <w:rPr>
          <w:noProof/>
          <w:lang w:val="en-CA"/>
        </w:rPr>
        <w:t>Tile group</w:t>
      </w:r>
      <w:r w:rsidR="003B2EEB" w:rsidRPr="00DE0F0E">
        <w:rPr>
          <w:noProof/>
          <w:lang w:val="en-CA"/>
        </w:rPr>
        <w:t xml:space="preserve"> layer RBSP semantics</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2426" w:name="_Toc317198757"/>
      <w:bookmarkStart w:id="2427" w:name="_Toc338688377"/>
      <w:bookmarkStart w:id="2428" w:name="_Toc20134282"/>
      <w:bookmarkStart w:id="2429" w:name="_Ref57623190"/>
      <w:bookmarkStart w:id="2430" w:name="_Toc77680422"/>
      <w:bookmarkStart w:id="2431" w:name="_Ref168820902"/>
      <w:bookmarkStart w:id="2432" w:name="_Ref220341849"/>
      <w:bookmarkStart w:id="2433" w:name="_Toc226456580"/>
      <w:bookmarkStart w:id="2434" w:name="_Toc248045259"/>
      <w:bookmarkStart w:id="2435" w:name="_Toc287363783"/>
      <w:bookmarkStart w:id="2436" w:name="_Toc311216931"/>
      <w:bookmarkStart w:id="2437" w:name="_Toc317198758"/>
      <w:bookmarkStart w:id="2438" w:name="_Ref398989334"/>
      <w:bookmarkStart w:id="2439" w:name="_Toc415475868"/>
      <w:bookmarkStart w:id="2440" w:name="_Toc423599143"/>
      <w:bookmarkStart w:id="2441" w:name="_Toc423601647"/>
      <w:bookmarkEnd w:id="2426"/>
      <w:bookmarkEnd w:id="2427"/>
      <w:r w:rsidRPr="00DE0F0E">
        <w:rPr>
          <w:noProof/>
          <w:lang w:val="en-CA"/>
        </w:rPr>
        <w:lastRenderedPageBreak/>
        <w:t xml:space="preserve">RBSP </w:t>
      </w:r>
      <w:r w:rsidR="00DB7471" w:rsidRPr="00DE0F0E">
        <w:rPr>
          <w:noProof/>
          <w:lang w:val="en-CA"/>
        </w:rPr>
        <w:t>tile group</w:t>
      </w:r>
      <w:r w:rsidRPr="00DE0F0E">
        <w:rPr>
          <w:noProof/>
          <w:lang w:val="en-CA"/>
        </w:rPr>
        <w:t xml:space="preserve"> trailing bits semantics</w:t>
      </w:r>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79986634"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2442" w:name="_Toc77680423"/>
      <w:bookmarkStart w:id="2443" w:name="_Ref168820904"/>
      <w:bookmarkStart w:id="2444" w:name="_Ref220341852"/>
      <w:bookmarkStart w:id="2445" w:name="_Toc226456581"/>
      <w:bookmarkStart w:id="2446" w:name="_Toc248045260"/>
      <w:bookmarkStart w:id="2447" w:name="_Toc287363784"/>
      <w:bookmarkStart w:id="2448" w:name="_Toc311216932"/>
      <w:bookmarkStart w:id="2449" w:name="_Toc317198759"/>
      <w:bookmarkStart w:id="2450" w:name="_Ref398989347"/>
      <w:bookmarkStart w:id="2451" w:name="_Toc415475869"/>
      <w:bookmarkStart w:id="2452" w:name="_Toc423599144"/>
      <w:bookmarkStart w:id="2453" w:name="_Toc423601648"/>
      <w:r w:rsidRPr="00DE0F0E">
        <w:rPr>
          <w:noProof/>
          <w:lang w:val="en-CA"/>
        </w:rPr>
        <w:t>RBSP trailing bits semantics</w:t>
      </w:r>
      <w:bookmarkEnd w:id="2442"/>
      <w:bookmarkEnd w:id="2443"/>
      <w:bookmarkEnd w:id="2444"/>
      <w:bookmarkEnd w:id="2445"/>
      <w:bookmarkEnd w:id="2446"/>
      <w:bookmarkEnd w:id="2447"/>
      <w:bookmarkEnd w:id="2448"/>
      <w:bookmarkEnd w:id="2449"/>
      <w:bookmarkEnd w:id="2450"/>
      <w:bookmarkEnd w:id="2451"/>
      <w:bookmarkEnd w:id="2452"/>
      <w:bookmarkEnd w:id="2453"/>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2454" w:name="_Toc311216933"/>
      <w:bookmarkStart w:id="2455" w:name="_Toc317198760"/>
      <w:bookmarkStart w:id="2456" w:name="_Ref398989362"/>
      <w:bookmarkStart w:id="2457" w:name="_Toc415475870"/>
      <w:bookmarkStart w:id="2458" w:name="_Toc423599145"/>
      <w:bookmarkStart w:id="2459" w:name="_Toc423601649"/>
      <w:r w:rsidRPr="00DE0F0E">
        <w:rPr>
          <w:noProof/>
          <w:lang w:val="en-CA"/>
        </w:rPr>
        <w:t>Byte alignment semantics</w:t>
      </w:r>
      <w:bookmarkEnd w:id="2454"/>
      <w:bookmarkEnd w:id="2455"/>
      <w:bookmarkEnd w:id="2456"/>
      <w:bookmarkEnd w:id="2457"/>
      <w:bookmarkEnd w:id="2458"/>
      <w:bookmarkEnd w:id="2459"/>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ins w:id="2460" w:author="JVET-M0101" w:date="2019-02-26T10:34:00Z"/>
          <w:lang w:val="en-CA"/>
        </w:rPr>
      </w:pPr>
      <w:bookmarkStart w:id="2461" w:name="_Ref398989382"/>
      <w:bookmarkStart w:id="2462" w:name="_Toc415475871"/>
      <w:bookmarkStart w:id="2463" w:name="_Toc423599146"/>
      <w:bookmarkStart w:id="2464" w:name="_Toc423601650"/>
      <w:bookmarkStart w:id="2465" w:name="_Toc501130172"/>
      <w:bookmarkStart w:id="2466" w:name="_Toc503777876"/>
      <w:bookmarkStart w:id="2467" w:name="_Toc2177055"/>
      <w:ins w:id="2468" w:author="JVET-M0101" w:date="2019-02-26T10:34:00Z">
        <w:r w:rsidRPr="00AC7D56">
          <w:rPr>
            <w:lang w:val="en-CA"/>
          </w:rPr>
          <w:t>Profile</w:t>
        </w:r>
        <w:r>
          <w:rPr>
            <w:lang w:val="en-CA"/>
          </w:rPr>
          <w:t>, tier,</w:t>
        </w:r>
        <w:r w:rsidRPr="00AC7D56">
          <w:rPr>
            <w:lang w:val="en-CA"/>
          </w:rPr>
          <w:t xml:space="preserve"> and level semantics</w:t>
        </w:r>
        <w:bookmarkEnd w:id="2461"/>
        <w:bookmarkEnd w:id="2462"/>
        <w:bookmarkEnd w:id="2463"/>
        <w:bookmarkEnd w:id="2464"/>
        <w:bookmarkEnd w:id="2465"/>
        <w:bookmarkEnd w:id="2466"/>
        <w:bookmarkEnd w:id="2467"/>
      </w:ins>
    </w:p>
    <w:p w14:paraId="4AE7DC8D" w14:textId="77777777" w:rsidR="007C1B2C" w:rsidRPr="00AC7D56" w:rsidRDefault="007C1B2C" w:rsidP="007C1B2C">
      <w:pPr>
        <w:pStyle w:val="Heading4"/>
        <w:rPr>
          <w:ins w:id="2469" w:author="JVET-M0101" w:date="2019-02-26T10:34:00Z"/>
          <w:noProof/>
          <w:lang w:val="en-CA"/>
        </w:rPr>
      </w:pPr>
      <w:ins w:id="2470" w:author="JVET-M0101" w:date="2019-02-26T10:34:00Z">
        <w:r w:rsidRPr="00AC7D56">
          <w:rPr>
            <w:noProof/>
            <w:lang w:val="en-CA"/>
          </w:rPr>
          <w:t>General profile</w:t>
        </w:r>
        <w:r>
          <w:rPr>
            <w:noProof/>
            <w:lang w:val="en-CA"/>
          </w:rPr>
          <w:t>, tier,</w:t>
        </w:r>
        <w:r w:rsidRPr="00AC7D56">
          <w:rPr>
            <w:noProof/>
            <w:lang w:val="en-CA"/>
          </w:rPr>
          <w:t xml:space="preserve"> and level semantics</w:t>
        </w:r>
      </w:ins>
    </w:p>
    <w:p w14:paraId="3C04F9CB" w14:textId="77777777" w:rsidR="007C1B2C" w:rsidRDefault="007C1B2C" w:rsidP="007C1B2C">
      <w:pPr>
        <w:rPr>
          <w:ins w:id="2471" w:author="JVET-M0101" w:date="2019-02-26T10:34:00Z"/>
          <w:bCs/>
          <w:noProof/>
          <w:szCs w:val="22"/>
          <w:lang w:val="en-CA"/>
        </w:rPr>
      </w:pPr>
      <w:ins w:id="2472" w:author="JVET-M0101" w:date="2019-02-26T10:34:00Z">
        <w:r w:rsidRPr="00AC7D56">
          <w:rPr>
            <w:bCs/>
            <w:noProof/>
            <w:szCs w:val="22"/>
            <w:lang w:val="en-CA"/>
          </w:rPr>
          <w:t>When the profile_</w:t>
        </w:r>
        <w:r>
          <w:rPr>
            <w:bCs/>
            <w:noProof/>
            <w:szCs w:val="22"/>
            <w:lang w:val="en-CA"/>
          </w:rPr>
          <w:t>tier_</w:t>
        </w:r>
        <w:r w:rsidRPr="00AC7D56">
          <w:rPr>
            <w:bCs/>
            <w:noProof/>
            <w:szCs w:val="22"/>
            <w:lang w:val="en-CA"/>
          </w:rPr>
          <w:t>level( ) structure is included in a DPS, the BitstreamInScope is the entire bitstream for which the DPS is the active DPS. When the profile_</w:t>
        </w:r>
        <w:r>
          <w:rPr>
            <w:bCs/>
            <w:noProof/>
            <w:szCs w:val="22"/>
            <w:lang w:val="en-CA"/>
          </w:rPr>
          <w:t>tier_</w:t>
        </w:r>
        <w:r w:rsidRPr="00AC7D56">
          <w:rPr>
            <w:bCs/>
            <w:noProof/>
            <w:szCs w:val="22"/>
            <w:lang w:val="en-CA"/>
          </w:rPr>
          <w:t>level( ) structure is included in an SPS, the BitstreamInScope is the CVS for which the SPS is the active SPS.</w:t>
        </w:r>
      </w:ins>
    </w:p>
    <w:p w14:paraId="25EFC228" w14:textId="12AB2B44" w:rsidR="007C1B2C" w:rsidRPr="001226BB" w:rsidRDefault="007C1B2C" w:rsidP="007C1B2C">
      <w:pPr>
        <w:rPr>
          <w:ins w:id="2473" w:author="JVET-M0101" w:date="2019-02-26T10:34:00Z"/>
          <w:bCs/>
          <w:noProof/>
          <w:szCs w:val="22"/>
        </w:rPr>
      </w:pPr>
      <w:ins w:id="2474" w:author="JVET-M0101" w:date="2019-02-26T10:34:00Z">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 xml:space="preserve">Annex </w:t>
        </w:r>
        <w:r w:rsidRPr="001226BB">
          <w:rPr>
            <w:bCs/>
            <w:noProof/>
            <w:szCs w:val="22"/>
            <w:highlight w:val="yellow"/>
          </w:rPr>
          <w:fldChar w:fldCharType="begin" w:fldLock="1"/>
        </w:r>
        <w:r w:rsidRPr="001226BB">
          <w:rPr>
            <w:bCs/>
            <w:noProof/>
            <w:szCs w:val="22"/>
            <w:highlight w:val="yellow"/>
          </w:rPr>
          <w:instrText xml:space="preserve"> REF _Ref330876718 \r \h </w:instrText>
        </w:r>
        <w:r>
          <w:rPr>
            <w:bCs/>
            <w:noProof/>
            <w:szCs w:val="22"/>
            <w:highlight w:val="yellow"/>
          </w:rPr>
          <w:instrText xml:space="preserve"> \* MERGEFORMAT </w:instrText>
        </w:r>
      </w:ins>
      <w:r w:rsidRPr="001226BB">
        <w:rPr>
          <w:bCs/>
          <w:noProof/>
          <w:szCs w:val="22"/>
          <w:highlight w:val="yellow"/>
        </w:rPr>
      </w:r>
      <w:ins w:id="2475" w:author="JVET-M0101" w:date="2019-02-26T10:34:00Z">
        <w:r w:rsidRPr="001226BB">
          <w:rPr>
            <w:bCs/>
            <w:noProof/>
            <w:szCs w:val="22"/>
            <w:highlight w:val="yellow"/>
          </w:rPr>
          <w:fldChar w:fldCharType="separate"/>
        </w:r>
      </w:ins>
      <w:r w:rsidR="003F609A">
        <w:rPr>
          <w:b/>
          <w:noProof/>
          <w:szCs w:val="22"/>
          <w:highlight w:val="yellow"/>
          <w:lang w:val="en-US"/>
        </w:rPr>
        <w:t>Error! Reference source not found.</w:t>
      </w:r>
      <w:ins w:id="2476" w:author="JVET-M0101" w:date="2019-02-26T10:34:00Z">
        <w:r w:rsidRPr="001226BB">
          <w:rPr>
            <w:bCs/>
            <w:noProof/>
            <w:szCs w:val="22"/>
            <w:highlight w:val="yellow"/>
          </w:rPr>
          <w:fldChar w:fldCharType="end"/>
        </w:r>
        <w:r w:rsidRPr="003F3F11">
          <w:rPr>
            <w:bCs/>
            <w:noProof/>
            <w:szCs w:val="22"/>
          </w:rPr>
          <w:t>.</w:t>
        </w:r>
      </w:ins>
    </w:p>
    <w:p w14:paraId="79F83119" w14:textId="5165B8EB" w:rsidR="007C1B2C" w:rsidRPr="00AC7D56" w:rsidRDefault="007C1B2C" w:rsidP="007C1B2C">
      <w:pPr>
        <w:rPr>
          <w:ins w:id="2477" w:author="JVET-M0101" w:date="2019-02-26T10:34:00Z"/>
          <w:bCs/>
          <w:noProof/>
          <w:szCs w:val="22"/>
          <w:lang w:val="en-CA"/>
        </w:rPr>
      </w:pPr>
      <w:ins w:id="2478" w:author="JVET-M0101" w:date="2019-02-26T10:34:00Z">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ins>
      <w:r w:rsidRPr="001226BB">
        <w:rPr>
          <w:bCs/>
          <w:noProof/>
          <w:szCs w:val="22"/>
          <w:highlight w:val="yellow"/>
          <w:lang w:val="en-CA"/>
        </w:rPr>
      </w:r>
      <w:ins w:id="2479" w:author="JVET-M0101" w:date="2019-02-26T10:34:00Z">
        <w:r w:rsidRPr="001226BB">
          <w:rPr>
            <w:bCs/>
            <w:noProof/>
            <w:szCs w:val="22"/>
            <w:highlight w:val="yellow"/>
            <w:lang w:val="en-CA"/>
          </w:rPr>
          <w:fldChar w:fldCharType="separate"/>
        </w:r>
      </w:ins>
      <w:r w:rsidR="003F609A">
        <w:rPr>
          <w:b/>
          <w:noProof/>
          <w:szCs w:val="22"/>
          <w:highlight w:val="yellow"/>
          <w:lang w:val="en-US"/>
        </w:rPr>
        <w:t>Error! Reference source not found.</w:t>
      </w:r>
      <w:ins w:id="2480" w:author="JVET-M0101" w:date="2019-02-26T10:34:00Z">
        <w:r w:rsidRPr="001226BB">
          <w:rPr>
            <w:bCs/>
            <w:noProof/>
            <w:szCs w:val="22"/>
            <w:highlight w:val="yellow"/>
            <w:lang w:val="en-CA"/>
          </w:rPr>
          <w:fldChar w:fldCharType="end"/>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ins>
      <w:r w:rsidRPr="001226BB">
        <w:rPr>
          <w:bCs/>
          <w:noProof/>
          <w:szCs w:val="22"/>
          <w:highlight w:val="yellow"/>
          <w:lang w:val="en-CA"/>
        </w:rPr>
      </w:r>
      <w:ins w:id="2481" w:author="JVET-M0101" w:date="2019-02-26T10:34:00Z">
        <w:r w:rsidRPr="001226BB">
          <w:rPr>
            <w:bCs/>
            <w:noProof/>
            <w:szCs w:val="22"/>
            <w:highlight w:val="yellow"/>
            <w:lang w:val="en-CA"/>
          </w:rPr>
          <w:fldChar w:fldCharType="separate"/>
        </w:r>
      </w:ins>
      <w:r w:rsidR="003F609A">
        <w:rPr>
          <w:b/>
          <w:noProof/>
          <w:szCs w:val="22"/>
          <w:highlight w:val="yellow"/>
          <w:lang w:val="en-US"/>
        </w:rPr>
        <w:t>Error! Reference source not found.</w:t>
      </w:r>
      <w:ins w:id="2482" w:author="JVET-M0101" w:date="2019-02-26T10:34:00Z">
        <w:r w:rsidRPr="001226BB">
          <w:rPr>
            <w:bCs/>
            <w:noProof/>
            <w:szCs w:val="22"/>
            <w:highlight w:val="yellow"/>
            <w:lang w:val="en-CA"/>
          </w:rPr>
          <w:fldChar w:fldCharType="end"/>
        </w:r>
        <w:r w:rsidRPr="00AC7D56">
          <w:rPr>
            <w:bCs/>
            <w:noProof/>
            <w:szCs w:val="22"/>
            <w:lang w:val="en-CA"/>
          </w:rPr>
          <w:t>. Other values of general_profile_idc are reserved for future use by ITU-T | ISO/IEC.</w:t>
        </w:r>
      </w:ins>
    </w:p>
    <w:p w14:paraId="4180919B" w14:textId="7371863C" w:rsidR="007C1B2C" w:rsidRPr="00AC7D56" w:rsidRDefault="007C1B2C" w:rsidP="007C1B2C">
      <w:pPr>
        <w:rPr>
          <w:ins w:id="2483" w:author="JVET-M0101" w:date="2019-02-26T10:34:00Z"/>
          <w:bCs/>
          <w:noProof/>
          <w:szCs w:val="22"/>
          <w:lang w:val="en-CA"/>
        </w:rPr>
      </w:pPr>
      <w:ins w:id="2484" w:author="JVET-M0101" w:date="2019-02-26T10:34:00Z">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ins>
      <w:r w:rsidRPr="001226BB">
        <w:rPr>
          <w:bCs/>
          <w:noProof/>
          <w:szCs w:val="22"/>
          <w:highlight w:val="yellow"/>
          <w:lang w:val="en-CA"/>
        </w:rPr>
      </w:r>
      <w:ins w:id="2485" w:author="JVET-M0101" w:date="2019-02-26T10:34:00Z">
        <w:r w:rsidRPr="001226BB">
          <w:rPr>
            <w:bCs/>
            <w:noProof/>
            <w:szCs w:val="22"/>
            <w:highlight w:val="yellow"/>
            <w:lang w:val="en-CA"/>
          </w:rPr>
          <w:fldChar w:fldCharType="separate"/>
        </w:r>
      </w:ins>
      <w:r w:rsidR="003F609A">
        <w:rPr>
          <w:b/>
          <w:noProof/>
          <w:szCs w:val="22"/>
          <w:highlight w:val="yellow"/>
          <w:lang w:val="en-US"/>
        </w:rPr>
        <w:t>Error! Reference source not found.</w:t>
      </w:r>
      <w:ins w:id="2486" w:author="JVET-M0101" w:date="2019-02-26T10:34:00Z">
        <w:r w:rsidRPr="001226BB">
          <w:rPr>
            <w:bCs/>
            <w:noProof/>
            <w:szCs w:val="22"/>
            <w:highlight w:val="yellow"/>
            <w:lang w:val="en-CA"/>
          </w:rPr>
          <w:fldChar w:fldCharType="end"/>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ins>
      <w:r w:rsidRPr="001226BB">
        <w:rPr>
          <w:bCs/>
          <w:noProof/>
          <w:szCs w:val="22"/>
          <w:highlight w:val="yellow"/>
          <w:lang w:val="en-CA"/>
        </w:rPr>
      </w:r>
      <w:ins w:id="2487" w:author="JVET-M0101" w:date="2019-02-26T10:34:00Z">
        <w:r w:rsidRPr="001226BB">
          <w:rPr>
            <w:bCs/>
            <w:noProof/>
            <w:szCs w:val="22"/>
            <w:highlight w:val="yellow"/>
            <w:lang w:val="en-CA"/>
          </w:rPr>
          <w:fldChar w:fldCharType="separate"/>
        </w:r>
      </w:ins>
      <w:r w:rsidR="003F609A">
        <w:rPr>
          <w:b/>
          <w:noProof/>
          <w:szCs w:val="22"/>
          <w:highlight w:val="yellow"/>
          <w:lang w:val="en-US"/>
        </w:rPr>
        <w:t>Error! Reference source not found.</w:t>
      </w:r>
      <w:ins w:id="2488" w:author="JVET-M0101" w:date="2019-02-26T10:34:00Z">
        <w:r w:rsidRPr="001226BB">
          <w:rPr>
            <w:bCs/>
            <w:noProof/>
            <w:szCs w:val="22"/>
            <w:highlight w:val="yellow"/>
            <w:lang w:val="en-CA"/>
          </w:rPr>
          <w:fldChar w:fldCharType="end"/>
        </w:r>
        <w:r w:rsidRPr="00AC7D56">
          <w:rPr>
            <w:bCs/>
            <w:noProof/>
            <w:szCs w:val="22"/>
            <w:lang w:val="en-CA"/>
          </w:rPr>
          <w:t>. Other values of general_level_idc are reserved for future use by ITU-T | ISO/IEC.</w:t>
        </w:r>
      </w:ins>
    </w:p>
    <w:p w14:paraId="7C5EB528" w14:textId="213EEB3C" w:rsidR="007C1B2C" w:rsidRPr="00AC7D56" w:rsidRDefault="007C1B2C" w:rsidP="007C1B2C">
      <w:pPr>
        <w:pStyle w:val="Note1"/>
        <w:rPr>
          <w:ins w:id="2489" w:author="JVET-M0101" w:date="2019-02-26T10:34:00Z"/>
          <w:noProof/>
          <w:lang w:val="en-CA"/>
        </w:rPr>
      </w:pPr>
      <w:ins w:id="2490" w:author="JVET-M0101" w:date="2019-02-26T10:34:00Z">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ins>
      <w:r w:rsidR="003F609A">
        <w:rPr>
          <w:noProof/>
          <w:lang w:val="en-CA"/>
        </w:rPr>
        <w:t>1</w:t>
      </w:r>
      <w:ins w:id="2491" w:author="JVET-M0101" w:date="2019-02-26T10:34:00Z">
        <w:r w:rsidRPr="00AC7D56">
          <w:rPr>
            <w:noProof/>
            <w:lang w:val="en-CA"/>
          </w:rPr>
          <w:fldChar w:fldCharType="end"/>
        </w:r>
        <w:r w:rsidRPr="00AC7D56">
          <w:rPr>
            <w:noProof/>
            <w:lang w:val="en-CA"/>
          </w:rPr>
          <w:t> – A greater value of general_level_idc indicates a higher level. The maximum level signalled in the DPS for BitstreamInScope may be higher than the level signalled in the SPS for a CVS contained within BitstreamInScope.</w:t>
        </w:r>
      </w:ins>
    </w:p>
    <w:p w14:paraId="5858B52B" w14:textId="10F29343" w:rsidR="007C1B2C" w:rsidRPr="00AC7D56" w:rsidRDefault="007C1B2C" w:rsidP="007C1B2C">
      <w:pPr>
        <w:pStyle w:val="Note1"/>
        <w:rPr>
          <w:ins w:id="2492" w:author="JVET-M0101" w:date="2019-02-26T10:34:00Z"/>
          <w:noProof/>
          <w:lang w:val="en-CA"/>
        </w:rPr>
      </w:pPr>
      <w:ins w:id="2493" w:author="JVET-M0101" w:date="2019-02-26T10:34:00Z">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ins>
      <w:r w:rsidR="003F609A">
        <w:rPr>
          <w:noProof/>
          <w:lang w:val="en-CA"/>
        </w:rPr>
        <w:t>2</w:t>
      </w:r>
      <w:ins w:id="2494" w:author="JVET-M0101" w:date="2019-02-26T10:34:00Z">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ins>
    </w:p>
    <w:p w14:paraId="5E2B135A" w14:textId="67C371B4" w:rsidR="007C1B2C" w:rsidRPr="00AC7D56" w:rsidRDefault="007C1B2C" w:rsidP="007C1B2C">
      <w:pPr>
        <w:pStyle w:val="Note1"/>
        <w:rPr>
          <w:ins w:id="2495" w:author="JVET-M0101" w:date="2019-02-26T10:34:00Z"/>
          <w:noProof/>
          <w:lang w:val="en-CA"/>
        </w:rPr>
      </w:pPr>
      <w:ins w:id="2496" w:author="JVET-M0101" w:date="2019-02-26T10:34:00Z">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ins>
      <w:r w:rsidR="003F609A">
        <w:rPr>
          <w:noProof/>
          <w:lang w:val="en-CA"/>
        </w:rPr>
        <w:t>3</w:t>
      </w:r>
      <w:ins w:id="2497" w:author="JVET-M0101" w:date="2019-02-26T10:34:00Z">
        <w:r w:rsidRPr="00AC7D56">
          <w:rPr>
            <w:noProof/>
            <w:lang w:val="en-CA"/>
          </w:rPr>
          <w:fldChar w:fldCharType="end"/>
        </w:r>
        <w:r w:rsidRPr="00AC7D56">
          <w:rPr>
            <w:noProof/>
            <w:lang w:val="en-CA"/>
          </w:rPr>
          <w:t> – When the profile_</w:t>
        </w:r>
        <w:r>
          <w:rPr>
            <w:noProof/>
            <w:lang w:val="en-CA"/>
          </w:rPr>
          <w:t>tier_</w:t>
        </w:r>
        <w:r w:rsidRPr="00AC7D56">
          <w:rPr>
            <w:noProof/>
            <w:lang w:val="en-CA"/>
          </w:rPr>
          <w:t>level( ) syntax structure is included in a DPS and CVSs of BitstreamInScope conform to different profiles, general_profile_idc and level_idc should indicate the profile and level for a decoder that is capable of decoding BitstreamInScope.</w:t>
        </w:r>
      </w:ins>
    </w:p>
    <w:p w14:paraId="359250A4" w14:textId="77777777" w:rsidR="007C1B2C" w:rsidRPr="00AC7D56" w:rsidRDefault="007C1B2C" w:rsidP="007C1B2C">
      <w:pPr>
        <w:rPr>
          <w:ins w:id="2498" w:author="JVET-M0101" w:date="2019-02-26T10:34:00Z"/>
          <w:bCs/>
          <w:noProof/>
          <w:szCs w:val="22"/>
          <w:lang w:val="en-CA"/>
        </w:rPr>
      </w:pPr>
      <w:ins w:id="2499" w:author="JVET-M0101" w:date="2019-02-26T10:34:00Z">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ins>
    </w:p>
    <w:p w14:paraId="492C8177" w14:textId="77777777" w:rsidR="007C1B2C" w:rsidRPr="00AC7D56" w:rsidRDefault="007C1B2C" w:rsidP="007C1B2C">
      <w:pPr>
        <w:rPr>
          <w:ins w:id="2500" w:author="JVET-M0101" w:date="2019-02-26T10:34:00Z"/>
          <w:bCs/>
          <w:noProof/>
          <w:szCs w:val="22"/>
          <w:lang w:val="en-CA"/>
        </w:rPr>
      </w:pPr>
      <w:ins w:id="2501" w:author="JVET-M0101" w:date="2019-02-26T10:34:00Z">
        <w:r>
          <w:rPr>
            <w:b/>
            <w:bCs/>
            <w:noProof/>
            <w:szCs w:val="22"/>
            <w:lang w:val="en-CA"/>
          </w:rPr>
          <w:t>ptl_alignment_zero_bits</w:t>
        </w:r>
        <w:r w:rsidRPr="00AC7D56">
          <w:rPr>
            <w:bCs/>
            <w:noProof/>
            <w:szCs w:val="22"/>
            <w:lang w:val="en-CA"/>
          </w:rPr>
          <w:t xml:space="preserve"> shall be equal to 0.</w:t>
        </w:r>
      </w:ins>
    </w:p>
    <w:p w14:paraId="4B6F7C8F" w14:textId="77777777" w:rsidR="007C1B2C" w:rsidRPr="00AC7D56" w:rsidRDefault="007C1B2C" w:rsidP="007C1B2C">
      <w:pPr>
        <w:rPr>
          <w:ins w:id="2502" w:author="JVET-M0101" w:date="2019-02-26T10:34:00Z"/>
          <w:strike/>
          <w:noProof/>
          <w:lang w:val="en-CA"/>
        </w:rPr>
      </w:pPr>
      <w:ins w:id="2503" w:author="JVET-M0101" w:date="2019-02-26T10:34:00Z">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ins>
    </w:p>
    <w:p w14:paraId="0F0A5AFC" w14:textId="77777777" w:rsidR="007C1B2C" w:rsidRPr="00AC7D56" w:rsidRDefault="007C1B2C" w:rsidP="007C1B2C">
      <w:pPr>
        <w:pStyle w:val="Heading4"/>
        <w:rPr>
          <w:ins w:id="2504" w:author="JVET-M0101" w:date="2019-02-26T10:34:00Z"/>
          <w:noProof/>
          <w:lang w:val="en-CA"/>
        </w:rPr>
      </w:pPr>
      <w:ins w:id="2505" w:author="JVET-M0101" w:date="2019-02-26T10:34:00Z">
        <w:r w:rsidRPr="00AC7D56">
          <w:rPr>
            <w:noProof/>
            <w:lang w:val="en-CA"/>
          </w:rPr>
          <w:lastRenderedPageBreak/>
          <w:t>General constraint information semantics</w:t>
        </w:r>
      </w:ins>
    </w:p>
    <w:p w14:paraId="1B5131A4" w14:textId="77777777" w:rsidR="007C1B2C" w:rsidRPr="00AC7D56" w:rsidRDefault="007C1B2C" w:rsidP="007C1B2C">
      <w:pPr>
        <w:rPr>
          <w:ins w:id="2506" w:author="JVET-M0101" w:date="2019-02-26T10:34:00Z"/>
          <w:bCs/>
          <w:noProof/>
          <w:szCs w:val="22"/>
          <w:lang w:val="en-CA"/>
        </w:rPr>
      </w:pPr>
      <w:ins w:id="2507" w:author="JVET-M0101" w:date="2019-02-26T10:34:00Z">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ins>
    </w:p>
    <w:p w14:paraId="14EA2DFB" w14:textId="77777777" w:rsidR="007C1B2C" w:rsidRPr="00AC7D56" w:rsidRDefault="007C1B2C" w:rsidP="007C1B2C">
      <w:pPr>
        <w:pStyle w:val="enumlev1"/>
        <w:ind w:left="397"/>
        <w:rPr>
          <w:ins w:id="2508" w:author="JVET-M0101" w:date="2019-02-26T10:34:00Z"/>
          <w:noProof/>
          <w:lang w:val="en-CA"/>
        </w:rPr>
      </w:pPr>
      <w:ins w:id="2509" w:author="JVET-M0101" w:date="2019-02-26T10:34:00Z">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ins>
    </w:p>
    <w:p w14:paraId="76F2C202" w14:textId="77777777" w:rsidR="007C1B2C" w:rsidRPr="00AC7D56" w:rsidRDefault="007C1B2C" w:rsidP="007C1B2C">
      <w:pPr>
        <w:pStyle w:val="enumlev1"/>
        <w:ind w:left="397"/>
        <w:rPr>
          <w:ins w:id="2510" w:author="JVET-M0101" w:date="2019-02-26T10:34:00Z"/>
          <w:bCs/>
          <w:noProof/>
          <w:szCs w:val="22"/>
          <w:lang w:val="en-CA"/>
        </w:rPr>
      </w:pPr>
      <w:ins w:id="2511" w:author="JVET-M0101" w:date="2019-02-26T10:34:00Z">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ins>
    </w:p>
    <w:p w14:paraId="5A09C009" w14:textId="77777777" w:rsidR="007C1B2C" w:rsidRPr="00AC7D56" w:rsidRDefault="007C1B2C" w:rsidP="007C1B2C">
      <w:pPr>
        <w:pStyle w:val="enumlev1"/>
        <w:ind w:left="397"/>
        <w:rPr>
          <w:ins w:id="2512" w:author="JVET-M0101" w:date="2019-02-26T10:34:00Z"/>
          <w:bCs/>
          <w:noProof/>
          <w:szCs w:val="22"/>
          <w:lang w:val="en-CA"/>
        </w:rPr>
      </w:pPr>
      <w:ins w:id="2513" w:author="JVET-M0101" w:date="2019-02-26T10:34:00Z">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ins>
    </w:p>
    <w:p w14:paraId="4318F61B" w14:textId="77777777" w:rsidR="007C1B2C" w:rsidRPr="00AC7D56" w:rsidRDefault="007C1B2C" w:rsidP="007C1B2C">
      <w:pPr>
        <w:pStyle w:val="enumlev1"/>
        <w:ind w:left="397"/>
        <w:rPr>
          <w:ins w:id="2514" w:author="JVET-M0101" w:date="2019-02-26T10:34:00Z"/>
          <w:bCs/>
          <w:noProof/>
          <w:szCs w:val="22"/>
          <w:lang w:val="en-CA"/>
        </w:rPr>
      </w:pPr>
      <w:ins w:id="2515" w:author="JVET-M0101" w:date="2019-02-26T10:34:00Z">
        <w:r w:rsidRPr="00AC7D56">
          <w:rPr>
            <w:bCs/>
            <w:noProof/>
            <w:szCs w:val="22"/>
            <w:lang w:val="en-CA"/>
          </w:rPr>
          <w:t>–</w:t>
        </w:r>
        <w:r w:rsidRPr="00AC7D56">
          <w:rPr>
            <w:bCs/>
            <w:noProof/>
            <w:szCs w:val="22"/>
            <w:lang w:val="en-CA"/>
          </w:rPr>
          <w:tab/>
          <w:t>Otherwise (</w:t>
        </w:r>
        <w:bookmarkStart w:id="2516" w:name="_Hlk532216457"/>
        <w:r w:rsidRPr="00AC7D56">
          <w:rPr>
            <w:bCs/>
            <w:noProof/>
            <w:szCs w:val="22"/>
            <w:lang w:val="en-CA"/>
          </w:rPr>
          <w:t>general_progressive_source_flag is equal to 1 and general_interlaced_source_flag is equal to 1</w:t>
        </w:r>
        <w:bookmarkEnd w:id="2516"/>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ins>
    </w:p>
    <w:p w14:paraId="2FA645AC" w14:textId="77777777" w:rsidR="007C1B2C" w:rsidRPr="00AC7D56" w:rsidRDefault="007C1B2C" w:rsidP="007C1B2C">
      <w:pPr>
        <w:rPr>
          <w:ins w:id="2517" w:author="JVET-M0101" w:date="2019-02-26T10:34:00Z"/>
          <w:bCs/>
          <w:noProof/>
          <w:szCs w:val="22"/>
          <w:lang w:val="en-CA"/>
        </w:rPr>
      </w:pPr>
      <w:ins w:id="2518" w:author="JVET-M0101" w:date="2019-02-26T10:34:00Z">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ins>
    </w:p>
    <w:p w14:paraId="18CBA57D" w14:textId="76B40717" w:rsidR="007C1B2C" w:rsidRPr="00AC7D56" w:rsidRDefault="007C1B2C" w:rsidP="007C1B2C">
      <w:pPr>
        <w:pStyle w:val="Note1"/>
        <w:rPr>
          <w:ins w:id="2519" w:author="JVET-M0101" w:date="2019-02-26T10:34:00Z"/>
          <w:noProof/>
          <w:lang w:val="en-CA"/>
        </w:rPr>
      </w:pPr>
      <w:ins w:id="2520" w:author="JVET-M0101" w:date="2019-02-26T10:34:00Z">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ins>
      <w:r w:rsidR="003F609A">
        <w:rPr>
          <w:noProof/>
          <w:lang w:val="en-CA"/>
        </w:rPr>
        <w:t>1</w:t>
      </w:r>
      <w:ins w:id="2521" w:author="JVET-M0101" w:date="2019-02-26T10:34:00Z">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ins>
    </w:p>
    <w:p w14:paraId="57986342" w14:textId="7E7A9A09" w:rsidR="007C1B2C" w:rsidRPr="00AC7D56" w:rsidRDefault="007C1B2C" w:rsidP="007C1B2C">
      <w:pPr>
        <w:rPr>
          <w:ins w:id="2522" w:author="JVET-M0101" w:date="2019-02-26T10:34:00Z"/>
          <w:bCs/>
          <w:noProof/>
          <w:szCs w:val="22"/>
          <w:lang w:val="en-CA"/>
        </w:rPr>
      </w:pPr>
      <w:ins w:id="2523" w:author="JVET-M0101" w:date="2019-02-26T10:34:00Z">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ins>
      <w:ins w:id="2524" w:author="JVET-M0101" w:date="2019-02-26T10:47:00Z">
        <w:r w:rsidR="00164D15">
          <w:rPr>
            <w:bCs/>
            <w:noProof/>
            <w:szCs w:val="22"/>
            <w:lang w:val="en-CA"/>
          </w:rPr>
          <w:t xml:space="preserve"> </w:t>
        </w:r>
      </w:ins>
      <w:ins w:id="2525" w:author="JVET-M0101" w:date="2019-02-26T10:48:00Z">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ins>
    </w:p>
    <w:p w14:paraId="0C24B352" w14:textId="35081A15" w:rsidR="007C1B2C" w:rsidRPr="00AC7D56" w:rsidRDefault="007C1B2C" w:rsidP="007C1B2C">
      <w:pPr>
        <w:pStyle w:val="Note1"/>
        <w:rPr>
          <w:ins w:id="2526" w:author="JVET-M0101" w:date="2019-02-26T10:34:00Z"/>
          <w:noProof/>
          <w:lang w:val="en-CA"/>
        </w:rPr>
      </w:pPr>
      <w:ins w:id="2527" w:author="JVET-M0101" w:date="2019-02-26T10:34:00Z">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ins>
      <w:r w:rsidR="003F609A">
        <w:rPr>
          <w:noProof/>
          <w:lang w:val="en-CA"/>
        </w:rPr>
        <w:t>2</w:t>
      </w:r>
      <w:ins w:id="2528" w:author="JVET-M0101" w:date="2019-02-26T10:34:00Z">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ins>
    </w:p>
    <w:p w14:paraId="77000A2E" w14:textId="77777777" w:rsidR="007C1B2C" w:rsidRPr="00AC7D56" w:rsidRDefault="007C1B2C" w:rsidP="007C1B2C">
      <w:pPr>
        <w:rPr>
          <w:ins w:id="2529" w:author="JVET-M0101" w:date="2019-02-26T10:34:00Z"/>
          <w:bCs/>
          <w:noProof/>
          <w:szCs w:val="22"/>
          <w:lang w:val="en-CA"/>
        </w:rPr>
      </w:pPr>
      <w:ins w:id="2530" w:author="JVET-M0101" w:date="2019-02-26T10:34:00Z">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ins>
    </w:p>
    <w:p w14:paraId="57938C28" w14:textId="516B7BE4" w:rsidR="007C1B2C" w:rsidRPr="00AC7D56" w:rsidRDefault="007C1B2C" w:rsidP="007C1B2C">
      <w:pPr>
        <w:pStyle w:val="Note1"/>
        <w:rPr>
          <w:ins w:id="2531" w:author="JVET-M0101" w:date="2019-02-26T10:34:00Z"/>
          <w:noProof/>
          <w:lang w:val="en-CA"/>
        </w:rPr>
      </w:pPr>
      <w:ins w:id="2532" w:author="JVET-M0101" w:date="2019-02-26T10:34:00Z">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ins>
      <w:r w:rsidR="003F609A">
        <w:rPr>
          <w:noProof/>
          <w:lang w:val="en-CA"/>
        </w:rPr>
        <w:t>3</w:t>
      </w:r>
      <w:ins w:id="2533" w:author="JVET-M0101" w:date="2019-02-26T10:34:00Z">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ins>
    </w:p>
    <w:p w14:paraId="5274C7B3" w14:textId="77777777" w:rsidR="007C1B2C" w:rsidRPr="007644C2" w:rsidRDefault="007C1B2C" w:rsidP="007C1B2C">
      <w:pPr>
        <w:rPr>
          <w:ins w:id="2534" w:author="JVET-M0101" w:date="2019-02-26T10:34:00Z"/>
          <w:lang w:val="en-CA" w:eastAsia="ko-KR"/>
        </w:rPr>
      </w:pPr>
      <w:ins w:id="2535" w:author="JVET-M0101" w:date="2019-02-26T10:34:00Z">
        <w:r w:rsidRPr="007644C2">
          <w:rPr>
            <w:b/>
            <w:noProof/>
            <w:lang w:val="en-CA"/>
          </w:rPr>
          <w:t>intra_only_constraint_flag</w:t>
        </w:r>
        <w:r w:rsidRPr="007644C2">
          <w:rPr>
            <w:lang w:val="en-CA" w:eastAsia="ko-KR"/>
          </w:rPr>
          <w:t xml:space="preserve"> equal to 1 specifies that it is a requirement of bitstream conformance that </w:t>
        </w:r>
        <w:proofErr w:type="spellStart"/>
        <w:r w:rsidRPr="007644C2">
          <w:rPr>
            <w:lang w:val="en-CA" w:eastAsia="ko-KR"/>
          </w:rPr>
          <w:t>tile_group_type</w:t>
        </w:r>
        <w:proofErr w:type="spellEnd"/>
        <w:r w:rsidRPr="007644C2">
          <w:rPr>
            <w:lang w:val="en-CA" w:eastAsia="ko-KR"/>
          </w:rPr>
          <w:t xml:space="preserve"> shall be equal to I. </w:t>
        </w:r>
        <w:r w:rsidRPr="007644C2">
          <w:rPr>
            <w:noProof/>
            <w:lang w:val="en-CA"/>
          </w:rPr>
          <w:t>intra_only_constraint_flag</w:t>
        </w:r>
        <w:r w:rsidRPr="007644C2">
          <w:rPr>
            <w:lang w:val="en-CA" w:eastAsia="ko-KR"/>
          </w:rPr>
          <w:t xml:space="preserve"> equal to 0 does not impose a constraint.</w:t>
        </w:r>
      </w:ins>
    </w:p>
    <w:p w14:paraId="651E10D1" w14:textId="77777777" w:rsidR="007C1B2C" w:rsidRPr="007644C2" w:rsidRDefault="007C1B2C" w:rsidP="007C1B2C">
      <w:pPr>
        <w:rPr>
          <w:ins w:id="2536" w:author="JVET-M0101" w:date="2019-02-26T10:34:00Z"/>
          <w:b/>
          <w:bCs/>
          <w:lang w:val="en-CA"/>
        </w:rPr>
      </w:pPr>
      <w:ins w:id="2537" w:author="JVET-M0101" w:date="2019-02-26T10:34:00Z">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w:t>
        </w:r>
        <w:proofErr w:type="gramStart"/>
        <w:r w:rsidRPr="007644C2">
          <w:rPr>
            <w:bCs/>
            <w:lang w:val="en-CA"/>
          </w:rPr>
          <w:t xml:space="preserve">to  </w:t>
        </w:r>
        <w:r w:rsidRPr="007644C2">
          <w:rPr>
            <w:noProof/>
            <w:lang w:val="en-CA"/>
          </w:rPr>
          <w:t>max</w:t>
        </w:r>
        <w:proofErr w:type="gramEnd"/>
        <w:r w:rsidRPr="007644C2">
          <w:rPr>
            <w:noProof/>
            <w:lang w:val="en-CA"/>
          </w:rPr>
          <w:t>_bitdepth_constraint_idc, inclusive.</w:t>
        </w:r>
      </w:ins>
    </w:p>
    <w:p w14:paraId="4D780641" w14:textId="77777777" w:rsidR="007C1B2C" w:rsidRPr="007644C2" w:rsidRDefault="007C1B2C" w:rsidP="007C1B2C">
      <w:pPr>
        <w:rPr>
          <w:ins w:id="2538" w:author="JVET-M0101" w:date="2019-02-26T10:34:00Z"/>
          <w:lang w:val="en-CA" w:eastAsia="ko-KR"/>
        </w:rPr>
      </w:pPr>
      <w:ins w:id="2539" w:author="JVET-M0101" w:date="2019-02-26T10:34:00Z">
        <w:r w:rsidRPr="007644C2">
          <w:rPr>
            <w:b/>
            <w:noProof/>
            <w:lang w:val="en-CA"/>
          </w:rPr>
          <w:t>max_chroma_format_constraint_</w:t>
        </w:r>
        <w:proofErr w:type="gramStart"/>
        <w:r w:rsidRPr="007644C2">
          <w:rPr>
            <w:b/>
            <w:noProof/>
            <w:lang w:val="en-CA"/>
          </w:rPr>
          <w:t>idc</w:t>
        </w:r>
        <w:r w:rsidRPr="001226BB">
          <w:rPr>
            <w:noProof/>
            <w:lang w:val="en-CA"/>
          </w:rPr>
          <w:t xml:space="preserve"> </w:t>
        </w:r>
        <w:r w:rsidRPr="007644C2">
          <w:rPr>
            <w:lang w:val="en-CA" w:eastAsia="ko-KR"/>
          </w:rPr>
          <w:t xml:space="preserve"> specifies</w:t>
        </w:r>
        <w:proofErr w:type="gramEnd"/>
        <w:r w:rsidRPr="007644C2">
          <w:rPr>
            <w:lang w:val="en-CA" w:eastAsia="ko-KR"/>
          </w:rPr>
          <w:t xml:space="preserve"> that it is a requirement of bitstream conformance that </w:t>
        </w:r>
        <w:proofErr w:type="spellStart"/>
        <w:r w:rsidRPr="007644C2">
          <w:rPr>
            <w:lang w:val="en-CA"/>
          </w:rPr>
          <w:t>chroma_format_idc</w:t>
        </w:r>
        <w:proofErr w:type="spellEnd"/>
        <w:r w:rsidRPr="007644C2">
          <w:rPr>
            <w:lang w:val="en-CA"/>
          </w:rPr>
          <w:t xml:space="preserve">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ins>
    </w:p>
    <w:p w14:paraId="1094CDC6" w14:textId="77777777" w:rsidR="007C1B2C" w:rsidRPr="007644C2" w:rsidRDefault="007C1B2C" w:rsidP="007C1B2C">
      <w:pPr>
        <w:rPr>
          <w:ins w:id="2540" w:author="JVET-M0101" w:date="2019-02-26T10:34:00Z"/>
          <w:lang w:val="en-CA" w:eastAsia="ko-KR"/>
        </w:rPr>
      </w:pPr>
      <w:ins w:id="2541" w:author="JVET-M0101" w:date="2019-02-26T10:34:00Z">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ins>
    </w:p>
    <w:p w14:paraId="37A6D675" w14:textId="77777777" w:rsidR="007C1B2C" w:rsidRPr="007644C2" w:rsidRDefault="007C1B2C" w:rsidP="007C1B2C">
      <w:pPr>
        <w:rPr>
          <w:ins w:id="2542" w:author="JVET-M0101" w:date="2019-02-26T10:34:00Z"/>
          <w:lang w:val="en-CA" w:eastAsia="ko-KR"/>
        </w:rPr>
      </w:pPr>
      <w:ins w:id="2543" w:author="JVET-M0101" w:date="2019-02-26T10:34:00Z">
        <w:r w:rsidRPr="007644C2">
          <w:rPr>
            <w:b/>
            <w:noProof/>
            <w:lang w:val="en-CA"/>
          </w:rPr>
          <w:t>no_</w:t>
        </w:r>
        <w:proofErr w:type="spellStart"/>
        <w:r w:rsidRPr="007644C2">
          <w:rPr>
            <w:b/>
            <w:bCs/>
            <w:lang w:val="en-CA"/>
          </w:rPr>
          <w:t>qtbtt_dual_tree_intra</w:t>
        </w:r>
        <w:proofErr w:type="spellEnd"/>
        <w:r w:rsidRPr="007644C2">
          <w:rPr>
            <w:b/>
            <w:noProof/>
            <w:lang w:val="en-CA"/>
          </w:rPr>
          <w:t xml:space="preserve"> constraint_flag</w:t>
        </w:r>
        <w:r w:rsidRPr="007644C2">
          <w:rPr>
            <w:lang w:val="en-CA" w:eastAsia="ko-KR"/>
          </w:rPr>
          <w:t xml:space="preserve"> equal to 1 specifies that it is a requirement of bitstream conformance that </w:t>
        </w:r>
        <w:proofErr w:type="spellStart"/>
        <w:r w:rsidRPr="007644C2">
          <w:rPr>
            <w:bCs/>
            <w:lang w:val="en-CA"/>
          </w:rPr>
          <w:t>qtbtt_dual_tree_intra_flag</w:t>
        </w:r>
        <w:proofErr w:type="spellEnd"/>
        <w:r w:rsidRPr="007644C2">
          <w:rPr>
            <w:lang w:val="en-CA"/>
          </w:rPr>
          <w:t xml:space="preserve"> </w:t>
        </w:r>
        <w:r w:rsidRPr="007644C2">
          <w:rPr>
            <w:lang w:val="en-CA" w:eastAsia="ko-KR"/>
          </w:rPr>
          <w:t xml:space="preserve">shall be equal to 0. </w:t>
        </w:r>
        <w:r w:rsidRPr="007644C2">
          <w:rPr>
            <w:noProof/>
            <w:lang w:val="en-CA"/>
          </w:rPr>
          <w:t>no_</w:t>
        </w:r>
        <w:proofErr w:type="spellStart"/>
        <w:r w:rsidRPr="007644C2">
          <w:rPr>
            <w:bCs/>
            <w:lang w:val="en-CA"/>
          </w:rPr>
          <w:t>qtbtt_dual_tree_intra</w:t>
        </w:r>
        <w:proofErr w:type="spellEnd"/>
        <w:r w:rsidRPr="007644C2">
          <w:rPr>
            <w:noProof/>
            <w:lang w:val="en-CA"/>
          </w:rPr>
          <w:t xml:space="preserve"> constraint_flag</w:t>
        </w:r>
        <w:r w:rsidRPr="007644C2">
          <w:rPr>
            <w:lang w:val="en-CA" w:eastAsia="ko-KR"/>
          </w:rPr>
          <w:t xml:space="preserve"> equal to 0 does not impose a constraint.</w:t>
        </w:r>
      </w:ins>
    </w:p>
    <w:p w14:paraId="167E22D2" w14:textId="77777777" w:rsidR="007C1B2C" w:rsidRPr="007644C2" w:rsidRDefault="007C1B2C" w:rsidP="007C1B2C">
      <w:pPr>
        <w:rPr>
          <w:ins w:id="2544" w:author="JVET-M0101" w:date="2019-02-26T10:34:00Z"/>
          <w:lang w:val="en-CA" w:eastAsia="ko-KR"/>
        </w:rPr>
      </w:pPr>
      <w:ins w:id="2545" w:author="JVET-M0101" w:date="2019-02-26T10:34:00Z">
        <w:r w:rsidRPr="007644C2">
          <w:rPr>
            <w:b/>
            <w:noProof/>
            <w:lang w:val="en-CA"/>
          </w:rPr>
          <w:t>no_sao_constraint_flag</w:t>
        </w:r>
        <w:r w:rsidRPr="007644C2">
          <w:rPr>
            <w:lang w:val="en-CA" w:eastAsia="ko-KR"/>
          </w:rPr>
          <w:t xml:space="preserve"> equal to 1 specifies that it is a requirement of bitstream conformance that </w:t>
        </w:r>
        <w:proofErr w:type="spellStart"/>
        <w:r w:rsidRPr="007644C2">
          <w:rPr>
            <w:lang w:val="en-CA" w:eastAsia="ko-KR"/>
          </w:rPr>
          <w:t>sps_sao_enabled_flag</w:t>
        </w:r>
        <w:proofErr w:type="spellEnd"/>
        <w:r w:rsidRPr="007644C2">
          <w:rPr>
            <w:lang w:val="en-CA" w:eastAsia="ko-KR"/>
          </w:rPr>
          <w:t xml:space="preserve"> shall be equal to 0. </w:t>
        </w:r>
        <w:r w:rsidRPr="007644C2">
          <w:rPr>
            <w:noProof/>
            <w:lang w:val="en-CA"/>
          </w:rPr>
          <w:t>no_sao_constraint_flag</w:t>
        </w:r>
        <w:r w:rsidRPr="007644C2">
          <w:rPr>
            <w:lang w:val="en-CA" w:eastAsia="ko-KR"/>
          </w:rPr>
          <w:t xml:space="preserve"> equal to 0 does not impose a constraint.</w:t>
        </w:r>
      </w:ins>
    </w:p>
    <w:p w14:paraId="000A7D61" w14:textId="77777777" w:rsidR="007C1B2C" w:rsidRPr="007644C2" w:rsidRDefault="007C1B2C" w:rsidP="007C1B2C">
      <w:pPr>
        <w:rPr>
          <w:ins w:id="2546" w:author="JVET-M0101" w:date="2019-02-26T10:34:00Z"/>
          <w:lang w:val="en-CA" w:eastAsia="ko-KR"/>
        </w:rPr>
      </w:pPr>
      <w:ins w:id="2547" w:author="JVET-M0101" w:date="2019-02-26T10:34:00Z">
        <w:r w:rsidRPr="007644C2">
          <w:rPr>
            <w:b/>
            <w:noProof/>
            <w:lang w:val="en-CA"/>
          </w:rPr>
          <w:t>no_alf_constraint_flag</w:t>
        </w:r>
        <w:r w:rsidRPr="007644C2">
          <w:rPr>
            <w:lang w:val="en-CA" w:eastAsia="ko-KR"/>
          </w:rPr>
          <w:t xml:space="preserve"> equal to 1 specifies that it is a requirement of bitstream conformance that </w:t>
        </w:r>
        <w:proofErr w:type="spellStart"/>
        <w:r w:rsidRPr="007644C2">
          <w:rPr>
            <w:lang w:val="en-CA" w:eastAsia="ko-KR"/>
          </w:rPr>
          <w:t>sps_alf_enabled_flag</w:t>
        </w:r>
        <w:proofErr w:type="spellEnd"/>
        <w:r w:rsidRPr="007644C2">
          <w:rPr>
            <w:lang w:val="en-CA" w:eastAsia="ko-KR"/>
          </w:rPr>
          <w:t xml:space="preserve"> shall be equal to 0.  </w:t>
        </w:r>
        <w:r w:rsidRPr="007644C2">
          <w:rPr>
            <w:noProof/>
            <w:lang w:val="en-CA"/>
          </w:rPr>
          <w:t>no_alf_constraint_flag</w:t>
        </w:r>
        <w:r w:rsidRPr="007644C2">
          <w:rPr>
            <w:lang w:val="en-CA" w:eastAsia="ko-KR"/>
          </w:rPr>
          <w:t xml:space="preserve"> equal to 0 does not impose a constraint.</w:t>
        </w:r>
      </w:ins>
    </w:p>
    <w:p w14:paraId="2D78905C" w14:textId="77777777" w:rsidR="007C1B2C" w:rsidRPr="007644C2" w:rsidRDefault="007C1B2C" w:rsidP="007C1B2C">
      <w:pPr>
        <w:rPr>
          <w:ins w:id="2548" w:author="JVET-M0101" w:date="2019-02-26T10:34:00Z"/>
          <w:lang w:val="en-CA" w:eastAsia="ko-KR"/>
        </w:rPr>
      </w:pPr>
      <w:ins w:id="2549" w:author="JVET-M0101" w:date="2019-02-26T10:34:00Z">
        <w:r w:rsidRPr="007644C2">
          <w:rPr>
            <w:b/>
            <w:noProof/>
            <w:lang w:val="en-CA"/>
          </w:rPr>
          <w:t>no_pcm_constraint_flag</w:t>
        </w:r>
        <w:r w:rsidRPr="007644C2">
          <w:rPr>
            <w:lang w:val="en-CA" w:eastAsia="ko-KR"/>
          </w:rPr>
          <w:t xml:space="preserve"> equal to 1 specifies that it is a requirement of bitstream conformance that </w:t>
        </w:r>
        <w:proofErr w:type="spellStart"/>
        <w:r>
          <w:rPr>
            <w:lang w:val="en-CA" w:eastAsia="ko-KR"/>
          </w:rPr>
          <w:t>sps_</w:t>
        </w:r>
        <w:r w:rsidRPr="007644C2">
          <w:rPr>
            <w:lang w:val="en-CA" w:eastAsia="ko-KR"/>
          </w:rPr>
          <w:t>pcm_enabled_flag</w:t>
        </w:r>
        <w:proofErr w:type="spellEnd"/>
        <w:r w:rsidRPr="007644C2">
          <w:rPr>
            <w:lang w:val="en-CA" w:eastAsia="ko-KR"/>
          </w:rPr>
          <w:t xml:space="preserve"> shall be equal to 0.  </w:t>
        </w:r>
        <w:r w:rsidRPr="007644C2">
          <w:rPr>
            <w:noProof/>
            <w:lang w:val="en-CA"/>
          </w:rPr>
          <w:t>no_pcm_constraint_flag</w:t>
        </w:r>
        <w:r w:rsidRPr="007644C2">
          <w:rPr>
            <w:lang w:val="en-CA" w:eastAsia="ko-KR"/>
          </w:rPr>
          <w:t xml:space="preserve"> equal to 0 does not impose a constraint.</w:t>
        </w:r>
      </w:ins>
    </w:p>
    <w:p w14:paraId="0546F404" w14:textId="77777777" w:rsidR="007C1B2C" w:rsidRPr="007644C2" w:rsidRDefault="007C1B2C" w:rsidP="007C1B2C">
      <w:pPr>
        <w:rPr>
          <w:ins w:id="2550" w:author="JVET-M0101" w:date="2019-02-26T10:34:00Z"/>
          <w:lang w:val="en-CA" w:eastAsia="ko-KR"/>
        </w:rPr>
      </w:pPr>
      <w:ins w:id="2551" w:author="JVET-M0101" w:date="2019-02-26T10:34:00Z">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proofErr w:type="spellStart"/>
        <w:r>
          <w:rPr>
            <w:lang w:val="en-CA" w:eastAsia="ko-KR"/>
          </w:rPr>
          <w:t>sps_</w:t>
        </w:r>
        <w:r w:rsidRPr="00F05D81">
          <w:rPr>
            <w:lang w:val="en-CA" w:eastAsia="ko-KR"/>
          </w:rPr>
          <w:t>ref_wraparound_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no_ref_wraparound_constraint_flag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ins>
    </w:p>
    <w:p w14:paraId="0E0BEF5C" w14:textId="77777777" w:rsidR="007C1B2C" w:rsidRPr="007644C2" w:rsidRDefault="007C1B2C" w:rsidP="007C1B2C">
      <w:pPr>
        <w:rPr>
          <w:ins w:id="2552" w:author="JVET-M0101" w:date="2019-02-26T10:34:00Z"/>
          <w:lang w:val="en-CA" w:eastAsia="ko-KR"/>
        </w:rPr>
      </w:pPr>
      <w:ins w:id="2553" w:author="JVET-M0101" w:date="2019-02-26T10:34:00Z">
        <w:r w:rsidRPr="007644C2">
          <w:rPr>
            <w:b/>
            <w:noProof/>
            <w:lang w:val="en-CA"/>
          </w:rPr>
          <w:t>no_temporal_mvp_constraint_flag</w:t>
        </w:r>
        <w:r w:rsidRPr="007644C2">
          <w:rPr>
            <w:lang w:val="en-CA" w:eastAsia="ko-KR"/>
          </w:rPr>
          <w:t xml:space="preserve"> equal to 1 specifies that it is a requirement of bitstream conformance that </w:t>
        </w:r>
        <w:proofErr w:type="spellStart"/>
        <w:r w:rsidRPr="007644C2">
          <w:rPr>
            <w:lang w:val="en-CA" w:eastAsia="ko-KR"/>
          </w:rPr>
          <w:t>sps_temporal_mvp_enabled_flag</w:t>
        </w:r>
        <w:proofErr w:type="spellEnd"/>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ins>
    </w:p>
    <w:p w14:paraId="7AEA4ED8" w14:textId="77777777" w:rsidR="007C1B2C" w:rsidRPr="007644C2" w:rsidRDefault="007C1B2C" w:rsidP="007C1B2C">
      <w:pPr>
        <w:rPr>
          <w:ins w:id="2554" w:author="JVET-M0101" w:date="2019-02-26T10:34:00Z"/>
          <w:lang w:val="en-CA" w:eastAsia="ko-KR"/>
        </w:rPr>
      </w:pPr>
      <w:ins w:id="2555" w:author="JVET-M0101" w:date="2019-02-26T10:34:00Z">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ins>
    </w:p>
    <w:p w14:paraId="09DFBE0A" w14:textId="77777777" w:rsidR="007C1B2C" w:rsidRPr="007644C2" w:rsidRDefault="007C1B2C" w:rsidP="007C1B2C">
      <w:pPr>
        <w:rPr>
          <w:ins w:id="2556" w:author="JVET-M0101" w:date="2019-02-26T10:34:00Z"/>
          <w:lang w:val="en-CA" w:eastAsia="ko-KR"/>
        </w:rPr>
      </w:pPr>
      <w:ins w:id="2557" w:author="JVET-M0101" w:date="2019-02-26T10:34:00Z">
        <w:r w:rsidRPr="007644C2">
          <w:rPr>
            <w:b/>
            <w:noProof/>
            <w:lang w:val="en-CA"/>
          </w:rPr>
          <w:lastRenderedPageBreak/>
          <w:t>no_amvr_constraint_flag</w:t>
        </w:r>
        <w:r w:rsidRPr="007644C2">
          <w:rPr>
            <w:lang w:val="en-CA" w:eastAsia="ko-KR"/>
          </w:rPr>
          <w:t xml:space="preserve"> equal to 1 specifies that it is a requirement of bitstream conformance that </w:t>
        </w:r>
        <w:proofErr w:type="spellStart"/>
        <w:r w:rsidRPr="007644C2">
          <w:rPr>
            <w:lang w:val="en-CA" w:eastAsia="ko-KR"/>
          </w:rPr>
          <w:t>sps_amvr_enabled_flag</w:t>
        </w:r>
        <w:proofErr w:type="spellEnd"/>
        <w:r w:rsidRPr="007644C2">
          <w:rPr>
            <w:lang w:val="en-CA" w:eastAsia="ko-KR"/>
          </w:rPr>
          <w:t xml:space="preserve"> shall be equal to 0.</w:t>
        </w:r>
        <w:r w:rsidRPr="007644C2">
          <w:rPr>
            <w:noProof/>
            <w:lang w:val="en-CA"/>
          </w:rPr>
          <w:t xml:space="preserve"> no_amvr_constraint_flag equal to 0</w:t>
        </w:r>
        <w:r w:rsidRPr="007644C2">
          <w:rPr>
            <w:lang w:val="en-CA" w:eastAsia="ko-KR"/>
          </w:rPr>
          <w:t xml:space="preserve"> does not impose a constraint.</w:t>
        </w:r>
      </w:ins>
    </w:p>
    <w:p w14:paraId="678A4BFD" w14:textId="77777777" w:rsidR="007C1B2C" w:rsidRPr="007644C2" w:rsidRDefault="007C1B2C" w:rsidP="007C1B2C">
      <w:pPr>
        <w:rPr>
          <w:ins w:id="2558" w:author="JVET-M0101" w:date="2019-02-26T10:34:00Z"/>
          <w:lang w:val="en-CA" w:eastAsia="ko-KR"/>
        </w:rPr>
      </w:pPr>
      <w:ins w:id="2559" w:author="JVET-M0101" w:date="2019-02-26T10:34:00Z">
        <w:r w:rsidRPr="001226BB">
          <w:rPr>
            <w:b/>
            <w:noProof/>
          </w:rPr>
          <w:t>no_bdof_constraint_flag</w:t>
        </w:r>
        <w:r w:rsidRPr="007644C2">
          <w:rPr>
            <w:lang w:val="en-CA" w:eastAsia="ko-KR"/>
          </w:rPr>
          <w:t xml:space="preserve"> equal to 1 specifies that it is a requirement of bitstream conformance that </w:t>
        </w:r>
        <w:proofErr w:type="spellStart"/>
        <w:r>
          <w:rPr>
            <w:lang w:val="en-CA" w:eastAsia="ko-KR"/>
          </w:rPr>
          <w:t>sps_bdof</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no_bdof_constraint_flag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ins>
    </w:p>
    <w:p w14:paraId="3F921841" w14:textId="77777777" w:rsidR="007C1B2C" w:rsidRPr="007644C2" w:rsidRDefault="007C1B2C" w:rsidP="007C1B2C">
      <w:pPr>
        <w:rPr>
          <w:ins w:id="2560" w:author="JVET-M0101" w:date="2019-02-26T10:34:00Z"/>
          <w:lang w:val="en-CA" w:eastAsia="ko-KR"/>
        </w:rPr>
      </w:pPr>
      <w:ins w:id="2561" w:author="JVET-M0101" w:date="2019-02-26T10:34:00Z">
        <w:r w:rsidRPr="007644C2">
          <w:rPr>
            <w:b/>
            <w:noProof/>
            <w:lang w:val="en-CA"/>
          </w:rPr>
          <w:t>no_cclm_constraint_flag</w:t>
        </w:r>
        <w:r w:rsidRPr="007644C2">
          <w:rPr>
            <w:lang w:val="en-CA" w:eastAsia="ko-KR"/>
          </w:rPr>
          <w:t xml:space="preserve"> equal to 1 specifies that it is a requirement of bitstream conformance that </w:t>
        </w:r>
        <w:proofErr w:type="spellStart"/>
        <w:r w:rsidRPr="007644C2">
          <w:rPr>
            <w:bCs/>
            <w:lang w:val="en-CA"/>
          </w:rPr>
          <w:t>sps_</w:t>
        </w:r>
        <w:r w:rsidRPr="007644C2">
          <w:rPr>
            <w:lang w:val="en-CA" w:eastAsia="ko-KR"/>
          </w:rPr>
          <w:t>cclm_enabled_flag</w:t>
        </w:r>
        <w:proofErr w:type="spellEnd"/>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ins>
    </w:p>
    <w:p w14:paraId="62B94C4E" w14:textId="77777777" w:rsidR="007C1B2C" w:rsidRPr="007644C2" w:rsidRDefault="007C1B2C" w:rsidP="007C1B2C">
      <w:pPr>
        <w:rPr>
          <w:ins w:id="2562" w:author="JVET-M0101" w:date="2019-02-26T10:34:00Z"/>
          <w:lang w:val="en-CA" w:eastAsia="ko-KR"/>
        </w:rPr>
      </w:pPr>
      <w:ins w:id="2563" w:author="JVET-M0101" w:date="2019-02-26T10:34:00Z">
        <w:r w:rsidRPr="00F05D81">
          <w:rPr>
            <w:b/>
            <w:noProof/>
          </w:rPr>
          <w:t>no_mts_constraint_flag</w:t>
        </w:r>
        <w:r w:rsidRPr="007644C2">
          <w:rPr>
            <w:lang w:val="en-CA" w:eastAsia="ko-KR"/>
          </w:rPr>
          <w:t xml:space="preserve"> equal to 1 specifies that it is a requirement of bitstream conformance that </w:t>
        </w:r>
        <w:proofErr w:type="spellStart"/>
        <w:r>
          <w:rPr>
            <w:lang w:val="en-CA" w:eastAsia="ko-KR"/>
          </w:rPr>
          <w:t>sps_mts</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no_mts_constraint_flag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ins>
    </w:p>
    <w:p w14:paraId="79B12C3E" w14:textId="77777777" w:rsidR="007C1B2C" w:rsidRPr="007644C2" w:rsidRDefault="007C1B2C" w:rsidP="007C1B2C">
      <w:pPr>
        <w:rPr>
          <w:ins w:id="2564" w:author="JVET-M0101" w:date="2019-02-26T10:34:00Z"/>
          <w:lang w:val="en-CA" w:eastAsia="ko-KR"/>
        </w:rPr>
      </w:pPr>
      <w:ins w:id="2565" w:author="JVET-M0101" w:date="2019-02-26T10:34:00Z">
        <w:r w:rsidRPr="007644C2">
          <w:rPr>
            <w:b/>
            <w:noProof/>
            <w:lang w:val="en-CA"/>
          </w:rPr>
          <w:t>no_affine_motion_constraint_flag</w:t>
        </w:r>
        <w:r w:rsidRPr="007644C2">
          <w:rPr>
            <w:lang w:val="en-CA" w:eastAsia="ko-KR"/>
          </w:rPr>
          <w:t xml:space="preserve"> equal to 1 specifies that it is a requirement of bitstream conformance that </w:t>
        </w:r>
        <w:proofErr w:type="spellStart"/>
        <w:r w:rsidRPr="007644C2">
          <w:rPr>
            <w:bCs/>
            <w:lang w:val="en-CA"/>
          </w:rPr>
          <w:t>sps_affine_enabled_</w:t>
        </w:r>
        <w:proofErr w:type="gramStart"/>
        <w:r w:rsidRPr="007644C2">
          <w:rPr>
            <w:bCs/>
            <w:lang w:val="en-CA"/>
          </w:rPr>
          <w:t>flag</w:t>
        </w:r>
        <w:proofErr w:type="spellEnd"/>
        <w:r w:rsidRPr="007644C2">
          <w:rPr>
            <w:bCs/>
            <w:lang w:val="en-CA"/>
          </w:rPr>
          <w:t> </w:t>
        </w:r>
        <w:r w:rsidRPr="007644C2">
          <w:rPr>
            <w:lang w:val="en-CA" w:eastAsia="ko-KR"/>
          </w:rPr>
          <w:t xml:space="preserve"> shall</w:t>
        </w:r>
        <w:proofErr w:type="gramEnd"/>
        <w:r w:rsidRPr="007644C2">
          <w:rPr>
            <w:lang w:val="en-CA" w:eastAsia="ko-KR"/>
          </w:rPr>
          <w:t xml:space="preserve"> be equal to 0.</w:t>
        </w:r>
        <w:r w:rsidRPr="007644C2">
          <w:rPr>
            <w:noProof/>
            <w:lang w:val="en-CA"/>
          </w:rPr>
          <w:t xml:space="preserve"> no_affine_motion_constraint_flag equal to 0</w:t>
        </w:r>
        <w:r w:rsidRPr="007644C2">
          <w:rPr>
            <w:lang w:val="en-CA" w:eastAsia="ko-KR"/>
          </w:rPr>
          <w:t xml:space="preserve"> does not impose a constraint.</w:t>
        </w:r>
      </w:ins>
    </w:p>
    <w:p w14:paraId="1CFB338C" w14:textId="77777777" w:rsidR="007C1B2C" w:rsidRPr="007644C2" w:rsidRDefault="007C1B2C" w:rsidP="007C1B2C">
      <w:pPr>
        <w:rPr>
          <w:ins w:id="2566" w:author="JVET-M0101" w:date="2019-02-26T10:34:00Z"/>
          <w:lang w:val="en-CA" w:eastAsia="ko-KR"/>
        </w:rPr>
      </w:pPr>
      <w:ins w:id="2567" w:author="JVET-M0101" w:date="2019-02-26T10:34:00Z">
        <w:r w:rsidRPr="001226BB">
          <w:rPr>
            <w:b/>
            <w:noProof/>
          </w:rPr>
          <w:t>no_gbi_constraint_flag</w:t>
        </w:r>
        <w:r w:rsidRPr="007644C2">
          <w:rPr>
            <w:lang w:val="en-CA" w:eastAsia="ko-KR"/>
          </w:rPr>
          <w:t xml:space="preserve"> equal to 1 specifies that it is a requirement of bitstream conformance that </w:t>
        </w:r>
        <w:proofErr w:type="spellStart"/>
        <w:r>
          <w:rPr>
            <w:lang w:val="en-CA" w:eastAsia="ko-KR"/>
          </w:rPr>
          <w:t>sps_gbi</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E52E33">
          <w:rPr>
            <w:lang w:val="en-CA" w:eastAsia="ko-KR"/>
          </w:rPr>
          <w:t>no_gbi_constraint_flag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ins>
    </w:p>
    <w:p w14:paraId="6BF5406C" w14:textId="77777777" w:rsidR="007C1B2C" w:rsidRPr="007644C2" w:rsidRDefault="007C1B2C" w:rsidP="007C1B2C">
      <w:pPr>
        <w:rPr>
          <w:ins w:id="2568" w:author="JVET-M0101" w:date="2019-02-26T10:34:00Z"/>
          <w:lang w:val="en-CA" w:eastAsia="ko-KR"/>
        </w:rPr>
      </w:pPr>
      <w:ins w:id="2569" w:author="JVET-M0101" w:date="2019-02-26T10:34:00Z">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proofErr w:type="spellStart"/>
        <w:r>
          <w:rPr>
            <w:lang w:val="en-CA" w:eastAsia="ko-KR"/>
          </w:rPr>
          <w:t>sps_ciip</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E52E33">
          <w:rPr>
            <w:lang w:val="en-CA" w:eastAsia="ko-KR"/>
          </w:rPr>
          <w:t>no_</w:t>
        </w:r>
        <w:r>
          <w:rPr>
            <w:lang w:val="en-CA" w:eastAsia="ko-KR"/>
          </w:rPr>
          <w:t>cipp</w:t>
        </w:r>
        <w:r w:rsidRPr="00E52E33">
          <w:rPr>
            <w:lang w:val="en-CA" w:eastAsia="ko-KR"/>
          </w:rPr>
          <w:t>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ins>
    </w:p>
    <w:p w14:paraId="3AB562C6" w14:textId="77777777" w:rsidR="007C1B2C" w:rsidRPr="001226BB" w:rsidRDefault="007C1B2C" w:rsidP="007C1B2C">
      <w:pPr>
        <w:rPr>
          <w:ins w:id="2570" w:author="JVET-M0101" w:date="2019-02-26T10:34:00Z"/>
          <w:lang w:val="en-CA" w:eastAsia="ko-KR"/>
        </w:rPr>
      </w:pPr>
      <w:ins w:id="2571" w:author="JVET-M0101" w:date="2019-02-26T10:34:00Z">
        <w:r w:rsidRPr="00AF1D8A">
          <w:rPr>
            <w:b/>
            <w:noProof/>
          </w:rPr>
          <w:t>no_triangle_constraint_flag</w:t>
        </w:r>
        <w:r w:rsidRPr="001226BB">
          <w:rPr>
            <w:lang w:val="en-CA" w:eastAsia="ko-KR"/>
          </w:rPr>
          <w:t xml:space="preserve"> equal to 1 specifies that it is a requirement of bitstream conformance that </w:t>
        </w:r>
        <w:proofErr w:type="spellStart"/>
        <w:r w:rsidRPr="00AF1D8A">
          <w:rPr>
            <w:lang w:val="en-CA" w:eastAsia="ko-KR"/>
          </w:rPr>
          <w:t>sps_triangle_enabled_flag</w:t>
        </w:r>
        <w:proofErr w:type="spellEnd"/>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ins>
    </w:p>
    <w:p w14:paraId="5B9B235D" w14:textId="77777777" w:rsidR="007C1B2C" w:rsidRPr="007644C2" w:rsidRDefault="007C1B2C" w:rsidP="007C1B2C">
      <w:pPr>
        <w:rPr>
          <w:ins w:id="2572" w:author="JVET-M0101" w:date="2019-02-26T10:34:00Z"/>
          <w:lang w:val="en-CA" w:eastAsia="ko-KR"/>
        </w:rPr>
      </w:pPr>
      <w:ins w:id="2573" w:author="JVET-M0101" w:date="2019-02-26T10:34:00Z">
        <w:r w:rsidRPr="007644C2">
          <w:rPr>
            <w:b/>
            <w:noProof/>
            <w:lang w:val="en-CA"/>
          </w:rPr>
          <w:t>no_</w:t>
        </w:r>
        <w:proofErr w:type="spellStart"/>
        <w:r w:rsidRPr="007644C2">
          <w:rPr>
            <w:b/>
            <w:bCs/>
            <w:lang w:val="en-CA"/>
          </w:rPr>
          <w:t>ladf_constraint_flag</w:t>
        </w:r>
        <w:proofErr w:type="spellEnd"/>
        <w:r w:rsidRPr="007644C2">
          <w:rPr>
            <w:lang w:val="en-CA" w:eastAsia="ko-KR"/>
          </w:rPr>
          <w:t xml:space="preserve"> equal to 1 specifies that it is a requirement of bitstream conformance that </w:t>
        </w:r>
        <w:proofErr w:type="spellStart"/>
        <w:r w:rsidRPr="007644C2">
          <w:rPr>
            <w:lang w:val="en-CA"/>
          </w:rPr>
          <w:t>sps_ladf_enabled_</w:t>
        </w:r>
        <w:proofErr w:type="gramStart"/>
        <w:r w:rsidRPr="007644C2">
          <w:rPr>
            <w:lang w:val="en-CA"/>
          </w:rPr>
          <w:t>flag</w:t>
        </w:r>
        <w:proofErr w:type="spellEnd"/>
        <w:r w:rsidRPr="007644C2">
          <w:rPr>
            <w:lang w:val="en-CA"/>
          </w:rPr>
          <w:t xml:space="preserve">  </w:t>
        </w:r>
        <w:r w:rsidRPr="007644C2">
          <w:rPr>
            <w:lang w:val="en-CA" w:eastAsia="ko-KR"/>
          </w:rPr>
          <w:t>shall</w:t>
        </w:r>
        <w:proofErr w:type="gramEnd"/>
        <w:r w:rsidRPr="007644C2">
          <w:rPr>
            <w:lang w:val="en-CA" w:eastAsia="ko-KR"/>
          </w:rPr>
          <w:t xml:space="preserve"> be equal to 0.</w:t>
        </w:r>
        <w:r w:rsidRPr="007644C2">
          <w:rPr>
            <w:noProof/>
            <w:lang w:val="en-CA"/>
          </w:rPr>
          <w:t xml:space="preserve"> no_</w:t>
        </w:r>
        <w:proofErr w:type="spellStart"/>
        <w:r w:rsidRPr="007644C2">
          <w:rPr>
            <w:bCs/>
            <w:lang w:val="en-CA"/>
          </w:rPr>
          <w:t>ladf_constraint_flag</w:t>
        </w:r>
        <w:proofErr w:type="spellEnd"/>
        <w:r w:rsidRPr="007644C2">
          <w:rPr>
            <w:noProof/>
            <w:lang w:val="en-CA"/>
          </w:rPr>
          <w:t xml:space="preserve"> equal to 0</w:t>
        </w:r>
        <w:r w:rsidRPr="007644C2">
          <w:rPr>
            <w:lang w:val="en-CA" w:eastAsia="ko-KR"/>
          </w:rPr>
          <w:t xml:space="preserve"> does not impose a constraint.</w:t>
        </w:r>
      </w:ins>
    </w:p>
    <w:p w14:paraId="69A89407" w14:textId="77777777" w:rsidR="007C1B2C" w:rsidRPr="001226BB" w:rsidRDefault="007C1B2C" w:rsidP="007C1B2C">
      <w:pPr>
        <w:rPr>
          <w:ins w:id="2574" w:author="JVET-M0101" w:date="2019-02-26T10:34:00Z"/>
          <w:lang w:val="en-CA" w:eastAsia="ko-KR"/>
        </w:rPr>
      </w:pPr>
      <w:ins w:id="2575" w:author="JVET-M0101" w:date="2019-02-26T10:34:00Z">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proofErr w:type="spellStart"/>
        <w:r w:rsidRPr="00AF1D8A">
          <w:rPr>
            <w:lang w:val="en-CA" w:eastAsia="ko-KR"/>
          </w:rPr>
          <w:t>sps_</w:t>
        </w:r>
        <w:r>
          <w:rPr>
            <w:lang w:val="en-CA" w:eastAsia="ko-KR"/>
          </w:rPr>
          <w:t>cpr</w:t>
        </w:r>
        <w:r w:rsidRPr="00AF1D8A">
          <w:rPr>
            <w:lang w:val="en-CA" w:eastAsia="ko-KR"/>
          </w:rPr>
          <w:t>_enabled_flag</w:t>
        </w:r>
        <w:proofErr w:type="spellEnd"/>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ins>
    </w:p>
    <w:p w14:paraId="0343CA4E" w14:textId="77777777" w:rsidR="007C1B2C" w:rsidRPr="001226BB" w:rsidRDefault="007C1B2C" w:rsidP="007C1B2C">
      <w:pPr>
        <w:rPr>
          <w:ins w:id="2576" w:author="JVET-M0101" w:date="2019-02-26T10:34:00Z"/>
          <w:lang w:val="en-CA" w:eastAsia="ko-KR"/>
        </w:rPr>
      </w:pPr>
      <w:ins w:id="2577" w:author="JVET-M0101" w:date="2019-02-26T10:34:00Z">
        <w:r w:rsidRPr="00AF1D8A">
          <w:rPr>
            <w:b/>
            <w:noProof/>
          </w:rPr>
          <w:t>no_qp_delta_constraint_flag</w:t>
        </w:r>
        <w:r w:rsidRPr="001226BB">
          <w:rPr>
            <w:lang w:val="en-CA" w:eastAsia="ko-KR"/>
          </w:rPr>
          <w:t xml:space="preserve"> equal to 1 specifies that it is a requirement of bitstream conformance that </w:t>
        </w:r>
        <w:proofErr w:type="spellStart"/>
        <w:r w:rsidRPr="00AF1D8A">
          <w:rPr>
            <w:bCs/>
            <w:lang w:val="en-CA"/>
          </w:rPr>
          <w:t>cu_qp_delta_enabled_flag</w:t>
        </w:r>
        <w:proofErr w:type="spellEnd"/>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ins>
    </w:p>
    <w:p w14:paraId="5AB4CC2E" w14:textId="77777777" w:rsidR="007C1B2C" w:rsidRPr="007644C2" w:rsidRDefault="007C1B2C" w:rsidP="007C1B2C">
      <w:pPr>
        <w:rPr>
          <w:ins w:id="2578" w:author="JVET-M0101" w:date="2019-02-26T10:34:00Z"/>
          <w:lang w:val="en-CA" w:eastAsia="ko-KR"/>
        </w:rPr>
      </w:pPr>
      <w:ins w:id="2579" w:author="JVET-M0101" w:date="2019-02-26T10:34:00Z">
        <w:r w:rsidRPr="007644C2">
          <w:rPr>
            <w:b/>
            <w:noProof/>
            <w:lang w:val="en-CA"/>
          </w:rPr>
          <w:t>no_dep_quant_constraint_flag</w:t>
        </w:r>
        <w:r w:rsidRPr="007644C2">
          <w:rPr>
            <w:lang w:val="en-CA" w:eastAsia="ko-KR"/>
          </w:rPr>
          <w:t xml:space="preserve"> equal to 1 specifies that it is a requirement of bitstream conformance that </w:t>
        </w:r>
        <w:proofErr w:type="spellStart"/>
        <w:r w:rsidRPr="007644C2">
          <w:rPr>
            <w:lang w:val="en-CA"/>
          </w:rPr>
          <w:t>dep_quant_enabled_flag</w:t>
        </w:r>
        <w:proofErr w:type="spellEnd"/>
        <w:r w:rsidRPr="007644C2">
          <w:rPr>
            <w:lang w:val="en-CA"/>
          </w:rPr>
          <w:t xml:space="preserve">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ins>
    </w:p>
    <w:p w14:paraId="6509E33E" w14:textId="77777777" w:rsidR="007C1B2C" w:rsidRPr="007644C2" w:rsidRDefault="007C1B2C" w:rsidP="007C1B2C">
      <w:pPr>
        <w:rPr>
          <w:ins w:id="2580" w:author="JVET-M0101" w:date="2019-02-26T10:34:00Z"/>
          <w:lang w:val="en-CA" w:eastAsia="ko-KR"/>
        </w:rPr>
      </w:pPr>
      <w:ins w:id="2581" w:author="JVET-M0101" w:date="2019-02-26T10:34:00Z">
        <w:r w:rsidRPr="007644C2">
          <w:rPr>
            <w:b/>
            <w:noProof/>
            <w:lang w:val="en-CA"/>
          </w:rPr>
          <w:t>no_sign_data_hiding_constraint_flag</w:t>
        </w:r>
        <w:r w:rsidRPr="007644C2">
          <w:rPr>
            <w:lang w:val="en-CA" w:eastAsia="ko-KR"/>
          </w:rPr>
          <w:t xml:space="preserve"> equal to 1 specifies that it is a requirement of bitstream conformance that </w:t>
        </w:r>
        <w:proofErr w:type="spellStart"/>
        <w:r w:rsidRPr="007644C2">
          <w:rPr>
            <w:lang w:val="en-CA"/>
          </w:rPr>
          <w:t>sign_data_hiding_enabled_flag</w:t>
        </w:r>
        <w:proofErr w:type="spellEnd"/>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ins>
    </w:p>
    <w:p w14:paraId="5A7461BE" w14:textId="7FBC50E0" w:rsidR="007C1B2C" w:rsidRPr="00DE0F0E" w:rsidRDefault="007C1B2C" w:rsidP="009A215A">
      <w:pPr>
        <w:rPr>
          <w:noProof/>
          <w:lang w:val="en-CA"/>
        </w:rPr>
      </w:pPr>
      <w:ins w:id="2582" w:author="JVET-M0101" w:date="2019-02-26T10:34:00Z">
        <w:r>
          <w:rPr>
            <w:b/>
            <w:bCs/>
            <w:noProof/>
            <w:szCs w:val="22"/>
            <w:lang w:val="en-CA"/>
          </w:rPr>
          <w:t>gci_alignment_zero_bits</w:t>
        </w:r>
        <w:r w:rsidRPr="00AC7D56">
          <w:rPr>
            <w:bCs/>
            <w:noProof/>
            <w:szCs w:val="22"/>
            <w:lang w:val="en-CA"/>
          </w:rPr>
          <w:t xml:space="preserve"> shall be equal to 0.</w:t>
        </w:r>
      </w:ins>
    </w:p>
    <w:p w14:paraId="499C4A5D" w14:textId="12C40299" w:rsidR="001A52F9" w:rsidRPr="00DE0F0E" w:rsidRDefault="00DB7471" w:rsidP="001A52F9">
      <w:pPr>
        <w:pStyle w:val="Heading3"/>
        <w:rPr>
          <w:noProof/>
          <w:lang w:val="en-CA"/>
        </w:rPr>
      </w:pPr>
      <w:bookmarkStart w:id="2583" w:name="_Toc311216934"/>
      <w:bookmarkStart w:id="2584" w:name="_Toc317198761"/>
      <w:bookmarkStart w:id="2585" w:name="_Toc415475874"/>
      <w:bookmarkStart w:id="2586" w:name="_Toc423599149"/>
      <w:bookmarkStart w:id="2587" w:name="_Toc423601653"/>
      <w:bookmarkStart w:id="2588" w:name="_Toc501130175"/>
      <w:bookmarkStart w:id="2589" w:name="_Toc510795098"/>
      <w:bookmarkStart w:id="2590" w:name="_Toc2177056"/>
      <w:r w:rsidRPr="00DE0F0E">
        <w:rPr>
          <w:noProof/>
          <w:lang w:val="en-CA"/>
        </w:rPr>
        <w:t>Tile group</w:t>
      </w:r>
      <w:r w:rsidR="001A52F9" w:rsidRPr="00DE0F0E">
        <w:rPr>
          <w:noProof/>
          <w:lang w:val="en-CA"/>
        </w:rPr>
        <w:t xml:space="preserve"> header semantics</w:t>
      </w:r>
      <w:bookmarkEnd w:id="2583"/>
      <w:bookmarkEnd w:id="2584"/>
      <w:bookmarkEnd w:id="2585"/>
      <w:bookmarkEnd w:id="2586"/>
      <w:bookmarkEnd w:id="2587"/>
      <w:bookmarkEnd w:id="2588"/>
      <w:bookmarkEnd w:id="2589"/>
      <w:bookmarkEnd w:id="2590"/>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16DBCBB8" w:rsidR="001A52F9" w:rsidRPr="00DE0F0E" w:rsidRDefault="001A52F9" w:rsidP="001A52F9">
      <w:pPr>
        <w:rPr>
          <w:noProof/>
          <w:lang w:val="en-CA"/>
        </w:rPr>
      </w:pPr>
      <w:r w:rsidRPr="00DE0F0E">
        <w:rPr>
          <w:noProof/>
          <w:lang w:val="en-CA"/>
        </w:rPr>
        <w:t xml:space="preserve">When present, the value of </w:t>
      </w:r>
      <w:ins w:id="2591" w:author="JVET-M0128" w:date="2019-02-26T08:04:00Z">
        <w:r w:rsidR="008F25A2">
          <w:rPr>
            <w:lang w:val="en-CA"/>
          </w:rPr>
          <w:t xml:space="preserve">each of </w:t>
        </w:r>
      </w:ins>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ins w:id="2592" w:author="JVET-M0128" w:date="2019-02-26T08:04:00Z">
        <w:r w:rsidR="008F25A2">
          <w:rPr>
            <w:noProof/>
            <w:lang w:val="en-CA"/>
          </w:rPr>
          <w:t>s</w:t>
        </w:r>
      </w:ins>
      <w:r w:rsidRPr="00DE0F0E">
        <w:rPr>
          <w:noProof/>
          <w:lang w:val="en-CA"/>
        </w:rPr>
        <w:t xml:space="preserve"> </w:t>
      </w:r>
      <w:r w:rsidR="000A78D2" w:rsidRPr="00DE0F0E">
        <w:rPr>
          <w:noProof/>
          <w:lang w:val="en-CA"/>
        </w:rPr>
        <w:t>tile_group_</w:t>
      </w:r>
      <w:r w:rsidRPr="00DE0F0E">
        <w:rPr>
          <w:noProof/>
          <w:lang w:val="en-CA"/>
        </w:rPr>
        <w:t>pic_parameter_set_id</w:t>
      </w:r>
      <w:r w:rsidR="003B2EEB" w:rsidRPr="00DE0F0E">
        <w:rPr>
          <w:noProof/>
          <w:lang w:val="en-CA"/>
        </w:rPr>
        <w:t xml:space="preserve"> </w:t>
      </w:r>
      <w:r w:rsidR="0091166A" w:rsidRPr="00DE0F0E">
        <w:rPr>
          <w:noProof/>
          <w:lang w:val="en-CA"/>
        </w:rPr>
        <w:t xml:space="preserve">and tile_group_pic_order_cnt_lsb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ins w:id="2593" w:author="JVET-M0853" w:date="2019-02-26T09:54:00Z"/>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ins w:id="2594" w:author="JVET-M0853" w:date="2019-02-26T09:54:00Z">
        <w:r w:rsidR="00ED448E">
          <w:rPr>
            <w:noProof/>
            <w:lang w:val="en-CA" w:eastAsia="ja-JP"/>
          </w:rPr>
          <w:t xml:space="preserve">. </w:t>
        </w:r>
        <w:r w:rsidR="00ED448E" w:rsidRPr="001226BB">
          <w:rPr>
            <w:noProof/>
            <w:lang w:eastAsia="ja-JP"/>
          </w:rPr>
          <w:t>When not present, the value of tile_group_address is inferred to be equal to 0.</w:t>
        </w:r>
      </w:ins>
    </w:p>
    <w:p w14:paraId="5CE717FA" w14:textId="77777777" w:rsidR="00ED448E" w:rsidRPr="001226BB" w:rsidRDefault="00ED448E" w:rsidP="00ED448E">
      <w:pPr>
        <w:rPr>
          <w:ins w:id="2595" w:author="JVET-M0853" w:date="2019-02-26T09:54:00Z"/>
          <w:noProof/>
          <w:lang w:eastAsia="ja-JP"/>
        </w:rPr>
      </w:pPr>
      <w:ins w:id="2596" w:author="JVET-M0853" w:date="2019-02-26T09:54:00Z">
        <w:r w:rsidRPr="001226BB">
          <w:rPr>
            <w:noProof/>
            <w:lang w:eastAsia="ja-JP"/>
          </w:rPr>
          <w:t>If rect_tile_group_flag is equal to 0, the following applies:</w:t>
        </w:r>
      </w:ins>
    </w:p>
    <w:p w14:paraId="288FC523" w14:textId="60CC7ED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ins w:id="2597" w:author="JVET-M0853" w:date="2019-02-26T09:54:00Z"/>
          <w:noProof/>
          <w:lang w:val="en-CA" w:eastAsia="ko-KR"/>
        </w:rPr>
      </w:pPr>
      <w:ins w:id="2598" w:author="JVET-M0853" w:date="2019-02-26T09:54:00Z">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ins>
      <w:r w:rsidRPr="001226BB">
        <w:rPr>
          <w:noProof/>
        </w:rPr>
      </w:r>
      <w:ins w:id="2599" w:author="JVET-M0853" w:date="2019-02-26T09:54:00Z">
        <w:r w:rsidRPr="001226BB">
          <w:rPr>
            <w:noProof/>
          </w:rPr>
          <w:fldChar w:fldCharType="separate"/>
        </w:r>
      </w:ins>
      <w:r w:rsidR="003F609A" w:rsidRPr="003F609A">
        <w:rPr>
          <w:noProof/>
        </w:rPr>
        <w:t>6</w:t>
      </w:r>
      <w:r w:rsidR="003F609A" w:rsidRPr="003F609A">
        <w:rPr>
          <w:noProof/>
        </w:rPr>
        <w:noBreakHyphen/>
        <w:t>7</w:t>
      </w:r>
      <w:ins w:id="2600" w:author="JVET-M0853" w:date="2019-02-26T09:54:00Z">
        <w:r w:rsidRPr="001226BB">
          <w:rPr>
            <w:noProof/>
          </w:rPr>
          <w:fldChar w:fldCharType="end"/>
        </w:r>
        <w:r w:rsidRPr="001226BB">
          <w:rPr>
            <w:noProof/>
          </w:rPr>
          <w:t>.</w:t>
        </w:r>
      </w:ins>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ins w:id="2601" w:author="JVET-M0853" w:date="2019-02-26T09:54:00Z"/>
          <w:noProof/>
          <w:lang w:val="en-CA" w:eastAsia="ko-KR"/>
        </w:rPr>
      </w:pPr>
      <w:ins w:id="2602" w:author="JVET-M0853" w:date="2019-02-26T09:54:00Z">
        <w:r w:rsidRPr="001226BB">
          <w:rPr>
            <w:noProof/>
          </w:rPr>
          <w:t>T</w:t>
        </w:r>
        <w:r w:rsidRPr="001226BB">
          <w:rPr>
            <w:rFonts w:eastAsia="Batang"/>
            <w:bCs/>
            <w:lang w:eastAsia="ko-KR"/>
          </w:rPr>
          <w:t xml:space="preserve">he length of </w:t>
        </w:r>
        <w:proofErr w:type="spellStart"/>
        <w:r w:rsidRPr="001226BB">
          <w:rPr>
            <w:rFonts w:eastAsia="Batang"/>
            <w:bCs/>
            <w:lang w:eastAsia="ko-KR"/>
          </w:rPr>
          <w:t>tile_group_address</w:t>
        </w:r>
        <w:proofErr w:type="spellEnd"/>
        <w:r w:rsidRPr="001226BB">
          <w:rPr>
            <w:bCs/>
          </w:rPr>
          <w:t xml:space="preserve"> is </w:t>
        </w:r>
        <w:proofErr w:type="gramStart"/>
        <w:r w:rsidRPr="001226BB">
          <w:rPr>
            <w:bCs/>
          </w:rPr>
          <w:t>Ceil( Log</w:t>
        </w:r>
        <w:proofErr w:type="gramEnd"/>
        <w:r w:rsidRPr="001226BB">
          <w:rPr>
            <w:bCs/>
          </w:rPr>
          <w:t>2 ( </w:t>
        </w:r>
        <w:proofErr w:type="spellStart"/>
        <w:r w:rsidRPr="001226BB">
          <w:rPr>
            <w:bCs/>
          </w:rPr>
          <w:t>NumTilesInPic</w:t>
        </w:r>
        <w:proofErr w:type="spellEnd"/>
        <w:r w:rsidRPr="001226BB">
          <w:rPr>
            <w:bCs/>
          </w:rPr>
          <w:t> ) )</w:t>
        </w:r>
        <w:r w:rsidRPr="001226BB">
          <w:t xml:space="preserve"> </w:t>
        </w:r>
        <w:r w:rsidRPr="001226BB">
          <w:rPr>
            <w:rFonts w:eastAsia="Batang"/>
            <w:bCs/>
            <w:lang w:eastAsia="ko-KR"/>
          </w:rPr>
          <w:t>bits.</w:t>
        </w:r>
      </w:ins>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ins w:id="2603" w:author="JVET-M0853" w:date="2019-02-26T09:54:00Z"/>
          <w:noProof/>
          <w:lang w:val="en-CA" w:eastAsia="ko-KR"/>
        </w:rPr>
      </w:pPr>
      <w:ins w:id="2604" w:author="JVET-M0853" w:date="2019-02-26T09:54:00Z">
        <w:r w:rsidRPr="001226BB">
          <w:rPr>
            <w:rFonts w:eastAsia="Batang"/>
            <w:bCs/>
            <w:lang w:eastAsia="ko-KR"/>
          </w:rPr>
          <w:t xml:space="preserve">The value of </w:t>
        </w:r>
        <w:proofErr w:type="spellStart"/>
        <w:r w:rsidRPr="001226BB">
          <w:rPr>
            <w:rFonts w:eastAsia="Batang"/>
            <w:bCs/>
            <w:lang w:eastAsia="ko-KR"/>
          </w:rPr>
          <w:t>tile_group_address</w:t>
        </w:r>
        <w:proofErr w:type="spellEnd"/>
        <w:r w:rsidRPr="001226BB">
          <w:rPr>
            <w:rFonts w:eastAsia="Batang"/>
            <w:bCs/>
            <w:lang w:eastAsia="ko-KR"/>
          </w:rPr>
          <w:t xml:space="preserve"> shall be in the range of 0 to </w:t>
        </w:r>
        <w:proofErr w:type="spellStart"/>
        <w:r w:rsidRPr="001226BB">
          <w:rPr>
            <w:bCs/>
          </w:rPr>
          <w:t>NumTilesInPic</w:t>
        </w:r>
        <w:proofErr w:type="spellEnd"/>
        <w:r w:rsidRPr="001226BB">
          <w:rPr>
            <w:bCs/>
          </w:rPr>
          <w:t> − 1</w:t>
        </w:r>
        <w:r w:rsidRPr="001226BB">
          <w:rPr>
            <w:rFonts w:eastAsia="Batang"/>
            <w:bCs/>
            <w:lang w:eastAsia="ko-KR"/>
          </w:rPr>
          <w:t>, inclusive.</w:t>
        </w:r>
      </w:ins>
    </w:p>
    <w:p w14:paraId="28BD22D8" w14:textId="77777777" w:rsidR="00ED448E" w:rsidRPr="001226BB" w:rsidRDefault="00ED448E" w:rsidP="00ED448E">
      <w:pPr>
        <w:rPr>
          <w:ins w:id="2605" w:author="JVET-M0853" w:date="2019-02-26T09:54:00Z"/>
          <w:noProof/>
          <w:lang w:eastAsia="ja-JP"/>
        </w:rPr>
      </w:pPr>
      <w:ins w:id="2606" w:author="JVET-M0853" w:date="2019-02-26T09:54:00Z">
        <w:r w:rsidRPr="001226BB">
          <w:rPr>
            <w:noProof/>
            <w:lang w:eastAsia="ja-JP"/>
          </w:rPr>
          <w:t>Otherwise (rect_tile_group_flag is equal to 1), the following applies:</w:t>
        </w:r>
      </w:ins>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ins w:id="2607" w:author="JVET-M0853" w:date="2019-02-26T09:54:00Z"/>
          <w:noProof/>
          <w:lang w:val="en-CA" w:eastAsia="ko-KR"/>
        </w:rPr>
      </w:pPr>
      <w:ins w:id="2608" w:author="JVET-M0853" w:date="2019-02-26T09:54:00Z">
        <w:r w:rsidRPr="001226BB">
          <w:rPr>
            <w:noProof/>
            <w:lang w:eastAsia="ja-JP"/>
          </w:rPr>
          <w:t>The tile address is the tile group ID of the tile group</w:t>
        </w:r>
        <w:r w:rsidRPr="001226BB">
          <w:rPr>
            <w:noProof/>
          </w:rPr>
          <w:t>.</w:t>
        </w:r>
      </w:ins>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ins w:id="2609" w:author="JVET-M0853" w:date="2019-02-26T09:54:00Z"/>
          <w:noProof/>
          <w:lang w:val="en-CA" w:eastAsia="ko-KR"/>
        </w:rPr>
      </w:pPr>
      <w:ins w:id="2610" w:author="JVET-M0853" w:date="2019-02-26T09:54:00Z">
        <w:r w:rsidRPr="001226BB">
          <w:rPr>
            <w:noProof/>
          </w:rPr>
          <w:t>T</w:t>
        </w:r>
        <w:r w:rsidRPr="001226BB">
          <w:rPr>
            <w:rFonts w:eastAsia="Batang"/>
            <w:bCs/>
            <w:lang w:eastAsia="ko-KR"/>
          </w:rPr>
          <w:t xml:space="preserve">he length of </w:t>
        </w:r>
        <w:proofErr w:type="spellStart"/>
        <w:r w:rsidRPr="001226BB">
          <w:rPr>
            <w:rFonts w:eastAsia="Batang"/>
            <w:bCs/>
            <w:lang w:eastAsia="ko-KR"/>
          </w:rPr>
          <w:t>tile_group_address</w:t>
        </w:r>
        <w:proofErr w:type="spellEnd"/>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ins>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ins w:id="2611" w:author="JVET-M0853" w:date="2019-02-26T09:54:00Z"/>
          <w:noProof/>
          <w:lang w:val="en-CA" w:eastAsia="ko-KR"/>
        </w:rPr>
      </w:pPr>
      <w:ins w:id="2612" w:author="JVET-M0853" w:date="2019-02-26T09:54:00Z">
        <w:r w:rsidRPr="001226BB">
          <w:rPr>
            <w:rFonts w:eastAsia="Batang"/>
            <w:bCs/>
            <w:lang w:eastAsia="ko-KR"/>
          </w:rPr>
          <w:lastRenderedPageBreak/>
          <w:t xml:space="preserve">If </w:t>
        </w:r>
        <w:proofErr w:type="spellStart"/>
        <w:r w:rsidRPr="001226BB">
          <w:rPr>
            <w:rFonts w:eastAsia="Batang"/>
            <w:bCs/>
            <w:lang w:eastAsia="ko-KR"/>
          </w:rPr>
          <w:t>signalled_tile_group_id_flag</w:t>
        </w:r>
        <w:proofErr w:type="spellEnd"/>
        <w:r w:rsidRPr="001226BB">
          <w:rPr>
            <w:rFonts w:eastAsia="Batang"/>
            <w:bCs/>
            <w:lang w:eastAsia="ko-KR"/>
          </w:rPr>
          <w:t xml:space="preserve"> is equal to 0, the value of </w:t>
        </w:r>
        <w:proofErr w:type="spellStart"/>
        <w:r w:rsidRPr="001226BB">
          <w:rPr>
            <w:rFonts w:eastAsia="Batang"/>
            <w:bCs/>
            <w:lang w:eastAsia="ko-KR"/>
          </w:rPr>
          <w:t>tile_group_address</w:t>
        </w:r>
        <w:proofErr w:type="spellEnd"/>
        <w:r w:rsidRPr="001226BB">
          <w:rPr>
            <w:rFonts w:eastAsia="Batang"/>
            <w:bCs/>
            <w:lang w:eastAsia="ko-KR"/>
          </w:rPr>
          <w:t xml:space="preserve"> shall be in the range of 0 to </w:t>
        </w:r>
        <w:r w:rsidRPr="001226BB">
          <w:rPr>
            <w:noProof/>
            <w:lang w:val="en-CA" w:eastAsia="ko-KR"/>
          </w:rPr>
          <w:t xml:space="preserve">num_tile_groups_in_pic_minus1, inclusive. Otherwise, the value of </w:t>
        </w:r>
        <w:proofErr w:type="spellStart"/>
        <w:r w:rsidRPr="001226BB">
          <w:rPr>
            <w:rFonts w:eastAsia="Batang"/>
            <w:bCs/>
            <w:lang w:eastAsia="ko-KR"/>
          </w:rPr>
          <w:t>tile_group_address</w:t>
        </w:r>
        <w:proofErr w:type="spellEnd"/>
        <w:r w:rsidRPr="001226BB">
          <w:rPr>
            <w:rFonts w:eastAsia="Batang"/>
            <w:bCs/>
            <w:lang w:eastAsia="ko-KR"/>
          </w:rPr>
          <w:t xml:space="preserve"> shall be in the range of 0 to </w:t>
        </w:r>
        <w:proofErr w:type="gramStart"/>
        <w:r w:rsidRPr="001226BB">
          <w:rPr>
            <w:rFonts w:eastAsia="Batang"/>
            <w:bCs/>
            <w:lang w:eastAsia="ko-KR"/>
          </w:rPr>
          <w:t>2</w:t>
        </w:r>
        <w:r w:rsidRPr="001226BB">
          <w:rPr>
            <w:bCs/>
            <w:vertAlign w:val="superscript"/>
          </w:rPr>
          <w:t>( signalled</w:t>
        </w:r>
        <w:proofErr w:type="gramEnd"/>
        <w:r w:rsidRPr="001226BB">
          <w:rPr>
            <w:bCs/>
            <w:vertAlign w:val="superscript"/>
          </w:rPr>
          <w:t>_tile_group_index_length_minus1</w:t>
        </w:r>
        <w:r w:rsidRPr="001226BB">
          <w:rPr>
            <w:vertAlign w:val="superscript"/>
          </w:rPr>
          <w:t> + 1 )</w:t>
        </w:r>
        <w:r w:rsidRPr="001226BB">
          <w:rPr>
            <w:noProof/>
            <w:lang w:val="en-CA" w:eastAsia="ko-KR"/>
          </w:rPr>
          <w:t> − 1, inclusive.</w:t>
        </w:r>
      </w:ins>
    </w:p>
    <w:p w14:paraId="1A09D2DE" w14:textId="77777777" w:rsidR="00ED448E" w:rsidRDefault="00ED448E" w:rsidP="00ED448E">
      <w:pPr>
        <w:rPr>
          <w:ins w:id="2613" w:author="JVET-M0853" w:date="2019-02-26T09:54:00Z"/>
        </w:rPr>
      </w:pPr>
      <w:ins w:id="2614" w:author="JVET-M0853" w:date="2019-02-26T09:54:00Z">
        <w:r>
          <w:t>It is a requirement of bitstream conformance that the following constraints apply:</w:t>
        </w:r>
      </w:ins>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ins w:id="2615" w:author="JVET-M0853" w:date="2019-02-26T09:54:00Z"/>
          <w:noProof/>
          <w:lang w:val="en-CA" w:eastAsia="ko-KR"/>
        </w:rPr>
      </w:pPr>
      <w:ins w:id="2616" w:author="JVET-M0853" w:date="2019-02-26T09:54:00Z">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ins>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ins w:id="2617" w:author="JVET-M0853" w:date="2019-02-26T09:54:00Z"/>
          <w:noProof/>
          <w:lang w:val="en-CA" w:eastAsia="ko-KR"/>
        </w:rPr>
      </w:pPr>
      <w:ins w:id="2618" w:author="JVET-M0853" w:date="2019-02-26T09:54:00Z">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ins>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ins w:id="2619" w:author="JVET-M0853" w:date="2019-02-26T09:54:00Z"/>
          <w:noProof/>
          <w:lang w:val="en-CA" w:eastAsia="ko-KR"/>
        </w:rPr>
      </w:pPr>
      <w:ins w:id="2620" w:author="JVET-M0853" w:date="2019-02-26T09:54:00Z">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ins>
    </w:p>
    <w:p w14:paraId="0318B301" w14:textId="6CAA50B5" w:rsidR="0091166A" w:rsidRPr="00DE0F0E" w:rsidDel="00ED448E" w:rsidRDefault="0091166A" w:rsidP="0091166A">
      <w:pPr>
        <w:rPr>
          <w:del w:id="2621" w:author="JVET-M0853" w:date="2019-02-26T09:54:00Z"/>
          <w:noProof/>
          <w:lang w:val="en-CA" w:eastAsia="ko-KR"/>
        </w:rPr>
      </w:pPr>
      <w:del w:id="2622" w:author="JVET-M0853" w:date="2019-02-26T09:54:00Z">
        <w:r w:rsidRPr="00DE0F0E" w:rsidDel="00ED448E">
          <w:rPr>
            <w:noProof/>
            <w:lang w:val="en-CA" w:eastAsia="ja-JP"/>
          </w:rPr>
          <w:delText xml:space="preserve">, where tile address is the tile ID </w:delText>
        </w:r>
        <w:r w:rsidRPr="00DE0F0E" w:rsidDel="00ED448E">
          <w:rPr>
            <w:noProof/>
            <w:lang w:val="en-CA"/>
          </w:rPr>
          <w:delText>as specified by Equation</w:delText>
        </w:r>
        <w:r w:rsidR="00FF5BAB" w:rsidRPr="00DE0F0E" w:rsidDel="00ED448E">
          <w:rPr>
            <w:noProof/>
            <w:lang w:val="en-CA"/>
          </w:rPr>
          <w:delText xml:space="preserve"> </w:delText>
        </w:r>
        <w:r w:rsidR="00FF5BAB" w:rsidRPr="00DE0F0E" w:rsidDel="00ED448E">
          <w:rPr>
            <w:noProof/>
            <w:lang w:val="en-CA"/>
          </w:rPr>
          <w:fldChar w:fldCharType="begin" w:fldLock="1"/>
        </w:r>
        <w:r w:rsidR="00FF5BAB" w:rsidRPr="00DE0F0E" w:rsidDel="00ED448E">
          <w:rPr>
            <w:noProof/>
            <w:lang w:val="en-CA"/>
          </w:rPr>
          <w:delInstrText xml:space="preserve"> REF Eqn_6_7 \h </w:delInstrText>
        </w:r>
        <w:r w:rsidR="00FF5BAB" w:rsidRPr="00DE0F0E" w:rsidDel="00ED448E">
          <w:rPr>
            <w:noProof/>
            <w:lang w:val="en-CA"/>
          </w:rPr>
        </w:r>
        <w:r w:rsidR="00FF5BAB" w:rsidRPr="00DE0F0E" w:rsidDel="00ED448E">
          <w:rPr>
            <w:noProof/>
            <w:lang w:val="en-CA"/>
          </w:rPr>
          <w:fldChar w:fldCharType="separate"/>
        </w:r>
        <w:r w:rsidR="00C342AA" w:rsidDel="00ED448E">
          <w:rPr>
            <w:noProof/>
            <w:lang w:val="en-CA"/>
          </w:rPr>
          <w:delText>6</w:delText>
        </w:r>
        <w:r w:rsidR="00C342AA" w:rsidRPr="00DE0F0E" w:rsidDel="00ED448E">
          <w:rPr>
            <w:noProof/>
            <w:lang w:val="en-CA"/>
          </w:rPr>
          <w:noBreakHyphen/>
        </w:r>
        <w:r w:rsidR="00C342AA" w:rsidDel="00ED448E">
          <w:rPr>
            <w:noProof/>
            <w:lang w:val="en-CA"/>
          </w:rPr>
          <w:delText>7</w:delText>
        </w:r>
        <w:r w:rsidR="00FF5BAB" w:rsidRPr="00DE0F0E" w:rsidDel="00ED448E">
          <w:rPr>
            <w:noProof/>
            <w:lang w:val="en-CA"/>
          </w:rPr>
          <w:fldChar w:fldCharType="end"/>
        </w:r>
        <w:r w:rsidRPr="00DE0F0E" w:rsidDel="00ED448E">
          <w:rPr>
            <w:noProof/>
            <w:lang w:val="en-CA" w:eastAsia="ja-JP"/>
          </w:rPr>
          <w:delText xml:space="preserve">. </w:delText>
        </w:r>
        <w:r w:rsidRPr="00DE0F0E" w:rsidDel="00ED448E">
          <w:rPr>
            <w:rFonts w:eastAsia="Batang"/>
            <w:bCs/>
            <w:noProof/>
            <w:lang w:val="en-CA" w:eastAsia="ko-KR"/>
          </w:rPr>
          <w:delText>The length of tile_group_address</w:delText>
        </w:r>
        <w:r w:rsidRPr="00DE0F0E" w:rsidDel="00ED448E">
          <w:rPr>
            <w:bCs/>
            <w:noProof/>
            <w:lang w:val="en-CA"/>
          </w:rPr>
          <w:delText xml:space="preserve"> is Ceil( Log2 ( NumTilesInPic ) )</w:delText>
        </w:r>
        <w:r w:rsidRPr="00DE0F0E" w:rsidDel="00ED448E">
          <w:rPr>
            <w:noProof/>
            <w:lang w:val="en-CA"/>
          </w:rPr>
          <w:delText xml:space="preserve"> </w:delText>
        </w:r>
        <w:r w:rsidRPr="00DE0F0E" w:rsidDel="00ED448E">
          <w:rPr>
            <w:rFonts w:eastAsia="Batang"/>
            <w:bCs/>
            <w:noProof/>
            <w:lang w:val="en-CA" w:eastAsia="ko-KR"/>
          </w:rPr>
          <w:delText xml:space="preserve">bits. The value of tile_group_address shall be in the range of 0 to </w:delText>
        </w:r>
        <w:r w:rsidRPr="00DE0F0E" w:rsidDel="00ED448E">
          <w:rPr>
            <w:bCs/>
            <w:noProof/>
            <w:lang w:val="en-CA"/>
          </w:rPr>
          <w:delText>NumTilesInPic − 1</w:delText>
        </w:r>
        <w:r w:rsidRPr="00DE0F0E" w:rsidDel="00ED448E">
          <w:rPr>
            <w:rFonts w:eastAsia="Batang"/>
            <w:bCs/>
            <w:noProof/>
            <w:lang w:val="en-CA" w:eastAsia="ko-KR"/>
          </w:rPr>
          <w:delText xml:space="preserve">, inclusive, and </w:delText>
        </w:r>
        <w:r w:rsidRPr="00DE0F0E" w:rsidDel="00ED448E">
          <w:rPr>
            <w:noProof/>
            <w:lang w:val="en-CA" w:eastAsia="ko-KR"/>
          </w:rPr>
          <w:delText>the value of tile_group_address shall not be equal to the value of tile_group_address of any other coded tile group</w:delText>
        </w:r>
        <w:r w:rsidRPr="00DE0F0E" w:rsidDel="00ED448E">
          <w:rPr>
            <w:noProof/>
            <w:lang w:val="en-CA" w:eastAsia="ja-JP"/>
          </w:rPr>
          <w:delText xml:space="preserve"> </w:delText>
        </w:r>
        <w:r w:rsidRPr="00DE0F0E" w:rsidDel="00ED448E">
          <w:rPr>
            <w:noProof/>
            <w:lang w:val="en-CA" w:eastAsia="ko-KR"/>
          </w:rPr>
          <w:delText>NAL unit of the same coded picture. When tile_group_address is not present it is inferred to be equal to 0.</w:delText>
        </w:r>
      </w:del>
    </w:p>
    <w:p w14:paraId="6597F165" w14:textId="5C15AF4D" w:rsidR="0091166A" w:rsidRPr="00DE0F0E" w:rsidRDefault="0091166A" w:rsidP="0091166A">
      <w:pPr>
        <w:rPr>
          <w:noProof/>
          <w:lang w:val="en-CA" w:eastAsia="ko-KR"/>
        </w:rPr>
      </w:pPr>
      <w:r w:rsidRPr="00DE0F0E">
        <w:rPr>
          <w:b/>
          <w:noProof/>
          <w:lang w:val="en-CA" w:eastAsia="ja-JP"/>
        </w:rPr>
        <w:t>num_tiles_in_tile_group_minus1</w:t>
      </w:r>
      <w:ins w:id="2623" w:author="JVET-M0853" w:date="2019-02-26T09:55:00Z">
        <w:r w:rsidR="00ED448E">
          <w:rPr>
            <w:noProof/>
            <w:lang w:val="en-CA" w:eastAsia="ja-JP"/>
          </w:rPr>
          <w:t>, when present,</w:t>
        </w:r>
      </w:ins>
      <w:del w:id="2624" w:author="JVET-M0853" w:date="2019-02-26T09:55:00Z">
        <w:r w:rsidRPr="00DE0F0E" w:rsidDel="00ED448E">
          <w:rPr>
            <w:noProof/>
            <w:lang w:val="en-CA" w:eastAsia="ja-JP"/>
          </w:rPr>
          <w:delText xml:space="preserve"> plus 1</w:delText>
        </w:r>
      </w:del>
      <w:r w:rsidRPr="00DE0F0E">
        <w:rPr>
          <w:noProof/>
          <w:lang w:val="en-CA" w:eastAsia="ja-JP"/>
        </w:rPr>
        <w:t xml:space="preserve"> specifies the number of tiles in the tile group</w:t>
      </w:r>
      <w:ins w:id="2625" w:author="JVET-M0853" w:date="2019-02-26T09:55:00Z">
        <w:r w:rsidR="00ED448E">
          <w:rPr>
            <w:noProof/>
            <w:lang w:val="en-CA" w:eastAsia="ja-JP"/>
          </w:rPr>
          <w:t xml:space="preserve"> minus 1</w:t>
        </w:r>
      </w:ins>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7777777" w:rsidR="00ED448E" w:rsidRPr="001226BB" w:rsidRDefault="00ED448E" w:rsidP="00ED448E">
      <w:pPr>
        <w:ind w:left="3"/>
        <w:rPr>
          <w:ins w:id="2626" w:author="JVET-M0853" w:date="2019-02-26T09:55:00Z"/>
          <w:noProof/>
          <w:lang w:eastAsia="ko-KR"/>
        </w:rPr>
      </w:pPr>
      <w:ins w:id="2627" w:author="JVET-M0853" w:date="2019-02-26T09:55:00Z">
        <w:r w:rsidRPr="001226BB">
          <w:rPr>
            <w:noProof/>
            <w:lang w:eastAsia="ko-KR"/>
          </w:rPr>
          <w:t xml:space="preserve">The variable </w:t>
        </w:r>
        <w:proofErr w:type="spellStart"/>
        <w:r w:rsidRPr="001226BB">
          <w:t>NumTilesIn</w:t>
        </w:r>
        <w:r>
          <w:t>Curr</w:t>
        </w:r>
        <w:r w:rsidRPr="001226BB">
          <w:t>TileGroup</w:t>
        </w:r>
        <w:proofErr w:type="spellEnd"/>
        <w:r w:rsidRPr="001226BB">
          <w:t xml:space="preserve">,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Pr>
            <w:noProof/>
            <w:lang w:eastAsia="ko-KR"/>
          </w:rPr>
          <w:t xml:space="preserve">i-th </w:t>
        </w:r>
        <w:r w:rsidRPr="001226BB">
          <w:rPr>
            <w:noProof/>
            <w:lang w:eastAsia="ko-KR"/>
          </w:rPr>
          <w:t>tile group, are derived as follows:</w:t>
        </w:r>
      </w:ins>
    </w:p>
    <w:p w14:paraId="2ABECEA4" w14:textId="14235C30"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ins w:id="2628" w:author="JVET-M0853" w:date="2019-02-26T09:55:00Z"/>
          <w:rFonts w:eastAsia="MS Mincho"/>
          <w:lang w:val="en-CA" w:eastAsia="ja-JP"/>
        </w:rPr>
      </w:pPr>
      <w:ins w:id="2629" w:author="JVET-M0853" w:date="2019-02-26T09:55:00Z">
        <w:r w:rsidRPr="001226BB">
          <w:rPr>
            <w:rFonts w:eastAsia="MS Mincho"/>
            <w:lang w:val="en-CA" w:eastAsia="ja-JP"/>
          </w:rPr>
          <w:t xml:space="preserve">if( </w:t>
        </w:r>
        <w:proofErr w:type="spellStart"/>
        <w:r w:rsidRPr="001226BB">
          <w:rPr>
            <w:rFonts w:eastAsia="MS Mincho"/>
            <w:lang w:val="en-CA" w:eastAsia="ja-JP"/>
          </w:rPr>
          <w:t>rect_tile_group_flag</w:t>
        </w:r>
        <w:proofErr w:type="spellEnd"/>
        <w:r w:rsidRPr="001226BB">
          <w:rPr>
            <w:rFonts w:eastAsia="MS Mincho"/>
            <w:lang w:val="en-CA" w:eastAsia="ja-JP"/>
          </w:rPr>
          <w:t xml:space="preserve"> )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tileGroupIdx</w:t>
        </w:r>
        <w:proofErr w:type="spellEnd"/>
        <w:r w:rsidRPr="001226BB">
          <w:rPr>
            <w:rFonts w:eastAsia="MS Mincho"/>
            <w:lang w:val="en-CA" w:eastAsia="ja-JP"/>
          </w:rPr>
          <w:t xml:space="preserve"> = 0</w:t>
        </w:r>
        <w:r w:rsidRPr="001226BB">
          <w:rPr>
            <w:rFonts w:eastAsia="MS Mincho"/>
            <w:lang w:val="en-CA" w:eastAsia="ja-JP"/>
          </w:rPr>
          <w:br/>
        </w:r>
        <w:r w:rsidRPr="001226BB">
          <w:rPr>
            <w:rFonts w:eastAsia="MS Mincho"/>
            <w:lang w:val="en-CA" w:eastAsia="ja-JP"/>
          </w:rPr>
          <w:tab/>
          <w:t xml:space="preserve">while( </w:t>
        </w:r>
        <w:proofErr w:type="spellStart"/>
        <w:r w:rsidRPr="001226BB">
          <w:rPr>
            <w:rFonts w:eastAsia="MS Mincho"/>
            <w:lang w:val="en-CA" w:eastAsia="ja-JP"/>
          </w:rPr>
          <w:t>tile_group_address</w:t>
        </w:r>
        <w:proofErr w:type="spellEnd"/>
        <w:r w:rsidRPr="001226BB">
          <w:rPr>
            <w:rFonts w:eastAsia="MS Mincho"/>
            <w:lang w:val="en-CA" w:eastAsia="ja-JP"/>
          </w:rPr>
          <w:t xml:space="preserve">  !=  </w:t>
        </w:r>
        <w:proofErr w:type="spellStart"/>
        <w:r w:rsidRPr="001226BB">
          <w:rPr>
            <w:rFonts w:eastAsia="MS Mincho"/>
            <w:lang w:val="en-CA" w:eastAsia="ja-JP"/>
          </w:rPr>
          <w:t>rect_tile_group_id</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tileGroupIdx</w:t>
        </w:r>
        <w:proofErr w:type="spellEnd"/>
        <w:r w:rsidRPr="001226BB">
          <w:rPr>
            <w:rFonts w:eastAsia="MS Mincho"/>
            <w:lang w:val="en-CA" w:eastAsia="ja-JP"/>
          </w:rPr>
          <w:t>++</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NumTilesInCurrTileGroup</w:t>
        </w:r>
        <w:proofErr w:type="spellEnd"/>
        <w:r w:rsidRPr="001226BB">
          <w:rPr>
            <w:rFonts w:eastAsia="MS Mincho"/>
            <w:lang w:val="en-CA" w:eastAsia="ja-JP"/>
          </w:rPr>
          <w:t xml:space="preserve"> = </w:t>
        </w:r>
        <w:proofErr w:type="spellStart"/>
        <w:r w:rsidRPr="001226BB">
          <w:rPr>
            <w:rFonts w:eastAsia="MS Mincho"/>
            <w:lang w:val="en-CA" w:eastAsia="ja-JP"/>
          </w:rPr>
          <w:t>NumTilesInTileGroup</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tileIdx</w:t>
        </w:r>
        <w:proofErr w:type="spellEnd"/>
        <w:r w:rsidRPr="001226BB">
          <w:rPr>
            <w:rFonts w:eastAsia="MS Mincho"/>
            <w:lang w:val="en-CA" w:eastAsia="ja-JP"/>
          </w:rPr>
          <w:t xml:space="preserve"> = </w:t>
        </w:r>
        <w:proofErr w:type="spellStart"/>
        <w:r w:rsidRPr="001226BB">
          <w:rPr>
            <w:rFonts w:eastAsia="MS Mincho"/>
            <w:lang w:val="en-CA" w:eastAsia="ja-JP"/>
          </w:rPr>
          <w:t>top_left_tile_idx</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t xml:space="preserve">for( j = 0, </w:t>
        </w:r>
        <w:proofErr w:type="spellStart"/>
        <w:r w:rsidRPr="001226BB">
          <w:rPr>
            <w:rFonts w:eastAsia="MS Mincho"/>
            <w:lang w:val="en-CA" w:eastAsia="ja-JP"/>
          </w:rPr>
          <w:t>tIdx</w:t>
        </w:r>
        <w:proofErr w:type="spellEnd"/>
        <w:r w:rsidRPr="001226BB">
          <w:rPr>
            <w:rFonts w:eastAsia="MS Mincho"/>
            <w:lang w:val="en-CA" w:eastAsia="ja-JP"/>
          </w:rPr>
          <w:t xml:space="preserve"> = 0; j &lt; NumTileRowsInTileGroupMinus1[ </w:t>
        </w:r>
        <w:proofErr w:type="spellStart"/>
        <w:r w:rsidRPr="001226BB">
          <w:rPr>
            <w:rFonts w:eastAsia="MS Mincho"/>
            <w:lang w:val="en-CA" w:eastAsia="ja-JP"/>
          </w:rPr>
          <w:t>tileGroupIdx</w:t>
        </w:r>
        <w:proofErr w:type="spellEnd"/>
        <w:r w:rsidRPr="001226BB">
          <w:rPr>
            <w:rFonts w:eastAsia="MS Mincho"/>
            <w:lang w:val="en-CA" w:eastAsia="ja-JP"/>
          </w:rPr>
          <w:t>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3F609A">
        <w:rPr>
          <w:noProof/>
          <w:lang w:val="en-CA"/>
        </w:rPr>
        <w:t>7</w:t>
      </w:r>
      <w:ins w:id="2630" w:author="JVET-M0853" w:date="2019-02-26T09:55: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ins>
      <w:r w:rsidR="003F609A">
        <w:rPr>
          <w:noProof/>
          <w:lang w:val="en-CA"/>
        </w:rPr>
        <w:t>35</w:t>
      </w:r>
      <w:ins w:id="2631" w:author="JVET-M0853" w:date="2019-02-26T09:55:00Z">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proofErr w:type="spellStart"/>
        <w:r w:rsidRPr="001226BB">
          <w:rPr>
            <w:rFonts w:eastAsia="MS Mincho"/>
            <w:lang w:val="en-CA" w:eastAsia="ja-JP"/>
          </w:rPr>
          <w:t>j++</w:t>
        </w:r>
        <w:proofErr w:type="spellEnd"/>
        <w:r w:rsidRPr="001226BB">
          <w:rPr>
            <w:rFonts w:eastAsia="MS Mincho"/>
            <w:lang w:val="en-CA" w:eastAsia="ja-JP"/>
          </w:rPr>
          <w:t xml:space="preserve">, </w:t>
        </w:r>
        <w:proofErr w:type="spellStart"/>
        <w:r w:rsidRPr="001226BB">
          <w:rPr>
            <w:rFonts w:eastAsia="MS Mincho"/>
            <w:lang w:val="en-CA" w:eastAsia="ja-JP"/>
          </w:rPr>
          <w:t>tileIdx</w:t>
        </w:r>
        <w:proofErr w:type="spellEnd"/>
        <w:r w:rsidRPr="001226BB">
          <w:rPr>
            <w:rFonts w:eastAsia="MS Mincho"/>
            <w:lang w:val="en-CA" w:eastAsia="ja-JP"/>
          </w:rPr>
          <w:t xml:space="preserve">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 xml:space="preserve">for( </w:t>
        </w:r>
        <w:proofErr w:type="spellStart"/>
        <w:r w:rsidRPr="001226BB">
          <w:rPr>
            <w:rFonts w:eastAsia="MS Mincho"/>
            <w:lang w:val="en-CA" w:eastAsia="ja-JP"/>
          </w:rPr>
          <w:t>i</w:t>
        </w:r>
        <w:proofErr w:type="spellEnd"/>
        <w:r w:rsidRPr="001226BB">
          <w:rPr>
            <w:rFonts w:eastAsia="MS Mincho"/>
            <w:lang w:val="en-CA" w:eastAsia="ja-JP"/>
          </w:rPr>
          <w:t xml:space="preserve"> = 0, </w:t>
        </w:r>
        <w:proofErr w:type="spellStart"/>
        <w:r w:rsidRPr="001226BB">
          <w:rPr>
            <w:rFonts w:eastAsia="MS Mincho"/>
            <w:lang w:val="en-CA" w:eastAsia="ja-JP"/>
          </w:rPr>
          <w:t>currTileIdx</w:t>
        </w:r>
        <w:proofErr w:type="spellEnd"/>
        <w:r w:rsidRPr="001226BB">
          <w:rPr>
            <w:rFonts w:eastAsia="MS Mincho"/>
            <w:lang w:val="en-CA" w:eastAsia="ja-JP"/>
          </w:rPr>
          <w:t xml:space="preserve"> = </w:t>
        </w:r>
        <w:proofErr w:type="spellStart"/>
        <w:r w:rsidRPr="001226BB">
          <w:rPr>
            <w:rFonts w:eastAsia="MS Mincho"/>
            <w:lang w:val="en-CA" w:eastAsia="ja-JP"/>
          </w:rPr>
          <w:t>tileIdx</w:t>
        </w:r>
        <w:proofErr w:type="spellEnd"/>
        <w:r w:rsidRPr="001226BB">
          <w:rPr>
            <w:rFonts w:eastAsia="MS Mincho"/>
            <w:lang w:val="en-CA" w:eastAsia="ja-JP"/>
          </w:rPr>
          <w:t xml:space="preserve">; </w:t>
        </w:r>
        <w:proofErr w:type="spellStart"/>
        <w:r w:rsidRPr="001226BB">
          <w:rPr>
            <w:rFonts w:eastAsia="MS Mincho"/>
            <w:lang w:val="en-CA" w:eastAsia="ja-JP"/>
          </w:rPr>
          <w:t>i</w:t>
        </w:r>
        <w:proofErr w:type="spellEnd"/>
        <w:r w:rsidRPr="001226BB">
          <w:rPr>
            <w:rFonts w:eastAsia="MS Mincho"/>
            <w:lang w:val="en-CA" w:eastAsia="ja-JP"/>
          </w:rPr>
          <w:t xml:space="preserve"> &lt; NumTileColumnsInTileGroupMinus1[ </w:t>
        </w:r>
        <w:proofErr w:type="spellStart"/>
        <w:r w:rsidRPr="001226BB">
          <w:rPr>
            <w:rFonts w:eastAsia="MS Mincho"/>
            <w:lang w:val="en-CA" w:eastAsia="ja-JP"/>
          </w:rPr>
          <w:t>tileGroupIdx</w:t>
        </w:r>
        <w:proofErr w:type="spellEnd"/>
        <w:r w:rsidRPr="001226BB">
          <w:rPr>
            <w:rFonts w:eastAsia="MS Mincho"/>
            <w:lang w:val="en-CA" w:eastAsia="ja-JP"/>
          </w:rPr>
          <w:t>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proofErr w:type="spellStart"/>
        <w:r w:rsidRPr="001226BB">
          <w:rPr>
            <w:rFonts w:eastAsia="MS Mincho"/>
            <w:lang w:val="en-CA" w:eastAsia="ja-JP"/>
          </w:rPr>
          <w:t>i</w:t>
        </w:r>
        <w:proofErr w:type="spellEnd"/>
        <w:r w:rsidRPr="001226BB">
          <w:rPr>
            <w:rFonts w:eastAsia="MS Mincho"/>
            <w:lang w:val="en-CA" w:eastAsia="ja-JP"/>
          </w:rPr>
          <w:t xml:space="preserve">++, </w:t>
        </w:r>
        <w:proofErr w:type="spellStart"/>
        <w:r w:rsidRPr="001226BB">
          <w:rPr>
            <w:rFonts w:eastAsia="MS Mincho"/>
            <w:lang w:val="en-CA" w:eastAsia="ja-JP"/>
          </w:rPr>
          <w:t>currTileIdx</w:t>
        </w:r>
        <w:proofErr w:type="spellEnd"/>
        <w:r w:rsidRPr="001226BB">
          <w:rPr>
            <w:rFonts w:eastAsia="MS Mincho"/>
            <w:lang w:val="en-CA" w:eastAsia="ja-JP"/>
          </w:rPr>
          <w:t xml:space="preserve">++, </w:t>
        </w:r>
        <w:proofErr w:type="spellStart"/>
        <w:r w:rsidRPr="001226BB">
          <w:rPr>
            <w:rFonts w:eastAsia="MS Mincho"/>
            <w:lang w:val="en-CA" w:eastAsia="ja-JP"/>
          </w:rPr>
          <w:t>tIdx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tIdx</w:t>
        </w:r>
        <w:proofErr w:type="spellEnd"/>
        <w:r w:rsidRPr="001226BB">
          <w:rPr>
            <w:rFonts w:eastAsia="MS Mincho"/>
            <w:lang w:val="en-CA" w:eastAsia="ja-JP"/>
          </w:rPr>
          <w:t xml:space="preserve"> ] = </w:t>
        </w:r>
        <w:proofErr w:type="spellStart"/>
        <w:r w:rsidRPr="001226BB">
          <w:rPr>
            <w:rFonts w:eastAsia="MS Mincho"/>
            <w:lang w:val="en-CA" w:eastAsia="ja-JP"/>
          </w:rPr>
          <w:t>currTileIdx</w:t>
        </w:r>
        <w:proofErr w:type="spellEnd"/>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NumTilesIn</w:t>
        </w:r>
        <w:r>
          <w:rPr>
            <w:rFonts w:eastAsia="MS Mincho"/>
            <w:lang w:val="en-CA" w:eastAsia="ja-JP"/>
          </w:rPr>
          <w:t>Curr</w:t>
        </w:r>
        <w:r w:rsidRPr="001226BB">
          <w:rPr>
            <w:rFonts w:eastAsia="MS Mincho"/>
            <w:lang w:val="en-CA" w:eastAsia="ja-JP"/>
          </w:rPr>
          <w:t>TileGroup</w:t>
        </w:r>
        <w:proofErr w:type="spellEnd"/>
        <w:r w:rsidRPr="001226BB">
          <w:rPr>
            <w:rFonts w:eastAsia="MS Mincho"/>
            <w:lang w:val="en-CA" w:eastAsia="ja-JP"/>
          </w:rPr>
          <w:t xml:space="preserve">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xml:space="preserve">[ 0 ] = </w:t>
        </w:r>
        <w:proofErr w:type="spellStart"/>
        <w:r w:rsidRPr="001226BB">
          <w:rPr>
            <w:rFonts w:eastAsia="MS Mincho"/>
            <w:lang w:val="en-CA" w:eastAsia="ja-JP"/>
          </w:rPr>
          <w:t>tile_group_address</w:t>
        </w:r>
        <w:proofErr w:type="spellEnd"/>
        <w:r w:rsidRPr="001226BB">
          <w:rPr>
            <w:rFonts w:eastAsia="MS Mincho"/>
            <w:lang w:val="en-CA" w:eastAsia="ja-JP"/>
          </w:rPr>
          <w:br/>
        </w:r>
        <w:r w:rsidRPr="001226BB">
          <w:rPr>
            <w:rFonts w:eastAsia="MS Mincho"/>
            <w:lang w:val="en-CA" w:eastAsia="ja-JP"/>
          </w:rPr>
          <w:tab/>
          <w:t xml:space="preserve">for( </w:t>
        </w:r>
        <w:proofErr w:type="spellStart"/>
        <w:r w:rsidRPr="001226BB">
          <w:rPr>
            <w:rFonts w:eastAsia="MS Mincho"/>
            <w:lang w:val="en-CA" w:eastAsia="ja-JP"/>
          </w:rPr>
          <w:t>i</w:t>
        </w:r>
        <w:proofErr w:type="spellEnd"/>
        <w:r w:rsidRPr="001226BB">
          <w:rPr>
            <w:rFonts w:eastAsia="MS Mincho"/>
            <w:lang w:val="en-CA" w:eastAsia="ja-JP"/>
          </w:rPr>
          <w:t xml:space="preserve"> = 1; </w:t>
        </w:r>
        <w:proofErr w:type="spellStart"/>
        <w:r w:rsidRPr="001226BB">
          <w:rPr>
            <w:rFonts w:eastAsia="MS Mincho"/>
            <w:lang w:val="en-CA" w:eastAsia="ja-JP"/>
          </w:rPr>
          <w:t>i</w:t>
        </w:r>
        <w:proofErr w:type="spellEnd"/>
        <w:r w:rsidRPr="001226BB">
          <w:rPr>
            <w:rFonts w:eastAsia="MS Mincho"/>
            <w:lang w:val="en-CA" w:eastAsia="ja-JP"/>
          </w:rPr>
          <w:t xml:space="preserve"> &lt; </w:t>
        </w:r>
        <w:proofErr w:type="spellStart"/>
        <w:r w:rsidRPr="001226BB">
          <w:rPr>
            <w:rFonts w:eastAsia="MS Mincho"/>
            <w:lang w:val="en-CA" w:eastAsia="ja-JP"/>
          </w:rPr>
          <w:t>NumTilesIn</w:t>
        </w:r>
        <w:r>
          <w:rPr>
            <w:rFonts w:eastAsia="MS Mincho"/>
            <w:lang w:val="en-CA" w:eastAsia="ja-JP"/>
          </w:rPr>
          <w:t>Curr</w:t>
        </w:r>
        <w:r w:rsidRPr="001226BB">
          <w:rPr>
            <w:rFonts w:eastAsia="MS Mincho"/>
            <w:lang w:val="en-CA" w:eastAsia="ja-JP"/>
          </w:rPr>
          <w:t>TileGroup</w:t>
        </w:r>
        <w:proofErr w:type="spellEnd"/>
        <w:r w:rsidRPr="001226BB">
          <w:rPr>
            <w:rFonts w:eastAsia="MS Mincho"/>
            <w:lang w:val="en-CA" w:eastAsia="ja-JP"/>
          </w:rPr>
          <w:t xml:space="preserve">; </w:t>
        </w:r>
        <w:proofErr w:type="spellStart"/>
        <w:r w:rsidRPr="001226BB">
          <w:rPr>
            <w:rFonts w:eastAsia="MS Mincho"/>
            <w:lang w:val="en-CA" w:eastAsia="ja-JP"/>
          </w:rPr>
          <w:t>i</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i</w:t>
        </w:r>
        <w:proofErr w:type="spellEnd"/>
        <w:r w:rsidRPr="001226BB">
          <w:rPr>
            <w:rFonts w:eastAsia="MS Mincho"/>
            <w:lang w:val="en-CA" w:eastAsia="ja-JP"/>
          </w:rPr>
          <w:t xml:space="preserve"> ] = </w:t>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i</w:t>
        </w:r>
        <w:proofErr w:type="spellEnd"/>
        <w:r w:rsidRPr="001226BB">
          <w:rPr>
            <w:rFonts w:eastAsia="MS Mincho"/>
            <w:lang w:val="en-CA" w:eastAsia="ja-JP"/>
          </w:rPr>
          <w:t> − 1 ] + 1</w:t>
        </w:r>
        <w:r w:rsidRPr="001226BB">
          <w:rPr>
            <w:rFonts w:eastAsia="MS Mincho"/>
            <w:lang w:val="en-CA" w:eastAsia="ja-JP"/>
          </w:rPr>
          <w:br/>
          <w:t>}</w:t>
        </w:r>
      </w:ins>
    </w:p>
    <w:p w14:paraId="2A393F79" w14:textId="28898D0C"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3</w:t>
      </w:r>
      <w:r w:rsidR="00333CFB" w:rsidRPr="00DE0F0E">
        <w:rPr>
          <w:noProof/>
          <w:lang w:val="en-CA"/>
        </w:rPr>
        <w:fldChar w:fldCharType="end"/>
      </w:r>
      <w:r w:rsidR="00333CFB" w:rsidRPr="00DE0F0E">
        <w:rPr>
          <w:noProof/>
          <w:lang w:val="en-CA"/>
        </w:rPr>
        <w:t>.</w:t>
      </w:r>
    </w:p>
    <w:p w14:paraId="7144D128" w14:textId="06D59FA6" w:rsidR="00333CFB" w:rsidRPr="00DE0F0E" w:rsidRDefault="00333CFB" w:rsidP="00333CFB">
      <w:pPr>
        <w:pStyle w:val="Caption"/>
        <w:rPr>
          <w:noProof/>
          <w:lang w:val="en-CA"/>
        </w:rPr>
      </w:pPr>
      <w:bookmarkStart w:id="2632" w:name="_Ref317098952"/>
      <w:bookmarkStart w:id="2633" w:name="_Toc415476439"/>
      <w:bookmarkStart w:id="2634" w:name="_Toc423602480"/>
      <w:bookmarkStart w:id="2635" w:name="_Toc423602654"/>
      <w:bookmarkStart w:id="2636" w:name="_Toc501130559"/>
      <w:bookmarkStart w:id="2637"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2632"/>
      <w:r w:rsidRPr="00DE0F0E">
        <w:rPr>
          <w:noProof/>
          <w:lang w:val="en-CA"/>
        </w:rPr>
        <w:t xml:space="preserve"> – Name association to </w:t>
      </w:r>
      <w:r w:rsidR="000A78D2" w:rsidRPr="00DE0F0E">
        <w:rPr>
          <w:noProof/>
          <w:lang w:val="en-CA"/>
        </w:rPr>
        <w:t>tile_group_</w:t>
      </w:r>
      <w:r w:rsidRPr="00DE0F0E">
        <w:rPr>
          <w:noProof/>
          <w:lang w:val="en-CA"/>
        </w:rPr>
        <w:t>type</w:t>
      </w:r>
      <w:bookmarkEnd w:id="2633"/>
      <w:bookmarkEnd w:id="2634"/>
      <w:bookmarkEnd w:id="2635"/>
      <w:bookmarkEnd w:id="2636"/>
      <w:bookmarkEnd w:id="26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23CE4927"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equal to </w:t>
      </w:r>
      <w:r w:rsidR="00BC5089" w:rsidRPr="00DE0F0E">
        <w:rPr>
          <w:noProof/>
          <w:lang w:val="en-CA" w:eastAsia="ko-KR"/>
        </w:rPr>
        <w:t>IRAP_NUT</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77777777" w:rsidR="00244B64" w:rsidRPr="003F3F11" w:rsidRDefault="00244B64" w:rsidP="00244B64">
      <w:pPr>
        <w:rPr>
          <w:ins w:id="2638" w:author="JVET-M0128" w:date="2019-02-26T08:05:00Z"/>
          <w:bCs/>
          <w:noProof/>
        </w:rPr>
      </w:pPr>
      <w:ins w:id="2639" w:author="JVET-M0128" w:date="2019-02-26T08:05:00Z">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picture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picture </w:t>
        </w:r>
        <w:r>
          <w:rPr>
            <w:bCs/>
            <w:noProof/>
          </w:rPr>
          <w:t>is</w:t>
        </w:r>
        <w:r w:rsidRPr="003F3F11">
          <w:rPr>
            <w:bCs/>
            <w:noProof/>
          </w:rPr>
          <w:t xml:space="preserve"> derived based on the </w:t>
        </w:r>
        <w:r w:rsidRPr="003F3F11">
          <w:rPr>
            <w:noProof/>
            <w:lang w:eastAsia="ko-KR"/>
          </w:rPr>
          <w:lastRenderedPageBreak/>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ins>
    </w:p>
    <w:p w14:paraId="7061AE77" w14:textId="77777777" w:rsidR="00244B64" w:rsidRPr="003F3F11" w:rsidRDefault="00244B64" w:rsidP="00244B64">
      <w:pPr>
        <w:rPr>
          <w:ins w:id="2640" w:author="JVET-M0128" w:date="2019-02-26T08:05:00Z"/>
          <w:bCs/>
          <w:noProof/>
        </w:rPr>
      </w:pPr>
      <w:ins w:id="2641" w:author="JVET-M0128" w:date="2019-02-26T08:05:00Z">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ins>
    </w:p>
    <w:p w14:paraId="6E6F08BC" w14:textId="77777777" w:rsidR="00244B64" w:rsidRDefault="00244B64" w:rsidP="00244B64">
      <w:pPr>
        <w:rPr>
          <w:ins w:id="2642" w:author="JVET-M0128" w:date="2019-02-26T08:05:00Z"/>
          <w:noProof/>
          <w:lang w:eastAsia="ko-KR"/>
        </w:rPr>
      </w:pPr>
      <w:ins w:id="2643" w:author="JVET-M0128" w:date="2019-02-26T08:05:00Z">
        <w:r>
          <w:rPr>
            <w:noProof/>
            <w:lang w:eastAsia="ko-KR"/>
          </w:rPr>
          <w:t>The variable RplsIdx[ i ] is derived as follows:</w:t>
        </w:r>
      </w:ins>
    </w:p>
    <w:p w14:paraId="34AF0344" w14:textId="1349922D" w:rsidR="00244B64" w:rsidRPr="00333CFB" w:rsidRDefault="00244B64" w:rsidP="00244B64">
      <w:pPr>
        <w:pStyle w:val="Equation"/>
        <w:tabs>
          <w:tab w:val="left" w:pos="1170"/>
          <w:tab w:val="left" w:pos="1890"/>
        </w:tabs>
        <w:spacing w:after="0"/>
        <w:ind w:left="794"/>
        <w:rPr>
          <w:ins w:id="2644" w:author="JVET-M0128" w:date="2019-02-26T08:05:00Z"/>
          <w:noProof/>
        </w:rPr>
      </w:pPr>
      <w:ins w:id="2645" w:author="JVET-M0128" w:date="2019-02-26T08:05:00Z">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3F609A">
        <w:rPr>
          <w:noProof/>
          <w:lang w:val="en-CA"/>
        </w:rPr>
        <w:t>7</w:t>
      </w:r>
      <w:ins w:id="2646" w:author="JVET-M0128" w:date="2019-02-26T08:05: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3F609A">
        <w:rPr>
          <w:noProof/>
          <w:lang w:val="en-CA"/>
        </w:rPr>
        <w:t>36</w:t>
      </w:r>
      <w:ins w:id="2647" w:author="JVET-M0128" w:date="2019-02-26T08:05:00Z">
        <w:r w:rsidRPr="00901B03">
          <w:rPr>
            <w:lang w:val="en-CA"/>
          </w:rPr>
          <w:fldChar w:fldCharType="end"/>
        </w:r>
        <w:r w:rsidRPr="00333CFB">
          <w:rPr>
            <w:noProof/>
          </w:rPr>
          <w:t>)</w:t>
        </w:r>
      </w:ins>
    </w:p>
    <w:p w14:paraId="391D21FE" w14:textId="77777777" w:rsidR="00244B64" w:rsidRPr="003F3F11" w:rsidRDefault="00244B64" w:rsidP="00244B64">
      <w:pPr>
        <w:rPr>
          <w:ins w:id="2648" w:author="JVET-M0128" w:date="2019-02-26T08:05:00Z"/>
          <w:noProof/>
        </w:rPr>
      </w:pPr>
      <w:ins w:id="2649" w:author="JVET-M0128" w:date="2019-02-26T08:05:00Z">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ins>
    </w:p>
    <w:p w14:paraId="2DADE265" w14:textId="77777777" w:rsidR="00244B64" w:rsidRPr="003F3F11" w:rsidRDefault="00244B64" w:rsidP="00244B64">
      <w:pPr>
        <w:rPr>
          <w:ins w:id="2650" w:author="JVET-M0128" w:date="2019-02-26T08:05:00Z"/>
          <w:noProof/>
        </w:rPr>
      </w:pPr>
      <w:ins w:id="2651" w:author="JVET-M0128" w:date="2019-02-26T08:05:00Z">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ins>
    </w:p>
    <w:p w14:paraId="02D2FD5C" w14:textId="77777777" w:rsidR="00244B64" w:rsidRPr="003F3F11" w:rsidRDefault="00244B64" w:rsidP="00244B64">
      <w:pPr>
        <w:pStyle w:val="enumlev1"/>
        <w:ind w:left="397"/>
        <w:rPr>
          <w:ins w:id="2652" w:author="JVET-M0128" w:date="2019-02-26T08:05:00Z"/>
          <w:noProof/>
        </w:rPr>
      </w:pPr>
      <w:ins w:id="2653" w:author="JVET-M0128" w:date="2019-02-26T08:05:00Z">
        <w:r w:rsidRPr="003F3F11">
          <w:rPr>
            <w:noProof/>
          </w:rPr>
          <w:t>–</w:t>
        </w:r>
        <w:r w:rsidRPr="003F3F11">
          <w:rPr>
            <w:noProof/>
          </w:rPr>
          <w:tab/>
          <w:t>the PicOrderCntVal of prevTid0Pic,</w:t>
        </w:r>
      </w:ins>
    </w:p>
    <w:p w14:paraId="734E5C87" w14:textId="77777777" w:rsidR="00244B64" w:rsidRPr="003F3F11" w:rsidRDefault="00244B64" w:rsidP="00244B64">
      <w:pPr>
        <w:pStyle w:val="enumlev1"/>
        <w:ind w:left="397"/>
        <w:rPr>
          <w:ins w:id="2654" w:author="JVET-M0128" w:date="2019-02-26T08:05:00Z"/>
          <w:noProof/>
        </w:rPr>
      </w:pPr>
      <w:ins w:id="2655" w:author="JVET-M0128" w:date="2019-02-26T08:05:00Z">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ins>
    </w:p>
    <w:p w14:paraId="2040AA66" w14:textId="77777777" w:rsidR="00244B64" w:rsidRPr="003F3F11" w:rsidRDefault="00244B64" w:rsidP="00244B64">
      <w:pPr>
        <w:pStyle w:val="enumlev1"/>
        <w:ind w:left="397"/>
        <w:rPr>
          <w:ins w:id="2656" w:author="JVET-M0128" w:date="2019-02-26T08:05:00Z"/>
          <w:noProof/>
        </w:rPr>
      </w:pPr>
      <w:ins w:id="2657" w:author="JVET-M0128" w:date="2019-02-26T08:05:00Z">
        <w:r w:rsidRPr="003F3F11">
          <w:rPr>
            <w:noProof/>
          </w:rPr>
          <w:t>–</w:t>
        </w:r>
        <w:r w:rsidRPr="003F3F11">
          <w:rPr>
            <w:noProof/>
          </w:rPr>
          <w:tab/>
          <w:t>the PicOrderCntVal of each picture that follows prevTid0Pic in decoding order and precedes the current picture in decoding order.</w:t>
        </w:r>
      </w:ins>
    </w:p>
    <w:p w14:paraId="6BD5BF21" w14:textId="77777777" w:rsidR="00244B64" w:rsidRPr="003F3F11" w:rsidRDefault="00244B64" w:rsidP="00244B64">
      <w:pPr>
        <w:rPr>
          <w:ins w:id="2658" w:author="JVET-M0128" w:date="2019-02-26T08:05:00Z"/>
          <w:noProof/>
        </w:rPr>
      </w:pPr>
      <w:ins w:id="2659" w:author="JVET-M0128" w:date="2019-02-26T08:05:00Z">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ins>
    </w:p>
    <w:p w14:paraId="0212380C" w14:textId="77777777" w:rsidR="00244B64" w:rsidRPr="003F3F11" w:rsidRDefault="00244B64" w:rsidP="00244B64">
      <w:pPr>
        <w:rPr>
          <w:ins w:id="2660" w:author="JVET-M0128" w:date="2019-02-26T08:05:00Z"/>
          <w:noProof/>
        </w:rPr>
      </w:pPr>
      <w:ins w:id="2661" w:author="JVET-M0128" w:date="2019-02-26T08:05:00Z">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ins>
    </w:p>
    <w:p w14:paraId="0FFCDCEF" w14:textId="057B3C5A" w:rsidR="00244B64" w:rsidRPr="003F3F11" w:rsidRDefault="00244B64" w:rsidP="00244B64">
      <w:pPr>
        <w:pStyle w:val="Equation"/>
        <w:tabs>
          <w:tab w:val="left" w:pos="1170"/>
          <w:tab w:val="left" w:pos="1890"/>
        </w:tabs>
        <w:ind w:left="794"/>
        <w:rPr>
          <w:ins w:id="2662" w:author="JVET-M0128" w:date="2019-02-26T08:05:00Z"/>
          <w:noProof/>
        </w:rPr>
      </w:pPr>
      <w:ins w:id="2663" w:author="JVET-M0128" w:date="2019-02-26T08:05:00Z">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ins>
      <w:r w:rsidR="003F609A">
        <w:rPr>
          <w:noProof/>
        </w:rPr>
        <w:t>7</w:t>
      </w:r>
      <w:ins w:id="2664" w:author="JVET-M0128" w:date="2019-02-26T08:05: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3F609A">
        <w:rPr>
          <w:noProof/>
        </w:rPr>
        <w:t>37</w:t>
      </w:r>
      <w:ins w:id="2665" w:author="JVET-M0128" w:date="2019-02-26T08:05:00Z">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proofErr w:type="spellStart"/>
        <w:r w:rsidRPr="003F3F11">
          <w:t>PicOrderCntVal</w:t>
        </w:r>
        <w:proofErr w:type="spellEnd"/>
        <w:r w:rsidRPr="003F3F11">
          <w:t> &amp; ( </w:t>
        </w:r>
        <w:proofErr w:type="spellStart"/>
        <w:r w:rsidRPr="003F3F11">
          <w:t>MaxPicOrderCntLsb</w:t>
        </w:r>
        <w:proofErr w:type="spellEnd"/>
        <w:r w:rsidRPr="003F3F11">
          <w:t>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ins>
    </w:p>
    <w:p w14:paraId="72B4759F" w14:textId="77777777" w:rsidR="00244B64" w:rsidRPr="0031656D" w:rsidRDefault="00244B64" w:rsidP="00244B64">
      <w:pPr>
        <w:rPr>
          <w:ins w:id="2666" w:author="JVET-M0128" w:date="2019-02-26T08:05:00Z"/>
          <w:noProof/>
        </w:rPr>
      </w:pPr>
      <w:ins w:id="2667" w:author="JVET-M0128" w:date="2019-02-26T08:05:00Z">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ins>
    </w:p>
    <w:p w14:paraId="10113978" w14:textId="77777777" w:rsidR="00244B64" w:rsidRPr="003F3F11" w:rsidRDefault="00244B64" w:rsidP="00244B64">
      <w:pPr>
        <w:rPr>
          <w:ins w:id="2668" w:author="JVET-M0128" w:date="2019-02-26T08:05:00Z"/>
          <w:noProof/>
        </w:rPr>
      </w:pPr>
      <w:ins w:id="2669" w:author="JVET-M0128" w:date="2019-02-26T08:05:00Z">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ins>
    </w:p>
    <w:p w14:paraId="7FD668DD" w14:textId="145D568B" w:rsidR="00244B64" w:rsidRDefault="00244B64" w:rsidP="00244B64">
      <w:pPr>
        <w:rPr>
          <w:ins w:id="2670" w:author="JVET-M0128" w:date="2019-02-26T08:05:00Z"/>
          <w:noProof/>
        </w:rPr>
      </w:pPr>
      <w:ins w:id="2671" w:author="JVET-M0128" w:date="2019-02-26T08:05:00Z">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ins>
      <w:r>
        <w:rPr>
          <w:noProof/>
        </w:rPr>
      </w:r>
      <w:ins w:id="2672" w:author="JVET-M0128" w:date="2019-02-26T08:05:00Z">
        <w:r>
          <w:rPr>
            <w:noProof/>
          </w:rPr>
          <w:fldChar w:fldCharType="separate"/>
        </w:r>
      </w:ins>
      <w:r w:rsidR="003F609A">
        <w:rPr>
          <w:noProof/>
          <w:lang w:val="en-CA"/>
        </w:rPr>
        <w:t>7</w:t>
      </w:r>
      <w:ins w:id="2673" w:author="JVET-M0128" w:date="2019-02-26T08:05:00Z">
        <w:r w:rsidR="003F609A" w:rsidRPr="00901B03">
          <w:rPr>
            <w:lang w:val="en-CA"/>
          </w:rPr>
          <w:noBreakHyphen/>
        </w:r>
      </w:ins>
      <w:r w:rsidR="003F609A">
        <w:rPr>
          <w:noProof/>
          <w:lang w:val="en-CA"/>
        </w:rPr>
        <w:t>38</w:t>
      </w:r>
      <w:ins w:id="2674" w:author="JVET-M0128" w:date="2019-02-26T08:05:00Z">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ins>
    </w:p>
    <w:p w14:paraId="5F81CFEF" w14:textId="77777777" w:rsidR="00244B64" w:rsidRPr="00106090" w:rsidRDefault="00244B64" w:rsidP="00244B64">
      <w:pPr>
        <w:rPr>
          <w:ins w:id="2675" w:author="JVET-M0128" w:date="2019-02-26T08:05:00Z"/>
          <w:noProof/>
        </w:rPr>
      </w:pPr>
      <w:ins w:id="2676" w:author="JVET-M0128" w:date="2019-02-26T08:05:00Z">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ins>
    </w:p>
    <w:p w14:paraId="1212E229" w14:textId="77777777" w:rsidR="00244B64" w:rsidRDefault="00244B64" w:rsidP="00244B64">
      <w:pPr>
        <w:rPr>
          <w:ins w:id="2677" w:author="JVET-M0128" w:date="2019-02-26T08:05:00Z"/>
          <w:noProof/>
        </w:rPr>
      </w:pPr>
      <w:ins w:id="2678" w:author="JVET-M0128" w:date="2019-02-26T08:05:00Z">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ins>
    </w:p>
    <w:p w14:paraId="797B0CAB" w14:textId="77777777" w:rsidR="00244B64" w:rsidRDefault="00244B64" w:rsidP="00244B64">
      <w:pPr>
        <w:rPr>
          <w:ins w:id="2679" w:author="JVET-M0128" w:date="2019-02-26T08:05:00Z"/>
          <w:noProof/>
        </w:rPr>
      </w:pPr>
      <w:ins w:id="2680" w:author="JVET-M0128" w:date="2019-02-26T08:05:00Z">
        <w:r>
          <w:rPr>
            <w:noProof/>
          </w:rPr>
          <w:t>The variable NumRefIdxActive</w:t>
        </w:r>
        <w:r w:rsidRPr="00000E43">
          <w:rPr>
            <w:bCs/>
            <w:noProof/>
          </w:rPr>
          <w:t>[</w:t>
        </w:r>
        <w:r>
          <w:rPr>
            <w:bCs/>
            <w:noProof/>
          </w:rPr>
          <w:t> i </w:t>
        </w:r>
        <w:r w:rsidRPr="00000E43">
          <w:rPr>
            <w:bCs/>
            <w:noProof/>
          </w:rPr>
          <w:t>]</w:t>
        </w:r>
        <w:r>
          <w:rPr>
            <w:bCs/>
            <w:noProof/>
          </w:rPr>
          <w:t xml:space="preserve"> is derived as follows:</w:t>
        </w:r>
      </w:ins>
    </w:p>
    <w:p w14:paraId="00A1EACB" w14:textId="58334319"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ins w:id="2681" w:author="JVET-M0128" w:date="2019-02-26T08:05:00Z"/>
          <w:bCs/>
          <w:noProof/>
        </w:rPr>
      </w:pPr>
      <w:ins w:id="2682" w:author="JVET-M0128" w:date="2019-02-26T08:05:00Z">
        <w:r>
          <w:rPr>
            <w:noProof/>
          </w:rPr>
          <w:t>for( i = 0; i &lt; 2; i++ ) {</w:t>
        </w:r>
        <w:r>
          <w:rPr>
            <w:noProof/>
          </w:rPr>
          <w:br/>
        </w:r>
        <w:r>
          <w:rPr>
            <w:bCs/>
            <w:noProof/>
          </w:rPr>
          <w:tab/>
          <w:t xml:space="preserve">if( </w:t>
        </w:r>
        <w:proofErr w:type="spellStart"/>
        <w:r>
          <w:rPr>
            <w:lang w:val="en-CA"/>
          </w:rPr>
          <w:t>tile_group_</w:t>
        </w:r>
        <w:r w:rsidRPr="00901B03">
          <w:rPr>
            <w:lang w:val="en-CA"/>
          </w:rPr>
          <w:t>type</w:t>
        </w:r>
        <w:proofErr w:type="spellEnd"/>
        <w:r>
          <w:rPr>
            <w:lang w:val="en-CA"/>
          </w:rPr>
          <w:t xml:space="preserve">  = = </w:t>
        </w:r>
        <w:r>
          <w:rPr>
            <w:noProof/>
          </w:rPr>
          <w:t xml:space="preserve"> B  | |  ( </w:t>
        </w:r>
        <w:proofErr w:type="spellStart"/>
        <w:r>
          <w:rPr>
            <w:lang w:val="en-CA"/>
          </w:rPr>
          <w:t>tile_group_</w:t>
        </w:r>
        <w:r w:rsidRPr="00901B03">
          <w:rPr>
            <w:lang w:val="en-CA"/>
          </w:rPr>
          <w:t>type</w:t>
        </w:r>
        <w:proofErr w:type="spellEnd"/>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2683"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3F609A">
        <w:rPr>
          <w:noProof/>
          <w:lang w:val="en-CA"/>
        </w:rPr>
        <w:t>7</w:t>
      </w:r>
      <w:ins w:id="2684" w:author="JVET-M0128" w:date="2019-02-26T08:05: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3F609A">
        <w:rPr>
          <w:noProof/>
          <w:lang w:val="en-CA"/>
        </w:rPr>
        <w:t>38</w:t>
      </w:r>
      <w:ins w:id="2685" w:author="JVET-M0128" w:date="2019-02-26T08:05:00Z">
        <w:r w:rsidRPr="00901B03">
          <w:rPr>
            <w:lang w:val="en-CA"/>
          </w:rPr>
          <w:fldChar w:fldCharType="end"/>
        </w:r>
        <w:bookmarkEnd w:id="2683"/>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lastRenderedPageBreak/>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proofErr w:type="spellStart"/>
        <w:r>
          <w:rPr>
            <w:lang w:val="en-CA"/>
          </w:rPr>
          <w:t>tile_group_</w:t>
        </w:r>
        <w:r w:rsidRPr="00901B03">
          <w:rPr>
            <w:lang w:val="en-CA"/>
          </w:rPr>
          <w:t>type</w:t>
        </w:r>
        <w:proofErr w:type="spellEnd"/>
        <w:r>
          <w:rPr>
            <w:lang w:val="en-CA"/>
          </w:rPr>
          <w:t xml:space="preserve">  = = </w:t>
        </w:r>
        <w:r>
          <w:rPr>
            <w:noProof/>
          </w:rPr>
          <w:t xml:space="preserve"> I  | |  ( </w:t>
        </w:r>
        <w:proofErr w:type="spellStart"/>
        <w:r>
          <w:rPr>
            <w:lang w:val="en-CA"/>
          </w:rPr>
          <w:t>tile_group_</w:t>
        </w:r>
        <w:r w:rsidRPr="00901B03">
          <w:rPr>
            <w:lang w:val="en-CA"/>
          </w:rPr>
          <w:t>type</w:t>
        </w:r>
        <w:proofErr w:type="spellEnd"/>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ins>
    </w:p>
    <w:p w14:paraId="5EB92C29" w14:textId="77777777" w:rsidR="00244B64" w:rsidRDefault="00244B64" w:rsidP="00244B64">
      <w:pPr>
        <w:rPr>
          <w:ins w:id="2686" w:author="JVET-M0128" w:date="2019-02-26T08:05:00Z"/>
          <w:noProof/>
        </w:rPr>
      </w:pPr>
      <w:ins w:id="2687" w:author="JVET-M0128" w:date="2019-02-26T08:05:00Z">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ins>
    </w:p>
    <w:p w14:paraId="00E00681" w14:textId="77777777" w:rsidR="00244B64" w:rsidRPr="007644C2" w:rsidRDefault="00244B64" w:rsidP="00244B64">
      <w:pPr>
        <w:rPr>
          <w:ins w:id="2688" w:author="JVET-M0128" w:date="2019-02-26T08:05:00Z"/>
          <w:rFonts w:eastAsia="PMingLiU"/>
          <w:bCs/>
          <w:lang w:val="en-CA" w:eastAsia="zh-TW"/>
        </w:rPr>
      </w:pPr>
      <w:ins w:id="2689" w:author="JVET-M0128" w:date="2019-02-26T08:05:00Z">
        <w:r w:rsidRPr="007644C2">
          <w:rPr>
            <w:rFonts w:eastAsia="PMingLiU"/>
            <w:bCs/>
            <w:lang w:val="en-CA" w:eastAsia="zh-TW"/>
          </w:rPr>
          <w:t xml:space="preserve">The variable </w:t>
        </w:r>
        <w:proofErr w:type="spellStart"/>
        <w:r w:rsidRPr="007644C2">
          <w:rPr>
            <w:rFonts w:eastAsia="PMingLiU"/>
            <w:bCs/>
            <w:lang w:val="en-CA" w:eastAsia="zh-TW"/>
          </w:rPr>
          <w:t>CurrPicIsOnlyRef</w:t>
        </w:r>
        <w:proofErr w:type="spellEnd"/>
        <w:r w:rsidRPr="007644C2">
          <w:rPr>
            <w:rFonts w:eastAsia="PMingLiU"/>
            <w:bCs/>
            <w:lang w:val="en-CA" w:eastAsia="zh-TW"/>
          </w:rPr>
          <w:t>, specifying that the current decoded picture is the only reference picture for the current tile group, is derived as follows:</w:t>
        </w:r>
      </w:ins>
    </w:p>
    <w:p w14:paraId="2D662721" w14:textId="7189290B" w:rsidR="00244B64" w:rsidRPr="007644C2" w:rsidRDefault="00244B64" w:rsidP="00244B64">
      <w:pPr>
        <w:pStyle w:val="Equation"/>
        <w:tabs>
          <w:tab w:val="left" w:pos="1170"/>
          <w:tab w:val="left" w:pos="2430"/>
        </w:tabs>
        <w:ind w:left="794"/>
        <w:rPr>
          <w:ins w:id="2690" w:author="JVET-M0128" w:date="2019-02-26T08:05:00Z"/>
          <w:rFonts w:eastAsia="PMingLiU"/>
          <w:bCs/>
          <w:lang w:val="en-CA" w:eastAsia="zh-TW"/>
        </w:rPr>
      </w:pPr>
      <w:proofErr w:type="spellStart"/>
      <w:ins w:id="2691" w:author="JVET-M0128" w:date="2019-02-26T08:05:00Z">
        <w:r w:rsidRPr="007644C2">
          <w:rPr>
            <w:rFonts w:eastAsia="PMingLiU"/>
            <w:bCs/>
            <w:lang w:val="en-CA" w:eastAsia="zh-TW"/>
          </w:rPr>
          <w:t>CurrPicIsOnlyRef</w:t>
        </w:r>
        <w:proofErr w:type="spellEnd"/>
        <w:r w:rsidRPr="007644C2">
          <w:rPr>
            <w:rFonts w:eastAsia="PMingLiU"/>
            <w:bCs/>
            <w:lang w:val="en-CA" w:eastAsia="zh-TW"/>
          </w:rPr>
          <w:t xml:space="preserve"> = </w:t>
        </w:r>
        <w:proofErr w:type="spellStart"/>
        <w:r w:rsidRPr="007644C2">
          <w:rPr>
            <w:rFonts w:eastAsia="PMingLiU"/>
            <w:bCs/>
            <w:lang w:val="en-CA" w:eastAsia="zh-TW"/>
          </w:rPr>
          <w:t>sps_cpr_enabled_</w:t>
        </w:r>
        <w:proofErr w:type="gramStart"/>
        <w:r w:rsidRPr="007644C2">
          <w:rPr>
            <w:rFonts w:eastAsia="PMingLiU"/>
            <w:bCs/>
            <w:lang w:val="en-CA" w:eastAsia="zh-TW"/>
          </w:rPr>
          <w:t>flag</w:t>
        </w:r>
        <w:proofErr w:type="spellEnd"/>
        <w:r w:rsidRPr="007644C2">
          <w:rPr>
            <w:rFonts w:eastAsia="PMingLiU"/>
            <w:bCs/>
            <w:lang w:val="en-CA" w:eastAsia="zh-TW"/>
          </w:rPr>
          <w:t xml:space="preserve"> </w:t>
        </w:r>
        <w:r>
          <w:rPr>
            <w:rFonts w:eastAsia="PMingLiU"/>
            <w:bCs/>
            <w:lang w:val="en-CA" w:eastAsia="zh-TW"/>
          </w:rPr>
          <w:t xml:space="preserve"> </w:t>
        </w:r>
        <w:r w:rsidRPr="007644C2">
          <w:rPr>
            <w:rFonts w:eastAsia="PMingLiU"/>
            <w:bCs/>
            <w:lang w:val="en-CA" w:eastAsia="zh-TW"/>
          </w:rPr>
          <w:t>&amp;</w:t>
        </w:r>
        <w:proofErr w:type="gramEnd"/>
        <w:r w:rsidRPr="007644C2">
          <w:rPr>
            <w:rFonts w:eastAsia="PMingLiU"/>
            <w:bCs/>
            <w:lang w:val="en-CA" w:eastAsia="zh-TW"/>
          </w:rPr>
          <w:t>&amp;</w:t>
        </w:r>
        <w:r>
          <w:rPr>
            <w:rFonts w:eastAsia="PMingLiU"/>
            <w:bCs/>
            <w:lang w:val="en-CA" w:eastAsia="zh-TW"/>
          </w:rPr>
          <w:t xml:space="preserve"> </w:t>
        </w:r>
        <w:r w:rsidRPr="007644C2">
          <w:rPr>
            <w:rFonts w:eastAsia="PMingLiU"/>
            <w:bCs/>
            <w:lang w:val="en-CA" w:eastAsia="zh-TW"/>
          </w:rPr>
          <w:t xml:space="preserve"> ( </w:t>
        </w:r>
        <w:proofErr w:type="spellStart"/>
        <w:r w:rsidRPr="007644C2">
          <w:rPr>
            <w:rFonts w:eastAsia="PMingLiU"/>
            <w:bCs/>
            <w:lang w:val="en-CA" w:eastAsia="zh-TW"/>
          </w:rPr>
          <w:t>tile_group_type</w:t>
        </w:r>
        <w:proofErr w:type="spellEnd"/>
        <w:r w:rsidRPr="007644C2">
          <w:rPr>
            <w:rFonts w:eastAsia="PMingLiU"/>
            <w:bCs/>
            <w:lang w:val="en-CA" w:eastAsia="zh-TW"/>
          </w:rPr>
          <w:t>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ins>
      <w:r w:rsidR="003F609A">
        <w:rPr>
          <w:noProof/>
          <w:lang w:val="en-CA"/>
        </w:rPr>
        <w:t>7</w:t>
      </w:r>
      <w:ins w:id="2692" w:author="JVET-M0128" w:date="2019-02-26T08:05:00Z">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ins>
      <w:r w:rsidR="003F609A">
        <w:rPr>
          <w:noProof/>
          <w:lang w:val="en-CA"/>
        </w:rPr>
        <w:t>39</w:t>
      </w:r>
      <w:ins w:id="2693" w:author="JVET-M0128" w:date="2019-02-26T08:05:00Z">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ins>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lastRenderedPageBreak/>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469BDEC3"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598CE28E" w14:textId="07926CCB"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1C770A21" w14:textId="3CDCBC59"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1DCC42F9" w14:textId="372ED8F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43</w:t>
      </w:r>
      <w:r w:rsidRPr="00DE0F0E">
        <w:rPr>
          <w:noProof/>
          <w:lang w:val="en-CA"/>
        </w:rPr>
        <w:fldChar w:fldCharType="end"/>
      </w:r>
      <w:r w:rsidRPr="00DE0F0E">
        <w:rPr>
          <w:noProof/>
          <w:lang w:val="en-CA"/>
        </w:rPr>
        <w:t>)</w:t>
      </w:r>
    </w:p>
    <w:p w14:paraId="043AEE35" w14:textId="5FAF04EE"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44</w:t>
      </w:r>
      <w:r w:rsidRPr="00DE0F0E">
        <w:rPr>
          <w:noProof/>
          <w:lang w:val="en-CA"/>
        </w:rPr>
        <w:fldChar w:fldCharType="end"/>
      </w:r>
      <w:r w:rsidRPr="00DE0F0E">
        <w:rPr>
          <w:noProof/>
          <w:lang w:val="en-CA"/>
        </w:rPr>
        <w:t>)</w:t>
      </w:r>
    </w:p>
    <w:p w14:paraId="465CD661" w14:textId="2A20EAAB"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45</w:t>
      </w:r>
      <w:r w:rsidRPr="00DE0F0E">
        <w:rPr>
          <w:noProof/>
          <w:lang w:val="en-CA"/>
        </w:rPr>
        <w:fldChar w:fldCharType="end"/>
      </w:r>
      <w:r w:rsidRPr="00DE0F0E">
        <w:rPr>
          <w:noProof/>
          <w:lang w:val="en-CA"/>
        </w:rPr>
        <w:t>)</w:t>
      </w:r>
    </w:p>
    <w:p w14:paraId="63D10C7E" w14:textId="64A58940"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46</w:t>
      </w:r>
      <w:r w:rsidRPr="00DE0F0E">
        <w:rPr>
          <w:noProof/>
          <w:lang w:val="en-CA"/>
        </w:rPr>
        <w:fldChar w:fldCharType="end"/>
      </w:r>
      <w:r w:rsidRPr="00DE0F0E">
        <w:rPr>
          <w:noProof/>
          <w:lang w:val="en-CA"/>
        </w:rPr>
        <w:t>)</w:t>
      </w:r>
    </w:p>
    <w:p w14:paraId="65D9222D" w14:textId="0AAABCA2"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47</w:t>
      </w:r>
      <w:r w:rsidRPr="00DE0F0E">
        <w:rPr>
          <w:noProof/>
          <w:lang w:val="en-CA"/>
        </w:rPr>
        <w:fldChar w:fldCharType="end"/>
      </w:r>
      <w:r w:rsidRPr="00DE0F0E">
        <w:rPr>
          <w:noProof/>
          <w:lang w:val="en-CA"/>
        </w:rPr>
        <w:t>)</w:t>
      </w:r>
    </w:p>
    <w:p w14:paraId="71EE87BA" w14:textId="38931E03"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3F609A">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3F609A">
        <w:rPr>
          <w:noProof/>
          <w:lang w:val="en-CA"/>
        </w:rPr>
        <w:t>48</w:t>
      </w:r>
      <w:r w:rsidR="00A35B62" w:rsidRPr="00DE0F0E">
        <w:rPr>
          <w:noProof/>
          <w:lang w:val="en-CA"/>
        </w:rPr>
        <w:fldChar w:fldCharType="end"/>
      </w:r>
      <w:r w:rsidR="00A35B62" w:rsidRPr="00DE0F0E">
        <w:rPr>
          <w:noProof/>
          <w:lang w:val="en-CA"/>
        </w:rPr>
        <w:t>)</w:t>
      </w:r>
    </w:p>
    <w:p w14:paraId="56010179" w14:textId="49072FB9"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49</w:t>
      </w:r>
      <w:r w:rsidRPr="00DE0F0E">
        <w:rPr>
          <w:noProof/>
          <w:lang w:val="en-CA"/>
        </w:rPr>
        <w:fldChar w:fldCharType="end"/>
      </w:r>
      <w:r w:rsidRPr="00DE0F0E">
        <w:rPr>
          <w:noProof/>
          <w:lang w:val="en-CA"/>
        </w:rPr>
        <w:t>)</w:t>
      </w:r>
    </w:p>
    <w:p w14:paraId="01771EA6" w14:textId="23A3E65B"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50</w:t>
      </w:r>
      <w:r w:rsidRPr="00DE0F0E">
        <w:rPr>
          <w:noProof/>
          <w:lang w:val="en-CA"/>
        </w:rPr>
        <w:fldChar w:fldCharType="end"/>
      </w:r>
      <w:r w:rsidRPr="00DE0F0E">
        <w:rPr>
          <w:noProof/>
          <w:lang w:val="en-CA"/>
        </w:rPr>
        <w:t>)</w:t>
      </w:r>
    </w:p>
    <w:p w14:paraId="34302B04" w14:textId="0B90BB4D"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004DAF20" w14:textId="6FEBA28C" w:rsidR="006D2C2E" w:rsidRPr="00DE0F0E" w:rsidRDefault="006D2C2E" w:rsidP="006D2C2E">
      <w:pPr>
        <w:rPr>
          <w:noProof/>
          <w:lang w:val="en-CA" w:eastAsia="ko-KR"/>
        </w:rPr>
      </w:pPr>
      <w:r w:rsidRPr="00DE0F0E">
        <w:rPr>
          <w:b/>
          <w:noProof/>
          <w:lang w:val="en-CA" w:eastAsia="ko-KR"/>
        </w:rPr>
        <w:lastRenderedPageBreak/>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5A70BFDF"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0181DA76"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61405281"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2694"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3F609A">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3F609A">
        <w:rPr>
          <w:noProof/>
          <w:lang w:val="en-CA"/>
        </w:rPr>
        <w:t>54</w:t>
      </w:r>
      <w:r w:rsidR="00A02A87" w:rsidRPr="00DE0F0E">
        <w:rPr>
          <w:noProof/>
          <w:lang w:val="en-CA"/>
        </w:rPr>
        <w:fldChar w:fldCharType="end"/>
      </w:r>
      <w:bookmarkEnd w:id="2694"/>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ins w:id="2695" w:author="JVET-M0132" w:date="2019-02-26T09:42:00Z"/>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ins w:id="2696" w:author="JVET-M0132" w:date="2019-02-26T09:42:00Z"/>
          <w:kern w:val="2"/>
          <w:lang w:val="en-CA" w:eastAsia="zh-CN"/>
        </w:rPr>
      </w:pPr>
      <w:proofErr w:type="spellStart"/>
      <w:ins w:id="2697" w:author="JVET-M0132" w:date="2019-02-26T09:42:00Z">
        <w:r w:rsidRPr="000617F3">
          <w:rPr>
            <w:b/>
            <w:kern w:val="2"/>
            <w:lang w:val="en-CA" w:eastAsia="zh-CN"/>
          </w:rPr>
          <w:t>tile_group_aps_id</w:t>
        </w:r>
        <w:proofErr w:type="spellEnd"/>
        <w:r w:rsidRPr="000617F3">
          <w:rPr>
            <w:kern w:val="2"/>
            <w:lang w:val="en-CA" w:eastAsia="zh-CN"/>
          </w:rPr>
          <w:t xml:space="preserve"> specifies the </w:t>
        </w:r>
        <w:proofErr w:type="spellStart"/>
        <w:r w:rsidRPr="000617F3">
          <w:rPr>
            <w:kern w:val="2"/>
            <w:lang w:val="en-CA" w:eastAsia="zh-CN"/>
          </w:rPr>
          <w:t>adaptation_parameter_set_id</w:t>
        </w:r>
        <w:proofErr w:type="spellEnd"/>
        <w:r w:rsidRPr="000617F3">
          <w:rPr>
            <w:kern w:val="2"/>
            <w:lang w:val="en-CA" w:eastAsia="zh-CN"/>
          </w:rPr>
          <w:t xml:space="preserve"> of the APS that the tile group refers to. The </w:t>
        </w:r>
        <w:proofErr w:type="spellStart"/>
        <w:r w:rsidRPr="000617F3">
          <w:rPr>
            <w:kern w:val="2"/>
            <w:lang w:eastAsia="zh-CN"/>
          </w:rPr>
          <w:t>TemporalId</w:t>
        </w:r>
        <w:proofErr w:type="spellEnd"/>
        <w:r w:rsidRPr="000617F3">
          <w:rPr>
            <w:kern w:val="2"/>
            <w:lang w:eastAsia="zh-CN"/>
          </w:rPr>
          <w:t xml:space="preserve"> of the APS NAL unit having </w:t>
        </w:r>
        <w:proofErr w:type="spellStart"/>
        <w:r w:rsidRPr="000617F3">
          <w:rPr>
            <w:kern w:val="2"/>
            <w:lang w:val="en-CA" w:eastAsia="zh-CN"/>
          </w:rPr>
          <w:t>adaptation_parameter_set_id</w:t>
        </w:r>
        <w:proofErr w:type="spellEnd"/>
        <w:r w:rsidRPr="000617F3">
          <w:rPr>
            <w:kern w:val="2"/>
            <w:lang w:eastAsia="zh-CN"/>
          </w:rPr>
          <w:t xml:space="preserve"> equal to </w:t>
        </w:r>
        <w:proofErr w:type="spellStart"/>
        <w:r w:rsidRPr="000617F3">
          <w:rPr>
            <w:kern w:val="2"/>
            <w:lang w:eastAsia="zh-CN"/>
          </w:rPr>
          <w:t>tile_group</w:t>
        </w:r>
        <w:proofErr w:type="spellEnd"/>
        <w:r w:rsidRPr="000617F3">
          <w:rPr>
            <w:kern w:val="2"/>
            <w:lang w:val="en-CA" w:eastAsia="zh-CN"/>
          </w:rPr>
          <w:t>_</w:t>
        </w:r>
        <w:proofErr w:type="spellStart"/>
        <w:r w:rsidRPr="000617F3">
          <w:rPr>
            <w:kern w:val="2"/>
            <w:lang w:val="en-CA" w:eastAsia="zh-CN"/>
          </w:rPr>
          <w:t>aps_id</w:t>
        </w:r>
        <w:proofErr w:type="spellEnd"/>
        <w:r w:rsidRPr="000617F3">
          <w:rPr>
            <w:kern w:val="2"/>
            <w:lang w:val="en-CA" w:eastAsia="zh-CN"/>
          </w:rPr>
          <w:t xml:space="preserve"> shall be less than or equal to the </w:t>
        </w:r>
        <w:proofErr w:type="spellStart"/>
        <w:r w:rsidRPr="000617F3">
          <w:rPr>
            <w:kern w:val="2"/>
            <w:lang w:eastAsia="zh-CN"/>
          </w:rPr>
          <w:t>TemporalId</w:t>
        </w:r>
        <w:proofErr w:type="spellEnd"/>
        <w:r w:rsidRPr="000617F3">
          <w:rPr>
            <w:kern w:val="2"/>
            <w:lang w:eastAsia="zh-CN"/>
          </w:rPr>
          <w:t xml:space="preserve"> of the coded tile group NAL unit</w:t>
        </w:r>
        <w:r w:rsidRPr="000617F3">
          <w:rPr>
            <w:kern w:val="2"/>
            <w:lang w:val="en-CA" w:eastAsia="zh-CN"/>
          </w:rPr>
          <w:t>.</w:t>
        </w:r>
      </w:ins>
    </w:p>
    <w:p w14:paraId="77ADB8A0" w14:textId="6B75754C" w:rsidR="00F31194" w:rsidRPr="00DE0F0E" w:rsidRDefault="00F31194" w:rsidP="00F31194">
      <w:pPr>
        <w:rPr>
          <w:rFonts w:eastAsia="PMingLiU"/>
          <w:bCs/>
          <w:noProof/>
          <w:lang w:val="en-CA" w:eastAsia="zh-TW"/>
        </w:rPr>
      </w:pPr>
      <w:ins w:id="2698" w:author="JVET-M0132" w:date="2019-02-26T09:42:00Z">
        <w:r>
          <w:rPr>
            <w:rFonts w:eastAsia="MS Mincho"/>
            <w:lang w:val="en-CA" w:eastAsia="zh-CN"/>
          </w:rPr>
          <w:t xml:space="preserve">When multiple APSs with the same value of </w:t>
        </w:r>
        <w:proofErr w:type="spellStart"/>
        <w:r w:rsidRPr="000617F3">
          <w:rPr>
            <w:kern w:val="2"/>
            <w:lang w:val="en-CA" w:eastAsia="zh-CN"/>
          </w:rPr>
          <w:t>adaptation_parameter_set_id</w:t>
        </w:r>
        <w:proofErr w:type="spellEnd"/>
        <w:r>
          <w:rPr>
            <w:rFonts w:eastAsia="MS Mincho"/>
            <w:lang w:val="en-CA" w:eastAsia="zh-CN"/>
          </w:rPr>
          <w:t xml:space="preserve"> </w:t>
        </w:r>
        <w:proofErr w:type="gramStart"/>
        <w:r>
          <w:rPr>
            <w:rFonts w:eastAsia="MS Mincho"/>
            <w:lang w:val="en-CA" w:eastAsia="zh-CN"/>
          </w:rPr>
          <w:t>are</w:t>
        </w:r>
        <w:proofErr w:type="gramEnd"/>
        <w:r>
          <w:rPr>
            <w:rFonts w:eastAsia="MS Mincho"/>
            <w:lang w:val="en-CA" w:eastAsia="zh-CN"/>
          </w:rPr>
          <w:t xml:space="preserve"> referred to by two or more tile groups of the same picture, the multiple APSs with the same value of </w:t>
        </w:r>
        <w:proofErr w:type="spellStart"/>
        <w:r w:rsidRPr="000617F3">
          <w:rPr>
            <w:kern w:val="2"/>
            <w:lang w:val="en-CA" w:eastAsia="zh-CN"/>
          </w:rPr>
          <w:t>adaptation_parameter_set_id</w:t>
        </w:r>
        <w:proofErr w:type="spellEnd"/>
        <w:r>
          <w:rPr>
            <w:kern w:val="2"/>
            <w:lang w:val="en-CA" w:eastAsia="zh-CN"/>
          </w:rPr>
          <w:t xml:space="preserve"> shall have the same content</w:t>
        </w:r>
        <w:r>
          <w:rPr>
            <w:rFonts w:eastAsia="MS Mincho"/>
            <w:lang w:val="en-CA" w:eastAsia="zh-CN"/>
          </w:rPr>
          <w:t>.</w:t>
        </w:r>
      </w:ins>
    </w:p>
    <w:p w14:paraId="33B7A243" w14:textId="0B2A9D08" w:rsidR="003F7584" w:rsidRPr="00DE0F0E" w:rsidDel="00244B64" w:rsidRDefault="003F7584" w:rsidP="003F7584">
      <w:pPr>
        <w:rPr>
          <w:del w:id="2699" w:author="JVET-M0128" w:date="2019-02-26T08:05:00Z"/>
          <w:rFonts w:eastAsia="PMingLiU"/>
          <w:bCs/>
          <w:noProof/>
          <w:lang w:val="en-CA" w:eastAsia="zh-TW"/>
        </w:rPr>
      </w:pPr>
      <w:del w:id="2700" w:author="JVET-M0128" w:date="2019-02-26T08:05:00Z">
        <w:r w:rsidRPr="00DE0F0E" w:rsidDel="00244B64">
          <w:rPr>
            <w:rFonts w:eastAsia="PMingLiU"/>
            <w:b/>
            <w:bCs/>
            <w:noProof/>
            <w:lang w:val="en-CA" w:eastAsia="zh-TW"/>
          </w:rPr>
          <w:delText>num_ref_idx_l0_active_minus1</w:delText>
        </w:r>
        <w:r w:rsidRPr="00DE0F0E" w:rsidDel="00244B64">
          <w:rPr>
            <w:rFonts w:eastAsia="PMingLiU"/>
            <w:bCs/>
            <w:noProof/>
            <w:lang w:val="en-CA" w:eastAsia="zh-TW"/>
          </w:rPr>
          <w:delText xml:space="preserve"> specifies the maximum reference index for reference picture list 0 that may be used to decode the </w:delText>
        </w:r>
        <w:r w:rsidR="00DB7471" w:rsidRPr="00DE0F0E" w:rsidDel="00244B64">
          <w:rPr>
            <w:rFonts w:eastAsia="PMingLiU"/>
            <w:bCs/>
            <w:noProof/>
            <w:lang w:val="en-CA" w:eastAsia="zh-TW"/>
          </w:rPr>
          <w:delText>tile group</w:delText>
        </w:r>
        <w:r w:rsidRPr="00DE0F0E" w:rsidDel="00244B64">
          <w:rPr>
            <w:rFonts w:eastAsia="PMingLiU"/>
            <w:bCs/>
            <w:noProof/>
            <w:lang w:val="en-CA" w:eastAsia="zh-TW"/>
          </w:rPr>
          <w:delText xml:space="preserve">. num_ref_idx_l0_active_minus1 shall be in the range of 0 to 14, </w:delText>
        </w:r>
        <w:r w:rsidRPr="00DE0F0E" w:rsidDel="00244B64">
          <w:rPr>
            <w:rFonts w:eastAsia="PMingLiU"/>
            <w:bCs/>
            <w:noProof/>
            <w:highlight w:val="yellow"/>
            <w:lang w:val="en-CA" w:eastAsia="zh-TW"/>
          </w:rPr>
          <w:delText>[Ed. (SL): This is copied from HEVC spec, which may be different in VVC. This syntax element and the next were already used in VVC WD but were not defined, thus copied here.]</w:delText>
        </w:r>
        <w:r w:rsidRPr="00DE0F0E" w:rsidDel="00244B64">
          <w:rPr>
            <w:rFonts w:eastAsia="PMingLiU"/>
            <w:bCs/>
            <w:noProof/>
            <w:lang w:val="en-CA" w:eastAsia="zh-TW"/>
          </w:rPr>
          <w:delText xml:space="preserve">  inclusive. When the current </w:delText>
        </w:r>
        <w:r w:rsidR="00DB7471" w:rsidRPr="00DE0F0E" w:rsidDel="00244B64">
          <w:rPr>
            <w:rFonts w:eastAsia="PMingLiU"/>
            <w:bCs/>
            <w:noProof/>
            <w:lang w:val="en-CA" w:eastAsia="zh-TW"/>
          </w:rPr>
          <w:delText>tile group</w:delText>
        </w:r>
        <w:r w:rsidRPr="00DE0F0E" w:rsidDel="00244B64">
          <w:rPr>
            <w:rFonts w:eastAsia="PMingLiU"/>
            <w:bCs/>
            <w:noProof/>
            <w:lang w:val="en-CA" w:eastAsia="zh-TW"/>
          </w:rPr>
          <w:delText xml:space="preserve"> is a P or B </w:delText>
        </w:r>
        <w:r w:rsidR="00DB7471" w:rsidRPr="00DE0F0E" w:rsidDel="00244B64">
          <w:rPr>
            <w:rFonts w:eastAsia="PMingLiU"/>
            <w:bCs/>
            <w:noProof/>
            <w:lang w:val="en-CA" w:eastAsia="zh-TW"/>
          </w:rPr>
          <w:delText>tile group</w:delText>
        </w:r>
        <w:r w:rsidRPr="00DE0F0E" w:rsidDel="00244B64">
          <w:rPr>
            <w:rFonts w:eastAsia="PMingLiU"/>
            <w:bCs/>
            <w:noProof/>
            <w:lang w:val="en-CA" w:eastAsia="zh-TW"/>
          </w:rPr>
          <w:delText xml:space="preserve"> and </w:delText>
        </w:r>
        <w:r w:rsidRPr="00DE0F0E" w:rsidDel="00244B64">
          <w:rPr>
            <w:rFonts w:eastAsia="PMingLiU"/>
            <w:bCs/>
            <w:noProof/>
            <w:lang w:val="en-CA" w:eastAsia="zh-TW"/>
          </w:rPr>
          <w:lastRenderedPageBreak/>
          <w:delText xml:space="preserve">num_ref_idx_l0_active_minus1 is not present, num_ref_idx_l0_active_minus1 is inferred to be equal to </w:delText>
        </w:r>
        <w:r w:rsidRPr="00DE0F0E" w:rsidDel="00244B64">
          <w:rPr>
            <w:rFonts w:eastAsia="PMingLiU"/>
            <w:bCs/>
            <w:noProof/>
            <w:highlight w:val="yellow"/>
            <w:lang w:val="en-CA" w:eastAsia="zh-TW"/>
          </w:rPr>
          <w:delText>num_ref_idx_l0_default_active_minus1</w:delText>
        </w:r>
        <w:r w:rsidRPr="00DE0F0E" w:rsidDel="00244B64">
          <w:rPr>
            <w:rFonts w:eastAsia="PMingLiU"/>
            <w:bCs/>
            <w:noProof/>
            <w:lang w:val="en-CA" w:eastAsia="zh-TW"/>
          </w:rPr>
          <w:delText xml:space="preserve">. </w:delText>
        </w:r>
      </w:del>
    </w:p>
    <w:p w14:paraId="19CD13A3" w14:textId="6342A0F5" w:rsidR="003F7584" w:rsidRPr="00DE0F0E" w:rsidDel="00244B64" w:rsidRDefault="003F7584" w:rsidP="003F7584">
      <w:pPr>
        <w:rPr>
          <w:del w:id="2701" w:author="JVET-M0128" w:date="2019-02-26T08:05:00Z"/>
          <w:rFonts w:eastAsia="PMingLiU"/>
          <w:bCs/>
          <w:noProof/>
          <w:lang w:val="en-CA" w:eastAsia="zh-TW"/>
        </w:rPr>
      </w:pPr>
      <w:del w:id="2702" w:author="JVET-M0128" w:date="2019-02-26T08:05:00Z">
        <w:r w:rsidRPr="00DE0F0E" w:rsidDel="00244B64">
          <w:rPr>
            <w:rFonts w:eastAsia="PMingLiU"/>
            <w:b/>
            <w:bCs/>
            <w:noProof/>
            <w:lang w:val="en-CA" w:eastAsia="zh-TW"/>
          </w:rPr>
          <w:delText>num_ref_idx_l1_active_minus1</w:delText>
        </w:r>
        <w:r w:rsidRPr="00DE0F0E" w:rsidDel="00244B64">
          <w:rPr>
            <w:rFonts w:eastAsia="PMingLiU"/>
            <w:bCs/>
            <w:noProof/>
            <w:lang w:val="en-CA" w:eastAsia="zh-TW"/>
          </w:rPr>
          <w:delText xml:space="preserve"> specifies the maximum reference index for reference picture list 1 that may be used to decode the </w:delText>
        </w:r>
        <w:r w:rsidR="00DB7471" w:rsidRPr="00DE0F0E" w:rsidDel="00244B64">
          <w:rPr>
            <w:rFonts w:eastAsia="PMingLiU"/>
            <w:bCs/>
            <w:noProof/>
            <w:lang w:val="en-CA" w:eastAsia="zh-TW"/>
          </w:rPr>
          <w:delText>tile group</w:delText>
        </w:r>
        <w:r w:rsidRPr="00DE0F0E" w:rsidDel="00244B64">
          <w:rPr>
            <w:rFonts w:eastAsia="PMingLiU"/>
            <w:bCs/>
            <w:noProof/>
            <w:lang w:val="en-CA" w:eastAsia="zh-TW"/>
          </w:rPr>
          <w:delText xml:space="preserve">. num_ref_idx_l1_active_minus1 shall be in the range of 0 to 14, inclusive. When num_ref_idx_l1_active_minus1 is not present, num_ref_idx_l1_active_minus1 is inferred to be equal to </w:delText>
        </w:r>
        <w:r w:rsidRPr="00DE0F0E" w:rsidDel="00244B64">
          <w:rPr>
            <w:rFonts w:eastAsia="PMingLiU"/>
            <w:bCs/>
            <w:noProof/>
            <w:highlight w:val="yellow"/>
            <w:lang w:val="en-CA" w:eastAsia="zh-TW"/>
          </w:rPr>
          <w:delText>num_ref_idx_l1_default_active_minus1</w:delText>
        </w:r>
        <w:r w:rsidRPr="00DE0F0E" w:rsidDel="00244B64">
          <w:rPr>
            <w:rFonts w:eastAsia="PMingLiU"/>
            <w:bCs/>
            <w:noProof/>
            <w:lang w:val="en-CA" w:eastAsia="zh-TW"/>
          </w:rPr>
          <w:delText>.</w:delText>
        </w:r>
      </w:del>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411E806"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ins w:id="2703" w:author="JVET-M0853" w:date="2019-02-26T09:56:00Z">
        <w:r w:rsidR="00ED448E" w:rsidRPr="00AA6FAA">
          <w:rPr>
            <w:bCs/>
            <w:noProof/>
            <w:lang w:val="en-CA"/>
          </w:rPr>
          <w:t>NumTilesInCurrTileGroup</w:t>
        </w:r>
      </w:ins>
      <w:del w:id="2704" w:author="JVET-M0853" w:date="2019-02-26T09:56:00Z">
        <w:r w:rsidRPr="00DE0F0E" w:rsidDel="00ED448E">
          <w:rPr>
            <w:rFonts w:eastAsia="Batang"/>
            <w:bCs/>
            <w:noProof/>
            <w:lang w:val="en-CA" w:eastAsia="ko-KR"/>
          </w:rPr>
          <w:delText>num_tiles_in_tile_group_minus1 +</w:delText>
        </w:r>
        <w:r w:rsidRPr="00DE0F0E" w:rsidDel="00ED448E">
          <w:rPr>
            <w:noProof/>
            <w:lang w:val="en-CA"/>
          </w:rPr>
          <w:delText>1</w:delText>
        </w:r>
      </w:del>
      <w:r w:rsidRPr="00DE0F0E">
        <w:rPr>
          <w:bCs/>
          <w:noProof/>
          <w:lang w:val="en-CA"/>
        </w:rPr>
        <w:t xml:space="preserve"> subsets, with subset index values ranging from 0 to </w:t>
      </w:r>
      <w:ins w:id="2705" w:author="JVET-M0853" w:date="2019-02-26T09:56:00Z">
        <w:r w:rsidR="00ED448E" w:rsidRPr="00AA6FAA">
          <w:rPr>
            <w:bCs/>
            <w:noProof/>
            <w:lang w:val="en-CA"/>
          </w:rPr>
          <w:t>NumTilesInCurrTileGroup</w:t>
        </w:r>
        <w:r w:rsidR="00ED448E">
          <w:rPr>
            <w:bCs/>
            <w:noProof/>
            <w:lang w:val="en-CA"/>
          </w:rPr>
          <w:t> − 1</w:t>
        </w:r>
      </w:ins>
      <w:del w:id="2706" w:author="JVET-M0853" w:date="2019-02-26T09:56:00Z">
        <w:r w:rsidRPr="00DE0F0E" w:rsidDel="00ED448E">
          <w:rPr>
            <w:rFonts w:eastAsia="Batang"/>
            <w:bCs/>
            <w:noProof/>
            <w:lang w:val="en-CA" w:eastAsia="ko-KR"/>
          </w:rPr>
          <w:delText>num_tiles_in_tile_group_minus1</w:delText>
        </w:r>
      </w:del>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ins w:id="2707" w:author="JVET-M0853" w:date="2019-02-26T09:57:00Z">
        <w:r w:rsidR="00ED448E" w:rsidRPr="00AA6FAA">
          <w:rPr>
            <w:bCs/>
            <w:noProof/>
            <w:lang w:val="en-CA"/>
          </w:rPr>
          <w:t>NumTilesInCurrTileGroup</w:t>
        </w:r>
        <w:r w:rsidR="00ED448E">
          <w:rPr>
            <w:bCs/>
            <w:noProof/>
            <w:lang w:val="en-CA"/>
          </w:rPr>
          <w:t> − 2</w:t>
        </w:r>
      </w:ins>
      <w:del w:id="2708" w:author="JVET-M0853" w:date="2019-02-26T09:57:00Z">
        <w:r w:rsidRPr="00DE0F0E" w:rsidDel="00ED448E">
          <w:rPr>
            <w:rFonts w:eastAsia="Batang"/>
            <w:bCs/>
            <w:noProof/>
            <w:lang w:val="en-CA" w:eastAsia="ko-KR"/>
          </w:rPr>
          <w:delText>num_tiles_in_tile_group_minus1</w:delText>
        </w:r>
        <w:r w:rsidRPr="00DE0F0E" w:rsidDel="00ED448E">
          <w:rPr>
            <w:noProof/>
            <w:lang w:val="en-CA" w:eastAsia="ko-KR"/>
          </w:rPr>
          <w:delText> − 1</w:delText>
        </w:r>
      </w:del>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1BD45C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3F609A">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3F609A">
        <w:rPr>
          <w:noProof/>
          <w:lang w:val="en-CA"/>
        </w:rPr>
        <w:t>55</w:t>
      </w:r>
      <w:r w:rsidR="00FF5BAB" w:rsidRPr="00DE0F0E">
        <w:rPr>
          <w:noProof/>
          <w:lang w:val="en-CA"/>
        </w:rPr>
        <w:fldChar w:fldCharType="end"/>
      </w:r>
      <w:r w:rsidR="00FF5BAB" w:rsidRPr="00DE0F0E">
        <w:rPr>
          <w:noProof/>
          <w:lang w:val="en-CA"/>
        </w:rPr>
        <w:t>)</w:t>
      </w:r>
    </w:p>
    <w:p w14:paraId="66DDAE56" w14:textId="558BD12A"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56</w:t>
      </w:r>
      <w:r w:rsidRPr="00DE0F0E">
        <w:rPr>
          <w:noProof/>
          <w:lang w:val="en-CA"/>
        </w:rPr>
        <w:fldChar w:fldCharType="end"/>
      </w:r>
      <w:r w:rsidRPr="00DE0F0E">
        <w:rPr>
          <w:noProof/>
          <w:lang w:val="en-CA"/>
        </w:rPr>
        <w:t>)</w:t>
      </w:r>
    </w:p>
    <w:p w14:paraId="6176019E" w14:textId="677465E4" w:rsidR="00FF5BAB" w:rsidRPr="00DE0F0E" w:rsidRDefault="00FF5BAB" w:rsidP="00FF5BAB">
      <w:pPr>
        <w:rPr>
          <w:bCs/>
          <w:noProof/>
          <w:lang w:val="en-CA"/>
        </w:rPr>
      </w:pPr>
      <w:r w:rsidRPr="00DE0F0E">
        <w:rPr>
          <w:bCs/>
          <w:noProof/>
          <w:lang w:val="en-CA"/>
        </w:rPr>
        <w:t xml:space="preserve">The last subset (with subset index equal to </w:t>
      </w:r>
      <w:ins w:id="2709" w:author="JVET-M0853" w:date="2019-02-26T09:59:00Z">
        <w:r w:rsidR="00ED448E" w:rsidRPr="00AA6FAA">
          <w:rPr>
            <w:bCs/>
            <w:noProof/>
            <w:lang w:val="en-CA"/>
          </w:rPr>
          <w:t>NumTilesInCurrTileGroup</w:t>
        </w:r>
        <w:r w:rsidR="00ED448E">
          <w:rPr>
            <w:bCs/>
            <w:noProof/>
            <w:lang w:val="en-CA"/>
          </w:rPr>
          <w:t> − 1</w:t>
        </w:r>
      </w:ins>
      <w:del w:id="2710" w:author="JVET-M0853" w:date="2019-02-26T09:59:00Z">
        <w:r w:rsidRPr="00DE0F0E" w:rsidDel="00ED448E">
          <w:rPr>
            <w:rFonts w:eastAsia="Batang"/>
            <w:bCs/>
            <w:noProof/>
            <w:lang w:val="en-CA" w:eastAsia="ko-KR"/>
          </w:rPr>
          <w:delText>num_tiles_in_tile_group_minus1</w:delText>
        </w:r>
      </w:del>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2711" w:name="_Toc311216941"/>
      <w:bookmarkStart w:id="2712" w:name="_Toc317198769"/>
      <w:bookmarkStart w:id="2713" w:name="_Ref398990110"/>
      <w:bookmarkStart w:id="2714" w:name="_Toc415475877"/>
      <w:bookmarkStart w:id="2715" w:name="_Toc423599152"/>
      <w:bookmarkStart w:id="2716" w:name="_Toc423601656"/>
      <w:r w:rsidRPr="00DE0F0E">
        <w:rPr>
          <w:noProof/>
          <w:lang w:val="en-CA"/>
        </w:rPr>
        <w:t>Weighted prediction parameters semantics</w:t>
      </w:r>
      <w:bookmarkEnd w:id="2711"/>
      <w:bookmarkEnd w:id="2712"/>
      <w:bookmarkEnd w:id="2713"/>
      <w:bookmarkEnd w:id="2714"/>
      <w:bookmarkEnd w:id="2715"/>
      <w:bookmarkEnd w:id="2716"/>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2FF5BE88"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del w:id="2717" w:author="JVET-M0128" w:date="2019-02-26T08:15:00Z">
        <w:r w:rsidRPr="00DE0F0E" w:rsidDel="00244B64">
          <w:rPr>
            <w:noProof/>
            <w:lang w:val="en-CA"/>
          </w:rPr>
          <w:delText>RefPicList0</w:delText>
        </w:r>
      </w:del>
      <w:ins w:id="2718" w:author="JVET-M0128" w:date="2019-02-26T08:15:00Z">
        <w:r w:rsidR="00244B64">
          <w:rPr>
            <w:noProof/>
            <w:lang w:val="en-CA"/>
          </w:rPr>
          <w:t>RefPicList[ 0 ]</w:t>
        </w:r>
      </w:ins>
      <w:r w:rsidRPr="00DE0F0E">
        <w:rPr>
          <w:noProof/>
          <w:lang w:val="en-CA"/>
        </w:rPr>
        <w:t xml:space="preserve">[ i ] are present. luma_weight_l0_flag[ i ] equal to 0 specifies that these weighting factors are not present. </w:t>
      </w:r>
    </w:p>
    <w:p w14:paraId="46AA1520" w14:textId="0756F7E9" w:rsidR="00E01080" w:rsidRPr="00DE0F0E" w:rsidRDefault="00E01080" w:rsidP="00E01080">
      <w:pPr>
        <w:rPr>
          <w:noProof/>
          <w:lang w:val="en-CA"/>
        </w:rPr>
      </w:pPr>
      <w:r w:rsidRPr="00DE0F0E">
        <w:rPr>
          <w:b/>
          <w:bCs/>
          <w:noProof/>
          <w:lang w:val="en-CA"/>
        </w:rPr>
        <w:lastRenderedPageBreak/>
        <w:t>chroma_weight_l0_flag</w:t>
      </w:r>
      <w:r w:rsidRPr="00DE0F0E">
        <w:rPr>
          <w:noProof/>
          <w:lang w:val="en-CA"/>
        </w:rPr>
        <w:t xml:space="preserve">[ i ] equal to 1 specifies that weighting factors for the chroma prediction values of list 0 prediction using </w:t>
      </w:r>
      <w:del w:id="2719" w:author="JVET-M0128" w:date="2019-02-26T08:15:00Z">
        <w:r w:rsidRPr="00DE0F0E" w:rsidDel="00244B64">
          <w:rPr>
            <w:noProof/>
            <w:lang w:val="en-CA"/>
          </w:rPr>
          <w:delText>RefPicList0</w:delText>
        </w:r>
      </w:del>
      <w:ins w:id="2720" w:author="JVET-M0128" w:date="2019-02-26T08:15:00Z">
        <w:r w:rsidR="00244B64">
          <w:rPr>
            <w:noProof/>
            <w:lang w:val="en-CA"/>
          </w:rPr>
          <w:t>RefPicList[ 0 ]</w:t>
        </w:r>
      </w:ins>
      <w:r w:rsidRPr="00DE0F0E">
        <w:rPr>
          <w:noProof/>
          <w:lang w:val="en-CA"/>
        </w:rPr>
        <w:t>[ i ] are present. chroma_weight_l0_flag[ i ] equal to 0 specifies that these weighting factors are not present. When chroma_weight_l0_flag[ i ] is not present, it is inferred to be equal to 0.</w:t>
      </w:r>
    </w:p>
    <w:p w14:paraId="05F93B9A" w14:textId="0EF9BE90"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del w:id="2721" w:author="JVET-M0128" w:date="2019-02-26T08:15:00Z">
        <w:r w:rsidRPr="00DE0F0E" w:rsidDel="00244B64">
          <w:rPr>
            <w:noProof/>
            <w:lang w:val="en-CA"/>
          </w:rPr>
          <w:delText>RefPicList0</w:delText>
        </w:r>
      </w:del>
      <w:ins w:id="2722" w:author="JVET-M0128" w:date="2019-02-26T08:15:00Z">
        <w:r w:rsidR="00244B64">
          <w:rPr>
            <w:noProof/>
            <w:lang w:val="en-CA"/>
          </w:rPr>
          <w:t>RefPicList[ 0 ]</w:t>
        </w:r>
      </w:ins>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D7196A7"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del w:id="2723" w:author="JVET-M0128" w:date="2019-02-26T08:15:00Z">
        <w:r w:rsidRPr="00DE0F0E" w:rsidDel="00244B64">
          <w:rPr>
            <w:noProof/>
            <w:lang w:val="en-CA" w:eastAsia="ja-JP"/>
          </w:rPr>
          <w:delText>RefPicList0</w:delText>
        </w:r>
      </w:del>
      <w:ins w:id="2724" w:author="JVET-M0128" w:date="2019-02-26T08:15:00Z">
        <w:r w:rsidR="00244B64">
          <w:rPr>
            <w:noProof/>
            <w:lang w:val="en-CA" w:eastAsia="ja-JP"/>
          </w:rPr>
          <w:t>RefPicList[ 0 ]</w:t>
        </w:r>
      </w:ins>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52CAA260"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del w:id="2725" w:author="JVET-M0128" w:date="2019-02-26T08:15:00Z">
        <w:r w:rsidRPr="00DE0F0E" w:rsidDel="00244B64">
          <w:rPr>
            <w:noProof/>
            <w:lang w:val="en-CA" w:eastAsia="ja-JP"/>
          </w:rPr>
          <w:delText>RefPicList0</w:delText>
        </w:r>
      </w:del>
      <w:ins w:id="2726" w:author="JVET-M0128" w:date="2019-02-26T08:15:00Z">
        <w:r w:rsidR="00244B64">
          <w:rPr>
            <w:noProof/>
            <w:lang w:val="en-CA" w:eastAsia="ja-JP"/>
          </w:rPr>
          <w:t>RefPicList[ 0 ]</w:t>
        </w:r>
      </w:ins>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0CEE65A7"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del w:id="2727" w:author="JVET-M0128" w:date="2019-02-26T08:15:00Z">
        <w:r w:rsidRPr="00DE0F0E" w:rsidDel="00244B64">
          <w:rPr>
            <w:noProof/>
            <w:lang w:val="en-CA" w:eastAsia="ja-JP"/>
          </w:rPr>
          <w:delText>RefPicList0</w:delText>
        </w:r>
      </w:del>
      <w:ins w:id="2728" w:author="JVET-M0128" w:date="2019-02-26T08:15:00Z">
        <w:r w:rsidR="00244B64">
          <w:rPr>
            <w:noProof/>
            <w:lang w:val="en-CA" w:eastAsia="ja-JP"/>
          </w:rPr>
          <w:t>RefPicList[ 0 ]</w:t>
        </w:r>
      </w:ins>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1120C63C"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23CBBD14"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ins w:id="2729" w:author="JVET-M0128" w:date="2019-02-26T09:13:00Z">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ins>
      <w:del w:id="2730" w:author="JVET-M0128" w:date="2019-02-26T09:13:00Z">
        <w:r w:rsidRPr="00DE0F0E" w:rsidDel="003427D0">
          <w:rPr>
            <w:bCs/>
            <w:noProof/>
            <w:lang w:val="en-CA" w:eastAsia="ja-JP"/>
          </w:rPr>
          <w:delText>num_ref_idx_l0_active_minus1</w:delText>
        </w:r>
      </w:del>
      <w:r w:rsidRPr="00DE0F0E">
        <w:rPr>
          <w:bCs/>
          <w:noProof/>
          <w:lang w:val="en-CA" w:eastAsia="ja-JP"/>
        </w:rPr>
        <w:t>.</w:t>
      </w:r>
    </w:p>
    <w:p w14:paraId="4F4B3FB7" w14:textId="36CF1CA2"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ins w:id="2731" w:author="JVET-M0128" w:date="2019-02-26T09:17:00Z">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ins>
      <w:del w:id="2732" w:author="JVET-M0128" w:date="2019-02-26T09:17:00Z">
        <w:r w:rsidRPr="00DE0F0E" w:rsidDel="003427D0">
          <w:rPr>
            <w:bCs/>
            <w:noProof/>
            <w:lang w:val="en-CA" w:eastAsia="ja-JP"/>
          </w:rPr>
          <w:delText>num_ref_idx_l1_active_minus1</w:delText>
        </w:r>
      </w:del>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lastRenderedPageBreak/>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56C7E7AB"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2475DD27"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59</w:t>
      </w:r>
      <w:r w:rsidRPr="00DE0F0E">
        <w:rPr>
          <w:noProof/>
          <w:lang w:val="en-CA"/>
        </w:rPr>
        <w:fldChar w:fldCharType="end"/>
      </w:r>
      <w:r w:rsidRPr="00DE0F0E">
        <w:rPr>
          <w:noProof/>
          <w:lang w:val="en-CA"/>
        </w:rPr>
        <w:t>)</w:t>
      </w:r>
    </w:p>
    <w:p w14:paraId="6C168FC6" w14:textId="120848E1"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DB09CC3"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5A6B8A9E"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lastRenderedPageBreak/>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3CCCF082"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3F609A">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3F609A">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0D08E430"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3F609A">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3F609A">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53829AD6"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29DCB924"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66</w:t>
      </w:r>
      <w:r w:rsidRPr="00DE0F0E">
        <w:rPr>
          <w:noProof/>
          <w:lang w:val="en-CA"/>
        </w:rPr>
        <w:fldChar w:fldCharType="end"/>
      </w:r>
      <w:r w:rsidRPr="00DE0F0E">
        <w:rPr>
          <w:noProof/>
          <w:lang w:val="en-CA"/>
        </w:rPr>
        <w:t>)</w:t>
      </w:r>
    </w:p>
    <w:p w14:paraId="556A467C" w14:textId="0892FFFE"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288D57A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2ABD5E4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538D4B25" w14:textId="42B1BEEB" w:rsidR="0079637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ins w:id="2733" w:author="JVET-M0128" w:date="2019-02-26T08:06:00Z"/>
          <w:noProof/>
        </w:rPr>
      </w:pPr>
      <w:bookmarkStart w:id="2734" w:name="_Ref398990124"/>
      <w:bookmarkStart w:id="2735" w:name="_Toc415475878"/>
      <w:bookmarkStart w:id="2736" w:name="_Toc423599153"/>
      <w:bookmarkStart w:id="2737" w:name="_Toc423601657"/>
      <w:bookmarkStart w:id="2738" w:name="_Toc501130176"/>
      <w:bookmarkStart w:id="2739" w:name="_Toc503777880"/>
      <w:bookmarkStart w:id="2740" w:name="_Toc2177057"/>
      <w:ins w:id="2741" w:author="JVET-M0128" w:date="2019-02-26T08:06:00Z">
        <w:r>
          <w:rPr>
            <w:noProof/>
          </w:rPr>
          <w:t>R</w:t>
        </w:r>
        <w:r w:rsidRPr="003F3F11">
          <w:rPr>
            <w:noProof/>
          </w:rPr>
          <w:t xml:space="preserve">eference picture </w:t>
        </w:r>
        <w:r>
          <w:rPr>
            <w:noProof/>
          </w:rPr>
          <w:t xml:space="preserve">list structure </w:t>
        </w:r>
        <w:r w:rsidRPr="003F3F11">
          <w:rPr>
            <w:noProof/>
          </w:rPr>
          <w:t>semantics</w:t>
        </w:r>
        <w:bookmarkEnd w:id="2734"/>
        <w:bookmarkEnd w:id="2735"/>
        <w:bookmarkEnd w:id="2736"/>
        <w:bookmarkEnd w:id="2737"/>
        <w:bookmarkEnd w:id="2738"/>
        <w:bookmarkEnd w:id="2739"/>
        <w:bookmarkEnd w:id="2740"/>
      </w:ins>
    </w:p>
    <w:p w14:paraId="713EA11D" w14:textId="77777777" w:rsidR="00244B64" w:rsidRPr="003F3F11" w:rsidRDefault="00244B64" w:rsidP="00244B64">
      <w:pPr>
        <w:rPr>
          <w:ins w:id="2742" w:author="JVET-M0128" w:date="2019-02-26T08:06:00Z"/>
          <w:noProof/>
        </w:rPr>
      </w:pPr>
      <w:ins w:id="2743" w:author="JVET-M0128" w:date="2019-02-26T08:06:00Z">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ins>
    </w:p>
    <w:p w14:paraId="0AB7D54B" w14:textId="77777777" w:rsidR="00244B64" w:rsidRPr="003F3F11" w:rsidRDefault="00244B64" w:rsidP="00244B64">
      <w:pPr>
        <w:pStyle w:val="enumlev1"/>
        <w:spacing w:before="136"/>
        <w:ind w:left="403" w:hanging="403"/>
        <w:rPr>
          <w:ins w:id="2744" w:author="JVET-M0128" w:date="2019-02-26T08:06:00Z"/>
          <w:bCs/>
          <w:noProof/>
        </w:rPr>
      </w:pPr>
      <w:ins w:id="2745" w:author="JVET-M0128" w:date="2019-02-26T08:06:00Z">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ins>
    </w:p>
    <w:p w14:paraId="497E462F" w14:textId="77777777" w:rsidR="00244B64" w:rsidRPr="003F3F11" w:rsidRDefault="00244B64" w:rsidP="00244B64">
      <w:pPr>
        <w:pStyle w:val="enumlev1"/>
        <w:spacing w:before="136"/>
        <w:ind w:left="403" w:hanging="403"/>
        <w:rPr>
          <w:ins w:id="2746" w:author="JVET-M0128" w:date="2019-02-26T08:06:00Z"/>
          <w:b/>
          <w:bCs/>
          <w:noProof/>
        </w:rPr>
      </w:pPr>
      <w:ins w:id="2747" w:author="JVET-M0128" w:date="2019-02-26T08:06:00Z">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ins>
    </w:p>
    <w:p w14:paraId="0C574BCC" w14:textId="77777777" w:rsidR="00244B64" w:rsidRDefault="00244B64" w:rsidP="00244B64">
      <w:pPr>
        <w:rPr>
          <w:ins w:id="2748" w:author="JVET-M0128" w:date="2019-02-26T08:06:00Z"/>
          <w:bCs/>
          <w:noProof/>
        </w:rPr>
      </w:pPr>
      <w:ins w:id="2749" w:author="JVET-M0128" w:date="2019-02-26T08:06:00Z">
        <w:r>
          <w:rPr>
            <w:b/>
            <w:noProof/>
          </w:rPr>
          <w:lastRenderedPageBreak/>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ins>
    </w:p>
    <w:p w14:paraId="0C0398F8" w14:textId="77777777" w:rsidR="00244B64" w:rsidRDefault="00244B64" w:rsidP="00244B64">
      <w:pPr>
        <w:rPr>
          <w:ins w:id="2750" w:author="JVET-M0128" w:date="2019-02-26T08:06:00Z"/>
          <w:bCs/>
          <w:noProof/>
        </w:rPr>
      </w:pPr>
      <w:ins w:id="2751" w:author="JVET-M0128" w:date="2019-02-26T08:06:00Z">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ins>
    </w:p>
    <w:p w14:paraId="01101CFE" w14:textId="77777777" w:rsidR="00244B64" w:rsidRDefault="00244B64" w:rsidP="00244B64">
      <w:pPr>
        <w:rPr>
          <w:ins w:id="2752" w:author="JVET-M0128" w:date="2019-02-26T08:06:00Z"/>
          <w:bCs/>
          <w:noProof/>
        </w:rPr>
      </w:pPr>
      <w:ins w:id="2753" w:author="JVET-M0128" w:date="2019-02-26T08:06:00Z">
        <w:r>
          <w:rPr>
            <w:bCs/>
            <w:noProof/>
          </w:rPr>
          <w:t>The variable NumLtrpEntries</w:t>
        </w:r>
        <w:r w:rsidRPr="00000E43">
          <w:rPr>
            <w:bCs/>
            <w:noProof/>
          </w:rPr>
          <w:t>[</w:t>
        </w:r>
        <w:r>
          <w:rPr>
            <w:bCs/>
            <w:noProof/>
          </w:rPr>
          <w:t> listIdx </w:t>
        </w:r>
        <w:r w:rsidRPr="00000E43">
          <w:rPr>
            <w:bCs/>
            <w:noProof/>
          </w:rPr>
          <w:t>]</w:t>
        </w:r>
        <w:r>
          <w:rPr>
            <w:bCs/>
            <w:noProof/>
          </w:rPr>
          <w:t>[ rplsIdx ] is derived as follows:</w:t>
        </w:r>
      </w:ins>
    </w:p>
    <w:p w14:paraId="6234E6E8" w14:textId="04051B98"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ins w:id="2754" w:author="JVET-M0128" w:date="2019-02-26T08:06:00Z"/>
          <w:noProof/>
        </w:rPr>
      </w:pPr>
      <w:ins w:id="2755" w:author="JVET-M0128" w:date="2019-02-26T08:06:00Z">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3F609A">
        <w:rPr>
          <w:noProof/>
          <w:lang w:val="en-CA"/>
        </w:rPr>
        <w:t>7</w:t>
      </w:r>
      <w:ins w:id="2756" w:author="JVET-M0128" w:date="2019-02-26T08:06: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3F609A">
        <w:rPr>
          <w:noProof/>
          <w:lang w:val="en-CA"/>
        </w:rPr>
        <w:t>70</w:t>
      </w:r>
      <w:ins w:id="2757" w:author="JVET-M0128" w:date="2019-02-26T08:06:00Z">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ins>
    </w:p>
    <w:p w14:paraId="228B39B0" w14:textId="77777777" w:rsidR="00244B64" w:rsidRDefault="00244B64" w:rsidP="00244B64">
      <w:pPr>
        <w:rPr>
          <w:ins w:id="2758" w:author="JVET-M0128" w:date="2019-02-26T08:06:00Z"/>
          <w:bCs/>
          <w:noProof/>
        </w:rPr>
      </w:pPr>
      <w:ins w:id="2759" w:author="JVET-M0128" w:date="2019-02-26T08:06:00Z">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ins>
    </w:p>
    <w:p w14:paraId="5230C6FD" w14:textId="77777777" w:rsidR="00244B64" w:rsidRDefault="00244B64" w:rsidP="00244B64">
      <w:pPr>
        <w:rPr>
          <w:ins w:id="2760" w:author="JVET-M0128" w:date="2019-02-26T08:06:00Z"/>
          <w:bCs/>
          <w:noProof/>
        </w:rPr>
      </w:pPr>
      <w:ins w:id="2761" w:author="JVET-M0128" w:date="2019-02-26T08:06:00Z">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ins>
    </w:p>
    <w:p w14:paraId="344EBEA3" w14:textId="77777777" w:rsidR="00244B64" w:rsidRPr="00F535FF" w:rsidRDefault="00244B64" w:rsidP="00244B64">
      <w:pPr>
        <w:rPr>
          <w:ins w:id="2762" w:author="JVET-M0128" w:date="2019-02-26T08:06:00Z"/>
          <w:noProof/>
        </w:rPr>
      </w:pPr>
      <w:ins w:id="2763" w:author="JVET-M0128" w:date="2019-02-26T08:06:00Z">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ins>
    </w:p>
    <w:p w14:paraId="4BF44E2D" w14:textId="77777777" w:rsidR="00244B64" w:rsidRDefault="00244B64" w:rsidP="00244B64">
      <w:pPr>
        <w:rPr>
          <w:ins w:id="2764" w:author="JVET-M0128" w:date="2019-02-26T08:06:00Z"/>
          <w:bCs/>
          <w:noProof/>
        </w:rPr>
      </w:pPr>
      <w:ins w:id="2765" w:author="JVET-M0128" w:date="2019-02-26T08:06:00Z">
        <w:r>
          <w:rPr>
            <w:bCs/>
            <w:noProof/>
          </w:rPr>
          <w:t>The list DeltaPocSt</w:t>
        </w:r>
        <w:r w:rsidRPr="00000E43">
          <w:rPr>
            <w:bCs/>
            <w:noProof/>
          </w:rPr>
          <w:t>[</w:t>
        </w:r>
        <w:r>
          <w:rPr>
            <w:bCs/>
            <w:noProof/>
          </w:rPr>
          <w:t> listIdx </w:t>
        </w:r>
        <w:r w:rsidRPr="00000E43">
          <w:rPr>
            <w:bCs/>
            <w:noProof/>
          </w:rPr>
          <w:t>]</w:t>
        </w:r>
        <w:r>
          <w:rPr>
            <w:bCs/>
            <w:noProof/>
          </w:rPr>
          <w:t>[ rplsIdx ] is derived as follows:</w:t>
        </w:r>
      </w:ins>
    </w:p>
    <w:p w14:paraId="766801D1" w14:textId="05A1407D" w:rsidR="00244B64" w:rsidRDefault="00244B64" w:rsidP="00244B64">
      <w:pPr>
        <w:pStyle w:val="Equation"/>
        <w:tabs>
          <w:tab w:val="left" w:pos="1170"/>
          <w:tab w:val="left" w:pos="1890"/>
          <w:tab w:val="left" w:pos="2160"/>
          <w:tab w:val="left" w:pos="2430"/>
          <w:tab w:val="left" w:pos="2700"/>
          <w:tab w:val="left" w:pos="2970"/>
        </w:tabs>
        <w:spacing w:after="0"/>
        <w:ind w:left="794"/>
        <w:rPr>
          <w:ins w:id="2766" w:author="JVET-M0128" w:date="2019-02-26T08:06:00Z"/>
          <w:bCs/>
          <w:noProof/>
        </w:rPr>
      </w:pPr>
      <w:ins w:id="2767" w:author="JVET-M0128" w:date="2019-02-26T08:06:00Z">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3F609A">
        <w:rPr>
          <w:noProof/>
          <w:lang w:val="en-CA"/>
        </w:rPr>
        <w:t>7</w:t>
      </w:r>
      <w:ins w:id="2768" w:author="JVET-M0128" w:date="2019-02-26T08:06: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3F609A">
        <w:rPr>
          <w:noProof/>
          <w:lang w:val="en-CA"/>
        </w:rPr>
        <w:t>71</w:t>
      </w:r>
      <w:ins w:id="2769" w:author="JVET-M0128" w:date="2019-02-26T08:06:00Z">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ins>
    </w:p>
    <w:p w14:paraId="0F1A973B" w14:textId="77777777" w:rsidR="00244B64" w:rsidRDefault="00244B64" w:rsidP="00244B64">
      <w:pPr>
        <w:rPr>
          <w:ins w:id="2770" w:author="JVET-M0128" w:date="2019-02-26T08:06:00Z"/>
          <w:lang w:val="en-CA"/>
        </w:rPr>
      </w:pPr>
      <w:ins w:id="2771" w:author="JVET-M0128" w:date="2019-02-26T08:06:00Z">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ins>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2772" w:name="_Toc415475879"/>
      <w:bookmarkStart w:id="2773" w:name="_Toc423599154"/>
      <w:bookmarkStart w:id="2774" w:name="_Toc423601658"/>
      <w:bookmarkStart w:id="2775" w:name="_Toc501130177"/>
      <w:bookmarkStart w:id="2776" w:name="_Toc510795100"/>
      <w:bookmarkStart w:id="2777" w:name="_Toc2177058"/>
      <w:r w:rsidRPr="00DE0F0E">
        <w:rPr>
          <w:noProof/>
          <w:lang w:val="en-CA"/>
        </w:rPr>
        <w:t>Tile group</w:t>
      </w:r>
      <w:r w:rsidR="008B2CFD" w:rsidRPr="00DE0F0E">
        <w:rPr>
          <w:noProof/>
          <w:lang w:val="en-CA"/>
        </w:rPr>
        <w:t xml:space="preserve"> data semantics</w:t>
      </w:r>
      <w:bookmarkEnd w:id="2772"/>
      <w:bookmarkEnd w:id="2773"/>
      <w:bookmarkEnd w:id="2774"/>
      <w:bookmarkEnd w:id="2775"/>
      <w:bookmarkEnd w:id="2776"/>
      <w:bookmarkEnd w:id="2777"/>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2778" w:name="_Toc328577703"/>
      <w:bookmarkStart w:id="2779" w:name="_Toc328598506"/>
      <w:bookmarkStart w:id="2780" w:name="_Toc328663151"/>
      <w:bookmarkStart w:id="2781" w:name="_Toc328752991"/>
      <w:bookmarkStart w:id="2782" w:name="_Ref398990158"/>
      <w:bookmarkStart w:id="2783" w:name="_Toc415475881"/>
      <w:bookmarkStart w:id="2784" w:name="_Toc423599156"/>
      <w:bookmarkStart w:id="2785" w:name="_Toc423601660"/>
      <w:bookmarkEnd w:id="2778"/>
      <w:bookmarkEnd w:id="2779"/>
      <w:bookmarkEnd w:id="2780"/>
      <w:bookmarkEnd w:id="2781"/>
      <w:r w:rsidRPr="00DE0F0E">
        <w:rPr>
          <w:noProof/>
          <w:lang w:val="en-CA"/>
        </w:rPr>
        <w:t>Coding tree unit semantics</w:t>
      </w:r>
      <w:bookmarkEnd w:id="2782"/>
      <w:bookmarkEnd w:id="2783"/>
      <w:bookmarkEnd w:id="2784"/>
      <w:bookmarkEnd w:id="2785"/>
    </w:p>
    <w:p w14:paraId="0CACA4DD" w14:textId="77777777" w:rsidR="008B2CFD" w:rsidRPr="00DE0F0E" w:rsidRDefault="008B2CFD" w:rsidP="008B2CFD">
      <w:pPr>
        <w:rPr>
          <w:noProof/>
          <w:lang w:val="en-CA"/>
        </w:rPr>
      </w:pPr>
      <w:r w:rsidRPr="00DE0F0E">
        <w:rPr>
          <w:noProof/>
          <w:lang w:val="en-CA"/>
        </w:rPr>
        <w:t>The CTU is the root node of the coding quadtree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54493C6"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2786" w:name="_Ref398990169"/>
      <w:bookmarkStart w:id="2787" w:name="_Toc415475882"/>
      <w:bookmarkStart w:id="2788" w:name="_Toc423599157"/>
      <w:bookmarkStart w:id="2789" w:name="_Toc423601661"/>
    </w:p>
    <w:bookmarkEnd w:id="2786"/>
    <w:bookmarkEnd w:id="2787"/>
    <w:bookmarkEnd w:id="2788"/>
    <w:bookmarkEnd w:id="2789"/>
    <w:p w14:paraId="335AF0D1" w14:textId="77777777" w:rsidR="00574625" w:rsidRPr="00DE0F0E" w:rsidRDefault="00574625" w:rsidP="00574625">
      <w:pPr>
        <w:pStyle w:val="Heading4"/>
        <w:rPr>
          <w:noProof/>
          <w:lang w:val="en-CA"/>
        </w:rPr>
      </w:pPr>
      <w:r w:rsidRPr="00DE0F0E">
        <w:rPr>
          <w:noProof/>
          <w:lang w:val="en-CA"/>
        </w:rPr>
        <w:lastRenderedPageBreak/>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53926450"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044EE6BA" w:rsidR="00574625" w:rsidRPr="00DE0F0E" w:rsidRDefault="00574625" w:rsidP="00574625">
      <w:pPr>
        <w:pStyle w:val="Caption"/>
        <w:rPr>
          <w:noProof/>
          <w:lang w:val="en-CA" w:eastAsia="ko-KR"/>
        </w:rPr>
      </w:pPr>
      <w:bookmarkStart w:id="2790" w:name="_Ref326759087"/>
      <w:bookmarkStart w:id="2791" w:name="_Toc415476440"/>
      <w:bookmarkStart w:id="2792" w:name="_Toc423602481"/>
      <w:bookmarkStart w:id="2793" w:name="_Toc423602655"/>
      <w:bookmarkStart w:id="2794" w:name="_Toc501130560"/>
      <w:bookmarkStart w:id="2795"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2790"/>
      <w:r w:rsidRPr="00DE0F0E">
        <w:rPr>
          <w:noProof/>
          <w:lang w:val="en-CA"/>
        </w:rPr>
        <w:t xml:space="preserve"> –</w:t>
      </w:r>
      <w:r w:rsidRPr="00DE0F0E">
        <w:rPr>
          <w:noProof/>
          <w:lang w:val="en-CA" w:eastAsia="ko-KR"/>
        </w:rPr>
        <w:t xml:space="preserve"> Specification of the SAO type</w:t>
      </w:r>
      <w:bookmarkEnd w:id="2791"/>
      <w:bookmarkEnd w:id="2792"/>
      <w:bookmarkEnd w:id="2793"/>
      <w:bookmarkEnd w:id="2794"/>
      <w:bookmarkEnd w:id="27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lastRenderedPageBreak/>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484259D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7202C549"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1C2296E7" w:rsidR="00574625" w:rsidRPr="00DE0F0E" w:rsidRDefault="00574625" w:rsidP="00574625">
      <w:pPr>
        <w:pStyle w:val="Caption"/>
        <w:rPr>
          <w:noProof/>
          <w:lang w:val="en-CA"/>
        </w:rPr>
      </w:pPr>
      <w:bookmarkStart w:id="2796" w:name="_Ref330849705"/>
      <w:bookmarkStart w:id="2797" w:name="_Toc415476441"/>
      <w:bookmarkStart w:id="2798" w:name="_Toc423602482"/>
      <w:bookmarkStart w:id="2799" w:name="_Toc423602656"/>
      <w:bookmarkStart w:id="2800" w:name="_Toc501130561"/>
      <w:bookmarkStart w:id="2801" w:name="_Toc51079548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2796"/>
      <w:r w:rsidRPr="00DE0F0E">
        <w:rPr>
          <w:noProof/>
          <w:lang w:val="en-CA"/>
        </w:rPr>
        <w:t xml:space="preserve"> – Specification of the SAO edge offset class</w:t>
      </w:r>
      <w:bookmarkEnd w:id="2797"/>
      <w:bookmarkEnd w:id="2798"/>
      <w:bookmarkEnd w:id="2799"/>
      <w:bookmarkEnd w:id="2800"/>
      <w:bookmarkEnd w:id="28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6CD5BBAD" w14:textId="77777777" w:rsidR="00376CCC" w:rsidRPr="00DE0F0E" w:rsidRDefault="00376CCC" w:rsidP="008B2CFD">
      <w:pPr>
        <w:rPr>
          <w:noProof/>
          <w:lang w:val="en-CA"/>
        </w:rPr>
      </w:pPr>
    </w:p>
    <w:p w14:paraId="563D7AAA" w14:textId="77777777" w:rsidR="008B2CFD" w:rsidRPr="00DE0F0E" w:rsidRDefault="008B2CFD" w:rsidP="008B2CFD">
      <w:pPr>
        <w:pStyle w:val="Heading4"/>
        <w:rPr>
          <w:noProof/>
          <w:lang w:val="en-CA"/>
        </w:rPr>
      </w:pPr>
      <w:bookmarkStart w:id="2802" w:name="_Ref398990180"/>
      <w:bookmarkStart w:id="2803" w:name="_Toc415475883"/>
      <w:bookmarkStart w:id="2804" w:name="_Toc423599158"/>
      <w:bookmarkStart w:id="2805" w:name="_Toc423601662"/>
      <w:r w:rsidRPr="00DE0F0E">
        <w:rPr>
          <w:noProof/>
          <w:lang w:val="en-CA"/>
        </w:rPr>
        <w:t>Coding quadtree semantics</w:t>
      </w:r>
      <w:bookmarkEnd w:id="2802"/>
      <w:bookmarkEnd w:id="2803"/>
      <w:bookmarkEnd w:id="2804"/>
      <w:bookmarkEnd w:id="2805"/>
    </w:p>
    <w:p w14:paraId="02ACE23C" w14:textId="1364912D" w:rsidR="00875AF2" w:rsidRPr="00DE0F0E" w:rsidRDefault="00875AF2" w:rsidP="00875AF2">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DB4FF4" w:rsidRPr="00DE0F0E">
        <w:rPr>
          <w:rFonts w:eastAsia="PMingLiU"/>
          <w:bCs/>
          <w:noProof/>
          <w:lang w:val="en-CA" w:eastAsia="zh-TW"/>
        </w:rPr>
        <w:t>x0</w:t>
      </w:r>
      <w:r w:rsidR="00DB4FF4" w:rsidRPr="00DE0F0E">
        <w:rPr>
          <w:noProof/>
          <w:lang w:val="en-CA" w:eastAsia="ko-KR"/>
        </w:rPr>
        <w:t> + </w:t>
      </w:r>
      <w:r w:rsidRPr="00DE0F0E">
        <w:rPr>
          <w:noProof/>
          <w:lang w:val="en-CA" w:eastAsia="ko-KR"/>
        </w:rPr>
        <w:t>( 1  &lt;&lt;  log2CbSize ) − 1</w:t>
      </w:r>
      <w:r w:rsidRPr="00DE0F0E">
        <w:rPr>
          <w:bCs/>
          <w:noProof/>
          <w:lang w:val="en-CA" w:eastAsia="ko-KR"/>
        </w:rPr>
        <w:t xml:space="preserve"> and y = y0..</w:t>
      </w:r>
      <w:r w:rsidR="00DB4FF4" w:rsidRPr="00DE0F0E">
        <w:rPr>
          <w:rFonts w:eastAsia="PMingLiU"/>
          <w:bCs/>
          <w:noProof/>
          <w:lang w:val="en-CA" w:eastAsia="zh-TW"/>
        </w:rPr>
        <w:t>y0</w:t>
      </w:r>
      <w:r w:rsidR="00DB4FF4" w:rsidRPr="00DE0F0E">
        <w:rPr>
          <w:noProof/>
          <w:lang w:val="en-CA" w:eastAsia="ko-KR"/>
        </w:rPr>
        <w:t> + </w:t>
      </w:r>
      <w:r w:rsidRPr="00DE0F0E">
        <w:rPr>
          <w:noProof/>
          <w:lang w:val="en-CA" w:eastAsia="ko-KR"/>
        </w:rPr>
        <w:t>( 1  &lt;&lt;  log2CbSize ) − 1:</w:t>
      </w:r>
    </w:p>
    <w:p w14:paraId="3D6FC7C0" w14:textId="77777777" w:rsidR="00875AF2" w:rsidRPr="00DE0F0E" w:rsidRDefault="00875AF2" w:rsidP="00875AF2">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044EF430" w14:textId="77777777" w:rsidR="00875AF2" w:rsidRPr="00DE0F0E" w:rsidRDefault="00875AF2" w:rsidP="00875AF2">
      <w:pPr>
        <w:keepNext/>
        <w:numPr>
          <w:ilvl w:val="0"/>
          <w:numId w:val="6"/>
        </w:numPr>
        <w:rPr>
          <w:rFonts w:eastAsia="PMingLiU"/>
          <w:bCs/>
          <w:noProof/>
          <w:lang w:val="en-CA" w:eastAsia="zh-TW"/>
        </w:rPr>
      </w:pPr>
      <w:r w:rsidRPr="00DE0F0E">
        <w:rPr>
          <w:noProof/>
          <w:lang w:val="en-CA" w:eastAsia="ko-KR"/>
        </w:rPr>
        <w:t>cbWidth * cbHeight / 4 is less than 32</w:t>
      </w:r>
    </w:p>
    <w:p w14:paraId="63FA7AFA" w14:textId="77777777" w:rsidR="00875AF2" w:rsidRPr="00DE0F0E" w:rsidRDefault="00875AF2" w:rsidP="00875AF2">
      <w:pPr>
        <w:keepNext/>
        <w:numPr>
          <w:ilvl w:val="0"/>
          <w:numId w:val="6"/>
        </w:numPr>
        <w:rPr>
          <w:rFonts w:eastAsia="PMingLiU"/>
          <w:bCs/>
          <w:noProof/>
          <w:lang w:val="en-CA" w:eastAsia="zh-TW"/>
        </w:rPr>
      </w:pPr>
      <w:r w:rsidRPr="00DE0F0E">
        <w:rPr>
          <w:noProof/>
          <w:lang w:val="en-CA" w:eastAsia="ko-KR"/>
        </w:rPr>
        <w:t>treeType is not equal to DUAL_TREE_CHROMA</w:t>
      </w:r>
    </w:p>
    <w:p w14:paraId="1B4CA2BD" w14:textId="745D5A0E" w:rsidR="00875AF2" w:rsidRPr="00DE0F0E" w:rsidRDefault="00875AF2" w:rsidP="00875AF2">
      <w:pPr>
        <w:rPr>
          <w:rFonts w:eastAsia="PMingLiU"/>
          <w:bCs/>
          <w:noProof/>
          <w:lang w:val="en-CA" w:eastAsia="zh-TW"/>
        </w:rPr>
      </w:pPr>
      <w:r w:rsidRPr="00DE0F0E">
        <w:rPr>
          <w:rFonts w:eastAsia="PMingLiU"/>
          <w:bCs/>
          <w:noProof/>
          <w:lang w:val="en-CA" w:eastAsia="zh-TW"/>
        </w:rPr>
        <w:t>When IsInSmr[ x0 ][ y0 ] is equal to TRUE. the arrays SmrX[ x ][ y ], SmrY[ x ][ y ], SmrW[ x ][ y ] and SmrH[ x ][ y ] are derived as follows for x = x0..</w:t>
      </w:r>
      <w:r w:rsidR="00DB4FF4" w:rsidRPr="00DE0F0E">
        <w:rPr>
          <w:rFonts w:eastAsia="PMingLiU"/>
          <w:bCs/>
          <w:noProof/>
          <w:lang w:val="en-CA" w:eastAsia="zh-TW"/>
        </w:rPr>
        <w:t>x0</w:t>
      </w:r>
      <w:r w:rsidR="00DB4FF4" w:rsidRPr="00DE0F0E">
        <w:rPr>
          <w:noProof/>
          <w:lang w:val="en-CA" w:eastAsia="ko-KR"/>
        </w:rPr>
        <w:t> + </w:t>
      </w:r>
      <w:r w:rsidRPr="00DE0F0E">
        <w:rPr>
          <w:noProof/>
          <w:lang w:val="en-CA" w:eastAsia="ko-KR"/>
        </w:rPr>
        <w:t>( 1  &lt;&lt;  log2CbSize ) − 1</w:t>
      </w:r>
      <w:r w:rsidRPr="00DE0F0E">
        <w:rPr>
          <w:bCs/>
          <w:noProof/>
          <w:lang w:val="en-CA" w:eastAsia="ko-KR"/>
        </w:rPr>
        <w:t xml:space="preserve"> and y = y0..</w:t>
      </w:r>
      <w:r w:rsidR="00DB4FF4" w:rsidRPr="00DE0F0E">
        <w:rPr>
          <w:rFonts w:eastAsia="PMingLiU"/>
          <w:bCs/>
          <w:noProof/>
          <w:lang w:val="en-CA" w:eastAsia="zh-TW"/>
        </w:rPr>
        <w:t>y0</w:t>
      </w:r>
      <w:r w:rsidR="00DB4FF4" w:rsidRPr="00DE0F0E">
        <w:rPr>
          <w:noProof/>
          <w:lang w:val="en-CA" w:eastAsia="ko-KR"/>
        </w:rPr>
        <w:t> + </w:t>
      </w:r>
      <w:r w:rsidRPr="00DE0F0E">
        <w:rPr>
          <w:noProof/>
          <w:lang w:val="en-CA" w:eastAsia="ko-KR"/>
        </w:rPr>
        <w:t>( 1  &lt;&lt;  log2CbSize ) − 1</w:t>
      </w:r>
      <w:r w:rsidRPr="00DE0F0E">
        <w:rPr>
          <w:bCs/>
          <w:noProof/>
          <w:lang w:val="en-CA" w:eastAsia="ko-KR"/>
        </w:rPr>
        <w:t>:</w:t>
      </w:r>
    </w:p>
    <w:p w14:paraId="660BDEEF" w14:textId="65AE169D"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74</w:t>
      </w:r>
      <w:r w:rsidRPr="00DE0F0E">
        <w:rPr>
          <w:noProof/>
          <w:lang w:val="en-CA"/>
        </w:rPr>
        <w:fldChar w:fldCharType="end"/>
      </w:r>
      <w:r w:rsidRPr="00DE0F0E">
        <w:rPr>
          <w:noProof/>
          <w:lang w:val="en-CA"/>
        </w:rPr>
        <w:t>)</w:t>
      </w:r>
    </w:p>
    <w:p w14:paraId="70747274" w14:textId="7C3EA043"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75</w:t>
      </w:r>
      <w:r w:rsidRPr="00DE0F0E">
        <w:rPr>
          <w:noProof/>
          <w:lang w:val="en-CA"/>
        </w:rPr>
        <w:fldChar w:fldCharType="end"/>
      </w:r>
      <w:r w:rsidRPr="00DE0F0E">
        <w:rPr>
          <w:noProof/>
          <w:lang w:val="en-CA"/>
        </w:rPr>
        <w:t>)</w:t>
      </w:r>
    </w:p>
    <w:p w14:paraId="3E57C11B" w14:textId="78E737A9"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log2CbSize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76</w:t>
      </w:r>
      <w:r w:rsidRPr="00DE0F0E">
        <w:rPr>
          <w:noProof/>
          <w:lang w:val="en-CA"/>
        </w:rPr>
        <w:fldChar w:fldCharType="end"/>
      </w:r>
      <w:r w:rsidRPr="00DE0F0E">
        <w:rPr>
          <w:noProof/>
          <w:lang w:val="en-CA"/>
        </w:rPr>
        <w:t>)</w:t>
      </w:r>
    </w:p>
    <w:p w14:paraId="4797F11D" w14:textId="734E68FE"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log2CbSize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77</w:t>
      </w:r>
      <w:r w:rsidRPr="00DE0F0E">
        <w:rPr>
          <w:noProof/>
          <w:lang w:val="en-CA"/>
        </w:rPr>
        <w:fldChar w:fldCharType="end"/>
      </w:r>
      <w:r w:rsidRPr="00DE0F0E">
        <w:rPr>
          <w:noProof/>
          <w:lang w:val="en-CA"/>
        </w:rPr>
        <w:t>)</w:t>
      </w:r>
    </w:p>
    <w:p w14:paraId="0F97B76F" w14:textId="77777777" w:rsidR="008B2CFD" w:rsidRPr="00DE0F0E" w:rsidRDefault="008B2CFD" w:rsidP="008B2CFD">
      <w:pPr>
        <w:rPr>
          <w:noProof/>
          <w:lang w:val="en-CA"/>
        </w:rPr>
      </w:pPr>
      <w:r w:rsidRPr="00DE0F0E">
        <w:rPr>
          <w:b/>
          <w:noProof/>
          <w:lang w:val="en-CA"/>
        </w:rPr>
        <w:t>qt_split_cu_flag</w:t>
      </w:r>
      <w:r w:rsidRPr="00DE0F0E">
        <w:rPr>
          <w:noProof/>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DE0F0E" w:rsidRDefault="008B2CFD" w:rsidP="004715A8">
      <w:pPr>
        <w:keepNext/>
        <w:rPr>
          <w:noProof/>
          <w:lang w:val="en-CA"/>
        </w:rPr>
      </w:pPr>
      <w:r w:rsidRPr="00DE0F0E">
        <w:rPr>
          <w:noProof/>
          <w:lang w:val="en-CA"/>
        </w:rPr>
        <w:t xml:space="preserve">When </w:t>
      </w:r>
      <w:r w:rsidR="00AC4CF3" w:rsidRPr="00DE0F0E">
        <w:rPr>
          <w:noProof/>
          <w:lang w:val="en-CA"/>
        </w:rPr>
        <w:t>qt_</w:t>
      </w:r>
      <w:r w:rsidRPr="00DE0F0E">
        <w:rPr>
          <w:noProof/>
          <w:lang w:val="en-CA"/>
        </w:rPr>
        <w:t>split_cu_flag[ x0 ][ y0 ] is not present, the following applies:</w:t>
      </w:r>
    </w:p>
    <w:p w14:paraId="18C4F8FC" w14:textId="77777777" w:rsidR="0045400C" w:rsidRPr="00DE0F0E" w:rsidRDefault="0045400C" w:rsidP="0045400C">
      <w:pPr>
        <w:keepNext/>
        <w:numPr>
          <w:ilvl w:val="0"/>
          <w:numId w:val="6"/>
        </w:numPr>
        <w:rPr>
          <w:noProof/>
          <w:lang w:val="en-CA"/>
        </w:rPr>
      </w:pPr>
      <w:r w:rsidRPr="00DE0F0E">
        <w:rPr>
          <w:noProof/>
          <w:lang w:val="en-CA"/>
        </w:rPr>
        <w:t>If one or more of the following conditions are true, the value of qt_split_cu_flag[ x0 ][ y0 ] is inferred to be equal to 1:</w:t>
      </w:r>
    </w:p>
    <w:p w14:paraId="57908FD9" w14:textId="3B763DFC" w:rsidR="0045400C" w:rsidRPr="00DE0F0E" w:rsidRDefault="0045400C" w:rsidP="0045400C">
      <w:pPr>
        <w:keepNext/>
        <w:numPr>
          <w:ilvl w:val="0"/>
          <w:numId w:val="9"/>
        </w:numPr>
        <w:tabs>
          <w:tab w:val="left" w:pos="900"/>
        </w:tabs>
        <w:ind w:left="810"/>
        <w:rPr>
          <w:noProof/>
          <w:lang w:val="en-CA"/>
        </w:rPr>
      </w:pPr>
      <w:r w:rsidRPr="00DE0F0E">
        <w:rPr>
          <w:noProof/>
          <w:lang w:val="en-CA"/>
        </w:rPr>
        <w:t>x0 + ( 1  &lt;&lt;  log2CbSize ) is greater than pic_width_in_luma_samples</w:t>
      </w:r>
      <w:r w:rsidR="00C707C8" w:rsidRPr="00DE0F0E">
        <w:rPr>
          <w:noProof/>
          <w:lang w:val="en-CA"/>
        </w:rPr>
        <w:t xml:space="preserve"> and ( 1  &lt;&lt;  log2CbSize ) is greater than </w:t>
      </w:r>
      <w:r w:rsidR="00233F1F" w:rsidRPr="00DE0F0E">
        <w:rPr>
          <w:noProof/>
          <w:lang w:val="en-CA"/>
        </w:rPr>
        <w:t xml:space="preserve">MaxBtSizeC if </w:t>
      </w:r>
      <w:r w:rsidR="00233F1F" w:rsidRPr="00DE0F0E">
        <w:rPr>
          <w:noProof/>
          <w:lang w:val="en-CA" w:eastAsia="ko-KR"/>
        </w:rPr>
        <w:t xml:space="preserve">treeType is equal to DUAL_TREE_CHROMA or greater than </w:t>
      </w:r>
      <w:r w:rsidR="00C707C8" w:rsidRPr="00DE0F0E">
        <w:rPr>
          <w:noProof/>
          <w:lang w:val="en-CA"/>
        </w:rPr>
        <w:t>MaxBtSizeY</w:t>
      </w:r>
      <w:r w:rsidR="00233F1F" w:rsidRPr="00DE0F0E">
        <w:rPr>
          <w:noProof/>
          <w:lang w:val="en-CA"/>
        </w:rPr>
        <w:t xml:space="preserve"> otherwise</w:t>
      </w:r>
      <w:r w:rsidRPr="00DE0F0E">
        <w:rPr>
          <w:noProof/>
          <w:lang w:val="en-CA"/>
        </w:rPr>
        <w:t>.</w:t>
      </w:r>
    </w:p>
    <w:p w14:paraId="5FEB496D" w14:textId="506FFCB6" w:rsidR="0045400C" w:rsidRPr="00DE0F0E" w:rsidRDefault="0045400C" w:rsidP="0045400C">
      <w:pPr>
        <w:keepNext/>
        <w:numPr>
          <w:ilvl w:val="0"/>
          <w:numId w:val="9"/>
        </w:numPr>
        <w:tabs>
          <w:tab w:val="left" w:pos="900"/>
        </w:tabs>
        <w:ind w:left="810"/>
        <w:rPr>
          <w:noProof/>
          <w:lang w:val="en-CA"/>
        </w:rPr>
      </w:pPr>
      <w:r w:rsidRPr="00DE0F0E">
        <w:rPr>
          <w:noProof/>
          <w:lang w:val="en-CA"/>
        </w:rPr>
        <w:t>y0 + ( 1  &lt;&lt;  log2CbSize )  is greater than pic_height_in_luma_samples</w:t>
      </w:r>
      <w:r w:rsidR="00C707C8" w:rsidRPr="00DE0F0E">
        <w:rPr>
          <w:noProof/>
          <w:lang w:val="en-CA"/>
        </w:rPr>
        <w:t xml:space="preserve"> and ( 1  &lt;&lt;  log2CbSize ) is greater than </w:t>
      </w:r>
      <w:r w:rsidR="00233F1F" w:rsidRPr="00DE0F0E">
        <w:rPr>
          <w:noProof/>
          <w:lang w:val="en-CA"/>
        </w:rPr>
        <w:t xml:space="preserve">MaxBtSizeC if </w:t>
      </w:r>
      <w:r w:rsidR="00233F1F" w:rsidRPr="00DE0F0E">
        <w:rPr>
          <w:noProof/>
          <w:lang w:val="en-CA" w:eastAsia="ko-KR"/>
        </w:rPr>
        <w:t xml:space="preserve">treeType is equal to DUAL_TREE_CHROMA or greater than </w:t>
      </w:r>
      <w:r w:rsidR="00C707C8" w:rsidRPr="00DE0F0E">
        <w:rPr>
          <w:noProof/>
          <w:lang w:val="en-CA"/>
        </w:rPr>
        <w:t>MaxBtSizeY</w:t>
      </w:r>
      <w:r w:rsidR="00233F1F" w:rsidRPr="00DE0F0E">
        <w:rPr>
          <w:noProof/>
          <w:lang w:val="en-CA"/>
        </w:rPr>
        <w:t xml:space="preserve"> otherwise</w:t>
      </w:r>
      <w:r w:rsidRPr="00DE0F0E">
        <w:rPr>
          <w:noProof/>
          <w:lang w:val="en-CA"/>
        </w:rPr>
        <w:t>.</w:t>
      </w:r>
    </w:p>
    <w:p w14:paraId="606CD361" w14:textId="26F8C701" w:rsidR="00EA1833" w:rsidRPr="00DE0F0E" w:rsidRDefault="000222BD" w:rsidP="00EA1833">
      <w:pPr>
        <w:keepNext/>
        <w:numPr>
          <w:ilvl w:val="0"/>
          <w:numId w:val="6"/>
        </w:numPr>
        <w:rPr>
          <w:noProof/>
          <w:lang w:val="en-CA"/>
        </w:rPr>
      </w:pPr>
      <w:r w:rsidRPr="00DE0F0E">
        <w:rPr>
          <w:noProof/>
          <w:lang w:val="en-CA"/>
        </w:rPr>
        <w:t>Otherwise</w:t>
      </w:r>
      <w:r w:rsidR="00656BDB" w:rsidRPr="00DE0F0E">
        <w:rPr>
          <w:noProof/>
          <w:lang w:val="en-CA"/>
        </w:rPr>
        <w:t>,</w:t>
      </w:r>
      <w:r w:rsidRPr="00DE0F0E">
        <w:rPr>
          <w:noProof/>
          <w:lang w:val="en-CA"/>
        </w:rPr>
        <w:t xml:space="preserve"> i</w:t>
      </w:r>
      <w:r w:rsidR="00EA1833" w:rsidRPr="00DE0F0E">
        <w:rPr>
          <w:noProof/>
          <w:lang w:val="en-CA"/>
        </w:rPr>
        <w:t>f</w:t>
      </w:r>
      <w:r w:rsidR="00A6618B" w:rsidRPr="00DE0F0E">
        <w:rPr>
          <w:noProof/>
          <w:lang w:val="en-CA"/>
        </w:rPr>
        <w:t xml:space="preserve"> </w:t>
      </w:r>
      <w:r w:rsidR="00D457A2" w:rsidRPr="00DE0F0E">
        <w:rPr>
          <w:noProof/>
          <w:lang w:val="en-CA"/>
        </w:rPr>
        <w:t>all</w:t>
      </w:r>
      <w:r w:rsidR="00A6618B" w:rsidRPr="00DE0F0E">
        <w:rPr>
          <w:noProof/>
          <w:lang w:val="en-CA"/>
        </w:rPr>
        <w:t xml:space="preserve"> of the following conditions are true, </w:t>
      </w:r>
      <w:r w:rsidR="00EA1833" w:rsidRPr="00DE0F0E">
        <w:rPr>
          <w:noProof/>
          <w:lang w:val="en-CA"/>
        </w:rPr>
        <w:t>the value of qt_split_cu_flag[ x0 ][ y0 ] is inferred to be equal to 1:</w:t>
      </w:r>
    </w:p>
    <w:p w14:paraId="49F628F3" w14:textId="77777777" w:rsidR="00EA1833" w:rsidRPr="00DE0F0E" w:rsidRDefault="00101296" w:rsidP="00EA1833">
      <w:pPr>
        <w:keepNext/>
        <w:numPr>
          <w:ilvl w:val="0"/>
          <w:numId w:val="9"/>
        </w:numPr>
        <w:tabs>
          <w:tab w:val="left" w:pos="900"/>
        </w:tabs>
        <w:ind w:left="810"/>
        <w:rPr>
          <w:noProof/>
          <w:lang w:val="en-CA"/>
        </w:rPr>
      </w:pPr>
      <w:r w:rsidRPr="00DE0F0E">
        <w:rPr>
          <w:noProof/>
          <w:lang w:val="en-CA"/>
        </w:rPr>
        <w:t>x0 + ( 1  &lt;&lt;  log2CbSize ) is greater than pic_width_in_luma_samples</w:t>
      </w:r>
      <w:r w:rsidR="00EA1833" w:rsidRPr="00DE0F0E">
        <w:rPr>
          <w:noProof/>
          <w:lang w:val="en-CA"/>
        </w:rPr>
        <w:t>.</w:t>
      </w:r>
    </w:p>
    <w:p w14:paraId="038DBDA9" w14:textId="77777777" w:rsidR="00EA1833" w:rsidRPr="00DE0F0E" w:rsidRDefault="00101296" w:rsidP="00EA1833">
      <w:pPr>
        <w:keepNext/>
        <w:numPr>
          <w:ilvl w:val="0"/>
          <w:numId w:val="9"/>
        </w:numPr>
        <w:tabs>
          <w:tab w:val="left" w:pos="900"/>
        </w:tabs>
        <w:ind w:left="810"/>
        <w:rPr>
          <w:noProof/>
          <w:lang w:val="en-CA"/>
        </w:rPr>
      </w:pPr>
      <w:r w:rsidRPr="00DE0F0E">
        <w:rPr>
          <w:noProof/>
          <w:lang w:val="en-CA"/>
        </w:rPr>
        <w:t>y0 + ( 1  &lt;&lt;  log2CbSize )  is greater than pic_height_in_luma_samples.</w:t>
      </w:r>
    </w:p>
    <w:p w14:paraId="6FB1A587" w14:textId="369EAFE2" w:rsidR="00D457A2" w:rsidRPr="00DE0F0E" w:rsidRDefault="00BC27DC" w:rsidP="00D457A2">
      <w:pPr>
        <w:keepNext/>
        <w:numPr>
          <w:ilvl w:val="0"/>
          <w:numId w:val="9"/>
        </w:numPr>
        <w:tabs>
          <w:tab w:val="left" w:pos="900"/>
        </w:tabs>
        <w:ind w:left="810"/>
        <w:rPr>
          <w:noProof/>
          <w:lang w:val="en-CA"/>
        </w:rPr>
      </w:pPr>
      <w:r w:rsidRPr="00DE0F0E">
        <w:rPr>
          <w:noProof/>
          <w:lang w:val="en-CA"/>
        </w:rPr>
        <w:t>( 1  &lt;&lt;  log2CbSize )</w:t>
      </w:r>
      <w:r w:rsidR="00D457A2" w:rsidRPr="00DE0F0E">
        <w:rPr>
          <w:noProof/>
          <w:lang w:val="en-CA"/>
        </w:rPr>
        <w:t xml:space="preserve"> is greater than </w:t>
      </w:r>
      <w:r w:rsidR="00C0785E" w:rsidRPr="00DE0F0E">
        <w:rPr>
          <w:noProof/>
          <w:lang w:val="en-CA"/>
        </w:rPr>
        <w:t xml:space="preserve">MinQtSizeC if </w:t>
      </w:r>
      <w:r w:rsidR="00C0785E" w:rsidRPr="00DE0F0E">
        <w:rPr>
          <w:noProof/>
          <w:lang w:val="en-CA" w:eastAsia="ko-KR"/>
        </w:rPr>
        <w:t xml:space="preserve">treeType is equal to DUAL_TREE_CHROMA or greater than </w:t>
      </w:r>
      <w:r w:rsidR="00D457A2" w:rsidRPr="00DE0F0E">
        <w:rPr>
          <w:noProof/>
          <w:lang w:val="en-CA"/>
        </w:rPr>
        <w:t>MinQtSizeY</w:t>
      </w:r>
      <w:r w:rsidR="00C0785E" w:rsidRPr="00DE0F0E">
        <w:rPr>
          <w:noProof/>
          <w:lang w:val="en-CA"/>
        </w:rPr>
        <w:t xml:space="preserve"> otherwise</w:t>
      </w:r>
      <w:r w:rsidR="006D4B7E" w:rsidRPr="00DE0F0E">
        <w:rPr>
          <w:noProof/>
          <w:lang w:val="en-CA"/>
        </w:rPr>
        <w:t>.</w:t>
      </w:r>
    </w:p>
    <w:p w14:paraId="0D282189" w14:textId="30F73074" w:rsidR="008B2CFD" w:rsidRPr="00DE0F0E" w:rsidRDefault="008B2CFD" w:rsidP="00AC2505">
      <w:pPr>
        <w:keepNext/>
        <w:numPr>
          <w:ilvl w:val="0"/>
          <w:numId w:val="6"/>
        </w:numPr>
        <w:rPr>
          <w:noProof/>
          <w:lang w:val="en-CA"/>
        </w:rPr>
      </w:pPr>
      <w:r w:rsidRPr="00DE0F0E">
        <w:rPr>
          <w:noProof/>
          <w:lang w:val="en-CA"/>
        </w:rPr>
        <w:t xml:space="preserve">Otherwise, the value of </w:t>
      </w:r>
      <w:r w:rsidR="00AC4CF3" w:rsidRPr="00DE0F0E">
        <w:rPr>
          <w:noProof/>
          <w:lang w:val="en-CA"/>
        </w:rPr>
        <w:t>qt_</w:t>
      </w:r>
      <w:r w:rsidRPr="00DE0F0E">
        <w:rPr>
          <w:noProof/>
          <w:lang w:val="en-CA"/>
        </w:rPr>
        <w:t>split_cu_flag[ x0 ][ y0 ] is inferred to be equal to 0.</w:t>
      </w:r>
    </w:p>
    <w:p w14:paraId="579B310D" w14:textId="77777777" w:rsidR="008B2CFD" w:rsidRPr="00DE0F0E" w:rsidRDefault="008B2CFD" w:rsidP="008B2CFD">
      <w:pPr>
        <w:rPr>
          <w:noProof/>
          <w:lang w:val="en-CA"/>
        </w:rPr>
      </w:pPr>
    </w:p>
    <w:p w14:paraId="77B5A6F9" w14:textId="77777777" w:rsidR="001B74AF" w:rsidRPr="00DE0F0E" w:rsidRDefault="001B74AF" w:rsidP="001B74AF">
      <w:pPr>
        <w:pStyle w:val="Heading4"/>
        <w:rPr>
          <w:noProof/>
          <w:lang w:val="en-CA"/>
        </w:rPr>
      </w:pPr>
      <w:r w:rsidRPr="00DE0F0E">
        <w:rPr>
          <w:noProof/>
          <w:lang w:val="en-CA"/>
        </w:rPr>
        <w:lastRenderedPageBreak/>
        <w:t>Multi-type tree semantics</w:t>
      </w:r>
    </w:p>
    <w:p w14:paraId="0ED383D7" w14:textId="77777777" w:rsidR="00566CC4" w:rsidRPr="00DE0F0E" w:rsidRDefault="00566CC4" w:rsidP="00566CC4">
      <w:pPr>
        <w:keepNext/>
        <w:rPr>
          <w:noProof/>
          <w:lang w:val="en-CA" w:eastAsia="ko-KR"/>
        </w:rPr>
      </w:pPr>
      <w:r w:rsidRPr="00DE0F0E">
        <w:rPr>
          <w:noProof/>
          <w:lang w:val="en-CA" w:eastAsia="ko-KR"/>
        </w:rPr>
        <w:t>The variables allowSplitBtVer, allowSplitBtHor, allowSplitTtVer allowSplitTtHor are derived as follows:</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435942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3F609A">
        <w:rPr>
          <w:bCs/>
          <w:noProof/>
          <w:lang w:val="en-CA"/>
        </w:rPr>
        <w:t>6.4.1</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7F62CA0"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3F609A">
        <w:rPr>
          <w:bCs/>
          <w:noProof/>
          <w:lang w:val="en-CA"/>
        </w:rPr>
        <w:t>6.4.1</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380C9ED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3F609A">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C5F86CD"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3F609A">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77777777" w:rsidR="001B74AF" w:rsidRPr="00DE0F0E" w:rsidRDefault="001B74AF" w:rsidP="001B74AF">
      <w:pPr>
        <w:rPr>
          <w:noProof/>
          <w:lang w:val="en-CA"/>
        </w:rPr>
      </w:pPr>
      <w:r w:rsidRPr="00DE0F0E">
        <w:rPr>
          <w:b/>
          <w:noProof/>
          <w:lang w:val="en-CA"/>
        </w:rPr>
        <w:t>mtt_split_cu_flag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mtt_split_cu_flag equal to 1 specifies that a coding unit is split</w:t>
      </w:r>
      <w:r w:rsidRPr="00DE0F0E">
        <w:rPr>
          <w:noProof/>
          <w:lang w:val="en-CA"/>
        </w:rPr>
        <w:t xml:space="preserve"> into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77777777" w:rsidR="002155AA" w:rsidRPr="00DE0F0E" w:rsidRDefault="001B74AF" w:rsidP="002155AA">
      <w:pPr>
        <w:rPr>
          <w:noProof/>
          <w:lang w:val="en-CA" w:eastAsia="ko-KR"/>
        </w:rPr>
      </w:pPr>
      <w:r w:rsidRPr="00DE0F0E">
        <w:rPr>
          <w:noProof/>
          <w:lang w:val="en-CA"/>
        </w:rPr>
        <w:t xml:space="preserve">When mtt_split_cu_flag is not present, </w:t>
      </w:r>
      <w:r w:rsidR="00DA6775" w:rsidRPr="00DE0F0E">
        <w:rPr>
          <w:noProof/>
          <w:lang w:val="en-CA"/>
        </w:rPr>
        <w:t xml:space="preserve">the value of mtt_split_cu_flag is inferred </w:t>
      </w:r>
      <w:r w:rsidR="002155AA" w:rsidRPr="00DE0F0E">
        <w:rPr>
          <w:noProof/>
          <w:lang w:val="en-CA"/>
        </w:rPr>
        <w:t>as follows</w:t>
      </w:r>
      <w:r w:rsidR="002155AA" w:rsidRPr="00DE0F0E">
        <w:rPr>
          <w:noProof/>
          <w:lang w:val="en-CA" w:eastAsia="ko-KR"/>
        </w:rPr>
        <w:t>:</w:t>
      </w:r>
    </w:p>
    <w:p w14:paraId="247819BC" w14:textId="77777777"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mtt_split_cu_flag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77777777"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mtt_split_cu_flag is inferred </w:t>
      </w:r>
      <w:r w:rsidR="00DA6775" w:rsidRPr="00DE0F0E">
        <w:rPr>
          <w:noProof/>
          <w:lang w:val="en-CA"/>
        </w:rPr>
        <w:t>to be equal to 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lastRenderedPageBreak/>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501E108B"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15pt;height:97.9pt;mso-width-percent:0;mso-height-percent:0;mso-width-percent:0;mso-height-percent:0" o:ole="">
            <v:imagedata r:id="rId44" o:title=""/>
          </v:shape>
          <o:OLEObject Type="Embed" ProgID="Visio.Drawing.11" ShapeID="_x0000_i1025" DrawAspect="Content" ObjectID="_1614367884" r:id="rId45"/>
        </w:object>
      </w:r>
    </w:p>
    <w:p w14:paraId="03B4B089" w14:textId="5733C354" w:rsidR="002C068C" w:rsidRPr="00DE0F0E" w:rsidRDefault="002C068C" w:rsidP="002C068C">
      <w:pPr>
        <w:pStyle w:val="Caption"/>
        <w:keepNext w:val="0"/>
        <w:rPr>
          <w:noProof/>
          <w:lang w:val="en-CA"/>
        </w:rPr>
      </w:pPr>
      <w:bookmarkStart w:id="2806"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2806"/>
      <w:r w:rsidRPr="00DE0F0E">
        <w:rPr>
          <w:noProof/>
          <w:lang w:val="en-CA"/>
        </w:rPr>
        <w:t xml:space="preserve"> – Multi-type tree spliting modes </w:t>
      </w:r>
      <w:r w:rsidRPr="00DE0F0E">
        <w:rPr>
          <w:noProof/>
          <w:lang w:val="en-CA" w:eastAsia="ko-KR"/>
        </w:rPr>
        <w:t>indicated by MttSplitMode (informative)</w:t>
      </w:r>
    </w:p>
    <w:p w14:paraId="45E5362F" w14:textId="72249B4D"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3F609A" w:rsidRPr="00DE0F0E">
        <w:rPr>
          <w:noProof/>
          <w:lang w:val="en-CA"/>
        </w:rPr>
        <w:t>Figure </w:t>
      </w:r>
      <w:r w:rsidR="003F609A">
        <w:rPr>
          <w:noProof/>
          <w:lang w:val="en-CA"/>
        </w:rPr>
        <w:t>7</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141702CB" w:rsidR="00A51B47" w:rsidRPr="00DE0F0E" w:rsidRDefault="00A51B47" w:rsidP="00A51B47">
      <w:pPr>
        <w:pStyle w:val="Caption"/>
        <w:rPr>
          <w:noProof/>
          <w:lang w:val="en-CA" w:eastAsia="ko-KR"/>
        </w:rPr>
      </w:pPr>
      <w:bookmarkStart w:id="2807" w:name="_Ref285719228"/>
      <w:bookmarkStart w:id="2808" w:name="_Ref293581640"/>
      <w:bookmarkStart w:id="2809" w:name="_Toc287363924"/>
      <w:bookmarkStart w:id="2810" w:name="_Toc415476442"/>
      <w:bookmarkStart w:id="2811" w:name="_Toc423602483"/>
      <w:bookmarkStart w:id="2812" w:name="_Toc423602657"/>
      <w:bookmarkStart w:id="2813" w:name="_Toc501130562"/>
      <w:bookmarkStart w:id="2814"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6</w:t>
      </w:r>
      <w:r w:rsidR="007F6735" w:rsidRPr="00DE0F0E">
        <w:rPr>
          <w:noProof/>
          <w:lang w:val="en-CA"/>
        </w:rPr>
        <w:fldChar w:fldCharType="end"/>
      </w:r>
      <w:bookmarkEnd w:id="2807"/>
      <w:bookmarkEnd w:id="2808"/>
      <w:r w:rsidRPr="00DE0F0E">
        <w:rPr>
          <w:noProof/>
          <w:lang w:val="en-CA"/>
        </w:rPr>
        <w:t xml:space="preserve"> – Specification of </w:t>
      </w:r>
      <w:bookmarkEnd w:id="2809"/>
      <w:bookmarkEnd w:id="2810"/>
      <w:bookmarkEnd w:id="2811"/>
      <w:bookmarkEnd w:id="2812"/>
      <w:bookmarkEnd w:id="2813"/>
      <w:bookmarkEnd w:id="2814"/>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2815" w:name="_Toc342578186"/>
            <w:bookmarkStart w:id="2816" w:name="_Toc311216945"/>
            <w:bookmarkStart w:id="2817" w:name="_Toc311217033"/>
            <w:bookmarkStart w:id="2818" w:name="_Toc311217083"/>
            <w:bookmarkStart w:id="2819" w:name="_Toc311217090"/>
            <w:bookmarkStart w:id="2820" w:name="_Toc311217097"/>
            <w:bookmarkStart w:id="2821" w:name="_Toc311217147"/>
            <w:bookmarkStart w:id="2822" w:name="_Toc311217154"/>
            <w:bookmarkEnd w:id="2815"/>
            <w:bookmarkEnd w:id="2816"/>
            <w:bookmarkEnd w:id="2817"/>
            <w:bookmarkEnd w:id="2818"/>
            <w:bookmarkEnd w:id="2819"/>
            <w:bookmarkEnd w:id="2820"/>
            <w:bookmarkEnd w:id="2821"/>
            <w:bookmarkEnd w:id="2822"/>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38B0F0F3"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78</w:t>
      </w:r>
      <w:r w:rsidRPr="00DE0F0E">
        <w:rPr>
          <w:noProof/>
          <w:lang w:val="en-CA"/>
        </w:rPr>
        <w:fldChar w:fldCharType="end"/>
      </w:r>
      <w:r w:rsidRPr="00DE0F0E">
        <w:rPr>
          <w:noProof/>
          <w:lang w:val="en-CA"/>
        </w:rPr>
        <w:t>)</w:t>
      </w:r>
    </w:p>
    <w:p w14:paraId="13EFE26C" w14:textId="32B9793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79</w:t>
      </w:r>
      <w:r w:rsidRPr="00DE0F0E">
        <w:rPr>
          <w:noProof/>
          <w:lang w:val="en-CA"/>
        </w:rPr>
        <w:fldChar w:fldCharType="end"/>
      </w:r>
      <w:r w:rsidRPr="00DE0F0E">
        <w:rPr>
          <w:noProof/>
          <w:lang w:val="en-CA"/>
        </w:rPr>
        <w:t>)</w:t>
      </w:r>
    </w:p>
    <w:p w14:paraId="74CE058C" w14:textId="3B4BF405"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80</w:t>
      </w:r>
      <w:r w:rsidRPr="00DE0F0E">
        <w:rPr>
          <w:noProof/>
          <w:lang w:val="en-CA"/>
        </w:rPr>
        <w:fldChar w:fldCharType="end"/>
      </w:r>
      <w:r w:rsidRPr="00DE0F0E">
        <w:rPr>
          <w:noProof/>
          <w:lang w:val="en-CA"/>
        </w:rPr>
        <w:t>)</w:t>
      </w:r>
    </w:p>
    <w:p w14:paraId="1EB7D488" w14:textId="180A311D"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2823" w:name="_Ref398990193"/>
      <w:bookmarkStart w:id="2824" w:name="_Toc415475884"/>
      <w:bookmarkStart w:id="2825" w:name="_Toc423599159"/>
      <w:bookmarkStart w:id="2826" w:name="_Toc423601663"/>
      <w:r w:rsidRPr="00DE0F0E">
        <w:rPr>
          <w:noProof/>
          <w:lang w:val="en-CA"/>
        </w:rPr>
        <w:lastRenderedPageBreak/>
        <w:t>Coding unit semantics</w:t>
      </w:r>
      <w:bookmarkEnd w:id="2823"/>
      <w:bookmarkEnd w:id="2824"/>
      <w:bookmarkEnd w:id="2825"/>
      <w:bookmarkEnd w:id="2826"/>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3D3428D4"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82</w:t>
      </w:r>
      <w:r w:rsidRPr="00DE0F0E">
        <w:rPr>
          <w:noProof/>
          <w:lang w:val="en-CA"/>
        </w:rPr>
        <w:fldChar w:fldCharType="end"/>
      </w:r>
      <w:r w:rsidRPr="00DE0F0E">
        <w:rPr>
          <w:noProof/>
          <w:lang w:val="en-CA"/>
        </w:rPr>
        <w:t>)</w:t>
      </w:r>
    </w:p>
    <w:p w14:paraId="08F3F64F" w14:textId="0222228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83</w:t>
      </w:r>
      <w:r w:rsidRPr="00DE0F0E">
        <w:rPr>
          <w:noProof/>
          <w:lang w:val="en-CA"/>
        </w:rPr>
        <w:fldChar w:fldCharType="end"/>
      </w:r>
      <w:r w:rsidRPr="00DE0F0E">
        <w:rPr>
          <w:noProof/>
          <w:lang w:val="en-CA"/>
        </w:rPr>
        <w:t>)</w:t>
      </w:r>
    </w:p>
    <w:p w14:paraId="123CEF39" w14:textId="35DC9919"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84</w:t>
      </w:r>
      <w:r w:rsidRPr="00DE0F0E">
        <w:rPr>
          <w:noProof/>
          <w:lang w:val="en-CA"/>
        </w:rPr>
        <w:fldChar w:fldCharType="end"/>
      </w:r>
      <w:r w:rsidRPr="00DE0F0E">
        <w:rPr>
          <w:noProof/>
          <w:lang w:val="en-CA"/>
        </w:rPr>
        <w:t>)</w:t>
      </w:r>
    </w:p>
    <w:p w14:paraId="46B20BDD" w14:textId="7D8626E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43398858"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09FA25CB" w:rsidR="00330F29" w:rsidRPr="00DE0F0E" w:rsidRDefault="00330F29" w:rsidP="00330F29">
      <w:pPr>
        <w:pStyle w:val="Caption"/>
        <w:rPr>
          <w:noProof/>
          <w:lang w:val="en-CA"/>
        </w:rPr>
      </w:pPr>
      <w:bookmarkStart w:id="2827" w:name="_Ref530672853"/>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7</w:t>
      </w:r>
      <w:r w:rsidR="007F6735" w:rsidRPr="00DE0F0E">
        <w:rPr>
          <w:noProof/>
          <w:lang w:val="en-CA"/>
        </w:rPr>
        <w:fldChar w:fldCharType="end"/>
      </w:r>
      <w:bookmarkEnd w:id="2827"/>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0C955D5"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sidRPr="003F609A">
        <w:rPr>
          <w:rFonts w:eastAsia="Malgun Gothic"/>
          <w:bCs/>
          <w:noProof/>
          <w:lang w:val="en-CA"/>
        </w:rPr>
        <w:t>Table 7</w:t>
      </w:r>
      <w:r w:rsidR="003F609A" w:rsidRPr="003F609A">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ACEE0EB"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2828"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3F609A">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3F609A">
        <w:rPr>
          <w:rFonts w:eastAsia="Malgun Gothic"/>
          <w:b/>
          <w:bCs/>
          <w:noProof/>
          <w:lang w:val="en-CA"/>
        </w:rPr>
        <w:t>8</w:t>
      </w:r>
      <w:r w:rsidRPr="00DE0F0E">
        <w:rPr>
          <w:rFonts w:eastAsia="Malgun Gothic"/>
          <w:b/>
          <w:bCs/>
          <w:noProof/>
          <w:lang w:val="en-CA"/>
        </w:rPr>
        <w:fldChar w:fldCharType="end"/>
      </w:r>
      <w:bookmarkEnd w:id="2828"/>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7B1B3325"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3F609A">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lastRenderedPageBreak/>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4A32C181"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2331E3C8" w:rsidR="004773A5" w:rsidRPr="00DE0F0E" w:rsidRDefault="004773A5" w:rsidP="004773A5">
      <w:pPr>
        <w:pStyle w:val="Caption"/>
        <w:rPr>
          <w:noProof/>
          <w:lang w:val="en-CA"/>
        </w:rPr>
      </w:pPr>
      <w:bookmarkStart w:id="2829" w:name="_Ref525735509"/>
      <w:bookmarkStart w:id="2830" w:name="_Ref278907130"/>
      <w:bookmarkStart w:id="2831" w:name="_Toc287363925"/>
      <w:bookmarkStart w:id="2832"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2829"/>
      <w:r w:rsidRPr="00DE0F0E">
        <w:rPr>
          <w:noProof/>
          <w:lang w:val="en-CA"/>
        </w:rPr>
        <w:t xml:space="preserve"> – Name association to inter prediction mode</w:t>
      </w:r>
      <w:bookmarkEnd w:id="2830"/>
      <w:bookmarkEnd w:id="2831"/>
      <w:bookmarkEnd w:id="2832"/>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77777777"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 and list 0 replaced by l1 and list 1, respectively.</w:t>
      </w:r>
    </w:p>
    <w:p w14:paraId="6F8E0F12" w14:textId="599D0397" w:rsidR="0024794E" w:rsidRPr="00DE0F0E" w:rsidRDefault="0024794E" w:rsidP="0024794E">
      <w:pPr>
        <w:tabs>
          <w:tab w:val="left" w:pos="284"/>
        </w:tabs>
        <w:rPr>
          <w:noProof/>
          <w:szCs w:val="22"/>
          <w:lang w:val="en-CA"/>
        </w:rPr>
      </w:pPr>
      <w:bookmarkStart w:id="2833"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59A621FF"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205CF7C7"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2637BC2E"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87</w:t>
      </w:r>
      <w:r w:rsidRPr="00DE0F0E">
        <w:rPr>
          <w:noProof/>
          <w:lang w:val="en-CA"/>
        </w:rPr>
        <w:fldChar w:fldCharType="end"/>
      </w:r>
      <w:r w:rsidRPr="00DE0F0E">
        <w:rPr>
          <w:noProof/>
          <w:lang w:val="en-CA"/>
        </w:rPr>
        <w:t>)</w:t>
      </w:r>
    </w:p>
    <w:p w14:paraId="668B9F88" w14:textId="22E4B9F8" w:rsidR="0024794E" w:rsidRPr="00DE0F0E" w:rsidRDefault="0024794E" w:rsidP="0024794E">
      <w:pPr>
        <w:pStyle w:val="Caption"/>
        <w:rPr>
          <w:noProof/>
          <w:lang w:val="en-CA"/>
        </w:rPr>
      </w:pPr>
      <w:bookmarkStart w:id="2834" w:name="_Ref523236955"/>
      <w:bookmarkStart w:id="2835"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2834"/>
      <w:r w:rsidRPr="00DE0F0E">
        <w:rPr>
          <w:noProof/>
          <w:lang w:val="en-CA"/>
        </w:rPr>
        <w:t xml:space="preserve"> – Interpretation of </w:t>
      </w:r>
      <w:bookmarkEnd w:id="2835"/>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10B052F2"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2833"/>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3B780C7A"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88</w:t>
      </w:r>
      <w:r w:rsidRPr="00DE0F0E">
        <w:rPr>
          <w:noProof/>
          <w:lang w:val="en-CA" w:eastAsia="ko-KR"/>
        </w:rPr>
        <w:fldChar w:fldCharType="end"/>
      </w:r>
      <w:r w:rsidRPr="00DE0F0E">
        <w:rPr>
          <w:noProof/>
          <w:lang w:val="en-CA" w:eastAsia="ko-KR"/>
        </w:rPr>
        <w:t>)</w:t>
      </w:r>
    </w:p>
    <w:p w14:paraId="0E9FB891" w14:textId="5B96513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89</w:t>
      </w:r>
      <w:r w:rsidRPr="00DE0F0E">
        <w:rPr>
          <w:noProof/>
          <w:lang w:val="en-CA" w:eastAsia="ko-KR"/>
        </w:rPr>
        <w:fldChar w:fldCharType="end"/>
      </w:r>
      <w:r w:rsidRPr="00DE0F0E">
        <w:rPr>
          <w:noProof/>
          <w:lang w:val="en-CA" w:eastAsia="ko-KR"/>
        </w:rPr>
        <w:t>)</w:t>
      </w:r>
    </w:p>
    <w:p w14:paraId="20785BF5" w14:textId="1F5DA8DC"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90</w:t>
      </w:r>
      <w:r w:rsidRPr="00DE0F0E">
        <w:rPr>
          <w:noProof/>
          <w:lang w:val="en-CA" w:eastAsia="ko-KR"/>
        </w:rPr>
        <w:fldChar w:fldCharType="end"/>
      </w:r>
      <w:r w:rsidRPr="00DE0F0E">
        <w:rPr>
          <w:noProof/>
          <w:lang w:val="en-CA" w:eastAsia="ko-KR"/>
        </w:rPr>
        <w:t>)</w:t>
      </w:r>
    </w:p>
    <w:p w14:paraId="446C9235" w14:textId="6B83C026"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91</w:t>
      </w:r>
      <w:r w:rsidRPr="00DE0F0E">
        <w:rPr>
          <w:noProof/>
          <w:lang w:val="en-CA" w:eastAsia="ko-KR"/>
        </w:rPr>
        <w:fldChar w:fldCharType="end"/>
      </w:r>
      <w:r w:rsidRPr="00DE0F0E">
        <w:rPr>
          <w:noProof/>
          <w:lang w:val="en-CA" w:eastAsia="ko-KR"/>
        </w:rPr>
        <w:t>)</w:t>
      </w:r>
    </w:p>
    <w:p w14:paraId="1431CAAE" w14:textId="0D97B9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39C5F326"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93</w:t>
      </w:r>
      <w:r w:rsidRPr="00DE0F0E">
        <w:rPr>
          <w:noProof/>
          <w:lang w:val="en-CA" w:eastAsia="ko-KR"/>
        </w:rPr>
        <w:fldChar w:fldCharType="end"/>
      </w:r>
      <w:r w:rsidRPr="00DE0F0E">
        <w:rPr>
          <w:noProof/>
          <w:lang w:val="en-CA" w:eastAsia="ko-KR"/>
        </w:rPr>
        <w:t>)</w:t>
      </w:r>
    </w:p>
    <w:p w14:paraId="64D99D94" w14:textId="090A8BF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94</w:t>
      </w:r>
      <w:r w:rsidRPr="00DE0F0E">
        <w:rPr>
          <w:noProof/>
          <w:lang w:val="en-CA" w:eastAsia="ko-KR"/>
        </w:rPr>
        <w:fldChar w:fldCharType="end"/>
      </w:r>
      <w:r w:rsidRPr="00DE0F0E">
        <w:rPr>
          <w:noProof/>
          <w:lang w:val="en-CA" w:eastAsia="ko-KR"/>
        </w:rPr>
        <w:t>)</w:t>
      </w:r>
    </w:p>
    <w:p w14:paraId="0B7F1A20" w14:textId="50175DA0"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95</w:t>
      </w:r>
      <w:r w:rsidRPr="00DE0F0E">
        <w:rPr>
          <w:noProof/>
          <w:lang w:val="en-CA" w:eastAsia="ko-KR"/>
        </w:rPr>
        <w:fldChar w:fldCharType="end"/>
      </w:r>
      <w:r w:rsidRPr="00DE0F0E">
        <w:rPr>
          <w:noProof/>
          <w:lang w:val="en-CA" w:eastAsia="ko-KR"/>
        </w:rPr>
        <w:t>)</w:t>
      </w:r>
    </w:p>
    <w:p w14:paraId="2619EB8F" w14:textId="51B19372"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96</w:t>
      </w:r>
      <w:r w:rsidRPr="00DE0F0E">
        <w:rPr>
          <w:noProof/>
          <w:lang w:val="en-CA" w:eastAsia="ko-KR"/>
        </w:rPr>
        <w:fldChar w:fldCharType="end"/>
      </w:r>
      <w:r w:rsidRPr="00DE0F0E">
        <w:rPr>
          <w:noProof/>
          <w:lang w:val="en-CA" w:eastAsia="ko-KR"/>
        </w:rPr>
        <w:t>)</w:t>
      </w:r>
    </w:p>
    <w:p w14:paraId="4B6E8DB0" w14:textId="31A347CF"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97</w:t>
      </w:r>
      <w:r w:rsidRPr="00DE0F0E">
        <w:rPr>
          <w:noProof/>
          <w:lang w:val="en-CA" w:eastAsia="ko-KR"/>
        </w:rPr>
        <w:fldChar w:fldCharType="end"/>
      </w:r>
      <w:r w:rsidRPr="00DE0F0E">
        <w:rPr>
          <w:noProof/>
          <w:lang w:val="en-CA" w:eastAsia="ko-KR"/>
        </w:rPr>
        <w:t>)</w:t>
      </w:r>
    </w:p>
    <w:p w14:paraId="6B3E7060" w14:textId="2C591111"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98</w:t>
      </w:r>
      <w:r w:rsidRPr="00DE0F0E">
        <w:rPr>
          <w:noProof/>
          <w:lang w:val="en-CA" w:eastAsia="ko-KR"/>
        </w:rPr>
        <w:fldChar w:fldCharType="end"/>
      </w:r>
      <w:r w:rsidRPr="00DE0F0E">
        <w:rPr>
          <w:noProof/>
          <w:lang w:val="en-CA" w:eastAsia="ko-KR"/>
        </w:rPr>
        <w:t>)</w:t>
      </w:r>
    </w:p>
    <w:p w14:paraId="556A121A" w14:textId="25E5AEC7"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lastRenderedPageBreak/>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0FD68880"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3F609A">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3F609A">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24B2B3"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3F609A">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3F609A">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7261E2F" w:rsidR="00220147" w:rsidRPr="00DE0F0E" w:rsidRDefault="00220147" w:rsidP="00220147">
      <w:pPr>
        <w:rPr>
          <w:noProof/>
          <w:lang w:val="en-CA"/>
        </w:rPr>
      </w:pPr>
      <w:r w:rsidRPr="00DE0F0E">
        <w:rPr>
          <w:rFonts w:eastAsia="Batang"/>
          <w:b/>
          <w:noProof/>
          <w:lang w:val="en-CA"/>
        </w:rPr>
        <w:lastRenderedPageBreak/>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38259702" w:rsidR="00220147" w:rsidRPr="00DE0F0E" w:rsidRDefault="00220147" w:rsidP="00220147">
      <w:pPr>
        <w:pStyle w:val="Caption"/>
        <w:keepLines/>
        <w:rPr>
          <w:noProof/>
          <w:lang w:val="en-CA"/>
        </w:rPr>
      </w:pPr>
      <w:bookmarkStart w:id="2836"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2836"/>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32E73B5F"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79EE66E" w:rsidR="00220147" w:rsidRPr="00DE0F0E" w:rsidRDefault="00220147" w:rsidP="00220147">
      <w:pPr>
        <w:pStyle w:val="Caption"/>
        <w:rPr>
          <w:noProof/>
          <w:lang w:val="en-CA"/>
        </w:rPr>
      </w:pPr>
      <w:bookmarkStart w:id="2837"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12</w:t>
      </w:r>
      <w:r w:rsidR="007F6735" w:rsidRPr="00DE0F0E">
        <w:rPr>
          <w:noProof/>
          <w:lang w:val="en-CA"/>
        </w:rPr>
        <w:fldChar w:fldCharType="end"/>
      </w:r>
      <w:bookmarkEnd w:id="2837"/>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6E5DCD8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w:t>
      </w:r>
      <w:r w:rsidRPr="00DE0F0E">
        <w:rPr>
          <w:noProof/>
          <w:lang w:val="en-CA"/>
        </w:rPr>
        <w:fldChar w:fldCharType="end"/>
      </w:r>
      <w:r w:rsidRPr="00DE0F0E">
        <w:rPr>
          <w:noProof/>
          <w:lang w:val="en-CA"/>
        </w:rPr>
        <w:t>)</w:t>
      </w:r>
    </w:p>
    <w:p w14:paraId="7705B2B4" w14:textId="14867D6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3EC71DF6" w:rsidR="00220147" w:rsidRPr="00DE0F0E" w:rsidRDefault="00220147" w:rsidP="00220147">
      <w:pPr>
        <w:tabs>
          <w:tab w:val="left" w:pos="284"/>
        </w:tabs>
        <w:rPr>
          <w:rFonts w:eastAsia="PMingLiU"/>
          <w:noProof/>
          <w:szCs w:val="22"/>
          <w:lang w:val="en-CA" w:eastAsia="zh-TW"/>
        </w:rPr>
      </w:pPr>
      <w:r w:rsidRPr="00DE0F0E">
        <w:rPr>
          <w:noProof/>
          <w:lang w:val="en-CA" w:eastAsia="ko-KR"/>
        </w:rPr>
        <w:lastRenderedPageBreak/>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3F609A">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2838" w:name="_Toc351408776"/>
      <w:r w:rsidRPr="00DE0F0E">
        <w:rPr>
          <w:noProof/>
          <w:lang w:val="en-CA"/>
        </w:rPr>
        <w:t>Motion vector difference semantics</w:t>
      </w:r>
      <w:bookmarkEnd w:id="2838"/>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54F45435"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lastRenderedPageBreak/>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B0FCC94"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lastRenderedPageBreak/>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36164C45"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105</w:t>
      </w:r>
      <w:r w:rsidRPr="00DE0F0E">
        <w:rPr>
          <w:noProof/>
          <w:lang w:val="en-CA" w:eastAsia="ko-KR"/>
        </w:rPr>
        <w:fldChar w:fldCharType="end"/>
      </w:r>
      <w:r w:rsidRPr="00DE0F0E">
        <w:rPr>
          <w:noProof/>
          <w:lang w:val="en-CA" w:eastAsia="ko-KR"/>
        </w:rPr>
        <w:t>)</w:t>
      </w:r>
    </w:p>
    <w:p w14:paraId="2AE9968C" w14:textId="0C387F5D"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42B9C02E"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D89135F"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w:t>
      </w:r>
      <w:r w:rsidRPr="00DE0F0E">
        <w:rPr>
          <w:noProof/>
          <w:lang w:val="en-CA"/>
        </w:rPr>
        <w:fldChar w:fldCharType="end"/>
      </w:r>
      <w:r w:rsidRPr="00DE0F0E">
        <w:rPr>
          <w:noProof/>
          <w:lang w:val="en-CA"/>
        </w:rPr>
        <w:t>)</w:t>
      </w:r>
    </w:p>
    <w:p w14:paraId="31E787D6" w14:textId="7F1742D7"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1CD64F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2541A93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0C6E8CDF" w:rsidR="00B64EEB" w:rsidRPr="00DE0F0E" w:rsidRDefault="00B64EEB" w:rsidP="00B64EEB">
      <w:pPr>
        <w:pStyle w:val="Equation"/>
        <w:tabs>
          <w:tab w:val="left" w:pos="1170"/>
          <w:tab w:val="left" w:pos="1890"/>
        </w:tabs>
        <w:ind w:left="794"/>
        <w:rPr>
          <w:noProof/>
          <w:lang w:val="en-CA"/>
        </w:rPr>
      </w:pPr>
      <w:r w:rsidRPr="00DE0F0E">
        <w:rPr>
          <w:noProof/>
          <w:lang w:val="en-CA"/>
        </w:rPr>
        <w:lastRenderedPageBreak/>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1E0AA12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35EDC6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lastRenderedPageBreak/>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3626205F"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3F609A">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2839" w:name="_Toc2177059"/>
      <w:r w:rsidRPr="00DE0F0E">
        <w:rPr>
          <w:noProof/>
          <w:lang w:val="en-CA"/>
        </w:rPr>
        <w:t>Decoding process</w:t>
      </w:r>
      <w:bookmarkEnd w:id="2839"/>
    </w:p>
    <w:p w14:paraId="57EC42E9" w14:textId="149AD913" w:rsidR="0012023F" w:rsidRDefault="0012023F" w:rsidP="0012023F">
      <w:pPr>
        <w:pStyle w:val="Heading2"/>
        <w:rPr>
          <w:ins w:id="2840" w:author="JVET-M0128" w:date="2019-02-26T08:07:00Z"/>
          <w:noProof/>
          <w:lang w:val="en-CA"/>
        </w:rPr>
      </w:pPr>
      <w:bookmarkStart w:id="2841" w:name="_Toc2177060"/>
      <w:r w:rsidRPr="00DE0F0E">
        <w:rPr>
          <w:noProof/>
          <w:lang w:val="en-CA"/>
        </w:rPr>
        <w:t>General decoding process</w:t>
      </w:r>
      <w:bookmarkEnd w:id="2841"/>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ins w:id="2842" w:author="JVET-M0101" w:date="2019-02-26T10:33:00Z"/>
          <w:rFonts w:eastAsia="Times New Roman"/>
          <w:b/>
          <w:noProof/>
          <w:lang w:val="en-CA"/>
        </w:rPr>
      </w:pPr>
      <w:ins w:id="2843" w:author="JVET-M0101" w:date="2019-02-26T10:33:00Z">
        <w:r w:rsidRPr="00AC7D56">
          <w:rPr>
            <w:rFonts w:eastAsia="Times New Roman"/>
            <w:b/>
            <w:noProof/>
            <w:lang w:val="en-CA"/>
          </w:rPr>
          <w:t>General</w:t>
        </w:r>
      </w:ins>
    </w:p>
    <w:p w14:paraId="0079AD32" w14:textId="77777777" w:rsidR="007C1B2C" w:rsidRPr="00AC7D56" w:rsidRDefault="007C1B2C" w:rsidP="007C1B2C">
      <w:pPr>
        <w:rPr>
          <w:ins w:id="2844" w:author="JVET-M0101" w:date="2019-02-26T10:33:00Z"/>
          <w:rFonts w:eastAsia="Times New Roman"/>
          <w:noProof/>
          <w:lang w:val="en-CA"/>
        </w:rPr>
      </w:pPr>
      <w:ins w:id="2845" w:author="JVET-M0101" w:date="2019-02-26T10:33:00Z">
        <w:r w:rsidRPr="00AC7D56">
          <w:rPr>
            <w:rFonts w:eastAsia="Times New Roman"/>
            <w:noProof/>
            <w:lang w:val="en-CA"/>
          </w:rPr>
          <w:t>Input to this process is a bitstream. Output of this process is a list of decoded pictures.</w:t>
        </w:r>
      </w:ins>
    </w:p>
    <w:p w14:paraId="56F5F61C" w14:textId="77777777" w:rsidR="007C1B2C" w:rsidRPr="00AC7D56" w:rsidRDefault="007C1B2C" w:rsidP="007C1B2C">
      <w:pPr>
        <w:rPr>
          <w:ins w:id="2846" w:author="JVET-M0101" w:date="2019-02-26T10:33:00Z"/>
          <w:rFonts w:eastAsia="Times New Roman"/>
          <w:noProof/>
          <w:lang w:val="en-CA"/>
        </w:rPr>
      </w:pPr>
      <w:ins w:id="2847" w:author="JVET-M0101" w:date="2019-02-26T10:33:00Z">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ins>
    </w:p>
    <w:p w14:paraId="34EF6AB0" w14:textId="03B5E182" w:rsidR="007C1B2C" w:rsidRPr="00AC7D56" w:rsidRDefault="007C1B2C" w:rsidP="007C1B2C">
      <w:pPr>
        <w:rPr>
          <w:ins w:id="2848" w:author="JVET-M0101" w:date="2019-02-26T10:33:00Z"/>
          <w:rFonts w:eastAsia="Times New Roman"/>
          <w:noProof/>
          <w:lang w:val="en-CA"/>
        </w:rPr>
      </w:pPr>
      <w:ins w:id="2849" w:author="JVET-M0101" w:date="2019-02-26T10:33:00Z">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ins>
      <w:r w:rsidRPr="00AC7D56">
        <w:rPr>
          <w:rFonts w:eastAsia="Times New Roman"/>
          <w:noProof/>
          <w:lang w:val="en-CA"/>
        </w:rPr>
      </w:r>
      <w:ins w:id="2850" w:author="JVET-M0101" w:date="2019-02-26T10:33:00Z">
        <w:r w:rsidRPr="00AC7D56">
          <w:rPr>
            <w:rFonts w:eastAsia="Times New Roman"/>
            <w:noProof/>
            <w:lang w:val="en-CA"/>
          </w:rPr>
          <w:fldChar w:fldCharType="separate"/>
        </w:r>
      </w:ins>
      <w:r w:rsidR="003F609A">
        <w:rPr>
          <w:rFonts w:eastAsia="Times New Roman"/>
          <w:noProof/>
          <w:lang w:val="en-CA"/>
        </w:rPr>
        <w:t>8.1.2</w:t>
      </w:r>
      <w:ins w:id="2851" w:author="JVET-M0101" w:date="2019-02-26T10:33:00Z">
        <w:r w:rsidRPr="00AC7D56">
          <w:rPr>
            <w:rFonts w:eastAsia="Times New Roman"/>
            <w:noProof/>
            <w:lang w:val="en-CA"/>
          </w:rPr>
          <w:fldChar w:fldCharType="end"/>
        </w:r>
        <w:r w:rsidRPr="00AC7D56">
          <w:rPr>
            <w:rFonts w:eastAsia="Times New Roman"/>
            <w:noProof/>
            <w:lang w:val="en-CA"/>
          </w:rPr>
          <w:t xml:space="preserve"> is invoked with the CVS as input.</w:t>
        </w:r>
      </w:ins>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ins w:id="2852" w:author="JVET-M0101" w:date="2019-02-26T10:33:00Z"/>
          <w:rFonts w:eastAsia="Times New Roman"/>
          <w:b/>
          <w:noProof/>
          <w:lang w:val="en-CA"/>
        </w:rPr>
      </w:pPr>
      <w:bookmarkStart w:id="2853" w:name="_Ref531371081"/>
      <w:ins w:id="2854" w:author="JVET-M0101" w:date="2019-02-26T10:33:00Z">
        <w:r w:rsidRPr="00AC7D56">
          <w:rPr>
            <w:rFonts w:eastAsia="Times New Roman"/>
            <w:b/>
            <w:noProof/>
            <w:lang w:val="en-CA"/>
          </w:rPr>
          <w:t>CVS decoding process</w:t>
        </w:r>
        <w:bookmarkEnd w:id="2853"/>
      </w:ins>
    </w:p>
    <w:p w14:paraId="30818576" w14:textId="77777777" w:rsidR="007C1B2C" w:rsidRPr="00AC7D56" w:rsidRDefault="007C1B2C" w:rsidP="007C1B2C">
      <w:pPr>
        <w:rPr>
          <w:ins w:id="2855" w:author="JVET-M0101" w:date="2019-02-26T10:33:00Z"/>
          <w:rFonts w:eastAsia="Times New Roman"/>
          <w:noProof/>
          <w:lang w:val="en-CA"/>
        </w:rPr>
      </w:pPr>
      <w:ins w:id="2856" w:author="JVET-M0101" w:date="2019-02-26T10:33:00Z">
        <w:r w:rsidRPr="00AC7D56">
          <w:rPr>
            <w:rFonts w:eastAsia="Times New Roman"/>
            <w:noProof/>
            <w:lang w:val="en-CA"/>
          </w:rPr>
          <w:t>Input to this process is a CVS. Output of this process is a list of decoded pictures.</w:t>
        </w:r>
      </w:ins>
    </w:p>
    <w:p w14:paraId="73E9C0C1" w14:textId="77777777" w:rsidR="007C1B2C" w:rsidRPr="00AC7D56" w:rsidRDefault="007C1B2C" w:rsidP="007C1B2C">
      <w:pPr>
        <w:rPr>
          <w:ins w:id="2857" w:author="JVET-M0101" w:date="2019-02-26T10:33:00Z"/>
          <w:rFonts w:eastAsia="Times New Roman"/>
          <w:noProof/>
          <w:lang w:val="en-CA"/>
        </w:rPr>
      </w:pPr>
      <w:ins w:id="2858" w:author="JVET-M0101" w:date="2019-02-26T10:33:00Z">
        <w:r w:rsidRPr="00AC7D56">
          <w:rPr>
            <w:rFonts w:eastAsia="Times New Roman"/>
            <w:noProof/>
            <w:lang w:val="en-CA"/>
          </w:rPr>
          <w:t>The variable HighestTid, which identifies the highest temporal sub-layer to be decoded, is specified as follows:</w:t>
        </w:r>
      </w:ins>
    </w:p>
    <w:p w14:paraId="6994917D" w14:textId="77777777" w:rsidR="007C1B2C" w:rsidRPr="00AC7D56" w:rsidRDefault="007C1B2C" w:rsidP="007C1B2C">
      <w:pPr>
        <w:tabs>
          <w:tab w:val="clear" w:pos="794"/>
          <w:tab w:val="left" w:pos="400"/>
          <w:tab w:val="left" w:pos="1080"/>
        </w:tabs>
        <w:ind w:left="400" w:hanging="400"/>
        <w:rPr>
          <w:ins w:id="2859" w:author="JVET-M0101" w:date="2019-02-26T10:33:00Z"/>
          <w:rFonts w:eastAsia="Times New Roman"/>
          <w:noProof/>
          <w:lang w:val="en-CA"/>
        </w:rPr>
      </w:pPr>
      <w:ins w:id="2860" w:author="JVET-M0101" w:date="2019-02-26T10:33:00Z">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ins>
    </w:p>
    <w:p w14:paraId="039E5F7A" w14:textId="77777777" w:rsidR="007C1B2C" w:rsidRPr="00AC7D56" w:rsidRDefault="007C1B2C" w:rsidP="007C1B2C">
      <w:pPr>
        <w:tabs>
          <w:tab w:val="clear" w:pos="794"/>
          <w:tab w:val="left" w:pos="400"/>
          <w:tab w:val="left" w:pos="1080"/>
        </w:tabs>
        <w:ind w:left="400" w:hanging="400"/>
        <w:rPr>
          <w:ins w:id="2861" w:author="JVET-M0101" w:date="2019-02-26T10:33:00Z"/>
          <w:rFonts w:eastAsia="Times New Roman"/>
          <w:noProof/>
          <w:lang w:val="en-CA"/>
        </w:rPr>
      </w:pPr>
      <w:ins w:id="2862" w:author="JVET-M0101" w:date="2019-02-26T10:33:00Z">
        <w:r w:rsidRPr="00AC7D56">
          <w:rPr>
            <w:rFonts w:eastAsia="Times New Roman"/>
            <w:noProof/>
            <w:lang w:val="en-CA"/>
          </w:rPr>
          <w:t>–</w:t>
        </w:r>
        <w:r w:rsidRPr="00AC7D56">
          <w:rPr>
            <w:rFonts w:eastAsia="Times New Roman"/>
            <w:noProof/>
            <w:lang w:val="en-CA"/>
          </w:rPr>
          <w:tab/>
          <w:t>Otherwise, HighestTid is set equal to sps_max_sub_layers_minus1.</w:t>
        </w:r>
      </w:ins>
    </w:p>
    <w:p w14:paraId="6DC1707B" w14:textId="4C692C22" w:rsidR="007C1B2C" w:rsidRPr="00AC7D56" w:rsidRDefault="007C1B2C" w:rsidP="007C1B2C">
      <w:pPr>
        <w:rPr>
          <w:ins w:id="2863" w:author="JVET-M0101" w:date="2019-02-26T10:33:00Z"/>
          <w:rFonts w:eastAsia="Times New Roman"/>
          <w:noProof/>
          <w:lang w:val="en-CA"/>
        </w:rPr>
      </w:pPr>
      <w:ins w:id="2864" w:author="JVET-M0101" w:date="2019-02-26T10:33:00Z">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ins>
      <w:r>
        <w:rPr>
          <w:rFonts w:eastAsia="Times New Roman"/>
          <w:noProof/>
          <w:lang w:val="en-CA"/>
        </w:rPr>
      </w:r>
      <w:ins w:id="2865" w:author="JVET-M0101" w:date="2019-02-26T10:33:00Z">
        <w:r>
          <w:rPr>
            <w:rFonts w:eastAsia="Times New Roman"/>
            <w:noProof/>
            <w:lang w:val="en-CA"/>
          </w:rPr>
          <w:fldChar w:fldCharType="separate"/>
        </w:r>
      </w:ins>
      <w:r w:rsidR="003F609A">
        <w:rPr>
          <w:rFonts w:eastAsia="Times New Roman"/>
          <w:noProof/>
          <w:lang w:val="en-CA"/>
        </w:rPr>
        <w:t>10</w:t>
      </w:r>
      <w:ins w:id="2866" w:author="JVET-M0101" w:date="2019-02-26T10:33:00Z">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ins>
    </w:p>
    <w:p w14:paraId="3105227C" w14:textId="10EB329E" w:rsidR="007C1B2C" w:rsidRPr="00AC7D56" w:rsidRDefault="007C1B2C" w:rsidP="007C1B2C">
      <w:pPr>
        <w:rPr>
          <w:ins w:id="2867" w:author="JVET-M0101" w:date="2019-02-26T10:33:00Z"/>
          <w:rFonts w:eastAsia="Times New Roman"/>
          <w:noProof/>
          <w:lang w:val="en-CA"/>
        </w:rPr>
      </w:pPr>
      <w:ins w:id="2868" w:author="JVET-M0101" w:date="2019-02-26T10:33:00Z">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ins>
      <w:r w:rsidRPr="00AC7D56">
        <w:rPr>
          <w:rFonts w:eastAsia="Times New Roman"/>
          <w:noProof/>
          <w:lang w:val="en-CA"/>
        </w:rPr>
      </w:r>
      <w:ins w:id="2869" w:author="JVET-M0101" w:date="2019-02-26T10:33:00Z">
        <w:r w:rsidRPr="00AC7D56">
          <w:rPr>
            <w:rFonts w:eastAsia="Times New Roman"/>
            <w:noProof/>
            <w:lang w:val="en-CA"/>
          </w:rPr>
          <w:fldChar w:fldCharType="separate"/>
        </w:r>
      </w:ins>
      <w:r w:rsidR="003F609A">
        <w:rPr>
          <w:rFonts w:eastAsia="Times New Roman"/>
          <w:noProof/>
          <w:lang w:val="en-CA"/>
        </w:rPr>
        <w:t>8.1.3</w:t>
      </w:r>
      <w:ins w:id="2870" w:author="JVET-M0101" w:date="2019-02-26T10:33:00Z">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ins>
    </w:p>
    <w:p w14:paraId="2D08B601" w14:textId="77777777" w:rsidR="007C1B2C" w:rsidRPr="00AC7D56" w:rsidRDefault="007C1B2C" w:rsidP="007C1B2C">
      <w:pPr>
        <w:pStyle w:val="ListParagraph"/>
        <w:keepNext/>
        <w:keepLines/>
        <w:numPr>
          <w:ilvl w:val="2"/>
          <w:numId w:val="605"/>
        </w:numPr>
        <w:spacing w:before="181"/>
        <w:outlineLvl w:val="2"/>
        <w:rPr>
          <w:ins w:id="2871" w:author="JVET-M0101" w:date="2019-02-26T10:33:00Z"/>
          <w:rFonts w:eastAsia="Times New Roman"/>
          <w:b/>
          <w:noProof/>
          <w:lang w:val="en-CA"/>
        </w:rPr>
      </w:pPr>
      <w:bookmarkStart w:id="2872" w:name="_Ref392994373"/>
      <w:bookmarkStart w:id="2873" w:name="_Toc415475896"/>
      <w:bookmarkStart w:id="2874" w:name="_Toc423599171"/>
      <w:bookmarkStart w:id="2875" w:name="_Toc423601675"/>
      <w:bookmarkStart w:id="2876" w:name="_Toc462913172"/>
      <w:ins w:id="2877" w:author="JVET-M0101" w:date="2019-02-26T10:33:00Z">
        <w:r w:rsidRPr="00AC7D56">
          <w:rPr>
            <w:rFonts w:eastAsia="Times New Roman"/>
            <w:b/>
            <w:lang w:val="en-CA"/>
          </w:rPr>
          <w:t>Decoding process for a coded picture</w:t>
        </w:r>
        <w:bookmarkEnd w:id="2872"/>
        <w:bookmarkEnd w:id="2873"/>
        <w:bookmarkEnd w:id="2874"/>
        <w:bookmarkEnd w:id="2875"/>
        <w:bookmarkEnd w:id="2876"/>
      </w:ins>
    </w:p>
    <w:p w14:paraId="423B1EBA" w14:textId="77777777" w:rsidR="007C1B2C" w:rsidRPr="00AC7D56" w:rsidRDefault="007C1B2C" w:rsidP="007C1B2C">
      <w:pPr>
        <w:rPr>
          <w:ins w:id="2878" w:author="JVET-M0101" w:date="2019-02-26T10:33:00Z"/>
          <w:rFonts w:eastAsia="Times New Roman"/>
          <w:noProof/>
          <w:lang w:val="en-CA"/>
        </w:rPr>
      </w:pPr>
      <w:ins w:id="2879" w:author="JVET-M0101" w:date="2019-02-26T10:33:00Z">
        <w:r w:rsidRPr="00AC7D56">
          <w:rPr>
            <w:rFonts w:eastAsia="Times New Roman"/>
            <w:noProof/>
            <w:lang w:val="en-CA"/>
          </w:rPr>
          <w:t>The decoding processes specified in this clause apply to each coded picture, referred to as the current picture and denoted by the variable CurrPic, in BitstreamToDecode.</w:t>
        </w:r>
      </w:ins>
    </w:p>
    <w:p w14:paraId="7116A1A8" w14:textId="77777777" w:rsidR="007C1B2C" w:rsidRPr="00AC7D56" w:rsidRDefault="007C1B2C" w:rsidP="007C1B2C">
      <w:pPr>
        <w:rPr>
          <w:ins w:id="2880" w:author="JVET-M0101" w:date="2019-02-26T10:33:00Z"/>
          <w:rFonts w:eastAsia="Times New Roman"/>
          <w:noProof/>
          <w:lang w:val="en-CA"/>
        </w:rPr>
      </w:pPr>
      <w:ins w:id="2881" w:author="JVET-M0101" w:date="2019-02-26T10:33:00Z">
        <w:r w:rsidRPr="00AC7D56">
          <w:rPr>
            <w:rFonts w:eastAsia="Times New Roman"/>
            <w:noProof/>
            <w:lang w:val="en-CA"/>
          </w:rPr>
          <w:t>Depending on the value of chroma_format_idc, the number of sample arrays of the current picture is as follows:</w:t>
        </w:r>
      </w:ins>
    </w:p>
    <w:p w14:paraId="0C448CF1" w14:textId="77777777" w:rsidR="007C1B2C" w:rsidRPr="00AC7D56" w:rsidRDefault="007C1B2C" w:rsidP="007C1B2C">
      <w:pPr>
        <w:tabs>
          <w:tab w:val="clear" w:pos="794"/>
          <w:tab w:val="left" w:pos="400"/>
          <w:tab w:val="left" w:pos="1080"/>
        </w:tabs>
        <w:ind w:left="400" w:hanging="400"/>
        <w:rPr>
          <w:ins w:id="2882" w:author="JVET-M0101" w:date="2019-02-26T10:33:00Z"/>
          <w:rFonts w:eastAsia="Times New Roman"/>
          <w:noProof/>
          <w:lang w:val="en-CA"/>
        </w:rPr>
      </w:pPr>
      <w:ins w:id="2883" w:author="JVET-M0101" w:date="2019-02-26T10:33:00Z">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ins>
    </w:p>
    <w:p w14:paraId="3CDFA409" w14:textId="77777777" w:rsidR="007C1B2C" w:rsidRPr="00AC7D56" w:rsidRDefault="007C1B2C" w:rsidP="007C1B2C">
      <w:pPr>
        <w:tabs>
          <w:tab w:val="clear" w:pos="794"/>
          <w:tab w:val="left" w:pos="400"/>
          <w:tab w:val="left" w:pos="1080"/>
        </w:tabs>
        <w:ind w:left="400" w:hanging="400"/>
        <w:rPr>
          <w:ins w:id="2884" w:author="JVET-M0101" w:date="2019-02-26T10:33:00Z"/>
          <w:rFonts w:eastAsia="Times New Roman"/>
          <w:noProof/>
          <w:lang w:val="en-CA"/>
        </w:rPr>
      </w:pPr>
      <w:ins w:id="2885" w:author="JVET-M0101" w:date="2019-02-26T10:33:00Z">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ins>
    </w:p>
    <w:p w14:paraId="6AA4C6BB" w14:textId="17988C4B" w:rsidR="007C1B2C" w:rsidRPr="00AC7D56" w:rsidRDefault="007C1B2C" w:rsidP="007C1B2C">
      <w:pPr>
        <w:rPr>
          <w:ins w:id="2886" w:author="JVET-M0101" w:date="2019-02-26T10:33:00Z"/>
          <w:rFonts w:eastAsia="Times New Roman"/>
          <w:noProof/>
          <w:lang w:val="en-CA"/>
        </w:rPr>
      </w:pPr>
      <w:ins w:id="2887" w:author="JVET-M0101" w:date="2019-02-26T10:33:00Z">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ins>
      <w:r>
        <w:rPr>
          <w:rFonts w:eastAsia="Times New Roman"/>
          <w:noProof/>
          <w:lang w:val="en-CA"/>
        </w:rPr>
      </w:r>
      <w:ins w:id="2888" w:author="JVET-M0101" w:date="2019-02-26T10:33:00Z">
        <w:r>
          <w:rPr>
            <w:rFonts w:eastAsia="Times New Roman"/>
            <w:noProof/>
            <w:lang w:val="en-CA"/>
          </w:rPr>
          <w:fldChar w:fldCharType="separate"/>
        </w:r>
      </w:ins>
      <w:r w:rsidR="003F609A">
        <w:rPr>
          <w:rFonts w:eastAsia="Times New Roman"/>
          <w:noProof/>
          <w:lang w:val="en-CA"/>
        </w:rPr>
        <w:t>7</w:t>
      </w:r>
      <w:ins w:id="2889" w:author="JVET-M0101" w:date="2019-02-26T10:33:00Z">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ins>
    </w:p>
    <w:p w14:paraId="4E68EF7D" w14:textId="77777777" w:rsidR="007C1B2C" w:rsidRPr="00A72D19" w:rsidRDefault="007C1B2C" w:rsidP="007C1B2C">
      <w:pPr>
        <w:rPr>
          <w:ins w:id="2890" w:author="JVET-M0101" w:date="2019-02-26T10:33:00Z"/>
          <w:rFonts w:eastAsia="Times New Roman"/>
          <w:noProof/>
        </w:rPr>
      </w:pPr>
      <w:ins w:id="2891" w:author="JVET-M0101" w:date="2019-02-26T10:33:00Z">
        <w:r w:rsidRPr="00A72D19">
          <w:rPr>
            <w:rFonts w:eastAsia="Times New Roman"/>
            <w:noProof/>
          </w:rPr>
          <w:t>When the current picture is an IRAP picture, the following applies:</w:t>
        </w:r>
      </w:ins>
    </w:p>
    <w:p w14:paraId="2AB87C68" w14:textId="77777777" w:rsidR="007C1B2C" w:rsidRPr="00A72D19" w:rsidRDefault="007C1B2C" w:rsidP="007C1B2C">
      <w:pPr>
        <w:tabs>
          <w:tab w:val="clear" w:pos="794"/>
          <w:tab w:val="left" w:pos="400"/>
          <w:tab w:val="left" w:pos="1080"/>
        </w:tabs>
        <w:ind w:left="400" w:hanging="400"/>
        <w:rPr>
          <w:ins w:id="2892" w:author="JVET-M0101" w:date="2019-02-26T10:33:00Z"/>
          <w:rFonts w:eastAsia="Times New Roman"/>
          <w:noProof/>
        </w:rPr>
      </w:pPr>
      <w:ins w:id="2893" w:author="JVET-M0101" w:date="2019-02-26T10:33:00Z">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ins>
    </w:p>
    <w:p w14:paraId="02896E23" w14:textId="77777777" w:rsidR="007C1B2C" w:rsidRPr="00A72D19" w:rsidRDefault="007C1B2C" w:rsidP="007C1B2C">
      <w:pPr>
        <w:tabs>
          <w:tab w:val="clear" w:pos="794"/>
          <w:tab w:val="left" w:pos="400"/>
          <w:tab w:val="left" w:pos="1080"/>
        </w:tabs>
        <w:ind w:left="400" w:hanging="400"/>
        <w:rPr>
          <w:ins w:id="2894" w:author="JVET-M0101" w:date="2019-02-26T10:33:00Z"/>
          <w:rFonts w:eastAsia="Times New Roman"/>
          <w:noProof/>
        </w:rPr>
      </w:pPr>
      <w:ins w:id="2895" w:author="JVET-M0101" w:date="2019-02-26T10:33:00Z">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ins>
    </w:p>
    <w:p w14:paraId="6D52EBB6" w14:textId="77777777" w:rsidR="007C1B2C" w:rsidRPr="00A72D19" w:rsidRDefault="007C1B2C" w:rsidP="007C1B2C">
      <w:pPr>
        <w:tabs>
          <w:tab w:val="clear" w:pos="794"/>
          <w:tab w:val="left" w:pos="400"/>
          <w:tab w:val="left" w:pos="1080"/>
        </w:tabs>
        <w:ind w:left="400" w:hanging="400"/>
        <w:rPr>
          <w:ins w:id="2896" w:author="JVET-M0101" w:date="2019-02-26T10:33:00Z"/>
          <w:rFonts w:eastAsia="Times New Roman"/>
          <w:noProof/>
        </w:rPr>
      </w:pPr>
      <w:ins w:id="2897" w:author="JVET-M0101" w:date="2019-02-26T10:33:00Z">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ins>
    </w:p>
    <w:p w14:paraId="21298B66" w14:textId="77777777" w:rsidR="007C1B2C" w:rsidRPr="00AC7D56" w:rsidRDefault="007C1B2C" w:rsidP="007C1B2C">
      <w:pPr>
        <w:rPr>
          <w:ins w:id="2898" w:author="JVET-M0101" w:date="2019-02-26T10:33:00Z"/>
          <w:rFonts w:eastAsia="Times New Roman"/>
          <w:noProof/>
          <w:lang w:val="en-CA"/>
        </w:rPr>
      </w:pPr>
      <w:ins w:id="2899" w:author="JVET-M0101" w:date="2019-02-26T10:33:00Z">
        <w:r w:rsidRPr="00AC7D56">
          <w:rPr>
            <w:rFonts w:eastAsia="Times New Roman"/>
            <w:noProof/>
            <w:lang w:val="en-CA"/>
          </w:rPr>
          <w:t>Depending on the value of separate_colour_plane_flag, the decoding process is structured as follows:</w:t>
        </w:r>
      </w:ins>
    </w:p>
    <w:p w14:paraId="51D59036" w14:textId="77777777" w:rsidR="007C1B2C" w:rsidRPr="00AC7D56" w:rsidRDefault="007C1B2C" w:rsidP="007C1B2C">
      <w:pPr>
        <w:tabs>
          <w:tab w:val="clear" w:pos="794"/>
          <w:tab w:val="left" w:pos="400"/>
        </w:tabs>
        <w:ind w:left="400" w:hanging="400"/>
        <w:rPr>
          <w:ins w:id="2900" w:author="JVET-M0101" w:date="2019-02-26T10:33:00Z"/>
          <w:rFonts w:eastAsia="Times New Roman"/>
          <w:noProof/>
          <w:lang w:val="en-CA"/>
        </w:rPr>
      </w:pPr>
      <w:ins w:id="2901" w:author="JVET-M0101" w:date="2019-02-26T10:33:00Z">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ins>
    </w:p>
    <w:p w14:paraId="090A3E63" w14:textId="77777777" w:rsidR="007C1B2C" w:rsidRPr="00AC7D56" w:rsidRDefault="007C1B2C" w:rsidP="007C1B2C">
      <w:pPr>
        <w:tabs>
          <w:tab w:val="clear" w:pos="794"/>
          <w:tab w:val="left" w:pos="400"/>
        </w:tabs>
        <w:ind w:left="400" w:hanging="400"/>
        <w:rPr>
          <w:ins w:id="2902" w:author="JVET-M0101" w:date="2019-02-26T10:33:00Z"/>
          <w:rFonts w:eastAsia="Times New Roman"/>
          <w:noProof/>
          <w:lang w:val="en-CA"/>
        </w:rPr>
      </w:pPr>
      <w:ins w:id="2903" w:author="JVET-M0101" w:date="2019-02-26T10:33:00Z">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ins>
    </w:p>
    <w:p w14:paraId="69081C7A" w14:textId="77777777" w:rsidR="007C1B2C" w:rsidRPr="00AC7D56" w:rsidRDefault="007C1B2C" w:rsidP="007C1B2C">
      <w:pPr>
        <w:tabs>
          <w:tab w:val="clear" w:pos="794"/>
          <w:tab w:val="clear" w:pos="1191"/>
          <w:tab w:val="clear" w:pos="1588"/>
          <w:tab w:val="clear" w:pos="1985"/>
        </w:tabs>
        <w:spacing w:before="60"/>
        <w:ind w:left="567"/>
        <w:rPr>
          <w:ins w:id="2904" w:author="JVET-M0101" w:date="2019-02-26T10:33:00Z"/>
          <w:rFonts w:eastAsia="Times New Roman"/>
          <w:noProof/>
          <w:sz w:val="18"/>
          <w:lang w:val="en-CA"/>
        </w:rPr>
      </w:pPr>
      <w:ins w:id="2905" w:author="JVET-M0101" w:date="2019-02-26T10:33:00Z">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ins>
    </w:p>
    <w:p w14:paraId="0DCB427D" w14:textId="77777777" w:rsidR="00244B64" w:rsidRPr="003F3F11" w:rsidRDefault="00244B64" w:rsidP="00244B64">
      <w:pPr>
        <w:rPr>
          <w:ins w:id="2906" w:author="JVET-M0128" w:date="2019-02-26T08:07:00Z"/>
          <w:noProof/>
        </w:rPr>
      </w:pPr>
      <w:ins w:id="2907" w:author="JVET-M0128" w:date="2019-02-26T08:07:00Z">
        <w:r w:rsidRPr="003F3F11">
          <w:rPr>
            <w:noProof/>
          </w:rPr>
          <w:t>The decoding process operates as follows for the current picture CurrPic:</w:t>
        </w:r>
      </w:ins>
    </w:p>
    <w:p w14:paraId="49C27223" w14:textId="1AA2669F" w:rsidR="00244B64" w:rsidRPr="003F3F11" w:rsidRDefault="00244B64" w:rsidP="00244B64">
      <w:pPr>
        <w:numPr>
          <w:ilvl w:val="0"/>
          <w:numId w:val="54"/>
        </w:numPr>
        <w:tabs>
          <w:tab w:val="clear" w:pos="757"/>
          <w:tab w:val="clear" w:pos="794"/>
          <w:tab w:val="left" w:pos="700"/>
          <w:tab w:val="num" w:pos="2500"/>
        </w:tabs>
        <w:ind w:left="700"/>
        <w:rPr>
          <w:ins w:id="2908" w:author="JVET-M0128" w:date="2019-02-26T08:07:00Z"/>
          <w:noProof/>
        </w:rPr>
      </w:pPr>
      <w:ins w:id="2909" w:author="JVET-M0128" w:date="2019-02-26T08:07:00Z">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ins>
      <w:r>
        <w:rPr>
          <w:noProof/>
        </w:rPr>
      </w:r>
      <w:ins w:id="2910" w:author="JVET-M0128" w:date="2019-02-26T08:07:00Z">
        <w:r>
          <w:rPr>
            <w:noProof/>
          </w:rPr>
          <w:fldChar w:fldCharType="separate"/>
        </w:r>
      </w:ins>
      <w:r w:rsidR="003F609A">
        <w:rPr>
          <w:noProof/>
        </w:rPr>
        <w:t>8.2</w:t>
      </w:r>
      <w:ins w:id="2911" w:author="JVET-M0128" w:date="2019-02-26T08:07:00Z">
        <w:r>
          <w:rPr>
            <w:noProof/>
          </w:rPr>
          <w:fldChar w:fldCharType="end"/>
        </w:r>
        <w:r w:rsidRPr="003F3F11">
          <w:rPr>
            <w:noProof/>
          </w:rPr>
          <w:t>.</w:t>
        </w:r>
      </w:ins>
    </w:p>
    <w:p w14:paraId="43A18729" w14:textId="50A7639E" w:rsidR="00244B64" w:rsidRPr="003F3F11" w:rsidRDefault="00244B64" w:rsidP="00244B64">
      <w:pPr>
        <w:numPr>
          <w:ilvl w:val="0"/>
          <w:numId w:val="54"/>
        </w:numPr>
        <w:tabs>
          <w:tab w:val="clear" w:pos="757"/>
          <w:tab w:val="clear" w:pos="794"/>
          <w:tab w:val="left" w:pos="700"/>
          <w:tab w:val="num" w:pos="2500"/>
        </w:tabs>
        <w:ind w:left="700"/>
        <w:rPr>
          <w:ins w:id="2912" w:author="JVET-M0128" w:date="2019-02-26T08:07:00Z"/>
          <w:noProof/>
        </w:rPr>
      </w:pPr>
      <w:ins w:id="2913" w:author="JVET-M0128" w:date="2019-02-26T08:07:00Z">
        <w:r w:rsidRPr="003F3F11">
          <w:rPr>
            <w:noProof/>
          </w:rPr>
          <w:t>The processes in clause</w:t>
        </w:r>
        <w:r>
          <w:rPr>
            <w:noProof/>
          </w:rPr>
          <w:t xml:space="preserve"> </w:t>
        </w:r>
      </w:ins>
      <w:ins w:id="2914" w:author="JVET-M0128" w:date="2019-02-26T08:09:00Z">
        <w:r>
          <w:rPr>
            <w:noProof/>
          </w:rPr>
          <w:fldChar w:fldCharType="begin" w:fldLock="1"/>
        </w:r>
        <w:r>
          <w:rPr>
            <w:noProof/>
          </w:rPr>
          <w:instrText xml:space="preserve"> REF _Ref2060986 \n \h </w:instrText>
        </w:r>
      </w:ins>
      <w:r>
        <w:rPr>
          <w:noProof/>
        </w:rPr>
      </w:r>
      <w:r>
        <w:rPr>
          <w:noProof/>
        </w:rPr>
        <w:fldChar w:fldCharType="separate"/>
      </w:r>
      <w:r w:rsidR="003F609A">
        <w:rPr>
          <w:noProof/>
        </w:rPr>
        <w:t>8.3</w:t>
      </w:r>
      <w:ins w:id="2915" w:author="JVET-M0128" w:date="2019-02-26T08:09:00Z">
        <w:r>
          <w:rPr>
            <w:noProof/>
          </w:rPr>
          <w:fldChar w:fldCharType="end"/>
        </w:r>
      </w:ins>
      <w:ins w:id="2916" w:author="JVET-M0128" w:date="2019-02-26T08:07:00Z">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ins>
    </w:p>
    <w:p w14:paraId="26CB1B58" w14:textId="2A7DDE17" w:rsidR="00244B64" w:rsidRPr="003F3F11" w:rsidRDefault="00244B64" w:rsidP="00244B64">
      <w:pPr>
        <w:tabs>
          <w:tab w:val="clear" w:pos="1191"/>
          <w:tab w:val="left" w:pos="1200"/>
        </w:tabs>
        <w:ind w:left="1228" w:hanging="434"/>
        <w:rPr>
          <w:ins w:id="2917" w:author="JVET-M0128" w:date="2019-02-26T08:07:00Z"/>
          <w:noProof/>
        </w:rPr>
      </w:pPr>
      <w:ins w:id="2918" w:author="JVET-M0128" w:date="2019-02-26T08:07:00Z">
        <w:r w:rsidRPr="003F3F11">
          <w:rPr>
            <w:noProof/>
          </w:rPr>
          <w:t>–</w:t>
        </w:r>
        <w:r w:rsidRPr="003F3F11">
          <w:rPr>
            <w:noProof/>
          </w:rPr>
          <w:tab/>
          <w:t>Variables and functions relating to picture order count are derived as specified in clause</w:t>
        </w:r>
        <w:r>
          <w:rPr>
            <w:noProof/>
          </w:rPr>
          <w:t xml:space="preserve"> </w:t>
        </w:r>
      </w:ins>
      <w:ins w:id="2919" w:author="JVET-M0128" w:date="2019-02-26T08:09:00Z">
        <w:r>
          <w:rPr>
            <w:noProof/>
          </w:rPr>
          <w:fldChar w:fldCharType="begin" w:fldLock="1"/>
        </w:r>
        <w:r>
          <w:rPr>
            <w:noProof/>
          </w:rPr>
          <w:instrText xml:space="preserve"> REF _Ref2060993 \n \h </w:instrText>
        </w:r>
      </w:ins>
      <w:r>
        <w:rPr>
          <w:noProof/>
        </w:rPr>
      </w:r>
      <w:ins w:id="2920" w:author="JVET-M0128" w:date="2019-02-26T08:09:00Z">
        <w:r>
          <w:rPr>
            <w:noProof/>
          </w:rPr>
          <w:fldChar w:fldCharType="separate"/>
        </w:r>
      </w:ins>
      <w:r w:rsidR="003F609A">
        <w:rPr>
          <w:noProof/>
        </w:rPr>
        <w:t>8.3.1</w:t>
      </w:r>
      <w:ins w:id="2921" w:author="JVET-M0128" w:date="2019-02-26T08:09:00Z">
        <w:r>
          <w:rPr>
            <w:noProof/>
          </w:rPr>
          <w:fldChar w:fldCharType="end"/>
        </w:r>
      </w:ins>
      <w:ins w:id="2922" w:author="JVET-M0128" w:date="2019-02-26T08:07:00Z">
        <w:r w:rsidRPr="003F3F11">
          <w:rPr>
            <w:noProof/>
          </w:rPr>
          <w:t xml:space="preserve">. This needs to be invoked only for the first </w:t>
        </w:r>
        <w:r>
          <w:rPr>
            <w:noProof/>
          </w:rPr>
          <w:t>tile group</w:t>
        </w:r>
        <w:r w:rsidRPr="003F3F11">
          <w:rPr>
            <w:noProof/>
          </w:rPr>
          <w:t xml:space="preserve"> of a picture.</w:t>
        </w:r>
      </w:ins>
    </w:p>
    <w:p w14:paraId="58E4C493" w14:textId="42DF696E" w:rsidR="00244B64" w:rsidRPr="003F3F11" w:rsidRDefault="00244B64" w:rsidP="00244B64">
      <w:pPr>
        <w:ind w:left="1228" w:hanging="434"/>
        <w:rPr>
          <w:ins w:id="2923" w:author="JVET-M0128" w:date="2019-02-26T08:07:00Z"/>
          <w:noProof/>
        </w:rPr>
      </w:pPr>
      <w:ins w:id="2924" w:author="JVET-M0128" w:date="2019-02-26T08:07:00Z">
        <w:r w:rsidRPr="003F3F11">
          <w:rPr>
            <w:noProof/>
          </w:rPr>
          <w:t>–</w:t>
        </w:r>
        <w:r w:rsidRPr="003F3F11">
          <w:rPr>
            <w:noProof/>
          </w:rPr>
          <w:tab/>
          <w:t xml:space="preserve">At the beginning of the decoding process for each </w:t>
        </w:r>
        <w:r>
          <w:rPr>
            <w:noProof/>
          </w:rPr>
          <w:t>tile group of a non-IRAP picture</w:t>
        </w:r>
        <w:r w:rsidRPr="003F3F11">
          <w:rPr>
            <w:noProof/>
          </w:rPr>
          <w:t>, the decoding process for reference picture lists construction specified in clause</w:t>
        </w:r>
        <w:r>
          <w:rPr>
            <w:noProof/>
          </w:rPr>
          <w:t xml:space="preserve"> </w:t>
        </w:r>
      </w:ins>
      <w:ins w:id="2925" w:author="JVET-M0128" w:date="2019-02-26T08:11:00Z">
        <w:r>
          <w:rPr>
            <w:noProof/>
          </w:rPr>
          <w:fldChar w:fldCharType="begin" w:fldLock="1"/>
        </w:r>
        <w:r>
          <w:rPr>
            <w:noProof/>
          </w:rPr>
          <w:instrText xml:space="preserve"> REF _Ref2061125 \n \h </w:instrText>
        </w:r>
      </w:ins>
      <w:r>
        <w:rPr>
          <w:noProof/>
        </w:rPr>
      </w:r>
      <w:r>
        <w:rPr>
          <w:noProof/>
        </w:rPr>
        <w:fldChar w:fldCharType="separate"/>
      </w:r>
      <w:r w:rsidR="003F609A">
        <w:rPr>
          <w:noProof/>
        </w:rPr>
        <w:t>8.3.2</w:t>
      </w:r>
      <w:ins w:id="2926" w:author="JVET-M0128" w:date="2019-02-26T08:11:00Z">
        <w:r>
          <w:rPr>
            <w:noProof/>
          </w:rPr>
          <w:fldChar w:fldCharType="end"/>
        </w:r>
      </w:ins>
      <w:ins w:id="2927" w:author="JVET-M0128" w:date="2019-02-26T08:07:00Z">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ins>
    </w:p>
    <w:p w14:paraId="5B5631CA" w14:textId="159CBBF6" w:rsidR="00244B64" w:rsidRPr="003F3F11" w:rsidRDefault="00244B64" w:rsidP="00244B64">
      <w:pPr>
        <w:ind w:left="1228" w:hanging="434"/>
        <w:rPr>
          <w:ins w:id="2928" w:author="JVET-M0128" w:date="2019-02-26T08:07:00Z"/>
          <w:noProof/>
        </w:rPr>
      </w:pPr>
      <w:ins w:id="2929" w:author="JVET-M0128" w:date="2019-02-26T08:07:00Z">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ins>
      <w:ins w:id="2930" w:author="JVET-M0128" w:date="2019-02-26T08:11:00Z">
        <w:r>
          <w:rPr>
            <w:noProof/>
          </w:rPr>
          <w:fldChar w:fldCharType="begin" w:fldLock="1"/>
        </w:r>
        <w:r>
          <w:rPr>
            <w:noProof/>
          </w:rPr>
          <w:instrText xml:space="preserve"> REF _Ref520979223 \n \h </w:instrText>
        </w:r>
      </w:ins>
      <w:r>
        <w:rPr>
          <w:noProof/>
        </w:rPr>
      </w:r>
      <w:ins w:id="2931" w:author="JVET-M0128" w:date="2019-02-26T08:11:00Z">
        <w:r>
          <w:rPr>
            <w:noProof/>
          </w:rPr>
          <w:fldChar w:fldCharType="separate"/>
        </w:r>
      </w:ins>
      <w:r w:rsidR="003F609A">
        <w:rPr>
          <w:noProof/>
        </w:rPr>
        <w:t>8.3.3</w:t>
      </w:r>
      <w:ins w:id="2932" w:author="JVET-M0128" w:date="2019-02-26T08:11:00Z">
        <w:r>
          <w:rPr>
            <w:noProof/>
          </w:rPr>
          <w:fldChar w:fldCharType="end"/>
        </w:r>
      </w:ins>
      <w:ins w:id="2933" w:author="JVET-M0128" w:date="2019-02-26T08:07:00Z">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ins>
    </w:p>
    <w:p w14:paraId="14C0EBED" w14:textId="77777777" w:rsidR="00244B64" w:rsidRPr="003F3F11" w:rsidRDefault="00244B64" w:rsidP="00244B64">
      <w:pPr>
        <w:numPr>
          <w:ilvl w:val="0"/>
          <w:numId w:val="54"/>
        </w:numPr>
        <w:tabs>
          <w:tab w:val="clear" w:pos="757"/>
          <w:tab w:val="clear" w:pos="794"/>
          <w:tab w:val="left" w:pos="700"/>
          <w:tab w:val="num" w:pos="2500"/>
        </w:tabs>
        <w:ind w:left="700"/>
        <w:rPr>
          <w:ins w:id="2934" w:author="JVET-M0128" w:date="2019-02-26T08:07:00Z"/>
          <w:noProof/>
        </w:rPr>
      </w:pPr>
      <w:ins w:id="2935" w:author="JVET-M0128" w:date="2019-02-26T08:07:00Z">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ins>
    </w:p>
    <w:p w14:paraId="482798E5" w14:textId="77777777" w:rsidR="00244B64" w:rsidRDefault="00244B64" w:rsidP="00244B64">
      <w:pPr>
        <w:numPr>
          <w:ilvl w:val="0"/>
          <w:numId w:val="54"/>
        </w:numPr>
        <w:tabs>
          <w:tab w:val="clear" w:pos="757"/>
          <w:tab w:val="clear" w:pos="794"/>
          <w:tab w:val="left" w:pos="700"/>
          <w:tab w:val="num" w:pos="2500"/>
        </w:tabs>
        <w:ind w:left="700"/>
        <w:rPr>
          <w:ins w:id="2936" w:author="JVET-M0128" w:date="2019-02-26T08:07:00Z"/>
          <w:noProof/>
        </w:rPr>
      </w:pPr>
      <w:ins w:id="2937" w:author="JVET-M0128" w:date="2019-02-26T08:07:00Z">
        <w:r w:rsidRPr="003F3F11">
          <w:rPr>
            <w:noProof/>
          </w:rPr>
          <w:t xml:space="preserve">After all </w:t>
        </w:r>
        <w:r>
          <w:rPr>
            <w:noProof/>
          </w:rPr>
          <w:t>tile group</w:t>
        </w:r>
        <w:r w:rsidRPr="003F3F11">
          <w:rPr>
            <w:noProof/>
          </w:rPr>
          <w:t>s of the current picture have been decoded, the current decoded picture is marked as "used for short-term reference".</w:t>
        </w:r>
      </w:ins>
    </w:p>
    <w:p w14:paraId="32217311" w14:textId="77777777" w:rsidR="00244B64" w:rsidRPr="003F3F11" w:rsidRDefault="00244B64" w:rsidP="00244B64">
      <w:pPr>
        <w:pStyle w:val="Heading2"/>
        <w:rPr>
          <w:ins w:id="2938" w:author="JVET-M0128" w:date="2019-02-26T08:07:00Z"/>
          <w:noProof/>
        </w:rPr>
      </w:pPr>
      <w:bookmarkStart w:id="2939" w:name="_Ref520978887"/>
      <w:bookmarkStart w:id="2940" w:name="_Toc2177061"/>
      <w:ins w:id="2941" w:author="JVET-M0128" w:date="2019-02-26T08:07:00Z">
        <w:r>
          <w:rPr>
            <w:noProof/>
          </w:rPr>
          <w:t>NAL unit decoding process</w:t>
        </w:r>
        <w:bookmarkEnd w:id="2939"/>
        <w:bookmarkEnd w:id="2940"/>
      </w:ins>
    </w:p>
    <w:p w14:paraId="48481FE7" w14:textId="77777777" w:rsidR="00244B64" w:rsidRPr="003F3F11" w:rsidRDefault="00244B64" w:rsidP="00244B64">
      <w:pPr>
        <w:rPr>
          <w:ins w:id="2942" w:author="JVET-M0128" w:date="2019-02-26T08:07:00Z"/>
          <w:noProof/>
        </w:rPr>
      </w:pPr>
      <w:ins w:id="2943" w:author="JVET-M0128" w:date="2019-02-26T08:07:00Z">
        <w:r w:rsidRPr="003F3F11">
          <w:rPr>
            <w:noProof/>
          </w:rPr>
          <w:t>Inputs to this process are NAL units of the current picture and their associated non-VCL NAL units.</w:t>
        </w:r>
      </w:ins>
    </w:p>
    <w:p w14:paraId="11FCBAC3" w14:textId="77777777" w:rsidR="00244B64" w:rsidRPr="003F3F11" w:rsidRDefault="00244B64" w:rsidP="00244B64">
      <w:pPr>
        <w:rPr>
          <w:ins w:id="2944" w:author="JVET-M0128" w:date="2019-02-26T08:07:00Z"/>
          <w:noProof/>
        </w:rPr>
      </w:pPr>
      <w:ins w:id="2945" w:author="JVET-M0128" w:date="2019-02-26T08:07:00Z">
        <w:r w:rsidRPr="003F3F11">
          <w:rPr>
            <w:noProof/>
          </w:rPr>
          <w:t>Outputs of this process are the parsed RBSP syntax structures encapsulated within the NAL units.</w:t>
        </w:r>
      </w:ins>
    </w:p>
    <w:p w14:paraId="13867C5B" w14:textId="76CADEEF" w:rsidR="00244B64" w:rsidRPr="00244B64" w:rsidRDefault="00244B64">
      <w:pPr>
        <w:rPr>
          <w:noProof/>
          <w:lang w:val="en-CA"/>
        </w:rPr>
        <w:pPrChange w:id="2946" w:author="JVET-M0128" w:date="2019-02-26T08:07:00Z">
          <w:pPr>
            <w:pStyle w:val="Heading2"/>
          </w:pPr>
        </w:pPrChange>
      </w:pPr>
      <w:ins w:id="2947" w:author="JVET-M0128" w:date="2019-02-26T08:07:00Z">
        <w:r w:rsidRPr="003F3F11">
          <w:rPr>
            <w:noProof/>
          </w:rPr>
          <w:t>The decoding process for each NAL unit extracts the RBSP syntax structure from the NAL unit and then parses the RBSP syntax structure.</w:t>
        </w:r>
      </w:ins>
    </w:p>
    <w:p w14:paraId="08605BEE" w14:textId="33E51BAB" w:rsidR="006A71C0" w:rsidRPr="00DE0F0E" w:rsidRDefault="00DB7471" w:rsidP="006A71C0">
      <w:pPr>
        <w:pStyle w:val="Heading2"/>
        <w:rPr>
          <w:noProof/>
          <w:lang w:val="en-CA"/>
        </w:rPr>
      </w:pPr>
      <w:bookmarkStart w:id="2948" w:name="_Ref2060986"/>
      <w:bookmarkStart w:id="2949" w:name="_Toc2177062"/>
      <w:r w:rsidRPr="00DE0F0E">
        <w:rPr>
          <w:noProof/>
          <w:lang w:val="en-CA"/>
        </w:rPr>
        <w:t>Tile group</w:t>
      </w:r>
      <w:r w:rsidR="006A71C0" w:rsidRPr="00DE0F0E">
        <w:rPr>
          <w:noProof/>
          <w:lang w:val="en-CA"/>
        </w:rPr>
        <w:t xml:space="preserve"> decoding process</w:t>
      </w:r>
      <w:bookmarkEnd w:id="2948"/>
      <w:bookmarkEnd w:id="2949"/>
    </w:p>
    <w:p w14:paraId="73B37421" w14:textId="2438EB91" w:rsidR="006A71C0" w:rsidRPr="00DE0F0E" w:rsidRDefault="006A71C0" w:rsidP="006A71C0">
      <w:pPr>
        <w:pStyle w:val="Heading3"/>
        <w:rPr>
          <w:noProof/>
          <w:lang w:val="en-CA" w:eastAsia="ko-KR"/>
        </w:rPr>
      </w:pPr>
      <w:bookmarkStart w:id="2950" w:name="_Ref2060993"/>
      <w:bookmarkStart w:id="2951" w:name="_Toc2177063"/>
      <w:r w:rsidRPr="00DE0F0E">
        <w:rPr>
          <w:noProof/>
          <w:lang w:val="en-CA" w:eastAsia="ko-KR"/>
        </w:rPr>
        <w:t>Decoding process for picture order count</w:t>
      </w:r>
      <w:bookmarkEnd w:id="2950"/>
      <w:bookmarkEnd w:id="2951"/>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77777777" w:rsidR="006A71C0" w:rsidRPr="00DE0F0E" w:rsidRDefault="006A71C0" w:rsidP="006A71C0">
      <w:pPr>
        <w:numPr>
          <w:ilvl w:val="12"/>
          <w:numId w:val="0"/>
        </w:numPr>
        <w:rPr>
          <w:noProof/>
          <w:lang w:val="en-CA"/>
        </w:rPr>
      </w:pPr>
      <w:bookmarkStart w:id="2952" w:name="_Hlt22461470"/>
      <w:bookmarkEnd w:id="2952"/>
      <w:r w:rsidRPr="00DE0F0E">
        <w:rPr>
          <w:noProof/>
          <w:lang w:val="en-CA"/>
        </w:rPr>
        <w:t>When the current picture is not an IRAP picture, the variables prevPicOrderCntLsb and prevPicOrderCntMsb are derived as follows:</w:t>
      </w:r>
    </w:p>
    <w:p w14:paraId="2D38D40B"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5B5823"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3E8DEC92"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2D127EBD" w14:textId="1917D022"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3F609A">
        <w:rPr>
          <w:noProof/>
          <w:lang w:val="en-CA"/>
        </w:rPr>
        <w:t>1</w:t>
      </w:r>
      <w:r w:rsidR="00F14676" w:rsidRPr="00DE0F0E">
        <w:rPr>
          <w:noProof/>
          <w:lang w:val="en-CA"/>
        </w:rPr>
        <w:fldChar w:fldCharType="end"/>
      </w:r>
      <w:r w:rsidRPr="00DE0F0E">
        <w:rPr>
          <w:noProof/>
          <w:lang w:val="en-CA"/>
        </w:rPr>
        <w:t xml:space="preserve"> – All IRAP pictures will have PicOrderCntVal equal to </w:t>
      </w:r>
      <w:r w:rsidR="000A78D2" w:rsidRPr="00DE0F0E">
        <w:rPr>
          <w:noProof/>
          <w:lang w:val="en-CA"/>
        </w:rPr>
        <w:t>tile_group_</w:t>
      </w:r>
      <w:r w:rsidRPr="00DE0F0E">
        <w:rPr>
          <w:noProof/>
          <w:lang w:val="en-CA"/>
        </w:rPr>
        <w:t>pic_order_cnt_lsb since for IRAP pictures 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E5BF306"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E0F2D09"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2953" w:name="_Hlt22605870"/>
      <w:bookmarkEnd w:id="2953"/>
    </w:p>
    <w:p w14:paraId="3D7F9334" w14:textId="0A0915B4"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3F609A">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ins w:id="2954" w:author="JVET-M0128" w:date="2019-02-26T08:10:00Z"/>
          <w:noProof/>
          <w:lang w:val="en-CA"/>
        </w:rPr>
      </w:pPr>
    </w:p>
    <w:p w14:paraId="0CA35F7C" w14:textId="77777777" w:rsidR="00244B64" w:rsidRPr="00B51475" w:rsidRDefault="00244B64" w:rsidP="00244B64">
      <w:pPr>
        <w:pStyle w:val="Heading3"/>
        <w:rPr>
          <w:ins w:id="2955" w:author="JVET-M0128" w:date="2019-02-26T08:10:00Z"/>
        </w:rPr>
      </w:pPr>
      <w:bookmarkStart w:id="2956" w:name="_Toc317198785"/>
      <w:bookmarkStart w:id="2957" w:name="_Ref327286745"/>
      <w:bookmarkStart w:id="2958" w:name="_Ref397945616"/>
      <w:bookmarkStart w:id="2959" w:name="_Ref398992057"/>
      <w:bookmarkStart w:id="2960" w:name="_Ref398992125"/>
      <w:bookmarkStart w:id="2961" w:name="_Ref398993017"/>
      <w:bookmarkStart w:id="2962" w:name="_Toc415475904"/>
      <w:bookmarkStart w:id="2963" w:name="_Toc423599179"/>
      <w:bookmarkStart w:id="2964" w:name="_Toc423601683"/>
      <w:bookmarkStart w:id="2965" w:name="_Ref462843530"/>
      <w:bookmarkStart w:id="2966" w:name="_Toc501130188"/>
      <w:bookmarkStart w:id="2967" w:name="_Toc503777892"/>
      <w:bookmarkStart w:id="2968" w:name="_Ref520966352"/>
      <w:bookmarkStart w:id="2969" w:name="_Ref520966367"/>
      <w:bookmarkStart w:id="2970" w:name="_Ref520979168"/>
      <w:bookmarkStart w:id="2971" w:name="_Ref1722683"/>
      <w:bookmarkStart w:id="2972" w:name="_Ref1722814"/>
      <w:bookmarkStart w:id="2973" w:name="_Ref2061125"/>
      <w:bookmarkStart w:id="2974" w:name="_Toc2177064"/>
      <w:ins w:id="2975" w:author="JVET-M0128" w:date="2019-02-26T08:10:00Z">
        <w:r w:rsidRPr="00B51475">
          <w:t>Decoding process for reference picture lists construction</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ins>
    </w:p>
    <w:p w14:paraId="7292C47A" w14:textId="77777777" w:rsidR="00244B64" w:rsidRPr="003F3F11" w:rsidRDefault="00244B64" w:rsidP="00244B64">
      <w:pPr>
        <w:keepNext/>
        <w:keepLines/>
        <w:rPr>
          <w:ins w:id="2976" w:author="JVET-M0128" w:date="2019-02-26T08:10:00Z"/>
          <w:noProof/>
        </w:rPr>
      </w:pPr>
      <w:ins w:id="2977" w:author="JVET-M0128" w:date="2019-02-26T08:10:00Z">
        <w:r w:rsidRPr="003F3F11">
          <w:rPr>
            <w:noProof/>
          </w:rPr>
          <w:t xml:space="preserve">This process is invoked at the beginning of the decoding process for each </w:t>
        </w:r>
        <w:r>
          <w:rPr>
            <w:noProof/>
          </w:rPr>
          <w:t>tile group of a non-IRAP picture.</w:t>
        </w:r>
      </w:ins>
    </w:p>
    <w:p w14:paraId="03887183" w14:textId="77777777" w:rsidR="00244B64" w:rsidRPr="003F3F11" w:rsidRDefault="00244B64" w:rsidP="00244B64">
      <w:pPr>
        <w:rPr>
          <w:ins w:id="2978" w:author="JVET-M0128" w:date="2019-02-26T08:10:00Z"/>
          <w:noProof/>
        </w:rPr>
      </w:pPr>
      <w:ins w:id="2979" w:author="JVET-M0128" w:date="2019-02-26T08:10:00Z">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ins>
    </w:p>
    <w:p w14:paraId="2477655D" w14:textId="1D93E5E2" w:rsidR="00244B64" w:rsidRDefault="00244B64" w:rsidP="00244B64">
      <w:pPr>
        <w:rPr>
          <w:ins w:id="2980" w:author="JVET-M0128" w:date="2019-02-26T08:10:00Z"/>
          <w:noProof/>
        </w:rPr>
      </w:pPr>
      <w:ins w:id="2981" w:author="JVET-M0128" w:date="2019-02-26T08:10:00Z">
        <w:r w:rsidRPr="003F3F11">
          <w:rPr>
            <w:noProof/>
          </w:rPr>
          <w:t xml:space="preserve">At the beginning of the decoding process for each </w:t>
        </w:r>
        <w:r>
          <w:rPr>
            <w:noProof/>
          </w:rPr>
          <w:t>tile group of a non-IRAP 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w:t>
        </w:r>
      </w:ins>
      <w:ins w:id="2982" w:author="JVET-M0128" w:date="2019-02-26T08:12:00Z">
        <w:r>
          <w:rPr>
            <w:noProof/>
          </w:rPr>
          <w:t xml:space="preserve"> </w:t>
        </w:r>
      </w:ins>
      <w:ins w:id="2983" w:author="JVET-M0128" w:date="2019-02-26T08:10:00Z">
        <w:r>
          <w:rPr>
            <w:noProof/>
          </w:rPr>
          <w:fldChar w:fldCharType="begin" w:fldLock="1"/>
        </w:r>
        <w:r>
          <w:rPr>
            <w:noProof/>
          </w:rPr>
          <w:instrText xml:space="preserve"> REF _Ref520979223 \n \h </w:instrText>
        </w:r>
      </w:ins>
      <w:r>
        <w:rPr>
          <w:noProof/>
        </w:rPr>
      </w:r>
      <w:ins w:id="2984" w:author="JVET-M0128" w:date="2019-02-26T08:10:00Z">
        <w:r>
          <w:rPr>
            <w:noProof/>
          </w:rPr>
          <w:fldChar w:fldCharType="separate"/>
        </w:r>
      </w:ins>
      <w:r w:rsidR="003F609A">
        <w:rPr>
          <w:noProof/>
        </w:rPr>
        <w:t>8.3.3</w:t>
      </w:r>
      <w:ins w:id="2985" w:author="JVET-M0128" w:date="2019-02-26T08:10:00Z">
        <w:r>
          <w:rPr>
            <w:noProof/>
          </w:rPr>
          <w:fldChar w:fldCharType="end"/>
        </w:r>
        <w:r>
          <w:rPr>
            <w:noProof/>
          </w:rPr>
          <w:t xml:space="preserve"> or in decoding of the tile group data.</w:t>
        </w:r>
      </w:ins>
    </w:p>
    <w:p w14:paraId="13787229" w14:textId="299B0FBD" w:rsidR="00244B64" w:rsidRDefault="00244B64" w:rsidP="00244B64">
      <w:pPr>
        <w:pStyle w:val="Note1"/>
        <w:rPr>
          <w:ins w:id="2986" w:author="JVET-M0128" w:date="2019-02-26T08:10:00Z"/>
          <w:noProof/>
        </w:rPr>
      </w:pPr>
      <w:ins w:id="2987" w:author="JVET-M0128" w:date="2019-02-26T08:10:00Z">
        <w:r w:rsidRPr="003F3F11">
          <w:rPr>
            <w:noProof/>
          </w:rPr>
          <w:t>NOTE </w:t>
        </w:r>
        <w:r>
          <w:fldChar w:fldCharType="begin" w:fldLock="1"/>
        </w:r>
        <w:r>
          <w:instrText xml:space="preserve"> SEQ NoteCounter \s 9 \* MERGEFORMAT </w:instrText>
        </w:r>
        <w:r>
          <w:fldChar w:fldCharType="separate"/>
        </w:r>
      </w:ins>
      <w:r w:rsidR="003F609A">
        <w:rPr>
          <w:noProof/>
        </w:rPr>
        <w:t>1</w:t>
      </w:r>
      <w:ins w:id="2988" w:author="JVET-M0128" w:date="2019-02-26T08:10:00Z">
        <w:r>
          <w:rPr>
            <w:noProof/>
          </w:rPr>
          <w:fldChar w:fldCharType="end"/>
        </w:r>
        <w:r w:rsidRPr="003F3F11">
          <w:rPr>
            <w:noProof/>
          </w:rPr>
          <w:t> – </w:t>
        </w:r>
        <w:r>
          <w:rPr>
            <w:noProof/>
          </w:rPr>
          <w:t>For an I tile group of a</w:t>
        </w:r>
        <w:r w:rsidRPr="004854B9">
          <w:rPr>
            <w:noProof/>
          </w:rPr>
          <w:t xml:space="preserve"> </w:t>
        </w:r>
        <w:r>
          <w:rPr>
            <w:noProof/>
          </w:rPr>
          <w:t xml:space="preserve">non-IRAP 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ins>
    </w:p>
    <w:p w14:paraId="0EC04C6A" w14:textId="77777777" w:rsidR="00244B64" w:rsidRPr="003F3F11" w:rsidRDefault="00244B64" w:rsidP="00244B64">
      <w:pPr>
        <w:keepNext/>
        <w:numPr>
          <w:ilvl w:val="12"/>
          <w:numId w:val="0"/>
        </w:numPr>
        <w:tabs>
          <w:tab w:val="left" w:pos="-720"/>
        </w:tabs>
        <w:rPr>
          <w:ins w:id="2989" w:author="JVET-M0128" w:date="2019-02-26T08:10:00Z"/>
          <w:noProof/>
          <w:lang w:eastAsia="ko-KR"/>
        </w:rPr>
      </w:pPr>
      <w:ins w:id="2990" w:author="JVET-M0128" w:date="2019-02-26T08:10:00Z">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ins>
    </w:p>
    <w:p w14:paraId="024036DC" w14:textId="4C112C81"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ins w:id="2991" w:author="JVET-M0128" w:date="2019-02-26T08:10:00Z"/>
          <w:noProof/>
        </w:rPr>
      </w:pPr>
      <w:ins w:id="2992" w:author="JVET-M0128" w:date="2019-02-26T08:10:00Z">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ins>
      <w:r w:rsidR="003F609A">
        <w:rPr>
          <w:noProof/>
        </w:rPr>
        <w:t>8</w:t>
      </w:r>
      <w:ins w:id="2993" w:author="JVET-M0128" w:date="2019-02-26T08:10: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3F609A">
        <w:rPr>
          <w:noProof/>
        </w:rPr>
        <w:t>5</w:t>
      </w:r>
      <w:ins w:id="2994" w:author="JVET-M0128" w:date="2019-02-26T08:10:00Z">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proofErr w:type="spellStart"/>
        <w:r w:rsidRPr="003F3F11">
          <w:t>PicOrderCntVal</w:t>
        </w:r>
        <w:proofErr w:type="spellEnd"/>
        <w:r w:rsidRPr="003F3F11">
          <w:t> &amp; ( </w:t>
        </w:r>
        <w:proofErr w:type="spellStart"/>
        <w:r w:rsidRPr="00BD0423">
          <w:t>MaxPicOrderCntLsb</w:t>
        </w:r>
        <w:proofErr w:type="spellEnd"/>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proofErr w:type="spellStart"/>
        <w:r w:rsidRPr="003F3F11">
          <w:t>PicOrderCntVal</w:t>
        </w:r>
        <w:proofErr w:type="spellEnd"/>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ins>
    </w:p>
    <w:p w14:paraId="748539CF" w14:textId="77777777" w:rsidR="00244B64" w:rsidRDefault="00244B64" w:rsidP="00244B64">
      <w:pPr>
        <w:rPr>
          <w:ins w:id="2995" w:author="JVET-M0128" w:date="2019-02-26T08:10:00Z"/>
          <w:noProof/>
        </w:rPr>
      </w:pPr>
      <w:ins w:id="2996" w:author="JVET-M0128" w:date="2019-02-26T08:10:00Z">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ins>
    </w:p>
    <w:p w14:paraId="3607BAA1" w14:textId="7AE8876D" w:rsidR="00244B64" w:rsidRPr="003F3F11" w:rsidRDefault="00244B64" w:rsidP="00244B64">
      <w:pPr>
        <w:pStyle w:val="Note1"/>
        <w:rPr>
          <w:ins w:id="2997" w:author="JVET-M0128" w:date="2019-02-26T08:10:00Z"/>
          <w:noProof/>
        </w:rPr>
      </w:pPr>
      <w:ins w:id="2998" w:author="JVET-M0128" w:date="2019-02-26T08:10:00Z">
        <w:r w:rsidRPr="003F3F11">
          <w:rPr>
            <w:noProof/>
          </w:rPr>
          <w:t>NOTE </w:t>
        </w:r>
        <w:r>
          <w:fldChar w:fldCharType="begin" w:fldLock="1"/>
        </w:r>
        <w:r>
          <w:instrText xml:space="preserve"> SEQ NoteCounter \s 9 \* MERGEFORMAT </w:instrText>
        </w:r>
        <w:r>
          <w:fldChar w:fldCharType="separate"/>
        </w:r>
      </w:ins>
      <w:r w:rsidR="003F609A">
        <w:rPr>
          <w:noProof/>
        </w:rPr>
        <w:t>2</w:t>
      </w:r>
      <w:ins w:id="2999" w:author="JVET-M0128" w:date="2019-02-26T08:10:00Z">
        <w:r>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ins>
    </w:p>
    <w:p w14:paraId="618F89C7" w14:textId="331EDC1F" w:rsidR="00244B64" w:rsidRPr="003F3F11" w:rsidRDefault="00244B64" w:rsidP="00244B64">
      <w:pPr>
        <w:pStyle w:val="Note1"/>
        <w:rPr>
          <w:ins w:id="3000" w:author="JVET-M0128" w:date="2019-02-26T08:10:00Z"/>
          <w:noProof/>
        </w:rPr>
      </w:pPr>
      <w:ins w:id="3001" w:author="JVET-M0128" w:date="2019-02-26T08:10:00Z">
        <w:r w:rsidRPr="003F3F11">
          <w:rPr>
            <w:noProof/>
          </w:rPr>
          <w:t>NOTE </w:t>
        </w:r>
        <w:r>
          <w:fldChar w:fldCharType="begin" w:fldLock="1"/>
        </w:r>
        <w:r>
          <w:instrText xml:space="preserve"> SEQ NoteCounter \s 9 \* MERGEFORMAT </w:instrText>
        </w:r>
        <w:r>
          <w:fldChar w:fldCharType="separate"/>
        </w:r>
      </w:ins>
      <w:r w:rsidR="003F609A">
        <w:rPr>
          <w:noProof/>
        </w:rPr>
        <w:t>3</w:t>
      </w:r>
      <w:ins w:id="3002" w:author="JVET-M0128" w:date="2019-02-26T08:10:00Z">
        <w:r>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ins>
    </w:p>
    <w:p w14:paraId="5AA58895" w14:textId="1876BB6C" w:rsidR="00244B64" w:rsidRPr="003F3F11" w:rsidRDefault="00244B64" w:rsidP="00244B64">
      <w:pPr>
        <w:pStyle w:val="Note1"/>
        <w:rPr>
          <w:ins w:id="3003" w:author="JVET-M0128" w:date="2019-02-26T08:10:00Z"/>
          <w:noProof/>
        </w:rPr>
      </w:pPr>
      <w:ins w:id="3004" w:author="JVET-M0128" w:date="2019-02-26T08:10:00Z">
        <w:r w:rsidRPr="003F3F11">
          <w:rPr>
            <w:noProof/>
          </w:rPr>
          <w:t>NOTE </w:t>
        </w:r>
        <w:r>
          <w:fldChar w:fldCharType="begin" w:fldLock="1"/>
        </w:r>
        <w:r>
          <w:instrText xml:space="preserve"> SEQ NoteCounter \s 9 \* MERGEFORMAT </w:instrText>
        </w:r>
        <w:r>
          <w:fldChar w:fldCharType="separate"/>
        </w:r>
      </w:ins>
      <w:r w:rsidR="003F609A">
        <w:rPr>
          <w:noProof/>
        </w:rPr>
        <w:t>4</w:t>
      </w:r>
      <w:ins w:id="3005" w:author="JVET-M0128" w:date="2019-02-26T08:10:00Z">
        <w:r>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ins>
    </w:p>
    <w:p w14:paraId="1B75AE8C" w14:textId="77777777" w:rsidR="00244B64" w:rsidRPr="00EB2DDE" w:rsidRDefault="00244B64" w:rsidP="00244B64">
      <w:pPr>
        <w:keepNext/>
        <w:rPr>
          <w:ins w:id="3006" w:author="JVET-M0128" w:date="2019-02-26T08:10:00Z"/>
          <w:noProof/>
        </w:rPr>
      </w:pPr>
      <w:ins w:id="3007" w:author="JVET-M0128" w:date="2019-02-26T08:10:00Z">
        <w:r w:rsidRPr="00EB2DDE">
          <w:rPr>
            <w:noProof/>
          </w:rPr>
          <w:t>It is a requirement of bitstream conformance that the following constraints apply:</w:t>
        </w:r>
      </w:ins>
    </w:p>
    <w:p w14:paraId="0CB5F25A" w14:textId="77777777" w:rsidR="00244B64" w:rsidRDefault="00244B64" w:rsidP="00244B64">
      <w:pPr>
        <w:pStyle w:val="ListParagraph"/>
        <w:numPr>
          <w:ilvl w:val="0"/>
          <w:numId w:val="603"/>
        </w:numPr>
        <w:contextualSpacing w:val="0"/>
        <w:rPr>
          <w:ins w:id="3008" w:author="JVET-M0128" w:date="2019-02-26T08:10:00Z"/>
          <w:noProof/>
        </w:rPr>
      </w:pPr>
      <w:ins w:id="3009" w:author="JVET-M0128" w:date="2019-02-26T08:10:00Z">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ins>
    </w:p>
    <w:p w14:paraId="3B1F10BB" w14:textId="77777777" w:rsidR="00244B64" w:rsidRPr="00EB2DDE" w:rsidRDefault="00244B64" w:rsidP="00244B64">
      <w:pPr>
        <w:pStyle w:val="ListParagraph"/>
        <w:numPr>
          <w:ilvl w:val="0"/>
          <w:numId w:val="603"/>
        </w:numPr>
        <w:contextualSpacing w:val="0"/>
        <w:rPr>
          <w:ins w:id="3010" w:author="JVET-M0128" w:date="2019-02-26T08:10:00Z"/>
          <w:noProof/>
        </w:rPr>
      </w:pPr>
      <w:ins w:id="3011" w:author="JVET-M0128" w:date="2019-02-26T08:10:00Z">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ins>
    </w:p>
    <w:p w14:paraId="31D1ABF4" w14:textId="77777777" w:rsidR="00244B64" w:rsidRPr="00EB2DDE" w:rsidRDefault="00244B64" w:rsidP="00244B64">
      <w:pPr>
        <w:pStyle w:val="ListParagraph"/>
        <w:numPr>
          <w:ilvl w:val="0"/>
          <w:numId w:val="603"/>
        </w:numPr>
        <w:contextualSpacing w:val="0"/>
        <w:rPr>
          <w:ins w:id="3012" w:author="JVET-M0128" w:date="2019-02-26T08:10:00Z"/>
          <w:noProof/>
        </w:rPr>
      </w:pPr>
      <w:ins w:id="3013" w:author="JVET-M0128" w:date="2019-02-26T08:10:00Z">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ins>
    </w:p>
    <w:p w14:paraId="53BE7732" w14:textId="77777777" w:rsidR="00244B64" w:rsidRPr="00EB2DDE" w:rsidRDefault="00244B64" w:rsidP="00244B64">
      <w:pPr>
        <w:pStyle w:val="ListParagraph"/>
        <w:numPr>
          <w:ilvl w:val="0"/>
          <w:numId w:val="603"/>
        </w:numPr>
        <w:contextualSpacing w:val="0"/>
        <w:rPr>
          <w:ins w:id="3014" w:author="JVET-M0128" w:date="2019-02-26T08:10:00Z"/>
          <w:noProof/>
        </w:rPr>
      </w:pPr>
      <w:ins w:id="3015" w:author="JVET-M0128" w:date="2019-02-26T08:10:00Z">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ins>
    </w:p>
    <w:p w14:paraId="4CEFA4E9" w14:textId="77777777" w:rsidR="00244B64" w:rsidRPr="00EB2DDE" w:rsidRDefault="00244B64" w:rsidP="00244B64">
      <w:pPr>
        <w:pStyle w:val="ListParagraph"/>
        <w:numPr>
          <w:ilvl w:val="0"/>
          <w:numId w:val="603"/>
        </w:numPr>
        <w:contextualSpacing w:val="0"/>
        <w:rPr>
          <w:ins w:id="3016" w:author="JVET-M0128" w:date="2019-02-26T08:10:00Z"/>
          <w:noProof/>
        </w:rPr>
      </w:pPr>
      <w:ins w:id="3017" w:author="JVET-M0128" w:date="2019-02-26T08:10:00Z">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ins>
    </w:p>
    <w:p w14:paraId="20966021" w14:textId="77777777" w:rsidR="00244B64" w:rsidRDefault="00244B64" w:rsidP="00244B64">
      <w:pPr>
        <w:pStyle w:val="ListParagraph"/>
        <w:numPr>
          <w:ilvl w:val="0"/>
          <w:numId w:val="603"/>
        </w:numPr>
        <w:contextualSpacing w:val="0"/>
        <w:rPr>
          <w:ins w:id="3018" w:author="JVET-M0128" w:date="2019-02-26T08:10:00Z"/>
          <w:noProof/>
        </w:rPr>
      </w:pPr>
      <w:ins w:id="3019" w:author="JVET-M0128" w:date="2019-02-26T08:10:00Z">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ins>
    </w:p>
    <w:p w14:paraId="43F29187" w14:textId="77777777" w:rsidR="00244B64" w:rsidRPr="003F3F11" w:rsidRDefault="00244B64" w:rsidP="00244B64">
      <w:pPr>
        <w:rPr>
          <w:ins w:id="3020" w:author="JVET-M0128" w:date="2019-02-26T08:10:00Z"/>
          <w:noProof/>
        </w:rPr>
      </w:pPr>
      <w:ins w:id="3021" w:author="JVET-M0128" w:date="2019-02-26T08:10:00Z">
        <w:r w:rsidRPr="003F3F11">
          <w:rPr>
            <w:noProof/>
          </w:rPr>
          <w:lastRenderedPageBreak/>
          <w:t>For each current picture, let the variables maxPicOrderCnt and minPicOrderCnt be set equal to the maximum and the minimum, respectively, of the PicOrderCntVal values of the following pictures:</w:t>
        </w:r>
      </w:ins>
    </w:p>
    <w:p w14:paraId="4BC5C315" w14:textId="77777777" w:rsidR="00244B64" w:rsidRPr="003F3F11" w:rsidRDefault="00244B64" w:rsidP="00244B64">
      <w:pPr>
        <w:tabs>
          <w:tab w:val="clear" w:pos="794"/>
          <w:tab w:val="left" w:pos="400"/>
        </w:tabs>
        <w:ind w:left="400" w:hanging="400"/>
        <w:rPr>
          <w:ins w:id="3022" w:author="JVET-M0128" w:date="2019-02-26T08:10:00Z"/>
          <w:noProof/>
        </w:rPr>
      </w:pPr>
      <w:ins w:id="3023" w:author="JVET-M0128" w:date="2019-02-26T08:10:00Z">
        <w:r w:rsidRPr="003F3F11">
          <w:rPr>
            <w:noProof/>
          </w:rPr>
          <w:t>–</w:t>
        </w:r>
        <w:r w:rsidRPr="003F3F11">
          <w:rPr>
            <w:noProof/>
          </w:rPr>
          <w:tab/>
          <w:t>The current picture.</w:t>
        </w:r>
      </w:ins>
    </w:p>
    <w:p w14:paraId="7CD9CAB3" w14:textId="77777777" w:rsidR="00244B64" w:rsidRPr="003F3F11" w:rsidRDefault="00244B64" w:rsidP="00244B64">
      <w:pPr>
        <w:tabs>
          <w:tab w:val="clear" w:pos="794"/>
          <w:tab w:val="left" w:pos="400"/>
        </w:tabs>
        <w:ind w:left="400" w:hanging="400"/>
        <w:rPr>
          <w:ins w:id="3024" w:author="JVET-M0128" w:date="2019-02-26T08:10:00Z"/>
          <w:noProof/>
        </w:rPr>
      </w:pPr>
      <w:ins w:id="3025" w:author="JVET-M0128" w:date="2019-02-26T08:10:00Z">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ins>
    </w:p>
    <w:p w14:paraId="4A423F92" w14:textId="77777777" w:rsidR="00244B64" w:rsidRPr="003F3F11" w:rsidRDefault="00244B64" w:rsidP="00244B64">
      <w:pPr>
        <w:tabs>
          <w:tab w:val="clear" w:pos="794"/>
          <w:tab w:val="left" w:pos="400"/>
        </w:tabs>
        <w:ind w:left="400" w:hanging="400"/>
        <w:rPr>
          <w:ins w:id="3026" w:author="JVET-M0128" w:date="2019-02-26T08:10:00Z"/>
          <w:noProof/>
        </w:rPr>
      </w:pPr>
      <w:ins w:id="3027" w:author="JVET-M0128" w:date="2019-02-26T08:10:00Z">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ins>
    </w:p>
    <w:p w14:paraId="6A8D9855" w14:textId="77777777" w:rsidR="00244B64" w:rsidRPr="003F3F11" w:rsidRDefault="00244B64" w:rsidP="00244B64">
      <w:pPr>
        <w:tabs>
          <w:tab w:val="clear" w:pos="794"/>
          <w:tab w:val="left" w:pos="400"/>
        </w:tabs>
        <w:ind w:left="400" w:hanging="400"/>
        <w:rPr>
          <w:ins w:id="3028" w:author="JVET-M0128" w:date="2019-02-26T08:10:00Z"/>
          <w:noProof/>
        </w:rPr>
      </w:pPr>
      <w:ins w:id="3029" w:author="JVET-M0128" w:date="2019-02-26T08:10:00Z">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ins>
    </w:p>
    <w:p w14:paraId="5519DBFB" w14:textId="77777777" w:rsidR="00244B64" w:rsidRDefault="00244B64" w:rsidP="00244B64">
      <w:pPr>
        <w:rPr>
          <w:ins w:id="3030" w:author="JVET-M0128" w:date="2019-02-26T08:10:00Z"/>
          <w:noProof/>
        </w:rPr>
      </w:pPr>
      <w:ins w:id="3031" w:author="JVET-M0128" w:date="2019-02-26T08:10:00Z">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ins>
    </w:p>
    <w:p w14:paraId="5C1903A0" w14:textId="77777777" w:rsidR="00244B64" w:rsidRPr="00EB2DDE" w:rsidRDefault="00244B64" w:rsidP="00244B64">
      <w:pPr>
        <w:rPr>
          <w:ins w:id="3032" w:author="JVET-M0128" w:date="2019-02-26T08:10:00Z"/>
          <w:noProof/>
        </w:rPr>
      </w:pPr>
      <w:ins w:id="3033" w:author="JVET-M0128" w:date="2019-02-26T08:10:00Z">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ins>
    </w:p>
    <w:p w14:paraId="46ACE9FD" w14:textId="77777777" w:rsidR="00244B64" w:rsidRPr="00B51475" w:rsidRDefault="00244B64" w:rsidP="00244B64">
      <w:pPr>
        <w:pStyle w:val="Heading3"/>
        <w:rPr>
          <w:ins w:id="3034" w:author="JVET-M0128" w:date="2019-02-26T08:10:00Z"/>
        </w:rPr>
      </w:pPr>
      <w:bookmarkStart w:id="3035" w:name="_Ref520979223"/>
      <w:bookmarkStart w:id="3036" w:name="_Toc2177065"/>
      <w:ins w:id="3037" w:author="JVET-M0128" w:date="2019-02-26T08:10:00Z">
        <w:r w:rsidRPr="00B51475">
          <w:t>Decoding process for reference picture</w:t>
        </w:r>
        <w:r>
          <w:t xml:space="preserve"> marking</w:t>
        </w:r>
        <w:bookmarkEnd w:id="3035"/>
        <w:bookmarkEnd w:id="3036"/>
      </w:ins>
    </w:p>
    <w:p w14:paraId="72997915" w14:textId="22BBCACC" w:rsidR="00244B64" w:rsidRPr="003F3F11" w:rsidRDefault="00244B64" w:rsidP="00244B64">
      <w:pPr>
        <w:rPr>
          <w:ins w:id="3038" w:author="JVET-M0128" w:date="2019-02-26T08:10:00Z"/>
          <w:noProof/>
        </w:rPr>
      </w:pPr>
      <w:ins w:id="3039" w:author="JVET-M0128" w:date="2019-02-26T08:10:00Z">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ins>
      <w:r>
        <w:rPr>
          <w:noProof/>
        </w:rPr>
      </w:r>
      <w:ins w:id="3040" w:author="JVET-M0128" w:date="2019-02-26T08:10:00Z">
        <w:r>
          <w:rPr>
            <w:noProof/>
          </w:rPr>
          <w:fldChar w:fldCharType="separate"/>
        </w:r>
      </w:ins>
      <w:r w:rsidR="003F609A">
        <w:rPr>
          <w:noProof/>
        </w:rPr>
        <w:t>8.3.2</w:t>
      </w:r>
      <w:ins w:id="3041" w:author="JVET-M0128" w:date="2019-02-26T08:10:00Z">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ins>
    </w:p>
    <w:p w14:paraId="04C7033C" w14:textId="77777777" w:rsidR="00244B64" w:rsidRPr="003F3F11" w:rsidRDefault="00244B64" w:rsidP="00244B64">
      <w:pPr>
        <w:rPr>
          <w:ins w:id="3042" w:author="JVET-M0128" w:date="2019-02-26T08:10:00Z"/>
          <w:noProof/>
        </w:rPr>
      </w:pPr>
      <w:ins w:id="3043" w:author="JVET-M0128" w:date="2019-02-26T08:10:00Z">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ins>
    </w:p>
    <w:p w14:paraId="61D3B7C9" w14:textId="77777777" w:rsidR="00244B64" w:rsidRDefault="00244B64" w:rsidP="00244B64">
      <w:pPr>
        <w:rPr>
          <w:ins w:id="3044" w:author="JVET-M0128" w:date="2019-02-26T08:10:00Z"/>
          <w:noProof/>
        </w:rPr>
      </w:pPr>
      <w:ins w:id="3045" w:author="JVET-M0128" w:date="2019-02-26T08:10:00Z">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w:t>
        </w:r>
        <w:proofErr w:type="gramStart"/>
        <w:r>
          <w:rPr>
            <w:noProof/>
          </w:rPr>
          <w:t>2( </w:t>
        </w:r>
        <w:proofErr w:type="spellStart"/>
        <w:r w:rsidRPr="00977708">
          <w:t>MaxLtPicOrderCntLsb</w:t>
        </w:r>
        <w:proofErr w:type="spellEnd"/>
        <w:proofErr w:type="gramEnd"/>
        <w:r>
          <w:rPr>
            <w:noProof/>
          </w:rPr>
          <w:t xml:space="preserve"> ) LSBs of their </w:t>
        </w:r>
        <w:r w:rsidRPr="003F3F11">
          <w:rPr>
            <w:noProof/>
          </w:rPr>
          <w:t>PicOrderCntVal</w:t>
        </w:r>
        <w:r>
          <w:rPr>
            <w:noProof/>
          </w:rPr>
          <w:t xml:space="preserve"> </w:t>
        </w:r>
        <w:r w:rsidRPr="003F3F11">
          <w:rPr>
            <w:noProof/>
          </w:rPr>
          <w:t>values.</w:t>
        </w:r>
      </w:ins>
    </w:p>
    <w:p w14:paraId="123E938E" w14:textId="77777777" w:rsidR="00244B64" w:rsidRPr="003F3F11" w:rsidRDefault="00244B64" w:rsidP="00244B64">
      <w:pPr>
        <w:rPr>
          <w:ins w:id="3046" w:author="JVET-M0128" w:date="2019-02-26T08:10:00Z"/>
          <w:noProof/>
        </w:rPr>
      </w:pPr>
      <w:ins w:id="3047" w:author="JVET-M0128" w:date="2019-02-26T08:10:00Z">
        <w:r>
          <w:rPr>
            <w:noProof/>
          </w:rPr>
          <w:t>If</w:t>
        </w:r>
        <w:r w:rsidRPr="003F3F11">
          <w:rPr>
            <w:noProof/>
          </w:rPr>
          <w:t xml:space="preserve"> the current picture is an IRAP picture, all reference pictures currently in the DPB (if any) are marked as "unused for reference".</w:t>
        </w:r>
      </w:ins>
    </w:p>
    <w:p w14:paraId="05AF79E5" w14:textId="77777777" w:rsidR="00244B64" w:rsidRDefault="00244B64" w:rsidP="00244B64">
      <w:pPr>
        <w:rPr>
          <w:ins w:id="3048" w:author="JVET-M0128" w:date="2019-02-26T08:10:00Z"/>
          <w:noProof/>
          <w:lang w:eastAsia="ko-KR"/>
        </w:rPr>
      </w:pPr>
      <w:ins w:id="3049" w:author="JVET-M0128" w:date="2019-02-26T08:10:00Z">
        <w:r>
          <w:rPr>
            <w:noProof/>
          </w:rPr>
          <w:t xml:space="preserve">Otherwise, the following </w:t>
        </w:r>
        <w:r>
          <w:rPr>
            <w:noProof/>
            <w:lang w:eastAsia="ko-KR"/>
          </w:rPr>
          <w:t>applies</w:t>
        </w:r>
        <w:r w:rsidRPr="003F3F11">
          <w:rPr>
            <w:noProof/>
            <w:lang w:eastAsia="ko-KR"/>
          </w:rPr>
          <w:t>:</w:t>
        </w:r>
      </w:ins>
    </w:p>
    <w:p w14:paraId="37E3E85C" w14:textId="77777777" w:rsidR="00244B64" w:rsidRDefault="00244B64" w:rsidP="00244B64">
      <w:pPr>
        <w:pStyle w:val="ListParagraph"/>
        <w:numPr>
          <w:ilvl w:val="0"/>
          <w:numId w:val="603"/>
        </w:numPr>
        <w:contextualSpacing w:val="0"/>
        <w:rPr>
          <w:ins w:id="3050" w:author="JVET-M0128" w:date="2019-02-26T08:10:00Z"/>
          <w:noProof/>
        </w:rPr>
      </w:pPr>
      <w:ins w:id="3051" w:author="JVET-M0128" w:date="2019-02-26T08:10:00Z">
        <w:r>
          <w:rPr>
            <w:noProof/>
          </w:rPr>
          <w:t xml:space="preserve">For each LTRP entry in RefPicList[ 0 ] or RefPicList[ 1 ], when the referred picture is an STRP, the picture </w:t>
        </w:r>
        <w:r w:rsidRPr="0016191C">
          <w:rPr>
            <w:noProof/>
          </w:rPr>
          <w:t>is marked as "used for long-term reference"</w:t>
        </w:r>
        <w:r>
          <w:rPr>
            <w:noProof/>
          </w:rPr>
          <w:t>.</w:t>
        </w:r>
      </w:ins>
    </w:p>
    <w:p w14:paraId="314D2136" w14:textId="3D55E4AB" w:rsidR="00845C81" w:rsidRPr="00DE0F0E" w:rsidRDefault="00244B64" w:rsidP="00244B64">
      <w:pPr>
        <w:rPr>
          <w:noProof/>
          <w:lang w:val="en-CA" w:eastAsia="ko-KR"/>
        </w:rPr>
      </w:pPr>
      <w:ins w:id="3052" w:author="JVET-M0128" w:date="2019-02-26T08:10:00Z">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ins>
    </w:p>
    <w:p w14:paraId="4A47D21F" w14:textId="0D46781E" w:rsidR="00845C81" w:rsidRPr="00DE0F0E" w:rsidRDefault="00845C81" w:rsidP="00845C81">
      <w:pPr>
        <w:pStyle w:val="Heading3"/>
        <w:rPr>
          <w:noProof/>
          <w:lang w:val="en-CA" w:eastAsia="ko-KR"/>
        </w:rPr>
      </w:pPr>
      <w:bookmarkStart w:id="3053" w:name="_Ref2060995"/>
      <w:bookmarkStart w:id="3054" w:name="_Toc2177066"/>
      <w:r w:rsidRPr="00DE0F0E">
        <w:rPr>
          <w:noProof/>
          <w:lang w:val="en-CA" w:eastAsia="ko-KR"/>
        </w:rPr>
        <w:t>Decoding process for symmetric motion vector difference reference indices</w:t>
      </w:r>
      <w:bookmarkEnd w:id="3053"/>
      <w:bookmarkEnd w:id="3054"/>
    </w:p>
    <w:p w14:paraId="6671DA28" w14:textId="126DEE3C" w:rsidR="006B49AE" w:rsidRPr="00DE0F0E" w:rsidRDefault="006B49AE" w:rsidP="006B49AE">
      <w:pPr>
        <w:rPr>
          <w:noProof/>
          <w:lang w:val="en-CA"/>
        </w:rPr>
      </w:pPr>
      <w:r w:rsidRPr="00DE0F0E">
        <w:rPr>
          <w:noProof/>
          <w:lang w:val="en-CA"/>
        </w:rPr>
        <w:t>Output of this process are RefIdxSymL0 and RefIdxSymL0 s</w:t>
      </w:r>
      <w:ins w:id="3055" w:author="JVET-M0128" w:date="2019-02-26T09:18:00Z">
        <w:r w:rsidR="003427D0">
          <w:rPr>
            <w:noProof/>
            <w:lang w:val="en-CA"/>
          </w:rPr>
          <w:t>p</w:t>
        </w:r>
      </w:ins>
      <w:del w:id="3056" w:author="JVET-M0128" w:date="2019-02-26T09:18:00Z">
        <w:r w:rsidRPr="00DE0F0E" w:rsidDel="003427D0">
          <w:rPr>
            <w:noProof/>
            <w:lang w:val="en-CA"/>
          </w:rPr>
          <w:delText>o</w:delText>
        </w:r>
      </w:del>
      <w:r w:rsidRPr="00DE0F0E">
        <w:rPr>
          <w:noProof/>
          <w:lang w:val="en-CA"/>
        </w:rPr>
        <w:t>ecifying the list 0 and list 1 reference picture indices for symmetric motion vector differences, i.e.</w:t>
      </w:r>
      <w:ins w:id="3057" w:author="JVET-M0128" w:date="2019-02-26T09:31:00Z">
        <w:r w:rsidR="002B158C">
          <w:rPr>
            <w:noProof/>
            <w:lang w:val="en-CA"/>
          </w:rPr>
          <w:t>,</w:t>
        </w:r>
      </w:ins>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702B53D9"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ins w:id="3058" w:author="JVET-M0128" w:date="2019-02-26T09:14:00Z">
        <w:r w:rsidR="003427D0">
          <w:rPr>
            <w:noProof/>
          </w:rPr>
          <w:t>NumRefIdxActive</w:t>
        </w:r>
        <w:r w:rsidR="003427D0" w:rsidRPr="00000E43">
          <w:rPr>
            <w:bCs/>
            <w:noProof/>
          </w:rPr>
          <w:t>[</w:t>
        </w:r>
        <w:r w:rsidR="003427D0">
          <w:rPr>
            <w:bCs/>
            <w:noProof/>
          </w:rPr>
          <w:t> 0 </w:t>
        </w:r>
        <w:r w:rsidR="003427D0" w:rsidRPr="00000E43">
          <w:rPr>
            <w:bCs/>
            <w:noProof/>
          </w:rPr>
          <w:t>]</w:t>
        </w:r>
      </w:ins>
      <w:del w:id="3059" w:author="JVET-M0128" w:date="2019-02-26T09:14:00Z">
        <w:r w:rsidRPr="00DE0F0E" w:rsidDel="003427D0">
          <w:rPr>
            <w:noProof/>
            <w:lang w:val="en-CA" w:eastAsia="ko-KR"/>
          </w:rPr>
          <w:delText>( num_ref_idx_l0_active_minus1 + 1 )</w:delText>
        </w:r>
      </w:del>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664C823F"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del w:id="3060" w:author="JVET-M0128" w:date="2019-02-26T08:13:00Z">
        <w:r w:rsidRPr="00DE0F0E" w:rsidDel="00244B64">
          <w:rPr>
            <w:noProof/>
            <w:lang w:val="en-CA" w:eastAsia="ko-KR"/>
          </w:rPr>
          <w:delText>RefPicList0</w:delText>
        </w:r>
      </w:del>
      <w:ins w:id="3061" w:author="JVET-M0128" w:date="2019-02-26T08:13:00Z">
        <w:r w:rsidR="00244B64">
          <w:rPr>
            <w:noProof/>
            <w:lang w:val="en-CA" w:eastAsia="ko-KR"/>
          </w:rPr>
          <w:t>RefPicList[</w:t>
        </w:r>
      </w:ins>
      <w:ins w:id="3062" w:author="JVET-M0128" w:date="2019-02-26T08:14:00Z">
        <w:r w:rsidR="00244B64">
          <w:rPr>
            <w:noProof/>
            <w:lang w:val="en-CA" w:eastAsia="ko-KR"/>
          </w:rPr>
          <w:t> </w:t>
        </w:r>
      </w:ins>
      <w:ins w:id="3063" w:author="JVET-M0128" w:date="2019-02-26T08:13:00Z">
        <w:r w:rsidR="00244B64">
          <w:rPr>
            <w:noProof/>
            <w:lang w:val="en-CA" w:eastAsia="ko-KR"/>
          </w:rPr>
          <w:t>0</w:t>
        </w:r>
      </w:ins>
      <w:ins w:id="3064" w:author="JVET-M0128" w:date="2019-02-26T08:14:00Z">
        <w:r w:rsidR="00244B64">
          <w:rPr>
            <w:noProof/>
            <w:lang w:val="en-CA" w:eastAsia="ko-KR"/>
          </w:rPr>
          <w:t> </w:t>
        </w:r>
      </w:ins>
      <w:ins w:id="3065" w:author="JVET-M0128" w:date="2019-02-26T08:13:00Z">
        <w:r w:rsidR="00244B64">
          <w:rPr>
            <w:noProof/>
            <w:lang w:val="en-CA" w:eastAsia="ko-KR"/>
          </w:rPr>
          <w:t>]</w:t>
        </w:r>
      </w:ins>
      <w:r w:rsidRPr="00DE0F0E">
        <w:rPr>
          <w:noProof/>
          <w:lang w:val="en-CA" w:eastAsia="ko-KR"/>
        </w:rPr>
        <w:t>[ i ] ) &gt; 0,</w:t>
      </w:r>
    </w:p>
    <w:p w14:paraId="2FCEA071" w14:textId="379D7485" w:rsidR="006B49AE" w:rsidRPr="00DE0F0E" w:rsidRDefault="006B49AE">
      <w:pPr>
        <w:numPr>
          <w:ilvl w:val="0"/>
          <w:numId w:val="9"/>
        </w:numPr>
        <w:tabs>
          <w:tab w:val="clear" w:pos="794"/>
        </w:tabs>
        <w:ind w:left="1080"/>
        <w:jc w:val="left"/>
        <w:rPr>
          <w:noProof/>
          <w:lang w:val="en-CA" w:eastAsia="ko-KR"/>
        </w:rPr>
        <w:pPrChange w:id="3066" w:author="JVET-M0128" w:date="2019-02-26T09:14:00Z">
          <w:pPr>
            <w:numPr>
              <w:numId w:val="9"/>
            </w:numPr>
            <w:tabs>
              <w:tab w:val="clear" w:pos="794"/>
            </w:tabs>
            <w:ind w:left="1080" w:hanging="360"/>
          </w:pPr>
        </w:pPrChange>
      </w:pPr>
      <w:r w:rsidRPr="00DE0F0E">
        <w:rPr>
          <w:noProof/>
          <w:lang w:val="en-CA" w:eastAsia="ko-KR"/>
        </w:rPr>
        <w:t>DiffPicOrderCnt( currPic, </w:t>
      </w:r>
      <w:del w:id="3067" w:author="JVET-M0128" w:date="2019-02-26T08:15:00Z">
        <w:r w:rsidRPr="00DE0F0E" w:rsidDel="00244B64">
          <w:rPr>
            <w:noProof/>
            <w:lang w:val="en-CA" w:eastAsia="ko-KR"/>
          </w:rPr>
          <w:delText>RefPicList0</w:delText>
        </w:r>
      </w:del>
      <w:ins w:id="3068" w:author="JVET-M0128" w:date="2019-02-26T08:15:00Z">
        <w:r w:rsidR="00244B64">
          <w:rPr>
            <w:noProof/>
            <w:lang w:val="en-CA" w:eastAsia="ko-KR"/>
          </w:rPr>
          <w:t>RefPicList[ 0 ]</w:t>
        </w:r>
      </w:ins>
      <w:r w:rsidRPr="00DE0F0E">
        <w:rPr>
          <w:noProof/>
          <w:lang w:val="en-CA" w:eastAsia="ko-KR"/>
        </w:rPr>
        <w:t>[ i ] ) &lt; DiffPicOrderCnt( currPic, </w:t>
      </w:r>
      <w:del w:id="3069" w:author="JVET-M0128" w:date="2019-02-26T08:15:00Z">
        <w:r w:rsidRPr="00DE0F0E" w:rsidDel="00244B64">
          <w:rPr>
            <w:noProof/>
            <w:lang w:val="en-CA" w:eastAsia="ko-KR"/>
          </w:rPr>
          <w:delText>RefPicList0</w:delText>
        </w:r>
      </w:del>
      <w:ins w:id="3070" w:author="JVET-M0128" w:date="2019-02-26T08:15:00Z">
        <w:r w:rsidR="00244B64">
          <w:rPr>
            <w:noProof/>
            <w:lang w:val="en-CA" w:eastAsia="ko-KR"/>
          </w:rPr>
          <w:t>RefPicList[ 0 ]</w:t>
        </w:r>
      </w:ins>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405C6C10"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ins w:id="3071" w:author="JVET-M0128" w:date="2019-02-26T09:17:00Z">
        <w:r w:rsidR="003427D0">
          <w:rPr>
            <w:noProof/>
          </w:rPr>
          <w:t>NumRefIdxActive</w:t>
        </w:r>
        <w:r w:rsidR="003427D0" w:rsidRPr="00000E43">
          <w:rPr>
            <w:bCs/>
            <w:noProof/>
          </w:rPr>
          <w:t>[</w:t>
        </w:r>
        <w:r w:rsidR="003427D0">
          <w:rPr>
            <w:bCs/>
            <w:noProof/>
          </w:rPr>
          <w:t> 1 </w:t>
        </w:r>
        <w:r w:rsidR="003427D0" w:rsidRPr="00000E43">
          <w:rPr>
            <w:bCs/>
            <w:noProof/>
          </w:rPr>
          <w:t>]</w:t>
        </w:r>
      </w:ins>
      <w:del w:id="3072" w:author="JVET-M0128" w:date="2019-02-26T09:17:00Z">
        <w:r w:rsidRPr="00DE0F0E" w:rsidDel="003427D0">
          <w:rPr>
            <w:noProof/>
            <w:lang w:val="en-CA" w:eastAsia="ko-KR"/>
          </w:rPr>
          <w:delText>( num_ref_idx_l1_active_minus1 + 1 )</w:delText>
        </w:r>
      </w:del>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37159A63"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del w:id="3073" w:author="JVET-M0128" w:date="2019-02-26T08:15:00Z">
        <w:r w:rsidRPr="00DE0F0E" w:rsidDel="00244B64">
          <w:rPr>
            <w:noProof/>
            <w:lang w:val="en-CA" w:eastAsia="ko-KR"/>
          </w:rPr>
          <w:delText>RefPicList1</w:delText>
        </w:r>
      </w:del>
      <w:ins w:id="3074" w:author="JVET-M0128" w:date="2019-02-26T08:15:00Z">
        <w:r w:rsidR="00244B64">
          <w:rPr>
            <w:noProof/>
            <w:lang w:val="en-CA" w:eastAsia="ko-KR"/>
          </w:rPr>
          <w:t>RefPicList[ 1 ]</w:t>
        </w:r>
      </w:ins>
      <w:r w:rsidRPr="00DE0F0E">
        <w:rPr>
          <w:noProof/>
          <w:lang w:val="en-CA" w:eastAsia="ko-KR"/>
        </w:rPr>
        <w:t>[ i ] ) &lt; 0,</w:t>
      </w:r>
    </w:p>
    <w:p w14:paraId="58DB1AE8" w14:textId="4935E24A" w:rsidR="006B49AE" w:rsidRPr="00DE0F0E" w:rsidRDefault="006B49AE">
      <w:pPr>
        <w:numPr>
          <w:ilvl w:val="0"/>
          <w:numId w:val="9"/>
        </w:numPr>
        <w:tabs>
          <w:tab w:val="clear" w:pos="794"/>
        </w:tabs>
        <w:ind w:left="1080"/>
        <w:jc w:val="left"/>
        <w:rPr>
          <w:noProof/>
          <w:lang w:val="en-CA" w:eastAsia="ko-KR"/>
        </w:rPr>
        <w:pPrChange w:id="3075" w:author="JVET-M0128" w:date="2019-02-26T09:14:00Z">
          <w:pPr>
            <w:numPr>
              <w:numId w:val="9"/>
            </w:numPr>
            <w:tabs>
              <w:tab w:val="clear" w:pos="794"/>
            </w:tabs>
            <w:ind w:left="1080" w:hanging="360"/>
          </w:pPr>
        </w:pPrChange>
      </w:pPr>
      <w:r w:rsidRPr="00DE0F0E">
        <w:rPr>
          <w:noProof/>
          <w:lang w:val="en-CA" w:eastAsia="ko-KR"/>
        </w:rPr>
        <w:t>DiffPicOrderCnt( currPic, </w:t>
      </w:r>
      <w:del w:id="3076" w:author="JVET-M0128" w:date="2019-02-26T08:15:00Z">
        <w:r w:rsidRPr="00DE0F0E" w:rsidDel="00244B64">
          <w:rPr>
            <w:noProof/>
            <w:lang w:val="en-CA" w:eastAsia="ko-KR"/>
          </w:rPr>
          <w:delText>RefPicList1</w:delText>
        </w:r>
      </w:del>
      <w:ins w:id="3077" w:author="JVET-M0128" w:date="2019-02-26T08:15:00Z">
        <w:r w:rsidR="00244B64">
          <w:rPr>
            <w:noProof/>
            <w:lang w:val="en-CA" w:eastAsia="ko-KR"/>
          </w:rPr>
          <w:t>RefPicList[ 1 ]</w:t>
        </w:r>
      </w:ins>
      <w:r w:rsidRPr="00DE0F0E">
        <w:rPr>
          <w:noProof/>
          <w:lang w:val="en-CA" w:eastAsia="ko-KR"/>
        </w:rPr>
        <w:t>[ i ] ) &gt; DiffPicOrderCnt( currPic, </w:t>
      </w:r>
      <w:del w:id="3078" w:author="JVET-M0128" w:date="2019-02-26T08:15:00Z">
        <w:r w:rsidRPr="00DE0F0E" w:rsidDel="00244B64">
          <w:rPr>
            <w:noProof/>
            <w:lang w:val="en-CA" w:eastAsia="ko-KR"/>
          </w:rPr>
          <w:delText>RefPicList1</w:delText>
        </w:r>
      </w:del>
      <w:ins w:id="3079" w:author="JVET-M0128" w:date="2019-02-26T08:15:00Z">
        <w:r w:rsidR="00244B64">
          <w:rPr>
            <w:noProof/>
            <w:lang w:val="en-CA" w:eastAsia="ko-KR"/>
          </w:rPr>
          <w:t>RefPicList[ 1 ]</w:t>
        </w:r>
      </w:ins>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60416D52"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ins w:id="3080" w:author="JVET-M0128" w:date="2019-02-26T09:15:00Z">
        <w:r w:rsidR="003427D0">
          <w:rPr>
            <w:noProof/>
          </w:rPr>
          <w:t>NumRefIdxActive</w:t>
        </w:r>
        <w:r w:rsidR="003427D0" w:rsidRPr="00000E43">
          <w:rPr>
            <w:bCs/>
            <w:noProof/>
          </w:rPr>
          <w:t>[</w:t>
        </w:r>
        <w:r w:rsidR="003427D0">
          <w:rPr>
            <w:bCs/>
            <w:noProof/>
          </w:rPr>
          <w:t> 0 </w:t>
        </w:r>
        <w:r w:rsidR="003427D0" w:rsidRPr="00000E43">
          <w:rPr>
            <w:bCs/>
            <w:noProof/>
          </w:rPr>
          <w:t>]</w:t>
        </w:r>
      </w:ins>
      <w:del w:id="3081" w:author="JVET-M0128" w:date="2019-02-26T09:15:00Z">
        <w:r w:rsidRPr="00DE0F0E" w:rsidDel="003427D0">
          <w:rPr>
            <w:noProof/>
            <w:lang w:val="en-CA" w:eastAsia="ko-KR"/>
          </w:rPr>
          <w:delText>( num_ref_idx_l0_active_minus1 + 1 )</w:delText>
        </w:r>
      </w:del>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39DA4EA1"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del w:id="3082" w:author="JVET-M0128" w:date="2019-02-26T08:15:00Z">
        <w:r w:rsidRPr="00DE0F0E" w:rsidDel="00244B64">
          <w:rPr>
            <w:noProof/>
            <w:lang w:val="en-CA" w:eastAsia="ko-KR"/>
          </w:rPr>
          <w:delText>RefPicList0</w:delText>
        </w:r>
      </w:del>
      <w:ins w:id="3083" w:author="JVET-M0128" w:date="2019-02-26T08:15:00Z">
        <w:r w:rsidR="00244B64">
          <w:rPr>
            <w:noProof/>
            <w:lang w:val="en-CA" w:eastAsia="ko-KR"/>
          </w:rPr>
          <w:t>RefPicList[ 0 ]</w:t>
        </w:r>
      </w:ins>
      <w:r w:rsidRPr="00DE0F0E">
        <w:rPr>
          <w:noProof/>
          <w:lang w:val="en-CA" w:eastAsia="ko-KR"/>
        </w:rPr>
        <w:t>[ i ] ) &lt; 0,</w:t>
      </w:r>
    </w:p>
    <w:p w14:paraId="75E29086" w14:textId="785770E5" w:rsidR="006B49AE" w:rsidRPr="00DE0F0E" w:rsidRDefault="006B49AE">
      <w:pPr>
        <w:keepNext/>
        <w:numPr>
          <w:ilvl w:val="0"/>
          <w:numId w:val="9"/>
        </w:numPr>
        <w:tabs>
          <w:tab w:val="clear" w:pos="794"/>
          <w:tab w:val="clear" w:pos="1191"/>
        </w:tabs>
        <w:ind w:left="1440"/>
        <w:jc w:val="left"/>
        <w:rPr>
          <w:noProof/>
          <w:lang w:val="en-CA" w:eastAsia="ko-KR"/>
        </w:rPr>
        <w:pPrChange w:id="3084" w:author="JVET-M0128" w:date="2019-02-26T09:14:00Z">
          <w:pPr>
            <w:keepNext/>
            <w:numPr>
              <w:numId w:val="9"/>
            </w:numPr>
            <w:tabs>
              <w:tab w:val="clear" w:pos="794"/>
              <w:tab w:val="clear" w:pos="1191"/>
            </w:tabs>
            <w:ind w:left="1440" w:hanging="360"/>
          </w:pPr>
        </w:pPrChange>
      </w:pPr>
      <w:r w:rsidRPr="00DE0F0E">
        <w:rPr>
          <w:noProof/>
          <w:lang w:val="en-CA" w:eastAsia="ko-KR"/>
        </w:rPr>
        <w:t>DiffPicOrderCnt( currPic, </w:t>
      </w:r>
      <w:del w:id="3085" w:author="JVET-M0128" w:date="2019-02-26T08:15:00Z">
        <w:r w:rsidRPr="00DE0F0E" w:rsidDel="00244B64">
          <w:rPr>
            <w:noProof/>
            <w:lang w:val="en-CA" w:eastAsia="ko-KR"/>
          </w:rPr>
          <w:delText>RefPicList0</w:delText>
        </w:r>
      </w:del>
      <w:ins w:id="3086" w:author="JVET-M0128" w:date="2019-02-26T08:15:00Z">
        <w:r w:rsidR="00244B64">
          <w:rPr>
            <w:noProof/>
            <w:lang w:val="en-CA" w:eastAsia="ko-KR"/>
          </w:rPr>
          <w:t>RefPicList[ 0 ]</w:t>
        </w:r>
      </w:ins>
      <w:r w:rsidRPr="00DE0F0E">
        <w:rPr>
          <w:noProof/>
          <w:lang w:val="en-CA" w:eastAsia="ko-KR"/>
        </w:rPr>
        <w:t>[ i ] ) &gt; DiffPicOrderCnt( currPic, </w:t>
      </w:r>
      <w:del w:id="3087" w:author="JVET-M0128" w:date="2019-02-26T08:15:00Z">
        <w:r w:rsidRPr="00DE0F0E" w:rsidDel="00244B64">
          <w:rPr>
            <w:noProof/>
            <w:lang w:val="en-CA" w:eastAsia="ko-KR"/>
          </w:rPr>
          <w:delText>RefPicList0</w:delText>
        </w:r>
      </w:del>
      <w:ins w:id="3088" w:author="JVET-M0128" w:date="2019-02-26T08:15:00Z">
        <w:r w:rsidR="00244B64">
          <w:rPr>
            <w:noProof/>
            <w:lang w:val="en-CA" w:eastAsia="ko-KR"/>
          </w:rPr>
          <w:t>RefPicList[ 0 ]</w:t>
        </w:r>
      </w:ins>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387F4D19"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ins w:id="3089" w:author="JVET-M0128" w:date="2019-02-26T09:15:00Z">
        <w:r w:rsidR="003427D0">
          <w:rPr>
            <w:noProof/>
          </w:rPr>
          <w:t>NumRefIdxActive</w:t>
        </w:r>
        <w:r w:rsidR="003427D0" w:rsidRPr="00000E43">
          <w:rPr>
            <w:bCs/>
            <w:noProof/>
          </w:rPr>
          <w:t>[</w:t>
        </w:r>
        <w:r w:rsidR="003427D0">
          <w:rPr>
            <w:bCs/>
            <w:noProof/>
          </w:rPr>
          <w:t> 1 </w:t>
        </w:r>
        <w:r w:rsidR="003427D0" w:rsidRPr="00000E43">
          <w:rPr>
            <w:bCs/>
            <w:noProof/>
          </w:rPr>
          <w:t>]</w:t>
        </w:r>
      </w:ins>
      <w:del w:id="3090" w:author="JVET-M0128" w:date="2019-02-26T09:15:00Z">
        <w:r w:rsidRPr="00DE0F0E" w:rsidDel="003427D0">
          <w:rPr>
            <w:noProof/>
            <w:lang w:val="en-CA" w:eastAsia="ko-KR"/>
          </w:rPr>
          <w:delText>( num_ref_idx_l1_active_minus1 + 1 )</w:delText>
        </w:r>
      </w:del>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4368E83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del w:id="3091" w:author="JVET-M0128" w:date="2019-02-26T08:15:00Z">
        <w:r w:rsidRPr="00DE0F0E" w:rsidDel="00244B64">
          <w:rPr>
            <w:noProof/>
            <w:lang w:val="en-CA" w:eastAsia="ko-KR"/>
          </w:rPr>
          <w:delText>RefPicList1</w:delText>
        </w:r>
      </w:del>
      <w:ins w:id="3092" w:author="JVET-M0128" w:date="2019-02-26T08:15:00Z">
        <w:r w:rsidR="00244B64">
          <w:rPr>
            <w:noProof/>
            <w:lang w:val="en-CA" w:eastAsia="ko-KR"/>
          </w:rPr>
          <w:t>RefPicList[ 1 ]</w:t>
        </w:r>
      </w:ins>
      <w:r w:rsidRPr="00DE0F0E">
        <w:rPr>
          <w:noProof/>
          <w:lang w:val="en-CA" w:eastAsia="ko-KR"/>
        </w:rPr>
        <w:t>[ i ] ) &gt; 0,</w:t>
      </w:r>
    </w:p>
    <w:p w14:paraId="5DC425D4" w14:textId="1DCAA6C2" w:rsidR="006B49AE" w:rsidRPr="00DE0F0E" w:rsidRDefault="006B49AE">
      <w:pPr>
        <w:numPr>
          <w:ilvl w:val="0"/>
          <w:numId w:val="9"/>
        </w:numPr>
        <w:tabs>
          <w:tab w:val="clear" w:pos="794"/>
          <w:tab w:val="clear" w:pos="1191"/>
        </w:tabs>
        <w:ind w:left="1440"/>
        <w:jc w:val="left"/>
        <w:rPr>
          <w:noProof/>
          <w:lang w:val="en-CA" w:eastAsia="ko-KR"/>
        </w:rPr>
        <w:pPrChange w:id="3093" w:author="JVET-M0128" w:date="2019-02-26T09:15:00Z">
          <w:pPr>
            <w:numPr>
              <w:numId w:val="9"/>
            </w:numPr>
            <w:tabs>
              <w:tab w:val="clear" w:pos="794"/>
              <w:tab w:val="clear" w:pos="1191"/>
            </w:tabs>
            <w:ind w:left="1440" w:hanging="360"/>
          </w:pPr>
        </w:pPrChange>
      </w:pPr>
      <w:r w:rsidRPr="00DE0F0E">
        <w:rPr>
          <w:noProof/>
          <w:lang w:val="en-CA" w:eastAsia="ko-KR"/>
        </w:rPr>
        <w:t>DiffPicOrderCnt( currPic, </w:t>
      </w:r>
      <w:del w:id="3094" w:author="JVET-M0128" w:date="2019-02-26T08:15:00Z">
        <w:r w:rsidRPr="00DE0F0E" w:rsidDel="00244B64">
          <w:rPr>
            <w:noProof/>
            <w:lang w:val="en-CA" w:eastAsia="ko-KR"/>
          </w:rPr>
          <w:delText>RefPicList1</w:delText>
        </w:r>
      </w:del>
      <w:ins w:id="3095" w:author="JVET-M0128" w:date="2019-02-26T08:15:00Z">
        <w:r w:rsidR="00244B64">
          <w:rPr>
            <w:noProof/>
            <w:lang w:val="en-CA" w:eastAsia="ko-KR"/>
          </w:rPr>
          <w:t>RefPicList[ 1 ]</w:t>
        </w:r>
      </w:ins>
      <w:r w:rsidRPr="00DE0F0E">
        <w:rPr>
          <w:noProof/>
          <w:lang w:val="en-CA" w:eastAsia="ko-KR"/>
        </w:rPr>
        <w:t>[ i ] ) &lt; DiffPicOrderCnt( currPic, </w:t>
      </w:r>
      <w:del w:id="3096" w:author="JVET-M0128" w:date="2019-02-26T08:15:00Z">
        <w:r w:rsidRPr="00DE0F0E" w:rsidDel="00244B64">
          <w:rPr>
            <w:noProof/>
            <w:lang w:val="en-CA" w:eastAsia="ko-KR"/>
          </w:rPr>
          <w:delText>RefPicList1</w:delText>
        </w:r>
      </w:del>
      <w:ins w:id="3097" w:author="JVET-M0128" w:date="2019-02-26T08:15:00Z">
        <w:r w:rsidR="00244B64">
          <w:rPr>
            <w:noProof/>
            <w:lang w:val="en-CA" w:eastAsia="ko-KR"/>
          </w:rPr>
          <w:t>RefPicList[ 1 ]</w:t>
        </w:r>
      </w:ins>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3098" w:name="_Toc2177067"/>
      <w:r w:rsidRPr="00DE0F0E">
        <w:rPr>
          <w:noProof/>
          <w:lang w:val="en-CA"/>
        </w:rPr>
        <w:t>Decoding process for cod</w:t>
      </w:r>
      <w:bookmarkStart w:id="3099" w:name="_Toc287363813"/>
      <w:bookmarkStart w:id="3100" w:name="_Toc311217244"/>
      <w:bookmarkStart w:id="3101" w:name="_Toc317198791"/>
      <w:bookmarkStart w:id="3102" w:name="_Ref398992129"/>
      <w:bookmarkStart w:id="3103" w:name="_Ref398993355"/>
      <w:bookmarkStart w:id="3104" w:name="_Toc415475906"/>
      <w:bookmarkStart w:id="3105" w:name="_Toc423599181"/>
      <w:bookmarkStart w:id="3106" w:name="_Toc423601685"/>
      <w:bookmarkStart w:id="3107" w:name="_Toc462913180"/>
      <w:r w:rsidRPr="00DE0F0E">
        <w:rPr>
          <w:noProof/>
          <w:lang w:val="en-CA"/>
        </w:rPr>
        <w:t>ing units coded in intra prediction mode</w:t>
      </w:r>
      <w:bookmarkEnd w:id="3098"/>
      <w:bookmarkEnd w:id="3099"/>
      <w:bookmarkEnd w:id="3100"/>
      <w:bookmarkEnd w:id="3101"/>
      <w:bookmarkEnd w:id="3102"/>
      <w:bookmarkEnd w:id="3103"/>
      <w:bookmarkEnd w:id="3104"/>
      <w:bookmarkEnd w:id="3105"/>
      <w:bookmarkEnd w:id="3106"/>
      <w:bookmarkEnd w:id="3107"/>
    </w:p>
    <w:p w14:paraId="4A3AD9A2" w14:textId="77777777" w:rsidR="00647EAA" w:rsidRPr="00DE0F0E" w:rsidRDefault="00647EAA" w:rsidP="00647EAA">
      <w:pPr>
        <w:pStyle w:val="Heading3"/>
        <w:rPr>
          <w:noProof/>
          <w:lang w:val="en-CA" w:eastAsia="ko-KR"/>
        </w:rPr>
      </w:pPr>
      <w:bookmarkStart w:id="3108" w:name="_Ref414881399"/>
      <w:bookmarkStart w:id="3109" w:name="_Toc415475907"/>
      <w:bookmarkStart w:id="3110" w:name="_Toc423599182"/>
      <w:bookmarkStart w:id="3111" w:name="_Toc423601686"/>
      <w:bookmarkStart w:id="3112" w:name="_Toc462913181"/>
      <w:bookmarkStart w:id="3113" w:name="_Toc2177068"/>
      <w:r w:rsidRPr="00DE0F0E">
        <w:rPr>
          <w:noProof/>
          <w:lang w:val="en-CA" w:eastAsia="ko-KR"/>
        </w:rPr>
        <w:t xml:space="preserve">General </w:t>
      </w:r>
      <w:r w:rsidRPr="00DE0F0E">
        <w:rPr>
          <w:noProof/>
          <w:lang w:val="en-CA"/>
        </w:rPr>
        <w:t>decoding process for coding units coded in intra prediction mode</w:t>
      </w:r>
      <w:bookmarkEnd w:id="3108"/>
      <w:bookmarkEnd w:id="3109"/>
      <w:bookmarkEnd w:id="3110"/>
      <w:bookmarkEnd w:id="3111"/>
      <w:bookmarkEnd w:id="3112"/>
      <w:bookmarkEnd w:id="3113"/>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07F47CEA" w:rsidR="00090174" w:rsidRPr="00DE0F0E" w:rsidRDefault="00090174" w:rsidP="00D01146">
      <w:pPr>
        <w:rPr>
          <w:noProof/>
          <w:lang w:val="en-CA"/>
        </w:rPr>
      </w:pPr>
      <w:bookmarkStart w:id="3114" w:name="_Ref296586571"/>
      <w:bookmarkStart w:id="3115" w:name="_Toc311217245"/>
      <w:bookmarkStart w:id="3116" w:name="_Toc317198792"/>
      <w:bookmarkStart w:id="3117" w:name="_Ref397950282"/>
      <w:bookmarkStart w:id="3118" w:name="_Ref397950366"/>
      <w:bookmarkStart w:id="3119" w:name="_Toc415475908"/>
      <w:bookmarkStart w:id="3120" w:name="_Toc423599183"/>
      <w:bookmarkStart w:id="3121" w:name="_Toc423601687"/>
      <w:bookmarkStart w:id="3122"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49EE561A"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184A998A"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3F609A">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3A61EB9E"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w:t>
      </w:r>
      <w:r w:rsidRPr="00DE0F0E">
        <w:rPr>
          <w:noProof/>
          <w:lang w:val="en-CA"/>
        </w:rPr>
        <w:lastRenderedPageBreak/>
        <w:t xml:space="preserve">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4F55F9B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64206CA6" w14:textId="6D04378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89476C9"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48FE4D7C"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241A827D"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3123" w:name="_Ref522182246"/>
      <w:bookmarkStart w:id="3124" w:name="_Toc2177069"/>
      <w:r w:rsidRPr="00DE0F0E">
        <w:rPr>
          <w:noProof/>
          <w:lang w:val="en-CA" w:eastAsia="ko-KR"/>
        </w:rPr>
        <w:t>Derivation process for luma intra prediction mode</w:t>
      </w:r>
      <w:bookmarkEnd w:id="3114"/>
      <w:bookmarkEnd w:id="3115"/>
      <w:bookmarkEnd w:id="3116"/>
      <w:bookmarkEnd w:id="3117"/>
      <w:bookmarkEnd w:id="3118"/>
      <w:bookmarkEnd w:id="3119"/>
      <w:bookmarkEnd w:id="3120"/>
      <w:bookmarkEnd w:id="3121"/>
      <w:bookmarkEnd w:id="3122"/>
      <w:bookmarkEnd w:id="3123"/>
      <w:bookmarkEnd w:id="3124"/>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3B905497"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4EA5D6CD" w:rsidR="00647EAA" w:rsidRPr="00DE0F0E" w:rsidRDefault="00647EAA" w:rsidP="00647EAA">
      <w:pPr>
        <w:pStyle w:val="Caption"/>
        <w:rPr>
          <w:noProof/>
          <w:lang w:val="en-CA" w:eastAsia="ko-KR"/>
        </w:rPr>
      </w:pPr>
      <w:bookmarkStart w:id="3125" w:name="_Ref521602371"/>
      <w:bookmarkStart w:id="3126" w:name="_Toc415476444"/>
      <w:bookmarkStart w:id="3127" w:name="_Toc423602485"/>
      <w:bookmarkStart w:id="3128" w:name="_Toc423602659"/>
      <w:bookmarkStart w:id="3129"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3125"/>
      <w:r w:rsidRPr="00DE0F0E">
        <w:rPr>
          <w:noProof/>
          <w:lang w:val="en-CA"/>
        </w:rPr>
        <w:t xml:space="preserve"> – </w:t>
      </w:r>
      <w:r w:rsidRPr="00DE0F0E">
        <w:rPr>
          <w:noProof/>
          <w:lang w:val="en-CA" w:eastAsia="ko-KR"/>
        </w:rPr>
        <w:t>Specification of intra prediction mode and associated names</w:t>
      </w:r>
      <w:bookmarkEnd w:id="3126"/>
      <w:bookmarkEnd w:id="3127"/>
      <w:bookmarkEnd w:id="3128"/>
      <w:bookmarkEnd w:id="31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xml:space="preserve"> ) and </w:t>
      </w:r>
      <w:r w:rsidRPr="00DE0F0E">
        <w:rPr>
          <w:noProof/>
          <w:lang w:val="en-CA" w:eastAsia="ko-KR"/>
        </w:rPr>
        <w:lastRenderedPageBreak/>
        <w:t>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68DFF50F"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200CDD2B" w14:textId="5AAE942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288D7285" w14:textId="48AC5FE2"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51C8E2E1" w14:textId="69A33045"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22B4A9A2" w14:textId="6C0DB3F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31FD8B15" w14:textId="543CFBA9"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3F609A">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3F609A">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8166AEE"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5A8F26CF" w14:textId="063BD22A"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40D0B0B6" w14:textId="2A8C52BE"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345A4B95"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315D105E" w14:textId="3D330DDA"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lastRenderedPageBreak/>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5A49C6BB" w14:textId="37C805BC"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02F5267E"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2A905E1B" w14:textId="52879A2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7F76ED13" w14:textId="3E1D59E0"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6923FB0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06DFBA78" w14:textId="4E32F96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EC4BD1C"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72AD5DC0" w14:textId="5678EAD1"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1CCFC272"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134F8743" w14:textId="10C36F44"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69B6DD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6D9436FE" w14:textId="32EE37C6"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A675281"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p>
    <w:p w14:paraId="0F012D69" w14:textId="7906164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AD172A"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7050BB8A" w14:textId="2FB9693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0A48D854"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36</w:t>
      </w:r>
      <w:r w:rsidRPr="00DE0F0E">
        <w:rPr>
          <w:noProof/>
          <w:lang w:val="en-CA"/>
        </w:rPr>
        <w:fldChar w:fldCharType="end"/>
      </w:r>
      <w:r w:rsidRPr="00DE0F0E">
        <w:rPr>
          <w:noProof/>
          <w:lang w:val="en-CA"/>
        </w:rPr>
        <w:t>)</w:t>
      </w:r>
    </w:p>
    <w:p w14:paraId="0EF0FF8D" w14:textId="040F4332"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37</w:t>
      </w:r>
      <w:r w:rsidRPr="00DE0F0E">
        <w:rPr>
          <w:noProof/>
          <w:lang w:val="en-CA"/>
        </w:rPr>
        <w:fldChar w:fldCharType="end"/>
      </w:r>
      <w:r w:rsidRPr="00DE0F0E">
        <w:rPr>
          <w:noProof/>
          <w:lang w:val="en-CA"/>
        </w:rPr>
        <w:t>)</w:t>
      </w:r>
    </w:p>
    <w:p w14:paraId="3E8ACF34" w14:textId="55A0D3FA"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lastRenderedPageBreak/>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38</w:t>
      </w:r>
      <w:r w:rsidRPr="00DE0F0E">
        <w:rPr>
          <w:noProof/>
          <w:lang w:val="en-CA"/>
        </w:rPr>
        <w:fldChar w:fldCharType="end"/>
      </w:r>
      <w:r w:rsidRPr="00DE0F0E">
        <w:rPr>
          <w:noProof/>
          <w:lang w:val="en-CA"/>
        </w:rPr>
        <w:t>)</w:t>
      </w:r>
    </w:p>
    <w:p w14:paraId="6E3BD362" w14:textId="5F8B3559"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197EBDE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28C1B7D1" w14:textId="31CEAE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7AB0BB7B" w14:textId="2F40A65A"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131C7DC9" w14:textId="7AB992D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EBFAF3C"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44</w:t>
      </w:r>
      <w:r w:rsidRPr="00DE0F0E">
        <w:rPr>
          <w:noProof/>
          <w:lang w:val="en-CA"/>
        </w:rPr>
        <w:fldChar w:fldCharType="end"/>
      </w:r>
      <w:r w:rsidRPr="00DE0F0E">
        <w:rPr>
          <w:noProof/>
          <w:lang w:val="en-CA"/>
        </w:rPr>
        <w:t>)</w:t>
      </w:r>
    </w:p>
    <w:p w14:paraId="5053E2CA" w14:textId="387BE630"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45</w:t>
      </w:r>
      <w:r w:rsidRPr="00DE0F0E">
        <w:rPr>
          <w:noProof/>
          <w:lang w:val="en-CA"/>
        </w:rPr>
        <w:fldChar w:fldCharType="end"/>
      </w:r>
      <w:r w:rsidRPr="00DE0F0E">
        <w:rPr>
          <w:noProof/>
          <w:lang w:val="en-CA"/>
        </w:rPr>
        <w:t>)</w:t>
      </w:r>
    </w:p>
    <w:p w14:paraId="3D302CEF" w14:textId="6504F6F5"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46</w:t>
      </w:r>
      <w:r w:rsidRPr="00DE0F0E">
        <w:rPr>
          <w:noProof/>
          <w:lang w:val="en-CA"/>
        </w:rPr>
        <w:fldChar w:fldCharType="end"/>
      </w:r>
      <w:r w:rsidRPr="00DE0F0E">
        <w:rPr>
          <w:noProof/>
          <w:lang w:val="en-CA"/>
        </w:rPr>
        <w:t>)</w:t>
      </w:r>
    </w:p>
    <w:p w14:paraId="7C38A696" w14:textId="0D8E98A5"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5CB93BA7"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48</w:t>
      </w:r>
      <w:r w:rsidRPr="00DE0F0E">
        <w:rPr>
          <w:noProof/>
          <w:lang w:val="en-CA"/>
        </w:rPr>
        <w:fldChar w:fldCharType="end"/>
      </w:r>
      <w:r w:rsidRPr="00DE0F0E">
        <w:rPr>
          <w:noProof/>
          <w:lang w:val="en-CA"/>
        </w:rPr>
        <w:t>)</w:t>
      </w:r>
    </w:p>
    <w:p w14:paraId="2FE47AC9" w14:textId="4FFC566C"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49</w:t>
      </w:r>
      <w:r w:rsidRPr="00DE0F0E">
        <w:rPr>
          <w:noProof/>
          <w:lang w:val="en-CA"/>
        </w:rPr>
        <w:fldChar w:fldCharType="end"/>
      </w:r>
      <w:r w:rsidRPr="00DE0F0E">
        <w:rPr>
          <w:noProof/>
          <w:lang w:val="en-CA"/>
        </w:rPr>
        <w:t>)</w:t>
      </w:r>
    </w:p>
    <w:p w14:paraId="6B473A5F" w14:textId="67BA959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50</w:t>
      </w:r>
      <w:r w:rsidRPr="00DE0F0E">
        <w:rPr>
          <w:noProof/>
          <w:lang w:val="en-CA"/>
        </w:rPr>
        <w:fldChar w:fldCharType="end"/>
      </w:r>
      <w:r w:rsidRPr="00DE0F0E">
        <w:rPr>
          <w:noProof/>
          <w:lang w:val="en-CA"/>
        </w:rPr>
        <w:t>)</w:t>
      </w:r>
    </w:p>
    <w:p w14:paraId="2697480C" w14:textId="40011D41"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352B9319"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52</w:t>
      </w:r>
      <w:r w:rsidRPr="00DE0F0E">
        <w:rPr>
          <w:noProof/>
          <w:lang w:val="en-CA"/>
        </w:rPr>
        <w:fldChar w:fldCharType="end"/>
      </w:r>
      <w:r w:rsidRPr="00DE0F0E">
        <w:rPr>
          <w:noProof/>
          <w:lang w:val="en-CA"/>
        </w:rPr>
        <w:t>)</w:t>
      </w:r>
    </w:p>
    <w:p w14:paraId="296FD412" w14:textId="3CCD90C1"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53</w:t>
      </w:r>
      <w:r w:rsidRPr="00DE0F0E">
        <w:rPr>
          <w:noProof/>
          <w:lang w:val="en-CA"/>
        </w:rPr>
        <w:fldChar w:fldCharType="end"/>
      </w:r>
      <w:r w:rsidRPr="00DE0F0E">
        <w:rPr>
          <w:noProof/>
          <w:lang w:val="en-CA"/>
        </w:rPr>
        <w:t>)</w:t>
      </w:r>
    </w:p>
    <w:p w14:paraId="422773D5" w14:textId="2CEC42C7"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54</w:t>
      </w:r>
      <w:r w:rsidRPr="00DE0F0E">
        <w:rPr>
          <w:noProof/>
          <w:lang w:val="en-CA"/>
        </w:rPr>
        <w:fldChar w:fldCharType="end"/>
      </w:r>
      <w:r w:rsidRPr="00DE0F0E">
        <w:rPr>
          <w:noProof/>
          <w:lang w:val="en-CA"/>
        </w:rPr>
        <w:t>)</w:t>
      </w:r>
    </w:p>
    <w:p w14:paraId="7E937C2E" w14:textId="6EB3B6EB"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55</w:t>
      </w:r>
      <w:r w:rsidRPr="00DE0F0E">
        <w:rPr>
          <w:noProof/>
          <w:lang w:val="en-CA"/>
        </w:rPr>
        <w:fldChar w:fldCharType="end"/>
      </w:r>
      <w:r w:rsidRPr="00DE0F0E">
        <w:rPr>
          <w:noProof/>
          <w:lang w:val="en-CA"/>
        </w:rPr>
        <w:t>)</w:t>
      </w:r>
    </w:p>
    <w:p w14:paraId="7B0FEDB0" w14:textId="17AC554B"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56</w:t>
      </w:r>
      <w:r w:rsidRPr="00DE0F0E">
        <w:rPr>
          <w:noProof/>
          <w:lang w:val="en-CA"/>
        </w:rPr>
        <w:fldChar w:fldCharType="end"/>
      </w:r>
      <w:r w:rsidRPr="00DE0F0E">
        <w:rPr>
          <w:noProof/>
          <w:lang w:val="en-CA"/>
        </w:rPr>
        <w:t>)</w:t>
      </w:r>
    </w:p>
    <w:p w14:paraId="2D1E783E" w14:textId="35545559"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5F9A47EB"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58</w:t>
      </w:r>
      <w:r w:rsidRPr="00DE0F0E">
        <w:rPr>
          <w:noProof/>
          <w:lang w:val="en-CA"/>
        </w:rPr>
        <w:fldChar w:fldCharType="end"/>
      </w:r>
      <w:r w:rsidRPr="00DE0F0E">
        <w:rPr>
          <w:noProof/>
          <w:lang w:val="en-CA"/>
        </w:rPr>
        <w:t>)</w:t>
      </w:r>
    </w:p>
    <w:p w14:paraId="01A823F5" w14:textId="1C0285ED"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59</w:t>
      </w:r>
      <w:r w:rsidRPr="00DE0F0E">
        <w:rPr>
          <w:noProof/>
          <w:lang w:val="en-CA"/>
        </w:rPr>
        <w:fldChar w:fldCharType="end"/>
      </w:r>
      <w:r w:rsidRPr="00DE0F0E">
        <w:rPr>
          <w:noProof/>
          <w:lang w:val="en-CA"/>
        </w:rPr>
        <w:t>)</w:t>
      </w:r>
    </w:p>
    <w:p w14:paraId="2A781DA9" w14:textId="03F4F000"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60</w:t>
      </w:r>
      <w:r w:rsidRPr="00DE0F0E">
        <w:rPr>
          <w:noProof/>
          <w:lang w:val="en-CA"/>
        </w:rPr>
        <w:fldChar w:fldCharType="end"/>
      </w:r>
      <w:r w:rsidRPr="00DE0F0E">
        <w:rPr>
          <w:noProof/>
          <w:lang w:val="en-CA"/>
        </w:rPr>
        <w:t>)</w:t>
      </w:r>
    </w:p>
    <w:p w14:paraId="5D16A3F3" w14:textId="1CC1C204"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61</w:t>
      </w:r>
      <w:r w:rsidRPr="00DE0F0E">
        <w:rPr>
          <w:noProof/>
          <w:lang w:val="en-CA"/>
        </w:rPr>
        <w:fldChar w:fldCharType="end"/>
      </w:r>
      <w:r w:rsidRPr="00DE0F0E">
        <w:rPr>
          <w:noProof/>
          <w:lang w:val="en-CA"/>
        </w:rPr>
        <w:t>)</w:t>
      </w:r>
    </w:p>
    <w:p w14:paraId="489C9887" w14:textId="34E4CF3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62</w:t>
      </w:r>
      <w:r w:rsidRPr="00DE0F0E">
        <w:rPr>
          <w:noProof/>
          <w:lang w:val="en-CA"/>
        </w:rPr>
        <w:fldChar w:fldCharType="end"/>
      </w:r>
      <w:r w:rsidRPr="00DE0F0E">
        <w:rPr>
          <w:noProof/>
          <w:lang w:val="en-CA"/>
        </w:rPr>
        <w:t>)</w:t>
      </w:r>
    </w:p>
    <w:p w14:paraId="3A943CC6" w14:textId="38E4630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lastRenderedPageBreak/>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0F30C0C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64</w:t>
      </w:r>
      <w:r w:rsidRPr="00DE0F0E">
        <w:rPr>
          <w:noProof/>
          <w:lang w:val="en-CA" w:eastAsia="ko-KR"/>
        </w:rPr>
        <w:fldChar w:fldCharType="end"/>
      </w:r>
      <w:r w:rsidRPr="00DE0F0E">
        <w:rPr>
          <w:noProof/>
          <w:lang w:val="en-CA" w:eastAsia="ko-KR"/>
        </w:rPr>
        <w:t>)</w:t>
      </w:r>
    </w:p>
    <w:p w14:paraId="5E031E6F" w14:textId="6911118A"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65</w:t>
      </w:r>
      <w:r w:rsidRPr="00DE0F0E">
        <w:rPr>
          <w:noProof/>
          <w:lang w:val="en-CA" w:eastAsia="ko-KR"/>
        </w:rPr>
        <w:fldChar w:fldCharType="end"/>
      </w:r>
      <w:r w:rsidRPr="00DE0F0E">
        <w:rPr>
          <w:noProof/>
          <w:lang w:val="en-CA" w:eastAsia="ko-KR"/>
        </w:rPr>
        <w:t>)</w:t>
      </w:r>
    </w:p>
    <w:p w14:paraId="38B370DA" w14:textId="70E5C37D"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66</w:t>
      </w:r>
      <w:r w:rsidRPr="00DE0F0E">
        <w:rPr>
          <w:noProof/>
          <w:lang w:val="en-CA" w:eastAsia="ko-KR"/>
        </w:rPr>
        <w:fldChar w:fldCharType="end"/>
      </w:r>
      <w:r w:rsidRPr="00DE0F0E">
        <w:rPr>
          <w:noProof/>
          <w:lang w:val="en-CA" w:eastAsia="ko-KR"/>
        </w:rPr>
        <w:t>)</w:t>
      </w:r>
    </w:p>
    <w:p w14:paraId="56FD1D95" w14:textId="0989F1D7"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67</w:t>
      </w:r>
      <w:r w:rsidRPr="00DE0F0E">
        <w:rPr>
          <w:noProof/>
          <w:lang w:val="en-CA" w:eastAsia="ko-KR"/>
        </w:rPr>
        <w:fldChar w:fldCharType="end"/>
      </w:r>
      <w:r w:rsidRPr="00DE0F0E">
        <w:rPr>
          <w:noProof/>
          <w:lang w:val="en-CA" w:eastAsia="ko-KR"/>
        </w:rPr>
        <w:t>)</w:t>
      </w:r>
    </w:p>
    <w:p w14:paraId="4764B46C" w14:textId="0D5D179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68</w:t>
      </w:r>
      <w:r w:rsidRPr="00DE0F0E">
        <w:rPr>
          <w:noProof/>
          <w:lang w:val="en-CA" w:eastAsia="ko-KR"/>
        </w:rPr>
        <w:fldChar w:fldCharType="end"/>
      </w:r>
      <w:r w:rsidRPr="00DE0F0E">
        <w:rPr>
          <w:noProof/>
          <w:lang w:val="en-CA" w:eastAsia="ko-KR"/>
        </w:rPr>
        <w:t>)</w:t>
      </w:r>
    </w:p>
    <w:p w14:paraId="7D6A5E29" w14:textId="44958835"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208F5F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70</w:t>
      </w:r>
      <w:r w:rsidRPr="00DE0F0E">
        <w:rPr>
          <w:noProof/>
          <w:lang w:val="en-CA"/>
        </w:rPr>
        <w:fldChar w:fldCharType="end"/>
      </w:r>
      <w:r w:rsidRPr="00DE0F0E">
        <w:rPr>
          <w:noProof/>
          <w:lang w:val="en-CA"/>
        </w:rPr>
        <w:t>)</w:t>
      </w:r>
    </w:p>
    <w:p w14:paraId="760C0524" w14:textId="02CB697C"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6BD68FC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72</w:t>
      </w:r>
      <w:r w:rsidRPr="00DE0F0E">
        <w:rPr>
          <w:noProof/>
          <w:lang w:val="en-CA"/>
        </w:rPr>
        <w:fldChar w:fldCharType="end"/>
      </w:r>
      <w:r w:rsidRPr="00DE0F0E">
        <w:rPr>
          <w:noProof/>
          <w:lang w:val="en-CA"/>
        </w:rPr>
        <w:t>)</w:t>
      </w:r>
    </w:p>
    <w:p w14:paraId="75E25A1B" w14:textId="585BEA59"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w:t>
      </w:r>
    </w:p>
    <w:p w14:paraId="07A7A942" w14:textId="3EA5CF20"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74</w:t>
      </w:r>
      <w:r w:rsidRPr="00DE0F0E">
        <w:rPr>
          <w:noProof/>
          <w:lang w:val="en-CA"/>
        </w:rPr>
        <w:fldChar w:fldCharType="end"/>
      </w:r>
      <w:r w:rsidRPr="00DE0F0E">
        <w:rPr>
          <w:noProof/>
          <w:lang w:val="en-CA"/>
        </w:rPr>
        <w:t>)</w:t>
      </w:r>
    </w:p>
    <w:p w14:paraId="46150EBC" w14:textId="4CF83D3E"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386F6C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76</w:t>
      </w:r>
      <w:r w:rsidRPr="00DE0F0E">
        <w:rPr>
          <w:noProof/>
          <w:lang w:val="en-CA"/>
        </w:rPr>
        <w:fldChar w:fldCharType="end"/>
      </w:r>
      <w:r w:rsidRPr="00DE0F0E">
        <w:rPr>
          <w:noProof/>
          <w:lang w:val="en-CA"/>
        </w:rPr>
        <w:t>)</w:t>
      </w:r>
    </w:p>
    <w:p w14:paraId="2FEF5AB5" w14:textId="3A8975B5"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77</w:t>
      </w:r>
      <w:r w:rsidRPr="00DE0F0E">
        <w:rPr>
          <w:noProof/>
          <w:lang w:val="en-CA"/>
        </w:rPr>
        <w:fldChar w:fldCharType="end"/>
      </w:r>
      <w:r w:rsidRPr="00DE0F0E">
        <w:rPr>
          <w:noProof/>
          <w:lang w:val="en-CA"/>
        </w:rPr>
        <w:t>)</w:t>
      </w:r>
    </w:p>
    <w:p w14:paraId="0C77A11C" w14:textId="579AD18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78</w:t>
      </w:r>
      <w:r w:rsidRPr="00DE0F0E">
        <w:rPr>
          <w:noProof/>
          <w:lang w:val="en-CA"/>
        </w:rPr>
        <w:fldChar w:fldCharType="end"/>
      </w:r>
      <w:r w:rsidRPr="00DE0F0E">
        <w:rPr>
          <w:noProof/>
          <w:lang w:val="en-CA"/>
        </w:rPr>
        <w:t>)</w:t>
      </w:r>
    </w:p>
    <w:p w14:paraId="646C557F" w14:textId="03A0292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79</w:t>
      </w:r>
      <w:r w:rsidRPr="00DE0F0E">
        <w:rPr>
          <w:noProof/>
          <w:lang w:val="en-CA"/>
        </w:rPr>
        <w:fldChar w:fldCharType="end"/>
      </w:r>
      <w:r w:rsidRPr="00DE0F0E">
        <w:rPr>
          <w:noProof/>
          <w:lang w:val="en-CA"/>
        </w:rPr>
        <w:t>)</w:t>
      </w:r>
    </w:p>
    <w:p w14:paraId="2B18D2AD" w14:textId="48E35DBE"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80</w:t>
      </w:r>
      <w:r w:rsidRPr="00DE0F0E">
        <w:rPr>
          <w:noProof/>
          <w:lang w:val="en-CA"/>
        </w:rPr>
        <w:fldChar w:fldCharType="end"/>
      </w:r>
      <w:r w:rsidRPr="00DE0F0E">
        <w:rPr>
          <w:noProof/>
          <w:lang w:val="en-CA"/>
        </w:rPr>
        <w:t>)</w:t>
      </w:r>
    </w:p>
    <w:p w14:paraId="7256F76F" w14:textId="3D1C6CEC"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EF904CF"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82</w:t>
      </w:r>
      <w:r w:rsidRPr="00DE0F0E">
        <w:rPr>
          <w:noProof/>
          <w:lang w:val="en-CA" w:eastAsia="ko-KR"/>
        </w:rPr>
        <w:fldChar w:fldCharType="end"/>
      </w:r>
      <w:r w:rsidRPr="00DE0F0E">
        <w:rPr>
          <w:noProof/>
          <w:lang w:val="en-CA" w:eastAsia="ko-KR"/>
        </w:rPr>
        <w:t>)</w:t>
      </w:r>
    </w:p>
    <w:p w14:paraId="7717E918" w14:textId="0519DBB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83</w:t>
      </w:r>
      <w:r w:rsidRPr="00DE0F0E">
        <w:rPr>
          <w:noProof/>
          <w:lang w:val="en-CA" w:eastAsia="ko-KR"/>
        </w:rPr>
        <w:fldChar w:fldCharType="end"/>
      </w:r>
      <w:r w:rsidRPr="00DE0F0E">
        <w:rPr>
          <w:noProof/>
          <w:lang w:val="en-CA" w:eastAsia="ko-KR"/>
        </w:rPr>
        <w:t>)</w:t>
      </w:r>
    </w:p>
    <w:p w14:paraId="6B562BB6" w14:textId="48D8C0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84</w:t>
      </w:r>
      <w:r w:rsidRPr="00DE0F0E">
        <w:rPr>
          <w:noProof/>
          <w:lang w:val="en-CA" w:eastAsia="ko-KR"/>
        </w:rPr>
        <w:fldChar w:fldCharType="end"/>
      </w:r>
      <w:r w:rsidRPr="00DE0F0E">
        <w:rPr>
          <w:noProof/>
          <w:lang w:val="en-CA" w:eastAsia="ko-KR"/>
        </w:rPr>
        <w:t>)</w:t>
      </w:r>
    </w:p>
    <w:p w14:paraId="63D7D7D5" w14:textId="42A66DC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85</w:t>
      </w:r>
      <w:r w:rsidRPr="00DE0F0E">
        <w:rPr>
          <w:noProof/>
          <w:lang w:val="en-CA" w:eastAsia="ko-KR"/>
        </w:rPr>
        <w:fldChar w:fldCharType="end"/>
      </w:r>
      <w:r w:rsidRPr="00DE0F0E">
        <w:rPr>
          <w:noProof/>
          <w:lang w:val="en-CA" w:eastAsia="ko-KR"/>
        </w:rPr>
        <w:t>)</w:t>
      </w:r>
    </w:p>
    <w:p w14:paraId="6A7FE3D0" w14:textId="4B0B0EA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86</w:t>
      </w:r>
      <w:r w:rsidRPr="00DE0F0E">
        <w:rPr>
          <w:noProof/>
          <w:lang w:val="en-CA" w:eastAsia="ko-KR"/>
        </w:rPr>
        <w:fldChar w:fldCharType="end"/>
      </w:r>
      <w:r w:rsidRPr="00DE0F0E">
        <w:rPr>
          <w:noProof/>
          <w:lang w:val="en-CA" w:eastAsia="ko-KR"/>
        </w:rPr>
        <w:t>)</w:t>
      </w:r>
    </w:p>
    <w:p w14:paraId="47538FCF" w14:textId="02D8319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6948A84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88</w:t>
      </w:r>
      <w:r w:rsidRPr="00DE0F0E">
        <w:rPr>
          <w:noProof/>
          <w:lang w:val="en-CA" w:eastAsia="ko-KR"/>
        </w:rPr>
        <w:fldChar w:fldCharType="end"/>
      </w:r>
      <w:r w:rsidRPr="00DE0F0E">
        <w:rPr>
          <w:noProof/>
          <w:lang w:val="en-CA" w:eastAsia="ko-KR"/>
        </w:rPr>
        <w:t>)</w:t>
      </w:r>
    </w:p>
    <w:p w14:paraId="27194621" w14:textId="545EC64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89</w:t>
      </w:r>
      <w:r w:rsidRPr="00DE0F0E">
        <w:rPr>
          <w:noProof/>
          <w:lang w:val="en-CA" w:eastAsia="ko-KR"/>
        </w:rPr>
        <w:fldChar w:fldCharType="end"/>
      </w:r>
      <w:r w:rsidRPr="00DE0F0E">
        <w:rPr>
          <w:noProof/>
          <w:lang w:val="en-CA" w:eastAsia="ko-KR"/>
        </w:rPr>
        <w:t>)</w:t>
      </w:r>
    </w:p>
    <w:p w14:paraId="0FA4345C" w14:textId="36DE2D5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90</w:t>
      </w:r>
      <w:r w:rsidRPr="00DE0F0E">
        <w:rPr>
          <w:noProof/>
          <w:lang w:val="en-CA" w:eastAsia="ko-KR"/>
        </w:rPr>
        <w:fldChar w:fldCharType="end"/>
      </w:r>
      <w:r w:rsidRPr="00DE0F0E">
        <w:rPr>
          <w:noProof/>
          <w:lang w:val="en-CA" w:eastAsia="ko-KR"/>
        </w:rPr>
        <w:t>)</w:t>
      </w:r>
    </w:p>
    <w:p w14:paraId="29797521" w14:textId="22200E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91</w:t>
      </w:r>
      <w:r w:rsidRPr="00DE0F0E">
        <w:rPr>
          <w:noProof/>
          <w:lang w:val="en-CA" w:eastAsia="ko-KR"/>
        </w:rPr>
        <w:fldChar w:fldCharType="end"/>
      </w:r>
      <w:r w:rsidRPr="00DE0F0E">
        <w:rPr>
          <w:noProof/>
          <w:lang w:val="en-CA" w:eastAsia="ko-KR"/>
        </w:rPr>
        <w:t>)</w:t>
      </w:r>
    </w:p>
    <w:p w14:paraId="338F464F" w14:textId="0F26FF7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92</w:t>
      </w:r>
      <w:r w:rsidRPr="00DE0F0E">
        <w:rPr>
          <w:noProof/>
          <w:lang w:val="en-CA" w:eastAsia="ko-KR"/>
        </w:rPr>
        <w:fldChar w:fldCharType="end"/>
      </w:r>
      <w:r w:rsidRPr="00DE0F0E">
        <w:rPr>
          <w:noProof/>
          <w:lang w:val="en-CA" w:eastAsia="ko-KR"/>
        </w:rPr>
        <w:t>)</w:t>
      </w:r>
    </w:p>
    <w:p w14:paraId="1A891DF1" w14:textId="4A2A44B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64580DA3"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3130" w:name="_Ref287029616"/>
      <w:bookmarkStart w:id="3131" w:name="_Toc287363815"/>
      <w:bookmarkStart w:id="3132" w:name="_Toc311217246"/>
      <w:bookmarkStart w:id="3133" w:name="_Toc317198793"/>
      <w:bookmarkStart w:id="3134" w:name="_Toc415475909"/>
      <w:bookmarkStart w:id="3135" w:name="_Toc423599184"/>
      <w:bookmarkStart w:id="3136" w:name="_Toc423601688"/>
      <w:bookmarkStart w:id="3137" w:name="_Toc462913183"/>
      <w:bookmarkStart w:id="3138" w:name="_Toc2177070"/>
      <w:bookmarkStart w:id="3139" w:name="_Ref278061700"/>
      <w:r w:rsidRPr="00DE0F0E">
        <w:rPr>
          <w:noProof/>
          <w:lang w:val="en-CA" w:eastAsia="ko-KR"/>
        </w:rPr>
        <w:t>Derivation process for chroma intra prediction mode</w:t>
      </w:r>
      <w:bookmarkEnd w:id="3130"/>
      <w:bookmarkEnd w:id="3131"/>
      <w:bookmarkEnd w:id="3132"/>
      <w:bookmarkEnd w:id="3133"/>
      <w:bookmarkEnd w:id="3134"/>
      <w:bookmarkEnd w:id="3135"/>
      <w:bookmarkEnd w:id="3136"/>
      <w:bookmarkEnd w:id="3137"/>
      <w:bookmarkEnd w:id="3138"/>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7C5F6E53"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3</w:t>
      </w:r>
      <w:r w:rsidR="00BC69E5" w:rsidRPr="00DE0F0E">
        <w:rPr>
          <w:noProof/>
          <w:lang w:val="en-CA" w:eastAsia="ko-KR"/>
        </w:rPr>
        <w:fldChar w:fldCharType="end"/>
      </w:r>
      <w:r w:rsidRPr="00DE0F0E">
        <w:rPr>
          <w:noProof/>
          <w:lang w:val="en-CA" w:eastAsia="ko-KR"/>
        </w:rPr>
        <w:t>.</w:t>
      </w:r>
    </w:p>
    <w:p w14:paraId="65A657F0" w14:textId="3B757B16" w:rsidR="00647EAA" w:rsidRPr="00DE0F0E" w:rsidRDefault="00D01146" w:rsidP="00647EAA">
      <w:pPr>
        <w:pStyle w:val="Caption"/>
        <w:keepLines/>
        <w:rPr>
          <w:noProof/>
          <w:lang w:val="en-CA" w:eastAsia="ko-KR"/>
        </w:rPr>
      </w:pPr>
      <w:bookmarkStart w:id="3140" w:name="_Ref527199571"/>
      <w:bookmarkStart w:id="3141" w:name="_Ref521602936"/>
      <w:bookmarkStart w:id="3142" w:name="_Toc415476445"/>
      <w:bookmarkStart w:id="3143" w:name="_Toc423602487"/>
      <w:bookmarkStart w:id="3144" w:name="_Toc423602661"/>
      <w:bookmarkStart w:id="3145"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3140"/>
      <w:r w:rsidRPr="00DE0F0E">
        <w:rPr>
          <w:noProof/>
          <w:lang w:val="en-CA"/>
        </w:rPr>
        <w:t xml:space="preserve"> – </w:t>
      </w:r>
      <w:bookmarkEnd w:id="3141"/>
      <w:r w:rsidR="00647EAA" w:rsidRPr="00DE0F0E">
        <w:rPr>
          <w:noProof/>
          <w:lang w:val="en-CA" w:eastAsia="ko-KR"/>
        </w:rPr>
        <w:t>Specification of</w:t>
      </w:r>
      <w:bookmarkEnd w:id="3142"/>
      <w:bookmarkEnd w:id="3143"/>
      <w:bookmarkEnd w:id="3144"/>
      <w:bookmarkEnd w:id="3145"/>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3146" w:name="_Ref287031486"/>
      <w:bookmarkStart w:id="3147" w:name="_Toc287363816"/>
      <w:bookmarkStart w:id="3148" w:name="_Toc311217247"/>
      <w:bookmarkStart w:id="3149" w:name="_Toc317198794"/>
      <w:bookmarkStart w:id="3150" w:name="_Toc415475910"/>
      <w:bookmarkStart w:id="3151" w:name="_Toc423599185"/>
      <w:bookmarkStart w:id="3152" w:name="_Toc423601689"/>
      <w:bookmarkStart w:id="3153" w:name="_Toc462913184"/>
    </w:p>
    <w:p w14:paraId="3BE8D305" w14:textId="7AC0C337" w:rsidR="00755B19" w:rsidRPr="00DE0F0E" w:rsidRDefault="007C2F5E" w:rsidP="00755B19">
      <w:pPr>
        <w:pStyle w:val="Caption"/>
        <w:keepLines/>
        <w:rPr>
          <w:noProof/>
          <w:lang w:val="en-CA" w:eastAsia="ko-KR"/>
        </w:rPr>
      </w:pPr>
      <w:bookmarkStart w:id="3154"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3154"/>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3155" w:name="_Toc2177071"/>
      <w:r w:rsidRPr="00DE0F0E">
        <w:rPr>
          <w:noProof/>
          <w:lang w:val="en-CA"/>
        </w:rPr>
        <w:t>Decoding process for intra blocks</w:t>
      </w:r>
      <w:bookmarkEnd w:id="3139"/>
      <w:bookmarkEnd w:id="3146"/>
      <w:bookmarkEnd w:id="3147"/>
      <w:bookmarkEnd w:id="3148"/>
      <w:bookmarkEnd w:id="3149"/>
      <w:bookmarkEnd w:id="3150"/>
      <w:bookmarkEnd w:id="3151"/>
      <w:bookmarkEnd w:id="3152"/>
      <w:bookmarkEnd w:id="3153"/>
      <w:bookmarkEnd w:id="3155"/>
    </w:p>
    <w:p w14:paraId="582680FF" w14:textId="77777777" w:rsidR="00647EAA" w:rsidRPr="00DE0F0E" w:rsidRDefault="00647EAA" w:rsidP="00647EAA">
      <w:pPr>
        <w:pStyle w:val="Heading4"/>
        <w:rPr>
          <w:noProof/>
          <w:lang w:val="en-CA"/>
        </w:rPr>
      </w:pPr>
      <w:bookmarkStart w:id="3156" w:name="_Ref330805510"/>
      <w:bookmarkStart w:id="3157" w:name="_Toc415475911"/>
      <w:bookmarkStart w:id="3158" w:name="_Toc423599186"/>
      <w:bookmarkStart w:id="3159" w:name="_Toc423601690"/>
      <w:r w:rsidRPr="00DE0F0E">
        <w:rPr>
          <w:noProof/>
          <w:lang w:val="en-CA"/>
        </w:rPr>
        <w:t>General decoding process for intra blocks</w:t>
      </w:r>
      <w:bookmarkEnd w:id="3156"/>
      <w:bookmarkEnd w:id="3157"/>
      <w:bookmarkEnd w:id="3158"/>
      <w:bookmarkEnd w:id="3159"/>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16C8CC84"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2E4C1054"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58A0780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97</w:t>
      </w:r>
      <w:r w:rsidRPr="00DE0F0E">
        <w:rPr>
          <w:noProof/>
          <w:lang w:val="en-CA"/>
        </w:rPr>
        <w:fldChar w:fldCharType="end"/>
      </w:r>
      <w:r w:rsidRPr="00DE0F0E">
        <w:rPr>
          <w:noProof/>
          <w:lang w:val="en-CA"/>
        </w:rPr>
        <w:t>)</w:t>
      </w:r>
    </w:p>
    <w:p w14:paraId="494CE00C" w14:textId="166B2ADC"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3160" w:name="_Ref278117568"/>
      <w:bookmarkStart w:id="3161" w:name="_Toc287363817"/>
      <w:bookmarkStart w:id="3162" w:name="_Toc311217248"/>
      <w:bookmarkStart w:id="3163" w:name="_Toc317198795"/>
      <w:bookmarkStart w:id="3164" w:name="_Toc415475912"/>
      <w:bookmarkStart w:id="3165" w:name="_Toc423599187"/>
      <w:bookmarkStart w:id="3166"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3FF4DDE6"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99</w:t>
      </w:r>
      <w:r w:rsidRPr="00DE0F0E">
        <w:rPr>
          <w:noProof/>
          <w:lang w:val="en-CA"/>
        </w:rPr>
        <w:fldChar w:fldCharType="end"/>
      </w:r>
      <w:r w:rsidRPr="00DE0F0E">
        <w:rPr>
          <w:noProof/>
          <w:lang w:val="en-CA"/>
        </w:rPr>
        <w:t>)</w:t>
      </w:r>
    </w:p>
    <w:p w14:paraId="0CCE49FE" w14:textId="183EB06D"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w:t>
      </w:r>
      <w:r w:rsidRPr="00DE0F0E">
        <w:rPr>
          <w:noProof/>
          <w:lang w:val="en-CA"/>
        </w:rPr>
        <w:fldChar w:fldCharType="end"/>
      </w:r>
      <w:r w:rsidRPr="00DE0F0E">
        <w:rPr>
          <w:noProof/>
          <w:lang w:val="en-CA"/>
        </w:rPr>
        <w:t>)</w:t>
      </w:r>
    </w:p>
    <w:p w14:paraId="60F952DD" w14:textId="5301EE4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w:t>
      </w:r>
      <w:r w:rsidRPr="00DE0F0E">
        <w:rPr>
          <w:noProof/>
          <w:lang w:val="en-CA"/>
        </w:rPr>
        <w:fldChar w:fldCharType="end"/>
      </w:r>
      <w:r w:rsidRPr="00DE0F0E">
        <w:rPr>
          <w:noProof/>
          <w:lang w:val="en-CA"/>
        </w:rPr>
        <w:t>)</w:t>
      </w:r>
    </w:p>
    <w:p w14:paraId="57ECCDF6" w14:textId="16391EB6"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671F2194"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3F609A">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3FD190A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3F609A">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525A14D7"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3F609A">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3160"/>
      <w:bookmarkEnd w:id="3161"/>
      <w:bookmarkEnd w:id="3162"/>
      <w:bookmarkEnd w:id="3163"/>
      <w:bookmarkEnd w:id="3164"/>
      <w:bookmarkEnd w:id="3165"/>
      <w:bookmarkEnd w:id="3166"/>
    </w:p>
    <w:p w14:paraId="426B1A72" w14:textId="77777777" w:rsidR="00734323" w:rsidRPr="00DE0F0E" w:rsidRDefault="00734323" w:rsidP="00734323">
      <w:pPr>
        <w:pStyle w:val="Heading5"/>
        <w:rPr>
          <w:noProof/>
          <w:lang w:val="en-CA"/>
        </w:rPr>
      </w:pPr>
      <w:bookmarkStart w:id="3167" w:name="_Ref330805706"/>
      <w:r w:rsidRPr="00DE0F0E">
        <w:rPr>
          <w:noProof/>
          <w:lang w:val="en-CA"/>
        </w:rPr>
        <w:t>General intra sample prediction</w:t>
      </w:r>
      <w:bookmarkEnd w:id="3167"/>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79FBF26E"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3F609A">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3F609A">
        <w:rPr>
          <w:noProof/>
          <w:lang w:val="en-CA"/>
        </w:rPr>
        <w:t>103</w:t>
      </w:r>
      <w:r w:rsidR="004D5CDD" w:rsidRPr="00DE0F0E">
        <w:rPr>
          <w:noProof/>
          <w:lang w:val="en-CA"/>
        </w:rPr>
        <w:fldChar w:fldCharType="end"/>
      </w:r>
      <w:r w:rsidR="004D5CDD" w:rsidRPr="00DE0F0E">
        <w:rPr>
          <w:noProof/>
          <w:lang w:val="en-CA"/>
        </w:rPr>
        <w:t>)</w:t>
      </w:r>
    </w:p>
    <w:p w14:paraId="2217F78D" w14:textId="5F8C0D3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3F609A">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3F609A">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17F00A15"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w:t>
      </w:r>
      <w:r w:rsidRPr="00DE0F0E">
        <w:rPr>
          <w:noProof/>
          <w:lang w:val="en-CA"/>
        </w:rPr>
        <w:fldChar w:fldCharType="end"/>
      </w:r>
      <w:r w:rsidRPr="00DE0F0E">
        <w:rPr>
          <w:noProof/>
          <w:lang w:val="en-CA"/>
        </w:rPr>
        <w:t>)</w:t>
      </w:r>
    </w:p>
    <w:p w14:paraId="2CD92B06" w14:textId="5F956AE5"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8C9BBDC"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2E4B586C"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3F609A">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65C71F6D"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3F609A">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5730D5BF"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3F609A">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3168" w:name="_Ref521666736"/>
      <w:bookmarkStart w:id="3169" w:name="_Ref295462130"/>
      <w:bookmarkStart w:id="3170" w:name="_Ref521666779"/>
      <w:r w:rsidRPr="00DE0F0E">
        <w:rPr>
          <w:noProof/>
          <w:lang w:val="en-CA" w:eastAsia="ko-KR"/>
        </w:rPr>
        <w:t>The intra sample prediction process according to predModeIntra applies as follows:</w:t>
      </w:r>
    </w:p>
    <w:p w14:paraId="12232BBC" w14:textId="0DD75EB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3F609A">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5E1CAF1E"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3F609A">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2A4674E8"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A76F716"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3F609A">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73B242"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3F609A">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3171"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3168"/>
      <w:bookmarkEnd w:id="3171"/>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139E929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0F4D3D9"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w:t>
      </w:r>
      <w:r w:rsidRPr="00DE0F0E">
        <w:rPr>
          <w:noProof/>
          <w:lang w:val="en-CA"/>
        </w:rPr>
        <w:fldChar w:fldCharType="end"/>
      </w:r>
      <w:r w:rsidRPr="00DE0F0E">
        <w:rPr>
          <w:noProof/>
          <w:lang w:val="en-CA"/>
        </w:rPr>
        <w:t>)</w:t>
      </w:r>
    </w:p>
    <w:p w14:paraId="712417B6" w14:textId="4468541F"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3172" w:name="_Ref522097034"/>
      <w:r w:rsidRPr="00DE0F0E">
        <w:rPr>
          <w:noProof/>
          <w:lang w:val="en-CA"/>
        </w:rPr>
        <w:t>Reference sample substitution process</w:t>
      </w:r>
      <w:bookmarkEnd w:id="3169"/>
      <w:bookmarkEnd w:id="3170"/>
      <w:bookmarkEnd w:id="3172"/>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3173" w:name="_Ref287018737"/>
      <w:bookmarkStart w:id="3174" w:name="_Ref278123331"/>
      <w:r w:rsidRPr="00DE0F0E">
        <w:rPr>
          <w:noProof/>
          <w:lang w:val="en-CA"/>
        </w:rPr>
        <w:t>Reference sample filtering process</w:t>
      </w:r>
      <w:bookmarkEnd w:id="3173"/>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3175" w:name="_Ref330805871"/>
      <w:bookmarkStart w:id="3176" w:name="_Ref414881514"/>
      <w:bookmarkStart w:id="3177" w:name="_Ref296540310"/>
      <w:bookmarkStart w:id="3178" w:name="_Ref330805887"/>
      <w:bookmarkStart w:id="3179" w:name="_Ref414881515"/>
      <w:bookmarkEnd w:id="3174"/>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3FFC4C0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111</w:t>
      </w:r>
      <w:r w:rsidRPr="00DE0F0E">
        <w:rPr>
          <w:noProof/>
          <w:lang w:val="en-CA"/>
        </w:rPr>
        <w:fldChar w:fldCharType="end"/>
      </w:r>
      <w:r w:rsidRPr="00DE0F0E">
        <w:rPr>
          <w:noProof/>
          <w:lang w:val="en-CA"/>
        </w:rPr>
        <w:t>)</w:t>
      </w:r>
    </w:p>
    <w:p w14:paraId="60FA35D0" w14:textId="31372A87"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w:t>
      </w:r>
      <w:r w:rsidRPr="00DE0F0E">
        <w:rPr>
          <w:noProof/>
          <w:lang w:val="en-CA"/>
        </w:rPr>
        <w:fldChar w:fldCharType="end"/>
      </w:r>
      <w:r w:rsidRPr="00DE0F0E">
        <w:rPr>
          <w:noProof/>
          <w:lang w:val="en-CA"/>
        </w:rPr>
        <w:t>)</w:t>
      </w:r>
    </w:p>
    <w:p w14:paraId="79EF5695" w14:textId="1E8413DD"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w:t>
      </w:r>
      <w:r w:rsidRPr="00DE0F0E">
        <w:rPr>
          <w:noProof/>
          <w:lang w:val="en-CA"/>
        </w:rPr>
        <w:fldChar w:fldCharType="end"/>
      </w:r>
      <w:r w:rsidRPr="00DE0F0E">
        <w:rPr>
          <w:noProof/>
          <w:lang w:val="en-CA"/>
        </w:rPr>
        <w:t>)</w:t>
      </w:r>
    </w:p>
    <w:p w14:paraId="6DD99327" w14:textId="536812FB"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114</w:t>
      </w:r>
      <w:r w:rsidRPr="00DE0F0E">
        <w:rPr>
          <w:noProof/>
          <w:lang w:val="en-CA"/>
        </w:rPr>
        <w:fldChar w:fldCharType="end"/>
      </w:r>
      <w:r w:rsidRPr="00DE0F0E">
        <w:rPr>
          <w:noProof/>
          <w:lang w:val="en-CA"/>
        </w:rPr>
        <w:t>)</w:t>
      </w:r>
    </w:p>
    <w:p w14:paraId="4EEF3747" w14:textId="73F146C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3180" w:name="_Ref522100713"/>
      <w:r w:rsidRPr="00DE0F0E">
        <w:rPr>
          <w:noProof/>
          <w:lang w:val="en-CA"/>
        </w:rPr>
        <w:t>Specification of INTRA_PLANAR intra prediction mode</w:t>
      </w:r>
      <w:bookmarkEnd w:id="3175"/>
      <w:bookmarkEnd w:id="3176"/>
      <w:bookmarkEnd w:id="3180"/>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6F23EEA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116</w:t>
      </w:r>
      <w:r w:rsidRPr="00DE0F0E">
        <w:rPr>
          <w:noProof/>
          <w:lang w:val="en-CA"/>
        </w:rPr>
        <w:fldChar w:fldCharType="end"/>
      </w:r>
      <w:r w:rsidRPr="00DE0F0E">
        <w:rPr>
          <w:noProof/>
          <w:lang w:val="en-CA"/>
        </w:rPr>
        <w:t>)</w:t>
      </w:r>
    </w:p>
    <w:p w14:paraId="7309B010" w14:textId="4010F708"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0A7A6A9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118</w:t>
      </w:r>
      <w:r w:rsidRPr="00DE0F0E">
        <w:rPr>
          <w:noProof/>
          <w:lang w:val="en-CA"/>
        </w:rPr>
        <w:fldChar w:fldCharType="end"/>
      </w:r>
      <w:r w:rsidRPr="00DE0F0E">
        <w:rPr>
          <w:noProof/>
          <w:lang w:val="en-CA"/>
        </w:rPr>
        <w:t>)</w:t>
      </w:r>
    </w:p>
    <w:p w14:paraId="7985B5AF" w14:textId="10078E93"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119</w:t>
      </w:r>
      <w:r w:rsidRPr="00DE0F0E">
        <w:rPr>
          <w:noProof/>
          <w:lang w:val="en-CA"/>
        </w:rPr>
        <w:fldChar w:fldCharType="end"/>
      </w:r>
      <w:r w:rsidRPr="00DE0F0E">
        <w:rPr>
          <w:noProof/>
          <w:lang w:val="en-CA"/>
        </w:rPr>
        <w:t>)</w:t>
      </w:r>
    </w:p>
    <w:p w14:paraId="199803B2" w14:textId="4C2C79F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3181"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3177"/>
      <w:bookmarkEnd w:id="3178"/>
      <w:bookmarkEnd w:id="3179"/>
      <w:bookmarkEnd w:id="3181"/>
    </w:p>
    <w:p w14:paraId="628756D9" w14:textId="77777777" w:rsidR="00647EAA" w:rsidRPr="00DE0F0E" w:rsidRDefault="00647EAA" w:rsidP="00647EAA">
      <w:pPr>
        <w:rPr>
          <w:noProof/>
          <w:lang w:val="en-CA"/>
        </w:rPr>
      </w:pPr>
      <w:bookmarkStart w:id="3182" w:name="_Ref278123339"/>
      <w:bookmarkStart w:id="3183" w:name="_Ref414881516"/>
      <w:bookmarkStart w:id="3184"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3185" w:name="_Hlk520222874"/>
      <w:r w:rsidRPr="00DE0F0E">
        <w:rPr>
          <w:noProof/>
          <w:lang w:val="en-CA" w:eastAsia="ko-KR"/>
        </w:rPr>
        <w:t> </w:t>
      </w:r>
      <w:bookmarkEnd w:id="3185"/>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41491C2E"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0930F6F"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038CD9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3186" w:name="_Ref521666808"/>
      <w:r w:rsidRPr="00DE0F0E">
        <w:rPr>
          <w:noProof/>
          <w:lang w:val="en-CA"/>
        </w:rPr>
        <w:t>The prediction samples predSamples[x][y] are derived as follows:</w:t>
      </w:r>
    </w:p>
    <w:p w14:paraId="7DEFA0A0" w14:textId="046F129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3F609A">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3F609A">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3187"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3182"/>
      <w:bookmarkEnd w:id="3183"/>
      <w:r w:rsidRPr="00DE0F0E">
        <w:rPr>
          <w:noProof/>
          <w:lang w:val="en-CA"/>
        </w:rPr>
        <w:t>s</w:t>
      </w:r>
      <w:bookmarkEnd w:id="3184"/>
      <w:bookmarkEnd w:id="3186"/>
      <w:bookmarkEnd w:id="3187"/>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232F9D40"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125</w:t>
      </w:r>
      <w:r w:rsidRPr="00DE0F0E">
        <w:rPr>
          <w:noProof/>
          <w:lang w:val="en-CA"/>
        </w:rPr>
        <w:fldChar w:fldCharType="end"/>
      </w:r>
      <w:r w:rsidRPr="00DE0F0E">
        <w:rPr>
          <w:noProof/>
          <w:lang w:val="en-CA"/>
        </w:rPr>
        <w:t>)</w:t>
      </w:r>
    </w:p>
    <w:p w14:paraId="67AECF86" w14:textId="7E960BF0"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7C8BFD1"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127</w:t>
      </w:r>
      <w:r w:rsidRPr="00DE0F0E">
        <w:rPr>
          <w:noProof/>
          <w:lang w:val="en-CA"/>
        </w:rPr>
        <w:fldChar w:fldCharType="end"/>
      </w:r>
      <w:r w:rsidRPr="00DE0F0E">
        <w:rPr>
          <w:noProof/>
          <w:lang w:val="en-CA"/>
        </w:rPr>
        <w:t>)</w:t>
      </w:r>
    </w:p>
    <w:p w14:paraId="64E276CB" w14:textId="6F6250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05DB5A59"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636D956C" w:rsidR="007B41A1" w:rsidRPr="00DE0F0E" w:rsidRDefault="007B41A1" w:rsidP="007B41A1">
      <w:pPr>
        <w:pStyle w:val="Caption"/>
        <w:rPr>
          <w:noProof/>
          <w:lang w:val="en-CA" w:eastAsia="ko-KR"/>
        </w:rPr>
      </w:pPr>
      <w:bookmarkStart w:id="3188"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3188"/>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4B885669" w:rsidR="001B6530" w:rsidRPr="00DE0F0E" w:rsidRDefault="001B6530" w:rsidP="001B6530">
      <w:pPr>
        <w:pStyle w:val="Caption"/>
        <w:rPr>
          <w:noProof/>
          <w:lang w:val="en-CA"/>
        </w:rPr>
      </w:pPr>
      <w:bookmarkStart w:id="3189"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3189"/>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54AB9B3D"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3F609A" w:rsidRPr="00DE0F0E">
        <w:rPr>
          <w:noProof/>
          <w:lang w:val="en-CA"/>
        </w:rPr>
        <w:t xml:space="preserve">Figure </w:t>
      </w:r>
      <w:r w:rsidR="003F609A">
        <w:rPr>
          <w:noProof/>
          <w:lang w:val="en-CA"/>
        </w:rPr>
        <w:t>8</w:t>
      </w:r>
      <w:r w:rsidR="003F609A" w:rsidRPr="00DE0F0E">
        <w:rPr>
          <w:noProof/>
          <w:lang w:val="en-CA"/>
        </w:rPr>
        <w:noBreakHyphen/>
      </w:r>
      <w:r w:rsidR="003F609A">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F474A52"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48F0DB12" w:rsidR="00647EAA" w:rsidRPr="00DE0F0E" w:rsidRDefault="00CD33DF" w:rsidP="00647EAA">
      <w:pPr>
        <w:pStyle w:val="Caption"/>
        <w:rPr>
          <w:noProof/>
          <w:lang w:val="en-CA" w:eastAsia="ko-KR"/>
        </w:rPr>
      </w:pPr>
      <w:bookmarkStart w:id="3190" w:name="_Ref530672817"/>
      <w:bookmarkStart w:id="3191" w:name="_Ref521611858"/>
      <w:bookmarkStart w:id="3192" w:name="_Toc287363932"/>
      <w:bookmarkStart w:id="3193" w:name="_Toc415476448"/>
      <w:bookmarkStart w:id="3194" w:name="_Toc423602491"/>
      <w:bookmarkStart w:id="3195" w:name="_Toc423602665"/>
      <w:bookmarkStart w:id="3196"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3190"/>
      <w:r w:rsidRPr="00DE0F0E">
        <w:rPr>
          <w:noProof/>
          <w:lang w:val="en-CA"/>
        </w:rPr>
        <w:t xml:space="preserve"> – </w:t>
      </w:r>
      <w:bookmarkEnd w:id="3191"/>
      <w:r w:rsidR="00647EAA" w:rsidRPr="00DE0F0E">
        <w:rPr>
          <w:noProof/>
          <w:lang w:val="en-CA" w:eastAsia="ko-KR"/>
        </w:rPr>
        <w:t>Specification of intraPredAngle</w:t>
      </w:r>
      <w:bookmarkEnd w:id="3192"/>
      <w:bookmarkEnd w:id="3193"/>
      <w:bookmarkEnd w:id="3194"/>
      <w:bookmarkEnd w:id="3195"/>
      <w:bookmarkEnd w:id="31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5E39182C"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129</w:t>
      </w:r>
      <w:r w:rsidRPr="00DE0F0E">
        <w:rPr>
          <w:noProof/>
          <w:lang w:val="en-CA"/>
        </w:rPr>
        <w:fldChar w:fldCharType="end"/>
      </w:r>
      <w:r w:rsidRPr="00DE0F0E">
        <w:rPr>
          <w:noProof/>
          <w:lang w:val="en-CA"/>
        </w:rPr>
        <w:t>)</w:t>
      </w:r>
    </w:p>
    <w:p w14:paraId="62C5AE3F" w14:textId="139A8CE5"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6</w:t>
      </w:r>
      <w:r w:rsidR="00460814" w:rsidRPr="00DE0F0E">
        <w:rPr>
          <w:noProof/>
          <w:lang w:val="en-CA" w:eastAsia="ko-KR"/>
        </w:rPr>
        <w:fldChar w:fldCharType="end"/>
      </w:r>
      <w:r w:rsidRPr="00DE0F0E">
        <w:rPr>
          <w:noProof/>
          <w:lang w:val="en-CA" w:eastAsia="ko-KR"/>
        </w:rPr>
        <w:t>.</w:t>
      </w:r>
    </w:p>
    <w:p w14:paraId="1673BF89" w14:textId="6EF643DF" w:rsidR="00BB5856" w:rsidRPr="00DE0F0E" w:rsidRDefault="00BB5856" w:rsidP="00BB5856">
      <w:pPr>
        <w:pStyle w:val="Caption"/>
        <w:rPr>
          <w:noProof/>
          <w:lang w:val="en-CA"/>
        </w:rPr>
      </w:pPr>
      <w:bookmarkStart w:id="3197"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3F609A">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3F609A">
        <w:rPr>
          <w:noProof/>
          <w:lang w:val="en-CA"/>
        </w:rPr>
        <w:t>6</w:t>
      </w:r>
      <w:r w:rsidR="002B24BF" w:rsidRPr="00DE0F0E">
        <w:rPr>
          <w:noProof/>
          <w:lang w:val="en-CA"/>
        </w:rPr>
        <w:fldChar w:fldCharType="end"/>
      </w:r>
      <w:bookmarkEnd w:id="3197"/>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0CC3EFF3"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06FF424E"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131</w:t>
      </w:r>
      <w:r w:rsidRPr="00DE0F0E">
        <w:rPr>
          <w:noProof/>
          <w:lang w:val="en-CA"/>
        </w:rPr>
        <w:fldChar w:fldCharType="end"/>
      </w:r>
      <w:r w:rsidRPr="00DE0F0E">
        <w:rPr>
          <w:noProof/>
          <w:lang w:val="en-CA"/>
        </w:rPr>
        <w:t>)</w:t>
      </w:r>
    </w:p>
    <w:p w14:paraId="527CD448" w14:textId="4C9DFD5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132</w:t>
      </w:r>
      <w:r w:rsidRPr="00DE0F0E">
        <w:rPr>
          <w:noProof/>
          <w:lang w:val="en-CA"/>
        </w:rPr>
        <w:fldChar w:fldCharType="end"/>
      </w:r>
      <w:r w:rsidRPr="00DE0F0E">
        <w:rPr>
          <w:noProof/>
          <w:lang w:val="en-CA"/>
        </w:rPr>
        <w:t>)</w:t>
      </w:r>
    </w:p>
    <w:p w14:paraId="19E8BDE1" w14:textId="3127E07B"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36245848"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134</w:t>
      </w:r>
      <w:r w:rsidRPr="00DE0F0E">
        <w:rPr>
          <w:noProof/>
          <w:lang w:val="en-CA"/>
        </w:rPr>
        <w:fldChar w:fldCharType="end"/>
      </w:r>
      <w:r w:rsidRPr="00DE0F0E">
        <w:rPr>
          <w:noProof/>
          <w:lang w:val="en-CA"/>
        </w:rPr>
        <w:t>)</w:t>
      </w:r>
    </w:p>
    <w:p w14:paraId="26C1536D" w14:textId="09613D67"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0F92FE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042008F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137</w:t>
      </w:r>
      <w:r w:rsidRPr="00DE0F0E">
        <w:rPr>
          <w:noProof/>
          <w:lang w:val="en-CA"/>
        </w:rPr>
        <w:fldChar w:fldCharType="end"/>
      </w:r>
      <w:r w:rsidRPr="00DE0F0E">
        <w:rPr>
          <w:noProof/>
          <w:lang w:val="en-CA"/>
        </w:rPr>
        <w:t>)</w:t>
      </w:r>
    </w:p>
    <w:p w14:paraId="0CA39999" w14:textId="126C2F13"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D56BAF4"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3198" w:name="_Hlk529786089"/>
      <w:r w:rsidRPr="00DE0F0E">
        <w:rPr>
          <w:noProof/>
          <w:lang w:val="en-CA" w:eastAsia="ko-KR"/>
        </w:rPr>
        <w:t>filterFlag  ?  fG[ iFact ][ j ]  :</w:t>
      </w:r>
      <w:bookmarkEnd w:id="3198"/>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221A9C3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6264359"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11A420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C1A78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5BF737C4"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144</w:t>
      </w:r>
      <w:r w:rsidRPr="00DE0F0E">
        <w:rPr>
          <w:noProof/>
          <w:lang w:val="en-CA"/>
        </w:rPr>
        <w:fldChar w:fldCharType="end"/>
      </w:r>
      <w:r w:rsidRPr="00DE0F0E">
        <w:rPr>
          <w:noProof/>
          <w:lang w:val="en-CA"/>
        </w:rPr>
        <w:t>)</w:t>
      </w:r>
    </w:p>
    <w:p w14:paraId="47F1AC77" w14:textId="59EBA902"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145</w:t>
      </w:r>
      <w:r w:rsidRPr="00DE0F0E">
        <w:rPr>
          <w:noProof/>
          <w:lang w:val="en-CA"/>
        </w:rPr>
        <w:fldChar w:fldCharType="end"/>
      </w:r>
      <w:r w:rsidRPr="00DE0F0E">
        <w:rPr>
          <w:noProof/>
          <w:lang w:val="en-CA"/>
        </w:rPr>
        <w:t>)</w:t>
      </w:r>
    </w:p>
    <w:p w14:paraId="1D722D65" w14:textId="5291AB3D"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5EECAAA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147</w:t>
      </w:r>
      <w:r w:rsidRPr="00DE0F0E">
        <w:rPr>
          <w:noProof/>
          <w:lang w:val="en-CA"/>
        </w:rPr>
        <w:fldChar w:fldCharType="end"/>
      </w:r>
      <w:r w:rsidRPr="00DE0F0E">
        <w:rPr>
          <w:noProof/>
          <w:lang w:val="en-CA"/>
        </w:rPr>
        <w:t>)</w:t>
      </w:r>
    </w:p>
    <w:p w14:paraId="090A7679" w14:textId="1C161C6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051BBC1E"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21454A9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150</w:t>
      </w:r>
      <w:r w:rsidRPr="00DE0F0E">
        <w:rPr>
          <w:noProof/>
          <w:lang w:val="en-CA"/>
        </w:rPr>
        <w:fldChar w:fldCharType="end"/>
      </w:r>
      <w:r w:rsidRPr="00DE0F0E">
        <w:rPr>
          <w:noProof/>
          <w:lang w:val="en-CA"/>
        </w:rPr>
        <w:t>)</w:t>
      </w:r>
    </w:p>
    <w:p w14:paraId="5CF0D057" w14:textId="6A67C6F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0B01B6B"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18161999"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481586C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36A7E89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3199" w:name="_Ref519626026"/>
      <w:bookmarkStart w:id="3200"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3199"/>
      <w:bookmarkEnd w:id="3200"/>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05BE00E7"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0D468D6F"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157</w:t>
      </w:r>
      <w:r w:rsidR="00E45ED0" w:rsidRPr="00DE0F0E">
        <w:rPr>
          <w:noProof/>
          <w:lang w:val="en-CA"/>
        </w:rPr>
        <w:fldChar w:fldCharType="end"/>
      </w:r>
      <w:r w:rsidR="00E45ED0" w:rsidRPr="00DE0F0E">
        <w:rPr>
          <w:noProof/>
          <w:lang w:val="en-CA"/>
        </w:rPr>
        <w:t>)</w:t>
      </w:r>
    </w:p>
    <w:p w14:paraId="7C0BD4E2" w14:textId="42B0BA7C"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0471FA9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159</w:t>
      </w:r>
      <w:r w:rsidR="00E45ED0" w:rsidRPr="00DE0F0E">
        <w:rPr>
          <w:noProof/>
          <w:lang w:val="en-CA"/>
        </w:rPr>
        <w:fldChar w:fldCharType="end"/>
      </w:r>
      <w:r w:rsidR="00E45ED0" w:rsidRPr="00DE0F0E">
        <w:rPr>
          <w:noProof/>
          <w:lang w:val="en-CA"/>
        </w:rPr>
        <w:t>)</w:t>
      </w:r>
    </w:p>
    <w:p w14:paraId="5AF49FA2" w14:textId="1D4D3EC7"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3818FD42"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40336CAD"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5284379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3201"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3201"/>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73B063C7"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7FEF33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63C6497F"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1AA778E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5EC803D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75AA31F5"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3744B78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F7BB356"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96D042B"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54C4D68F"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6F17D9E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43A764E"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2521B384"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73E74A16"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60BD3A21"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67A5616C"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2E2E5312"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541DAA83"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646D55DA"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252B52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2AAC5DC8"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44E0067F"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9375FC3"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71212F4B"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05B4E45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4959167B"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0A65FF6B"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1CE09DD"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191</w:t>
      </w:r>
      <w:r w:rsidRPr="00DE0F0E">
        <w:rPr>
          <w:noProof/>
          <w:lang w:val="en-CA"/>
        </w:rPr>
        <w:fldChar w:fldCharType="end"/>
      </w:r>
      <w:r w:rsidRPr="00DE0F0E">
        <w:rPr>
          <w:noProof/>
          <w:lang w:val="en-CA"/>
        </w:rPr>
        <w:t>)</w:t>
      </w:r>
    </w:p>
    <w:p w14:paraId="6F2D5230" w14:textId="45DC7167"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192</w:t>
      </w:r>
      <w:r w:rsidRPr="00DE0F0E">
        <w:rPr>
          <w:noProof/>
          <w:lang w:val="en-CA"/>
        </w:rPr>
        <w:fldChar w:fldCharType="end"/>
      </w:r>
      <w:r w:rsidRPr="00DE0F0E">
        <w:rPr>
          <w:noProof/>
          <w:lang w:val="en-CA"/>
        </w:rPr>
        <w:t>)</w:t>
      </w:r>
    </w:p>
    <w:p w14:paraId="38B6EC0E" w14:textId="52FA8E2B"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1A1DCCF2"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194</w:t>
      </w:r>
      <w:r w:rsidRPr="00DE0F0E">
        <w:rPr>
          <w:noProof/>
          <w:lang w:val="en-CA"/>
        </w:rPr>
        <w:fldChar w:fldCharType="end"/>
      </w:r>
      <w:r w:rsidRPr="00DE0F0E">
        <w:rPr>
          <w:noProof/>
          <w:lang w:val="en-CA"/>
        </w:rPr>
        <w:t>)</w:t>
      </w:r>
    </w:p>
    <w:p w14:paraId="15553A3B" w14:textId="5A3ED3C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195</w:t>
      </w:r>
      <w:r w:rsidRPr="00DE0F0E">
        <w:rPr>
          <w:noProof/>
          <w:lang w:val="en-CA"/>
        </w:rPr>
        <w:fldChar w:fldCharType="end"/>
      </w:r>
      <w:r w:rsidRPr="00DE0F0E">
        <w:rPr>
          <w:noProof/>
          <w:lang w:val="en-CA"/>
        </w:rPr>
        <w:t>)</w:t>
      </w:r>
    </w:p>
    <w:p w14:paraId="01A7B87D" w14:textId="11DF1478"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1766230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197</w:t>
      </w:r>
      <w:r w:rsidRPr="00DE0F0E">
        <w:rPr>
          <w:noProof/>
          <w:lang w:val="en-CA"/>
        </w:rPr>
        <w:fldChar w:fldCharType="end"/>
      </w:r>
      <w:r w:rsidRPr="00DE0F0E">
        <w:rPr>
          <w:noProof/>
          <w:lang w:val="en-CA"/>
        </w:rPr>
        <w:t>)</w:t>
      </w:r>
    </w:p>
    <w:p w14:paraId="508C7380" w14:textId="7A092B8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198</w:t>
      </w:r>
      <w:r w:rsidRPr="00DE0F0E">
        <w:rPr>
          <w:noProof/>
          <w:lang w:val="en-CA"/>
        </w:rPr>
        <w:fldChar w:fldCharType="end"/>
      </w:r>
      <w:r w:rsidRPr="00DE0F0E">
        <w:rPr>
          <w:noProof/>
          <w:lang w:val="en-CA"/>
        </w:rPr>
        <w:t>)</w:t>
      </w:r>
    </w:p>
    <w:p w14:paraId="3737CB72" w14:textId="1C7B6CED"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27A647D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200</w:t>
      </w:r>
      <w:r w:rsidRPr="00DE0F0E">
        <w:rPr>
          <w:noProof/>
          <w:lang w:val="en-CA"/>
        </w:rPr>
        <w:fldChar w:fldCharType="end"/>
      </w:r>
      <w:r w:rsidRPr="00DE0F0E">
        <w:rPr>
          <w:noProof/>
          <w:lang w:val="en-CA"/>
        </w:rPr>
        <w:t>)</w:t>
      </w:r>
    </w:p>
    <w:p w14:paraId="1274C66D" w14:textId="0F0FED6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09F9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202</w:t>
      </w:r>
      <w:r w:rsidRPr="00DE0F0E">
        <w:rPr>
          <w:noProof/>
          <w:lang w:val="en-CA"/>
        </w:rPr>
        <w:fldChar w:fldCharType="end"/>
      </w:r>
      <w:r w:rsidRPr="00DE0F0E">
        <w:rPr>
          <w:noProof/>
          <w:lang w:val="en-CA"/>
        </w:rPr>
        <w:t>)</w:t>
      </w:r>
    </w:p>
    <w:p w14:paraId="0FDAD1C1" w14:textId="3F8B785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361709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204</w:t>
      </w:r>
      <w:r w:rsidRPr="00DE0F0E">
        <w:rPr>
          <w:noProof/>
          <w:lang w:val="en-CA"/>
        </w:rPr>
        <w:fldChar w:fldCharType="end"/>
      </w:r>
      <w:r w:rsidRPr="00DE0F0E">
        <w:rPr>
          <w:noProof/>
          <w:lang w:val="en-CA"/>
        </w:rPr>
        <w:t>)</w:t>
      </w:r>
    </w:p>
    <w:p w14:paraId="24F57297" w14:textId="2F16765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1D86FAF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206</w:t>
      </w:r>
      <w:r w:rsidRPr="00DE0F0E">
        <w:rPr>
          <w:noProof/>
          <w:lang w:val="en-CA"/>
        </w:rPr>
        <w:fldChar w:fldCharType="end"/>
      </w:r>
      <w:r w:rsidRPr="00DE0F0E">
        <w:rPr>
          <w:noProof/>
          <w:lang w:val="en-CA"/>
        </w:rPr>
        <w:t>)</w:t>
      </w:r>
    </w:p>
    <w:p w14:paraId="08CEDF55" w14:textId="1E3B7C4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2303DD1"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208</w:t>
      </w:r>
      <w:r w:rsidRPr="00DE0F0E">
        <w:rPr>
          <w:noProof/>
          <w:lang w:val="en-CA"/>
        </w:rPr>
        <w:fldChar w:fldCharType="end"/>
      </w:r>
      <w:r w:rsidRPr="00DE0F0E">
        <w:rPr>
          <w:noProof/>
          <w:lang w:val="en-CA"/>
        </w:rPr>
        <w:t>)</w:t>
      </w:r>
    </w:p>
    <w:p w14:paraId="1CAD8907" w14:textId="5B3205E9"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209</w:t>
      </w:r>
      <w:r w:rsidRPr="00DE0F0E">
        <w:rPr>
          <w:noProof/>
          <w:lang w:val="en-CA"/>
        </w:rPr>
        <w:fldChar w:fldCharType="end"/>
      </w:r>
      <w:r w:rsidRPr="00DE0F0E">
        <w:rPr>
          <w:noProof/>
          <w:lang w:val="en-CA"/>
        </w:rPr>
        <w:t>)</w:t>
      </w:r>
    </w:p>
    <w:p w14:paraId="486EA46A" w14:textId="1D30C55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092BF445"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5789637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212</w:t>
      </w:r>
      <w:r w:rsidRPr="00DE0F0E">
        <w:rPr>
          <w:noProof/>
          <w:lang w:val="en-CA"/>
        </w:rPr>
        <w:fldChar w:fldCharType="end"/>
      </w:r>
      <w:r w:rsidRPr="00DE0F0E">
        <w:rPr>
          <w:noProof/>
          <w:lang w:val="en-CA"/>
        </w:rPr>
        <w:t>)</w:t>
      </w:r>
    </w:p>
    <w:p w14:paraId="297C9EB6" w14:textId="742A2F5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213</w:t>
      </w:r>
      <w:r w:rsidRPr="00DE0F0E">
        <w:rPr>
          <w:noProof/>
          <w:lang w:val="en-CA"/>
        </w:rPr>
        <w:fldChar w:fldCharType="end"/>
      </w:r>
      <w:r w:rsidRPr="00DE0F0E">
        <w:rPr>
          <w:noProof/>
          <w:lang w:val="en-CA"/>
        </w:rPr>
        <w:t>)</w:t>
      </w:r>
    </w:p>
    <w:p w14:paraId="2CE1721A" w14:textId="5CFE2B1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214</w:t>
      </w:r>
      <w:r w:rsidRPr="00DE0F0E">
        <w:rPr>
          <w:noProof/>
          <w:lang w:val="en-CA"/>
        </w:rPr>
        <w:fldChar w:fldCharType="end"/>
      </w:r>
      <w:r w:rsidRPr="00DE0F0E">
        <w:rPr>
          <w:noProof/>
          <w:lang w:val="en-CA"/>
        </w:rPr>
        <w:t>)</w:t>
      </w:r>
    </w:p>
    <w:p w14:paraId="5FE31BF2" w14:textId="175C657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215</w:t>
      </w:r>
      <w:r w:rsidRPr="00DE0F0E">
        <w:rPr>
          <w:noProof/>
          <w:lang w:val="en-CA"/>
        </w:rPr>
        <w:fldChar w:fldCharType="end"/>
      </w:r>
      <w:r w:rsidRPr="00DE0F0E">
        <w:rPr>
          <w:noProof/>
          <w:lang w:val="en-CA"/>
        </w:rPr>
        <w:t>)</w:t>
      </w:r>
    </w:p>
    <w:p w14:paraId="26B3FE37" w14:textId="35D8238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216</w:t>
      </w:r>
      <w:r w:rsidRPr="00DE0F0E">
        <w:rPr>
          <w:noProof/>
          <w:lang w:val="en-CA"/>
        </w:rPr>
        <w:fldChar w:fldCharType="end"/>
      </w:r>
      <w:r w:rsidRPr="00DE0F0E">
        <w:rPr>
          <w:noProof/>
          <w:lang w:val="en-CA"/>
        </w:rPr>
        <w:t>)</w:t>
      </w:r>
    </w:p>
    <w:p w14:paraId="622C3BA7" w14:textId="143316A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217</w:t>
      </w:r>
      <w:r w:rsidRPr="00DE0F0E">
        <w:rPr>
          <w:noProof/>
          <w:lang w:val="en-CA"/>
        </w:rPr>
        <w:fldChar w:fldCharType="end"/>
      </w:r>
      <w:r w:rsidRPr="00DE0F0E">
        <w:rPr>
          <w:noProof/>
          <w:lang w:val="en-CA"/>
        </w:rPr>
        <w:t>)</w:t>
      </w:r>
    </w:p>
    <w:p w14:paraId="55F94DEF" w14:textId="311518C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218</w:t>
      </w:r>
      <w:r w:rsidRPr="00DE0F0E">
        <w:rPr>
          <w:noProof/>
          <w:lang w:val="en-CA"/>
        </w:rPr>
        <w:fldChar w:fldCharType="end"/>
      </w:r>
      <w:r w:rsidRPr="00DE0F0E">
        <w:rPr>
          <w:noProof/>
          <w:lang w:val="en-CA"/>
        </w:rPr>
        <w:t>)</w:t>
      </w:r>
    </w:p>
    <w:p w14:paraId="582FA29D" w14:textId="418F26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219</w:t>
      </w:r>
      <w:r w:rsidRPr="00DE0F0E">
        <w:rPr>
          <w:noProof/>
          <w:lang w:val="en-CA"/>
        </w:rPr>
        <w:fldChar w:fldCharType="end"/>
      </w:r>
      <w:r w:rsidRPr="00DE0F0E">
        <w:rPr>
          <w:noProof/>
          <w:lang w:val="en-CA"/>
        </w:rPr>
        <w:t>)</w:t>
      </w:r>
    </w:p>
    <w:p w14:paraId="367E443E" w14:textId="55A5A621"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2001C8F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F5107C1"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222</w:t>
      </w:r>
      <w:r w:rsidRPr="00DE0F0E">
        <w:rPr>
          <w:noProof/>
          <w:lang w:val="en-CA"/>
        </w:rPr>
        <w:fldChar w:fldCharType="end"/>
      </w:r>
      <w:r w:rsidRPr="00DE0F0E">
        <w:rPr>
          <w:noProof/>
          <w:lang w:val="en-CA"/>
        </w:rPr>
        <w:t>)</w:t>
      </w:r>
    </w:p>
    <w:p w14:paraId="3C91CD34" w14:textId="72F81B86"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223</w:t>
      </w:r>
      <w:r w:rsidRPr="00DE0F0E">
        <w:rPr>
          <w:noProof/>
          <w:lang w:val="en-CA"/>
        </w:rPr>
        <w:fldChar w:fldCharType="end"/>
      </w:r>
      <w:r w:rsidRPr="00DE0F0E">
        <w:rPr>
          <w:noProof/>
          <w:lang w:val="en-CA"/>
        </w:rPr>
        <w:t>)</w:t>
      </w:r>
    </w:p>
    <w:p w14:paraId="407A1EA1" w14:textId="7F6AC84D"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33835DB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3202"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3202"/>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6A1AE21C"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3929A6E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227</w:t>
      </w:r>
      <w:r w:rsidRPr="00DE0F0E">
        <w:rPr>
          <w:noProof/>
          <w:lang w:val="en-CA"/>
        </w:rPr>
        <w:fldChar w:fldCharType="end"/>
      </w:r>
      <w:r w:rsidRPr="00DE0F0E">
        <w:rPr>
          <w:noProof/>
          <w:lang w:val="en-CA"/>
        </w:rPr>
        <w:t>)</w:t>
      </w:r>
    </w:p>
    <w:p w14:paraId="366E16C4" w14:textId="5E5CE8E3"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228</w:t>
      </w:r>
      <w:r w:rsidRPr="00DE0F0E">
        <w:rPr>
          <w:noProof/>
          <w:lang w:val="en-CA"/>
        </w:rPr>
        <w:fldChar w:fldCharType="end"/>
      </w:r>
      <w:r w:rsidRPr="00DE0F0E">
        <w:rPr>
          <w:noProof/>
          <w:lang w:val="en-CA"/>
        </w:rPr>
        <w:t>)</w:t>
      </w:r>
    </w:p>
    <w:p w14:paraId="386C37F1" w14:textId="311452A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229</w:t>
      </w:r>
      <w:r w:rsidRPr="00DE0F0E">
        <w:rPr>
          <w:noProof/>
          <w:lang w:val="en-CA"/>
        </w:rPr>
        <w:fldChar w:fldCharType="end"/>
      </w:r>
      <w:r w:rsidRPr="00DE0F0E">
        <w:rPr>
          <w:noProof/>
          <w:lang w:val="en-CA"/>
        </w:rPr>
        <w:t>)</w:t>
      </w:r>
    </w:p>
    <w:p w14:paraId="2AAAF11E" w14:textId="361A3A2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230</w:t>
      </w:r>
      <w:r w:rsidRPr="00DE0F0E">
        <w:rPr>
          <w:noProof/>
          <w:lang w:val="en-CA"/>
        </w:rPr>
        <w:fldChar w:fldCharType="end"/>
      </w:r>
      <w:r w:rsidRPr="00DE0F0E">
        <w:rPr>
          <w:noProof/>
          <w:lang w:val="en-CA"/>
        </w:rPr>
        <w:t>)</w:t>
      </w:r>
    </w:p>
    <w:p w14:paraId="7AF0DA32" w14:textId="783305A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E34DA2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232</w:t>
      </w:r>
      <w:r w:rsidRPr="00DE0F0E">
        <w:rPr>
          <w:noProof/>
          <w:lang w:val="en-CA"/>
        </w:rPr>
        <w:fldChar w:fldCharType="end"/>
      </w:r>
      <w:r w:rsidRPr="00DE0F0E">
        <w:rPr>
          <w:noProof/>
          <w:lang w:val="en-CA"/>
        </w:rPr>
        <w:t>)</w:t>
      </w:r>
    </w:p>
    <w:p w14:paraId="47EBB863" w14:textId="564CF99A"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233</w:t>
      </w:r>
      <w:r w:rsidRPr="00DE0F0E">
        <w:rPr>
          <w:noProof/>
          <w:lang w:val="en-CA"/>
        </w:rPr>
        <w:fldChar w:fldCharType="end"/>
      </w:r>
      <w:r w:rsidRPr="00DE0F0E">
        <w:rPr>
          <w:noProof/>
          <w:lang w:val="en-CA"/>
        </w:rPr>
        <w:t>)</w:t>
      </w:r>
    </w:p>
    <w:p w14:paraId="390D9897" w14:textId="463C335B"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234</w:t>
      </w:r>
      <w:r w:rsidRPr="00DE0F0E">
        <w:rPr>
          <w:noProof/>
          <w:lang w:val="en-CA"/>
        </w:rPr>
        <w:fldChar w:fldCharType="end"/>
      </w:r>
      <w:r w:rsidRPr="00DE0F0E">
        <w:rPr>
          <w:noProof/>
          <w:lang w:val="en-CA"/>
        </w:rPr>
        <w:t>)</w:t>
      </w:r>
    </w:p>
    <w:p w14:paraId="59A39E8A" w14:textId="5CC69566"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235</w:t>
      </w:r>
      <w:r w:rsidRPr="00DE0F0E">
        <w:rPr>
          <w:noProof/>
          <w:lang w:val="en-CA"/>
        </w:rPr>
        <w:fldChar w:fldCharType="end"/>
      </w:r>
      <w:r w:rsidRPr="00DE0F0E">
        <w:rPr>
          <w:noProof/>
          <w:lang w:val="en-CA"/>
        </w:rPr>
        <w:t>)</w:t>
      </w:r>
    </w:p>
    <w:p w14:paraId="7505EB1F" w14:textId="4A669586"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355DCD1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237</w:t>
      </w:r>
      <w:r w:rsidRPr="00DE0F0E">
        <w:rPr>
          <w:noProof/>
          <w:lang w:val="en-CA"/>
        </w:rPr>
        <w:fldChar w:fldCharType="end"/>
      </w:r>
      <w:r w:rsidRPr="00DE0F0E">
        <w:rPr>
          <w:noProof/>
          <w:lang w:val="en-CA"/>
        </w:rPr>
        <w:t>)</w:t>
      </w:r>
    </w:p>
    <w:p w14:paraId="2B3C2111" w14:textId="4ED158F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238</w:t>
      </w:r>
      <w:r w:rsidRPr="00DE0F0E">
        <w:rPr>
          <w:noProof/>
          <w:lang w:val="en-CA"/>
        </w:rPr>
        <w:fldChar w:fldCharType="end"/>
      </w:r>
      <w:r w:rsidRPr="00DE0F0E">
        <w:rPr>
          <w:noProof/>
          <w:lang w:val="en-CA"/>
        </w:rPr>
        <w:t>)</w:t>
      </w:r>
    </w:p>
    <w:p w14:paraId="3CCD5A53" w14:textId="7453B41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239</w:t>
      </w:r>
      <w:r w:rsidRPr="00DE0F0E">
        <w:rPr>
          <w:noProof/>
          <w:lang w:val="en-CA"/>
        </w:rPr>
        <w:fldChar w:fldCharType="end"/>
      </w:r>
      <w:r w:rsidRPr="00DE0F0E">
        <w:rPr>
          <w:noProof/>
          <w:lang w:val="en-CA"/>
        </w:rPr>
        <w:t>)</w:t>
      </w:r>
    </w:p>
    <w:p w14:paraId="2D0EF121" w14:textId="5D200C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240</w:t>
      </w:r>
      <w:r w:rsidRPr="00DE0F0E">
        <w:rPr>
          <w:noProof/>
          <w:lang w:val="en-CA"/>
        </w:rPr>
        <w:fldChar w:fldCharType="end"/>
      </w:r>
      <w:r w:rsidRPr="00DE0F0E">
        <w:rPr>
          <w:noProof/>
          <w:lang w:val="en-CA"/>
        </w:rPr>
        <w:t>)</w:t>
      </w:r>
    </w:p>
    <w:p w14:paraId="314543B3" w14:textId="1F32296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535F246E"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3F609A">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512DBC6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6FB832E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243</w:t>
      </w:r>
      <w:r w:rsidRPr="00DE0F0E">
        <w:rPr>
          <w:noProof/>
          <w:lang w:val="en-CA"/>
        </w:rPr>
        <w:fldChar w:fldCharType="end"/>
      </w:r>
      <w:r w:rsidRPr="00DE0F0E">
        <w:rPr>
          <w:noProof/>
          <w:lang w:val="en-CA"/>
        </w:rPr>
        <w:t>)</w:t>
      </w:r>
    </w:p>
    <w:p w14:paraId="55102943" w14:textId="51EBD9D1"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244</w:t>
      </w:r>
      <w:r w:rsidRPr="00DE0F0E">
        <w:rPr>
          <w:noProof/>
          <w:lang w:val="en-CA"/>
        </w:rPr>
        <w:fldChar w:fldCharType="end"/>
      </w:r>
      <w:r w:rsidRPr="00DE0F0E">
        <w:rPr>
          <w:noProof/>
          <w:lang w:val="en-CA"/>
        </w:rPr>
        <w:t>)</w:t>
      </w:r>
    </w:p>
    <w:p w14:paraId="680BD05F" w14:textId="1336A3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245</w:t>
      </w:r>
      <w:r w:rsidRPr="00DE0F0E">
        <w:rPr>
          <w:noProof/>
          <w:lang w:val="en-CA"/>
        </w:rPr>
        <w:fldChar w:fldCharType="end"/>
      </w:r>
      <w:r w:rsidRPr="00DE0F0E">
        <w:rPr>
          <w:noProof/>
          <w:lang w:val="en-CA"/>
        </w:rPr>
        <w:t>)</w:t>
      </w:r>
    </w:p>
    <w:p w14:paraId="2845AEF8" w14:textId="61797EB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246</w:t>
      </w:r>
      <w:r w:rsidRPr="00DE0F0E">
        <w:rPr>
          <w:noProof/>
          <w:lang w:val="en-CA"/>
        </w:rPr>
        <w:fldChar w:fldCharType="end"/>
      </w:r>
      <w:r w:rsidRPr="00DE0F0E">
        <w:rPr>
          <w:noProof/>
          <w:lang w:val="en-CA"/>
        </w:rPr>
        <w:t>)</w:t>
      </w:r>
    </w:p>
    <w:p w14:paraId="14562D7F" w14:textId="7EB500B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8069792"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3F609A">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322AB92"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0F61CB0B"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249</w:t>
      </w:r>
      <w:r w:rsidRPr="00DE0F0E">
        <w:rPr>
          <w:noProof/>
          <w:lang w:val="en-CA"/>
        </w:rPr>
        <w:fldChar w:fldCharType="end"/>
      </w:r>
      <w:r w:rsidRPr="00DE0F0E">
        <w:rPr>
          <w:noProof/>
          <w:lang w:val="en-CA"/>
        </w:rPr>
        <w:t>)</w:t>
      </w:r>
    </w:p>
    <w:p w14:paraId="750746F1" w14:textId="338564E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250</w:t>
      </w:r>
      <w:r w:rsidRPr="00DE0F0E">
        <w:rPr>
          <w:noProof/>
          <w:lang w:val="en-CA"/>
        </w:rPr>
        <w:fldChar w:fldCharType="end"/>
      </w:r>
      <w:r w:rsidRPr="00DE0F0E">
        <w:rPr>
          <w:noProof/>
          <w:lang w:val="en-CA"/>
        </w:rPr>
        <w:t>)</w:t>
      </w:r>
    </w:p>
    <w:p w14:paraId="33398DC7" w14:textId="4D505CC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251</w:t>
      </w:r>
      <w:r w:rsidRPr="00DE0F0E">
        <w:rPr>
          <w:noProof/>
          <w:lang w:val="en-CA"/>
        </w:rPr>
        <w:fldChar w:fldCharType="end"/>
      </w:r>
      <w:r w:rsidRPr="00DE0F0E">
        <w:rPr>
          <w:noProof/>
          <w:lang w:val="en-CA"/>
        </w:rPr>
        <w:t>)</w:t>
      </w:r>
    </w:p>
    <w:p w14:paraId="4200D972" w14:textId="3EFA97D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252</w:t>
      </w:r>
      <w:r w:rsidRPr="00DE0F0E">
        <w:rPr>
          <w:noProof/>
          <w:lang w:val="en-CA"/>
        </w:rPr>
        <w:fldChar w:fldCharType="end"/>
      </w:r>
      <w:r w:rsidRPr="00DE0F0E">
        <w:rPr>
          <w:noProof/>
          <w:lang w:val="en-CA"/>
        </w:rPr>
        <w:t>)</w:t>
      </w:r>
    </w:p>
    <w:p w14:paraId="35A2AF33" w14:textId="75A9F67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751026EA"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3F609A">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3F609A">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3203" w:name="_Toc2177072"/>
      <w:bookmarkStart w:id="3204" w:name="_Toc415475914"/>
      <w:bookmarkStart w:id="3205" w:name="_Toc423599189"/>
      <w:bookmarkStart w:id="3206" w:name="_Toc423601693"/>
      <w:bookmarkStart w:id="3207" w:name="_Toc501130196"/>
      <w:bookmarkStart w:id="3208" w:name="_Toc503777900"/>
      <w:r w:rsidRPr="00DE0F0E">
        <w:rPr>
          <w:noProof/>
          <w:lang w:val="en-CA"/>
        </w:rPr>
        <w:t>Decoding process for coding units coded in inter prediction mode</w:t>
      </w:r>
      <w:bookmarkEnd w:id="3203"/>
    </w:p>
    <w:p w14:paraId="7A19F078" w14:textId="77777777" w:rsidR="0057383D" w:rsidRPr="00DE0F0E" w:rsidDel="003C51E6" w:rsidRDefault="0057383D" w:rsidP="0057383D">
      <w:pPr>
        <w:pStyle w:val="Heading3"/>
        <w:rPr>
          <w:noProof/>
          <w:lang w:val="en-CA"/>
        </w:rPr>
      </w:pPr>
      <w:bookmarkStart w:id="3209" w:name="_Toc2177073"/>
      <w:r w:rsidRPr="00DE0F0E" w:rsidDel="003C51E6">
        <w:rPr>
          <w:noProof/>
          <w:lang w:val="en-CA"/>
        </w:rPr>
        <w:t>General decoding process for coding units coded in inter prediction mode</w:t>
      </w:r>
      <w:bookmarkEnd w:id="3204"/>
      <w:bookmarkEnd w:id="3205"/>
      <w:bookmarkEnd w:id="3206"/>
      <w:bookmarkEnd w:id="3207"/>
      <w:bookmarkEnd w:id="3208"/>
      <w:bookmarkEnd w:id="3209"/>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4A54B46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55FACCC8"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3F609A">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0D455823"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del w:id="3210" w:author="JVET-M0128" w:date="2019-02-26T08:15:00Z">
        <w:r w:rsidRPr="00DE0F0E" w:rsidDel="00244B64">
          <w:rPr>
            <w:noProof/>
            <w:lang w:val="en-CA" w:eastAsia="ko-KR"/>
          </w:rPr>
          <w:delText>RefPicList0</w:delText>
        </w:r>
      </w:del>
      <w:ins w:id="3211" w:author="JVET-M0128" w:date="2019-02-26T08:15:00Z">
        <w:r w:rsidR="00244B64">
          <w:rPr>
            <w:noProof/>
            <w:lang w:val="en-CA" w:eastAsia="ko-KR"/>
          </w:rPr>
          <w:t>RefPicList[ 0 ]</w:t>
        </w:r>
      </w:ins>
      <w:r w:rsidRPr="00DE0F0E">
        <w:rPr>
          <w:noProof/>
          <w:lang w:val="en-CA" w:eastAsia="ko-KR"/>
        </w:rPr>
        <w:t>[ refIdxL0 ]) is equal to DiffPicOrderCnt( </w:t>
      </w:r>
      <w:del w:id="3212" w:author="JVET-M0128" w:date="2019-02-26T08:16:00Z">
        <w:r w:rsidRPr="00DE0F0E" w:rsidDel="00244B64">
          <w:rPr>
            <w:noProof/>
            <w:lang w:val="en-CA" w:eastAsia="ko-KR"/>
          </w:rPr>
          <w:delText>RefPicList1</w:delText>
        </w:r>
      </w:del>
      <w:ins w:id="3213" w:author="JVET-M0128" w:date="2019-02-26T08:16:00Z">
        <w:r w:rsidR="00244B64">
          <w:rPr>
            <w:noProof/>
            <w:lang w:val="en-CA" w:eastAsia="ko-KR"/>
          </w:rPr>
          <w:t>RefPicList[ 1 ]</w:t>
        </w:r>
      </w:ins>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337A2EA5"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3F609A">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11E2BD3A"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D7CC606"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74CC0B5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2954CACD"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3F38BAA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1C8CA107"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5586A9AD"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21A8176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6E4F53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3F609A">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220DE50B"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3F609A">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6B8D89BB"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1FE4AB2"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06097850"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3F609A">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5E71DCA0"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5CC9F61B"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500C6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57FE7E60"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7D895898"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3F609A">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642CB2B9"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3F609A">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75840B7B"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3F609A">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1657882D"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3F609A">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78B0C7F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3F609A">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253D72C0"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3F609A">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4E16E51B"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05DB7E43"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7B68489E"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0380A2D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6832CD7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69C140BB"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3214" w:name="_Ref278982626"/>
      <w:bookmarkStart w:id="3215" w:name="_Toc287363821"/>
      <w:bookmarkStart w:id="3216" w:name="_Toc311217252"/>
      <w:bookmarkStart w:id="3217" w:name="_Toc317198799"/>
      <w:bookmarkStart w:id="3218" w:name="_Toc415475918"/>
      <w:bookmarkStart w:id="3219" w:name="_Toc423599193"/>
      <w:bookmarkStart w:id="3220" w:name="_Toc423601697"/>
      <w:bookmarkStart w:id="3221" w:name="_Toc2177074"/>
      <w:r w:rsidRPr="00DE0F0E" w:rsidDel="003C51E6">
        <w:rPr>
          <w:noProof/>
          <w:lang w:val="en-CA"/>
        </w:rPr>
        <w:t>Derivation process for motion vector components and reference indices</w:t>
      </w:r>
      <w:bookmarkEnd w:id="3214"/>
      <w:bookmarkEnd w:id="3215"/>
      <w:bookmarkEnd w:id="3216"/>
      <w:bookmarkEnd w:id="3217"/>
      <w:bookmarkEnd w:id="3218"/>
      <w:bookmarkEnd w:id="3219"/>
      <w:bookmarkEnd w:id="3220"/>
      <w:bookmarkEnd w:id="3221"/>
    </w:p>
    <w:p w14:paraId="1A61F3FA" w14:textId="77777777" w:rsidR="0057383D" w:rsidRPr="00DE0F0E" w:rsidDel="003C51E6" w:rsidRDefault="0057383D" w:rsidP="0057383D">
      <w:pPr>
        <w:pStyle w:val="Heading4"/>
        <w:rPr>
          <w:noProof/>
          <w:lang w:val="en-CA"/>
        </w:rPr>
      </w:pPr>
      <w:bookmarkStart w:id="3222" w:name="_Ref522363521"/>
      <w:r w:rsidRPr="00DE0F0E" w:rsidDel="003C51E6">
        <w:rPr>
          <w:noProof/>
          <w:lang w:val="en-CA"/>
        </w:rPr>
        <w:t>General</w:t>
      </w:r>
      <w:bookmarkEnd w:id="3222"/>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3C2CE7D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del w:id="3223" w:author="JVET-M0128" w:date="2019-02-26T08:16:00Z">
        <w:r w:rsidRPr="00DE0F0E" w:rsidDel="00244B64">
          <w:rPr>
            <w:noProof/>
            <w:lang w:val="en-CA" w:eastAsia="ko-KR"/>
          </w:rPr>
          <w:delText>RefPicListX</w:delText>
        </w:r>
      </w:del>
      <w:ins w:id="3224" w:author="JVET-M0128" w:date="2019-02-26T08:16:00Z">
        <w:r w:rsidR="00244B64">
          <w:rPr>
            <w:noProof/>
            <w:lang w:val="en-CA" w:eastAsia="ko-KR"/>
          </w:rPr>
          <w:t>RefPicList[ X ]</w:t>
        </w:r>
      </w:ins>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01ED2DE1"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3F609A">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03820FB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615B962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193024C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109B2414"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6EED953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2FE16BB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5E765903"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7C86F7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6C9E85B4"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5DBE8E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0FD8183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75FE78D2"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1CEC2102"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3F609A">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3225" w:name="_Ref271908485"/>
      <w:bookmarkStart w:id="3226" w:name="_Ref279147148"/>
      <w:r w:rsidRPr="00DE0F0E" w:rsidDel="003C51E6">
        <w:rPr>
          <w:noProof/>
          <w:lang w:val="en-CA"/>
        </w:rPr>
        <w:t>Derivation process for luma motion vectors for merge</w:t>
      </w:r>
      <w:bookmarkEnd w:id="3225"/>
      <w:r w:rsidRPr="00DE0F0E" w:rsidDel="003C51E6">
        <w:rPr>
          <w:noProof/>
          <w:lang w:val="en-CA"/>
        </w:rPr>
        <w:t xml:space="preserve"> mode</w:t>
      </w:r>
      <w:bookmarkEnd w:id="3226"/>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E2D276D"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7808766B"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23963517"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46C54D46"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7A3F531E"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2FE3A09C"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5E6AC903"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4AD870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149DAC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54EC4014"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2F2108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B3BB37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525D53C6"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5522B019"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2BA00FA6"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3F609A">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2B811461"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5FC9B5E0"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3F609A">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22617080"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F75C8B3"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3ACCC234"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5C8A105A"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7EB4688E"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51C1A84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3F609A">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52317121"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3F609A">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3F609A">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D07706"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3F609A">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3F609A">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3227" w:name="_Ref331176897"/>
      <w:r w:rsidRPr="00DE0F0E" w:rsidDel="003C51E6">
        <w:rPr>
          <w:noProof/>
          <w:lang w:val="en-CA"/>
        </w:rPr>
        <w:t>Derivation process for spatial merging candidates</w:t>
      </w:r>
      <w:bookmarkEnd w:id="3227"/>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5F7C77D" w14:textId="75CA6A1D" w:rsidR="001B2397" w:rsidRPr="00B41A24" w:rsidDel="003C51E6" w:rsidRDefault="0057383D" w:rsidP="00B41A24">
      <w:pPr>
        <w:numPr>
          <w:ilvl w:val="1"/>
          <w:numId w:val="5"/>
        </w:numPr>
        <w:tabs>
          <w:tab w:val="clear" w:pos="1588"/>
          <w:tab w:val="left" w:pos="360"/>
          <w:tab w:val="left" w:pos="851"/>
          <w:tab w:val="left" w:pos="1134"/>
          <w:tab w:val="left" w:pos="1418"/>
          <w:tab w:val="left" w:pos="1701"/>
          <w:tab w:val="left" w:pos="5126"/>
        </w:tabs>
        <w:textAlignment w:val="auto"/>
        <w:rPr>
          <w:rFonts w:eastAsia="Malgun Gothic"/>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4A6C85B7" w:rsidR="0057383D" w:rsidRPr="00DE0F0E"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294</w:t>
      </w:r>
      <w:r w:rsidRPr="00DE0F0E">
        <w:rPr>
          <w:noProof/>
          <w:lang w:val="en-CA" w:eastAsia="ko-KR"/>
        </w:rPr>
        <w:fldChar w:fldCharType="end"/>
      </w:r>
      <w:r w:rsidRPr="00DE0F0E">
        <w:rPr>
          <w:noProof/>
          <w:lang w:val="en-CA" w:eastAsia="ko-KR"/>
        </w:rPr>
        <w:t>)</w:t>
      </w:r>
    </w:p>
    <w:p w14:paraId="4590BC53" w14:textId="7051CCC8"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44D6C1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6F7A5C08" w14:textId="52B0A980" w:rsidR="0057383D" w:rsidRPr="00DE0F0E" w:rsidDel="003C51E6" w:rsidRDefault="009C3D84" w:rsidP="0057383D">
      <w:pPr>
        <w:rPr>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297</w:t>
      </w:r>
      <w:r w:rsidRPr="00DE0F0E" w:rsidDel="003C51E6">
        <w:rPr>
          <w:noProof/>
          <w:lang w:val="en-CA" w:eastAsia="ko-KR"/>
        </w:rPr>
        <w:fldChar w:fldCharType="end"/>
      </w:r>
      <w:r w:rsidRPr="00DE0F0E" w:rsidDel="003C51E6">
        <w:rPr>
          <w:noProof/>
          <w:lang w:val="en-CA" w:eastAsia="ko-KR"/>
        </w:rPr>
        <w:t>)</w:t>
      </w:r>
      <w:r w:rsidR="0057383D" w:rsidRPr="00DE0F0E" w:rsidDel="003C51E6">
        <w:rPr>
          <w:noProof/>
          <w:lang w:val="en-CA" w:eastAsia="ko-KR"/>
        </w:rPr>
        <w:t>For the derivation of availableFlagB</w:t>
      </w:r>
      <w:r w:rsidR="0057383D" w:rsidRPr="00DE0F0E" w:rsidDel="003C51E6">
        <w:rPr>
          <w:noProof/>
          <w:vertAlign w:val="subscript"/>
          <w:lang w:val="en-CA" w:eastAsia="ko-KR"/>
        </w:rPr>
        <w:t>1</w:t>
      </w:r>
      <w:r w:rsidR="0057383D" w:rsidRPr="00DE0F0E" w:rsidDel="003C51E6">
        <w:rPr>
          <w:noProof/>
          <w:lang w:val="en-CA" w:eastAsia="ko-KR"/>
        </w:rPr>
        <w:t>, refIdxLXB</w:t>
      </w:r>
      <w:r w:rsidR="0057383D" w:rsidRPr="00DE0F0E" w:rsidDel="003C51E6">
        <w:rPr>
          <w:noProof/>
          <w:vertAlign w:val="subscript"/>
          <w:lang w:val="en-CA" w:eastAsia="ko-KR"/>
        </w:rPr>
        <w:t>1</w:t>
      </w:r>
      <w:r w:rsidR="0057383D" w:rsidRPr="00DE0F0E" w:rsidDel="003C51E6">
        <w:rPr>
          <w:noProof/>
          <w:lang w:val="en-CA" w:eastAsia="ko-KR"/>
        </w:rPr>
        <w:t xml:space="preserve">, </w:t>
      </w:r>
      <w:r w:rsidR="0057383D" w:rsidRPr="00DE0F0E" w:rsidDel="003C51E6">
        <w:rPr>
          <w:noProof/>
          <w:lang w:val="en-CA"/>
        </w:rPr>
        <w:t>predFlagLX</w:t>
      </w:r>
      <w:r w:rsidR="0057383D" w:rsidRPr="00DE0F0E" w:rsidDel="003C51E6">
        <w:rPr>
          <w:noProof/>
          <w:lang w:val="en-CA" w:eastAsia="ko-KR"/>
        </w:rPr>
        <w:t>B</w:t>
      </w:r>
      <w:r w:rsidR="0057383D" w:rsidRPr="00DE0F0E" w:rsidDel="003C51E6">
        <w:rPr>
          <w:noProof/>
          <w:vertAlign w:val="subscript"/>
          <w:lang w:val="en-CA" w:eastAsia="ko-KR"/>
        </w:rPr>
        <w:t>1</w:t>
      </w:r>
      <w:r w:rsidR="0057383D" w:rsidRPr="00DE0F0E" w:rsidDel="003C51E6">
        <w:rPr>
          <w:noProof/>
          <w:lang w:val="en-CA" w:eastAsia="ko-KR"/>
        </w:rPr>
        <w:t xml:space="preserve"> and mvLXB</w:t>
      </w:r>
      <w:r w:rsidR="0057383D" w:rsidRPr="00DE0F0E" w:rsidDel="003C51E6">
        <w:rPr>
          <w:noProof/>
          <w:vertAlign w:val="subscript"/>
          <w:lang w:val="en-CA" w:eastAsia="ko-KR"/>
        </w:rPr>
        <w:t>1</w:t>
      </w:r>
      <w:r w:rsidR="0057383D"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61B6A89B" w:rsidR="0057383D" w:rsidRDefault="0057383D" w:rsidP="0057383D">
      <w:pPr>
        <w:numPr>
          <w:ilvl w:val="0"/>
          <w:numId w:val="5"/>
        </w:numPr>
        <w:tabs>
          <w:tab w:val="clear" w:pos="400"/>
        </w:tabs>
        <w:ind w:left="360" w:hanging="360"/>
        <w:rPr>
          <w:ins w:id="3228" w:author="Xiaoyu Xiu" w:date="2019-03-17T22:07:00Z"/>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376F1B79" w14:textId="7D85A84F" w:rsidR="00167B4F" w:rsidRPr="00167B4F" w:rsidDel="003C51E6" w:rsidRDefault="00167B4F" w:rsidP="00167B4F">
      <w:pPr>
        <w:numPr>
          <w:ilvl w:val="1"/>
          <w:numId w:val="5"/>
        </w:numPr>
        <w:tabs>
          <w:tab w:val="clear" w:pos="1588"/>
          <w:tab w:val="left" w:pos="360"/>
          <w:tab w:val="left" w:pos="851"/>
          <w:tab w:val="left" w:pos="1134"/>
          <w:tab w:val="left" w:pos="1418"/>
          <w:tab w:val="left" w:pos="1701"/>
          <w:tab w:val="left" w:pos="5126"/>
        </w:tabs>
        <w:textAlignment w:val="auto"/>
        <w:rPr>
          <w:rFonts w:eastAsia="Malgun Gothic"/>
          <w:noProof/>
          <w:lang w:val="en-CA" w:eastAsia="ko-KR"/>
          <w:rPrChange w:id="3229" w:author="Xiaoyu Xiu" w:date="2019-03-17T22:07:00Z">
            <w:rPr>
              <w:noProof/>
              <w:lang w:val="en-CA" w:eastAsia="ko-KR"/>
            </w:rPr>
          </w:rPrChange>
        </w:rPr>
        <w:pPrChange w:id="3230" w:author="Xiaoyu Xiu" w:date="2019-03-17T22:07:00Z">
          <w:pPr>
            <w:numPr>
              <w:numId w:val="5"/>
            </w:numPr>
            <w:ind w:left="360" w:hanging="360"/>
          </w:pPr>
        </w:pPrChange>
      </w:pPr>
      <w:ins w:id="3231" w:author="Xiaoyu Xiu" w:date="2019-03-17T22:07:00Z">
        <w:r w:rsidRPr="00AB167C">
          <w:rPr>
            <w:noProof/>
            <w:lang w:val="en-CA" w:eastAsia="ko-KR"/>
          </w:rPr>
          <w:t xml:space="preserve">When ( yCb % CtbSizeY ) is equal to 0, the temporal motion buffer compression process for collocated motion vectors as specified in clause 8.5.2.15 is invoked after fetching </w:t>
        </w:r>
        <w:r w:rsidRPr="00AB167C" w:rsidDel="003C51E6">
          <w:rPr>
            <w:noProof/>
            <w:lang w:val="en-CA" w:eastAsia="ko-KR"/>
          </w:rPr>
          <w:t>motion vectors</w:t>
        </w:r>
        <w:r w:rsidRPr="00AB167C">
          <w:rPr>
            <w:noProof/>
            <w:lang w:val="en-CA" w:eastAsia="ko-KR"/>
          </w:rPr>
          <w:t xml:space="preserve"> at </w:t>
        </w:r>
        <w:r w:rsidRPr="001B2397" w:rsidDel="003C51E6">
          <w:rPr>
            <w:noProof/>
            <w:lang w:val="en-CA" w:eastAsia="ko-KR"/>
          </w:rPr>
          <w:t>luma locations ( xNbB</w:t>
        </w:r>
        <w:r w:rsidRPr="0064486B" w:rsidDel="003C51E6">
          <w:rPr>
            <w:noProof/>
            <w:lang w:val="en-CA" w:eastAsia="ko-KR"/>
          </w:rPr>
          <w:t>1</w:t>
        </w:r>
        <w:r w:rsidRPr="00AB167C" w:rsidDel="003C51E6">
          <w:rPr>
            <w:noProof/>
            <w:lang w:val="en-CA" w:eastAsia="ko-KR"/>
          </w:rPr>
          <w:t>, yNbB</w:t>
        </w:r>
        <w:r w:rsidRPr="0064486B" w:rsidDel="003C51E6">
          <w:rPr>
            <w:noProof/>
            <w:lang w:val="en-CA" w:eastAsia="ko-KR"/>
          </w:rPr>
          <w:t>1</w:t>
        </w:r>
        <w:r w:rsidRPr="00AB167C">
          <w:rPr>
            <w:noProof/>
            <w:lang w:val="en-CA" w:eastAsia="ko-KR"/>
          </w:rPr>
          <w:t xml:space="preserve"> ) with the motion vectors </w:t>
        </w:r>
        <w:r w:rsidRPr="00DE0F0E" w:rsidDel="003C51E6">
          <w:rPr>
            <w:noProof/>
            <w:lang w:val="en-CA" w:eastAsia="ko-KR"/>
          </w:rPr>
          <w:t>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Pr>
            <w:noProof/>
            <w:lang w:val="en-CA" w:eastAsia="ko-KR"/>
          </w:rPr>
          <w:t xml:space="preserve"> </w:t>
        </w:r>
        <w:r w:rsidRPr="00AB167C">
          <w:rPr>
            <w:noProof/>
            <w:lang w:val="en-CA" w:eastAsia="ko-KR"/>
          </w:rPr>
          <w:t xml:space="preserve">as input, and the modified </w:t>
        </w:r>
        <w:r w:rsidRPr="00AB167C" w:rsidDel="003C51E6">
          <w:rPr>
            <w:noProof/>
            <w:lang w:val="en-CA" w:eastAsia="ko-KR"/>
          </w:rPr>
          <w:t>motion vectors</w:t>
        </w:r>
        <w:r>
          <w:rPr>
            <w:noProof/>
            <w:lang w:val="en-CA" w:eastAsia="ko-KR"/>
          </w:rPr>
          <w:t xml:space="preserve"> </w:t>
        </w: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w:t>
        </w:r>
        <w:r w:rsidRPr="00AB167C">
          <w:rPr>
            <w:noProof/>
            <w:lang w:val="en-CA" w:eastAsia="ko-KR"/>
          </w:rPr>
          <w:t xml:space="preserve"> as output.</w:t>
        </w:r>
      </w:ins>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1F6793CB"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w:t>
      </w:r>
      <w:r w:rsidRPr="00DE0F0E">
        <w:rPr>
          <w:noProof/>
          <w:lang w:val="en-CA"/>
        </w:rPr>
        <w:t>the luma locations ( xNbA</w:t>
      </w:r>
      <w:r w:rsidRPr="00DE0F0E">
        <w:rPr>
          <w:noProof/>
          <w:vertAlign w:val="subscript"/>
          <w:lang w:val="en-CA"/>
        </w:rPr>
        <w:t>1</w:t>
      </w:r>
      <w:r w:rsidRPr="00DE0F0E">
        <w:rPr>
          <w:noProof/>
          <w:lang w:val="en-CA"/>
        </w:rPr>
        <w:t>, yNbA</w:t>
      </w:r>
      <w:r w:rsidRPr="00DE0F0E">
        <w:rPr>
          <w:noProof/>
          <w:vertAlign w:val="subscript"/>
          <w:lang w:val="en-CA"/>
        </w:rPr>
        <w:t>1</w:t>
      </w:r>
      <w:r w:rsidRPr="00DE0F0E">
        <w:rPr>
          <w:noProof/>
          <w:lang w:val="en-CA"/>
        </w:rPr>
        <w:t> ) and ( xNbB</w:t>
      </w:r>
      <w:r w:rsidRPr="00DE0F0E">
        <w:rPr>
          <w:noProof/>
          <w:vertAlign w:val="subscript"/>
          <w:lang w:val="en-CA"/>
        </w:rPr>
        <w:t>1</w:t>
      </w:r>
      <w:r w:rsidRPr="00DE0F0E">
        <w:rPr>
          <w:noProof/>
          <w:lang w:val="en-CA"/>
        </w:rPr>
        <w:t>, yNbB</w:t>
      </w:r>
      <w:r w:rsidRPr="00DE0F0E">
        <w:rPr>
          <w:noProof/>
          <w:vertAlign w:val="subscript"/>
          <w:lang w:val="en-CA"/>
        </w:rPr>
        <w:t>1</w:t>
      </w:r>
      <w:r w:rsidRPr="00DE0F0E">
        <w:rPr>
          <w:noProof/>
          <w:lang w:val="en-CA"/>
        </w:rPr>
        <w:t xml:space="preserve"> ) have </w:t>
      </w:r>
      <w:del w:id="3232" w:author="Xiaoyu Xiu" w:date="2019-03-17T22:09:00Z">
        <w:r w:rsidRPr="00DE0F0E" w:rsidDel="00167B4F">
          <w:rPr>
            <w:noProof/>
            <w:lang w:val="en-CA"/>
          </w:rPr>
          <w:delText xml:space="preserve">the same motion vectors and </w:delText>
        </w:r>
      </w:del>
      <w:r w:rsidRPr="00DE0F0E" w:rsidDel="003C51E6">
        <w:rPr>
          <w:noProof/>
          <w:lang w:val="en-CA"/>
        </w:rPr>
        <w:t>the same reference indices</w:t>
      </w:r>
      <w:ins w:id="3233" w:author="Xiaoyu Xiu" w:date="2019-03-17T22:09:00Z">
        <w:r w:rsidR="00167B4F">
          <w:rPr>
            <w:noProof/>
            <w:lang w:val="en-CA"/>
          </w:rPr>
          <w:t xml:space="preserve"> and mvLXA</w:t>
        </w:r>
        <w:r w:rsidR="00167B4F" w:rsidRPr="00DE0F0E" w:rsidDel="003C51E6">
          <w:rPr>
            <w:noProof/>
            <w:vertAlign w:val="subscript"/>
            <w:lang w:val="en-CA" w:eastAsia="ko-KR"/>
          </w:rPr>
          <w:t>1</w:t>
        </w:r>
        <w:r w:rsidR="00167B4F" w:rsidRPr="00DE0F0E" w:rsidDel="003C51E6">
          <w:rPr>
            <w:noProof/>
            <w:lang w:val="en-CA"/>
          </w:rPr>
          <w:t xml:space="preserve"> </w:t>
        </w:r>
        <w:r w:rsidR="00167B4F">
          <w:rPr>
            <w:noProof/>
            <w:lang w:val="en-CA"/>
          </w:rPr>
          <w:t xml:space="preserve">is equal to </w:t>
        </w:r>
        <w:r w:rsidR="00167B4F" w:rsidRPr="00DE0F0E" w:rsidDel="003C51E6">
          <w:rPr>
            <w:noProof/>
            <w:lang w:val="en-CA" w:eastAsia="ko-KR"/>
          </w:rPr>
          <w:t>mvLXB</w:t>
        </w:r>
        <w:r w:rsidR="00167B4F" w:rsidRPr="00DE0F0E" w:rsidDel="003C51E6">
          <w:rPr>
            <w:noProof/>
            <w:vertAlign w:val="subscript"/>
            <w:lang w:val="en-CA" w:eastAsia="ko-KR"/>
          </w:rPr>
          <w:t>1</w:t>
        </w:r>
      </w:ins>
      <w:r w:rsidRPr="00DE0F0E" w:rsidDel="003C51E6">
        <w:rPr>
          <w:noProof/>
          <w:lang w:val="en-CA"/>
        </w:rPr>
        <w:t>.</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4E3E56A0" w:rsidR="0057383D" w:rsidRPr="00DE0F0E" w:rsidDel="00167B4F" w:rsidRDefault="0057383D" w:rsidP="0057383D">
      <w:pPr>
        <w:pStyle w:val="Equation"/>
        <w:tabs>
          <w:tab w:val="clear" w:pos="794"/>
          <w:tab w:val="clear" w:pos="1588"/>
          <w:tab w:val="left" w:pos="851"/>
          <w:tab w:val="left" w:pos="1134"/>
          <w:tab w:val="left" w:pos="1418"/>
          <w:tab w:val="left" w:pos="1701"/>
          <w:tab w:val="left" w:pos="1985"/>
        </w:tabs>
        <w:ind w:left="907"/>
        <w:rPr>
          <w:del w:id="3234" w:author="Xiaoyu Xiu" w:date="2019-03-17T22:07:00Z"/>
          <w:noProof/>
          <w:lang w:val="en-CA" w:eastAsia="ko-KR"/>
        </w:rPr>
      </w:pPr>
      <w:del w:id="3235" w:author="Xiaoyu Xiu" w:date="2019-03-17T22:07:00Z">
        <w:r w:rsidRPr="00DE0F0E" w:rsidDel="00167B4F">
          <w:rPr>
            <w:noProof/>
            <w:lang w:val="en-CA" w:eastAsia="ko-KR"/>
          </w:rPr>
          <w:delText>mvLXB</w:delText>
        </w:r>
        <w:r w:rsidRPr="00DE0F0E" w:rsidDel="00167B4F">
          <w:rPr>
            <w:noProof/>
            <w:vertAlign w:val="subscript"/>
            <w:lang w:val="en-CA" w:eastAsia="ko-KR"/>
          </w:rPr>
          <w:delText>1</w:delText>
        </w:r>
        <w:r w:rsidRPr="00DE0F0E" w:rsidDel="00167B4F">
          <w:rPr>
            <w:noProof/>
            <w:lang w:val="en-CA" w:eastAsia="ko-KR"/>
          </w:rPr>
          <w:delText> = MvLX[</w:delText>
        </w:r>
        <w:r w:rsidRPr="00DE0F0E" w:rsidDel="00167B4F">
          <w:rPr>
            <w:noProof/>
            <w:lang w:val="en-CA"/>
          </w:rPr>
          <w:delText> xNbB</w:delText>
        </w:r>
        <w:r w:rsidRPr="00DE0F0E" w:rsidDel="00167B4F">
          <w:rPr>
            <w:noProof/>
            <w:vertAlign w:val="subscript"/>
            <w:lang w:val="en-CA" w:eastAsia="ko-KR"/>
          </w:rPr>
          <w:delText>1</w:delText>
        </w:r>
        <w:r w:rsidRPr="00DE0F0E" w:rsidDel="00167B4F">
          <w:rPr>
            <w:noProof/>
            <w:lang w:val="en-CA" w:eastAsia="ko-KR"/>
          </w:rPr>
          <w:delText> ][ y</w:delText>
        </w:r>
        <w:r w:rsidRPr="00DE0F0E" w:rsidDel="00167B4F">
          <w:rPr>
            <w:noProof/>
            <w:lang w:val="en-CA"/>
          </w:rPr>
          <w:delText>Nb</w:delText>
        </w:r>
        <w:r w:rsidRPr="00DE0F0E" w:rsidDel="00167B4F">
          <w:rPr>
            <w:noProof/>
            <w:lang w:val="en-CA" w:eastAsia="ko-KR"/>
          </w:rPr>
          <w:delText>B</w:delText>
        </w:r>
        <w:r w:rsidRPr="00DE0F0E" w:rsidDel="00167B4F">
          <w:rPr>
            <w:noProof/>
            <w:vertAlign w:val="subscript"/>
            <w:lang w:val="en-CA" w:eastAsia="ko-KR"/>
          </w:rPr>
          <w:delText>1</w:delText>
        </w:r>
        <w:r w:rsidRPr="00DE0F0E" w:rsidDel="00167B4F">
          <w:rPr>
            <w:noProof/>
            <w:lang w:val="en-CA" w:eastAsia="ko-KR"/>
          </w:rPr>
          <w:delText> ]</w:delText>
        </w:r>
        <w:r w:rsidRPr="00DE0F0E" w:rsidDel="00167B4F">
          <w:rPr>
            <w:noProof/>
            <w:lang w:val="en-CA" w:eastAsia="ko-KR"/>
          </w:rPr>
          <w:tab/>
        </w:r>
        <w:r w:rsidRPr="00DE0F0E" w:rsidDel="00167B4F">
          <w:rPr>
            <w:noProof/>
            <w:lang w:val="en-CA" w:eastAsia="ko-KR"/>
          </w:rPr>
          <w:tab/>
          <w:delText>(</w:delText>
        </w:r>
        <w:r w:rsidRPr="00DE0F0E" w:rsidDel="00167B4F">
          <w:rPr>
            <w:noProof/>
            <w:lang w:val="en-CA" w:eastAsia="ko-KR"/>
          </w:rPr>
          <w:fldChar w:fldCharType="begin" w:fldLock="1"/>
        </w:r>
        <w:r w:rsidRPr="00DE0F0E" w:rsidDel="00167B4F">
          <w:rPr>
            <w:noProof/>
            <w:lang w:val="en-CA" w:eastAsia="ko-KR"/>
          </w:rPr>
          <w:delInstrText xml:space="preserve"> STYLEREF 1 \s </w:delInstrText>
        </w:r>
        <w:r w:rsidRPr="00DE0F0E" w:rsidDel="00167B4F">
          <w:rPr>
            <w:noProof/>
            <w:lang w:val="en-CA" w:eastAsia="ko-KR"/>
          </w:rPr>
          <w:fldChar w:fldCharType="separate"/>
        </w:r>
        <w:r w:rsidR="003F609A" w:rsidDel="00167B4F">
          <w:rPr>
            <w:noProof/>
            <w:lang w:val="en-CA" w:eastAsia="ko-KR"/>
          </w:rPr>
          <w:delText>8</w:delText>
        </w:r>
        <w:r w:rsidRPr="00DE0F0E" w:rsidDel="00167B4F">
          <w:rPr>
            <w:noProof/>
            <w:lang w:val="en-CA" w:eastAsia="ko-KR"/>
          </w:rPr>
          <w:fldChar w:fldCharType="end"/>
        </w:r>
        <w:r w:rsidRPr="00DE0F0E" w:rsidDel="00167B4F">
          <w:rPr>
            <w:noProof/>
            <w:lang w:val="en-CA" w:eastAsia="ko-KR"/>
          </w:rPr>
          <w:noBreakHyphen/>
        </w:r>
        <w:r w:rsidRPr="00DE0F0E" w:rsidDel="00167B4F">
          <w:rPr>
            <w:noProof/>
            <w:lang w:val="en-CA" w:eastAsia="ko-KR"/>
          </w:rPr>
          <w:fldChar w:fldCharType="begin" w:fldLock="1"/>
        </w:r>
        <w:r w:rsidRPr="00DE0F0E" w:rsidDel="00167B4F">
          <w:rPr>
            <w:noProof/>
            <w:lang w:val="en-CA" w:eastAsia="ko-KR"/>
          </w:rPr>
          <w:delInstrText xml:space="preserve"> SEQ Equation \* ARABIC \s 1 </w:delInstrText>
        </w:r>
        <w:r w:rsidRPr="00DE0F0E" w:rsidDel="00167B4F">
          <w:rPr>
            <w:noProof/>
            <w:lang w:val="en-CA" w:eastAsia="ko-KR"/>
          </w:rPr>
          <w:fldChar w:fldCharType="separate"/>
        </w:r>
        <w:r w:rsidR="003F609A" w:rsidDel="00167B4F">
          <w:rPr>
            <w:noProof/>
            <w:lang w:val="en-CA" w:eastAsia="ko-KR"/>
          </w:rPr>
          <w:delText>298</w:delText>
        </w:r>
        <w:r w:rsidRPr="00DE0F0E" w:rsidDel="00167B4F">
          <w:rPr>
            <w:noProof/>
            <w:lang w:val="en-CA" w:eastAsia="ko-KR"/>
          </w:rPr>
          <w:fldChar w:fldCharType="end"/>
        </w:r>
        <w:r w:rsidRPr="00DE0F0E" w:rsidDel="00167B4F">
          <w:rPr>
            <w:noProof/>
            <w:lang w:val="en-CA" w:eastAsia="ko-KR"/>
          </w:rPr>
          <w:delText>)</w:delText>
        </w:r>
      </w:del>
    </w:p>
    <w:p w14:paraId="14414B53" w14:textId="4EFF6FB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6402F37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430D8D0D" w14:textId="6CBBABA8" w:rsidR="007B0C37" w:rsidRPr="00AB167C" w:rsidDel="00167B4F" w:rsidRDefault="00065265" w:rsidP="00167B4F">
      <w:pPr>
        <w:pStyle w:val="Equation"/>
        <w:tabs>
          <w:tab w:val="clear" w:pos="794"/>
          <w:tab w:val="clear" w:pos="1588"/>
          <w:tab w:val="left" w:pos="851"/>
          <w:tab w:val="left" w:pos="1134"/>
          <w:tab w:val="left" w:pos="1418"/>
          <w:tab w:val="left" w:pos="1701"/>
          <w:tab w:val="left" w:pos="1985"/>
          <w:tab w:val="left" w:pos="5126"/>
        </w:tabs>
        <w:ind w:left="907"/>
        <w:rPr>
          <w:del w:id="3236" w:author="Xiaoyu Xiu" w:date="2019-03-17T22:06:00Z"/>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320C9D5F" w:rsidR="0057383D" w:rsidRDefault="0057383D" w:rsidP="0057383D">
      <w:pPr>
        <w:numPr>
          <w:ilvl w:val="0"/>
          <w:numId w:val="5"/>
        </w:numPr>
        <w:tabs>
          <w:tab w:val="clear" w:pos="400"/>
        </w:tabs>
        <w:ind w:left="360" w:hanging="360"/>
        <w:rPr>
          <w:ins w:id="3237" w:author="Xiaoyu Xiu" w:date="2019-03-17T22:10:00Z"/>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28FE1949" w14:textId="52C46B65" w:rsidR="00341169" w:rsidRPr="00341169" w:rsidDel="003C51E6" w:rsidRDefault="00341169" w:rsidP="00341169">
      <w:pPr>
        <w:numPr>
          <w:ilvl w:val="1"/>
          <w:numId w:val="5"/>
        </w:numPr>
        <w:tabs>
          <w:tab w:val="clear" w:pos="1588"/>
          <w:tab w:val="left" w:pos="360"/>
          <w:tab w:val="left" w:pos="851"/>
          <w:tab w:val="left" w:pos="1134"/>
          <w:tab w:val="left" w:pos="1418"/>
          <w:tab w:val="left" w:pos="1701"/>
          <w:tab w:val="left" w:pos="5126"/>
        </w:tabs>
        <w:textAlignment w:val="auto"/>
        <w:rPr>
          <w:rFonts w:eastAsia="Malgun Gothic"/>
          <w:noProof/>
          <w:lang w:val="en-CA" w:eastAsia="ko-KR"/>
          <w:rPrChange w:id="3238" w:author="Xiaoyu Xiu" w:date="2019-03-17T22:10:00Z">
            <w:rPr>
              <w:noProof/>
              <w:lang w:val="en-CA" w:eastAsia="ko-KR"/>
            </w:rPr>
          </w:rPrChange>
        </w:rPr>
        <w:pPrChange w:id="3239" w:author="Xiaoyu Xiu" w:date="2019-03-17T22:10:00Z">
          <w:pPr>
            <w:numPr>
              <w:numId w:val="5"/>
            </w:numPr>
            <w:ind w:left="360" w:hanging="360"/>
          </w:pPr>
        </w:pPrChange>
      </w:pPr>
      <w:ins w:id="3240" w:author="Xiaoyu Xiu" w:date="2019-03-17T22:10:00Z">
        <w:r w:rsidRPr="00AB167C">
          <w:rPr>
            <w:noProof/>
            <w:lang w:val="en-CA" w:eastAsia="ko-KR"/>
          </w:rPr>
          <w:lastRenderedPageBreak/>
          <w:t xml:space="preserve">When ( yCb % CtbSizeY ) is equal to 0, the temporal motion buffer compression process for collocated motion vectors as specified in clause 8.5.2.15 is invoked after fetching </w:t>
        </w:r>
        <w:r w:rsidRPr="00AB167C" w:rsidDel="003C51E6">
          <w:rPr>
            <w:noProof/>
            <w:lang w:val="en-CA" w:eastAsia="ko-KR"/>
          </w:rPr>
          <w:t>motion vectors</w:t>
        </w:r>
        <w:r w:rsidRPr="0064486B">
          <w:rPr>
            <w:noProof/>
            <w:lang w:val="en-CA" w:eastAsia="ko-KR"/>
          </w:rPr>
          <w:t xml:space="preserve"> at </w:t>
        </w:r>
        <w:r w:rsidRPr="0064486B" w:rsidDel="003C51E6">
          <w:rPr>
            <w:noProof/>
            <w:lang w:val="en-CA" w:eastAsia="ko-KR"/>
          </w:rPr>
          <w:t>luma locations ( xNbB</w:t>
        </w:r>
        <w:r>
          <w:rPr>
            <w:noProof/>
            <w:lang w:val="en-CA" w:eastAsia="ko-KR"/>
          </w:rPr>
          <w:t>0</w:t>
        </w:r>
        <w:r w:rsidRPr="00AB167C" w:rsidDel="003C51E6">
          <w:rPr>
            <w:noProof/>
            <w:lang w:val="en-CA" w:eastAsia="ko-KR"/>
          </w:rPr>
          <w:t>, yNbB</w:t>
        </w:r>
        <w:r>
          <w:rPr>
            <w:noProof/>
            <w:lang w:val="en-CA" w:eastAsia="ko-KR"/>
          </w:rPr>
          <w:t>0</w:t>
        </w:r>
        <w:r w:rsidRPr="00AB167C">
          <w:rPr>
            <w:noProof/>
            <w:lang w:val="en-CA" w:eastAsia="ko-KR"/>
          </w:rPr>
          <w:t xml:space="preserve"> ) with the motion vectors </w:t>
        </w:r>
        <w:r w:rsidRPr="00DE0F0E" w:rsidDel="003C51E6">
          <w:rPr>
            <w:noProof/>
            <w:lang w:val="en-CA" w:eastAsia="ko-KR"/>
          </w:rPr>
          <w:t>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Pr>
            <w:noProof/>
            <w:lang w:val="en-CA" w:eastAsia="ko-KR"/>
          </w:rPr>
          <w:t xml:space="preserve"> </w:t>
        </w:r>
        <w:r w:rsidRPr="00AB167C">
          <w:rPr>
            <w:noProof/>
            <w:lang w:val="en-CA" w:eastAsia="ko-KR"/>
          </w:rPr>
          <w:t xml:space="preserve">as input, and the modified </w:t>
        </w:r>
        <w:r w:rsidRPr="00AB167C" w:rsidDel="003C51E6">
          <w:rPr>
            <w:noProof/>
            <w:lang w:val="en-CA" w:eastAsia="ko-KR"/>
          </w:rPr>
          <w:t>motion vectors</w:t>
        </w:r>
        <w:r>
          <w:rPr>
            <w:noProof/>
            <w:lang w:val="en-CA" w:eastAsia="ko-KR"/>
          </w:rPr>
          <w:t xml:space="preserve"> </w:t>
        </w:r>
        <w:r w:rsidRPr="00DE0F0E" w:rsidDel="003C51E6">
          <w:rPr>
            <w:noProof/>
            <w:lang w:val="en-CA" w:eastAsia="ko-KR"/>
          </w:rPr>
          <w:t>mvLXB</w:t>
        </w:r>
        <w:r>
          <w:rPr>
            <w:noProof/>
            <w:vertAlign w:val="subscript"/>
            <w:lang w:val="en-CA" w:eastAsia="ko-KR"/>
          </w:rPr>
          <w:t>0</w:t>
        </w:r>
        <w:r w:rsidRPr="00DE0F0E" w:rsidDel="003C51E6">
          <w:rPr>
            <w:noProof/>
            <w:lang w:val="en-CA" w:eastAsia="ko-KR"/>
          </w:rPr>
          <w:t> </w:t>
        </w:r>
        <w:r w:rsidRPr="00AB167C">
          <w:rPr>
            <w:noProof/>
            <w:lang w:val="en-CA" w:eastAsia="ko-KR"/>
          </w:rPr>
          <w:t xml:space="preserve"> as output.</w:t>
        </w:r>
      </w:ins>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5C5FD822" w:rsidR="0057383D" w:rsidRPr="00DE0F0E" w:rsidDel="00341169" w:rsidRDefault="0057383D" w:rsidP="0057383D">
      <w:pPr>
        <w:pStyle w:val="Equation"/>
        <w:tabs>
          <w:tab w:val="clear" w:pos="794"/>
          <w:tab w:val="clear" w:pos="1588"/>
          <w:tab w:val="left" w:pos="851"/>
          <w:tab w:val="left" w:pos="1134"/>
          <w:tab w:val="left" w:pos="1418"/>
          <w:tab w:val="left" w:pos="1701"/>
          <w:tab w:val="left" w:pos="1985"/>
        </w:tabs>
        <w:ind w:left="907"/>
        <w:rPr>
          <w:del w:id="3241" w:author="Xiaoyu Xiu" w:date="2019-03-17T22:10:00Z"/>
          <w:noProof/>
          <w:lang w:val="en-CA" w:eastAsia="ko-KR"/>
        </w:rPr>
      </w:pPr>
      <w:del w:id="3242" w:author="Xiaoyu Xiu" w:date="2019-03-17T22:10:00Z">
        <w:r w:rsidRPr="00DE0F0E" w:rsidDel="00341169">
          <w:rPr>
            <w:noProof/>
            <w:lang w:val="en-CA" w:eastAsia="ko-KR"/>
          </w:rPr>
          <w:delText>mvLXB</w:delText>
        </w:r>
        <w:r w:rsidRPr="00DE0F0E" w:rsidDel="00341169">
          <w:rPr>
            <w:noProof/>
            <w:vertAlign w:val="subscript"/>
            <w:lang w:val="en-CA" w:eastAsia="ko-KR"/>
          </w:rPr>
          <w:delText>0</w:delText>
        </w:r>
        <w:r w:rsidRPr="00DE0F0E" w:rsidDel="00341169">
          <w:rPr>
            <w:noProof/>
            <w:lang w:val="en-CA" w:eastAsia="ko-KR"/>
          </w:rPr>
          <w:delText> = MvLX[</w:delText>
        </w:r>
        <w:r w:rsidRPr="00DE0F0E" w:rsidDel="00341169">
          <w:rPr>
            <w:noProof/>
            <w:lang w:val="en-CA"/>
          </w:rPr>
          <w:delText> xNbB</w:delText>
        </w:r>
        <w:r w:rsidRPr="00DE0F0E" w:rsidDel="00341169">
          <w:rPr>
            <w:noProof/>
            <w:vertAlign w:val="subscript"/>
            <w:lang w:val="en-CA" w:eastAsia="ko-KR"/>
          </w:rPr>
          <w:delText>0</w:delText>
        </w:r>
        <w:r w:rsidRPr="00DE0F0E" w:rsidDel="00341169">
          <w:rPr>
            <w:noProof/>
            <w:lang w:val="en-CA" w:eastAsia="ko-KR"/>
          </w:rPr>
          <w:delText> ][ yNbB</w:delText>
        </w:r>
        <w:r w:rsidRPr="00DE0F0E" w:rsidDel="00341169">
          <w:rPr>
            <w:noProof/>
            <w:vertAlign w:val="subscript"/>
            <w:lang w:val="en-CA" w:eastAsia="ko-KR"/>
          </w:rPr>
          <w:delText>0</w:delText>
        </w:r>
        <w:r w:rsidRPr="00DE0F0E" w:rsidDel="00341169">
          <w:rPr>
            <w:noProof/>
            <w:lang w:val="en-CA" w:eastAsia="ko-KR"/>
          </w:rPr>
          <w:delText> ]</w:delText>
        </w:r>
        <w:r w:rsidRPr="00DE0F0E" w:rsidDel="00341169">
          <w:rPr>
            <w:noProof/>
            <w:lang w:val="en-CA" w:eastAsia="ko-KR"/>
          </w:rPr>
          <w:tab/>
        </w:r>
        <w:r w:rsidRPr="00DE0F0E" w:rsidDel="00341169">
          <w:rPr>
            <w:noProof/>
            <w:lang w:val="en-CA" w:eastAsia="ko-KR"/>
          </w:rPr>
          <w:tab/>
          <w:delText>(</w:delText>
        </w:r>
        <w:r w:rsidRPr="00DE0F0E" w:rsidDel="00341169">
          <w:rPr>
            <w:noProof/>
            <w:lang w:val="en-CA" w:eastAsia="ko-KR"/>
          </w:rPr>
          <w:fldChar w:fldCharType="begin" w:fldLock="1"/>
        </w:r>
        <w:r w:rsidRPr="00DE0F0E" w:rsidDel="00341169">
          <w:rPr>
            <w:noProof/>
            <w:lang w:val="en-CA" w:eastAsia="ko-KR"/>
          </w:rPr>
          <w:delInstrText xml:space="preserve"> STYLEREF 1 \s </w:delInstrText>
        </w:r>
        <w:r w:rsidRPr="00DE0F0E" w:rsidDel="00341169">
          <w:rPr>
            <w:noProof/>
            <w:lang w:val="en-CA" w:eastAsia="ko-KR"/>
          </w:rPr>
          <w:fldChar w:fldCharType="separate"/>
        </w:r>
        <w:r w:rsidR="003F609A" w:rsidDel="00341169">
          <w:rPr>
            <w:noProof/>
            <w:lang w:val="en-CA" w:eastAsia="ko-KR"/>
          </w:rPr>
          <w:delText>8</w:delText>
        </w:r>
        <w:r w:rsidRPr="00DE0F0E" w:rsidDel="00341169">
          <w:rPr>
            <w:noProof/>
            <w:lang w:val="en-CA" w:eastAsia="ko-KR"/>
          </w:rPr>
          <w:fldChar w:fldCharType="end"/>
        </w:r>
        <w:r w:rsidRPr="00DE0F0E" w:rsidDel="00341169">
          <w:rPr>
            <w:noProof/>
            <w:lang w:val="en-CA" w:eastAsia="ko-KR"/>
          </w:rPr>
          <w:noBreakHyphen/>
        </w:r>
        <w:r w:rsidRPr="00DE0F0E" w:rsidDel="00341169">
          <w:rPr>
            <w:noProof/>
            <w:lang w:val="en-CA" w:eastAsia="ko-KR"/>
          </w:rPr>
          <w:fldChar w:fldCharType="begin" w:fldLock="1"/>
        </w:r>
        <w:r w:rsidRPr="00DE0F0E" w:rsidDel="00341169">
          <w:rPr>
            <w:noProof/>
            <w:lang w:val="en-CA" w:eastAsia="ko-KR"/>
          </w:rPr>
          <w:delInstrText xml:space="preserve"> SEQ Equation \* ARABIC \s 1 </w:delInstrText>
        </w:r>
        <w:r w:rsidRPr="00DE0F0E" w:rsidDel="00341169">
          <w:rPr>
            <w:noProof/>
            <w:lang w:val="en-CA" w:eastAsia="ko-KR"/>
          </w:rPr>
          <w:fldChar w:fldCharType="separate"/>
        </w:r>
        <w:r w:rsidR="003F609A" w:rsidDel="00341169">
          <w:rPr>
            <w:noProof/>
            <w:lang w:val="en-CA" w:eastAsia="ko-KR"/>
          </w:rPr>
          <w:delText>302</w:delText>
        </w:r>
        <w:r w:rsidRPr="00DE0F0E" w:rsidDel="00341169">
          <w:rPr>
            <w:noProof/>
            <w:lang w:val="en-CA" w:eastAsia="ko-KR"/>
          </w:rPr>
          <w:fldChar w:fldCharType="end"/>
        </w:r>
        <w:r w:rsidRPr="00DE0F0E" w:rsidDel="00341169">
          <w:rPr>
            <w:noProof/>
            <w:lang w:val="en-CA" w:eastAsia="ko-KR"/>
          </w:rPr>
          <w:delText>)</w:delText>
        </w:r>
      </w:del>
    </w:p>
    <w:p w14:paraId="5985E595" w14:textId="57B29CC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D47B1B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0FD8ADDF" w14:textId="463B7F80" w:rsidR="00AB167C" w:rsidRPr="00341169" w:rsidDel="00341169" w:rsidRDefault="00065265" w:rsidP="00341169">
      <w:pPr>
        <w:pStyle w:val="Equation"/>
        <w:tabs>
          <w:tab w:val="clear" w:pos="794"/>
          <w:tab w:val="clear" w:pos="1588"/>
          <w:tab w:val="left" w:pos="851"/>
          <w:tab w:val="left" w:pos="1134"/>
          <w:tab w:val="left" w:pos="1418"/>
          <w:tab w:val="left" w:pos="1701"/>
          <w:tab w:val="left" w:pos="1985"/>
        </w:tabs>
        <w:ind w:left="907"/>
        <w:rPr>
          <w:del w:id="3243" w:author="Xiaoyu Xiu" w:date="2019-03-17T22:10:00Z"/>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38766462" w14:textId="4B5D42C7" w:rsidR="00453048" w:rsidRPr="00453048" w:rsidDel="003C51E6" w:rsidRDefault="0057383D" w:rsidP="00453048">
      <w:pPr>
        <w:numPr>
          <w:ilvl w:val="1"/>
          <w:numId w:val="5"/>
        </w:numPr>
        <w:tabs>
          <w:tab w:val="clear" w:pos="1588"/>
          <w:tab w:val="left" w:pos="360"/>
          <w:tab w:val="left" w:pos="851"/>
          <w:tab w:val="left" w:pos="1134"/>
          <w:tab w:val="left" w:pos="1418"/>
          <w:tab w:val="left" w:pos="1701"/>
          <w:tab w:val="left" w:pos="5126"/>
        </w:tabs>
        <w:textAlignment w:val="auto"/>
        <w:rPr>
          <w:rFonts w:eastAsia="Malgun Gothic"/>
          <w:noProof/>
          <w:lang w:val="en-CA" w:eastAsia="ko-KR"/>
          <w:rPrChange w:id="3244" w:author="Xiaoyu Xiu" w:date="2019-03-17T22:14:00Z">
            <w:rPr>
              <w:noProof/>
              <w:lang w:val="en-CA" w:eastAsia="ko-KR"/>
            </w:rPr>
          </w:rPrChange>
        </w:rPr>
        <w:pPrChange w:id="3245" w:author="Xiaoyu Xiu" w:date="2019-03-17T22:14:00Z">
          <w:pPr>
            <w:numPr>
              <w:numId w:val="5"/>
            </w:numPr>
            <w:ind w:left="360" w:hanging="360"/>
          </w:pPr>
        </w:pPrChange>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189BE9F3"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w:t>
      </w:r>
      <w:r w:rsidRPr="00DE0F0E">
        <w:rPr>
          <w:noProof/>
          <w:lang w:val="en-CA"/>
        </w:rPr>
        <w:t xml:space="preserve">the same motion vectors and </w:t>
      </w:r>
      <w:r w:rsidRPr="00DE0F0E" w:rsidDel="003C51E6">
        <w:rPr>
          <w:noProof/>
          <w:lang w:val="en-CA"/>
        </w:rPr>
        <w:t>the same reference indices.</w:t>
      </w:r>
    </w:p>
    <w:p w14:paraId="71453862" w14:textId="4243EBBC"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xml:space="preserve"> ) have </w:t>
      </w:r>
      <w:r w:rsidRPr="00DE0F0E">
        <w:rPr>
          <w:noProof/>
          <w:lang w:val="en-CA"/>
        </w:rPr>
        <w:t xml:space="preserve">the same motion vectors and </w:t>
      </w:r>
      <w:r w:rsidRPr="00DE0F0E" w:rsidDel="003C51E6">
        <w:rPr>
          <w:noProof/>
          <w:lang w:val="en-CA"/>
        </w:rPr>
        <w:t>the same reference indices</w:t>
      </w:r>
      <w:r w:rsidRPr="00DE0F0E">
        <w:rPr>
          <w:noProof/>
          <w:lang w:val="en-CA"/>
        </w:rPr>
        <w:t xml:space="preserve"> and merge_triangle_flag[ xCb ][ yCb ] is equal to 1.</w:t>
      </w:r>
    </w:p>
    <w:p w14:paraId="0790F6F3" w14:textId="62BF5EDD"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2E4DDB44" w:rsidR="0057383D" w:rsidRPr="00DE0F0E"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mvLXA</w:t>
      </w:r>
      <w:r w:rsidRPr="00DE0F0E">
        <w:rPr>
          <w:noProof/>
          <w:vertAlign w:val="subscript"/>
          <w:lang w:val="en-CA" w:eastAsia="ko-KR"/>
        </w:rPr>
        <w:t>0</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0</w:t>
      </w:r>
      <w:r w:rsidRPr="00DE0F0E">
        <w:rPr>
          <w:noProof/>
          <w:lang w:val="en-CA" w:eastAsia="ko-KR"/>
        </w:rPr>
        <w:t> ][ yNbA</w:t>
      </w:r>
      <w:r w:rsidRPr="00DE0F0E">
        <w:rPr>
          <w:noProof/>
          <w:vertAlign w:val="subscript"/>
          <w:lang w:val="en-CA" w:eastAsia="ko-KR"/>
        </w:rPr>
        <w:t>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306</w:t>
      </w:r>
      <w:r w:rsidRPr="00DE0F0E">
        <w:rPr>
          <w:noProof/>
          <w:lang w:val="en-CA" w:eastAsia="ko-KR"/>
        </w:rPr>
        <w:fldChar w:fldCharType="end"/>
      </w:r>
      <w:r w:rsidRPr="00DE0F0E">
        <w:rPr>
          <w:noProof/>
          <w:lang w:val="en-CA" w:eastAsia="ko-KR"/>
        </w:rPr>
        <w:t>)</w:t>
      </w:r>
    </w:p>
    <w:p w14:paraId="17338F31" w14:textId="44F1E49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0AF2BC0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4265F815"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377EB48A" w:rsidR="0057383D" w:rsidRDefault="0057383D" w:rsidP="0057383D">
      <w:pPr>
        <w:numPr>
          <w:ilvl w:val="0"/>
          <w:numId w:val="5"/>
        </w:numPr>
        <w:tabs>
          <w:tab w:val="clear" w:pos="400"/>
        </w:tabs>
        <w:ind w:left="360" w:hanging="360"/>
        <w:rPr>
          <w:ins w:id="3246" w:author="Xiaoyu Xiu" w:date="2019-03-17T22:15:00Z"/>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12E0DFB0" w14:textId="5CD3E500" w:rsidR="00C24406" w:rsidRPr="00C24406" w:rsidDel="003C51E6" w:rsidRDefault="00C24406" w:rsidP="00C24406">
      <w:pPr>
        <w:numPr>
          <w:ilvl w:val="1"/>
          <w:numId w:val="5"/>
        </w:numPr>
        <w:tabs>
          <w:tab w:val="clear" w:pos="1588"/>
          <w:tab w:val="left" w:pos="360"/>
          <w:tab w:val="left" w:pos="851"/>
          <w:tab w:val="left" w:pos="1134"/>
          <w:tab w:val="left" w:pos="1418"/>
          <w:tab w:val="left" w:pos="1701"/>
          <w:tab w:val="left" w:pos="5126"/>
        </w:tabs>
        <w:textAlignment w:val="auto"/>
        <w:rPr>
          <w:rFonts w:eastAsia="Malgun Gothic"/>
          <w:noProof/>
          <w:lang w:val="en-CA" w:eastAsia="ko-KR"/>
          <w:rPrChange w:id="3247" w:author="Xiaoyu Xiu" w:date="2019-03-17T22:15:00Z">
            <w:rPr>
              <w:noProof/>
              <w:lang w:val="en-CA" w:eastAsia="ko-KR"/>
            </w:rPr>
          </w:rPrChange>
        </w:rPr>
        <w:pPrChange w:id="3248" w:author="Xiaoyu Xiu" w:date="2019-03-17T22:15:00Z">
          <w:pPr>
            <w:numPr>
              <w:numId w:val="5"/>
            </w:numPr>
            <w:ind w:left="360" w:hanging="360"/>
          </w:pPr>
        </w:pPrChange>
      </w:pPr>
      <w:ins w:id="3249" w:author="Xiaoyu Xiu" w:date="2019-03-17T22:15:00Z">
        <w:r w:rsidRPr="00AB167C">
          <w:rPr>
            <w:noProof/>
            <w:lang w:val="en-CA" w:eastAsia="ko-KR"/>
          </w:rPr>
          <w:t xml:space="preserve">When ( yCb % CtbSizeY ) is equal to 0, the temporal motion buffer compression process for collocated motion vectors as specified in clause 8.5.2.15 is invoked after fetching </w:t>
        </w:r>
        <w:r w:rsidRPr="00AB167C" w:rsidDel="003C51E6">
          <w:rPr>
            <w:noProof/>
            <w:lang w:val="en-CA" w:eastAsia="ko-KR"/>
          </w:rPr>
          <w:t>motion vectors</w:t>
        </w:r>
        <w:r w:rsidRPr="0064486B">
          <w:rPr>
            <w:noProof/>
            <w:lang w:val="en-CA" w:eastAsia="ko-KR"/>
          </w:rPr>
          <w:t xml:space="preserve"> at </w:t>
        </w:r>
        <w:r w:rsidRPr="0064486B" w:rsidDel="003C51E6">
          <w:rPr>
            <w:noProof/>
            <w:lang w:val="en-CA" w:eastAsia="ko-KR"/>
          </w:rPr>
          <w:t>luma locations ( xNb</w:t>
        </w:r>
      </w:ins>
      <w:ins w:id="3250" w:author="Xiaoyu Xiu" w:date="2019-03-17T22:16:00Z">
        <w:r>
          <w:rPr>
            <w:noProof/>
            <w:lang w:val="en-CA" w:eastAsia="ko-KR"/>
          </w:rPr>
          <w:t>B2</w:t>
        </w:r>
      </w:ins>
      <w:ins w:id="3251" w:author="Xiaoyu Xiu" w:date="2019-03-17T22:15:00Z">
        <w:r w:rsidRPr="00AB167C" w:rsidDel="003C51E6">
          <w:rPr>
            <w:noProof/>
            <w:lang w:val="en-CA" w:eastAsia="ko-KR"/>
          </w:rPr>
          <w:t>, yNb</w:t>
        </w:r>
      </w:ins>
      <w:ins w:id="3252" w:author="Xiaoyu Xiu" w:date="2019-03-17T22:16:00Z">
        <w:r>
          <w:rPr>
            <w:noProof/>
            <w:lang w:val="en-CA" w:eastAsia="ko-KR"/>
          </w:rPr>
          <w:t>B2</w:t>
        </w:r>
      </w:ins>
      <w:ins w:id="3253" w:author="Xiaoyu Xiu" w:date="2019-03-17T22:15:00Z">
        <w:r w:rsidRPr="00AB167C">
          <w:rPr>
            <w:noProof/>
            <w:lang w:val="en-CA" w:eastAsia="ko-KR"/>
          </w:rPr>
          <w:t xml:space="preserve"> ) with the motion vectors </w:t>
        </w:r>
        <w:r w:rsidRPr="00DE0F0E" w:rsidDel="003C51E6">
          <w:rPr>
            <w:noProof/>
            <w:lang w:val="en-CA" w:eastAsia="ko-KR"/>
          </w:rPr>
          <w:t>MvLX[</w:t>
        </w:r>
        <w:r w:rsidRPr="00DE0F0E" w:rsidDel="003C51E6">
          <w:rPr>
            <w:noProof/>
            <w:lang w:val="en-CA"/>
          </w:rPr>
          <w:t> xNb</w:t>
        </w:r>
      </w:ins>
      <w:ins w:id="3254" w:author="Xiaoyu Xiu" w:date="2019-03-17T22:16:00Z">
        <w:r>
          <w:rPr>
            <w:noProof/>
            <w:lang w:val="en-CA"/>
          </w:rPr>
          <w:t>B</w:t>
        </w:r>
        <w:r>
          <w:rPr>
            <w:noProof/>
            <w:vertAlign w:val="subscript"/>
            <w:lang w:val="en-CA" w:eastAsia="ko-KR"/>
          </w:rPr>
          <w:t>2</w:t>
        </w:r>
      </w:ins>
      <w:ins w:id="3255" w:author="Xiaoyu Xiu" w:date="2019-03-17T22:15:00Z">
        <w:r w:rsidRPr="00DE0F0E" w:rsidDel="003C51E6">
          <w:rPr>
            <w:noProof/>
            <w:lang w:val="en-CA" w:eastAsia="ko-KR"/>
          </w:rPr>
          <w:t> ][ yNb</w:t>
        </w:r>
      </w:ins>
      <w:ins w:id="3256" w:author="Xiaoyu Xiu" w:date="2019-03-17T22:16:00Z">
        <w:r>
          <w:rPr>
            <w:noProof/>
            <w:lang w:val="en-CA" w:eastAsia="ko-KR"/>
          </w:rPr>
          <w:t>B</w:t>
        </w:r>
        <w:r>
          <w:rPr>
            <w:noProof/>
            <w:vertAlign w:val="subscript"/>
            <w:lang w:val="en-CA" w:eastAsia="ko-KR"/>
          </w:rPr>
          <w:t>2</w:t>
        </w:r>
      </w:ins>
      <w:ins w:id="3257" w:author="Xiaoyu Xiu" w:date="2019-03-17T22:15:00Z">
        <w:r w:rsidRPr="00DE0F0E" w:rsidDel="003C51E6">
          <w:rPr>
            <w:noProof/>
            <w:lang w:val="en-CA" w:eastAsia="ko-KR"/>
          </w:rPr>
          <w:t> ]</w:t>
        </w:r>
        <w:r>
          <w:rPr>
            <w:noProof/>
            <w:lang w:val="en-CA" w:eastAsia="ko-KR"/>
          </w:rPr>
          <w:t xml:space="preserve"> </w:t>
        </w:r>
        <w:r w:rsidRPr="00AB167C">
          <w:rPr>
            <w:noProof/>
            <w:lang w:val="en-CA" w:eastAsia="ko-KR"/>
          </w:rPr>
          <w:t xml:space="preserve">as input, and the modified </w:t>
        </w:r>
        <w:r w:rsidRPr="00AB167C" w:rsidDel="003C51E6">
          <w:rPr>
            <w:noProof/>
            <w:lang w:val="en-CA" w:eastAsia="ko-KR"/>
          </w:rPr>
          <w:t>motion vectors</w:t>
        </w:r>
        <w:r>
          <w:rPr>
            <w:noProof/>
            <w:lang w:val="en-CA" w:eastAsia="ko-KR"/>
          </w:rPr>
          <w:t xml:space="preserve"> </w:t>
        </w:r>
        <w:r w:rsidRPr="00DE0F0E" w:rsidDel="003C51E6">
          <w:rPr>
            <w:noProof/>
            <w:lang w:val="en-CA" w:eastAsia="ko-KR"/>
          </w:rPr>
          <w:t>mvLXB</w:t>
        </w:r>
        <w:r>
          <w:rPr>
            <w:noProof/>
            <w:lang w:val="en-CA" w:eastAsia="ko-KR"/>
          </w:rPr>
          <w:t>2</w:t>
        </w:r>
        <w:r w:rsidRPr="00DE0F0E" w:rsidDel="003C51E6">
          <w:rPr>
            <w:noProof/>
            <w:lang w:val="en-CA" w:eastAsia="ko-KR"/>
          </w:rPr>
          <w:t> </w:t>
        </w:r>
        <w:r w:rsidRPr="00AB167C">
          <w:rPr>
            <w:noProof/>
            <w:lang w:val="en-CA" w:eastAsia="ko-KR"/>
          </w:rPr>
          <w:t xml:space="preserve"> as output.</w:t>
        </w:r>
      </w:ins>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43E567C4"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xml:space="preserve"> ) have </w:t>
      </w:r>
      <w:del w:id="3258" w:author="Xiaoyu Xiu" w:date="2019-03-17T22:17:00Z">
        <w:r w:rsidRPr="00DE0F0E" w:rsidDel="00B25637">
          <w:rPr>
            <w:noProof/>
            <w:lang w:val="en-CA"/>
          </w:rPr>
          <w:delText xml:space="preserve">the same motion vectors and the </w:delText>
        </w:r>
      </w:del>
      <w:r w:rsidRPr="00DE0F0E" w:rsidDel="003C51E6">
        <w:rPr>
          <w:noProof/>
          <w:lang w:val="en-CA"/>
        </w:rPr>
        <w:t>same reference indices</w:t>
      </w:r>
      <w:ins w:id="3259" w:author="Xiaoyu Xiu" w:date="2019-03-17T22:17:00Z">
        <w:r w:rsidR="00B25637">
          <w:rPr>
            <w:noProof/>
            <w:lang w:val="en-CA"/>
          </w:rPr>
          <w:t xml:space="preserve"> and mvLXA</w:t>
        </w:r>
        <w:r w:rsidR="00B25637" w:rsidRPr="00DE0F0E" w:rsidDel="003C51E6">
          <w:rPr>
            <w:noProof/>
            <w:vertAlign w:val="subscript"/>
            <w:lang w:val="en-CA" w:eastAsia="ko-KR"/>
          </w:rPr>
          <w:t>1</w:t>
        </w:r>
        <w:r w:rsidR="00B25637" w:rsidRPr="00DE0F0E" w:rsidDel="003C51E6">
          <w:rPr>
            <w:noProof/>
            <w:lang w:val="en-CA"/>
          </w:rPr>
          <w:t xml:space="preserve"> </w:t>
        </w:r>
        <w:r w:rsidR="00B25637">
          <w:rPr>
            <w:noProof/>
            <w:lang w:val="en-CA"/>
          </w:rPr>
          <w:t xml:space="preserve">is equal to </w:t>
        </w:r>
        <w:r w:rsidR="00B25637" w:rsidRPr="00DE0F0E" w:rsidDel="003C51E6">
          <w:rPr>
            <w:noProof/>
            <w:lang w:val="en-CA" w:eastAsia="ko-KR"/>
          </w:rPr>
          <w:t>mvLX</w:t>
        </w:r>
        <w:r w:rsidR="00B25637">
          <w:rPr>
            <w:noProof/>
            <w:lang w:val="en-CA" w:eastAsia="ko-KR"/>
          </w:rPr>
          <w:t>B</w:t>
        </w:r>
        <w:r w:rsidR="00B25637">
          <w:rPr>
            <w:noProof/>
            <w:vertAlign w:val="subscript"/>
            <w:lang w:val="en-CA" w:eastAsia="ko-KR"/>
          </w:rPr>
          <w:t>2</w:t>
        </w:r>
      </w:ins>
      <w:r w:rsidRPr="00DE0F0E" w:rsidDel="003C51E6">
        <w:rPr>
          <w:noProof/>
          <w:lang w:val="en-CA"/>
        </w:rPr>
        <w:t>.</w:t>
      </w:r>
    </w:p>
    <w:p w14:paraId="46CAE26D" w14:textId="2F03B738"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xml:space="preserve"> ) have </w:t>
      </w:r>
      <w:del w:id="3260" w:author="Xiaoyu Xiu" w:date="2019-03-17T22:17:00Z">
        <w:r w:rsidRPr="00DE0F0E" w:rsidDel="00D20F2B">
          <w:rPr>
            <w:noProof/>
            <w:lang w:val="en-CA"/>
          </w:rPr>
          <w:delText xml:space="preserve">the same motion vectors and </w:delText>
        </w:r>
      </w:del>
      <w:r w:rsidRPr="00DE0F0E" w:rsidDel="003C51E6">
        <w:rPr>
          <w:noProof/>
          <w:lang w:val="en-CA"/>
        </w:rPr>
        <w:t>the same reference indices</w:t>
      </w:r>
      <w:ins w:id="3261" w:author="Xiaoyu Xiu" w:date="2019-03-17T22:17:00Z">
        <w:r w:rsidR="00D20F2B">
          <w:rPr>
            <w:noProof/>
            <w:lang w:val="en-CA"/>
          </w:rPr>
          <w:t xml:space="preserve"> and mvLXB</w:t>
        </w:r>
      </w:ins>
      <w:ins w:id="3262" w:author="Xiaoyu Xiu" w:date="2019-03-17T22:18:00Z">
        <w:r w:rsidR="00D20F2B">
          <w:rPr>
            <w:noProof/>
            <w:vertAlign w:val="subscript"/>
            <w:lang w:val="en-CA" w:eastAsia="ko-KR"/>
          </w:rPr>
          <w:t>1</w:t>
        </w:r>
      </w:ins>
      <w:ins w:id="3263" w:author="Xiaoyu Xiu" w:date="2019-03-17T22:17:00Z">
        <w:r w:rsidR="00D20F2B" w:rsidRPr="00DE0F0E" w:rsidDel="003C51E6">
          <w:rPr>
            <w:noProof/>
            <w:lang w:val="en-CA"/>
          </w:rPr>
          <w:t xml:space="preserve"> </w:t>
        </w:r>
        <w:r w:rsidR="00D20F2B">
          <w:rPr>
            <w:noProof/>
            <w:lang w:val="en-CA"/>
          </w:rPr>
          <w:t xml:space="preserve">is equal to </w:t>
        </w:r>
        <w:r w:rsidR="00D20F2B" w:rsidRPr="00DE0F0E" w:rsidDel="003C51E6">
          <w:rPr>
            <w:noProof/>
            <w:lang w:val="en-CA" w:eastAsia="ko-KR"/>
          </w:rPr>
          <w:t>mvLX</w:t>
        </w:r>
        <w:r w:rsidR="00D20F2B">
          <w:rPr>
            <w:noProof/>
            <w:lang w:val="en-CA" w:eastAsia="ko-KR"/>
          </w:rPr>
          <w:t>B</w:t>
        </w:r>
        <w:r w:rsidR="00D20F2B">
          <w:rPr>
            <w:noProof/>
            <w:vertAlign w:val="subscript"/>
            <w:lang w:val="en-CA" w:eastAsia="ko-KR"/>
          </w:rPr>
          <w:t>2</w:t>
        </w:r>
      </w:ins>
      <w:r w:rsidRPr="00DE0F0E" w:rsidDel="003C51E6">
        <w:rPr>
          <w:noProof/>
          <w:lang w:val="en-CA"/>
        </w:rPr>
        <w:t>.</w:t>
      </w:r>
    </w:p>
    <w:p w14:paraId="46A3ACD8" w14:textId="434A392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xml:space="preserve"> ) have </w:t>
      </w:r>
      <w:del w:id="3264" w:author="Xiaoyu Xiu" w:date="2019-03-17T22:18:00Z">
        <w:r w:rsidRPr="00DE0F0E" w:rsidDel="00D20F2B">
          <w:rPr>
            <w:noProof/>
            <w:lang w:val="en-CA"/>
          </w:rPr>
          <w:delText xml:space="preserve">the same motion vectors and </w:delText>
        </w:r>
      </w:del>
      <w:r w:rsidRPr="00DE0F0E" w:rsidDel="003C51E6">
        <w:rPr>
          <w:noProof/>
          <w:lang w:val="en-CA"/>
        </w:rPr>
        <w:t>the same reference indices</w:t>
      </w:r>
      <w:ins w:id="3265" w:author="Xiaoyu Xiu" w:date="2019-03-17T22:18:00Z">
        <w:r w:rsidR="00D20F2B">
          <w:rPr>
            <w:noProof/>
            <w:lang w:val="en-CA"/>
          </w:rPr>
          <w:t xml:space="preserve"> and mvLXB</w:t>
        </w:r>
        <w:r w:rsidR="00D20F2B">
          <w:rPr>
            <w:noProof/>
            <w:vertAlign w:val="subscript"/>
            <w:lang w:val="en-CA" w:eastAsia="ko-KR"/>
          </w:rPr>
          <w:t>0</w:t>
        </w:r>
        <w:r w:rsidR="00D20F2B" w:rsidRPr="00DE0F0E" w:rsidDel="003C51E6">
          <w:rPr>
            <w:noProof/>
            <w:lang w:val="en-CA"/>
          </w:rPr>
          <w:t xml:space="preserve"> </w:t>
        </w:r>
        <w:r w:rsidR="00D20F2B">
          <w:rPr>
            <w:noProof/>
            <w:lang w:val="en-CA"/>
          </w:rPr>
          <w:t xml:space="preserve">is equal to </w:t>
        </w:r>
        <w:r w:rsidR="00D20F2B" w:rsidRPr="00DE0F0E" w:rsidDel="003C51E6">
          <w:rPr>
            <w:noProof/>
            <w:lang w:val="en-CA" w:eastAsia="ko-KR"/>
          </w:rPr>
          <w:t>mvLX</w:t>
        </w:r>
        <w:r w:rsidR="00D20F2B">
          <w:rPr>
            <w:noProof/>
            <w:lang w:val="en-CA" w:eastAsia="ko-KR"/>
          </w:rPr>
          <w:t>B</w:t>
        </w:r>
        <w:r w:rsidR="00D20F2B">
          <w:rPr>
            <w:noProof/>
            <w:vertAlign w:val="subscript"/>
            <w:lang w:val="en-CA" w:eastAsia="ko-KR"/>
          </w:rPr>
          <w:t>2</w:t>
        </w:r>
      </w:ins>
      <w:r w:rsidRPr="00DE0F0E">
        <w:rPr>
          <w:noProof/>
          <w:lang w:val="en-CA"/>
        </w:rPr>
        <w:t xml:space="preserve"> and merge_triangle_flag[ xCb ][ yCb ] is equal to 1.</w:t>
      </w:r>
    </w:p>
    <w:p w14:paraId="102AB044" w14:textId="455F3F32"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xml:space="preserve"> ) have </w:t>
      </w:r>
      <w:del w:id="3266" w:author="Xiaoyu Xiu" w:date="2019-03-17T22:18:00Z">
        <w:r w:rsidRPr="00DE0F0E" w:rsidDel="00D20F2B">
          <w:rPr>
            <w:noProof/>
            <w:lang w:val="en-CA"/>
          </w:rPr>
          <w:delText xml:space="preserve">the same motion vectors and </w:delText>
        </w:r>
      </w:del>
      <w:r w:rsidRPr="00DE0F0E" w:rsidDel="003C51E6">
        <w:rPr>
          <w:noProof/>
          <w:lang w:val="en-CA"/>
        </w:rPr>
        <w:t>the same reference indices</w:t>
      </w:r>
      <w:ins w:id="3267" w:author="Xiaoyu Xiu" w:date="2019-03-17T22:19:00Z">
        <w:r w:rsidR="00D20F2B">
          <w:rPr>
            <w:noProof/>
            <w:lang w:val="en-CA"/>
          </w:rPr>
          <w:t xml:space="preserve"> and mvLXA</w:t>
        </w:r>
        <w:r w:rsidR="00D20F2B">
          <w:rPr>
            <w:noProof/>
            <w:vertAlign w:val="subscript"/>
            <w:lang w:val="en-CA" w:eastAsia="ko-KR"/>
          </w:rPr>
          <w:t>0</w:t>
        </w:r>
        <w:r w:rsidR="00D20F2B" w:rsidRPr="00DE0F0E" w:rsidDel="003C51E6">
          <w:rPr>
            <w:noProof/>
            <w:lang w:val="en-CA"/>
          </w:rPr>
          <w:t xml:space="preserve"> </w:t>
        </w:r>
        <w:r w:rsidR="00D20F2B">
          <w:rPr>
            <w:noProof/>
            <w:lang w:val="en-CA"/>
          </w:rPr>
          <w:t xml:space="preserve">is equal to </w:t>
        </w:r>
        <w:r w:rsidR="00D20F2B" w:rsidRPr="00DE0F0E" w:rsidDel="003C51E6">
          <w:rPr>
            <w:noProof/>
            <w:lang w:val="en-CA" w:eastAsia="ko-KR"/>
          </w:rPr>
          <w:t>mvLX</w:t>
        </w:r>
        <w:r w:rsidR="00D20F2B">
          <w:rPr>
            <w:noProof/>
            <w:lang w:val="en-CA" w:eastAsia="ko-KR"/>
          </w:rPr>
          <w:t>B</w:t>
        </w:r>
        <w:r w:rsidR="00D20F2B">
          <w:rPr>
            <w:noProof/>
            <w:vertAlign w:val="subscript"/>
            <w:lang w:val="en-CA" w:eastAsia="ko-KR"/>
          </w:rPr>
          <w:t>2</w:t>
        </w:r>
      </w:ins>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2D047CA3" w:rsidR="0057383D" w:rsidRPr="00DE0F0E" w:rsidDel="001658BE" w:rsidRDefault="0057383D" w:rsidP="0057383D">
      <w:pPr>
        <w:pStyle w:val="Equation"/>
        <w:tabs>
          <w:tab w:val="clear" w:pos="794"/>
          <w:tab w:val="clear" w:pos="1588"/>
          <w:tab w:val="left" w:pos="851"/>
          <w:tab w:val="left" w:pos="1134"/>
          <w:tab w:val="left" w:pos="1418"/>
          <w:tab w:val="left" w:pos="1701"/>
          <w:tab w:val="left" w:pos="1985"/>
        </w:tabs>
        <w:ind w:left="907"/>
        <w:rPr>
          <w:del w:id="3268" w:author="Xiaoyu Xiu" w:date="2019-03-17T22:16:00Z"/>
          <w:noProof/>
          <w:lang w:val="en-CA" w:eastAsia="ko-KR"/>
        </w:rPr>
      </w:pPr>
      <w:del w:id="3269" w:author="Xiaoyu Xiu" w:date="2019-03-17T22:16:00Z">
        <w:r w:rsidRPr="00DE0F0E" w:rsidDel="001658BE">
          <w:rPr>
            <w:noProof/>
            <w:lang w:val="en-CA" w:eastAsia="ko-KR"/>
          </w:rPr>
          <w:delText>mvLXB</w:delText>
        </w:r>
        <w:r w:rsidRPr="00DE0F0E" w:rsidDel="001658BE">
          <w:rPr>
            <w:noProof/>
            <w:vertAlign w:val="subscript"/>
            <w:lang w:val="en-CA" w:eastAsia="ko-KR"/>
          </w:rPr>
          <w:delText>2</w:delText>
        </w:r>
        <w:r w:rsidRPr="00DE0F0E" w:rsidDel="001658BE">
          <w:rPr>
            <w:noProof/>
            <w:lang w:val="en-CA" w:eastAsia="ko-KR"/>
          </w:rPr>
          <w:delText> = MvLX[</w:delText>
        </w:r>
        <w:r w:rsidRPr="00DE0F0E" w:rsidDel="001658BE">
          <w:rPr>
            <w:noProof/>
            <w:lang w:val="en-CA"/>
          </w:rPr>
          <w:delText> xNbB</w:delText>
        </w:r>
        <w:r w:rsidRPr="00DE0F0E" w:rsidDel="001658BE">
          <w:rPr>
            <w:noProof/>
            <w:vertAlign w:val="subscript"/>
            <w:lang w:val="en-CA" w:eastAsia="ko-KR"/>
          </w:rPr>
          <w:delText>2</w:delText>
        </w:r>
        <w:r w:rsidRPr="00DE0F0E" w:rsidDel="001658BE">
          <w:rPr>
            <w:noProof/>
            <w:lang w:val="en-CA" w:eastAsia="ko-KR"/>
          </w:rPr>
          <w:delText> ][ yNbB</w:delText>
        </w:r>
        <w:r w:rsidRPr="00DE0F0E" w:rsidDel="001658BE">
          <w:rPr>
            <w:noProof/>
            <w:vertAlign w:val="subscript"/>
            <w:lang w:val="en-CA" w:eastAsia="ko-KR"/>
          </w:rPr>
          <w:delText>2</w:delText>
        </w:r>
        <w:r w:rsidRPr="00DE0F0E" w:rsidDel="001658BE">
          <w:rPr>
            <w:noProof/>
            <w:lang w:val="en-CA" w:eastAsia="ko-KR"/>
          </w:rPr>
          <w:delText> ]</w:delText>
        </w:r>
        <w:r w:rsidRPr="00DE0F0E" w:rsidDel="001658BE">
          <w:rPr>
            <w:noProof/>
            <w:lang w:val="en-CA" w:eastAsia="ko-KR"/>
          </w:rPr>
          <w:tab/>
        </w:r>
        <w:r w:rsidRPr="00DE0F0E" w:rsidDel="001658BE">
          <w:rPr>
            <w:noProof/>
            <w:lang w:val="en-CA" w:eastAsia="ko-KR"/>
          </w:rPr>
          <w:tab/>
          <w:delText>(</w:delText>
        </w:r>
        <w:r w:rsidRPr="00DE0F0E" w:rsidDel="001658BE">
          <w:rPr>
            <w:noProof/>
            <w:lang w:val="en-CA" w:eastAsia="ko-KR"/>
          </w:rPr>
          <w:fldChar w:fldCharType="begin" w:fldLock="1"/>
        </w:r>
        <w:r w:rsidRPr="00DE0F0E" w:rsidDel="001658BE">
          <w:rPr>
            <w:noProof/>
            <w:lang w:val="en-CA" w:eastAsia="ko-KR"/>
          </w:rPr>
          <w:delInstrText xml:space="preserve"> STYLEREF 1 \s </w:delInstrText>
        </w:r>
        <w:r w:rsidRPr="00DE0F0E" w:rsidDel="001658BE">
          <w:rPr>
            <w:noProof/>
            <w:lang w:val="en-CA" w:eastAsia="ko-KR"/>
          </w:rPr>
          <w:fldChar w:fldCharType="separate"/>
        </w:r>
        <w:r w:rsidR="003F609A" w:rsidDel="001658BE">
          <w:rPr>
            <w:noProof/>
            <w:lang w:val="en-CA" w:eastAsia="ko-KR"/>
          </w:rPr>
          <w:delText>8</w:delText>
        </w:r>
        <w:r w:rsidRPr="00DE0F0E" w:rsidDel="001658BE">
          <w:rPr>
            <w:noProof/>
            <w:lang w:val="en-CA" w:eastAsia="ko-KR"/>
          </w:rPr>
          <w:fldChar w:fldCharType="end"/>
        </w:r>
        <w:r w:rsidRPr="00DE0F0E" w:rsidDel="001658BE">
          <w:rPr>
            <w:noProof/>
            <w:lang w:val="en-CA" w:eastAsia="ko-KR"/>
          </w:rPr>
          <w:noBreakHyphen/>
        </w:r>
        <w:r w:rsidRPr="00DE0F0E" w:rsidDel="001658BE">
          <w:rPr>
            <w:noProof/>
            <w:lang w:val="en-CA" w:eastAsia="ko-KR"/>
          </w:rPr>
          <w:fldChar w:fldCharType="begin" w:fldLock="1"/>
        </w:r>
        <w:r w:rsidRPr="00DE0F0E" w:rsidDel="001658BE">
          <w:rPr>
            <w:noProof/>
            <w:lang w:val="en-CA" w:eastAsia="ko-KR"/>
          </w:rPr>
          <w:delInstrText xml:space="preserve"> SEQ Equation \* ARABIC \s 1 </w:delInstrText>
        </w:r>
        <w:r w:rsidRPr="00DE0F0E" w:rsidDel="001658BE">
          <w:rPr>
            <w:noProof/>
            <w:lang w:val="en-CA" w:eastAsia="ko-KR"/>
          </w:rPr>
          <w:fldChar w:fldCharType="separate"/>
        </w:r>
        <w:r w:rsidR="003F609A" w:rsidDel="001658BE">
          <w:rPr>
            <w:noProof/>
            <w:lang w:val="en-CA" w:eastAsia="ko-KR"/>
          </w:rPr>
          <w:delText>310</w:delText>
        </w:r>
        <w:r w:rsidRPr="00DE0F0E" w:rsidDel="001658BE">
          <w:rPr>
            <w:noProof/>
            <w:lang w:val="en-CA" w:eastAsia="ko-KR"/>
          </w:rPr>
          <w:fldChar w:fldCharType="end"/>
        </w:r>
        <w:r w:rsidRPr="00DE0F0E" w:rsidDel="001658BE">
          <w:rPr>
            <w:noProof/>
            <w:lang w:val="en-CA" w:eastAsia="ko-KR"/>
          </w:rPr>
          <w:delText>)</w:delText>
        </w:r>
      </w:del>
    </w:p>
    <w:p w14:paraId="3FEF2BDB" w14:textId="16BE233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30822C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19C1EC94"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3270" w:name="_Ref300150884"/>
      <w:bookmarkStart w:id="3271"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3270"/>
      <w:bookmarkEnd w:id="3271"/>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lastRenderedPageBreak/>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0296EEE9"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5D939BE3"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3F609A">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3F609A">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398ADFB"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3F609A">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3F609A">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3272"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3627F33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25E16B9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2C35815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7175371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452F99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572781F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6265EC3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049638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2428E96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A54B43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0E49146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3267836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108BAC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5E336DE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571B6D33"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29567F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E5CB66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lastRenderedPageBreak/>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799C5F6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3273" w:name="_Ref300150902"/>
      <w:bookmarkStart w:id="3274" w:name="_Ref522366447"/>
      <w:bookmarkEnd w:id="3272"/>
      <w:r w:rsidRPr="00DE0F0E" w:rsidDel="003C51E6">
        <w:rPr>
          <w:noProof/>
          <w:lang w:val="en-CA"/>
        </w:rPr>
        <w:t>Derivation process for zero motion vector merging candidate</w:t>
      </w:r>
      <w:bookmarkEnd w:id="3273"/>
      <w:r w:rsidRPr="00DE0F0E" w:rsidDel="003C51E6">
        <w:rPr>
          <w:noProof/>
          <w:lang w:val="en-CA"/>
        </w:rPr>
        <w:t>s</w:t>
      </w:r>
      <w:bookmarkEnd w:id="3274"/>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0D822992"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ins w:id="3275" w:author="JVET-M0128" w:date="2019-02-26T08:19:00Z">
        <w:r w:rsidR="00F76729">
          <w:rPr>
            <w:noProof/>
          </w:rPr>
          <w:t>NumRefIdxActive</w:t>
        </w:r>
        <w:r w:rsidR="00F76729" w:rsidRPr="00000E43">
          <w:rPr>
            <w:bCs/>
            <w:noProof/>
          </w:rPr>
          <w:t>[</w:t>
        </w:r>
        <w:r w:rsidR="00F76729">
          <w:rPr>
            <w:bCs/>
            <w:noProof/>
          </w:rPr>
          <w:t> 0 </w:t>
        </w:r>
        <w:r w:rsidR="00F76729" w:rsidRPr="00000E43">
          <w:rPr>
            <w:bCs/>
            <w:noProof/>
          </w:rPr>
          <w:t>]</w:t>
        </w:r>
      </w:ins>
      <w:del w:id="3276" w:author="JVET-M0128" w:date="2019-02-26T08:19:00Z">
        <w:r w:rsidRPr="00DE0F0E" w:rsidDel="00F76729">
          <w:rPr>
            <w:noProof/>
            <w:lang w:val="en-CA"/>
          </w:rPr>
          <w:delText>num_ref_idx_l0_active_minus1 + 1</w:delText>
        </w:r>
      </w:del>
      <w:r w:rsidRPr="00DE0F0E" w:rsidDel="003C51E6">
        <w:rPr>
          <w:noProof/>
          <w:lang w:val="en-CA"/>
        </w:rPr>
        <w:t>.</w:t>
      </w:r>
    </w:p>
    <w:p w14:paraId="00B290CE" w14:textId="2FCF00F0"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ins w:id="3277" w:author="JVET-M0128" w:date="2019-02-26T08:19:00Z">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ins>
      <w:del w:id="3278" w:author="JVET-M0128" w:date="2019-02-26T08:19:00Z">
        <w:r w:rsidRPr="00DE0F0E" w:rsidDel="00F76729">
          <w:rPr>
            <w:noProof/>
            <w:lang w:val="en-CA" w:eastAsia="ko-KR"/>
          </w:rPr>
          <w:delText>num_ref_idx_l0_active_minus1 + 1, num_ref_idx_l1_active_minus1 + 1</w:delText>
        </w:r>
      </w:del>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4C43465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1AA122C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02B4DD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C58FE6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BF2A17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4D4513C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2CDD13B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5C5416A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1224819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3D2300D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5934FE7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345</w:t>
      </w:r>
      <w:r w:rsidRPr="00DE0F0E" w:rsidDel="003C51E6">
        <w:rPr>
          <w:noProof/>
          <w:lang w:val="en-CA"/>
        </w:rPr>
        <w:fldChar w:fldCharType="end"/>
      </w:r>
      <w:r w:rsidRPr="00DE0F0E" w:rsidDel="003C51E6">
        <w:rPr>
          <w:noProof/>
          <w:lang w:val="en-CA"/>
        </w:rPr>
        <w:t>)</w:t>
      </w:r>
    </w:p>
    <w:p w14:paraId="6426E157" w14:textId="4459A3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41C28B5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7810701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0FBB52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53EC907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2E8B1A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2B97C7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3279"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3279"/>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A1792B0"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FAC763B"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lastRenderedPageBreak/>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19DA8FA"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3280"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3280"/>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5167BD10"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del w:id="3281" w:author="JVET-M0128" w:date="2019-02-26T08:15:00Z">
        <w:r w:rsidRPr="00DE0F0E" w:rsidDel="00244B64">
          <w:rPr>
            <w:noProof/>
            <w:lang w:val="en-CA" w:eastAsia="ko-KR"/>
          </w:rPr>
          <w:delText>RefPicList0</w:delText>
        </w:r>
      </w:del>
      <w:ins w:id="3282" w:author="JVET-M0128" w:date="2019-02-26T08:15:00Z">
        <w:r w:rsidR="00244B64">
          <w:rPr>
            <w:noProof/>
            <w:lang w:val="en-CA" w:eastAsia="ko-KR"/>
          </w:rPr>
          <w:t>RefPicList[ 0 ]</w:t>
        </w:r>
      </w:ins>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5FCEFB2D"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del w:id="3283" w:author="JVET-M0128" w:date="2019-02-26T08:16:00Z">
        <w:r w:rsidRPr="00DE0F0E" w:rsidDel="00244B64">
          <w:rPr>
            <w:noProof/>
            <w:lang w:val="en-CA" w:eastAsia="ko-KR"/>
          </w:rPr>
          <w:delText>RefPicList1</w:delText>
        </w:r>
      </w:del>
      <w:ins w:id="3284" w:author="JVET-M0128" w:date="2019-02-26T08:16:00Z">
        <w:r w:rsidR="00244B64">
          <w:rPr>
            <w:noProof/>
            <w:lang w:val="en-CA" w:eastAsia="ko-KR"/>
          </w:rPr>
          <w:t>RefPicList[ 1 ]</w:t>
        </w:r>
      </w:ins>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B117F8F"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358</w:t>
      </w:r>
      <w:r w:rsidRPr="00DE0F0E">
        <w:rPr>
          <w:noProof/>
          <w:lang w:val="en-CA" w:eastAsia="ko-KR"/>
        </w:rPr>
        <w:fldChar w:fldCharType="end"/>
      </w:r>
      <w:r w:rsidRPr="00DE0F0E">
        <w:rPr>
          <w:noProof/>
          <w:lang w:val="en-CA" w:eastAsia="ko-KR"/>
        </w:rPr>
        <w:t>)</w:t>
      </w:r>
    </w:p>
    <w:p w14:paraId="64F8EC1E" w14:textId="40108B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359</w:t>
      </w:r>
      <w:r w:rsidRPr="00DE0F0E">
        <w:rPr>
          <w:noProof/>
          <w:lang w:val="en-CA" w:eastAsia="ko-KR"/>
        </w:rPr>
        <w:fldChar w:fldCharType="end"/>
      </w:r>
      <w:r w:rsidRPr="00DE0F0E">
        <w:rPr>
          <w:noProof/>
          <w:lang w:val="en-CA" w:eastAsia="ko-KR"/>
        </w:rPr>
        <w:t>)</w:t>
      </w:r>
    </w:p>
    <w:p w14:paraId="3C871BC9" w14:textId="7670217A"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5799633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019040A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12ED91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3D26FF0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217738B9"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823338"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366</w:t>
      </w:r>
      <w:r w:rsidRPr="00DE0F0E">
        <w:rPr>
          <w:noProof/>
          <w:lang w:val="en-CA" w:eastAsia="ko-KR"/>
        </w:rPr>
        <w:fldChar w:fldCharType="end"/>
      </w:r>
      <w:r w:rsidRPr="00DE0F0E">
        <w:rPr>
          <w:noProof/>
          <w:lang w:val="en-CA" w:eastAsia="ko-KR"/>
        </w:rPr>
        <w:t>)</w:t>
      </w:r>
    </w:p>
    <w:p w14:paraId="1AB20478" w14:textId="6880014B"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367</w:t>
      </w:r>
      <w:r w:rsidRPr="00DE0F0E">
        <w:rPr>
          <w:noProof/>
          <w:lang w:val="en-CA" w:eastAsia="ko-KR"/>
        </w:rPr>
        <w:fldChar w:fldCharType="end"/>
      </w:r>
      <w:r w:rsidRPr="00DE0F0E">
        <w:rPr>
          <w:noProof/>
          <w:lang w:val="en-CA" w:eastAsia="ko-KR"/>
        </w:rPr>
        <w:t>)</w:t>
      </w:r>
    </w:p>
    <w:p w14:paraId="47805EBC" w14:textId="11FFAC0F"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5374BD57"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38EDC3A2"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28B8CB9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160CBDF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lastRenderedPageBreak/>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3C35BE0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668CAD17"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5D624A54"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6A3DC67E"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3F609A">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3F609A">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04C48E2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3F609A">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3F609A">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E2237F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1D3144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3285" w:name="_Ref330806115"/>
      <w:r w:rsidRPr="00DE0F0E" w:rsidDel="003C51E6">
        <w:rPr>
          <w:noProof/>
          <w:lang w:val="en-CA"/>
        </w:rPr>
        <w:t>Derivation process for luma motion vector prediction</w:t>
      </w:r>
      <w:bookmarkEnd w:id="3285"/>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6B92EB8"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3F609A">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1975106C"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3F609A">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3F609A">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3286" w:name="_Ref524456024"/>
      <w:r w:rsidRPr="00DE0F0E" w:rsidDel="003C51E6">
        <w:rPr>
          <w:noProof/>
          <w:lang w:val="en-CA"/>
        </w:rPr>
        <w:t>Derivation process for mo</w:t>
      </w:r>
      <w:r w:rsidRPr="00DE0F0E">
        <w:rPr>
          <w:noProof/>
          <w:lang w:val="en-CA"/>
        </w:rPr>
        <w:t>tion vector predictor candidate list</w:t>
      </w:r>
      <w:bookmarkEnd w:id="3286"/>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19924EC8"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3F609A">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lastRenderedPageBreak/>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19B1F6F7"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3F609A">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77727AB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3F609A">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70644C07"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3F609A">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55AFF795"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3F609A">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3F609A">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2C7B3D9E"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3F609A">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D27F5EF"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791AE730"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705C691F"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3287" w:name="_Ref261985008"/>
      <w:bookmarkStart w:id="3288"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3287"/>
      <w:bookmarkEnd w:id="3288"/>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lastRenderedPageBreak/>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08B791EA"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3F609A" w:rsidRPr="00DE0F0E" w:rsidDel="003C51E6">
        <w:rPr>
          <w:noProof/>
          <w:lang w:val="en-CA"/>
        </w:rPr>
        <w:t>Figure </w:t>
      </w:r>
      <w:r w:rsidR="003F609A">
        <w:rPr>
          <w:noProof/>
          <w:lang w:val="en-CA"/>
        </w:rPr>
        <w:t>8</w:t>
      </w:r>
      <w:r w:rsidR="003F609A" w:rsidRPr="00DE0F0E" w:rsidDel="003C51E6">
        <w:rPr>
          <w:noProof/>
          <w:lang w:val="en-CA"/>
        </w:rPr>
        <w:noBreakHyphen/>
      </w:r>
      <w:r w:rsidR="003F609A">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A383A94" w:rsidR="0057383D" w:rsidRPr="00DE0F0E" w:rsidDel="003C51E6" w:rsidRDefault="0057383D" w:rsidP="0057383D">
      <w:pPr>
        <w:pStyle w:val="Caption"/>
        <w:rPr>
          <w:noProof/>
          <w:lang w:val="en-CA" w:eastAsia="ko-KR"/>
        </w:rPr>
      </w:pPr>
      <w:bookmarkStart w:id="3289" w:name="_Ref522366805"/>
      <w:bookmarkStart w:id="3290" w:name="_Toc287363899"/>
      <w:bookmarkStart w:id="3291" w:name="_Toc317198626"/>
      <w:bookmarkStart w:id="3292" w:name="_Toc415476398"/>
      <w:bookmarkStart w:id="3293" w:name="_Toc423602668"/>
      <w:bookmarkStart w:id="3294" w:name="_Toc423603304"/>
      <w:bookmarkStart w:id="3295" w:name="_Toc501130518"/>
      <w:bookmarkStart w:id="3296"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3F609A">
        <w:rPr>
          <w:noProof/>
          <w:lang w:val="en-CA"/>
        </w:rPr>
        <w:t>2</w:t>
      </w:r>
      <w:r w:rsidRPr="00DE0F0E" w:rsidDel="003C51E6">
        <w:rPr>
          <w:noProof/>
          <w:lang w:val="en-CA"/>
        </w:rPr>
        <w:fldChar w:fldCharType="end"/>
      </w:r>
      <w:bookmarkEnd w:id="3289"/>
      <w:r w:rsidRPr="00DE0F0E" w:rsidDel="003C51E6">
        <w:rPr>
          <w:noProof/>
          <w:lang w:val="en-CA"/>
        </w:rPr>
        <w:t xml:space="preserve"> – </w:t>
      </w:r>
      <w:r w:rsidRPr="00DE0F0E" w:rsidDel="003C51E6">
        <w:rPr>
          <w:noProof/>
          <w:lang w:val="en-CA" w:eastAsia="ko-KR"/>
        </w:rPr>
        <w:t>Spatial motion vector neighbours</w:t>
      </w:r>
      <w:bookmarkEnd w:id="3290"/>
      <w:bookmarkEnd w:id="3291"/>
      <w:r w:rsidRPr="00DE0F0E" w:rsidDel="003C51E6">
        <w:rPr>
          <w:noProof/>
          <w:lang w:val="en-CA" w:eastAsia="ko-KR"/>
        </w:rPr>
        <w:t xml:space="preserve"> (informative)</w:t>
      </w:r>
      <w:bookmarkEnd w:id="3292"/>
      <w:bookmarkEnd w:id="3293"/>
      <w:bookmarkEnd w:id="3294"/>
      <w:bookmarkEnd w:id="3295"/>
      <w:bookmarkEnd w:id="3296"/>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0DAC8B0F"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del w:id="3297" w:author="JVET-M0128" w:date="2019-02-26T08:16:00Z">
        <w:r w:rsidRPr="00DE0F0E" w:rsidDel="00244B64">
          <w:rPr>
            <w:noProof/>
            <w:lang w:val="en-CA" w:eastAsia="ko-KR"/>
          </w:rPr>
          <w:delText>RefPicListX</w:delText>
        </w:r>
      </w:del>
      <w:ins w:id="3298" w:author="JVET-M0128" w:date="2019-02-26T08:16:00Z">
        <w:r w:rsidR="00244B64">
          <w:rPr>
            <w:noProof/>
            <w:lang w:val="en-CA" w:eastAsia="ko-KR"/>
          </w:rPr>
          <w:t>RefPicList[ X ]</w:t>
        </w:r>
      </w:ins>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del w:id="3299" w:author="JVET-M0128" w:date="2019-02-26T08:16:00Z">
        <w:r w:rsidRPr="00DE0F0E" w:rsidDel="00244B64">
          <w:rPr>
            <w:noProof/>
            <w:lang w:val="en-CA" w:eastAsia="ko-KR"/>
          </w:rPr>
          <w:delText>RefPicListX</w:delText>
        </w:r>
      </w:del>
      <w:ins w:id="3300" w:author="JVET-M0128" w:date="2019-02-26T08:16:00Z">
        <w:r w:rsidR="00244B64">
          <w:rPr>
            <w:noProof/>
            <w:lang w:val="en-CA" w:eastAsia="ko-KR"/>
          </w:rPr>
          <w:t>RefPicList[ X ]</w:t>
        </w:r>
      </w:ins>
      <w:r w:rsidRPr="00DE0F0E" w:rsidDel="003C51E6">
        <w:rPr>
          <w:noProof/>
          <w:lang w:val="en-CA" w:eastAsia="ko-KR"/>
        </w:rPr>
        <w:t>[ refIdxLX ] ) is equal to 0, availableFlagLXA is set equal to 1 and the following applies:</w:t>
      </w:r>
    </w:p>
    <w:p w14:paraId="1CA3D885" w14:textId="2C4AA63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58C5DA0C"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del w:id="3301" w:author="JVET-M0128" w:date="2019-02-26T08:17:00Z">
        <w:r w:rsidRPr="00DE0F0E" w:rsidDel="00244B64">
          <w:rPr>
            <w:noProof/>
            <w:lang w:val="en-CA" w:eastAsia="ko-KR"/>
          </w:rPr>
          <w:delText>RefPicListY</w:delText>
        </w:r>
      </w:del>
      <w:ins w:id="3302" w:author="JVET-M0128" w:date="2019-02-26T08:17:00Z">
        <w:r w:rsidR="00244B64">
          <w:rPr>
            <w:noProof/>
            <w:lang w:val="en-CA" w:eastAsia="ko-KR"/>
          </w:rPr>
          <w:t>RefPicList[ Y ]</w:t>
        </w:r>
      </w:ins>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del w:id="3303" w:author="JVET-M0128" w:date="2019-02-26T08:16:00Z">
        <w:r w:rsidRPr="00DE0F0E" w:rsidDel="00244B64">
          <w:rPr>
            <w:noProof/>
            <w:lang w:val="en-CA" w:eastAsia="ko-KR"/>
          </w:rPr>
          <w:delText>RefPicListX</w:delText>
        </w:r>
      </w:del>
      <w:ins w:id="3304" w:author="JVET-M0128" w:date="2019-02-26T08:16:00Z">
        <w:r w:rsidR="00244B64">
          <w:rPr>
            <w:noProof/>
            <w:lang w:val="en-CA" w:eastAsia="ko-KR"/>
          </w:rPr>
          <w:t>RefPicList[ X ]</w:t>
        </w:r>
      </w:ins>
      <w:r w:rsidRPr="00DE0F0E" w:rsidDel="003C51E6">
        <w:rPr>
          <w:noProof/>
          <w:lang w:val="en-CA" w:eastAsia="ko-KR"/>
        </w:rPr>
        <w:t>[ refIdxLX ] ) is equal to 0, availableFlagLXA is set equal to 1 and the following applies:</w:t>
      </w:r>
    </w:p>
    <w:p w14:paraId="6C892A11" w14:textId="632B600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5BE157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lastRenderedPageBreak/>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11576F3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3D9B669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del w:id="3305" w:author="JVET-M0128" w:date="2019-02-26T08:16:00Z">
        <w:r w:rsidRPr="00DE0F0E" w:rsidDel="00244B64">
          <w:rPr>
            <w:noProof/>
            <w:lang w:val="en-CA" w:eastAsia="ko-KR"/>
          </w:rPr>
          <w:delText>RefPicListX</w:delText>
        </w:r>
      </w:del>
      <w:ins w:id="3306" w:author="JVET-M0128" w:date="2019-02-26T08:16:00Z">
        <w:r w:rsidR="00244B64">
          <w:rPr>
            <w:noProof/>
            <w:lang w:val="en-CA" w:eastAsia="ko-KR"/>
          </w:rPr>
          <w:t>RefPicList[ X ]</w:t>
        </w:r>
      </w:ins>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CD4D46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1AC64EA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4607CE1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del w:id="3307" w:author="JVET-M0128" w:date="2019-02-26T08:17:00Z">
        <w:r w:rsidRPr="00DE0F0E" w:rsidDel="00244B64">
          <w:rPr>
            <w:noProof/>
            <w:lang w:val="en-CA" w:eastAsia="ko-KR"/>
          </w:rPr>
          <w:delText>RefPicListY</w:delText>
        </w:r>
      </w:del>
      <w:ins w:id="3308" w:author="JVET-M0128" w:date="2019-02-26T08:17:00Z">
        <w:r w:rsidR="00244B64">
          <w:rPr>
            <w:noProof/>
            <w:lang w:val="en-CA" w:eastAsia="ko-KR"/>
          </w:rPr>
          <w:t>RefPicList[ Y ]</w:t>
        </w:r>
      </w:ins>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406BADE3"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del w:id="3309" w:author="JVET-M0128" w:date="2019-02-26T08:16:00Z">
        <w:r w:rsidRPr="00DE0F0E" w:rsidDel="00244B64">
          <w:rPr>
            <w:noProof/>
            <w:lang w:val="en-CA" w:eastAsia="ko-KR"/>
          </w:rPr>
          <w:delText>RefPicListX</w:delText>
        </w:r>
      </w:del>
      <w:ins w:id="3310" w:author="JVET-M0128" w:date="2019-02-26T08:16:00Z">
        <w:r w:rsidR="00244B64">
          <w:rPr>
            <w:noProof/>
            <w:lang w:val="en-CA" w:eastAsia="ko-KR"/>
          </w:rPr>
          <w:t>RefPicList[ X ]</w:t>
        </w:r>
      </w:ins>
      <w:r w:rsidRPr="00DE0F0E" w:rsidDel="003C51E6">
        <w:rPr>
          <w:noProof/>
          <w:lang w:val="en-CA" w:eastAsia="ko-KR"/>
        </w:rPr>
        <w:t>[ refIdxLX ] ) is not equal to 0, mvLXA is derived as follows:</w:t>
      </w:r>
    </w:p>
    <w:p w14:paraId="599FA6D4" w14:textId="6440883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7A8FBBC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4B8263A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28F61AA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29F9BAC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del w:id="3311" w:author="JVET-M0128" w:date="2019-02-26T08:16:00Z">
        <w:r w:rsidRPr="00DE0F0E" w:rsidDel="00244B64">
          <w:rPr>
            <w:noProof/>
            <w:lang w:val="en-CA" w:eastAsia="ko-KR"/>
          </w:rPr>
          <w:delText>RefPicListX</w:delText>
        </w:r>
      </w:del>
      <w:ins w:id="3312" w:author="JVET-M0128" w:date="2019-02-26T08:16:00Z">
        <w:r w:rsidR="00244B64">
          <w:rPr>
            <w:noProof/>
            <w:lang w:val="en-CA" w:eastAsia="ko-KR"/>
          </w:rPr>
          <w:t>RefPicList[ X ]</w:t>
        </w:r>
      </w:ins>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530072B"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del w:id="3313" w:author="JVET-M0128" w:date="2019-02-26T08:16:00Z">
        <w:r w:rsidRPr="00DE0F0E" w:rsidDel="00244B64">
          <w:rPr>
            <w:noProof/>
            <w:lang w:val="en-CA" w:eastAsia="ko-KR"/>
          </w:rPr>
          <w:delText>RefPicListX</w:delText>
        </w:r>
      </w:del>
      <w:ins w:id="3314" w:author="JVET-M0128" w:date="2019-02-26T08:16:00Z">
        <w:r w:rsidR="00244B64">
          <w:rPr>
            <w:noProof/>
            <w:lang w:val="en-CA" w:eastAsia="ko-KR"/>
          </w:rPr>
          <w:t>RefPicList[ X ]</w:t>
        </w:r>
      </w:ins>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del w:id="3315" w:author="JVET-M0128" w:date="2019-02-26T08:16:00Z">
        <w:r w:rsidRPr="00DE0F0E" w:rsidDel="00244B64">
          <w:rPr>
            <w:noProof/>
            <w:lang w:val="en-CA" w:eastAsia="ko-KR"/>
          </w:rPr>
          <w:delText>RefPicListX</w:delText>
        </w:r>
      </w:del>
      <w:ins w:id="3316" w:author="JVET-M0128" w:date="2019-02-26T08:16:00Z">
        <w:r w:rsidR="00244B64">
          <w:rPr>
            <w:noProof/>
            <w:lang w:val="en-CA" w:eastAsia="ko-KR"/>
          </w:rPr>
          <w:t>RefPicList[ X ]</w:t>
        </w:r>
      </w:ins>
      <w:r w:rsidRPr="00DE0F0E" w:rsidDel="003C51E6">
        <w:rPr>
          <w:noProof/>
          <w:lang w:val="en-CA" w:eastAsia="ko-KR"/>
        </w:rPr>
        <w:t>[ refIdxLX ] ) is equal to 0, availableFlagLXB is set equal to 1 and the following assignments are made:</w:t>
      </w:r>
    </w:p>
    <w:p w14:paraId="29B79FF7" w14:textId="56B29B4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0699E38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7C7DA74A"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del w:id="3317" w:author="JVET-M0128" w:date="2019-02-26T08:17:00Z">
        <w:r w:rsidRPr="00DE0F0E" w:rsidDel="00244B64">
          <w:rPr>
            <w:noProof/>
            <w:lang w:val="en-CA" w:eastAsia="ko-KR"/>
          </w:rPr>
          <w:delText>RefPicListY</w:delText>
        </w:r>
      </w:del>
      <w:ins w:id="3318" w:author="JVET-M0128" w:date="2019-02-26T08:17:00Z">
        <w:r w:rsidR="00244B64">
          <w:rPr>
            <w:noProof/>
            <w:lang w:val="en-CA" w:eastAsia="ko-KR"/>
          </w:rPr>
          <w:t>RefPicList[ Y ]</w:t>
        </w:r>
      </w:ins>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del w:id="3319" w:author="JVET-M0128" w:date="2019-02-26T08:16:00Z">
        <w:r w:rsidRPr="00DE0F0E" w:rsidDel="00244B64">
          <w:rPr>
            <w:noProof/>
            <w:lang w:val="en-CA" w:eastAsia="ko-KR"/>
          </w:rPr>
          <w:delText>RefPicListX</w:delText>
        </w:r>
      </w:del>
      <w:ins w:id="3320" w:author="JVET-M0128" w:date="2019-02-26T08:16:00Z">
        <w:r w:rsidR="00244B64">
          <w:rPr>
            <w:noProof/>
            <w:lang w:val="en-CA" w:eastAsia="ko-KR"/>
          </w:rPr>
          <w:t>RefPicList[ X ]</w:t>
        </w:r>
      </w:ins>
      <w:r w:rsidRPr="00DE0F0E" w:rsidDel="003C51E6">
        <w:rPr>
          <w:noProof/>
          <w:lang w:val="en-CA" w:eastAsia="ko-KR"/>
        </w:rPr>
        <w:t>[ refIdxLX ] ) is equal to 0, availableFlagLXB is set equal to 1 and the following assignments are made:</w:t>
      </w:r>
    </w:p>
    <w:p w14:paraId="49A21CC7" w14:textId="61043DB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7036C52" w:rsidR="0057383D" w:rsidRDefault="0057383D" w:rsidP="0057383D">
      <w:pPr>
        <w:pStyle w:val="Equation"/>
        <w:tabs>
          <w:tab w:val="clear" w:pos="4849"/>
        </w:tabs>
        <w:ind w:left="2015"/>
        <w:rPr>
          <w:ins w:id="3321" w:author="Xiaoyu Xiu" w:date="2019-03-17T22:20:00Z"/>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695F726F" w14:textId="0C3C75DC" w:rsidR="003B1AC9" w:rsidRPr="003B1AC9" w:rsidDel="003C51E6" w:rsidRDefault="003B1AC9" w:rsidP="00B41A24">
      <w:pPr>
        <w:numPr>
          <w:ilvl w:val="0"/>
          <w:numId w:val="84"/>
        </w:numPr>
        <w:tabs>
          <w:tab w:val="clear" w:pos="794"/>
          <w:tab w:val="clear" w:pos="1191"/>
          <w:tab w:val="clear" w:pos="1588"/>
          <w:tab w:val="left" w:pos="284"/>
          <w:tab w:val="left" w:pos="1530"/>
        </w:tabs>
        <w:ind w:left="2015"/>
        <w:rPr>
          <w:noProof/>
          <w:lang w:val="en-CA" w:eastAsia="ko-KR"/>
        </w:rPr>
        <w:pPrChange w:id="3322" w:author="Xiaoyu Xiu" w:date="2019-03-17T22:21:00Z">
          <w:pPr>
            <w:pStyle w:val="Equation"/>
            <w:tabs>
              <w:tab w:val="clear" w:pos="4849"/>
            </w:tabs>
            <w:ind w:left="2015"/>
          </w:pPr>
        </w:pPrChange>
      </w:pPr>
      <w:ins w:id="3323" w:author="Xiaoyu Xiu" w:date="2019-03-17T22:20:00Z">
        <w:r w:rsidRPr="003B1AC9">
          <w:rPr>
            <w:noProof/>
            <w:lang w:val="en-CA" w:eastAsia="ko-KR"/>
          </w:rPr>
          <w:lastRenderedPageBreak/>
          <w:t xml:space="preserve">When ( yCb % CtbSizeY ) is equal to 0, the temporal motion buffer compression process for collocated motion vectors as specified in clause 8.5.2.15 is invoked with </w:t>
        </w:r>
        <w:r w:rsidRPr="003B1AC9" w:rsidDel="003C51E6">
          <w:rPr>
            <w:noProof/>
            <w:lang w:val="en-CA" w:eastAsia="ko-KR"/>
          </w:rPr>
          <w:t xml:space="preserve">mvLXB </w:t>
        </w:r>
        <w:r w:rsidRPr="003B1AC9">
          <w:rPr>
            <w:noProof/>
            <w:lang w:val="en-CA" w:eastAsia="ko-KR"/>
          </w:rPr>
          <w:t xml:space="preserve">as input, and the modified </w:t>
        </w:r>
        <w:r w:rsidRPr="003B1AC9" w:rsidDel="003C51E6">
          <w:rPr>
            <w:noProof/>
            <w:lang w:val="en-CA" w:eastAsia="ko-KR"/>
          </w:rPr>
          <w:t>mvLXB</w:t>
        </w:r>
        <w:r w:rsidRPr="003B1AC9">
          <w:rPr>
            <w:noProof/>
            <w:lang w:val="en-CA" w:eastAsia="ko-KR"/>
          </w:rPr>
          <w:t xml:space="preserve"> as output.</w:t>
        </w:r>
      </w:ins>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7ACC6C4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0238DFE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3DF12B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270C7C6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del w:id="3324" w:author="JVET-M0128" w:date="2019-02-26T08:17:00Z">
        <w:r w:rsidRPr="00DE0F0E" w:rsidDel="00244B64">
          <w:rPr>
            <w:noProof/>
            <w:lang w:val="en-CA" w:eastAsia="ko-KR"/>
          </w:rPr>
          <w:delText>RefPicListX</w:delText>
        </w:r>
      </w:del>
      <w:ins w:id="3325" w:author="JVET-M0128" w:date="2019-02-26T08:17:00Z">
        <w:r w:rsidR="00244B64">
          <w:rPr>
            <w:noProof/>
            <w:lang w:val="en-CA" w:eastAsia="ko-KR"/>
          </w:rPr>
          <w:t>RefPicList[ X ]</w:t>
        </w:r>
      </w:ins>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B19246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284FB2A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43FE21B7" w:rsidR="0057383D" w:rsidRDefault="0057383D" w:rsidP="0057383D">
      <w:pPr>
        <w:pStyle w:val="Equation"/>
        <w:tabs>
          <w:tab w:val="clear" w:pos="4849"/>
        </w:tabs>
        <w:ind w:left="2015"/>
        <w:rPr>
          <w:ins w:id="3326" w:author="Xiaoyu Xiu" w:date="2019-03-17T22:22:00Z"/>
          <w:noProof/>
          <w:lang w:val="en-CA" w:eastAsia="ko-KR"/>
        </w:rPr>
      </w:pPr>
      <w:r w:rsidRPr="00DE0F0E" w:rsidDel="003C51E6">
        <w:rPr>
          <w:noProof/>
          <w:lang w:val="en-CA" w:eastAsia="ko-KR"/>
        </w:rPr>
        <w:t xml:space="preserve">refPicListB = </w:t>
      </w:r>
      <w:del w:id="3327" w:author="JVET-M0128" w:date="2019-02-26T08:17:00Z">
        <w:r w:rsidRPr="00DE0F0E" w:rsidDel="00244B64">
          <w:rPr>
            <w:noProof/>
            <w:lang w:val="en-CA" w:eastAsia="ko-KR"/>
          </w:rPr>
          <w:delText>RefPicListY</w:delText>
        </w:r>
      </w:del>
      <w:ins w:id="3328" w:author="JVET-M0128" w:date="2019-02-26T08:17:00Z">
        <w:r w:rsidR="00244B64">
          <w:rPr>
            <w:noProof/>
            <w:lang w:val="en-CA" w:eastAsia="ko-KR"/>
          </w:rPr>
          <w:t>RefPicList[ Y ]</w:t>
        </w:r>
      </w:ins>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07603E3A" w14:textId="012B5C6B" w:rsidR="003B1AC9" w:rsidRPr="003B1AC9" w:rsidDel="003C51E6" w:rsidRDefault="003B1AC9" w:rsidP="003B1AC9">
      <w:pPr>
        <w:numPr>
          <w:ilvl w:val="0"/>
          <w:numId w:val="84"/>
        </w:numPr>
        <w:tabs>
          <w:tab w:val="clear" w:pos="794"/>
          <w:tab w:val="clear" w:pos="1191"/>
          <w:tab w:val="clear" w:pos="1588"/>
          <w:tab w:val="left" w:pos="284"/>
          <w:tab w:val="left" w:pos="1530"/>
        </w:tabs>
        <w:ind w:left="1530"/>
        <w:rPr>
          <w:noProof/>
          <w:lang w:val="en-CA" w:eastAsia="ko-KR"/>
        </w:rPr>
        <w:pPrChange w:id="3329" w:author="Xiaoyu Xiu" w:date="2019-03-17T22:22:00Z">
          <w:pPr>
            <w:pStyle w:val="Equation"/>
            <w:tabs>
              <w:tab w:val="clear" w:pos="4849"/>
            </w:tabs>
            <w:ind w:left="2015"/>
          </w:pPr>
        </w:pPrChange>
      </w:pPr>
      <w:ins w:id="3330" w:author="Xiaoyu Xiu" w:date="2019-03-17T22:22:00Z">
        <w:r w:rsidRPr="00B91390">
          <w:rPr>
            <w:noProof/>
            <w:lang w:val="en-CA" w:eastAsia="ko-KR"/>
          </w:rPr>
          <w:t xml:space="preserve">When ( yCb % CtbSizeY ) is equal to 0, the temporal motion buffer compression process for collocated motion vectors as specified in clause 8.5.2.15 is invoked with </w:t>
        </w:r>
        <w:r w:rsidRPr="00DE0F0E" w:rsidDel="003C51E6">
          <w:rPr>
            <w:noProof/>
            <w:lang w:val="en-CA" w:eastAsia="ko-KR"/>
          </w:rPr>
          <w:t xml:space="preserve">mvLXB </w:t>
        </w:r>
        <w:r w:rsidRPr="00B91390">
          <w:rPr>
            <w:noProof/>
            <w:lang w:val="en-CA" w:eastAsia="ko-KR"/>
          </w:rPr>
          <w:t xml:space="preserve">as input, and the modified </w:t>
        </w:r>
        <w:r w:rsidRPr="00DE0F0E" w:rsidDel="003C51E6">
          <w:rPr>
            <w:noProof/>
            <w:lang w:val="en-CA" w:eastAsia="ko-KR"/>
          </w:rPr>
          <w:t>mvLXB</w:t>
        </w:r>
        <w:r w:rsidRPr="00B91390">
          <w:rPr>
            <w:noProof/>
            <w:lang w:val="en-CA" w:eastAsia="ko-KR"/>
          </w:rPr>
          <w:t xml:space="preserve"> as output.</w:t>
        </w:r>
      </w:ins>
    </w:p>
    <w:p w14:paraId="6E6A5AC6" w14:textId="553A78EB"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del w:id="3331" w:author="JVET-M0128" w:date="2019-02-26T08:17:00Z">
        <w:r w:rsidRPr="00DE0F0E" w:rsidDel="00244B64">
          <w:rPr>
            <w:noProof/>
            <w:lang w:val="en-CA" w:eastAsia="ko-KR"/>
          </w:rPr>
          <w:delText>RefPicListX</w:delText>
        </w:r>
      </w:del>
      <w:ins w:id="3332" w:author="JVET-M0128" w:date="2019-02-26T08:17:00Z">
        <w:r w:rsidR="00244B64">
          <w:rPr>
            <w:noProof/>
            <w:lang w:val="en-CA" w:eastAsia="ko-KR"/>
          </w:rPr>
          <w:t>RefPicList[ X ]</w:t>
        </w:r>
      </w:ins>
      <w:r w:rsidRPr="00DE0F0E" w:rsidDel="003C51E6">
        <w:rPr>
          <w:noProof/>
          <w:lang w:val="en-CA" w:eastAsia="ko-KR"/>
        </w:rPr>
        <w:t>[ refIdxLX ] ) is not equal to 0, mvLXB is derived as follows</w:t>
      </w:r>
      <w:r w:rsidRPr="00DE0F0E">
        <w:rPr>
          <w:noProof/>
          <w:lang w:val="en-CA" w:eastAsia="ko-KR"/>
        </w:rPr>
        <w:t>:</w:t>
      </w:r>
    </w:p>
    <w:p w14:paraId="012959A4" w14:textId="12202A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35F4DBF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70F0C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2DC6B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32A836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del w:id="3333" w:author="JVET-M0128" w:date="2019-02-26T08:17:00Z">
        <w:r w:rsidRPr="00DE0F0E" w:rsidDel="00244B64">
          <w:rPr>
            <w:noProof/>
            <w:lang w:val="en-CA" w:eastAsia="ko-KR"/>
          </w:rPr>
          <w:delText>RefPicListX</w:delText>
        </w:r>
      </w:del>
      <w:ins w:id="3334" w:author="JVET-M0128" w:date="2019-02-26T08:17:00Z">
        <w:r w:rsidR="00244B64">
          <w:rPr>
            <w:noProof/>
            <w:lang w:val="en-CA" w:eastAsia="ko-KR"/>
          </w:rPr>
          <w:t>RefPicList[ X ]</w:t>
        </w:r>
      </w:ins>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3335" w:name="_Ref300570067"/>
      <w:r w:rsidRPr="00DE0F0E" w:rsidDel="003C51E6">
        <w:rPr>
          <w:noProof/>
          <w:lang w:val="en-CA"/>
        </w:rPr>
        <w:t>Derivation process for temporal luma motion vector prediction</w:t>
      </w:r>
      <w:bookmarkEnd w:id="3335"/>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lastRenderedPageBreak/>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09FD112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44C3FBC"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5081CE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44F18FCD"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0756D99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0A0F6655"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3336" w:name="_Ref342330774"/>
      <w:r w:rsidRPr="00DE0F0E" w:rsidDel="003C51E6">
        <w:rPr>
          <w:noProof/>
          <w:lang w:val="en-CA"/>
        </w:rPr>
        <w:t>Derivation process for collocated motion vectors</w:t>
      </w:r>
      <w:bookmarkEnd w:id="3336"/>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lastRenderedPageBreak/>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 xml:space="preserve">Otherwise, the variable availableFlagLXCol is set equal to 1, </w:t>
      </w:r>
      <w:proofErr w:type="gramStart"/>
      <w:r w:rsidRPr="00DE0F0E" w:rsidDel="003C51E6">
        <w:rPr>
          <w:noProof/>
          <w:lang w:val="en-CA" w:eastAsia="ko-KR"/>
        </w:rPr>
        <w:t>refPicList</w:t>
      </w:r>
      <w:ins w:id="3337" w:author="JVET-M0128" w:date="2019-02-26T08:21:00Z">
        <w:r w:rsidR="00F76729">
          <w:rPr>
            <w:lang w:val="en-CA" w:eastAsia="ko-KR"/>
          </w:rPr>
          <w:t>[</w:t>
        </w:r>
        <w:proofErr w:type="gramEnd"/>
        <w:r w:rsidR="00F76729">
          <w:rPr>
            <w:lang w:val="en-CA" w:eastAsia="ko-KR"/>
          </w:rPr>
          <w:t> </w:t>
        </w:r>
        <w:proofErr w:type="spellStart"/>
        <w:r w:rsidR="00F76729">
          <w:rPr>
            <w:lang w:val="en-CA" w:eastAsia="ko-KR"/>
          </w:rPr>
          <w:t>list</w:t>
        </w:r>
      </w:ins>
      <w:r w:rsidRPr="00DE0F0E" w:rsidDel="003C51E6">
        <w:rPr>
          <w:noProof/>
          <w:lang w:val="en-CA" w:eastAsia="ko-KR"/>
        </w:rPr>
        <w:t>Col</w:t>
      </w:r>
      <w:proofErr w:type="spellEnd"/>
      <w:ins w:id="3338" w:author="JVET-M0128" w:date="2019-02-26T08:21:00Z">
        <w:r w:rsidR="00F76729">
          <w:rPr>
            <w:noProof/>
            <w:lang w:val="en-CA" w:eastAsia="ko-KR"/>
          </w:rPr>
          <w:t> ]</w:t>
        </w:r>
      </w:ins>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46F0836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proofErr w:type="gramStart"/>
      <w:r w:rsidRPr="00DE0F0E" w:rsidDel="003C51E6">
        <w:rPr>
          <w:noProof/>
          <w:lang w:val="en-CA" w:eastAsia="ko-KR"/>
        </w:rPr>
        <w:t>refPicList</w:t>
      </w:r>
      <w:ins w:id="3339" w:author="JVET-M0128" w:date="2019-02-26T08:22:00Z">
        <w:r w:rsidR="00F76729">
          <w:rPr>
            <w:lang w:val="en-CA" w:eastAsia="ko-KR"/>
          </w:rPr>
          <w:t>[</w:t>
        </w:r>
        <w:proofErr w:type="gramEnd"/>
        <w:r w:rsidR="00F76729">
          <w:rPr>
            <w:lang w:val="en-CA" w:eastAsia="ko-KR"/>
          </w:rPr>
          <w:t> </w:t>
        </w:r>
        <w:proofErr w:type="spellStart"/>
        <w:r w:rsidR="00F76729">
          <w:rPr>
            <w:lang w:val="en-CA" w:eastAsia="ko-KR"/>
          </w:rPr>
          <w:t>list</w:t>
        </w:r>
      </w:ins>
      <w:r w:rsidRPr="00DE0F0E" w:rsidDel="003C51E6">
        <w:rPr>
          <w:noProof/>
          <w:lang w:val="en-CA" w:eastAsia="ko-KR"/>
        </w:rPr>
        <w:t>Col</w:t>
      </w:r>
      <w:proofErr w:type="spellEnd"/>
      <w:ins w:id="3340" w:author="JVET-M0128" w:date="2019-02-26T08:22:00Z">
        <w:r w:rsidR="00F76729">
          <w:rPr>
            <w:noProof/>
            <w:lang w:val="en-CA" w:eastAsia="ko-KR"/>
          </w:rPr>
          <w:t> ]</w:t>
        </w:r>
      </w:ins>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7129E481"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del w:id="3341" w:author="JVET-M0128" w:date="2019-02-26T08:17:00Z">
        <w:r w:rsidRPr="00DE0F0E" w:rsidDel="00244B64">
          <w:rPr>
            <w:noProof/>
            <w:lang w:val="en-CA" w:eastAsia="ko-KR"/>
          </w:rPr>
          <w:delText>RefPicListX</w:delText>
        </w:r>
      </w:del>
      <w:ins w:id="3342" w:author="JVET-M0128" w:date="2019-02-26T08:17:00Z">
        <w:r w:rsidR="00244B64">
          <w:rPr>
            <w:noProof/>
            <w:lang w:val="en-CA" w:eastAsia="ko-KR"/>
          </w:rPr>
          <w:t>RefPicList[ X ]</w:t>
        </w:r>
      </w:ins>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21DE6E61"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lastRenderedPageBreak/>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3F609A">
        <w:rPr>
          <w:noProof/>
          <w:lang w:val="en-CA"/>
        </w:rPr>
        <w:t>8.5.2.</w:t>
      </w:r>
      <w:r w:rsidR="003F609A">
        <w:rPr>
          <w:noProof/>
          <w:lang w:val="en-CA"/>
        </w:rPr>
        <w:t>1</w:t>
      </w:r>
      <w:r w:rsidR="003F609A">
        <w:rPr>
          <w:noProof/>
          <w:lang w:val="en-CA"/>
        </w:rPr>
        <w:t>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1B8972A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del w:id="3343" w:author="JVET-M0128" w:date="2019-02-26T08:17:00Z">
        <w:r w:rsidRPr="00DE0F0E" w:rsidDel="00244B64">
          <w:rPr>
            <w:noProof/>
            <w:lang w:val="en-CA"/>
          </w:rPr>
          <w:delText>RefPicListX</w:delText>
        </w:r>
      </w:del>
      <w:ins w:id="3344" w:author="JVET-M0128" w:date="2019-02-26T08:17:00Z">
        <w:r w:rsidR="00244B64">
          <w:rPr>
            <w:noProof/>
            <w:lang w:val="en-CA"/>
          </w:rPr>
          <w:t>RefPicList[ X ]</w:t>
        </w:r>
      </w:ins>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5C90781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4B9618F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624A0855"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6A67670"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E0FA1B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4F1047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3345" w:name="_Ref282002252"/>
      <w:r w:rsidRPr="00DE0F0E" w:rsidDel="003C51E6">
        <w:rPr>
          <w:noProof/>
          <w:lang w:val="en-CA"/>
        </w:rPr>
        <w:t>Derivation process for chroma motion vectors</w:t>
      </w:r>
      <w:bookmarkEnd w:id="3345"/>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0B89A71F"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3BAD4DD7"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3346" w:name="_Ref524531299"/>
      <w:r w:rsidRPr="00DE0F0E">
        <w:rPr>
          <w:noProof/>
          <w:lang w:val="en-CA" w:eastAsia="ko-KR"/>
        </w:rPr>
        <w:t>Rounding process for motion vectors</w:t>
      </w:r>
      <w:bookmarkEnd w:id="3346"/>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410E068B"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1629935"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60C3CBFB"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3347" w:name="_Ref1926140"/>
      <w:r w:rsidRPr="00DE0F0E">
        <w:rPr>
          <w:noProof/>
          <w:lang w:val="en-CA" w:eastAsia="ko-KR"/>
        </w:rPr>
        <w:t>Temporal motion buffer compression process for collocated motion vectors</w:t>
      </w:r>
      <w:bookmarkEnd w:id="3347"/>
    </w:p>
    <w:p w14:paraId="1C391428" w14:textId="24A36460" w:rsidR="00D24A76"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ins w:id="3348" w:author="Xiaoyu Xiu" w:date="2019-03-17T22:42:00Z">
        <w:r w:rsidR="00D0077D">
          <w:rPr>
            <w:rFonts w:eastAsia="Malgun Gothic"/>
            <w:noProof/>
            <w:lang w:val="en-CA" w:eastAsia="ko-KR"/>
          </w:rPr>
          <w:t xml:space="preserve"> and one variable bTemporalMv</w:t>
        </w:r>
      </w:ins>
      <w:r w:rsidRPr="00DE0F0E">
        <w:rPr>
          <w:rFonts w:eastAsia="Malgun Gothic"/>
          <w:noProof/>
          <w:lang w:val="en-CA" w:eastAsia="ko-KR"/>
        </w:rPr>
        <w:t>.</w:t>
      </w:r>
    </w:p>
    <w:p w14:paraId="2B137AA8" w14:textId="3A988B6C" w:rsidR="00D45692" w:rsidRDefault="00D45692" w:rsidP="00D45692">
      <w:pPr>
        <w:rPr>
          <w:ins w:id="3349" w:author="Xiaoyu Xiu" w:date="2019-03-17T22:42:00Z"/>
          <w:rFonts w:eastAsia="Malgun Gothic"/>
          <w:noProof/>
          <w:lang w:val="en-CA" w:eastAsia="ko-KR"/>
        </w:rPr>
      </w:pPr>
      <w:r w:rsidRPr="00DE0F0E">
        <w:rPr>
          <w:rFonts w:eastAsia="Malgun Gothic"/>
          <w:noProof/>
          <w:lang w:val="en-CA" w:eastAsia="ko-KR"/>
        </w:rPr>
        <w:lastRenderedPageBreak/>
        <w:t>Outputs of this process is the rounded motion vector mv.</w:t>
      </w:r>
    </w:p>
    <w:p w14:paraId="092988FA" w14:textId="097D8CB2" w:rsidR="00D0077D" w:rsidRPr="00DE0F0E" w:rsidRDefault="00D0077D" w:rsidP="00D45692">
      <w:pPr>
        <w:rPr>
          <w:rFonts w:eastAsia="Malgun Gothic"/>
          <w:noProof/>
          <w:lang w:val="en-CA" w:eastAsia="ko-KR"/>
        </w:rPr>
      </w:pPr>
      <w:ins w:id="3350" w:author="Xiaoyu Xiu" w:date="2019-03-17T22:42:00Z">
        <w:r>
          <w:rPr>
            <w:rFonts w:eastAsia="Malgun Gothic"/>
            <w:noProof/>
            <w:lang w:val="en-CA" w:eastAsia="ko-KR"/>
          </w:rPr>
          <w:t xml:space="preserve">The varible </w:t>
        </w:r>
      </w:ins>
      <w:ins w:id="3351" w:author="Xiaoyu Xiu" w:date="2019-03-17T22:43:00Z">
        <w:r>
          <w:rPr>
            <w:rFonts w:eastAsia="Malgun Gothic"/>
            <w:noProof/>
            <w:lang w:val="en-CA" w:eastAsia="ko-KR"/>
          </w:rPr>
          <w:t>mantissa is set to 6 when bTemporalMv is equal to true and</w:t>
        </w:r>
      </w:ins>
      <w:ins w:id="3352" w:author="Xiaoyu Xiu" w:date="2019-03-17T22:44:00Z">
        <w:r>
          <w:rPr>
            <w:rFonts w:eastAsia="Malgun Gothic"/>
            <w:noProof/>
            <w:lang w:val="en-CA" w:eastAsia="ko-KR"/>
          </w:rPr>
          <w:t xml:space="preserve"> 7 when bTemporalMv is equal to false; the variable exponent is set to 4</w:t>
        </w:r>
      </w:ins>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20A30FF9"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00BA5E58"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 xml:space="preserve">f = Floor( Log2( ( mv[ compIdx ] ^ s ) | </w:t>
      </w:r>
      <w:del w:id="3353" w:author="Xiaoyu Xiu" w:date="2019-03-17T22:44:00Z">
        <w:r w:rsidRPr="00DE0F0E" w:rsidDel="00D0077D">
          <w:rPr>
            <w:rFonts w:eastAsia="Malgun Gothic"/>
            <w:noProof/>
            <w:lang w:val="en-CA" w:eastAsia="ko-KR"/>
          </w:rPr>
          <w:delText>31 </w:delText>
        </w:r>
      </w:del>
      <w:ins w:id="3354" w:author="Xiaoyu Xiu" w:date="2019-03-17T22:44:00Z">
        <w:r w:rsidR="00D0077D">
          <w:rPr>
            <w:rFonts w:eastAsia="Malgun Gothic"/>
            <w:noProof/>
            <w:lang w:val="en-CA" w:eastAsia="ko-KR"/>
          </w:rPr>
          <w:t>(1&lt;&lt;(mantissa-1))</w:t>
        </w:r>
        <w:r w:rsidR="00D0077D" w:rsidRPr="00DE0F0E">
          <w:rPr>
            <w:rFonts w:eastAsia="Malgun Gothic"/>
            <w:noProof/>
            <w:lang w:val="en-CA" w:eastAsia="ko-KR"/>
          </w:rPr>
          <w:t> </w:t>
        </w:r>
      </w:ins>
      <w:r w:rsidRPr="00DE0F0E">
        <w:rPr>
          <w:rFonts w:eastAsia="Malgun Gothic"/>
          <w:noProof/>
          <w:lang w:val="en-CA" w:eastAsia="ko-KR"/>
        </w:rPr>
        <w:t>) )</w:t>
      </w:r>
      <w:r w:rsidRPr="00DE0F0E">
        <w:rPr>
          <w:rFonts w:eastAsia="DengXian"/>
          <w:noProof/>
          <w:lang w:val="en-CA" w:eastAsia="zh-CN"/>
        </w:rPr>
        <w:t> </w:t>
      </w:r>
      <w:del w:id="3355" w:author="Xiaoyu Xiu" w:date="2019-03-17T22:45:00Z">
        <w:r w:rsidRPr="00DE0F0E" w:rsidDel="00D0077D">
          <w:rPr>
            <w:noProof/>
            <w:lang w:val="en-CA" w:eastAsia="zh-CN"/>
          </w:rPr>
          <w:delText>−</w:delText>
        </w:r>
      </w:del>
      <w:ins w:id="3356" w:author="Xiaoyu Xiu" w:date="2019-03-17T22:45:00Z">
        <w:r w:rsidR="00D0077D">
          <w:rPr>
            <w:noProof/>
            <w:lang w:val="en-CA" w:eastAsia="zh-CN"/>
          </w:rPr>
          <w:t>–</w:t>
        </w:r>
      </w:ins>
      <w:r w:rsidRPr="00DE0F0E">
        <w:rPr>
          <w:noProof/>
          <w:lang w:val="en-CA" w:eastAsia="zh-CN"/>
        </w:rPr>
        <w:t> </w:t>
      </w:r>
      <w:del w:id="3357" w:author="Xiaoyu Xiu" w:date="2019-03-17T22:44:00Z">
        <w:r w:rsidRPr="00DE0F0E" w:rsidDel="00D0077D">
          <w:rPr>
            <w:noProof/>
            <w:lang w:val="en-CA" w:eastAsia="zh-CN"/>
          </w:rPr>
          <w:delText>4</w:delText>
        </w:r>
      </w:del>
      <w:ins w:id="3358" w:author="Xiaoyu Xiu" w:date="2019-03-17T22:45:00Z">
        <w:r w:rsidR="00D0077D">
          <w:rPr>
            <w:noProof/>
            <w:lang w:val="en-CA" w:eastAsia="zh-CN"/>
          </w:rPr>
          <w:t>exponent</w:t>
        </w:r>
      </w:ins>
      <w:bookmarkStart w:id="3359" w:name="_GoBack"/>
      <w:bookmarkEnd w:id="3359"/>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7A63D969"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7C3ABE8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6131056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3360" w:name="_Ref532376975"/>
      <w:r w:rsidRPr="00DE0F0E">
        <w:rPr>
          <w:noProof/>
          <w:lang w:val="en-CA"/>
        </w:rPr>
        <w:t>Updating process for the history-bas</w:t>
      </w:r>
      <w:bookmarkStart w:id="3361"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3360"/>
      <w:bookmarkEnd w:id="3361"/>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515B0F59"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del w:id="3362" w:author="Benjamin Bross" w:date="2019-02-27T16:17:00Z">
        <w:r w:rsidR="0072050A" w:rsidRPr="00DE0F0E" w:rsidDel="00874C55">
          <w:rPr>
            <w:noProof/>
            <w:lang w:val="en-CA"/>
          </w:rPr>
          <w:delText>5</w:delText>
        </w:r>
      </w:del>
      <w:ins w:id="3363" w:author="Benjamin Bross" w:date="2019-02-27T16:17:00Z">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ins>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55A2DBB5"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ins w:id="3364" w:author="Benjamin Bross" w:date="2019-02-27T16:17:00Z">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ins>
      <w:del w:id="3365" w:author="Benjamin Bross" w:date="2019-02-27T16:17:00Z">
        <w:r w:rsidR="0072050A" w:rsidRPr="00DE0F0E" w:rsidDel="00874C55">
          <w:rPr>
            <w:noProof/>
            <w:lang w:val="en-CA"/>
          </w:rPr>
          <w:delText>5</w:delText>
        </w:r>
      </w:del>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3366" w:name="_Ref534991549"/>
      <w:bookmarkStart w:id="3367" w:name="_Toc2177075"/>
      <w:r w:rsidRPr="00DE0F0E">
        <w:rPr>
          <w:noProof/>
          <w:lang w:val="en-CA" w:eastAsia="ko-KR"/>
        </w:rPr>
        <w:t>Decoder side motion vector refinement process</w:t>
      </w:r>
      <w:bookmarkEnd w:id="3366"/>
      <w:bookmarkEnd w:id="3367"/>
    </w:p>
    <w:p w14:paraId="52934E8D" w14:textId="77777777" w:rsidR="005B6B9D" w:rsidRPr="00DE0F0E" w:rsidRDefault="005B6B9D" w:rsidP="005B6B9D">
      <w:pPr>
        <w:pStyle w:val="Heading4"/>
        <w:rPr>
          <w:noProof/>
          <w:lang w:val="en-CA"/>
        </w:rPr>
      </w:pPr>
      <w:bookmarkStart w:id="3368" w:name="_Ref535437702"/>
      <w:r w:rsidRPr="00DE0F0E">
        <w:rPr>
          <w:noProof/>
          <w:lang w:val="en-CA"/>
        </w:rPr>
        <w:t>General</w:t>
      </w:r>
      <w:bookmarkEnd w:id="3368"/>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lastRenderedPageBreak/>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49CFC29D"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3F609A">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7226D33C"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3F609A">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6A09E4E3"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3F609A">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567D22DC"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436</w:t>
      </w:r>
      <w:r w:rsidRPr="00DE0F0E">
        <w:rPr>
          <w:noProof/>
          <w:lang w:val="en-CA" w:eastAsia="ko-KR"/>
        </w:rPr>
        <w:fldChar w:fldCharType="end"/>
      </w:r>
      <w:r w:rsidRPr="00DE0F0E">
        <w:rPr>
          <w:noProof/>
          <w:lang w:val="en-CA" w:eastAsia="ko-KR"/>
        </w:rPr>
        <w:t>)</w:t>
      </w:r>
    </w:p>
    <w:p w14:paraId="6A713FC3" w14:textId="23D72B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437</w:t>
      </w:r>
      <w:r w:rsidRPr="00DE0F0E">
        <w:rPr>
          <w:noProof/>
          <w:lang w:val="en-CA" w:eastAsia="ko-KR"/>
        </w:rPr>
        <w:fldChar w:fldCharType="end"/>
      </w:r>
      <w:r w:rsidRPr="00DE0F0E">
        <w:rPr>
          <w:noProof/>
          <w:lang w:val="en-CA" w:eastAsia="ko-KR"/>
        </w:rPr>
        <w:t>)</w:t>
      </w:r>
    </w:p>
    <w:p w14:paraId="15A807E4" w14:textId="57F923B5"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3F609A">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3F609A">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1C474598"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439</w:t>
      </w:r>
      <w:r w:rsidRPr="00DE0F0E">
        <w:rPr>
          <w:noProof/>
          <w:lang w:val="en-CA" w:eastAsia="ko-KR"/>
        </w:rPr>
        <w:fldChar w:fldCharType="end"/>
      </w:r>
      <w:r w:rsidRPr="00DE0F0E">
        <w:rPr>
          <w:noProof/>
          <w:lang w:val="en-CA" w:eastAsia="ko-KR"/>
        </w:rPr>
        <w:t>)</w:t>
      </w:r>
    </w:p>
    <w:p w14:paraId="36BE6BEC" w14:textId="71BFDB8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440</w:t>
      </w:r>
      <w:r w:rsidRPr="00DE0F0E">
        <w:rPr>
          <w:noProof/>
          <w:lang w:val="en-CA" w:eastAsia="ko-KR"/>
        </w:rPr>
        <w:fldChar w:fldCharType="end"/>
      </w:r>
      <w:r w:rsidRPr="00DE0F0E">
        <w:rPr>
          <w:noProof/>
          <w:lang w:val="en-CA" w:eastAsia="ko-KR"/>
        </w:rPr>
        <w:t>)</w:t>
      </w:r>
    </w:p>
    <w:p w14:paraId="423F1945" w14:textId="746FD0B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441</w:t>
      </w:r>
      <w:r w:rsidRPr="00DE0F0E">
        <w:rPr>
          <w:noProof/>
          <w:lang w:val="en-CA" w:eastAsia="ko-KR"/>
        </w:rPr>
        <w:fldChar w:fldCharType="end"/>
      </w:r>
      <w:r w:rsidRPr="00DE0F0E">
        <w:rPr>
          <w:noProof/>
          <w:lang w:val="en-CA" w:eastAsia="ko-KR"/>
        </w:rPr>
        <w:t>)</w:t>
      </w:r>
    </w:p>
    <w:p w14:paraId="09B9526C" w14:textId="7971576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442</w:t>
      </w:r>
      <w:r w:rsidRPr="00DE0F0E">
        <w:rPr>
          <w:noProof/>
          <w:lang w:val="en-CA" w:eastAsia="ko-KR"/>
        </w:rPr>
        <w:fldChar w:fldCharType="end"/>
      </w:r>
      <w:r w:rsidRPr="00DE0F0E">
        <w:rPr>
          <w:noProof/>
          <w:lang w:val="en-CA" w:eastAsia="ko-KR"/>
        </w:rPr>
        <w:t>)</w:t>
      </w:r>
    </w:p>
    <w:p w14:paraId="259BB15C" w14:textId="23D60B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443</w:t>
      </w:r>
      <w:r w:rsidRPr="00DE0F0E">
        <w:rPr>
          <w:noProof/>
          <w:lang w:val="en-CA" w:eastAsia="ko-KR"/>
        </w:rPr>
        <w:fldChar w:fldCharType="end"/>
      </w:r>
      <w:r w:rsidRPr="00DE0F0E">
        <w:rPr>
          <w:noProof/>
          <w:lang w:val="en-CA" w:eastAsia="ko-KR"/>
        </w:rPr>
        <w:t>)</w:t>
      </w:r>
    </w:p>
    <w:p w14:paraId="00E56C18" w14:textId="324A63A9"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3F609A">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67E45AAC"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3F609A">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664E1EE9"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444</w:t>
      </w:r>
      <w:r w:rsidRPr="00DE0F0E">
        <w:rPr>
          <w:noProof/>
          <w:lang w:val="en-CA" w:eastAsia="ko-KR"/>
        </w:rPr>
        <w:fldChar w:fldCharType="end"/>
      </w:r>
      <w:r w:rsidRPr="00DE0F0E">
        <w:rPr>
          <w:noProof/>
          <w:lang w:val="en-CA" w:eastAsia="ko-KR"/>
        </w:rPr>
        <w:t>)</w:t>
      </w:r>
    </w:p>
    <w:p w14:paraId="5D515F36" w14:textId="6C245199"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445</w:t>
      </w:r>
      <w:r w:rsidRPr="00DE0F0E">
        <w:rPr>
          <w:noProof/>
          <w:lang w:val="en-CA" w:eastAsia="ko-KR"/>
        </w:rPr>
        <w:fldChar w:fldCharType="end"/>
      </w:r>
      <w:r w:rsidRPr="00DE0F0E">
        <w:rPr>
          <w:noProof/>
          <w:lang w:val="en-CA" w:eastAsia="ko-KR"/>
        </w:rPr>
        <w:t>)</w:t>
      </w:r>
    </w:p>
    <w:p w14:paraId="15BE7B0E" w14:textId="709D4675"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3F609A">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2B62A704"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446</w:t>
      </w:r>
      <w:r w:rsidRPr="00DE0F0E">
        <w:rPr>
          <w:noProof/>
          <w:lang w:val="en-CA" w:eastAsia="ko-KR"/>
        </w:rPr>
        <w:fldChar w:fldCharType="end"/>
      </w:r>
      <w:r w:rsidRPr="00DE0F0E">
        <w:rPr>
          <w:noProof/>
          <w:lang w:val="en-CA" w:eastAsia="ko-KR"/>
        </w:rPr>
        <w:t>)</w:t>
      </w:r>
    </w:p>
    <w:p w14:paraId="51BECAA0" w14:textId="1D0CBABB"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3369" w:name="_Ref534989114"/>
      <w:r w:rsidRPr="00DE0F0E" w:rsidDel="003C51E6">
        <w:rPr>
          <w:noProof/>
          <w:lang w:val="en-CA"/>
        </w:rPr>
        <w:lastRenderedPageBreak/>
        <w:t>Fractional sample</w:t>
      </w:r>
      <w:r w:rsidRPr="00DE0F0E">
        <w:rPr>
          <w:noProof/>
          <w:lang w:val="en-CA"/>
        </w:rPr>
        <w:t xml:space="preserve"> bilinear</w:t>
      </w:r>
      <w:r w:rsidRPr="00DE0F0E" w:rsidDel="003C51E6">
        <w:rPr>
          <w:noProof/>
          <w:lang w:val="en-CA"/>
        </w:rPr>
        <w:t xml:space="preserve"> interpolation process</w:t>
      </w:r>
      <w:bookmarkEnd w:id="3369"/>
    </w:p>
    <w:p w14:paraId="4C8599A5" w14:textId="49D023A6" w:rsidR="007D32CC" w:rsidRPr="00DE0F0E" w:rsidDel="003C51E6" w:rsidRDefault="00ED1C7A" w:rsidP="007D32CC">
      <w:pPr>
        <w:pStyle w:val="Heading5"/>
        <w:rPr>
          <w:noProof/>
          <w:lang w:val="en-CA"/>
        </w:rPr>
      </w:pPr>
      <w:bookmarkStart w:id="3370" w:name="_Ref1118389"/>
      <w:r w:rsidRPr="00DE0F0E">
        <w:rPr>
          <w:noProof/>
          <w:lang w:val="en-CA"/>
        </w:rPr>
        <w:t xml:space="preserve"> </w:t>
      </w:r>
      <w:r w:rsidR="007D32CC" w:rsidRPr="00DE0F0E" w:rsidDel="003C51E6">
        <w:rPr>
          <w:noProof/>
          <w:lang w:val="en-CA"/>
        </w:rPr>
        <w:t>General</w:t>
      </w:r>
      <w:bookmarkEnd w:id="3370"/>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3371"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0F9763ED"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448</w:t>
      </w:r>
      <w:r w:rsidRPr="00DE0F0E">
        <w:rPr>
          <w:noProof/>
          <w:lang w:val="en-CA" w:eastAsia="ko-KR"/>
        </w:rPr>
        <w:fldChar w:fldCharType="end"/>
      </w:r>
      <w:r w:rsidRPr="00DE0F0E">
        <w:rPr>
          <w:noProof/>
          <w:lang w:val="en-CA" w:eastAsia="ko-KR"/>
        </w:rPr>
        <w:t>)</w:t>
      </w:r>
    </w:p>
    <w:p w14:paraId="1E810399" w14:textId="6E93D0C5"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449</w:t>
      </w:r>
      <w:r w:rsidRPr="00DE0F0E">
        <w:rPr>
          <w:noProof/>
          <w:lang w:val="en-CA" w:eastAsia="ko-KR"/>
        </w:rPr>
        <w:fldChar w:fldCharType="end"/>
      </w:r>
      <w:r w:rsidRPr="00DE0F0E">
        <w:rPr>
          <w:noProof/>
          <w:lang w:val="en-CA" w:eastAsia="ko-KR"/>
        </w:rPr>
        <w:t>)</w:t>
      </w:r>
    </w:p>
    <w:p w14:paraId="5673BFED" w14:textId="34D36BBF"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450</w:t>
      </w:r>
      <w:r w:rsidRPr="00DE0F0E">
        <w:rPr>
          <w:noProof/>
          <w:lang w:val="en-CA" w:eastAsia="ko-KR"/>
        </w:rPr>
        <w:fldChar w:fldCharType="end"/>
      </w:r>
      <w:r w:rsidRPr="00DE0F0E">
        <w:rPr>
          <w:noProof/>
          <w:lang w:val="en-CA" w:eastAsia="ko-KR"/>
        </w:rPr>
        <w:t>)</w:t>
      </w:r>
    </w:p>
    <w:p w14:paraId="3196BB8B" w14:textId="28DE5278"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451</w:t>
      </w:r>
      <w:r w:rsidRPr="00DE0F0E">
        <w:rPr>
          <w:noProof/>
          <w:lang w:val="en-CA" w:eastAsia="ko-KR"/>
        </w:rPr>
        <w:fldChar w:fldCharType="end"/>
      </w:r>
      <w:r w:rsidRPr="00DE0F0E">
        <w:rPr>
          <w:noProof/>
          <w:lang w:val="en-CA" w:eastAsia="ko-KR"/>
        </w:rPr>
        <w:t>)</w:t>
      </w:r>
    </w:p>
    <w:p w14:paraId="7EA5922B" w14:textId="6EE4E40E"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3F609A">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3372"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3371"/>
      <w:bookmarkEnd w:id="3372"/>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12AE63B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452</w:t>
      </w:r>
      <w:r w:rsidRPr="00DE0F0E">
        <w:rPr>
          <w:noProof/>
          <w:lang w:val="en-CA" w:eastAsia="ko-KR"/>
        </w:rPr>
        <w:fldChar w:fldCharType="end"/>
      </w:r>
      <w:r w:rsidRPr="00DE0F0E">
        <w:rPr>
          <w:noProof/>
          <w:lang w:val="en-CA" w:eastAsia="ko-KR"/>
        </w:rPr>
        <w:t>)</w:t>
      </w:r>
    </w:p>
    <w:p w14:paraId="020E3170" w14:textId="191E4A5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453</w:t>
      </w:r>
      <w:r w:rsidRPr="00DE0F0E">
        <w:rPr>
          <w:noProof/>
          <w:lang w:val="en-CA" w:eastAsia="ko-KR"/>
        </w:rPr>
        <w:fldChar w:fldCharType="end"/>
      </w:r>
      <w:r w:rsidRPr="00DE0F0E">
        <w:rPr>
          <w:noProof/>
          <w:lang w:val="en-CA" w:eastAsia="ko-KR"/>
        </w:rPr>
        <w:t>)</w:t>
      </w:r>
    </w:p>
    <w:p w14:paraId="758B4EA2" w14:textId="1AF472D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454</w:t>
      </w:r>
      <w:r w:rsidRPr="00DE0F0E">
        <w:rPr>
          <w:noProof/>
          <w:lang w:val="en-CA" w:eastAsia="ko-KR"/>
        </w:rPr>
        <w:fldChar w:fldCharType="end"/>
      </w:r>
      <w:r w:rsidRPr="00DE0F0E">
        <w:rPr>
          <w:noProof/>
          <w:lang w:val="en-CA" w:eastAsia="ko-KR"/>
        </w:rPr>
        <w:t>)</w:t>
      </w:r>
    </w:p>
    <w:p w14:paraId="7C5483FC" w14:textId="302786D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455</w:t>
      </w:r>
      <w:r w:rsidRPr="00DE0F0E">
        <w:rPr>
          <w:noProof/>
          <w:lang w:val="en-CA" w:eastAsia="ko-KR"/>
        </w:rPr>
        <w:fldChar w:fldCharType="end"/>
      </w:r>
      <w:r w:rsidRPr="00DE0F0E">
        <w:rPr>
          <w:noProof/>
          <w:lang w:val="en-CA" w:eastAsia="ko-KR"/>
        </w:rPr>
        <w:t>)</w:t>
      </w:r>
    </w:p>
    <w:p w14:paraId="5158580D" w14:textId="235AE36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456</w:t>
      </w:r>
      <w:r w:rsidRPr="00DE0F0E">
        <w:rPr>
          <w:noProof/>
          <w:lang w:val="en-CA" w:eastAsia="ko-KR"/>
        </w:rPr>
        <w:fldChar w:fldCharType="end"/>
      </w:r>
      <w:r w:rsidRPr="00DE0F0E">
        <w:rPr>
          <w:noProof/>
          <w:lang w:val="en-CA" w:eastAsia="ko-KR"/>
        </w:rPr>
        <w:t>)</w:t>
      </w:r>
    </w:p>
    <w:p w14:paraId="628F896E" w14:textId="66ABA11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457</w:t>
      </w:r>
      <w:r w:rsidRPr="00DE0F0E">
        <w:rPr>
          <w:noProof/>
          <w:lang w:val="en-CA" w:eastAsia="ko-KR"/>
        </w:rPr>
        <w:fldChar w:fldCharType="end"/>
      </w:r>
      <w:r w:rsidRPr="00DE0F0E">
        <w:rPr>
          <w:noProof/>
          <w:lang w:val="en-CA" w:eastAsia="ko-KR"/>
        </w:rPr>
        <w:t>)</w:t>
      </w:r>
    </w:p>
    <w:p w14:paraId="652AB4A5" w14:textId="3F6F0EC6"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3373" w:name="_Ref297547"/>
      <w:r w:rsidRPr="00DE0F0E">
        <w:rPr>
          <w:noProof/>
          <w:lang w:val="en-CA" w:eastAsia="ko-KR"/>
        </w:rPr>
        <w:lastRenderedPageBreak/>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02B0A06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3F609A" w:rsidRPr="00DE0F0E" w:rsidDel="003C51E6">
        <w:rPr>
          <w:noProof/>
          <w:lang w:val="en-CA"/>
        </w:rPr>
        <w:t>Table </w:t>
      </w:r>
      <w:r w:rsidR="003F609A">
        <w:rPr>
          <w:noProof/>
          <w:lang w:val="en-CA"/>
        </w:rPr>
        <w:t>8</w:t>
      </w:r>
      <w:r w:rsidR="003F609A" w:rsidRPr="00DE0F0E">
        <w:rPr>
          <w:noProof/>
          <w:lang w:val="en-CA"/>
        </w:rPr>
        <w:noBreakHyphen/>
      </w:r>
      <w:r w:rsidR="003F609A">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419AFFEA"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del w:id="3374" w:author="JVET-M0415" w:date="2019-02-26T10:53:00Z">
        <w:r w:rsidRPr="00DE0F0E" w:rsidDel="00022E14">
          <w:rPr>
            <w:noProof/>
            <w:lang w:val="en-CA"/>
          </w:rPr>
          <w:delText> </w:delText>
        </w:r>
      </w:del>
      <w:ins w:id="3375" w:author="JVET-M0415" w:date="2019-02-26T10:53:00Z">
        <w:r w:rsidR="00022E14">
          <w:rPr>
            <w:noProof/>
            <w:lang w:val="en-CA"/>
          </w:rPr>
          <w:t xml:space="preserve"> </w:t>
        </w:r>
      </w:ins>
      <w:r w:rsidRPr="00DE0F0E">
        <w:rPr>
          <w:noProof/>
          <w:lang w:val="en-CA"/>
        </w:rPr>
        <w:t>=</w:t>
      </w:r>
      <w:ins w:id="3376" w:author="JVET-M0415" w:date="2019-02-26T10:53:00Z">
        <w:r w:rsidR="00022E14">
          <w:rPr>
            <w:noProof/>
            <w:lang w:val="en-CA"/>
          </w:rPr>
          <w:t xml:space="preserve"> </w:t>
        </w:r>
      </w:ins>
      <w:del w:id="3377" w:author="JVET-M0415" w:date="2019-02-26T10:53:00Z">
        <w:r w:rsidRPr="00DE0F0E" w:rsidDel="00022E14">
          <w:rPr>
            <w:noProof/>
            <w:lang w:val="en-CA"/>
          </w:rPr>
          <w:delText> </w:delText>
        </w:r>
      </w:del>
      <w:r w:rsidRPr="00DE0F0E">
        <w:rPr>
          <w:noProof/>
          <w:lang w:val="en-CA" w:eastAsia="ko-KR"/>
        </w:rPr>
        <w:t>sps_ref_wraparound_</w:t>
      </w:r>
      <w:r w:rsidRPr="00DE0F0E">
        <w:rPr>
          <w:noProof/>
          <w:lang w:val="en-CA"/>
        </w:rPr>
        <w:t>enabled</w:t>
      </w:r>
      <w:r w:rsidRPr="00DE0F0E">
        <w:rPr>
          <w:noProof/>
          <w:lang w:val="en-CA" w:eastAsia="ko-KR"/>
        </w:rPr>
        <w:t>_flag</w:t>
      </w:r>
      <w:ins w:id="3378" w:author="JVET-M0415" w:date="2019-02-26T10:53:00Z">
        <w:r w:rsidR="00022E14">
          <w:rPr>
            <w:noProof/>
            <w:lang w:val="en-CA" w:eastAsia="ko-KR"/>
          </w:rPr>
          <w:t xml:space="preserve"> </w:t>
        </w:r>
      </w:ins>
      <w:del w:id="3379" w:author="JVET-M0415" w:date="2019-02-26T10:53:00Z">
        <w:r w:rsidRPr="00DE0F0E" w:rsidDel="00022E14">
          <w:rPr>
            <w:noProof/>
            <w:lang w:val="en-CA" w:eastAsia="ko-KR"/>
          </w:rPr>
          <w:delText>  </w:delText>
        </w:r>
      </w:del>
      <w:r w:rsidRPr="00DE0F0E">
        <w:rPr>
          <w:noProof/>
          <w:lang w:val="en-CA"/>
        </w:rPr>
        <w:t>?</w:t>
      </w:r>
      <w:ins w:id="3380" w:author="JVET-M0415" w:date="2019-02-26T10:53:00Z">
        <w:r w:rsidR="00022E14">
          <w:rPr>
            <w:noProof/>
            <w:lang w:val="en-CA"/>
          </w:rPr>
          <w:br/>
        </w:r>
        <w:r w:rsidR="00022E14">
          <w:rPr>
            <w:noProof/>
            <w:lang w:val="en-CA"/>
          </w:rPr>
          <w:tab/>
        </w:r>
      </w:ins>
      <w:del w:id="3381" w:author="JVET-M0415" w:date="2019-02-26T10:53:00Z">
        <w:r w:rsidRPr="00DE0F0E" w:rsidDel="00022E14">
          <w:rPr>
            <w:noProof/>
            <w:lang w:val="en-CA"/>
          </w:rPr>
          <w:delText>  </w:delText>
        </w:r>
      </w:del>
      <w:r w:rsidRPr="00DE0F0E">
        <w:rPr>
          <w:noProof/>
          <w:lang w:val="en-CA"/>
        </w:rPr>
        <w:t>ClipH( </w:t>
      </w:r>
      <w:ins w:id="3382" w:author="JVET-M0415" w:date="2019-02-26T10:53:00Z">
        <w:r w:rsidR="00022E14">
          <w:rPr>
            <w:noProof/>
            <w:lang w:val="en-CA"/>
          </w:rPr>
          <w:t>( </w:t>
        </w:r>
      </w:ins>
      <w:r w:rsidRPr="00DE0F0E">
        <w:rPr>
          <w:noProof/>
          <w:lang w:val="en-CA"/>
        </w:rPr>
        <w:t>sps_</w:t>
      </w:r>
      <w:r w:rsidRPr="00DE0F0E">
        <w:rPr>
          <w:noProof/>
          <w:lang w:val="en-CA" w:eastAsia="ko-KR"/>
        </w:rPr>
        <w:t>ref_wraparound_offset</w:t>
      </w:r>
      <w:ins w:id="3383" w:author="JVET-M0415" w:date="2019-02-26T10:53:00Z">
        <w:r w:rsidR="00022E14">
          <w:rPr>
            <w:noProof/>
            <w:lang w:eastAsia="ko-KR"/>
          </w:rPr>
          <w:t>_minus1 + 1 ) * MinCbSizeY</w:t>
        </w:r>
      </w:ins>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ins w:id="3384" w:author="JVET-M0415" w:date="2019-02-26T10:54:00Z">
        <w:r w:rsidR="00022E14">
          <w:rPr>
            <w:noProof/>
            <w:lang w:val="en-CA"/>
          </w:rPr>
          <w:t xml:space="preserve"> :</w:t>
        </w:r>
      </w:ins>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r>
      <w:del w:id="3385" w:author="JVET-M0415" w:date="2019-02-26T10:54:00Z">
        <w:r w:rsidRPr="00DE0F0E" w:rsidDel="00022E14">
          <w:rPr>
            <w:noProof/>
            <w:lang w:val="en-CA"/>
          </w:rPr>
          <w:delText>:  </w:delText>
        </w:r>
      </w:del>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0F6F7DBF"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3EC49E3F"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49F343C4"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09948024"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08696D14"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1A0A50B0"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465</w:t>
      </w:r>
      <w:r w:rsidRPr="00DE0F0E">
        <w:rPr>
          <w:noProof/>
          <w:lang w:val="en-CA" w:eastAsia="ko-KR"/>
        </w:rPr>
        <w:fldChar w:fldCharType="end"/>
      </w:r>
      <w:r w:rsidRPr="00DE0F0E">
        <w:rPr>
          <w:noProof/>
          <w:lang w:val="en-CA" w:eastAsia="ko-KR"/>
        </w:rPr>
        <w:t>)</w:t>
      </w:r>
    </w:p>
    <w:p w14:paraId="41A920B8" w14:textId="1DFA7E9C" w:rsidR="007D32CC" w:rsidRPr="00DE0F0E" w:rsidRDefault="007D32CC" w:rsidP="007D32CC">
      <w:pPr>
        <w:pStyle w:val="Caption"/>
        <w:rPr>
          <w:noProof/>
          <w:lang w:val="en-CA"/>
        </w:rPr>
      </w:pPr>
      <w:bookmarkStart w:id="3386"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7</w:t>
      </w:r>
      <w:r w:rsidRPr="00DE0F0E">
        <w:rPr>
          <w:noProof/>
          <w:lang w:val="en-CA"/>
        </w:rPr>
        <w:fldChar w:fldCharType="end"/>
      </w:r>
      <w:bookmarkEnd w:id="3373"/>
      <w:bookmarkEnd w:id="3386"/>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3387" w:name="_Ref534989202"/>
      <w:r w:rsidRPr="00DE0F0E">
        <w:rPr>
          <w:noProof/>
          <w:lang w:val="en-CA"/>
        </w:rPr>
        <w:lastRenderedPageBreak/>
        <w:t>Sum of absolute differences calculation process</w:t>
      </w:r>
      <w:bookmarkEnd w:id="3387"/>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280363F3"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40012160"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53D8011E"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F4E7AEE"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2AB74FAF" w:rsidR="001E3C83" w:rsidRPr="00DE0F0E" w:rsidRDefault="001E3C83" w:rsidP="001E3C83">
      <w:pPr>
        <w:pStyle w:val="Caption"/>
        <w:rPr>
          <w:noProof/>
          <w:lang w:val="en-CA"/>
        </w:rPr>
      </w:pPr>
      <w:bookmarkStart w:id="3388"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8</w:t>
      </w:r>
      <w:r w:rsidRPr="00DE0F0E">
        <w:rPr>
          <w:noProof/>
          <w:lang w:val="en-CA"/>
        </w:rPr>
        <w:fldChar w:fldCharType="end"/>
      </w:r>
      <w:bookmarkEnd w:id="3388"/>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3389" w:name="_Ref534989262"/>
      <w:r w:rsidRPr="00DE0F0E">
        <w:rPr>
          <w:noProof/>
          <w:lang w:val="en-CA"/>
        </w:rPr>
        <w:t>Array entry selection process</w:t>
      </w:r>
      <w:bookmarkEnd w:id="3389"/>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596D700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C3E3F5"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027B49D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DF1AD6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629FCC1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43B124F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8259AAD"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73B3D43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lastRenderedPageBreak/>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3390" w:name="_Ref534989344"/>
      <w:r w:rsidRPr="00DE0F0E">
        <w:rPr>
          <w:noProof/>
          <w:lang w:val="en-CA"/>
        </w:rPr>
        <w:t>Parametric motion vector refinement process</w:t>
      </w:r>
      <w:bookmarkEnd w:id="3390"/>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99A8FC0"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7DD2EEE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B830CB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4F439C24"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3391" w:name="_Toc2177076"/>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3391"/>
    </w:p>
    <w:p w14:paraId="0C4956F7" w14:textId="77777777" w:rsidR="0030382C" w:rsidRPr="00DE0F0E" w:rsidRDefault="0030382C" w:rsidP="0030382C">
      <w:pPr>
        <w:pStyle w:val="Heading4"/>
        <w:rPr>
          <w:noProof/>
          <w:color w:val="000000" w:themeColor="text1"/>
          <w:lang w:val="en-CA"/>
        </w:rPr>
      </w:pPr>
      <w:bookmarkStart w:id="3392" w:name="_Ref527711097"/>
      <w:r w:rsidRPr="00DE0F0E" w:rsidDel="003C51E6">
        <w:rPr>
          <w:noProof/>
          <w:color w:val="000000" w:themeColor="text1"/>
          <w:lang w:val="en-CA"/>
        </w:rPr>
        <w:t>General</w:t>
      </w:r>
      <w:bookmarkEnd w:id="3392"/>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32CCCDF2"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3F609A">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4E6CC7AF"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FBBE27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lastRenderedPageBreak/>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3393"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3393"/>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3544D6B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3F609A">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22957B2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479C625E"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287E7512"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315A8ECF"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5AF78D6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0B5145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194B49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2B4E010C"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3F609A">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62C9D4F8"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35076A1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lastRenderedPageBreak/>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13FDAA2D"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71E654F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9CA751F"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3F609A">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1A88EF0C"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3F609A">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39503EC4"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1B00C2"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2D0E41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2EAEA45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16E0F69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731BC8C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4C7DF2FC"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7667EB1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58F00F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A571670"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3394"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3394"/>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lastRenderedPageBreak/>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404B9B0"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7825FB8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65FAE40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1C8470B9"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EF6A677"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51E1B5B0"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3395" w:name="_Ref527981534"/>
      <w:r w:rsidRPr="00DE0F0E">
        <w:rPr>
          <w:noProof/>
          <w:color w:val="000000" w:themeColor="text1"/>
          <w:lang w:val="en-CA" w:eastAsia="ko-KR"/>
        </w:rPr>
        <w:t xml:space="preserve">Derivation process for uni-prediction </w:t>
      </w:r>
      <w:bookmarkEnd w:id="3395"/>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lastRenderedPageBreak/>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0B7F10F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6643139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16985A4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37EA55E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1356DED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2B4DA52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582F5D9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24B9E5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4841BC7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2A2D9B53"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F489E8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xml:space="preserve">, the prediction list utilization flags predFlagLXN </w:t>
      </w:r>
      <w:r w:rsidRPr="00DE0F0E">
        <w:rPr>
          <w:noProof/>
          <w:color w:val="000000" w:themeColor="text1"/>
          <w:lang w:val="en-CA" w:eastAsia="ko-KR"/>
        </w:rPr>
        <w:lastRenderedPageBreak/>
        <w:t>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77FAF32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3073A50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3FAADCC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1CC909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5F19641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6EA14C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2D0DBB4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BF7746D"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0201256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7938D9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6AEB42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CC298C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3031D65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6D22AFF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111B9D5C"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4C5F29FA"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lastRenderedPageBreak/>
        <w:t>If DiffPicOrderCnt( </w:t>
      </w:r>
      <w:del w:id="3396" w:author="JVET-M0128" w:date="2019-02-26T08:15:00Z">
        <w:r w:rsidRPr="00DE0F0E" w:rsidDel="00244B64">
          <w:rPr>
            <w:noProof/>
            <w:color w:val="000000" w:themeColor="text1"/>
            <w:lang w:val="en-CA" w:eastAsia="ko-KR"/>
          </w:rPr>
          <w:delText>RefPicList0</w:delText>
        </w:r>
      </w:del>
      <w:ins w:id="3397" w:author="JVET-M0128" w:date="2019-02-26T08:15:00Z">
        <w:r w:rsidR="00244B64">
          <w:rPr>
            <w:noProof/>
            <w:color w:val="000000" w:themeColor="text1"/>
            <w:lang w:val="en-CA" w:eastAsia="ko-KR"/>
          </w:rPr>
          <w:t>RefPicList[ 0 ]</w:t>
        </w:r>
      </w:ins>
      <w:r w:rsidRPr="00DE0F0E">
        <w:rPr>
          <w:noProof/>
          <w:color w:val="000000" w:themeColor="text1"/>
          <w:lang w:val="en-CA" w:eastAsia="ko-KR"/>
        </w:rPr>
        <w:t>[ refIdxL0N ], </w:t>
      </w:r>
      <w:del w:id="3398" w:author="JVET-M0128" w:date="2019-02-26T08:16:00Z">
        <w:r w:rsidRPr="00DE0F0E" w:rsidDel="00244B64">
          <w:rPr>
            <w:noProof/>
            <w:color w:val="000000" w:themeColor="text1"/>
            <w:lang w:val="en-CA" w:eastAsia="ko-KR"/>
          </w:rPr>
          <w:delText>RefPicList1</w:delText>
        </w:r>
      </w:del>
      <w:ins w:id="3399" w:author="JVET-M0128" w:date="2019-02-26T08:16:00Z">
        <w:r w:rsidR="00244B64">
          <w:rPr>
            <w:noProof/>
            <w:color w:val="000000" w:themeColor="text1"/>
            <w:lang w:val="en-CA" w:eastAsia="ko-KR"/>
          </w:rPr>
          <w:t>RefPicList[ 1 ]</w:t>
        </w:r>
      </w:ins>
      <w:r w:rsidRPr="00DE0F0E">
        <w:rPr>
          <w:noProof/>
          <w:color w:val="000000" w:themeColor="text1"/>
          <w:lang w:val="en-CA" w:eastAsia="ko-KR"/>
        </w:rPr>
        <w:t>[ refIdxL1N ] ) is not equal to 0:</w:t>
      </w:r>
    </w:p>
    <w:p w14:paraId="4CC799CB" w14:textId="50F8C4B8"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B114797"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58655A2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del w:id="3400" w:author="JVET-M0128" w:date="2019-02-26T08:15:00Z">
        <w:r w:rsidRPr="00DE0F0E" w:rsidDel="00244B64">
          <w:rPr>
            <w:noProof/>
            <w:color w:val="000000" w:themeColor="text1"/>
            <w:lang w:val="en-CA" w:eastAsia="ko-KR"/>
          </w:rPr>
          <w:delText>RefPicList0</w:delText>
        </w:r>
      </w:del>
      <w:ins w:id="3401" w:author="JVET-M0128" w:date="2019-02-26T08:15:00Z">
        <w:r w:rsidR="00244B64">
          <w:rPr>
            <w:noProof/>
            <w:color w:val="000000" w:themeColor="text1"/>
            <w:lang w:val="en-CA" w:eastAsia="ko-KR"/>
          </w:rPr>
          <w:t>RefPicList[ 0 ]</w:t>
        </w:r>
      </w:ins>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19C8FFE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0C38C1A"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del w:id="3402" w:author="JVET-M0128" w:date="2019-02-26T08:16:00Z">
        <w:r w:rsidRPr="00DE0F0E" w:rsidDel="00244B64">
          <w:rPr>
            <w:noProof/>
            <w:color w:val="000000" w:themeColor="text1"/>
            <w:lang w:val="en-CA" w:eastAsia="ko-KR"/>
          </w:rPr>
          <w:delText>RefPicList1</w:delText>
        </w:r>
      </w:del>
      <w:ins w:id="3403" w:author="JVET-M0128" w:date="2019-02-26T08:16:00Z">
        <w:r w:rsidR="00244B64">
          <w:rPr>
            <w:noProof/>
            <w:color w:val="000000" w:themeColor="text1"/>
            <w:lang w:val="en-CA" w:eastAsia="ko-KR"/>
          </w:rPr>
          <w:t>RefPicList[ 1 ]</w:t>
        </w:r>
      </w:ins>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725905E7"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008548FB"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del w:id="3404" w:author="JVET-M0128" w:date="2019-02-26T08:15:00Z">
        <w:r w:rsidRPr="00DE0F0E" w:rsidDel="00244B64">
          <w:rPr>
            <w:noProof/>
            <w:color w:val="000000" w:themeColor="text1"/>
            <w:lang w:val="en-CA" w:eastAsia="ko-KR"/>
          </w:rPr>
          <w:delText>RefPicList0</w:delText>
        </w:r>
      </w:del>
      <w:ins w:id="3405" w:author="JVET-M0128" w:date="2019-02-26T08:15:00Z">
        <w:r w:rsidR="00244B64">
          <w:rPr>
            <w:noProof/>
            <w:color w:val="000000" w:themeColor="text1"/>
            <w:lang w:val="en-CA" w:eastAsia="ko-KR"/>
          </w:rPr>
          <w:t>RefPicList[ 0 ]</w:t>
        </w:r>
      </w:ins>
      <w:r w:rsidRPr="00DE0F0E">
        <w:rPr>
          <w:noProof/>
          <w:color w:val="000000" w:themeColor="text1"/>
          <w:lang w:val="en-CA" w:eastAsia="ko-KR"/>
        </w:rPr>
        <w:t>[ refIdxL0N ], </w:t>
      </w:r>
      <w:del w:id="3406" w:author="JVET-M0128" w:date="2019-02-26T08:16:00Z">
        <w:r w:rsidRPr="00DE0F0E" w:rsidDel="00244B64">
          <w:rPr>
            <w:noProof/>
            <w:color w:val="000000" w:themeColor="text1"/>
            <w:lang w:val="en-CA" w:eastAsia="ko-KR"/>
          </w:rPr>
          <w:delText>RefPicList1</w:delText>
        </w:r>
      </w:del>
      <w:ins w:id="3407" w:author="JVET-M0128" w:date="2019-02-26T08:16:00Z">
        <w:r w:rsidR="00244B64">
          <w:rPr>
            <w:noProof/>
            <w:color w:val="000000" w:themeColor="text1"/>
            <w:lang w:val="en-CA" w:eastAsia="ko-KR"/>
          </w:rPr>
          <w:t>RefPicList[ 1 ]</w:t>
        </w:r>
      </w:ins>
      <w:r w:rsidRPr="00DE0F0E">
        <w:rPr>
          <w:noProof/>
          <w:color w:val="000000" w:themeColor="text1"/>
          <w:lang w:val="en-CA" w:eastAsia="ko-KR"/>
        </w:rPr>
        <w:t>[ refIdxL1N ] ) is equal to 0 ):</w:t>
      </w:r>
    </w:p>
    <w:p w14:paraId="00BA55B8" w14:textId="5D689C9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5E1D1558"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5C1C388A"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7EEAF02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366D8E4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7904754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323A8B0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4D11F73C"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9FAB59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246E2017"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3408" w:name="_Ref528169506"/>
      <w:r w:rsidRPr="00DE0F0E">
        <w:rPr>
          <w:noProof/>
          <w:color w:val="000000" w:themeColor="text1"/>
          <w:lang w:val="en-CA"/>
        </w:rPr>
        <w:t>Comparison process for uni-prediction luma motion vector</w:t>
      </w:r>
      <w:bookmarkEnd w:id="3408"/>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lastRenderedPageBreak/>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964FD5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DD27F74"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261EF6E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del w:id="3409" w:author="JVET-M0128" w:date="2019-02-26T08:15:00Z">
        <w:r w:rsidRPr="00DE0F0E" w:rsidDel="00244B64">
          <w:rPr>
            <w:noProof/>
            <w:color w:val="000000" w:themeColor="text1"/>
            <w:lang w:val="en-CA"/>
          </w:rPr>
          <w:delText>RefPicList0</w:delText>
        </w:r>
      </w:del>
      <w:ins w:id="3410" w:author="JVET-M0128" w:date="2019-02-26T08:15:00Z">
        <w:r w:rsidR="00244B64">
          <w:rPr>
            <w:noProof/>
            <w:color w:val="000000" w:themeColor="text1"/>
            <w:lang w:val="en-CA"/>
          </w:rPr>
          <w:t>RefPicList[ 0 ]</w:t>
        </w:r>
      </w:ins>
      <w:r w:rsidRPr="00DE0F0E">
        <w:rPr>
          <w:noProof/>
          <w:color w:val="000000" w:themeColor="text1"/>
          <w:lang w:val="en-CA"/>
        </w:rPr>
        <w:t xml:space="preserve">[ refIdxL0N ]  :  </w:t>
      </w:r>
      <w:del w:id="3411" w:author="JVET-M0128" w:date="2019-02-26T08:16:00Z">
        <w:r w:rsidRPr="00DE0F0E" w:rsidDel="00244B64">
          <w:rPr>
            <w:noProof/>
            <w:color w:val="000000" w:themeColor="text1"/>
            <w:lang w:val="en-CA"/>
          </w:rPr>
          <w:delText>RefPicList1</w:delText>
        </w:r>
      </w:del>
      <w:ins w:id="3412" w:author="JVET-M0128" w:date="2019-02-26T08:16:00Z">
        <w:r w:rsidR="00244B64">
          <w:rPr>
            <w:noProof/>
            <w:color w:val="000000" w:themeColor="text1"/>
            <w:lang w:val="en-CA"/>
          </w:rPr>
          <w:t>RefPicList[ 1 ]</w:t>
        </w:r>
      </w:ins>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494273C9"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del w:id="3413" w:author="JVET-M0128" w:date="2019-02-26T08:15:00Z">
        <w:r w:rsidRPr="00DE0F0E" w:rsidDel="00244B64">
          <w:rPr>
            <w:noProof/>
            <w:color w:val="000000" w:themeColor="text1"/>
            <w:lang w:val="en-CA"/>
          </w:rPr>
          <w:delText>RefPicList0</w:delText>
        </w:r>
      </w:del>
      <w:ins w:id="3414" w:author="JVET-M0128" w:date="2019-02-26T08:15:00Z">
        <w:r w:rsidR="00244B64">
          <w:rPr>
            <w:noProof/>
            <w:color w:val="000000" w:themeColor="text1"/>
            <w:lang w:val="en-CA"/>
          </w:rPr>
          <w:t>RefPicList[ 0 ]</w:t>
        </w:r>
      </w:ins>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del w:id="3415" w:author="JVET-M0128" w:date="2019-02-26T08:16:00Z">
        <w:r w:rsidRPr="00DE0F0E" w:rsidDel="00244B64">
          <w:rPr>
            <w:noProof/>
            <w:color w:val="000000" w:themeColor="text1"/>
            <w:lang w:val="en-CA"/>
          </w:rPr>
          <w:delText>RefPicList1</w:delText>
        </w:r>
      </w:del>
      <w:ins w:id="3416" w:author="JVET-M0128" w:date="2019-02-26T08:16:00Z">
        <w:r w:rsidR="00244B64">
          <w:rPr>
            <w:noProof/>
            <w:color w:val="000000" w:themeColor="text1"/>
            <w:lang w:val="en-CA"/>
          </w:rPr>
          <w:t>RefPicList[ 1 ]</w:t>
        </w:r>
      </w:ins>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42D9A9F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9155CF2"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0DECD2C9"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3417"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3417"/>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0CE8F9CA"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ins w:id="3418" w:author="JVET-M0128" w:date="2019-02-26T08:23:00Z">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ins>
      <w:del w:id="3419" w:author="JVET-M0128" w:date="2019-02-26T08:23:00Z">
        <w:r w:rsidRPr="00DE0F0E" w:rsidDel="00F76729">
          <w:rPr>
            <w:noProof/>
            <w:color w:val="000000" w:themeColor="text1"/>
            <w:lang w:val="en-CA"/>
          </w:rPr>
          <w:delText xml:space="preserve">num_ref_idx_l0_active_minus1 + 1, </w:delText>
        </w:r>
        <w:r w:rsidRPr="00DE0F0E" w:rsidDel="00F76729">
          <w:rPr>
            <w:noProof/>
            <w:color w:val="000000" w:themeColor="text1"/>
            <w:lang w:val="en-CA" w:eastAsia="ko-KR"/>
          </w:rPr>
          <w:delText>num_ref_idx_l1_active_minus1 + 1</w:delText>
        </w:r>
      </w:del>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54FB12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lastRenderedPageBreak/>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7547D500"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04A5D6E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810540E"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1650ACC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052D62E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08340E43"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7BEDA98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6AE533A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185EA68C"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0CBD427"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699332A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547F6FF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796618E"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1695D13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51EF091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645F4B69"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448353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3420" w:name="_Toc2177077"/>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3420"/>
    </w:p>
    <w:p w14:paraId="341C2F23" w14:textId="77777777" w:rsidR="00E46C7A" w:rsidRPr="00DE0F0E" w:rsidRDefault="00E46C7A" w:rsidP="00E46C7A">
      <w:pPr>
        <w:pStyle w:val="Heading4"/>
        <w:rPr>
          <w:noProof/>
          <w:lang w:val="en-CA" w:eastAsia="ko-KR"/>
        </w:rPr>
      </w:pPr>
      <w:bookmarkStart w:id="3421" w:name="_Ref524379592"/>
      <w:r w:rsidRPr="00DE0F0E">
        <w:rPr>
          <w:noProof/>
          <w:lang w:val="en-CA" w:eastAsia="ko-KR"/>
        </w:rPr>
        <w:t>General</w:t>
      </w:r>
      <w:bookmarkEnd w:id="3421"/>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lastRenderedPageBreak/>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3610F0A"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3F609A">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If inter_pred_idc</w:t>
      </w:r>
      <w:r w:rsidRPr="00DE0F0E">
        <w:rPr>
          <w:noProof/>
          <w:lang w:val="en-CA"/>
        </w:rPr>
        <w:t>[ xCb ][ yCb ]</w:t>
      </w:r>
      <w:r w:rsidRPr="00DE0F0E">
        <w:rPr>
          <w:noProof/>
          <w:lang w:val="en-CA" w:eastAsia="ko-KR"/>
        </w:rPr>
        <w:t xml:space="preserve"> is equal to PRED_LX or PRED_BI,</w:t>
      </w:r>
    </w:p>
    <w:p w14:paraId="5BC59032" w14:textId="6AA7AE7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568</w:t>
      </w:r>
      <w:r w:rsidRPr="00DE0F0E" w:rsidDel="003C51E6">
        <w:rPr>
          <w:noProof/>
          <w:lang w:val="en-CA"/>
        </w:rPr>
        <w:fldChar w:fldCharType="end"/>
      </w:r>
      <w:r w:rsidRPr="00DE0F0E" w:rsidDel="003C51E6">
        <w:rPr>
          <w:noProof/>
          <w:lang w:val="en-CA"/>
        </w:rPr>
        <w:t>)</w:t>
      </w:r>
    </w:p>
    <w:p w14:paraId="4539A754" w14:textId="1961306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212DD77"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570</w:t>
      </w:r>
      <w:r w:rsidRPr="00DE0F0E" w:rsidDel="003C51E6">
        <w:rPr>
          <w:noProof/>
          <w:lang w:val="en-CA"/>
        </w:rPr>
        <w:fldChar w:fldCharType="end"/>
      </w:r>
      <w:r w:rsidRPr="00DE0F0E" w:rsidDel="003C51E6">
        <w:rPr>
          <w:noProof/>
          <w:lang w:val="en-CA"/>
        </w:rPr>
        <w:t>)</w:t>
      </w:r>
    </w:p>
    <w:p w14:paraId="22B279CC" w14:textId="02435DD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0242A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572</w:t>
      </w:r>
      <w:r w:rsidRPr="00DE0F0E" w:rsidDel="003C51E6">
        <w:rPr>
          <w:noProof/>
          <w:lang w:val="en-CA"/>
        </w:rPr>
        <w:fldChar w:fldCharType="end"/>
      </w:r>
      <w:r w:rsidRPr="00DE0F0E" w:rsidDel="003C51E6">
        <w:rPr>
          <w:noProof/>
          <w:lang w:val="en-CA"/>
        </w:rPr>
        <w:t>)</w:t>
      </w:r>
    </w:p>
    <w:p w14:paraId="07BF7EF5" w14:textId="1551A2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573</w:t>
      </w:r>
      <w:r w:rsidRPr="00DE0F0E" w:rsidDel="003C51E6">
        <w:rPr>
          <w:noProof/>
          <w:lang w:val="en-CA"/>
        </w:rPr>
        <w:fldChar w:fldCharType="end"/>
      </w:r>
      <w:r w:rsidRPr="00DE0F0E" w:rsidDel="003C51E6">
        <w:rPr>
          <w:noProof/>
          <w:lang w:val="en-CA"/>
        </w:rPr>
        <w:t>)</w:t>
      </w:r>
    </w:p>
    <w:p w14:paraId="5876302E" w14:textId="6D2C699E"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3F609A">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71C212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574</w:t>
      </w:r>
      <w:r w:rsidRPr="00DE0F0E" w:rsidDel="003C51E6">
        <w:rPr>
          <w:noProof/>
          <w:lang w:val="en-CA"/>
        </w:rPr>
        <w:fldChar w:fldCharType="end"/>
      </w:r>
      <w:r w:rsidRPr="00DE0F0E" w:rsidDel="003C51E6">
        <w:rPr>
          <w:noProof/>
          <w:lang w:val="en-CA"/>
        </w:rPr>
        <w:t>)</w:t>
      </w:r>
    </w:p>
    <w:p w14:paraId="128C0532" w14:textId="0941CC48"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575</w:t>
      </w:r>
      <w:r w:rsidRPr="00DE0F0E" w:rsidDel="003C51E6">
        <w:rPr>
          <w:noProof/>
          <w:lang w:val="en-CA"/>
        </w:rPr>
        <w:fldChar w:fldCharType="end"/>
      </w:r>
      <w:r w:rsidRPr="00DE0F0E" w:rsidDel="003C51E6">
        <w:rPr>
          <w:noProof/>
          <w:lang w:val="en-CA"/>
        </w:rPr>
        <w:t>)</w:t>
      </w:r>
    </w:p>
    <w:p w14:paraId="20B002A4" w14:textId="0BCDAE5B"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576</w:t>
      </w:r>
      <w:r w:rsidRPr="00DE0F0E" w:rsidDel="003C51E6">
        <w:rPr>
          <w:noProof/>
          <w:lang w:val="en-CA"/>
        </w:rPr>
        <w:fldChar w:fldCharType="end"/>
      </w:r>
      <w:r w:rsidRPr="00DE0F0E" w:rsidDel="003C51E6">
        <w:rPr>
          <w:noProof/>
          <w:lang w:val="en-CA"/>
        </w:rPr>
        <w:t>)</w:t>
      </w:r>
    </w:p>
    <w:p w14:paraId="1B621F41" w14:textId="72D9B2BC"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56C18FD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578</w:t>
      </w:r>
      <w:r w:rsidRPr="00DE0F0E" w:rsidDel="003C51E6">
        <w:rPr>
          <w:noProof/>
          <w:lang w:val="en-CA"/>
        </w:rPr>
        <w:fldChar w:fldCharType="end"/>
      </w:r>
      <w:r w:rsidRPr="00DE0F0E" w:rsidDel="003C51E6">
        <w:rPr>
          <w:noProof/>
          <w:lang w:val="en-CA"/>
        </w:rPr>
        <w:t>)</w:t>
      </w:r>
    </w:p>
    <w:p w14:paraId="393CBF55" w14:textId="0E67DA1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lastRenderedPageBreak/>
        <w:t>For xSbIdx = 0..numSbX − 1, ySbIdx = 0..numSbY − 1, the following applies:</w:t>
      </w:r>
    </w:p>
    <w:p w14:paraId="09788483" w14:textId="096A3B1A"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DF27814"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3F609A">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3422"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3422"/>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39753A4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581</w:t>
      </w:r>
      <w:r w:rsidRPr="00DE0F0E">
        <w:rPr>
          <w:noProof/>
          <w:lang w:val="en-CA" w:eastAsia="ko-KR"/>
        </w:rPr>
        <w:fldChar w:fldCharType="end"/>
      </w:r>
      <w:r w:rsidRPr="00DE0F0E">
        <w:rPr>
          <w:noProof/>
          <w:lang w:val="en-CA" w:eastAsia="ko-KR"/>
        </w:rPr>
        <w:t>)</w:t>
      </w:r>
    </w:p>
    <w:p w14:paraId="24FAB41D" w14:textId="47A647EF"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582</w:t>
      </w:r>
      <w:r w:rsidRPr="00DE0F0E">
        <w:rPr>
          <w:noProof/>
          <w:lang w:val="en-CA" w:eastAsia="ko-KR"/>
        </w:rPr>
        <w:fldChar w:fldCharType="end"/>
      </w:r>
      <w:r w:rsidRPr="00DE0F0E">
        <w:rPr>
          <w:noProof/>
          <w:lang w:val="en-CA" w:eastAsia="ko-KR"/>
        </w:rPr>
        <w:t>)</w:t>
      </w:r>
    </w:p>
    <w:p w14:paraId="40DC85E4" w14:textId="7C9020EF"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583</w:t>
      </w:r>
      <w:r w:rsidRPr="00DE0F0E">
        <w:rPr>
          <w:noProof/>
          <w:lang w:val="en-CA" w:eastAsia="ko-KR"/>
        </w:rPr>
        <w:fldChar w:fldCharType="end"/>
      </w:r>
      <w:r w:rsidRPr="00DE0F0E">
        <w:rPr>
          <w:noProof/>
          <w:lang w:val="en-CA" w:eastAsia="ko-KR"/>
        </w:rPr>
        <w:t>)</w:t>
      </w:r>
    </w:p>
    <w:p w14:paraId="315A1F9E" w14:textId="504283BC"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3F609A">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1C5CF6C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584</w:t>
      </w:r>
      <w:r w:rsidRPr="00DE0F0E" w:rsidDel="003C51E6">
        <w:rPr>
          <w:noProof/>
          <w:lang w:val="en-CA"/>
        </w:rPr>
        <w:fldChar w:fldCharType="end"/>
      </w:r>
      <w:r w:rsidRPr="00DE0F0E" w:rsidDel="003C51E6">
        <w:rPr>
          <w:noProof/>
          <w:lang w:val="en-CA"/>
        </w:rPr>
        <w:t>)</w:t>
      </w:r>
    </w:p>
    <w:p w14:paraId="1B61EDCB" w14:textId="1221EBA2"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585</w:t>
      </w:r>
      <w:r w:rsidRPr="00DE0F0E" w:rsidDel="003C51E6">
        <w:rPr>
          <w:noProof/>
          <w:lang w:val="en-CA"/>
        </w:rPr>
        <w:fldChar w:fldCharType="end"/>
      </w:r>
      <w:r w:rsidRPr="00DE0F0E" w:rsidDel="003C51E6">
        <w:rPr>
          <w:noProof/>
          <w:lang w:val="en-CA"/>
        </w:rPr>
        <w:t>)</w:t>
      </w:r>
    </w:p>
    <w:p w14:paraId="16EC4689" w14:textId="23E1F1A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586</w:t>
      </w:r>
      <w:r w:rsidRPr="00DE0F0E" w:rsidDel="003C51E6">
        <w:rPr>
          <w:noProof/>
          <w:lang w:val="en-CA"/>
        </w:rPr>
        <w:fldChar w:fldCharType="end"/>
      </w:r>
      <w:r w:rsidRPr="00DE0F0E" w:rsidDel="003C51E6">
        <w:rPr>
          <w:noProof/>
          <w:lang w:val="en-CA"/>
        </w:rPr>
        <w:t>)</w:t>
      </w:r>
    </w:p>
    <w:p w14:paraId="015ABBAF" w14:textId="2615BF8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587</w:t>
      </w:r>
      <w:r w:rsidRPr="00DE0F0E" w:rsidDel="003C51E6">
        <w:rPr>
          <w:noProof/>
          <w:lang w:val="en-CA"/>
        </w:rPr>
        <w:fldChar w:fldCharType="end"/>
      </w:r>
      <w:r w:rsidRPr="00DE0F0E" w:rsidDel="003C51E6">
        <w:rPr>
          <w:noProof/>
          <w:lang w:val="en-CA"/>
        </w:rPr>
        <w:t>)</w:t>
      </w:r>
    </w:p>
    <w:p w14:paraId="10DEC7BF" w14:textId="77EBBC1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588</w:t>
      </w:r>
      <w:r w:rsidRPr="00DE0F0E" w:rsidDel="003C51E6">
        <w:rPr>
          <w:noProof/>
          <w:lang w:val="en-CA"/>
        </w:rPr>
        <w:fldChar w:fldCharType="end"/>
      </w:r>
      <w:r w:rsidRPr="00DE0F0E" w:rsidDel="003C51E6">
        <w:rPr>
          <w:noProof/>
          <w:lang w:val="en-CA"/>
        </w:rPr>
        <w:t>)</w:t>
      </w:r>
    </w:p>
    <w:p w14:paraId="4DA1B371" w14:textId="1CAA31D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589</w:t>
      </w:r>
      <w:r w:rsidRPr="00DE0F0E" w:rsidDel="003C51E6">
        <w:rPr>
          <w:noProof/>
          <w:lang w:val="en-CA"/>
        </w:rPr>
        <w:fldChar w:fldCharType="end"/>
      </w:r>
      <w:r w:rsidRPr="00DE0F0E" w:rsidDel="003C51E6">
        <w:rPr>
          <w:noProof/>
          <w:lang w:val="en-CA"/>
        </w:rPr>
        <w:t>)</w:t>
      </w:r>
    </w:p>
    <w:p w14:paraId="4F6DDF36" w14:textId="38F377C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590</w:t>
      </w:r>
      <w:r w:rsidRPr="00DE0F0E" w:rsidDel="003C51E6">
        <w:rPr>
          <w:noProof/>
          <w:lang w:val="en-CA"/>
        </w:rPr>
        <w:fldChar w:fldCharType="end"/>
      </w:r>
      <w:r w:rsidRPr="00DE0F0E" w:rsidDel="003C51E6">
        <w:rPr>
          <w:noProof/>
          <w:lang w:val="en-CA"/>
        </w:rPr>
        <w:t>)</w:t>
      </w:r>
    </w:p>
    <w:p w14:paraId="45190504" w14:textId="4E0F68A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0F09DD8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3D92D57E"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77CF5E4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759EA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3058E1C"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70FDBEA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22E803F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7EB578C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3F609A">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0349B72F"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5112B14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17996E26"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106B634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lastRenderedPageBreak/>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4A5F01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2B56AFB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DEB230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67EE672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21D90A6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13DE16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2F5612E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544D695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56852F05"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76832F26"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52A8C1D9"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69025A23"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70D17963"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56F65D73"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78ACEC0D"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0ED16FC4"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0D5ED68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4BB649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691B6F31"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2C2E82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10D784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100D9C5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5E83C42E"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4A5969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469278DC"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lastRenderedPageBreak/>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3F609A">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215307E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3423" w:name="_Ref531205325"/>
      <w:r w:rsidRPr="00DE0F0E">
        <w:rPr>
          <w:rFonts w:eastAsia="Malgun Gothic"/>
          <w:noProof/>
          <w:lang w:val="en-CA" w:eastAsia="ko-KR"/>
        </w:rPr>
        <w:t>Derivation process for subblock-based temporal merging candidates</w:t>
      </w:r>
      <w:bookmarkEnd w:id="3423"/>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6D4BF1E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C00B3DE"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463734FD"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6FB5137B"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lastRenderedPageBreak/>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31BBF03B"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3F609A">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07888008"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629</w:t>
      </w:r>
      <w:r w:rsidRPr="00DE0F0E">
        <w:rPr>
          <w:noProof/>
          <w:lang w:val="en-CA"/>
        </w:rPr>
        <w:fldChar w:fldCharType="end"/>
      </w:r>
      <w:r w:rsidRPr="00DE0F0E">
        <w:rPr>
          <w:noProof/>
          <w:lang w:val="en-CA"/>
        </w:rPr>
        <w:t>)</w:t>
      </w:r>
    </w:p>
    <w:p w14:paraId="561E57D0" w14:textId="67A3DB23"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630</w:t>
      </w:r>
      <w:r w:rsidRPr="00DE0F0E">
        <w:rPr>
          <w:noProof/>
          <w:lang w:val="en-CA"/>
        </w:rPr>
        <w:fldChar w:fldCharType="end"/>
      </w:r>
      <w:r w:rsidRPr="00DE0F0E">
        <w:rPr>
          <w:noProof/>
          <w:lang w:val="en-CA"/>
        </w:rPr>
        <w:t>)</w:t>
      </w:r>
    </w:p>
    <w:p w14:paraId="651BB408" w14:textId="035FEBA4"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631</w:t>
      </w:r>
      <w:r w:rsidRPr="00DE0F0E" w:rsidDel="003C51E6">
        <w:rPr>
          <w:noProof/>
          <w:lang w:val="en-CA"/>
        </w:rPr>
        <w:fldChar w:fldCharType="end"/>
      </w:r>
      <w:r w:rsidRPr="00DE0F0E" w:rsidDel="003C51E6">
        <w:rPr>
          <w:noProof/>
          <w:lang w:val="en-CA"/>
        </w:rPr>
        <w:t>)</w:t>
      </w:r>
    </w:p>
    <w:p w14:paraId="72D67F34" w14:textId="639B0E8C"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632</w:t>
      </w:r>
      <w:r w:rsidRPr="00DE0F0E" w:rsidDel="003C51E6">
        <w:rPr>
          <w:noProof/>
          <w:lang w:val="en-CA"/>
        </w:rPr>
        <w:fldChar w:fldCharType="end"/>
      </w:r>
      <w:r w:rsidRPr="00DE0F0E" w:rsidDel="003C51E6">
        <w:rPr>
          <w:noProof/>
          <w:lang w:val="en-CA"/>
        </w:rPr>
        <w:t>)</w:t>
      </w:r>
    </w:p>
    <w:p w14:paraId="29DAE81A" w14:textId="289DD2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70DA2B5E"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634</w:t>
      </w:r>
      <w:r w:rsidRPr="00DE0F0E" w:rsidDel="003C51E6">
        <w:rPr>
          <w:noProof/>
          <w:lang w:val="en-CA"/>
        </w:rPr>
        <w:fldChar w:fldCharType="end"/>
      </w:r>
      <w:r w:rsidRPr="00DE0F0E" w:rsidDel="003C51E6">
        <w:rPr>
          <w:noProof/>
          <w:lang w:val="en-CA"/>
        </w:rPr>
        <w:t>)</w:t>
      </w:r>
    </w:p>
    <w:p w14:paraId="61E55B0C" w14:textId="7EA30E8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DE5AAE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37C8DB2C"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50CFA00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1E0B9146"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lastRenderedPageBreak/>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6F4A79A"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4D01EAAB"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3424" w:name="_Ref531265651"/>
      <w:r w:rsidRPr="00DE0F0E">
        <w:rPr>
          <w:noProof/>
          <w:lang w:val="en-CA" w:eastAsia="ko-KR"/>
        </w:rPr>
        <w:t>Derivation process for subblock-based temporal merging base motion data</w:t>
      </w:r>
      <w:bookmarkEnd w:id="3424"/>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6AC87C7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1FAF247"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73FBDA62"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del w:id="3425" w:author="JVET-M0128" w:date="2019-02-26T08:16:00Z">
        <w:r w:rsidRPr="00DE0F0E" w:rsidDel="00244B64">
          <w:rPr>
            <w:noProof/>
            <w:lang w:val="en-CA"/>
          </w:rPr>
          <w:delText>RefPicList1</w:delText>
        </w:r>
      </w:del>
      <w:ins w:id="3426" w:author="JVET-M0128" w:date="2019-02-26T08:16:00Z">
        <w:r w:rsidR="00244B64">
          <w:rPr>
            <w:noProof/>
            <w:lang w:val="en-CA"/>
          </w:rPr>
          <w:t>RefPicList[ 1 ]</w:t>
        </w:r>
      </w:ins>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710EE7F9"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del w:id="3427" w:author="JVET-M0128" w:date="2019-02-26T08:15:00Z">
        <w:r w:rsidRPr="00DE0F0E" w:rsidDel="00244B64">
          <w:rPr>
            <w:noProof/>
            <w:lang w:val="en-CA"/>
          </w:rPr>
          <w:delText>RefPicList0</w:delText>
        </w:r>
      </w:del>
      <w:ins w:id="3428" w:author="JVET-M0128" w:date="2019-02-26T08:15:00Z">
        <w:r w:rsidR="00244B64">
          <w:rPr>
            <w:noProof/>
            <w:lang w:val="en-CA"/>
          </w:rPr>
          <w:t>RefPicList[ 0 ]</w:t>
        </w:r>
      </w:ins>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111973E2"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3E6CAB8F"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lastRenderedPageBreak/>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F330B22"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3DEE5404"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6683FAE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5E56BD3E"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3429" w:name="_Ref524382949"/>
      <w:r w:rsidRPr="00DE0F0E">
        <w:rPr>
          <w:noProof/>
          <w:lang w:val="en-CA" w:eastAsia="ko-KR"/>
        </w:rPr>
        <w:t>Derivation process for luma affine control point motion vectors from a neighbouring block</w:t>
      </w:r>
      <w:bookmarkEnd w:id="3429"/>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038F1CF7"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646</w:t>
      </w:r>
      <w:r w:rsidRPr="00DE0F0E" w:rsidDel="003C51E6">
        <w:rPr>
          <w:noProof/>
          <w:lang w:val="en-CA"/>
        </w:rPr>
        <w:fldChar w:fldCharType="end"/>
      </w:r>
      <w:r w:rsidRPr="00DE0F0E" w:rsidDel="003C51E6">
        <w:rPr>
          <w:noProof/>
          <w:lang w:val="en-CA"/>
        </w:rPr>
        <w:t>)</w:t>
      </w:r>
    </w:p>
    <w:p w14:paraId="7CAA3A17" w14:textId="33F4FB6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2C25CA6F" w:rsidR="008A6174" w:rsidRPr="003B1AC9" w:rsidRDefault="008A6174" w:rsidP="008A6174">
      <w:pPr>
        <w:numPr>
          <w:ilvl w:val="0"/>
          <w:numId w:val="5"/>
        </w:numPr>
        <w:rPr>
          <w:ins w:id="3430" w:author="Xiaoyu Xiu" w:date="2019-03-17T22:24:00Z"/>
          <w:rFonts w:eastAsia="Malgun Gothic"/>
          <w:noProof/>
          <w:lang w:val="en-CA" w:eastAsia="ko-KR"/>
          <w:rPrChange w:id="3431" w:author="Xiaoyu Xiu" w:date="2019-03-17T22:24:00Z">
            <w:rPr>
              <w:ins w:id="3432" w:author="Xiaoyu Xiu" w:date="2019-03-17T22:24:00Z"/>
              <w:noProof/>
              <w:lang w:val="en-CA"/>
            </w:rPr>
          </w:rPrChange>
        </w:rPr>
      </w:pPr>
      <w:r w:rsidRPr="00DE0F0E">
        <w:rPr>
          <w:noProof/>
          <w:lang w:val="en-CA"/>
        </w:rPr>
        <w:t>If isCTUboundary is equal to TRUE, the following applies:</w:t>
      </w:r>
    </w:p>
    <w:p w14:paraId="40D3D685" w14:textId="4D062543" w:rsidR="003B1AC9" w:rsidRPr="003B1AC9" w:rsidDel="003B1AC9" w:rsidRDefault="003B1AC9" w:rsidP="003B1AC9">
      <w:pPr>
        <w:pStyle w:val="ListParagraph"/>
        <w:numPr>
          <w:ilvl w:val="0"/>
          <w:numId w:val="5"/>
        </w:numPr>
        <w:rPr>
          <w:del w:id="3433" w:author="Xiaoyu Xiu" w:date="2019-03-17T22:25:00Z"/>
          <w:noProof/>
          <w:lang w:val="en-CA"/>
          <w:rPrChange w:id="3434" w:author="Xiaoyu Xiu" w:date="2019-03-17T22:25:00Z">
            <w:rPr>
              <w:del w:id="3435" w:author="Xiaoyu Xiu" w:date="2019-03-17T22:25:00Z"/>
              <w:noProof/>
              <w:lang w:val="en-CA" w:eastAsia="ko-KR"/>
            </w:rPr>
          </w:rPrChange>
        </w:rPr>
        <w:pPrChange w:id="3436" w:author="Xiaoyu Xiu" w:date="2019-03-17T22:25:00Z">
          <w:pPr>
            <w:numPr>
              <w:numId w:val="5"/>
            </w:numPr>
            <w:tabs>
              <w:tab w:val="num" w:pos="400"/>
            </w:tabs>
            <w:ind w:left="400" w:hanging="400"/>
          </w:pPr>
        </w:pPrChange>
      </w:pPr>
      <w:ins w:id="3437" w:author="Xiaoyu Xiu" w:date="2019-03-17T22:24:00Z">
        <w:r w:rsidRPr="003B1AC9">
          <w:rPr>
            <w:noProof/>
            <w:lang w:val="en-CA"/>
          </w:rPr>
          <w:t xml:space="preserve">The temporal motion buffer compression process for collocated motion vectors as specified in clause 8.5.2.15 is invoked after fetching </w:t>
        </w:r>
        <w:r w:rsidRPr="003B1AC9" w:rsidDel="003C51E6">
          <w:rPr>
            <w:noProof/>
            <w:lang w:val="en-CA"/>
          </w:rPr>
          <w:t>motion vectors</w:t>
        </w:r>
        <w:r w:rsidRPr="003B1AC9">
          <w:rPr>
            <w:noProof/>
            <w:lang w:val="en-CA"/>
          </w:rPr>
          <w:t xml:space="preserve"> with the motion vectors as input, and the modified </w:t>
        </w:r>
        <w:r w:rsidRPr="003B1AC9" w:rsidDel="003C51E6">
          <w:rPr>
            <w:noProof/>
            <w:lang w:val="en-CA"/>
          </w:rPr>
          <w:t>motion vectors</w:t>
        </w:r>
        <w:r w:rsidRPr="003B1AC9">
          <w:rPr>
            <w:noProof/>
            <w:lang w:val="en-CA"/>
          </w:rPr>
          <w:t xml:space="preserve"> as output.</w:t>
        </w:r>
      </w:ins>
    </w:p>
    <w:p w14:paraId="073F3C15" w14:textId="5139FF1C"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1B6A65A"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lastRenderedPageBreak/>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658E2CE"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520AD469"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7B2BC7BB"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42A61DE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7CA5A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637C9A2F"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21466BA1"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1BCD6F60"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5BA2E09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26AE69E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5CAEA8C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660</w:t>
      </w:r>
      <w:r w:rsidRPr="00DE0F0E" w:rsidDel="003C51E6">
        <w:rPr>
          <w:noProof/>
          <w:lang w:val="en-CA"/>
        </w:rPr>
        <w:fldChar w:fldCharType="end"/>
      </w:r>
      <w:r w:rsidRPr="00DE0F0E" w:rsidDel="003C51E6">
        <w:rPr>
          <w:noProof/>
          <w:lang w:val="en-CA"/>
        </w:rPr>
        <w:t>)</w:t>
      </w:r>
    </w:p>
    <w:p w14:paraId="06B6FD46" w14:textId="7513B03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742679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020A7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73E9B26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389CB63B"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6ADC460"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4CB70A6E"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3F609A">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3F609A">
        <w:rPr>
          <w:noProof/>
          <w:lang w:val="en-CA" w:eastAsia="zh-CN"/>
        </w:rPr>
        <w:t>666</w:t>
      </w:r>
      <w:r w:rsidRPr="00DE0F0E">
        <w:rPr>
          <w:noProof/>
          <w:lang w:val="en-CA" w:eastAsia="zh-CN"/>
        </w:rPr>
        <w:fldChar w:fldCharType="end"/>
      </w:r>
      <w:r w:rsidRPr="00DE0F0E">
        <w:rPr>
          <w:noProof/>
          <w:lang w:val="en-CA" w:eastAsia="zh-CN"/>
        </w:rPr>
        <w:t>)</w:t>
      </w:r>
    </w:p>
    <w:p w14:paraId="19A102EF" w14:textId="057E749A"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3F609A">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3F609A">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3438"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3438"/>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lastRenderedPageBreak/>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4E256227"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02F627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4A1E21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52C36E68"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ins w:id="3439" w:author="Xiaoyu Xiu" w:date="2019-03-17T22:26:00Z"/>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2E6F6818" w14:textId="23218609" w:rsidR="00AD2952" w:rsidRPr="00DE0F0E" w:rsidDel="003C51E6" w:rsidRDefault="00AD2952" w:rsidP="00AD2952">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rPr>
          <w:rFonts w:eastAsia="Malgun Gothic"/>
          <w:noProof/>
          <w:lang w:val="en-CA" w:eastAsia="ko-KR"/>
        </w:rPr>
        <w:pPrChange w:id="3440" w:author="Xiaoyu Xiu" w:date="2019-03-17T22:26:00Z">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pPr>
        </w:pPrChange>
      </w:pPr>
      <w:ins w:id="3441" w:author="Xiaoyu Xiu" w:date="2019-03-17T22:26:00Z">
        <w:r w:rsidRPr="00167096">
          <w:rPr>
            <w:rFonts w:eastAsia="Malgun Gothic"/>
            <w:noProof/>
            <w:lang w:val="en-CA" w:eastAsia="ko-KR"/>
          </w:rPr>
          <w:t xml:space="preserve">When </w:t>
        </w:r>
        <w:r>
          <w:rPr>
            <w:rFonts w:eastAsia="Malgun Gothic"/>
            <w:noProof/>
            <w:lang w:val="en-CA" w:eastAsia="ko-KR"/>
          </w:rPr>
          <w:t>(</w:t>
        </w:r>
        <w:r w:rsidRPr="00167096">
          <w:rPr>
            <w:rFonts w:eastAsia="Malgun Gothic"/>
            <w:noProof/>
            <w:lang w:val="en-CA" w:eastAsia="ko-KR"/>
          </w:rPr>
          <w:t>( yCb % CtbSizeY ) is equal to 0</w:t>
        </w:r>
        <w:r>
          <w:rPr>
            <w:rFonts w:eastAsia="Malgun Gothic"/>
            <w:noProof/>
            <w:lang w:val="en-CA" w:eastAsia="ko-KR"/>
          </w:rPr>
          <w:t xml:space="preserve"> and yCb &gt; yNbTL)</w:t>
        </w:r>
        <w:r w:rsidRPr="00167096">
          <w:rPr>
            <w:rFonts w:eastAsia="Malgun Gothic"/>
            <w:noProof/>
            <w:lang w:val="en-CA" w:eastAsia="ko-KR"/>
          </w:rPr>
          <w:t xml:space="preserve">, the temporal motion buffer compression process for collocated motion vectors as specified in clause 8.5.2.15 is invoked with </w:t>
        </w:r>
        <w:r w:rsidRPr="00DE0F0E">
          <w:rPr>
            <w:noProof/>
            <w:lang w:val="en-CA" w:eastAsia="ko-KR"/>
          </w:rPr>
          <w:t>cpMvLXCorner[ 0 ]</w:t>
        </w:r>
        <w:r w:rsidRPr="00DE0F0E">
          <w:rPr>
            <w:rFonts w:eastAsiaTheme="minorEastAsia"/>
            <w:noProof/>
            <w:lang w:val="en-CA" w:eastAsia="zh-CN"/>
          </w:rPr>
          <w:t> </w:t>
        </w:r>
        <w:r w:rsidRPr="00167096">
          <w:rPr>
            <w:rFonts w:eastAsia="Malgun Gothic"/>
            <w:noProof/>
            <w:lang w:val="en-CA" w:eastAsia="ko-KR"/>
          </w:rPr>
          <w:t xml:space="preserve">as input, and the modified </w:t>
        </w:r>
        <w:r w:rsidRPr="00DE0F0E">
          <w:rPr>
            <w:noProof/>
            <w:lang w:val="en-CA" w:eastAsia="ko-KR"/>
          </w:rPr>
          <w:t>cpMvLXCorner[ 0 ]</w:t>
        </w:r>
        <w:r w:rsidRPr="00DE0F0E">
          <w:rPr>
            <w:rFonts w:eastAsiaTheme="minorEastAsia"/>
            <w:noProof/>
            <w:lang w:val="en-CA" w:eastAsia="zh-CN"/>
          </w:rPr>
          <w:t> </w:t>
        </w:r>
        <w:r w:rsidRPr="00167096">
          <w:rPr>
            <w:rFonts w:eastAsia="Malgun Gothic"/>
            <w:noProof/>
            <w:lang w:val="en-CA" w:eastAsia="ko-KR"/>
          </w:rPr>
          <w:t>as output.</w:t>
        </w:r>
      </w:ins>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38CC760"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0C9627F5"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04A66D0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0807909D"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ins w:id="3442" w:author="Xiaoyu Xiu" w:date="2019-03-17T22:26:00Z"/>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2543923B" w14:textId="1A63FD49" w:rsidR="00D9747F" w:rsidRPr="00DE0F0E" w:rsidRDefault="00D9747F" w:rsidP="00D9747F">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rPr>
          <w:noProof/>
          <w:lang w:val="en-CA" w:eastAsia="ko-KR"/>
        </w:rPr>
        <w:pPrChange w:id="3443" w:author="Xiaoyu Xiu" w:date="2019-03-17T22:26:00Z">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pPr>
        </w:pPrChange>
      </w:pPr>
      <w:ins w:id="3444" w:author="Xiaoyu Xiu" w:date="2019-03-17T22:26:00Z">
        <w:r w:rsidRPr="00167096">
          <w:rPr>
            <w:rFonts w:eastAsia="Malgun Gothic"/>
            <w:noProof/>
            <w:lang w:val="en-CA" w:eastAsia="ko-KR"/>
          </w:rPr>
          <w:t xml:space="preserve">When </w:t>
        </w:r>
        <w:r>
          <w:rPr>
            <w:rFonts w:eastAsia="Malgun Gothic"/>
            <w:noProof/>
            <w:lang w:val="en-CA" w:eastAsia="ko-KR"/>
          </w:rPr>
          <w:t>(</w:t>
        </w:r>
        <w:r w:rsidRPr="00167096">
          <w:rPr>
            <w:rFonts w:eastAsia="Malgun Gothic"/>
            <w:noProof/>
            <w:lang w:val="en-CA" w:eastAsia="ko-KR"/>
          </w:rPr>
          <w:t>( yCb % CtbSizeY ) is equal to 0</w:t>
        </w:r>
        <w:r>
          <w:rPr>
            <w:rFonts w:eastAsia="Malgun Gothic"/>
            <w:noProof/>
            <w:lang w:val="en-CA" w:eastAsia="ko-KR"/>
          </w:rPr>
          <w:t xml:space="preserve"> and yCb &gt; yNbTL)</w:t>
        </w:r>
        <w:r w:rsidRPr="00167096">
          <w:rPr>
            <w:rFonts w:eastAsia="Malgun Gothic"/>
            <w:noProof/>
            <w:lang w:val="en-CA" w:eastAsia="ko-KR"/>
          </w:rPr>
          <w:t xml:space="preserve">, the temporal motion buffer compression process for collocated motion vectors as specified in clause 8.5.2.15 is invoked with </w:t>
        </w:r>
        <w:r>
          <w:rPr>
            <w:noProof/>
            <w:lang w:val="en-CA" w:eastAsia="ko-KR"/>
          </w:rPr>
          <w:t>cpMvLXCorner[ 1</w:t>
        </w:r>
        <w:r w:rsidRPr="00DE0F0E">
          <w:rPr>
            <w:noProof/>
            <w:lang w:val="en-CA" w:eastAsia="ko-KR"/>
          </w:rPr>
          <w:t> ]</w:t>
        </w:r>
        <w:r w:rsidRPr="00DE0F0E">
          <w:rPr>
            <w:rFonts w:eastAsiaTheme="minorEastAsia"/>
            <w:noProof/>
            <w:lang w:val="en-CA" w:eastAsia="zh-CN"/>
          </w:rPr>
          <w:t> </w:t>
        </w:r>
        <w:r w:rsidRPr="00167096">
          <w:rPr>
            <w:rFonts w:eastAsia="Malgun Gothic"/>
            <w:noProof/>
            <w:lang w:val="en-CA" w:eastAsia="ko-KR"/>
          </w:rPr>
          <w:t xml:space="preserve">as input, and the modified </w:t>
        </w:r>
        <w:r>
          <w:rPr>
            <w:noProof/>
            <w:lang w:val="en-CA" w:eastAsia="ko-KR"/>
          </w:rPr>
          <w:t>cpMvLXCorner[ 1</w:t>
        </w:r>
        <w:r w:rsidRPr="00DE0F0E">
          <w:rPr>
            <w:noProof/>
            <w:lang w:val="en-CA" w:eastAsia="ko-KR"/>
          </w:rPr>
          <w:t> ]</w:t>
        </w:r>
        <w:r w:rsidRPr="00DE0F0E">
          <w:rPr>
            <w:rFonts w:eastAsiaTheme="minorEastAsia"/>
            <w:noProof/>
            <w:lang w:val="en-CA" w:eastAsia="zh-CN"/>
          </w:rPr>
          <w:t> </w:t>
        </w:r>
        <w:r w:rsidRPr="00167096">
          <w:rPr>
            <w:rFonts w:eastAsia="Malgun Gothic"/>
            <w:noProof/>
            <w:lang w:val="en-CA" w:eastAsia="ko-KR"/>
          </w:rPr>
          <w:t>as output.</w:t>
        </w:r>
      </w:ins>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435569B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lastRenderedPageBreak/>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22CF52F"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53CE9B4D"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14E6199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E5A7422"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AC06B5F"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7F53A35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448F034A"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5D246045"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75CA122D"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7EFD99C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B3F1890"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6EEDF9F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7132E77"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6E66256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FE8E52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1619642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16097E8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0BB37E5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7E5F416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6355FAF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5431B29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5C40AFE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7B16393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72C25CB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668F763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1019106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50096D1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02811D7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5D4725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0775051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00D9836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57281E8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A6DAD6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lastRenderedPageBreak/>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8ECC91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754650B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0C29747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F0FCBA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3F853C15"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15382364"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4AE1DEB1"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08CED1B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70A8469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29C5100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25B4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lastRenderedPageBreak/>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3445" w:name="_Ref522625587"/>
      <w:bookmarkStart w:id="3446" w:name="_Ref524385281"/>
      <w:r w:rsidRPr="00DE0F0E">
        <w:rPr>
          <w:noProof/>
          <w:lang w:val="en-CA"/>
        </w:rPr>
        <w:t>Derivation process for luma affine control point motion vector predictor</w:t>
      </w:r>
      <w:bookmarkEnd w:id="3445"/>
      <w:r w:rsidRPr="00DE0F0E">
        <w:rPr>
          <w:noProof/>
          <w:lang w:val="en-CA"/>
        </w:rPr>
        <w:t>s</w:t>
      </w:r>
      <w:bookmarkEnd w:id="3446"/>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3FF2D2E9"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719</w:t>
      </w:r>
      <w:r w:rsidRPr="00DE0F0E" w:rsidDel="003C51E6">
        <w:rPr>
          <w:noProof/>
          <w:lang w:val="en-CA"/>
        </w:rPr>
        <w:fldChar w:fldCharType="end"/>
      </w:r>
      <w:r w:rsidRPr="00DE0F0E" w:rsidDel="003C51E6">
        <w:rPr>
          <w:noProof/>
          <w:lang w:val="en-CA"/>
        </w:rPr>
        <w:t>)</w:t>
      </w:r>
    </w:p>
    <w:p w14:paraId="4636BC2F" w14:textId="18A54013"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720</w:t>
      </w:r>
      <w:r w:rsidRPr="00DE0F0E" w:rsidDel="003C51E6">
        <w:rPr>
          <w:noProof/>
          <w:lang w:val="en-CA"/>
        </w:rPr>
        <w:fldChar w:fldCharType="end"/>
      </w:r>
      <w:r w:rsidRPr="00DE0F0E" w:rsidDel="003C51E6">
        <w:rPr>
          <w:noProof/>
          <w:lang w:val="en-CA"/>
        </w:rPr>
        <w:t>)</w:t>
      </w:r>
    </w:p>
    <w:p w14:paraId="3CDE28D2" w14:textId="7B1E7192"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721</w:t>
      </w:r>
      <w:r w:rsidRPr="00DE0F0E" w:rsidDel="003C51E6">
        <w:rPr>
          <w:noProof/>
          <w:lang w:val="en-CA"/>
        </w:rPr>
        <w:fldChar w:fldCharType="end"/>
      </w:r>
      <w:r w:rsidRPr="00DE0F0E" w:rsidDel="003C51E6">
        <w:rPr>
          <w:noProof/>
          <w:lang w:val="en-CA"/>
        </w:rPr>
        <w:t>)</w:t>
      </w:r>
    </w:p>
    <w:p w14:paraId="31D0E0A6" w14:textId="78B7043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722</w:t>
      </w:r>
      <w:r w:rsidRPr="00DE0F0E" w:rsidDel="003C51E6">
        <w:rPr>
          <w:noProof/>
          <w:lang w:val="en-CA"/>
        </w:rPr>
        <w:fldChar w:fldCharType="end"/>
      </w:r>
      <w:r w:rsidRPr="00DE0F0E" w:rsidDel="003C51E6">
        <w:rPr>
          <w:noProof/>
          <w:lang w:val="en-CA"/>
        </w:rPr>
        <w:t>)</w:t>
      </w:r>
    </w:p>
    <w:p w14:paraId="35470A69" w14:textId="2FC5F6E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33F2646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del w:id="3447" w:author="JVET-M0128" w:date="2019-02-26T08:17:00Z">
        <w:r w:rsidRPr="00DE0F0E" w:rsidDel="00244B64">
          <w:rPr>
            <w:noProof/>
            <w:lang w:val="en-CA" w:eastAsia="ko-KR"/>
          </w:rPr>
          <w:delText>RefPicListX</w:delText>
        </w:r>
      </w:del>
      <w:ins w:id="3448" w:author="JVET-M0128" w:date="2019-02-26T08:17:00Z">
        <w:r w:rsidR="00244B64">
          <w:rPr>
            <w:noProof/>
            <w:lang w:val="en-CA" w:eastAsia="ko-KR"/>
          </w:rPr>
          <w:t>RefPicList[ X ]</w:t>
        </w:r>
      </w:ins>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del w:id="3449" w:author="JVET-M0128" w:date="2019-02-26T08:17:00Z">
        <w:r w:rsidRPr="00DE0F0E" w:rsidDel="00244B64">
          <w:rPr>
            <w:noProof/>
            <w:lang w:val="en-CA" w:eastAsia="ko-KR"/>
          </w:rPr>
          <w:delText>RefPicListX</w:delText>
        </w:r>
      </w:del>
      <w:ins w:id="3450" w:author="JVET-M0128" w:date="2019-02-26T08:17:00Z">
        <w:r w:rsidR="00244B64">
          <w:rPr>
            <w:noProof/>
            <w:lang w:val="en-CA" w:eastAsia="ko-KR"/>
          </w:rPr>
          <w:t>RefPicList[ X ]</w:t>
        </w:r>
      </w:ins>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4DA22461"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B4078CD"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2B16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33305B2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60D00B6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3CC90FC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3BF621F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del w:id="3451" w:author="JVET-M0128" w:date="2019-02-26T08:17:00Z">
        <w:r w:rsidRPr="00DE0F0E" w:rsidDel="00244B64">
          <w:rPr>
            <w:noProof/>
            <w:lang w:val="en-CA" w:eastAsia="ko-KR"/>
          </w:rPr>
          <w:delText>RefPicListY</w:delText>
        </w:r>
      </w:del>
      <w:ins w:id="3452" w:author="JVET-M0128" w:date="2019-02-26T08:17:00Z">
        <w:r w:rsidR="00244B64">
          <w:rPr>
            <w:noProof/>
            <w:lang w:val="en-CA" w:eastAsia="ko-KR"/>
          </w:rPr>
          <w:t>RefPicList[ Y ]</w:t>
        </w:r>
      </w:ins>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del w:id="3453" w:author="JVET-M0128" w:date="2019-02-26T08:17:00Z">
        <w:r w:rsidRPr="00DE0F0E" w:rsidDel="00244B64">
          <w:rPr>
            <w:noProof/>
            <w:lang w:val="en-CA" w:eastAsia="ko-KR"/>
          </w:rPr>
          <w:delText>RefPicListX</w:delText>
        </w:r>
      </w:del>
      <w:ins w:id="3454" w:author="JVET-M0128" w:date="2019-02-26T08:17:00Z">
        <w:r w:rsidR="00244B64">
          <w:rPr>
            <w:noProof/>
            <w:lang w:val="en-CA" w:eastAsia="ko-KR"/>
          </w:rPr>
          <w:t>RefPicList[ X ]</w:t>
        </w:r>
      </w:ins>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1849997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336616B1"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05FA869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727CEA8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2B0004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7D6458C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3089D2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del w:id="3455" w:author="JVET-M0128" w:date="2019-02-26T08:17:00Z">
        <w:r w:rsidRPr="00DE0F0E" w:rsidDel="00244B64">
          <w:rPr>
            <w:noProof/>
            <w:lang w:val="en-CA" w:eastAsia="ko-KR"/>
          </w:rPr>
          <w:delText>RefPicListX</w:delText>
        </w:r>
      </w:del>
      <w:ins w:id="3456" w:author="JVET-M0128" w:date="2019-02-26T08:17:00Z">
        <w:r w:rsidR="00244B64">
          <w:rPr>
            <w:noProof/>
            <w:lang w:val="en-CA" w:eastAsia="ko-KR"/>
          </w:rPr>
          <w:t>RefPicList[ X ]</w:t>
        </w:r>
      </w:ins>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del w:id="3457" w:author="JVET-M0128" w:date="2019-02-26T08:17:00Z">
        <w:r w:rsidRPr="00DE0F0E" w:rsidDel="00244B64">
          <w:rPr>
            <w:noProof/>
            <w:lang w:val="en-CA" w:eastAsia="ko-KR"/>
          </w:rPr>
          <w:delText>RefPicListX</w:delText>
        </w:r>
      </w:del>
      <w:ins w:id="3458" w:author="JVET-M0128" w:date="2019-02-26T08:17:00Z">
        <w:r w:rsidR="00244B64">
          <w:rPr>
            <w:noProof/>
            <w:lang w:val="en-CA" w:eastAsia="ko-KR"/>
          </w:rPr>
          <w:t>RefPicList[ X ]</w:t>
        </w:r>
      </w:ins>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7B6C111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5417405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3139ECB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587C0A9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486AC03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94C109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3C96576E"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lastRenderedPageBreak/>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del w:id="3459" w:author="JVET-M0128" w:date="2019-02-26T08:18:00Z">
        <w:r w:rsidRPr="00DE0F0E" w:rsidDel="00244B64">
          <w:rPr>
            <w:noProof/>
            <w:lang w:val="en-CA" w:eastAsia="ko-KR"/>
          </w:rPr>
          <w:delText>RefPicListY</w:delText>
        </w:r>
      </w:del>
      <w:ins w:id="3460" w:author="JVET-M0128" w:date="2019-02-26T08:18:00Z">
        <w:r w:rsidR="00244B64">
          <w:rPr>
            <w:noProof/>
            <w:lang w:val="en-CA" w:eastAsia="ko-KR"/>
          </w:rPr>
          <w:t>RefPicList[ Y ]</w:t>
        </w:r>
      </w:ins>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del w:id="3461" w:author="JVET-M0128" w:date="2019-02-26T08:17:00Z">
        <w:r w:rsidRPr="00DE0F0E" w:rsidDel="00244B64">
          <w:rPr>
            <w:noProof/>
            <w:lang w:val="en-CA" w:eastAsia="ko-KR"/>
          </w:rPr>
          <w:delText>RefPicListX</w:delText>
        </w:r>
      </w:del>
      <w:ins w:id="3462" w:author="JVET-M0128" w:date="2019-02-26T08:17:00Z">
        <w:r w:rsidR="00244B64">
          <w:rPr>
            <w:noProof/>
            <w:lang w:val="en-CA" w:eastAsia="ko-KR"/>
          </w:rPr>
          <w:t>RefPicList[ X ]</w:t>
        </w:r>
      </w:ins>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6DFD53DD"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1DF5729C"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12A3B25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FEBE97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2A2653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45EC6CB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69BD4AC6"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3F609A">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39E825F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7DA9B245"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5AEA2FE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75B1FD4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0261ACF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02BDDFCB"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4514E5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6D919B4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CC08039"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B58FA9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394AD66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4A5C68F6"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F0DD66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E200179"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198115A"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D45A37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033469C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62C2B65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7F556D4A"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3463" w:name="_Ref519541702"/>
      <w:bookmarkStart w:id="3464"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3463"/>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3464"/>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1589D00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del w:id="3465" w:author="JVET-M0128" w:date="2019-02-26T08:17:00Z">
        <w:r w:rsidRPr="00DE0F0E" w:rsidDel="00244B64">
          <w:rPr>
            <w:noProof/>
            <w:lang w:val="en-CA" w:eastAsia="ko-KR"/>
          </w:rPr>
          <w:delText>RefPicListX</w:delText>
        </w:r>
      </w:del>
      <w:ins w:id="3466" w:author="JVET-M0128" w:date="2019-02-26T08:17:00Z">
        <w:r w:rsidR="00244B64">
          <w:rPr>
            <w:noProof/>
            <w:lang w:val="en-CA" w:eastAsia="ko-KR"/>
          </w:rPr>
          <w:t>RefPicList[ X ]</w:t>
        </w:r>
      </w:ins>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del w:id="3467" w:author="JVET-M0128" w:date="2019-02-26T08:17:00Z">
        <w:r w:rsidRPr="00DE0F0E" w:rsidDel="00244B64">
          <w:rPr>
            <w:noProof/>
            <w:lang w:val="en-CA" w:eastAsia="ko-KR"/>
          </w:rPr>
          <w:delText>RefPicListX</w:delText>
        </w:r>
      </w:del>
      <w:ins w:id="3468" w:author="JVET-M0128" w:date="2019-02-26T08:17:00Z">
        <w:r w:rsidR="00244B64">
          <w:rPr>
            <w:noProof/>
            <w:lang w:val="en-CA" w:eastAsia="ko-KR"/>
          </w:rPr>
          <w:t>RefPicList[ X ]</w:t>
        </w:r>
      </w:ins>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9FE3C0E"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2D0BC3F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del w:id="3469" w:author="JVET-M0128" w:date="2019-02-26T08:18:00Z">
        <w:r w:rsidRPr="00DE0F0E" w:rsidDel="00244B64">
          <w:rPr>
            <w:noProof/>
            <w:lang w:val="en-CA" w:eastAsia="ko-KR"/>
          </w:rPr>
          <w:delText>RefPicListY</w:delText>
        </w:r>
      </w:del>
      <w:ins w:id="3470" w:author="JVET-M0128" w:date="2019-02-26T08:18:00Z">
        <w:r w:rsidR="00244B64">
          <w:rPr>
            <w:noProof/>
            <w:lang w:val="en-CA" w:eastAsia="ko-KR"/>
          </w:rPr>
          <w:t>RefPicList[ Y ]</w:t>
        </w:r>
      </w:ins>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del w:id="3471" w:author="JVET-M0128" w:date="2019-02-26T08:17:00Z">
        <w:r w:rsidRPr="00DE0F0E" w:rsidDel="00244B64">
          <w:rPr>
            <w:noProof/>
            <w:lang w:val="en-CA" w:eastAsia="ko-KR"/>
          </w:rPr>
          <w:delText>RefPicListX</w:delText>
        </w:r>
      </w:del>
      <w:ins w:id="3472" w:author="JVET-M0128" w:date="2019-02-26T08:17:00Z">
        <w:r w:rsidR="00244B64">
          <w:rPr>
            <w:noProof/>
            <w:lang w:val="en-CA" w:eastAsia="ko-KR"/>
          </w:rPr>
          <w:t>RefPicList[ X ]</w:t>
        </w:r>
      </w:ins>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8879BCA"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3473" w:author="Xiaoyu Xiu" w:date="2019-03-17T22:28:00Z"/>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657089A5" w14:textId="69143FCB" w:rsidR="004B09BC" w:rsidRPr="004B09BC" w:rsidRDefault="004B09BC" w:rsidP="004B09BC">
      <w:pPr>
        <w:pStyle w:val="Equation"/>
        <w:numPr>
          <w:ilvl w:val="0"/>
          <w:numId w:val="84"/>
        </w:numPr>
        <w:tabs>
          <w:tab w:val="clear" w:pos="794"/>
          <w:tab w:val="clear" w:pos="1588"/>
          <w:tab w:val="clear" w:pos="4849"/>
          <w:tab w:val="left" w:pos="851"/>
          <w:tab w:val="left" w:pos="1560"/>
          <w:tab w:val="left" w:pos="1701"/>
          <w:tab w:val="left" w:pos="1985"/>
          <w:tab w:val="left" w:pos="2552"/>
        </w:tabs>
        <w:spacing w:before="120" w:after="0"/>
        <w:ind w:left="851" w:hanging="284"/>
        <w:rPr>
          <w:noProof/>
          <w:lang w:val="en-CA" w:eastAsia="ko-KR"/>
        </w:rPr>
        <w:pPrChange w:id="3474" w:author="Xiaoyu Xiu" w:date="2019-03-17T22:28:00Z">
          <w:pPr>
            <w:pStyle w:val="Equation"/>
            <w:tabs>
              <w:tab w:val="clear" w:pos="794"/>
              <w:tab w:val="clear" w:pos="1588"/>
              <w:tab w:val="left" w:pos="851"/>
              <w:tab w:val="left" w:pos="1134"/>
              <w:tab w:val="left" w:pos="1418"/>
              <w:tab w:val="left" w:pos="1701"/>
              <w:tab w:val="left" w:pos="1985"/>
            </w:tabs>
            <w:spacing w:before="120" w:after="0"/>
            <w:ind w:leftChars="593" w:left="1186"/>
            <w:jc w:val="right"/>
          </w:pPr>
        </w:pPrChange>
      </w:pPr>
      <w:ins w:id="3475" w:author="Xiaoyu Xiu" w:date="2019-03-17T22:28:00Z">
        <w:r w:rsidRPr="003D7737">
          <w:rPr>
            <w:rFonts w:eastAsia="Malgun Gothic"/>
            <w:noProof/>
            <w:lang w:val="en-CA" w:eastAsia="ko-KR"/>
          </w:rPr>
          <w:lastRenderedPageBreak/>
          <w:t xml:space="preserve">When (( yCb % CtbSizeY ) is equal to 0 and yCb &gt; yNbTL), the temporal motion buffer compression process for collocated motion vectors as specified in clause 8.5.2.15 is invoked with </w:t>
        </w:r>
        <w:r w:rsidRPr="003D7737">
          <w:rPr>
            <w:noProof/>
            <w:lang w:val="en-CA" w:eastAsia="ko-KR"/>
          </w:rPr>
          <w:t>cpMvLX[ 0 ]</w:t>
        </w:r>
        <w:r w:rsidRPr="003D7737">
          <w:rPr>
            <w:rFonts w:eastAsiaTheme="minorEastAsia"/>
            <w:noProof/>
            <w:lang w:val="en-CA" w:eastAsia="zh-CN"/>
          </w:rPr>
          <w:t> </w:t>
        </w:r>
        <w:r w:rsidRPr="003D7737">
          <w:rPr>
            <w:rFonts w:eastAsia="Malgun Gothic"/>
            <w:noProof/>
            <w:lang w:val="en-CA" w:eastAsia="ko-KR"/>
          </w:rPr>
          <w:t xml:space="preserve">as input, and the modified </w:t>
        </w:r>
        <w:r w:rsidRPr="003D7737">
          <w:rPr>
            <w:noProof/>
            <w:lang w:val="en-CA" w:eastAsia="ko-KR"/>
          </w:rPr>
          <w:t>cpMvLX[ 0 ]</w:t>
        </w:r>
        <w:r w:rsidRPr="003D7737">
          <w:rPr>
            <w:rFonts w:eastAsiaTheme="minorEastAsia"/>
            <w:noProof/>
            <w:lang w:val="en-CA" w:eastAsia="zh-CN"/>
          </w:rPr>
          <w:t> </w:t>
        </w:r>
        <w:r w:rsidRPr="003D7737">
          <w:rPr>
            <w:rFonts w:eastAsia="Malgun Gothic"/>
            <w:noProof/>
            <w:lang w:val="en-CA" w:eastAsia="ko-KR"/>
          </w:rPr>
          <w:t>as output.</w:t>
        </w:r>
      </w:ins>
    </w:p>
    <w:p w14:paraId="23B24819" w14:textId="1793193D"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65229BB5"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del w:id="3476" w:author="JVET-M0128" w:date="2019-02-26T08:17:00Z">
        <w:r w:rsidRPr="00DE0F0E" w:rsidDel="00244B64">
          <w:rPr>
            <w:noProof/>
            <w:lang w:val="en-CA" w:eastAsia="ko-KR"/>
          </w:rPr>
          <w:delText>RefPicListX</w:delText>
        </w:r>
      </w:del>
      <w:ins w:id="3477" w:author="JVET-M0128" w:date="2019-02-26T08:17:00Z">
        <w:r w:rsidR="00244B64">
          <w:rPr>
            <w:noProof/>
            <w:lang w:val="en-CA" w:eastAsia="ko-KR"/>
          </w:rPr>
          <w:t>RefPicList[ X ]</w:t>
        </w:r>
      </w:ins>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del w:id="3478" w:author="JVET-M0128" w:date="2019-02-26T08:17:00Z">
        <w:r w:rsidRPr="00DE0F0E" w:rsidDel="00244B64">
          <w:rPr>
            <w:noProof/>
            <w:lang w:val="en-CA" w:eastAsia="ko-KR"/>
          </w:rPr>
          <w:delText>RefPicListX</w:delText>
        </w:r>
      </w:del>
      <w:ins w:id="3479" w:author="JVET-M0128" w:date="2019-02-26T08:17:00Z">
        <w:r w:rsidR="00244B64">
          <w:rPr>
            <w:noProof/>
            <w:lang w:val="en-CA" w:eastAsia="ko-KR"/>
          </w:rPr>
          <w:t>RefPicList[ X ]</w:t>
        </w:r>
      </w:ins>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6A3122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2AA3559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del w:id="3480" w:author="JVET-M0128" w:date="2019-02-26T08:18:00Z">
        <w:r w:rsidRPr="00DE0F0E" w:rsidDel="00244B64">
          <w:rPr>
            <w:noProof/>
            <w:lang w:val="en-CA" w:eastAsia="ko-KR"/>
          </w:rPr>
          <w:delText>RefPicListY</w:delText>
        </w:r>
      </w:del>
      <w:ins w:id="3481" w:author="JVET-M0128" w:date="2019-02-26T08:18:00Z">
        <w:r w:rsidR="00244B64">
          <w:rPr>
            <w:noProof/>
            <w:lang w:val="en-CA" w:eastAsia="ko-KR"/>
          </w:rPr>
          <w:t>RefPicList[ Y ]</w:t>
        </w:r>
      </w:ins>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del w:id="3482" w:author="JVET-M0128" w:date="2019-02-26T08:17:00Z">
        <w:r w:rsidRPr="00DE0F0E" w:rsidDel="00244B64">
          <w:rPr>
            <w:noProof/>
            <w:lang w:val="en-CA" w:eastAsia="ko-KR"/>
          </w:rPr>
          <w:delText>RefPicListX</w:delText>
        </w:r>
      </w:del>
      <w:ins w:id="3483" w:author="JVET-M0128" w:date="2019-02-26T08:17:00Z">
        <w:r w:rsidR="00244B64">
          <w:rPr>
            <w:noProof/>
            <w:lang w:val="en-CA" w:eastAsia="ko-KR"/>
          </w:rPr>
          <w:t>RefPicList[ X ]</w:t>
        </w:r>
      </w:ins>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681D93EF"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ins w:id="3484" w:author="Xiaoyu Xiu" w:date="2019-03-17T22:29:00Z"/>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5DAA94F7" w14:textId="77777777" w:rsidR="004B09BC" w:rsidRPr="003D7737" w:rsidRDefault="004B09BC" w:rsidP="004B09BC">
      <w:pPr>
        <w:pStyle w:val="Equation"/>
        <w:numPr>
          <w:ilvl w:val="0"/>
          <w:numId w:val="84"/>
        </w:numPr>
        <w:tabs>
          <w:tab w:val="clear" w:pos="794"/>
          <w:tab w:val="clear" w:pos="1588"/>
          <w:tab w:val="clear" w:pos="4849"/>
          <w:tab w:val="left" w:pos="851"/>
          <w:tab w:val="left" w:pos="1560"/>
          <w:tab w:val="left" w:pos="1701"/>
          <w:tab w:val="left" w:pos="1985"/>
          <w:tab w:val="left" w:pos="2552"/>
        </w:tabs>
        <w:spacing w:before="120" w:after="0"/>
        <w:ind w:left="851" w:hanging="284"/>
        <w:rPr>
          <w:ins w:id="3485" w:author="Xiaoyu Xiu" w:date="2019-03-17T22:29:00Z"/>
          <w:noProof/>
          <w:lang w:val="en-CA" w:eastAsia="ko-KR"/>
        </w:rPr>
      </w:pPr>
      <w:ins w:id="3486" w:author="Xiaoyu Xiu" w:date="2019-03-17T22:29:00Z">
        <w:r w:rsidRPr="003D7737">
          <w:rPr>
            <w:rFonts w:eastAsia="Malgun Gothic"/>
            <w:noProof/>
            <w:lang w:val="en-CA" w:eastAsia="ko-KR"/>
          </w:rPr>
          <w:t xml:space="preserve">When (( yCb % CtbSizeY ) is equal to 0 and yCb &gt; yNbTL), the temporal motion buffer compression process for collocated motion vectors as specified in clause 8.5.2.15 is invoked with </w:t>
        </w:r>
        <w:r w:rsidRPr="003D7737">
          <w:rPr>
            <w:noProof/>
            <w:lang w:val="en-CA" w:eastAsia="ko-KR"/>
          </w:rPr>
          <w:t>cpMvLX</w:t>
        </w:r>
        <w:r>
          <w:rPr>
            <w:noProof/>
            <w:lang w:val="en-CA" w:eastAsia="ko-KR"/>
          </w:rPr>
          <w:t>[ 1</w:t>
        </w:r>
        <w:r w:rsidRPr="003D7737">
          <w:rPr>
            <w:noProof/>
            <w:lang w:val="en-CA" w:eastAsia="ko-KR"/>
          </w:rPr>
          <w:t> ]</w:t>
        </w:r>
        <w:r w:rsidRPr="003D7737">
          <w:rPr>
            <w:rFonts w:eastAsiaTheme="minorEastAsia"/>
            <w:noProof/>
            <w:lang w:val="en-CA" w:eastAsia="zh-CN"/>
          </w:rPr>
          <w:t> </w:t>
        </w:r>
        <w:r w:rsidRPr="003D7737">
          <w:rPr>
            <w:rFonts w:eastAsia="Malgun Gothic"/>
            <w:noProof/>
            <w:lang w:val="en-CA" w:eastAsia="ko-KR"/>
          </w:rPr>
          <w:t xml:space="preserve">as input, and the modified </w:t>
        </w:r>
        <w:r w:rsidRPr="003D7737">
          <w:rPr>
            <w:noProof/>
            <w:lang w:val="en-CA" w:eastAsia="ko-KR"/>
          </w:rPr>
          <w:t>cpMvLX[ </w:t>
        </w:r>
        <w:r>
          <w:rPr>
            <w:noProof/>
            <w:lang w:val="en-CA" w:eastAsia="ko-KR"/>
          </w:rPr>
          <w:t>1</w:t>
        </w:r>
        <w:r w:rsidRPr="003D7737">
          <w:rPr>
            <w:noProof/>
            <w:lang w:val="en-CA" w:eastAsia="ko-KR"/>
          </w:rPr>
          <w:t> ]</w:t>
        </w:r>
        <w:r w:rsidRPr="003D7737">
          <w:rPr>
            <w:rFonts w:eastAsiaTheme="minorEastAsia"/>
            <w:noProof/>
            <w:lang w:val="en-CA" w:eastAsia="zh-CN"/>
          </w:rPr>
          <w:t> </w:t>
        </w:r>
        <w:r w:rsidRPr="003D7737">
          <w:rPr>
            <w:rFonts w:eastAsia="Malgun Gothic"/>
            <w:noProof/>
            <w:lang w:val="en-CA" w:eastAsia="ko-KR"/>
          </w:rPr>
          <w:t>as output.</w:t>
        </w:r>
      </w:ins>
    </w:p>
    <w:p w14:paraId="51C12226" w14:textId="77777777" w:rsidR="004B09BC" w:rsidRPr="00DE0F0E" w:rsidRDefault="004B09BC"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p>
    <w:p w14:paraId="61F0DC18" w14:textId="681FAFB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79E7EDD2"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del w:id="3487" w:author="JVET-M0128" w:date="2019-02-26T08:17:00Z">
        <w:r w:rsidRPr="00DE0F0E" w:rsidDel="00244B64">
          <w:rPr>
            <w:noProof/>
            <w:lang w:val="en-CA" w:eastAsia="ko-KR"/>
          </w:rPr>
          <w:delText>RefPicListX</w:delText>
        </w:r>
      </w:del>
      <w:ins w:id="3488" w:author="JVET-M0128" w:date="2019-02-26T08:17:00Z">
        <w:r w:rsidR="00244B64">
          <w:rPr>
            <w:noProof/>
            <w:lang w:val="en-CA" w:eastAsia="ko-KR"/>
          </w:rPr>
          <w:t>RefPicList[ X ]</w:t>
        </w:r>
      </w:ins>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del w:id="3489" w:author="JVET-M0128" w:date="2019-02-26T08:17:00Z">
        <w:r w:rsidRPr="00DE0F0E" w:rsidDel="00244B64">
          <w:rPr>
            <w:noProof/>
            <w:lang w:val="en-CA" w:eastAsia="ko-KR"/>
          </w:rPr>
          <w:delText>RefPicListX</w:delText>
        </w:r>
      </w:del>
      <w:ins w:id="3490" w:author="JVET-M0128" w:date="2019-02-26T08:17:00Z">
        <w:r w:rsidR="00244B64">
          <w:rPr>
            <w:noProof/>
            <w:lang w:val="en-CA" w:eastAsia="ko-KR"/>
          </w:rPr>
          <w:t>RefPicList[ X ]</w:t>
        </w:r>
      </w:ins>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3A161611"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4472A3D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del w:id="3491" w:author="JVET-M0128" w:date="2019-02-26T08:18:00Z">
        <w:r w:rsidRPr="00DE0F0E" w:rsidDel="00244B64">
          <w:rPr>
            <w:noProof/>
            <w:lang w:val="en-CA" w:eastAsia="ko-KR"/>
          </w:rPr>
          <w:delText>RefPicListY</w:delText>
        </w:r>
      </w:del>
      <w:ins w:id="3492" w:author="JVET-M0128" w:date="2019-02-26T08:18:00Z">
        <w:r w:rsidR="00244B64">
          <w:rPr>
            <w:noProof/>
            <w:lang w:val="en-CA" w:eastAsia="ko-KR"/>
          </w:rPr>
          <w:t>RefPicList[ Y ]</w:t>
        </w:r>
      </w:ins>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del w:id="3493" w:author="JVET-M0128" w:date="2019-02-26T08:17:00Z">
        <w:r w:rsidRPr="00DE0F0E" w:rsidDel="00244B64">
          <w:rPr>
            <w:noProof/>
            <w:lang w:val="en-CA" w:eastAsia="ko-KR"/>
          </w:rPr>
          <w:delText>RefPicListX</w:delText>
        </w:r>
      </w:del>
      <w:ins w:id="3494" w:author="JVET-M0128" w:date="2019-02-26T08:17:00Z">
        <w:r w:rsidR="00244B64">
          <w:rPr>
            <w:noProof/>
            <w:lang w:val="en-CA" w:eastAsia="ko-KR"/>
          </w:rPr>
          <w:t>RefPicList[ X ]</w:t>
        </w:r>
      </w:ins>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F9225DD"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4937303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3495" w:name="_Ref519540614"/>
      <w:r w:rsidRPr="00DE0F0E">
        <w:rPr>
          <w:noProof/>
          <w:lang w:val="en-CA"/>
        </w:rPr>
        <w:t>Derivation process for motion vector</w:t>
      </w:r>
      <w:bookmarkEnd w:id="3495"/>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641A828"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499B4B1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53351B51"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28E554A8"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18E6AEB4"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6019009"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071376A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4A195E0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445B811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4D5CB5D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1DEBF010"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46233B7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46CC118"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lastRenderedPageBreak/>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40A89179"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0098AF3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1DEF6224"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77F2AFB9"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6B282BD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17009B14"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780</w:t>
      </w:r>
      <w:r w:rsidRPr="00DE0F0E">
        <w:rPr>
          <w:noProof/>
          <w:lang w:val="en-CA" w:eastAsia="ko-KR"/>
        </w:rPr>
        <w:fldChar w:fldCharType="end"/>
      </w:r>
      <w:r w:rsidRPr="00DE0F0E">
        <w:rPr>
          <w:noProof/>
          <w:lang w:val="en-CA" w:eastAsia="ko-KR"/>
        </w:rPr>
        <w:t>)</w:t>
      </w:r>
    </w:p>
    <w:p w14:paraId="5B0B67FD" w14:textId="1CA25F3F"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04E840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28415633"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032B636E"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29022915"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3496" w:name="_Ref531882744"/>
      <w:bookmarkStart w:id="3497" w:name="_Ref532491373"/>
      <w:bookmarkStart w:id="3498" w:name="_Toc2177078"/>
      <w:r w:rsidRPr="00DE0F0E">
        <w:rPr>
          <w:noProof/>
          <w:lang w:val="en-CA" w:eastAsia="ko-KR"/>
        </w:rPr>
        <w:t xml:space="preserve">Derivation process for intra prediction mode in combined merge and intra </w:t>
      </w:r>
      <w:bookmarkEnd w:id="3496"/>
      <w:r w:rsidRPr="00DE0F0E">
        <w:rPr>
          <w:noProof/>
          <w:lang w:val="en-CA" w:eastAsia="ko-KR"/>
        </w:rPr>
        <w:t>prediction</w:t>
      </w:r>
      <w:bookmarkEnd w:id="3497"/>
      <w:bookmarkEnd w:id="3498"/>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lastRenderedPageBreak/>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65EE3B66"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6AA432F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DB26A18"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37684247"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69674591"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5DA5D44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CFD7710"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456EE988"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lastRenderedPageBreak/>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3499" w:name="_Ref278969665"/>
      <w:bookmarkStart w:id="3500" w:name="_Toc287363819"/>
      <w:bookmarkStart w:id="3501" w:name="_Toc311217250"/>
      <w:bookmarkStart w:id="3502" w:name="_Toc317198797"/>
      <w:bookmarkStart w:id="3503" w:name="_Toc415475915"/>
      <w:bookmarkStart w:id="3504" w:name="_Toc423599190"/>
      <w:bookmarkStart w:id="3505" w:name="_Toc423601694"/>
      <w:bookmarkStart w:id="3506" w:name="_Toc501130197"/>
      <w:bookmarkStart w:id="3507" w:name="_Toc503777901"/>
      <w:bookmarkStart w:id="3508" w:name="_Ref522363461"/>
      <w:bookmarkStart w:id="3509" w:name="_Toc2177079"/>
      <w:r w:rsidRPr="00DE0F0E">
        <w:rPr>
          <w:noProof/>
          <w:lang w:val="en-CA"/>
        </w:rPr>
        <w:t>Decoding process for i</w:t>
      </w:r>
      <w:r w:rsidRPr="00DE0F0E" w:rsidDel="003C51E6">
        <w:rPr>
          <w:noProof/>
          <w:lang w:val="en-CA"/>
        </w:rPr>
        <w:t xml:space="preserve">nter </w:t>
      </w:r>
      <w:bookmarkEnd w:id="3499"/>
      <w:bookmarkEnd w:id="3500"/>
      <w:bookmarkEnd w:id="3501"/>
      <w:bookmarkEnd w:id="3502"/>
      <w:bookmarkEnd w:id="3503"/>
      <w:bookmarkEnd w:id="3504"/>
      <w:bookmarkEnd w:id="3505"/>
      <w:bookmarkEnd w:id="3506"/>
      <w:bookmarkEnd w:id="3507"/>
      <w:r w:rsidRPr="00DE0F0E">
        <w:rPr>
          <w:noProof/>
          <w:lang w:val="en-CA"/>
        </w:rPr>
        <w:t>blocks</w:t>
      </w:r>
      <w:bookmarkEnd w:id="3508"/>
      <w:bookmarkEnd w:id="3509"/>
    </w:p>
    <w:p w14:paraId="60B645A6" w14:textId="77777777" w:rsidR="00C35DAA" w:rsidRPr="00DE0F0E" w:rsidRDefault="00C35DAA" w:rsidP="00C35DAA">
      <w:pPr>
        <w:pStyle w:val="Heading4"/>
        <w:rPr>
          <w:noProof/>
          <w:lang w:val="en-CA" w:eastAsia="ko-KR"/>
        </w:rPr>
      </w:pPr>
      <w:bookmarkStart w:id="3510" w:name="_Ref524460607"/>
      <w:r w:rsidRPr="00DE0F0E">
        <w:rPr>
          <w:noProof/>
          <w:lang w:val="en-CA" w:eastAsia="ko-KR"/>
        </w:rPr>
        <w:t>General</w:t>
      </w:r>
      <w:bookmarkEnd w:id="3510"/>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lastRenderedPageBreak/>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1C5539D1"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3F609A">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3F609A">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54F17ED2"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3F609A">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3F609A">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522FF87F"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3F609A">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3F609A">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7EBF50F" w:rsidR="00BF6FCA" w:rsidRPr="00DE0F0E" w:rsidRDefault="00BF6FCA">
      <w:pPr>
        <w:numPr>
          <w:ilvl w:val="0"/>
          <w:numId w:val="5"/>
        </w:numPr>
        <w:tabs>
          <w:tab w:val="clear" w:pos="400"/>
          <w:tab w:val="clear" w:pos="794"/>
        </w:tabs>
        <w:ind w:left="1080" w:hanging="360"/>
        <w:jc w:val="left"/>
        <w:rPr>
          <w:noProof/>
          <w:lang w:val="en-CA" w:eastAsia="ko-KR"/>
        </w:rPr>
        <w:pPrChange w:id="3511" w:author="JVET-M0128" w:date="2019-02-26T09:34:00Z">
          <w:pPr>
            <w:numPr>
              <w:numId w:val="5"/>
            </w:numPr>
            <w:tabs>
              <w:tab w:val="clear" w:pos="794"/>
              <w:tab w:val="num" w:pos="400"/>
            </w:tabs>
            <w:ind w:left="1080" w:hanging="360"/>
          </w:pPr>
        </w:pPrChange>
      </w:pPr>
      <w:r w:rsidRPr="00DE0F0E" w:rsidDel="003C51E6">
        <w:rPr>
          <w:noProof/>
          <w:lang w:val="en-CA"/>
        </w:rPr>
        <w:t>DiffP</w:t>
      </w:r>
      <w:r w:rsidRPr="00DE0F0E">
        <w:rPr>
          <w:noProof/>
          <w:lang w:val="en-CA"/>
        </w:rPr>
        <w:t>icOrderCnt( currPic, </w:t>
      </w:r>
      <w:del w:id="3512" w:author="JVET-M0128" w:date="2019-02-26T08:15:00Z">
        <w:r w:rsidRPr="00DE0F0E" w:rsidDel="00244B64">
          <w:rPr>
            <w:noProof/>
            <w:lang w:val="en-CA"/>
          </w:rPr>
          <w:delText>refPicList0</w:delText>
        </w:r>
      </w:del>
      <w:ins w:id="3513" w:author="JVET-M0128" w:date="2019-02-26T08:15:00Z">
        <w:r w:rsidR="00244B64">
          <w:rPr>
            <w:noProof/>
            <w:lang w:val="en-CA"/>
          </w:rPr>
          <w:t>RefPicList[ 0 ]</w:t>
        </w:r>
      </w:ins>
      <w:r w:rsidRPr="00DE0F0E" w:rsidDel="003C51E6">
        <w:rPr>
          <w:noProof/>
          <w:lang w:val="en-CA"/>
        </w:rPr>
        <w:t>[ refIdx</w:t>
      </w:r>
      <w:r w:rsidRPr="00DE0F0E">
        <w:rPr>
          <w:noProof/>
          <w:lang w:val="en-CA"/>
        </w:rPr>
        <w:t>L0</w:t>
      </w:r>
      <w:r w:rsidRPr="00DE0F0E" w:rsidDel="003C51E6">
        <w:rPr>
          <w:noProof/>
          <w:lang w:val="en-CA"/>
        </w:rPr>
        <w:t> ] )</w:t>
      </w:r>
      <w:ins w:id="3514" w:author="JVET-M0128" w:date="2019-02-26T09:34:00Z">
        <w:r w:rsidR="00F31194">
          <w:rPr>
            <w:noProof/>
            <w:lang w:val="en-CA"/>
          </w:rPr>
          <w:t xml:space="preserve"> </w:t>
        </w:r>
      </w:ins>
      <w:del w:id="3515" w:author="JVET-M0128" w:date="2019-02-26T09:34:00Z">
        <w:r w:rsidRPr="00DE0F0E" w:rsidDel="00F31194">
          <w:rPr>
            <w:noProof/>
            <w:lang w:val="en-CA"/>
          </w:rPr>
          <w:delText> </w:delText>
        </w:r>
      </w:del>
      <w:r w:rsidRPr="00DE0F0E">
        <w:rPr>
          <w:noProof/>
          <w:lang w:val="en-CA"/>
        </w:rPr>
        <w:t>*</w:t>
      </w:r>
      <w:ins w:id="3516" w:author="JVET-M0128" w:date="2019-02-26T09:34:00Z">
        <w:r w:rsidR="00F31194">
          <w:rPr>
            <w:noProof/>
            <w:lang w:val="en-CA"/>
          </w:rPr>
          <w:t xml:space="preserve"> </w:t>
        </w:r>
      </w:ins>
      <w:del w:id="3517" w:author="JVET-M0128" w:date="2019-02-26T09:34:00Z">
        <w:r w:rsidRPr="00DE0F0E" w:rsidDel="00F31194">
          <w:rPr>
            <w:noProof/>
            <w:lang w:val="en-CA"/>
          </w:rPr>
          <w:delText> </w:delText>
        </w:r>
      </w:del>
      <w:r w:rsidRPr="00DE0F0E" w:rsidDel="003C51E6">
        <w:rPr>
          <w:noProof/>
          <w:lang w:val="en-CA"/>
        </w:rPr>
        <w:t>DiffP</w:t>
      </w:r>
      <w:r w:rsidRPr="00DE0F0E">
        <w:rPr>
          <w:noProof/>
          <w:lang w:val="en-CA"/>
        </w:rPr>
        <w:t>icOrderCnt( currPic, </w:t>
      </w:r>
      <w:del w:id="3518" w:author="JVET-M0128" w:date="2019-02-26T08:16:00Z">
        <w:r w:rsidRPr="00DE0F0E" w:rsidDel="00244B64">
          <w:rPr>
            <w:noProof/>
            <w:lang w:val="en-CA"/>
          </w:rPr>
          <w:delText>refPicList1</w:delText>
        </w:r>
      </w:del>
      <w:ins w:id="3519" w:author="JVET-M0128" w:date="2019-02-26T08:16:00Z">
        <w:r w:rsidR="00244B64">
          <w:rPr>
            <w:noProof/>
            <w:lang w:val="en-CA"/>
          </w:rPr>
          <w:t>RefPicList[ 1 ]</w:t>
        </w:r>
      </w:ins>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2E6CB546"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270CDC8C"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422A415A"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02BFE801"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24CF477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796</w:t>
      </w:r>
      <w:r w:rsidRPr="00DE0F0E" w:rsidDel="003C51E6">
        <w:rPr>
          <w:noProof/>
          <w:lang w:val="en-CA"/>
        </w:rPr>
        <w:fldChar w:fldCharType="end"/>
      </w:r>
      <w:r w:rsidRPr="00DE0F0E" w:rsidDel="003C51E6">
        <w:rPr>
          <w:noProof/>
          <w:lang w:val="en-CA"/>
        </w:rPr>
        <w:t>)</w:t>
      </w:r>
    </w:p>
    <w:p w14:paraId="6F010D68" w14:textId="04A0115C"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797</w:t>
      </w:r>
      <w:r w:rsidRPr="00DE0F0E" w:rsidDel="003C51E6">
        <w:rPr>
          <w:noProof/>
          <w:lang w:val="en-CA"/>
        </w:rPr>
        <w:fldChar w:fldCharType="end"/>
      </w:r>
      <w:r w:rsidRPr="00DE0F0E" w:rsidDel="003C51E6">
        <w:rPr>
          <w:noProof/>
          <w:lang w:val="en-CA"/>
        </w:rPr>
        <w:t>)</w:t>
      </w:r>
    </w:p>
    <w:p w14:paraId="166C36A2" w14:textId="647ED529"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7B9426E7"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3A885684"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800</w:t>
      </w:r>
      <w:r w:rsidRPr="00DE0F0E" w:rsidDel="003C51E6">
        <w:rPr>
          <w:noProof/>
          <w:lang w:val="en-CA"/>
        </w:rPr>
        <w:fldChar w:fldCharType="end"/>
      </w:r>
      <w:r w:rsidRPr="00DE0F0E" w:rsidDel="003C51E6">
        <w:rPr>
          <w:noProof/>
          <w:lang w:val="en-CA" w:eastAsia="ko-KR"/>
        </w:rPr>
        <w:t>)</w:t>
      </w:r>
    </w:p>
    <w:p w14:paraId="1C6F63EB" w14:textId="1ACD2CA0"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410052E5"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3F609A">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6E93CEA1"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1AB256A4"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B08CBDA"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132C7F1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802</w:t>
      </w:r>
      <w:r w:rsidRPr="00DE0F0E" w:rsidDel="003C51E6">
        <w:rPr>
          <w:noProof/>
          <w:lang w:val="en-CA"/>
        </w:rPr>
        <w:fldChar w:fldCharType="end"/>
      </w:r>
      <w:r w:rsidRPr="00DE0F0E" w:rsidDel="003C51E6">
        <w:rPr>
          <w:noProof/>
          <w:lang w:val="en-CA"/>
        </w:rPr>
        <w:t>)</w:t>
      </w:r>
    </w:p>
    <w:p w14:paraId="2A1BDC1F" w14:textId="79AF7C2A"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803</w:t>
      </w:r>
      <w:r w:rsidRPr="00DE0F0E" w:rsidDel="003C51E6">
        <w:rPr>
          <w:noProof/>
          <w:lang w:val="en-CA"/>
        </w:rPr>
        <w:fldChar w:fldCharType="end"/>
      </w:r>
      <w:r w:rsidRPr="00DE0F0E" w:rsidDel="003C51E6">
        <w:rPr>
          <w:noProof/>
          <w:lang w:val="en-CA"/>
        </w:rPr>
        <w:t>)</w:t>
      </w:r>
    </w:p>
    <w:p w14:paraId="36EE1915" w14:textId="487F4D58"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lastRenderedPageBreak/>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804</w:t>
      </w:r>
      <w:r w:rsidRPr="00DE0F0E" w:rsidDel="003C51E6">
        <w:rPr>
          <w:noProof/>
          <w:lang w:val="en-CA"/>
        </w:rPr>
        <w:fldChar w:fldCharType="end"/>
      </w:r>
      <w:r w:rsidRPr="00DE0F0E" w:rsidDel="003C51E6">
        <w:rPr>
          <w:noProof/>
          <w:lang w:val="en-CA"/>
        </w:rPr>
        <w:t>)</w:t>
      </w:r>
    </w:p>
    <w:p w14:paraId="67450063" w14:textId="515B92A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805</w:t>
      </w:r>
      <w:r w:rsidRPr="00DE0F0E" w:rsidDel="003C51E6">
        <w:rPr>
          <w:noProof/>
          <w:lang w:val="en-CA"/>
        </w:rPr>
        <w:fldChar w:fldCharType="end"/>
      </w:r>
      <w:r w:rsidRPr="00DE0F0E" w:rsidDel="003C51E6">
        <w:rPr>
          <w:noProof/>
          <w:lang w:val="en-CA"/>
        </w:rPr>
        <w:t>)</w:t>
      </w:r>
    </w:p>
    <w:p w14:paraId="09D86A5B" w14:textId="3B7DF2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806</w:t>
      </w:r>
      <w:r w:rsidRPr="00DE0F0E" w:rsidDel="003C51E6">
        <w:rPr>
          <w:noProof/>
          <w:lang w:val="en-CA"/>
        </w:rPr>
        <w:fldChar w:fldCharType="end"/>
      </w:r>
      <w:r w:rsidRPr="00DE0F0E" w:rsidDel="003C51E6">
        <w:rPr>
          <w:noProof/>
          <w:lang w:val="en-CA"/>
        </w:rPr>
        <w:t>)</w:t>
      </w:r>
    </w:p>
    <w:p w14:paraId="4E74D769" w14:textId="5FF5CB2C"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807</w:t>
      </w:r>
      <w:r w:rsidRPr="00DE0F0E" w:rsidDel="003C51E6">
        <w:rPr>
          <w:noProof/>
          <w:lang w:val="en-CA"/>
        </w:rPr>
        <w:fldChar w:fldCharType="end"/>
      </w:r>
      <w:r w:rsidRPr="00DE0F0E" w:rsidDel="003C51E6">
        <w:rPr>
          <w:noProof/>
          <w:lang w:val="en-CA"/>
        </w:rPr>
        <w:t>)</w:t>
      </w:r>
    </w:p>
    <w:p w14:paraId="7378B361" w14:textId="254761AB"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808</w:t>
      </w:r>
      <w:r w:rsidRPr="00DE0F0E" w:rsidDel="003C51E6">
        <w:rPr>
          <w:noProof/>
          <w:lang w:val="en-CA"/>
        </w:rPr>
        <w:fldChar w:fldCharType="end"/>
      </w:r>
      <w:r w:rsidRPr="00DE0F0E" w:rsidDel="003C51E6">
        <w:rPr>
          <w:noProof/>
          <w:lang w:val="en-CA"/>
        </w:rPr>
        <w:t>)</w:t>
      </w:r>
    </w:p>
    <w:p w14:paraId="78868114" w14:textId="7406977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809</w:t>
      </w:r>
      <w:r w:rsidRPr="00DE0F0E" w:rsidDel="003C51E6">
        <w:rPr>
          <w:noProof/>
          <w:lang w:val="en-CA"/>
        </w:rPr>
        <w:fldChar w:fldCharType="end"/>
      </w:r>
      <w:r w:rsidRPr="00DE0F0E" w:rsidDel="003C51E6">
        <w:rPr>
          <w:noProof/>
          <w:lang w:val="en-CA"/>
        </w:rPr>
        <w:t>)</w:t>
      </w:r>
    </w:p>
    <w:p w14:paraId="1E6BFD40" w14:textId="1BA68D23"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7E0BB2CD"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3F609A">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5B8A5FB4"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3F609A">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4DBD638A"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3F609A">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2BC62A84"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3F609A">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4C03DCC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3F609A">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6D3A470A"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3F609A">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3520" w:name="_Ref330936353"/>
      <w:r w:rsidRPr="00DE0F0E" w:rsidDel="003C51E6">
        <w:rPr>
          <w:noProof/>
          <w:lang w:val="en-CA"/>
        </w:rPr>
        <w:t>Reference picture selection process</w:t>
      </w:r>
      <w:bookmarkEnd w:id="3520"/>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lastRenderedPageBreak/>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3B390AC6" w:rsidR="0057383D" w:rsidRPr="00DE0F0E" w:rsidDel="003C51E6" w:rsidRDefault="0057383D" w:rsidP="0057383D">
      <w:pPr>
        <w:rPr>
          <w:noProof/>
          <w:lang w:val="en-CA"/>
        </w:rPr>
      </w:pPr>
      <w:r w:rsidRPr="00DE0F0E" w:rsidDel="003C51E6">
        <w:rPr>
          <w:noProof/>
          <w:lang w:val="en-CA"/>
        </w:rPr>
        <w:t xml:space="preserve">The output reference picture </w:t>
      </w:r>
      <w:del w:id="3521" w:author="JVET-M0128" w:date="2019-02-26T08:17:00Z">
        <w:r w:rsidRPr="00DE0F0E" w:rsidDel="00244B64">
          <w:rPr>
            <w:noProof/>
            <w:lang w:val="en-CA"/>
          </w:rPr>
          <w:delText>RefPicListX</w:delText>
        </w:r>
      </w:del>
      <w:ins w:id="3522" w:author="JVET-M0128" w:date="2019-02-26T08:17:00Z">
        <w:r w:rsidR="00244B64">
          <w:rPr>
            <w:noProof/>
            <w:lang w:val="en-CA"/>
          </w:rPr>
          <w:t>RefPicList[ X ]</w:t>
        </w:r>
      </w:ins>
      <w:r w:rsidRPr="00DE0F0E" w:rsidDel="003C51E6">
        <w:rPr>
          <w:noProof/>
          <w:lang w:val="en-CA"/>
        </w:rPr>
        <w:t>[ refIdxLX ]</w:t>
      </w:r>
      <w:del w:id="3523" w:author="JVET-M0128" w:date="2019-02-26T09:35:00Z">
        <w:r w:rsidR="0030382C" w:rsidRPr="00DE0F0E" w:rsidDel="00F31194">
          <w:rPr>
            <w:noProof/>
            <w:color w:val="000000" w:themeColor="text1"/>
            <w:lang w:val="en-CA"/>
          </w:rPr>
          <w:delText xml:space="preserve"> </w:delText>
        </w:r>
      </w:del>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58CE019C"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3F609A">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3524" w:name="_Ref278220057"/>
      <w:r w:rsidRPr="00DE0F0E" w:rsidDel="003C51E6">
        <w:rPr>
          <w:noProof/>
          <w:lang w:val="en-CA"/>
        </w:rPr>
        <w:t>Fractional sample interpolation process</w:t>
      </w:r>
      <w:bookmarkEnd w:id="3524"/>
    </w:p>
    <w:p w14:paraId="46E5B7AD" w14:textId="77777777" w:rsidR="0057383D" w:rsidRPr="00DE0F0E" w:rsidDel="003C51E6" w:rsidRDefault="0057383D" w:rsidP="0057383D">
      <w:pPr>
        <w:pStyle w:val="Heading5"/>
        <w:rPr>
          <w:noProof/>
          <w:lang w:val="en-CA"/>
        </w:rPr>
      </w:pPr>
      <w:bookmarkStart w:id="3525" w:name="_Ref414881912"/>
      <w:r w:rsidRPr="00DE0F0E" w:rsidDel="003C51E6">
        <w:rPr>
          <w:noProof/>
          <w:lang w:val="en-CA"/>
        </w:rPr>
        <w:t>General</w:t>
      </w:r>
      <w:bookmarkEnd w:id="3525"/>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873A1B7"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7C8C801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812</w:t>
      </w:r>
      <w:r w:rsidRPr="00DE0F0E" w:rsidDel="003C51E6">
        <w:rPr>
          <w:noProof/>
          <w:lang w:val="en-CA"/>
        </w:rPr>
        <w:fldChar w:fldCharType="end"/>
      </w:r>
      <w:r w:rsidRPr="00DE0F0E" w:rsidDel="003C51E6">
        <w:rPr>
          <w:noProof/>
          <w:lang w:val="en-CA"/>
        </w:rPr>
        <w:t>)</w:t>
      </w:r>
    </w:p>
    <w:p w14:paraId="7E223BB6" w14:textId="7DDE4CEA"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813</w:t>
      </w:r>
      <w:r w:rsidRPr="00DE0F0E" w:rsidDel="003C51E6">
        <w:rPr>
          <w:noProof/>
          <w:lang w:val="en-CA"/>
        </w:rPr>
        <w:fldChar w:fldCharType="end"/>
      </w:r>
      <w:r w:rsidRPr="00DE0F0E" w:rsidDel="003C51E6">
        <w:rPr>
          <w:noProof/>
          <w:lang w:val="en-CA"/>
        </w:rPr>
        <w:t>)</w:t>
      </w:r>
    </w:p>
    <w:p w14:paraId="0259B09A" w14:textId="4E62989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814</w:t>
      </w:r>
      <w:r w:rsidRPr="00DE0F0E" w:rsidDel="003C51E6">
        <w:rPr>
          <w:noProof/>
          <w:lang w:val="en-CA"/>
        </w:rPr>
        <w:fldChar w:fldCharType="end"/>
      </w:r>
      <w:r w:rsidRPr="00DE0F0E" w:rsidDel="003C51E6">
        <w:rPr>
          <w:noProof/>
          <w:lang w:val="en-CA"/>
        </w:rPr>
        <w:t>)</w:t>
      </w:r>
    </w:p>
    <w:p w14:paraId="45D8C49C" w14:textId="48DCA0C6"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815</w:t>
      </w:r>
      <w:r w:rsidRPr="00DE0F0E" w:rsidDel="003C51E6">
        <w:rPr>
          <w:noProof/>
          <w:lang w:val="en-CA"/>
        </w:rPr>
        <w:fldChar w:fldCharType="end"/>
      </w:r>
      <w:r w:rsidRPr="00DE0F0E" w:rsidDel="003C51E6">
        <w:rPr>
          <w:noProof/>
          <w:lang w:val="en-CA"/>
        </w:rPr>
        <w:t>)</w:t>
      </w:r>
    </w:p>
    <w:p w14:paraId="4C2A757C" w14:textId="3FC892D8"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3F609A">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lastRenderedPageBreak/>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45EFAFD2"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3F609A">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61C508A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816</w:t>
      </w:r>
      <w:r w:rsidRPr="00DE0F0E" w:rsidDel="003C51E6">
        <w:rPr>
          <w:noProof/>
          <w:lang w:val="en-CA"/>
        </w:rPr>
        <w:fldChar w:fldCharType="end"/>
      </w:r>
      <w:r w:rsidRPr="00DE0F0E" w:rsidDel="003C51E6">
        <w:rPr>
          <w:noProof/>
          <w:lang w:val="en-CA"/>
        </w:rPr>
        <w:t>)</w:t>
      </w:r>
    </w:p>
    <w:p w14:paraId="6D8D7D26" w14:textId="1EBA72D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817</w:t>
      </w:r>
      <w:r w:rsidRPr="00DE0F0E" w:rsidDel="003C51E6">
        <w:rPr>
          <w:noProof/>
          <w:lang w:val="en-CA"/>
        </w:rPr>
        <w:fldChar w:fldCharType="end"/>
      </w:r>
      <w:r w:rsidRPr="00DE0F0E" w:rsidDel="003C51E6">
        <w:rPr>
          <w:noProof/>
          <w:lang w:val="en-CA"/>
        </w:rPr>
        <w:t>)</w:t>
      </w:r>
    </w:p>
    <w:p w14:paraId="6806FC49" w14:textId="6B25CC4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818</w:t>
      </w:r>
      <w:r w:rsidRPr="00DE0F0E" w:rsidDel="003C51E6">
        <w:rPr>
          <w:noProof/>
          <w:lang w:val="en-CA"/>
        </w:rPr>
        <w:fldChar w:fldCharType="end"/>
      </w:r>
      <w:r w:rsidRPr="00DE0F0E" w:rsidDel="003C51E6">
        <w:rPr>
          <w:noProof/>
          <w:lang w:val="en-CA"/>
        </w:rPr>
        <w:t>)</w:t>
      </w:r>
    </w:p>
    <w:p w14:paraId="6F09627F" w14:textId="14374F16"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3C614380"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68181CED"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3526"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3526"/>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53528D"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3F609A" w:rsidRPr="00DE0F0E" w:rsidDel="003C51E6">
        <w:rPr>
          <w:noProof/>
          <w:lang w:val="en-CA"/>
        </w:rPr>
        <w:t>Table </w:t>
      </w:r>
      <w:r w:rsidR="003F609A">
        <w:rPr>
          <w:noProof/>
          <w:lang w:val="en-CA"/>
        </w:rPr>
        <w:t>8</w:t>
      </w:r>
      <w:r w:rsidR="003F609A" w:rsidRPr="00DE0F0E">
        <w:rPr>
          <w:noProof/>
          <w:lang w:val="en-CA"/>
        </w:rPr>
        <w:noBreakHyphen/>
      </w:r>
      <w:r w:rsidR="003F609A">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lastRenderedPageBreak/>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89F1AF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821</w:t>
      </w:r>
      <w:r w:rsidRPr="00DE0F0E" w:rsidDel="003C51E6">
        <w:rPr>
          <w:noProof/>
          <w:lang w:val="en-CA"/>
        </w:rPr>
        <w:fldChar w:fldCharType="end"/>
      </w:r>
      <w:r w:rsidRPr="00DE0F0E" w:rsidDel="003C51E6">
        <w:rPr>
          <w:noProof/>
          <w:lang w:val="en-CA"/>
        </w:rPr>
        <w:t>)</w:t>
      </w:r>
    </w:p>
    <w:p w14:paraId="499CFBFB" w14:textId="0F52F26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822</w:t>
      </w:r>
      <w:r w:rsidRPr="00DE0F0E" w:rsidDel="003C51E6">
        <w:rPr>
          <w:noProof/>
          <w:lang w:val="en-CA"/>
        </w:rPr>
        <w:fldChar w:fldCharType="end"/>
      </w:r>
      <w:r w:rsidRPr="00DE0F0E" w:rsidDel="003C51E6">
        <w:rPr>
          <w:noProof/>
          <w:lang w:val="en-CA"/>
        </w:rPr>
        <w:t>)</w:t>
      </w:r>
    </w:p>
    <w:p w14:paraId="267BA7BF" w14:textId="7B59122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4C5ABB35"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824</w:t>
      </w:r>
      <w:r w:rsidRPr="00DE0F0E" w:rsidDel="003C51E6">
        <w:rPr>
          <w:noProof/>
          <w:lang w:val="en-CA"/>
        </w:rPr>
        <w:fldChar w:fldCharType="end"/>
      </w:r>
      <w:r w:rsidRPr="00DE0F0E" w:rsidDel="003C51E6">
        <w:rPr>
          <w:noProof/>
          <w:lang w:val="en-CA"/>
        </w:rPr>
        <w:t>)</w:t>
      </w:r>
    </w:p>
    <w:p w14:paraId="1B195E62" w14:textId="3A7A603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44C5F50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826</w:t>
      </w:r>
      <w:r w:rsidRPr="00DE0F0E" w:rsidDel="003C51E6">
        <w:rPr>
          <w:noProof/>
          <w:lang w:val="en-CA"/>
        </w:rPr>
        <w:fldChar w:fldCharType="end"/>
      </w:r>
      <w:r w:rsidRPr="00DE0F0E" w:rsidDel="003C51E6">
        <w:rPr>
          <w:noProof/>
          <w:lang w:val="en-CA"/>
        </w:rPr>
        <w:t>)</w:t>
      </w:r>
    </w:p>
    <w:p w14:paraId="7CC66261" w14:textId="69B13B6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600315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828</w:t>
      </w:r>
      <w:r w:rsidRPr="00DE0F0E" w:rsidDel="003C51E6">
        <w:rPr>
          <w:noProof/>
          <w:lang w:val="en-CA"/>
        </w:rPr>
        <w:fldChar w:fldCharType="end"/>
      </w:r>
      <w:r w:rsidRPr="00DE0F0E" w:rsidDel="003C51E6">
        <w:rPr>
          <w:noProof/>
          <w:lang w:val="en-CA"/>
        </w:rPr>
        <w:t>)</w:t>
      </w:r>
    </w:p>
    <w:p w14:paraId="1896346A" w14:textId="77557B7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829</w:t>
      </w:r>
      <w:r w:rsidRPr="00DE0F0E" w:rsidDel="003C51E6">
        <w:rPr>
          <w:noProof/>
          <w:lang w:val="en-CA"/>
        </w:rPr>
        <w:fldChar w:fldCharType="end"/>
      </w:r>
      <w:r w:rsidRPr="00DE0F0E" w:rsidDel="003C51E6">
        <w:rPr>
          <w:noProof/>
          <w:lang w:val="en-CA"/>
        </w:rPr>
        <w:t>)</w:t>
      </w:r>
    </w:p>
    <w:p w14:paraId="55657E54" w14:textId="154AD9E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C38CDD4"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del w:id="3527" w:author="JVET-M0415" w:date="2019-02-26T10:54:00Z">
        <w:r w:rsidRPr="00DE0F0E" w:rsidDel="00022E14">
          <w:rPr>
            <w:noProof/>
            <w:lang w:val="en-CA"/>
          </w:rPr>
          <w:delText> </w:delText>
        </w:r>
      </w:del>
      <w:ins w:id="3528" w:author="JVET-M0415" w:date="2019-02-26T10:54:00Z">
        <w:r w:rsidR="00022E14">
          <w:rPr>
            <w:noProof/>
            <w:lang w:val="en-CA"/>
          </w:rPr>
          <w:t xml:space="preserve"> </w:t>
        </w:r>
      </w:ins>
      <w:r w:rsidRPr="00DE0F0E">
        <w:rPr>
          <w:noProof/>
          <w:lang w:val="en-CA"/>
        </w:rPr>
        <w:t>=</w:t>
      </w:r>
      <w:ins w:id="3529" w:author="JVET-M0415" w:date="2019-02-26T10:54:00Z">
        <w:r w:rsidR="00022E14">
          <w:rPr>
            <w:noProof/>
            <w:lang w:val="en-CA"/>
          </w:rPr>
          <w:t xml:space="preserve"> </w:t>
        </w:r>
      </w:ins>
      <w:del w:id="3530" w:author="JVET-M0415" w:date="2019-02-26T10:54:00Z">
        <w:r w:rsidRPr="00DE0F0E" w:rsidDel="00022E14">
          <w:rPr>
            <w:noProof/>
            <w:lang w:val="en-CA"/>
          </w:rPr>
          <w:delText> </w:delText>
        </w:r>
      </w:del>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ins w:id="3531" w:author="JVET-M0415" w:date="2019-02-26T10:54:00Z">
        <w:r w:rsidR="00022E14">
          <w:rPr>
            <w:noProof/>
            <w:lang w:val="en-CA" w:eastAsia="ko-KR"/>
          </w:rPr>
          <w:t xml:space="preserve"> </w:t>
        </w:r>
      </w:ins>
      <w:del w:id="3532" w:author="JVET-M0415" w:date="2019-02-26T10:54:00Z">
        <w:r w:rsidR="00F618AE" w:rsidRPr="00DE0F0E" w:rsidDel="00022E14">
          <w:rPr>
            <w:noProof/>
            <w:lang w:val="en-CA" w:eastAsia="ko-KR"/>
          </w:rPr>
          <w:delText>  </w:delText>
        </w:r>
      </w:del>
      <w:r w:rsidR="00F618AE" w:rsidRPr="00DE0F0E">
        <w:rPr>
          <w:noProof/>
          <w:lang w:val="en-CA"/>
        </w:rPr>
        <w:t>?</w:t>
      </w:r>
      <w:ins w:id="3533" w:author="JVET-M0415" w:date="2019-02-26T10:54:00Z">
        <w:r w:rsidR="00022E14">
          <w:rPr>
            <w:noProof/>
            <w:lang w:val="en-CA"/>
          </w:rPr>
          <w:br/>
        </w:r>
        <w:r w:rsidR="00022E14">
          <w:rPr>
            <w:noProof/>
            <w:lang w:val="en-CA"/>
          </w:rPr>
          <w:tab/>
        </w:r>
      </w:ins>
      <w:del w:id="3534" w:author="JVET-M0415" w:date="2019-02-26T10:54:00Z">
        <w:r w:rsidR="00F618AE" w:rsidRPr="00DE0F0E" w:rsidDel="00022E14">
          <w:rPr>
            <w:noProof/>
            <w:lang w:val="en-CA"/>
          </w:rPr>
          <w:delText>  </w:delText>
        </w:r>
      </w:del>
      <w:r w:rsidR="00F618AE" w:rsidRPr="00DE0F0E">
        <w:rPr>
          <w:noProof/>
          <w:lang w:val="en-CA"/>
        </w:rPr>
        <w:t>ClipH( </w:t>
      </w:r>
      <w:ins w:id="3535" w:author="JVET-M0415" w:date="2019-02-26T10:54:00Z">
        <w:r w:rsidR="00022E14">
          <w:rPr>
            <w:noProof/>
            <w:lang w:val="en-CA"/>
          </w:rPr>
          <w:t>( </w:t>
        </w:r>
      </w:ins>
      <w:r w:rsidR="00F618AE" w:rsidRPr="00DE0F0E">
        <w:rPr>
          <w:noProof/>
          <w:lang w:val="en-CA"/>
        </w:rPr>
        <w:t>sps_</w:t>
      </w:r>
      <w:r w:rsidR="00F618AE" w:rsidRPr="00DE0F0E">
        <w:rPr>
          <w:noProof/>
          <w:lang w:val="en-CA" w:eastAsia="ko-KR"/>
        </w:rPr>
        <w:t>ref_wraparound_offset</w:t>
      </w:r>
      <w:ins w:id="3536" w:author="JVET-M0415" w:date="2019-02-26T10:55:00Z">
        <w:r w:rsidR="00022E14">
          <w:rPr>
            <w:noProof/>
            <w:lang w:eastAsia="ko-KR"/>
          </w:rPr>
          <w:t>_minus1 + 1 ) * MinCbSizeY</w:t>
        </w:r>
      </w:ins>
      <w:r w:rsidR="00F618AE" w:rsidRPr="00DE0F0E">
        <w:rPr>
          <w:noProof/>
          <w:lang w:val="en-CA" w:eastAsia="ko-KR"/>
        </w:rPr>
        <w:t>, picW, </w:t>
      </w:r>
      <w:del w:id="3537" w:author="JVET-M0415" w:date="2019-02-26T10:55:00Z">
        <w:r w:rsidR="00F618AE" w:rsidRPr="00DE0F0E" w:rsidDel="00022E14">
          <w:rPr>
            <w:noProof/>
            <w:lang w:val="en-CA"/>
          </w:rPr>
          <w:delText>( </w:delText>
        </w:r>
      </w:del>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w:t>
      </w:r>
      <w:del w:id="3538" w:author="JVET-M0415" w:date="2019-02-26T10:55:00Z">
        <w:r w:rsidR="00F618AE" w:rsidRPr="00DE0F0E" w:rsidDel="00022E14">
          <w:rPr>
            <w:noProof/>
            <w:lang w:val="en-CA"/>
          </w:rPr>
          <w:delText> )</w:delText>
        </w:r>
      </w:del>
      <w:r w:rsidR="00F618AE" w:rsidRPr="00DE0F0E">
        <w:rPr>
          <w:noProof/>
          <w:lang w:val="en-CA"/>
        </w:rPr>
        <w:t> )</w:t>
      </w:r>
      <w:ins w:id="3539" w:author="JVET-M0415" w:date="2019-02-26T10:55:00Z">
        <w:r w:rsidR="00022E14">
          <w:rPr>
            <w:noProof/>
            <w:lang w:val="en-CA"/>
          </w:rPr>
          <w:t xml:space="preserve"> :</w:t>
        </w:r>
      </w:ins>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3F609A">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3F609A">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del w:id="3540" w:author="JVET-M0415" w:date="2019-02-26T10:55:00Z">
        <w:r w:rsidR="00F618AE" w:rsidRPr="00DE0F0E" w:rsidDel="00022E14">
          <w:rPr>
            <w:noProof/>
            <w:lang w:val="en-CA"/>
          </w:rPr>
          <w:delText>:  </w:delText>
        </w:r>
      </w:del>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3087BEF5"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832</w:t>
      </w:r>
      <w:r w:rsidRPr="00DE0F0E" w:rsidDel="003C51E6">
        <w:rPr>
          <w:noProof/>
          <w:lang w:val="en-CA"/>
        </w:rPr>
        <w:fldChar w:fldCharType="end"/>
      </w:r>
      <w:r w:rsidRPr="00DE0F0E" w:rsidDel="003C51E6">
        <w:rPr>
          <w:noProof/>
          <w:lang w:val="en-CA"/>
        </w:rPr>
        <w:t>)</w:t>
      </w:r>
    </w:p>
    <w:p w14:paraId="48C70263" w14:textId="5CBC9CFD"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del w:id="3541" w:author="JVET-M0415" w:date="2019-02-26T10:55:00Z">
        <w:r w:rsidRPr="00DE0F0E" w:rsidDel="00022E14">
          <w:rPr>
            <w:noProof/>
            <w:lang w:val="en-CA"/>
          </w:rPr>
          <w:delText xml:space="preserve"> </w:delText>
        </w:r>
      </w:del>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0B382194"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55138030"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E84A083"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0AD0DF0E"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05F308FA"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837</w:t>
      </w:r>
      <w:r w:rsidRPr="00DE0F0E" w:rsidDel="003C51E6">
        <w:rPr>
          <w:noProof/>
          <w:lang w:val="en-CA"/>
        </w:rPr>
        <w:fldChar w:fldCharType="end"/>
      </w:r>
      <w:r w:rsidRPr="00DE0F0E" w:rsidDel="003C51E6">
        <w:rPr>
          <w:noProof/>
          <w:lang w:val="en-CA"/>
        </w:rPr>
        <w:t>)</w:t>
      </w:r>
    </w:p>
    <w:p w14:paraId="02103B11" w14:textId="49788D53" w:rsidR="000B53CC" w:rsidRPr="00DE0F0E" w:rsidRDefault="000B53CC" w:rsidP="000B53CC">
      <w:pPr>
        <w:pStyle w:val="Caption"/>
        <w:rPr>
          <w:noProof/>
          <w:lang w:val="en-CA"/>
        </w:rPr>
      </w:pPr>
      <w:bookmarkStart w:id="3542" w:name="_Ref524538279"/>
      <w:r w:rsidRPr="00DE0F0E" w:rsidDel="003C51E6">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3542"/>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3543"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3543"/>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386869D0"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del w:id="3544" w:author="JVET-M0415" w:date="2019-02-26T10:56:00Z">
        <w:r w:rsidRPr="00DE0F0E" w:rsidDel="00022E14">
          <w:rPr>
            <w:noProof/>
            <w:lang w:val="en-CA"/>
          </w:rPr>
          <w:delText> </w:delText>
        </w:r>
      </w:del>
      <w:ins w:id="3545" w:author="JVET-M0415" w:date="2019-02-26T10:56:00Z">
        <w:r w:rsidR="00022E14">
          <w:rPr>
            <w:noProof/>
            <w:lang w:val="en-CA"/>
          </w:rPr>
          <w:t xml:space="preserve"> </w:t>
        </w:r>
      </w:ins>
      <w:r w:rsidRPr="00DE0F0E">
        <w:rPr>
          <w:noProof/>
          <w:lang w:val="en-CA"/>
        </w:rPr>
        <w:t>=</w:t>
      </w:r>
      <w:ins w:id="3546" w:author="JVET-M0415" w:date="2019-02-26T10:56:00Z">
        <w:r w:rsidR="00022E14">
          <w:rPr>
            <w:noProof/>
            <w:lang w:val="en-CA"/>
          </w:rPr>
          <w:t xml:space="preserve"> </w:t>
        </w:r>
      </w:ins>
      <w:del w:id="3547" w:author="JVET-M0415" w:date="2019-02-26T10:56:00Z">
        <w:r w:rsidRPr="00DE0F0E" w:rsidDel="00022E14">
          <w:rPr>
            <w:noProof/>
            <w:lang w:val="en-CA"/>
          </w:rPr>
          <w:delText> </w:delText>
        </w:r>
      </w:del>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ins w:id="3548" w:author="JVET-M0415" w:date="2019-02-26T10:56:00Z">
        <w:r w:rsidR="00022E14">
          <w:rPr>
            <w:noProof/>
            <w:lang w:val="en-CA" w:eastAsia="ko-KR"/>
          </w:rPr>
          <w:t xml:space="preserve"> </w:t>
        </w:r>
      </w:ins>
      <w:del w:id="3549" w:author="JVET-M0415" w:date="2019-02-26T10:56:00Z">
        <w:r w:rsidR="00FA22AE" w:rsidRPr="00DE0F0E" w:rsidDel="00022E14">
          <w:rPr>
            <w:noProof/>
            <w:lang w:val="en-CA" w:eastAsia="ko-KR"/>
          </w:rPr>
          <w:delText>  </w:delText>
        </w:r>
      </w:del>
      <w:r w:rsidR="00FA22AE" w:rsidRPr="00DE0F0E">
        <w:rPr>
          <w:noProof/>
          <w:lang w:val="en-CA"/>
        </w:rPr>
        <w:t>?</w:t>
      </w:r>
      <w:del w:id="3550" w:author="JVET-M0415" w:date="2019-02-26T10:57:00Z">
        <w:r w:rsidR="00FA22AE" w:rsidRPr="00DE0F0E" w:rsidDel="00B3598D">
          <w:rPr>
            <w:noProof/>
            <w:lang w:val="en-CA"/>
          </w:rPr>
          <w:delText>  ClipH( sps_</w:delText>
        </w:r>
        <w:r w:rsidR="00FA22AE" w:rsidRPr="00DE0F0E" w:rsidDel="00B3598D">
          <w:rPr>
            <w:noProof/>
            <w:lang w:val="en-CA" w:eastAsia="ko-KR"/>
          </w:rPr>
          <w:delText>ref_wraparound_offset, picW, </w:delText>
        </w:r>
        <w:r w:rsidR="00FA22AE" w:rsidRPr="00DE0F0E" w:rsidDel="00B3598D">
          <w:rPr>
            <w:noProof/>
            <w:lang w:val="en-CA"/>
          </w:rPr>
          <w:delText>x</w:delText>
        </w:r>
        <w:r w:rsidR="00FA22AE" w:rsidRPr="00DE0F0E" w:rsidDel="00B3598D">
          <w:rPr>
            <w:noProof/>
            <w:lang w:val="en-CA" w:eastAsia="ko-KR"/>
          </w:rPr>
          <w:delText>Int</w:delText>
        </w:r>
        <w:r w:rsidR="00FA22AE" w:rsidRPr="00DE0F0E" w:rsidDel="00B3598D">
          <w:rPr>
            <w:noProof/>
            <w:vertAlign w:val="subscript"/>
            <w:lang w:val="en-CA" w:eastAsia="ko-KR"/>
          </w:rPr>
          <w:delText>L</w:delText>
        </w:r>
        <w:r w:rsidR="00FA22AE" w:rsidRPr="00DE0F0E" w:rsidDel="00B3598D">
          <w:rPr>
            <w:noProof/>
            <w:lang w:val="en-CA"/>
          </w:rPr>
          <w:delText> )</w:delText>
        </w:r>
      </w:del>
      <w:ins w:id="3551" w:author="JVET-M0415" w:date="2019-02-26T10:57:00Z">
        <w:r w:rsidR="00B3598D">
          <w:rPr>
            <w:noProof/>
            <w:lang w:val="en-CA"/>
          </w:rPr>
          <w:tab/>
        </w:r>
        <w:r w:rsidR="00B3598D">
          <w:rPr>
            <w:noProof/>
            <w:lang w:val="en-CA"/>
          </w:rPr>
          <w:tab/>
        </w:r>
      </w:ins>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3F609A">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3F609A">
        <w:rPr>
          <w:noProof/>
          <w:lang w:val="en-CA"/>
        </w:rPr>
        <w:t>838</w:t>
      </w:r>
      <w:r w:rsidR="00FA22AE" w:rsidRPr="00DE0F0E" w:rsidDel="003C51E6">
        <w:rPr>
          <w:noProof/>
          <w:lang w:val="en-CA"/>
        </w:rPr>
        <w:fldChar w:fldCharType="end"/>
      </w:r>
      <w:r w:rsidR="00FA22AE" w:rsidRPr="00DE0F0E" w:rsidDel="003C51E6">
        <w:rPr>
          <w:noProof/>
          <w:lang w:val="en-CA"/>
        </w:rPr>
        <w:t>)</w:t>
      </w:r>
      <w:ins w:id="3552" w:author="JVET-M0415" w:date="2019-02-26T10:57:00Z">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ins>
      <w:ins w:id="3553" w:author="JVET-M0415" w:date="2019-02-26T10:58:00Z">
        <w:r w:rsidR="00B3598D">
          <w:rPr>
            <w:noProof/>
            <w:lang w:val="en-CA"/>
          </w:rPr>
          <w:t xml:space="preserve"> :</w:t>
        </w:r>
      </w:ins>
      <w:r w:rsidR="00FA22AE" w:rsidRPr="00DE0F0E">
        <w:rPr>
          <w:noProof/>
          <w:lang w:val="en-CA"/>
        </w:rPr>
        <w:br/>
      </w:r>
      <w:r w:rsidR="00FA22AE" w:rsidRPr="00DE0F0E">
        <w:rPr>
          <w:noProof/>
          <w:lang w:val="en-CA"/>
        </w:rPr>
        <w:tab/>
      </w:r>
      <w:del w:id="3554" w:author="JVET-M0415" w:date="2019-02-26T10:58:00Z">
        <w:r w:rsidR="00FA22AE" w:rsidRPr="00DE0F0E" w:rsidDel="00B3598D">
          <w:rPr>
            <w:noProof/>
            <w:lang w:val="en-CA"/>
          </w:rPr>
          <w:delText>:  </w:delText>
        </w:r>
      </w:del>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195D0E90"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24B75AE9"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ins w:id="3555" w:author="JVET-M0415" w:date="2019-02-26T10:58:00Z">
        <w:r w:rsidR="00B3598D">
          <w:rPr>
            <w:noProof/>
            <w:lang w:val="en-CA"/>
          </w:rPr>
          <w:tab/>
        </w:r>
      </w:ins>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3556" w:name="_Ref278221402"/>
      <w:r w:rsidRPr="00DE0F0E" w:rsidDel="003C51E6">
        <w:rPr>
          <w:noProof/>
          <w:lang w:val="en-CA"/>
        </w:rPr>
        <w:t>Chroma sample interpolation process</w:t>
      </w:r>
      <w:bookmarkEnd w:id="3556"/>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lastRenderedPageBreak/>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107C964A"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3F609A" w:rsidRPr="00DE0F0E">
        <w:rPr>
          <w:noProof/>
          <w:lang w:val="en-CA"/>
        </w:rPr>
        <w:t>T</w:t>
      </w:r>
      <w:r w:rsidR="003F609A" w:rsidRPr="00DE0F0E" w:rsidDel="003C51E6">
        <w:rPr>
          <w:noProof/>
          <w:lang w:val="en-CA"/>
        </w:rPr>
        <w:t>able </w:t>
      </w:r>
      <w:r w:rsidR="003F609A">
        <w:rPr>
          <w:noProof/>
          <w:lang w:val="en-CA"/>
        </w:rPr>
        <w:t>8</w:t>
      </w:r>
      <w:r w:rsidR="003F609A" w:rsidRPr="00DE0F0E">
        <w:rPr>
          <w:noProof/>
          <w:lang w:val="en-CA"/>
        </w:rPr>
        <w:noBreakHyphen/>
      </w:r>
      <w:r w:rsidR="003F609A">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49E1F90C"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841</w:t>
      </w:r>
      <w:r w:rsidRPr="00DE0F0E" w:rsidDel="003C51E6">
        <w:rPr>
          <w:noProof/>
          <w:lang w:val="en-CA"/>
        </w:rPr>
        <w:fldChar w:fldCharType="end"/>
      </w:r>
      <w:r w:rsidRPr="00DE0F0E" w:rsidDel="003C51E6">
        <w:rPr>
          <w:noProof/>
          <w:lang w:val="en-CA"/>
        </w:rPr>
        <w:t>)</w:t>
      </w:r>
    </w:p>
    <w:p w14:paraId="773E2E5D" w14:textId="612963C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2AD8EE9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843</w:t>
      </w:r>
      <w:r w:rsidRPr="00DE0F0E" w:rsidDel="003C51E6">
        <w:rPr>
          <w:noProof/>
          <w:lang w:val="en-CA"/>
        </w:rPr>
        <w:fldChar w:fldCharType="end"/>
      </w:r>
      <w:r w:rsidRPr="00DE0F0E" w:rsidDel="003C51E6">
        <w:rPr>
          <w:noProof/>
          <w:lang w:val="en-CA"/>
        </w:rPr>
        <w:t>)</w:t>
      </w:r>
    </w:p>
    <w:p w14:paraId="70E04959" w14:textId="2E01E654"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ins w:id="3557" w:author="JVET-M0415" w:date="2019-02-26T11:00:00Z">
        <w:r w:rsidR="00B3598D">
          <w:rPr>
            <w:noProof/>
            <w:lang w:val="en-CA" w:eastAsia="ko-KR"/>
          </w:rPr>
          <w:t>( </w:t>
        </w:r>
      </w:ins>
      <w:r w:rsidRPr="00DE0F0E">
        <w:rPr>
          <w:noProof/>
          <w:lang w:val="en-CA" w:eastAsia="ko-KR"/>
        </w:rPr>
        <w:t>sps_ref_wraparound_offset</w:t>
      </w:r>
      <w:ins w:id="3558" w:author="JVET-M0415" w:date="2019-02-26T11:00:00Z">
        <w:r w:rsidR="00B3598D">
          <w:rPr>
            <w:noProof/>
            <w:lang w:eastAsia="ko-KR"/>
          </w:rPr>
          <w:t>_minus1 + 1 ) * MinCbSizeY )</w:t>
        </w:r>
      </w:ins>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C0743CA"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w:t>
      </w:r>
      <w:del w:id="3559" w:author="JVET-M0415" w:date="2019-02-26T10:58:00Z">
        <w:r w:rsidR="001F2E62" w:rsidRPr="00DE0F0E" w:rsidDel="00B3598D">
          <w:rPr>
            <w:noProof/>
            <w:lang w:val="en-CA" w:eastAsia="ko-KR"/>
          </w:rPr>
          <w:delText> </w:delText>
        </w:r>
      </w:del>
      <w:r w:rsidR="001F2E62" w:rsidRPr="00DE0F0E">
        <w:rPr>
          <w:noProof/>
          <w:lang w:val="en-CA" w:eastAsia="ko-KR"/>
        </w:rPr>
        <w:t> </w:t>
      </w:r>
      <w:r w:rsidR="001F2E62" w:rsidRPr="00DE0F0E">
        <w:rPr>
          <w:noProof/>
          <w:lang w:val="en-CA"/>
        </w:rPr>
        <w:t>?</w:t>
      </w:r>
      <w:del w:id="3560" w:author="JVET-M0415" w:date="2019-02-26T10:58:00Z">
        <w:r w:rsidR="001F2E62" w:rsidRPr="00DE0F0E" w:rsidDel="00B3598D">
          <w:rPr>
            <w:noProof/>
            <w:lang w:val="en-CA"/>
          </w:rPr>
          <w:delText> </w:delText>
        </w:r>
      </w:del>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del w:id="3561" w:author="JVET-M0415" w:date="2019-02-26T10:59:00Z">
        <w:r w:rsidR="001F2E62" w:rsidRPr="00DE0F0E" w:rsidDel="00B3598D">
          <w:rPr>
            <w:noProof/>
            <w:lang w:val="en-CA"/>
          </w:rPr>
          <w:delText>( </w:delText>
        </w:r>
      </w:del>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del w:id="3562" w:author="JVET-M0415" w:date="2019-02-26T10:59:00Z">
        <w:r w:rsidR="001F2E62" w:rsidRPr="00DE0F0E" w:rsidDel="00B3598D">
          <w:rPr>
            <w:noProof/>
            <w:lang w:val="en-CA"/>
          </w:rPr>
          <w:delText> )</w:delText>
        </w:r>
      </w:del>
      <w:r w:rsidR="001F2E62" w:rsidRPr="00DE0F0E">
        <w:rPr>
          <w:noProof/>
          <w:lang w:val="en-CA"/>
        </w:rPr>
        <w:t> )</w:t>
      </w:r>
      <w:ins w:id="3563" w:author="JVET-M0415" w:date="2019-02-26T10:59:00Z">
        <w:r w:rsidR="00B3598D">
          <w:rPr>
            <w:noProof/>
            <w:lang w:val="en-CA"/>
          </w:rPr>
          <w:t xml:space="preserve"> :</w:t>
        </w:r>
      </w:ins>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3F609A">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3F609A">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r>
      <w:del w:id="3564" w:author="JVET-M0415" w:date="2019-02-26T10:59:00Z">
        <w:r w:rsidR="001F2E62" w:rsidRPr="00DE0F0E" w:rsidDel="00B3598D">
          <w:rPr>
            <w:noProof/>
            <w:lang w:val="en-CA"/>
          </w:rPr>
          <w:delText>: </w:delText>
        </w:r>
      </w:del>
      <w:r w:rsidR="001F2E62" w:rsidRPr="00DE0F0E">
        <w:rPr>
          <w:noProof/>
          <w:lang w:val="en-CA"/>
        </w:rPr>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7F8F2C9D"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43ABFE3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1043E5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4A217FD2"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54B7D795"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1C552A90"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A055418" w:rsidR="000F3930" w:rsidRPr="00DE0F0E" w:rsidRDefault="000F3930" w:rsidP="000F3930">
      <w:pPr>
        <w:pStyle w:val="Caption"/>
        <w:rPr>
          <w:noProof/>
          <w:lang w:val="en-CA" w:eastAsia="ko-KR"/>
        </w:rPr>
      </w:pPr>
      <w:bookmarkStart w:id="3565" w:name="_Ref524539018"/>
      <w:r w:rsidRPr="00DE0F0E">
        <w:rPr>
          <w:noProof/>
          <w:lang w:val="en-CA"/>
        </w:rPr>
        <w:lastRenderedPageBreak/>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3565"/>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3566" w:name="_Hlk526634677"/>
      <w:bookmarkStart w:id="3567"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3566"/>
    <w:bookmarkEnd w:id="3567"/>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lastRenderedPageBreak/>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34596CC"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4AF8A90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853</w:t>
      </w:r>
      <w:r w:rsidRPr="00DE0F0E" w:rsidDel="003C51E6">
        <w:rPr>
          <w:noProof/>
          <w:lang w:val="en-CA"/>
        </w:rPr>
        <w:fldChar w:fldCharType="end"/>
      </w:r>
      <w:r w:rsidRPr="00DE0F0E" w:rsidDel="003C51E6">
        <w:rPr>
          <w:noProof/>
          <w:lang w:val="en-CA"/>
        </w:rPr>
        <w:t>)</w:t>
      </w:r>
    </w:p>
    <w:p w14:paraId="6DDCCAD8" w14:textId="52924D9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586C399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855</w:t>
      </w:r>
      <w:r w:rsidRPr="00DE0F0E" w:rsidDel="003C51E6">
        <w:rPr>
          <w:noProof/>
          <w:lang w:val="en-CA"/>
        </w:rPr>
        <w:fldChar w:fldCharType="end"/>
      </w:r>
      <w:r w:rsidRPr="00DE0F0E" w:rsidDel="003C51E6">
        <w:rPr>
          <w:noProof/>
          <w:lang w:val="en-CA"/>
        </w:rPr>
        <w:t>)</w:t>
      </w:r>
    </w:p>
    <w:p w14:paraId="570FF40D" w14:textId="1613FE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856</w:t>
      </w:r>
      <w:r w:rsidRPr="00DE0F0E" w:rsidDel="003C51E6">
        <w:rPr>
          <w:noProof/>
          <w:lang w:val="en-CA"/>
        </w:rPr>
        <w:fldChar w:fldCharType="end"/>
      </w:r>
      <w:r w:rsidRPr="00DE0F0E" w:rsidDel="003C51E6">
        <w:rPr>
          <w:noProof/>
          <w:lang w:val="en-CA"/>
        </w:rPr>
        <w:t>)</w:t>
      </w:r>
    </w:p>
    <w:p w14:paraId="1A127E80" w14:textId="4A276C2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857</w:t>
      </w:r>
      <w:r w:rsidRPr="00DE0F0E" w:rsidDel="003C51E6">
        <w:rPr>
          <w:noProof/>
          <w:lang w:val="en-CA"/>
        </w:rPr>
        <w:fldChar w:fldCharType="end"/>
      </w:r>
      <w:r w:rsidRPr="00DE0F0E" w:rsidDel="003C51E6">
        <w:rPr>
          <w:noProof/>
          <w:lang w:val="en-CA"/>
        </w:rPr>
        <w:t>)</w:t>
      </w:r>
    </w:p>
    <w:p w14:paraId="528BBDEE" w14:textId="523D969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0C0B763D"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859</w:t>
      </w:r>
      <w:r w:rsidRPr="00DE0F0E" w:rsidDel="003C51E6">
        <w:rPr>
          <w:noProof/>
          <w:lang w:val="en-CA"/>
        </w:rPr>
        <w:fldChar w:fldCharType="end"/>
      </w:r>
      <w:r w:rsidRPr="00DE0F0E" w:rsidDel="003C51E6">
        <w:rPr>
          <w:noProof/>
          <w:lang w:val="en-CA" w:eastAsia="ko-KR"/>
        </w:rPr>
        <w:t>)</w:t>
      </w:r>
    </w:p>
    <w:p w14:paraId="7F889EE4" w14:textId="3F611CD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860</w:t>
      </w:r>
      <w:r w:rsidRPr="00DE0F0E" w:rsidDel="003C51E6">
        <w:rPr>
          <w:noProof/>
          <w:lang w:val="en-CA"/>
        </w:rPr>
        <w:fldChar w:fldCharType="end"/>
      </w:r>
      <w:r w:rsidRPr="00DE0F0E" w:rsidDel="003C51E6">
        <w:rPr>
          <w:noProof/>
          <w:lang w:val="en-CA" w:eastAsia="ko-KR"/>
        </w:rPr>
        <w:t>)</w:t>
      </w:r>
    </w:p>
    <w:p w14:paraId="374486EA" w14:textId="44C33B2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5602EB6D"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862</w:t>
      </w:r>
      <w:r w:rsidRPr="00DE0F0E" w:rsidDel="003C51E6">
        <w:rPr>
          <w:noProof/>
          <w:lang w:val="en-CA"/>
        </w:rPr>
        <w:fldChar w:fldCharType="end"/>
      </w:r>
      <w:r w:rsidRPr="00DE0F0E" w:rsidDel="003C51E6">
        <w:rPr>
          <w:noProof/>
          <w:lang w:val="en-CA" w:eastAsia="ko-KR"/>
        </w:rPr>
        <w:t>)</w:t>
      </w:r>
    </w:p>
    <w:p w14:paraId="282C0562" w14:textId="002C95A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863</w:t>
      </w:r>
      <w:r w:rsidRPr="00DE0F0E" w:rsidDel="003C51E6">
        <w:rPr>
          <w:noProof/>
          <w:lang w:val="en-CA"/>
        </w:rPr>
        <w:fldChar w:fldCharType="end"/>
      </w:r>
      <w:r w:rsidRPr="00DE0F0E" w:rsidDel="003C51E6">
        <w:rPr>
          <w:noProof/>
          <w:lang w:val="en-CA" w:eastAsia="ko-KR"/>
        </w:rPr>
        <w:t>)</w:t>
      </w:r>
    </w:p>
    <w:p w14:paraId="3BD75B6A" w14:textId="3F2FF4C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864</w:t>
      </w:r>
      <w:r w:rsidRPr="00DE0F0E" w:rsidDel="003C51E6">
        <w:rPr>
          <w:noProof/>
          <w:lang w:val="en-CA"/>
        </w:rPr>
        <w:fldChar w:fldCharType="end"/>
      </w:r>
      <w:r w:rsidRPr="00DE0F0E" w:rsidDel="003C51E6">
        <w:rPr>
          <w:noProof/>
          <w:lang w:val="en-CA" w:eastAsia="ko-KR"/>
        </w:rPr>
        <w:t>)</w:t>
      </w:r>
    </w:p>
    <w:p w14:paraId="4FDAD10A" w14:textId="5A08898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865</w:t>
      </w:r>
      <w:r w:rsidRPr="00DE0F0E" w:rsidDel="003C51E6">
        <w:rPr>
          <w:noProof/>
          <w:lang w:val="en-CA"/>
        </w:rPr>
        <w:fldChar w:fldCharType="end"/>
      </w:r>
      <w:r w:rsidRPr="00DE0F0E" w:rsidDel="003C51E6">
        <w:rPr>
          <w:noProof/>
          <w:lang w:val="en-CA" w:eastAsia="ko-KR"/>
        </w:rPr>
        <w:t>)</w:t>
      </w:r>
    </w:p>
    <w:p w14:paraId="18925D2E" w14:textId="527389C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0ED7AE95"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734A0887"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lastRenderedPageBreak/>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2966E26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2CF87F96"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3568" w:name="_Ref278220086"/>
      <w:r w:rsidRPr="00DE0F0E" w:rsidDel="003C51E6">
        <w:rPr>
          <w:noProof/>
          <w:lang w:val="en-CA"/>
        </w:rPr>
        <w:t>Weighted sample prediction process</w:t>
      </w:r>
      <w:bookmarkEnd w:id="3568"/>
    </w:p>
    <w:p w14:paraId="4F984722" w14:textId="77777777" w:rsidR="00E63EAF" w:rsidRPr="00DE0F0E" w:rsidDel="003C51E6" w:rsidRDefault="00E63EAF" w:rsidP="00E63EAF">
      <w:pPr>
        <w:pStyle w:val="Heading5"/>
        <w:rPr>
          <w:noProof/>
          <w:lang w:val="en-CA"/>
        </w:rPr>
      </w:pPr>
      <w:bookmarkStart w:id="3569"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3BB8C461"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3F609A">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0BB48060"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3F609A">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3569"/>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lastRenderedPageBreak/>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77EF6E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2BFD421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1DCD24A0"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3F609A">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3F609A">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D8519D7"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3570" w:name="_Ref298663087"/>
      <w:r w:rsidRPr="00DE0F0E" w:rsidDel="003C51E6">
        <w:rPr>
          <w:noProof/>
          <w:lang w:val="en-CA"/>
        </w:rPr>
        <w:t>Explicit weighted sample prediction process</w:t>
      </w:r>
      <w:bookmarkEnd w:id="3570"/>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498A7B7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875</w:t>
      </w:r>
      <w:r w:rsidRPr="00DE0F0E" w:rsidDel="003C51E6">
        <w:rPr>
          <w:noProof/>
          <w:lang w:val="en-CA"/>
        </w:rPr>
        <w:fldChar w:fldCharType="end"/>
      </w:r>
      <w:r w:rsidRPr="00DE0F0E" w:rsidDel="003C51E6">
        <w:rPr>
          <w:noProof/>
          <w:lang w:val="en-CA"/>
        </w:rPr>
        <w:t>)</w:t>
      </w:r>
    </w:p>
    <w:p w14:paraId="12C00A49" w14:textId="20C0DF7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876</w:t>
      </w:r>
      <w:r w:rsidRPr="00DE0F0E" w:rsidDel="003C51E6">
        <w:rPr>
          <w:noProof/>
          <w:lang w:val="en-CA"/>
        </w:rPr>
        <w:fldChar w:fldCharType="end"/>
      </w:r>
      <w:r w:rsidRPr="00DE0F0E" w:rsidDel="003C51E6">
        <w:rPr>
          <w:noProof/>
          <w:lang w:val="en-CA"/>
        </w:rPr>
        <w:t>)</w:t>
      </w:r>
    </w:p>
    <w:p w14:paraId="6C5743E5" w14:textId="052C181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877</w:t>
      </w:r>
      <w:r w:rsidRPr="00DE0F0E" w:rsidDel="003C51E6">
        <w:rPr>
          <w:noProof/>
          <w:lang w:val="en-CA"/>
        </w:rPr>
        <w:fldChar w:fldCharType="end"/>
      </w:r>
      <w:r w:rsidRPr="00DE0F0E" w:rsidDel="003C51E6">
        <w:rPr>
          <w:noProof/>
          <w:lang w:val="en-CA"/>
        </w:rPr>
        <w:t>)</w:t>
      </w:r>
    </w:p>
    <w:p w14:paraId="6AD49CED" w14:textId="21A9F77F"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lastRenderedPageBreak/>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878</w:t>
      </w:r>
      <w:r w:rsidRPr="00DE0F0E" w:rsidDel="003C51E6">
        <w:rPr>
          <w:noProof/>
          <w:lang w:val="en-CA"/>
        </w:rPr>
        <w:fldChar w:fldCharType="end"/>
      </w:r>
      <w:r w:rsidRPr="00DE0F0E" w:rsidDel="003C51E6">
        <w:rPr>
          <w:noProof/>
          <w:lang w:val="en-CA"/>
        </w:rPr>
        <w:t>)</w:t>
      </w:r>
    </w:p>
    <w:p w14:paraId="7995304C" w14:textId="33F9729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797FDA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1D05181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43E1FCA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1F8D21B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36DD149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D5817E6"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61689D09"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1D53B5F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3F609A">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3F609A">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3571" w:name="_Ref531882861"/>
      <w:r w:rsidRPr="00DE0F0E" w:rsidDel="003C51E6">
        <w:rPr>
          <w:noProof/>
          <w:lang w:val="en-CA"/>
        </w:rPr>
        <w:t>Weighted sample prediction process</w:t>
      </w:r>
      <w:r w:rsidRPr="00DE0F0E">
        <w:rPr>
          <w:noProof/>
          <w:lang w:val="en-CA"/>
        </w:rPr>
        <w:t xml:space="preserve"> for combined merge and intra prediction</w:t>
      </w:r>
      <w:bookmarkEnd w:id="3571"/>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lastRenderedPageBreak/>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3B7D2CF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25BB2645"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2F625B7F"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3F609A">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3F609A">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05E244C0" w:rsidR="00F8418C" w:rsidRPr="00DE0F0E" w:rsidRDefault="00F8418C" w:rsidP="00F8418C">
      <w:pPr>
        <w:pStyle w:val="Caption"/>
        <w:rPr>
          <w:noProof/>
          <w:lang w:val="en-CA"/>
        </w:rPr>
      </w:pPr>
      <w:bookmarkStart w:id="3572"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3572"/>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3573" w:name="_Toc2177080"/>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3573"/>
    </w:p>
    <w:p w14:paraId="2AA86730" w14:textId="77777777" w:rsidR="008678CF" w:rsidRPr="00DE0F0E" w:rsidRDefault="008678CF" w:rsidP="008678CF">
      <w:pPr>
        <w:pStyle w:val="Heading4"/>
        <w:rPr>
          <w:noProof/>
          <w:color w:val="000000" w:themeColor="text1"/>
          <w:lang w:val="en-CA" w:eastAsia="ko-KR"/>
        </w:rPr>
      </w:pPr>
      <w:bookmarkStart w:id="3574" w:name="_Ref527993772"/>
      <w:r w:rsidRPr="00DE0F0E">
        <w:rPr>
          <w:noProof/>
          <w:color w:val="000000" w:themeColor="text1"/>
          <w:lang w:val="en-CA" w:eastAsia="ko-KR"/>
        </w:rPr>
        <w:t>General</w:t>
      </w:r>
      <w:bookmarkEnd w:id="3574"/>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67FCF3D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3F609A">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58104786"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lastRenderedPageBreak/>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7C4A6D3A"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03868F71"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29ED796A"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3830CF12"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7F38F4C"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AEB2769"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3575"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3575"/>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681A0C3"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lastRenderedPageBreak/>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1C70CB70"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044A1879"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60B2692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10C044C6"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45BE959"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6A96868D"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3576" w:name="_Ref528067726"/>
      <w:r w:rsidRPr="00DE0F0E">
        <w:rPr>
          <w:noProof/>
          <w:color w:val="000000" w:themeColor="text1"/>
          <w:lang w:val="en-CA" w:eastAsia="ko-KR"/>
        </w:rPr>
        <w:t>Motion vector storing process for triangle merge mode</w:t>
      </w:r>
      <w:bookmarkEnd w:id="3576"/>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712B6BD9"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896</w:t>
      </w:r>
      <w:r w:rsidRPr="00DE0F0E" w:rsidDel="003C51E6">
        <w:rPr>
          <w:noProof/>
          <w:lang w:val="en-CA"/>
        </w:rPr>
        <w:fldChar w:fldCharType="end"/>
      </w:r>
      <w:r w:rsidRPr="00DE0F0E" w:rsidDel="003C51E6">
        <w:rPr>
          <w:noProof/>
          <w:lang w:val="en-CA"/>
        </w:rPr>
        <w:t>)</w:t>
      </w:r>
    </w:p>
    <w:p w14:paraId="63891188" w14:textId="78AB1330"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3F609A">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28AFC230" w:rsidR="005F6B33" w:rsidRPr="00DE0F0E" w:rsidRDefault="005F6B33" w:rsidP="005F6B33">
      <w:pPr>
        <w:tabs>
          <w:tab w:val="clear" w:pos="794"/>
        </w:tabs>
        <w:rPr>
          <w:noProof/>
          <w:color w:val="000000" w:themeColor="text1"/>
          <w:lang w:val="en-CA"/>
        </w:rPr>
      </w:pPr>
      <w:r w:rsidRPr="00DE0F0E">
        <w:rPr>
          <w:noProof/>
          <w:color w:val="000000" w:themeColor="text1"/>
          <w:lang w:val="en-CA"/>
        </w:rPr>
        <w:lastRenderedPageBreak/>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3F609A">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5ABAA137"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897</w:t>
      </w:r>
      <w:r w:rsidRPr="00DE0F0E" w:rsidDel="003C51E6">
        <w:rPr>
          <w:noProof/>
          <w:lang w:val="en-CA"/>
        </w:rPr>
        <w:fldChar w:fldCharType="end"/>
      </w:r>
      <w:r w:rsidRPr="00DE0F0E" w:rsidDel="003C51E6">
        <w:rPr>
          <w:noProof/>
          <w:lang w:val="en-CA"/>
        </w:rPr>
        <w:t>)</w:t>
      </w:r>
    </w:p>
    <w:p w14:paraId="30407069" w14:textId="367BE1A2"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222351A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1917F11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6D8D845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F8B00B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3D02E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0C09EC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2028116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24E99B5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02E10C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387AC6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3E751D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3D24F8D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6BA62AA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6AA017A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0DF71B7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3949D1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14384C2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41BD3B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60DCB72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1943E939"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5E95ED4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6E163464"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3AE261F1"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F270B59"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5F4DD4F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770FBDF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645CE01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0FFF16A1"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5772971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77A71D1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12385F7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48A901C5"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72888F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088EFDB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9B2F14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1652858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3571BA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352B5235"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7959CDC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9A4F91"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5992249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1655D77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6CE9C0E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lastRenderedPageBreak/>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941</w:t>
      </w:r>
      <w:r w:rsidRPr="00DE0F0E" w:rsidDel="003C51E6">
        <w:rPr>
          <w:noProof/>
          <w:lang w:val="en-CA"/>
        </w:rPr>
        <w:fldChar w:fldCharType="end"/>
      </w:r>
      <w:r w:rsidRPr="00DE0F0E" w:rsidDel="003C51E6">
        <w:rPr>
          <w:noProof/>
          <w:lang w:val="en-CA"/>
        </w:rPr>
        <w:t>)</w:t>
      </w:r>
    </w:p>
    <w:p w14:paraId="13A1DE79" w14:textId="354AEB3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942</w:t>
      </w:r>
      <w:r w:rsidRPr="00DE0F0E" w:rsidDel="003C51E6">
        <w:rPr>
          <w:noProof/>
          <w:lang w:val="en-CA"/>
        </w:rPr>
        <w:fldChar w:fldCharType="end"/>
      </w:r>
      <w:r w:rsidRPr="00DE0F0E" w:rsidDel="003C51E6">
        <w:rPr>
          <w:noProof/>
          <w:lang w:val="en-CA"/>
        </w:rPr>
        <w:t>)</w:t>
      </w:r>
    </w:p>
    <w:p w14:paraId="43E08D6A" w14:textId="6B73CED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943</w:t>
      </w:r>
      <w:r w:rsidRPr="00DE0F0E" w:rsidDel="003C51E6">
        <w:rPr>
          <w:noProof/>
          <w:lang w:val="en-CA"/>
        </w:rPr>
        <w:fldChar w:fldCharType="end"/>
      </w:r>
      <w:r w:rsidRPr="00DE0F0E" w:rsidDel="003C51E6">
        <w:rPr>
          <w:noProof/>
          <w:lang w:val="en-CA"/>
        </w:rPr>
        <w:t>)</w:t>
      </w:r>
    </w:p>
    <w:p w14:paraId="189E03F6" w14:textId="39486AF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944</w:t>
      </w:r>
      <w:r w:rsidRPr="00DE0F0E" w:rsidDel="003C51E6">
        <w:rPr>
          <w:noProof/>
          <w:lang w:val="en-CA"/>
        </w:rPr>
        <w:fldChar w:fldCharType="end"/>
      </w:r>
      <w:r w:rsidRPr="00DE0F0E" w:rsidDel="003C51E6">
        <w:rPr>
          <w:noProof/>
          <w:lang w:val="en-CA"/>
        </w:rPr>
        <w:t>)</w:t>
      </w:r>
    </w:p>
    <w:p w14:paraId="010AAFCA" w14:textId="42E56A56"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945</w:t>
      </w:r>
      <w:r w:rsidRPr="00DE0F0E" w:rsidDel="003C51E6">
        <w:rPr>
          <w:noProof/>
          <w:lang w:val="en-CA"/>
        </w:rPr>
        <w:fldChar w:fldCharType="end"/>
      </w:r>
      <w:r w:rsidRPr="00DE0F0E" w:rsidDel="003C51E6">
        <w:rPr>
          <w:noProof/>
          <w:lang w:val="en-CA"/>
        </w:rPr>
        <w:t>)</w:t>
      </w:r>
    </w:p>
    <w:p w14:paraId="12068D6F" w14:textId="481A4175"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3577" w:name="_Ref528577940"/>
      <w:r w:rsidRPr="00DE0F0E">
        <w:rPr>
          <w:noProof/>
          <w:color w:val="000000" w:themeColor="text1"/>
          <w:lang w:val="en-CA" w:eastAsia="ko-KR"/>
        </w:rPr>
        <w:t>Reference picture mapping process for triangle merge mode</w:t>
      </w:r>
      <w:bookmarkEnd w:id="3577"/>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71722B48"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del w:id="3578" w:author="JVET-M0128" w:date="2019-02-26T08:15:00Z">
        <w:r w:rsidRPr="00DE0F0E" w:rsidDel="00244B64">
          <w:rPr>
            <w:noProof/>
            <w:color w:val="000000" w:themeColor="text1"/>
            <w:lang w:val="en-CA"/>
          </w:rPr>
          <w:delText>RefPicList0</w:delText>
        </w:r>
      </w:del>
      <w:ins w:id="3579" w:author="JVET-M0128" w:date="2019-02-26T08:15:00Z">
        <w:r w:rsidR="00244B64">
          <w:rPr>
            <w:noProof/>
            <w:color w:val="000000" w:themeColor="text1"/>
            <w:lang w:val="en-CA"/>
          </w:rPr>
          <w:t>RefPicList[ 0 ]</w:t>
        </w:r>
      </w:ins>
      <w:r w:rsidRPr="00DE0F0E">
        <w:rPr>
          <w:noProof/>
          <w:color w:val="000000" w:themeColor="text1"/>
          <w:lang w:val="en-CA"/>
        </w:rPr>
        <w:t xml:space="preserve">[ refIdxLN ]  :  </w:t>
      </w:r>
      <w:del w:id="3580" w:author="JVET-M0128" w:date="2019-02-26T08:16:00Z">
        <w:r w:rsidRPr="00DE0F0E" w:rsidDel="00244B64">
          <w:rPr>
            <w:noProof/>
            <w:color w:val="000000" w:themeColor="text1"/>
            <w:lang w:val="en-CA"/>
          </w:rPr>
          <w:delText>RefPicList1</w:delText>
        </w:r>
      </w:del>
      <w:ins w:id="3581" w:author="JVET-M0128" w:date="2019-02-26T08:16:00Z">
        <w:r w:rsidR="00244B64">
          <w:rPr>
            <w:noProof/>
            <w:color w:val="000000" w:themeColor="text1"/>
            <w:lang w:val="en-CA"/>
          </w:rPr>
          <w:t>RefPicList[ 1 ]</w:t>
        </w:r>
      </w:ins>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1905E41"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del w:id="3582" w:author="JVET-M0128" w:date="2019-02-26T08:16:00Z">
        <w:r w:rsidRPr="00DE0F0E" w:rsidDel="00244B64">
          <w:rPr>
            <w:noProof/>
            <w:color w:val="000000" w:themeColor="text1"/>
            <w:lang w:val="en-CA"/>
          </w:rPr>
          <w:delText>RefPicList1</w:delText>
        </w:r>
      </w:del>
      <w:ins w:id="3583" w:author="JVET-M0128" w:date="2019-02-26T08:16:00Z">
        <w:r w:rsidR="00244B64">
          <w:rPr>
            <w:noProof/>
            <w:color w:val="000000" w:themeColor="text1"/>
            <w:lang w:val="en-CA"/>
          </w:rPr>
          <w:t>RefPicList[ 1 ]</w:t>
        </w:r>
      </w:ins>
      <w:r w:rsidRPr="00DE0F0E">
        <w:rPr>
          <w:noProof/>
          <w:color w:val="000000" w:themeColor="text1"/>
          <w:lang w:val="en-CA"/>
        </w:rPr>
        <w:t xml:space="preserve">  :  </w:t>
      </w:r>
      <w:del w:id="3584" w:author="JVET-M0128" w:date="2019-02-26T08:15:00Z">
        <w:r w:rsidRPr="00DE0F0E" w:rsidDel="00244B64">
          <w:rPr>
            <w:noProof/>
            <w:color w:val="000000" w:themeColor="text1"/>
            <w:lang w:val="en-CA"/>
          </w:rPr>
          <w:delText>RefPicList0</w:delText>
        </w:r>
      </w:del>
      <w:ins w:id="3585" w:author="JVET-M0128" w:date="2019-02-26T08:15:00Z">
        <w:r w:rsidR="00244B64">
          <w:rPr>
            <w:noProof/>
            <w:color w:val="000000" w:themeColor="text1"/>
            <w:lang w:val="en-CA"/>
          </w:rPr>
          <w:t>RefPicList[ 0 ]</w:t>
        </w:r>
      </w:ins>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1CDEBEBA"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ins w:id="3586" w:author="JVET-M0128" w:date="2019-02-26T09:08:00Z">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ins>
      <w:del w:id="3587" w:author="JVET-M0128" w:date="2019-02-26T09:08:00Z">
        <w:r w:rsidRPr="00DE0F0E" w:rsidDel="00941CEA">
          <w:rPr>
            <w:noProof/>
            <w:color w:val="000000" w:themeColor="text1"/>
            <w:lang w:val="en-CA"/>
          </w:rPr>
          <w:delText>num_ref_idx_l1_active_minus1</w:delText>
        </w:r>
      </w:del>
      <w:r w:rsidRPr="00DE0F0E">
        <w:rPr>
          <w:noProof/>
          <w:color w:val="000000" w:themeColor="text1"/>
          <w:lang w:val="en-CA"/>
        </w:rPr>
        <w:t>, the following applies until mapStop is equal to FALSE:</w:t>
      </w:r>
    </w:p>
    <w:p w14:paraId="01E19595" w14:textId="20A3D051"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949</w:t>
      </w:r>
      <w:r w:rsidRPr="00DE0F0E" w:rsidDel="003C51E6">
        <w:rPr>
          <w:noProof/>
          <w:lang w:val="en-CA"/>
        </w:rPr>
        <w:fldChar w:fldCharType="end"/>
      </w:r>
      <w:r w:rsidRPr="00DE0F0E" w:rsidDel="003C51E6">
        <w:rPr>
          <w:noProof/>
          <w:lang w:val="en-CA"/>
        </w:rPr>
        <w:t>)</w:t>
      </w:r>
    </w:p>
    <w:p w14:paraId="4634235C" w14:textId="645C2CDF"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3588" w:name="_Ref522376711"/>
      <w:bookmarkStart w:id="3589" w:name="_Toc2177081"/>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3588"/>
      <w:bookmarkEnd w:id="3589"/>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D45ED29"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9C85836"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lastRenderedPageBreak/>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328F9161"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953</w:t>
      </w:r>
      <w:r w:rsidRPr="00DE0F0E">
        <w:rPr>
          <w:noProof/>
          <w:lang w:val="en-CA"/>
        </w:rPr>
        <w:fldChar w:fldCharType="end"/>
      </w:r>
      <w:r w:rsidRPr="00DE0F0E">
        <w:rPr>
          <w:noProof/>
          <w:lang w:val="en-CA"/>
        </w:rPr>
        <w:t>)</w:t>
      </w:r>
    </w:p>
    <w:p w14:paraId="03C010EA" w14:textId="682AA502"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4532AC52"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3F609A">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3590" w:name="_Toc2177082"/>
      <w:r w:rsidRPr="00DE0F0E">
        <w:rPr>
          <w:noProof/>
          <w:lang w:val="en-CA"/>
        </w:rPr>
        <w:t>Decoding process for coding units coded in IBC prediction mode</w:t>
      </w:r>
      <w:bookmarkEnd w:id="3590"/>
    </w:p>
    <w:p w14:paraId="071D2F54" w14:textId="515311D5" w:rsidR="00AD1DBF" w:rsidRPr="00DE0F0E" w:rsidRDefault="00AD1DBF" w:rsidP="00AD1DBF">
      <w:pPr>
        <w:pStyle w:val="Heading3"/>
        <w:rPr>
          <w:noProof/>
          <w:lang w:val="en-CA"/>
        </w:rPr>
      </w:pPr>
      <w:bookmarkStart w:id="3591" w:name="_Toc2177083"/>
      <w:r w:rsidRPr="00DE0F0E" w:rsidDel="003C51E6">
        <w:rPr>
          <w:noProof/>
          <w:lang w:val="en-CA"/>
        </w:rPr>
        <w:t xml:space="preserve">General decoding process for coding units coded in </w:t>
      </w:r>
      <w:r w:rsidRPr="00DE0F0E">
        <w:rPr>
          <w:noProof/>
          <w:lang w:val="en-CA"/>
        </w:rPr>
        <w:t>IBC prediction mode</w:t>
      </w:r>
      <w:bookmarkEnd w:id="3591"/>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D9473D0"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3F1FE1B0"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3F609A">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45411F3B"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3F609A">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3D0B5041"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B3729BE"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2825F6F3"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342370B8"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38867BF9"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3FEBDE93"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4D51A54F"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7FBBBBE1"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611CA36"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3AA6ED0A"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43F9D61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18B96575"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1955A539"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3F609A">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lastRenderedPageBreak/>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573F1F82"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7D68BB26"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20FA39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2C4A8195"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3521AC40"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2E861BBC"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3D98F714"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3F609A">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5CD9F45C"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3F609A">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array </w:t>
      </w:r>
      <w:r w:rsidRPr="00DE0F0E" w:rsidDel="003C51E6">
        <w:rPr>
          <w:noProof/>
          <w:lang w:val="en-CA"/>
        </w:rPr>
        <w:lastRenderedPageBreak/>
        <w:t>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48177A8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3F609A">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3592" w:name="_Ref1935753"/>
      <w:bookmarkStart w:id="3593" w:name="_Toc2177084"/>
      <w:r w:rsidRPr="00DE0F0E">
        <w:rPr>
          <w:noProof/>
          <w:lang w:val="en-CA"/>
        </w:rPr>
        <w:t>Derivation process for motion vector components for IBC blocks</w:t>
      </w:r>
      <w:bookmarkEnd w:id="3592"/>
      <w:bookmarkEnd w:id="3593"/>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4F1FBDA9"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3F609A">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238CABEF"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0B2C2E2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0DA7ED4A"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3F609A">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62D4713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4234DE3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97F3B8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FF4E49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675B52A7"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59263A77"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3F609A">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w:t>
      </w:r>
      <w:r w:rsidRPr="00DE0F0E">
        <w:rPr>
          <w:noProof/>
          <w:lang w:val="en-CA" w:eastAsia="ko-KR"/>
        </w:rPr>
        <w:lastRenderedPageBreak/>
        <w:t>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3C583E2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15E70E5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34541ED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30511112"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3594" w:name="_Ref1935883"/>
      <w:r w:rsidRPr="00DE0F0E">
        <w:rPr>
          <w:noProof/>
          <w:lang w:val="en-CA"/>
        </w:rPr>
        <w:t>Derivation process for luma motion vector for merge mode</w:t>
      </w:r>
      <w:bookmarkEnd w:id="3594"/>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C8BD6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3F609A">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CEA370"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3F609A">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3F609A">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569825F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lastRenderedPageBreak/>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3F609A">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00E2882E"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3F609A">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65AD44A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0D017CA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3595" w:name="_Ref1935947"/>
      <w:r w:rsidRPr="00DE0F0E">
        <w:rPr>
          <w:noProof/>
          <w:lang w:val="en-CA"/>
        </w:rPr>
        <w:t>Derivation process for spatial merging candidates</w:t>
      </w:r>
      <w:bookmarkEnd w:id="3595"/>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0CA5029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55C0174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3813485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67563AFD"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lastRenderedPageBreak/>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A4AE7E6"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3596" w:name="_Ref1935976"/>
      <w:r w:rsidRPr="00DE0F0E">
        <w:rPr>
          <w:noProof/>
          <w:lang w:val="en-CA"/>
        </w:rPr>
        <w:t>Derivation process for pairwise average merging candidate</w:t>
      </w:r>
      <w:bookmarkEnd w:id="3596"/>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5592303C"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73089B0D"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2A9B77FC"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3597" w:name="_Ref1935962"/>
      <w:r w:rsidRPr="00DE0F0E">
        <w:rPr>
          <w:noProof/>
          <w:lang w:val="en-CA"/>
        </w:rPr>
        <w:t>Derivation process for history-based merging candidates</w:t>
      </w:r>
      <w:bookmarkEnd w:id="3597"/>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lastRenderedPageBreak/>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080395F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3598" w:name="_Ref1935905"/>
      <w:r w:rsidRPr="00DE0F0E" w:rsidDel="003C51E6">
        <w:rPr>
          <w:noProof/>
          <w:lang w:val="en-CA"/>
        </w:rPr>
        <w:t>Derivation process for luma motion vector prediction</w:t>
      </w:r>
      <w:bookmarkEnd w:id="3598"/>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19645BBC"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3F609A">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04018BB2"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3599" w:name="_Ref1936013"/>
      <w:r w:rsidRPr="00DE0F0E">
        <w:rPr>
          <w:noProof/>
          <w:lang w:val="en-CA"/>
        </w:rPr>
        <w:t>Derivation process for motion vector predictor candidate list</w:t>
      </w:r>
      <w:bookmarkEnd w:id="3599"/>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C5E91CE"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3F609A">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6D777196"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2E7AF033"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4A148A91"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lastRenderedPageBreak/>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3600" w:name="_Ref536821628"/>
      <w:r w:rsidRPr="00DE0F0E">
        <w:rPr>
          <w:noProof/>
          <w:lang w:val="en-CA"/>
        </w:rPr>
        <w:t>Derivation process for spatial motion vector predictor candidates</w:t>
      </w:r>
      <w:bookmarkEnd w:id="3600"/>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0196982C"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3F609A" w:rsidRPr="00DE0F0E" w:rsidDel="003C51E6">
        <w:rPr>
          <w:noProof/>
          <w:lang w:val="en-CA"/>
        </w:rPr>
        <w:t>Figure </w:t>
      </w:r>
      <w:r w:rsidR="003F609A">
        <w:rPr>
          <w:noProof/>
          <w:lang w:val="en-CA"/>
        </w:rPr>
        <w:t>8</w:t>
      </w:r>
      <w:r w:rsidR="003F609A" w:rsidRPr="00DE0F0E" w:rsidDel="003C51E6">
        <w:rPr>
          <w:noProof/>
          <w:lang w:val="en-CA"/>
        </w:rPr>
        <w:noBreakHyphen/>
      </w:r>
      <w:r w:rsidR="003F609A">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39D97612"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3ACEBEE3" w:rsidR="00AD1DBF" w:rsidRDefault="00AD1DBF" w:rsidP="00AD1DBF">
      <w:pPr>
        <w:pStyle w:val="Equation"/>
        <w:tabs>
          <w:tab w:val="clear" w:pos="4849"/>
        </w:tabs>
        <w:ind w:left="2015"/>
        <w:rPr>
          <w:ins w:id="3601" w:author="Xiaoyu Xiu" w:date="2019-03-17T22:32:00Z"/>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287DE3A2" w14:textId="16EE9547" w:rsidR="00C91AB8" w:rsidRPr="00C91AB8" w:rsidDel="003C51E6" w:rsidRDefault="00C91AB8" w:rsidP="00C91AB8">
      <w:pPr>
        <w:numPr>
          <w:ilvl w:val="0"/>
          <w:numId w:val="84"/>
        </w:numPr>
        <w:tabs>
          <w:tab w:val="clear" w:pos="794"/>
          <w:tab w:val="clear" w:pos="1191"/>
          <w:tab w:val="clear" w:pos="1588"/>
          <w:tab w:val="left" w:pos="284"/>
          <w:tab w:val="left" w:pos="1530"/>
        </w:tabs>
        <w:ind w:left="1530"/>
        <w:rPr>
          <w:noProof/>
          <w:lang w:val="en-CA" w:eastAsia="ko-KR"/>
        </w:rPr>
        <w:pPrChange w:id="3602" w:author="Xiaoyu Xiu" w:date="2019-03-17T22:32:00Z">
          <w:pPr>
            <w:pStyle w:val="Equation"/>
            <w:tabs>
              <w:tab w:val="clear" w:pos="4849"/>
            </w:tabs>
            <w:ind w:left="2015"/>
          </w:pPr>
        </w:pPrChange>
      </w:pPr>
      <w:ins w:id="3603" w:author="Xiaoyu Xiu" w:date="2019-03-17T22:32:00Z">
        <w:r w:rsidRPr="00CA56D5">
          <w:rPr>
            <w:noProof/>
            <w:lang w:val="en-CA" w:eastAsia="ko-KR"/>
          </w:rPr>
          <w:t xml:space="preserve">When ( yCb % CtbSizeY ) is equal to 0, the temporal motion buffer compression process for collocated motion vectors as </w:t>
        </w:r>
        <w:r w:rsidRPr="00CA56D5">
          <w:rPr>
            <w:noProof/>
            <w:lang w:val="en-CA"/>
          </w:rPr>
          <w:t>specified</w:t>
        </w:r>
        <w:r w:rsidRPr="00CA56D5">
          <w:rPr>
            <w:noProof/>
            <w:lang w:val="en-CA" w:eastAsia="ko-KR"/>
          </w:rPr>
          <w:t xml:space="preserve"> </w:t>
        </w:r>
        <w:r w:rsidRPr="00CA56D5">
          <w:rPr>
            <w:noProof/>
            <w:lang w:val="en-CA"/>
          </w:rPr>
          <w:t>in</w:t>
        </w:r>
        <w:r w:rsidRPr="00CA56D5">
          <w:rPr>
            <w:noProof/>
            <w:lang w:val="en-CA" w:eastAsia="ko-KR"/>
          </w:rPr>
          <w:t xml:space="preserve"> clause 8.5.2.15 is invoked with </w:t>
        </w:r>
        <w:r>
          <w:rPr>
            <w:noProof/>
            <w:lang w:val="en-CA" w:eastAsia="ko-KR"/>
          </w:rPr>
          <w:t>mvB</w:t>
        </w:r>
        <w:r w:rsidRPr="00CA56D5">
          <w:rPr>
            <w:noProof/>
            <w:lang w:val="en-CA" w:eastAsia="ko-KR"/>
          </w:rPr>
          <w:t xml:space="preserve"> as input, and the modified </w:t>
        </w:r>
        <w:r>
          <w:rPr>
            <w:noProof/>
            <w:lang w:val="en-CA" w:eastAsia="ko-KR"/>
          </w:rPr>
          <w:t>mvB</w:t>
        </w:r>
        <w:r w:rsidRPr="00CA56D5">
          <w:rPr>
            <w:noProof/>
            <w:lang w:val="en-CA" w:eastAsia="ko-KR"/>
          </w:rPr>
          <w:t xml:space="preserve"> as output.</w:t>
        </w:r>
      </w:ins>
    </w:p>
    <w:p w14:paraId="44091D68" w14:textId="77777777" w:rsidR="00AD1DBF" w:rsidRPr="00DE0F0E" w:rsidRDefault="00AD1DBF" w:rsidP="00AD1DBF">
      <w:pPr>
        <w:pStyle w:val="Heading4"/>
        <w:rPr>
          <w:noProof/>
          <w:lang w:val="en-CA"/>
        </w:rPr>
      </w:pPr>
      <w:bookmarkStart w:id="3604" w:name="_Ref1935790"/>
      <w:r w:rsidRPr="00DE0F0E">
        <w:rPr>
          <w:noProof/>
          <w:lang w:val="en-CA"/>
        </w:rPr>
        <w:t>Derivation process for chroma motion vectors</w:t>
      </w:r>
      <w:bookmarkEnd w:id="3604"/>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10C7DEC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7D699F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3605" w:name="_Ref1935918"/>
      <w:r w:rsidRPr="00DE0F0E">
        <w:rPr>
          <w:noProof/>
          <w:lang w:val="en-CA"/>
        </w:rPr>
        <w:t>Updating process for the history-based motion vector predictor candidate list</w:t>
      </w:r>
      <w:bookmarkEnd w:id="3605"/>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484EFD3A"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ins w:id="3606" w:author="Benjamin Bross" w:date="2019-02-27T16:20:00Z">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ins>
      <w:del w:id="3607" w:author="Benjamin Bross" w:date="2019-02-27T16:20:00Z">
        <w:r w:rsidR="00913D56" w:rsidRPr="00DE0F0E" w:rsidDel="006C5AAD">
          <w:rPr>
            <w:noProof/>
            <w:lang w:val="en-CA"/>
          </w:rPr>
          <w:delText>5</w:delText>
        </w:r>
      </w:del>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w:t>
      </w:r>
      <w:del w:id="3608" w:author="Benjamin Bross" w:date="2019-02-27T16:21:00Z">
        <w:r w:rsidRPr="00DE0F0E" w:rsidDel="006C5AAD">
          <w:rPr>
            <w:noProof/>
            <w:lang w:val="en-CA"/>
          </w:rPr>
          <w:delText xml:space="preserve"> </w:delText>
        </w:r>
      </w:del>
      <w:r w:rsidRPr="00DE0F0E">
        <w:rPr>
          <w:noProof/>
          <w:lang w:val="en-CA"/>
        </w:rPr>
        <w:t>− 1 ] is set equal to mvCand.</w:t>
      </w:r>
    </w:p>
    <w:p w14:paraId="3E689765" w14:textId="47A1FCFE"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ins w:id="3609" w:author="Benjamin Bross" w:date="2019-02-27T16:20:00Z">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ins>
      <w:del w:id="3610" w:author="Benjamin Bross" w:date="2019-02-27T16:20:00Z">
        <w:r w:rsidR="00913D56" w:rsidRPr="00DE0F0E" w:rsidDel="006C5AAD">
          <w:rPr>
            <w:noProof/>
            <w:lang w:val="en-CA"/>
          </w:rPr>
          <w:delText>5</w:delText>
        </w:r>
      </w:del>
      <w:r w:rsidRPr="00DE0F0E">
        <w:rPr>
          <w:noProof/>
          <w:lang w:val="en-CA"/>
        </w:rPr>
        <w:t>), the following applies:</w:t>
      </w:r>
    </w:p>
    <w:p w14:paraId="4D84D80E"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w:t>
      </w:r>
      <w:del w:id="3611" w:author="Benjamin Bross" w:date="2019-02-27T16:20:00Z">
        <w:r w:rsidRPr="00DE0F0E" w:rsidDel="006C5AAD">
          <w:rPr>
            <w:noProof/>
            <w:lang w:val="en-CA"/>
          </w:rPr>
          <w:delText xml:space="preserve"> </w:delText>
        </w:r>
      </w:del>
      <w:r w:rsidRPr="00DE0F0E">
        <w:rPr>
          <w:noProof/>
          <w:lang w:val="en-CA"/>
        </w:rPr>
        <w:t>++ ] is set equal to mvCand.</w:t>
      </w:r>
    </w:p>
    <w:p w14:paraId="7C616D2B" w14:textId="77777777" w:rsidR="00AD1DBF" w:rsidRPr="00DE0F0E" w:rsidDel="003C51E6" w:rsidRDefault="00AD1DBF" w:rsidP="00AD1DBF">
      <w:pPr>
        <w:pStyle w:val="Heading3"/>
        <w:rPr>
          <w:noProof/>
          <w:lang w:val="en-CA"/>
        </w:rPr>
      </w:pPr>
      <w:bookmarkStart w:id="3612" w:name="_Toc2177085"/>
      <w:r w:rsidRPr="00DE0F0E">
        <w:rPr>
          <w:noProof/>
          <w:lang w:val="en-CA"/>
        </w:rPr>
        <w:t>Decoding process for ibc</w:t>
      </w:r>
      <w:r w:rsidRPr="00DE0F0E" w:rsidDel="003C51E6">
        <w:rPr>
          <w:noProof/>
          <w:lang w:val="en-CA"/>
        </w:rPr>
        <w:t xml:space="preserve"> </w:t>
      </w:r>
      <w:r w:rsidRPr="00DE0F0E">
        <w:rPr>
          <w:noProof/>
          <w:lang w:val="en-CA"/>
        </w:rPr>
        <w:t>blocks</w:t>
      </w:r>
      <w:bookmarkEnd w:id="3612"/>
    </w:p>
    <w:p w14:paraId="40A613E4" w14:textId="77777777" w:rsidR="00AD1DBF" w:rsidRPr="00DE0F0E" w:rsidRDefault="00AD1DBF" w:rsidP="00AD1DBF">
      <w:pPr>
        <w:pStyle w:val="Heading4"/>
        <w:rPr>
          <w:noProof/>
          <w:lang w:val="en-CA" w:eastAsia="ko-KR"/>
        </w:rPr>
      </w:pPr>
      <w:bookmarkStart w:id="3613" w:name="_Ref1935840"/>
      <w:r w:rsidRPr="00DE0F0E">
        <w:rPr>
          <w:noProof/>
          <w:lang w:val="en-CA" w:eastAsia="ko-KR"/>
        </w:rPr>
        <w:t>General</w:t>
      </w:r>
      <w:bookmarkEnd w:id="3613"/>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lastRenderedPageBreak/>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344C2F1D"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994</w:t>
      </w:r>
      <w:r w:rsidRPr="00DE0F0E" w:rsidDel="003C51E6">
        <w:rPr>
          <w:noProof/>
          <w:lang w:val="en-CA"/>
        </w:rPr>
        <w:fldChar w:fldCharType="end"/>
      </w:r>
      <w:r w:rsidRPr="00DE0F0E" w:rsidDel="003C51E6">
        <w:rPr>
          <w:noProof/>
          <w:lang w:val="en-CA"/>
        </w:rPr>
        <w:t>)</w:t>
      </w:r>
    </w:p>
    <w:p w14:paraId="7653C178" w14:textId="019A1DA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211B5E5A"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D151696"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3F609A">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1519A53A"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CA98B64"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58EFCDE"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12EF6EA"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3F609A">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w:t>
      </w:r>
      <w:r w:rsidRPr="00DE0F0E" w:rsidDel="003C51E6">
        <w:rPr>
          <w:noProof/>
          <w:lang w:val="en-CA"/>
        </w:rPr>
        <w:lastRenderedPageBreak/>
        <w:t>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0C3BB99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3F609A">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416178A"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3F609A">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C0DF01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997</w:t>
      </w:r>
      <w:r w:rsidRPr="00DE0F0E" w:rsidDel="003C51E6">
        <w:rPr>
          <w:noProof/>
          <w:lang w:val="en-CA"/>
        </w:rPr>
        <w:fldChar w:fldCharType="end"/>
      </w:r>
      <w:r w:rsidRPr="00DE0F0E" w:rsidDel="003C51E6">
        <w:rPr>
          <w:noProof/>
          <w:lang w:val="en-CA"/>
        </w:rPr>
        <w:t>)</w:t>
      </w:r>
    </w:p>
    <w:p w14:paraId="2597F3D1" w14:textId="1509D978"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998</w:t>
      </w:r>
      <w:r w:rsidRPr="00DE0F0E" w:rsidDel="003C51E6">
        <w:rPr>
          <w:noProof/>
          <w:lang w:val="en-CA"/>
        </w:rPr>
        <w:fldChar w:fldCharType="end"/>
      </w:r>
      <w:r w:rsidRPr="00DE0F0E" w:rsidDel="003C51E6">
        <w:rPr>
          <w:noProof/>
          <w:lang w:val="en-CA"/>
        </w:rPr>
        <w:t>)</w:t>
      </w:r>
    </w:p>
    <w:p w14:paraId="517169B3" w14:textId="34ADD99A"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999</w:t>
      </w:r>
      <w:r w:rsidRPr="00DE0F0E" w:rsidDel="003C51E6">
        <w:rPr>
          <w:noProof/>
          <w:lang w:val="en-CA"/>
        </w:rPr>
        <w:fldChar w:fldCharType="end"/>
      </w:r>
      <w:r w:rsidRPr="00DE0F0E" w:rsidDel="003C51E6">
        <w:rPr>
          <w:noProof/>
          <w:lang w:val="en-CA"/>
        </w:rPr>
        <w:t>)</w:t>
      </w:r>
    </w:p>
    <w:p w14:paraId="06F0CA87" w14:textId="57CC6B22"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1000</w:t>
      </w:r>
      <w:r w:rsidRPr="00DE0F0E" w:rsidDel="003C51E6">
        <w:rPr>
          <w:noProof/>
          <w:lang w:val="en-CA"/>
        </w:rPr>
        <w:fldChar w:fldCharType="end"/>
      </w:r>
      <w:r w:rsidRPr="00DE0F0E" w:rsidDel="003C51E6">
        <w:rPr>
          <w:noProof/>
          <w:lang w:val="en-CA"/>
        </w:rPr>
        <w:t>)</w:t>
      </w:r>
    </w:p>
    <w:p w14:paraId="5E964FFE" w14:textId="26D7843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1001</w:t>
      </w:r>
      <w:r w:rsidRPr="00DE0F0E" w:rsidDel="003C51E6">
        <w:rPr>
          <w:noProof/>
          <w:lang w:val="en-CA"/>
        </w:rPr>
        <w:fldChar w:fldCharType="end"/>
      </w:r>
      <w:r w:rsidRPr="00DE0F0E" w:rsidDel="003C51E6">
        <w:rPr>
          <w:noProof/>
          <w:lang w:val="en-CA"/>
        </w:rPr>
        <w:t>)</w:t>
      </w:r>
    </w:p>
    <w:p w14:paraId="4787B0E5" w14:textId="7214D832"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1002</w:t>
      </w:r>
      <w:r w:rsidRPr="00DE0F0E" w:rsidDel="003C51E6">
        <w:rPr>
          <w:noProof/>
          <w:lang w:val="en-CA"/>
        </w:rPr>
        <w:fldChar w:fldCharType="end"/>
      </w:r>
      <w:r w:rsidRPr="00DE0F0E" w:rsidDel="003C51E6">
        <w:rPr>
          <w:noProof/>
          <w:lang w:val="en-CA"/>
        </w:rPr>
        <w:t>)</w:t>
      </w:r>
    </w:p>
    <w:p w14:paraId="3B9A1111" w14:textId="5CD7097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3614" w:name="_Toc2177086"/>
      <w:r w:rsidRPr="00DE0F0E">
        <w:rPr>
          <w:noProof/>
          <w:lang w:val="en-CA"/>
        </w:rPr>
        <w:t>Scaling, transformation and array construction process</w:t>
      </w:r>
      <w:bookmarkEnd w:id="3614"/>
    </w:p>
    <w:p w14:paraId="56B1D733" w14:textId="77777777" w:rsidR="0012023F" w:rsidRPr="00DE0F0E" w:rsidRDefault="0012023F" w:rsidP="0012023F">
      <w:pPr>
        <w:pStyle w:val="Heading3"/>
        <w:rPr>
          <w:noProof/>
          <w:lang w:val="en-CA"/>
        </w:rPr>
      </w:pPr>
      <w:bookmarkStart w:id="3615" w:name="_Ref529267130"/>
      <w:bookmarkStart w:id="3616" w:name="_Toc2177087"/>
      <w:r w:rsidRPr="00DE0F0E">
        <w:rPr>
          <w:noProof/>
          <w:lang w:val="en-CA"/>
        </w:rPr>
        <w:t>Derivation process for quantization parameters</w:t>
      </w:r>
      <w:bookmarkEnd w:id="3615"/>
      <w:bookmarkEnd w:id="3616"/>
    </w:p>
    <w:p w14:paraId="002ADECB" w14:textId="77777777" w:rsidR="0000502C" w:rsidRPr="00DE0F0E" w:rsidRDefault="001537FB" w:rsidP="001676FB">
      <w:pPr>
        <w:rPr>
          <w:noProof/>
          <w:lang w:val="en-CA"/>
        </w:rPr>
      </w:pPr>
      <w:bookmarkStart w:id="3617"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3618" w:name="_Toc324427951"/>
      <w:bookmarkStart w:id="3619" w:name="_Toc324427952"/>
      <w:bookmarkEnd w:id="3618"/>
      <w:bookmarkEnd w:id="3619"/>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lastRenderedPageBreak/>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3F06874E"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67BA3927"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7B5FAE3A" w14:textId="1822AC36" w:rsidR="00640DEF" w:rsidRPr="00DE0F0E" w:rsidRDefault="00640DEF" w:rsidP="00640DEF">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13AEF145"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09288F7"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50D4D44"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1009</w:t>
      </w:r>
      <w:r w:rsidRPr="00DE0F0E">
        <w:rPr>
          <w:noProof/>
          <w:lang w:val="en-CA"/>
        </w:rPr>
        <w:fldChar w:fldCharType="end"/>
      </w:r>
      <w:r w:rsidRPr="00DE0F0E">
        <w:rPr>
          <w:noProof/>
          <w:lang w:val="en-CA"/>
        </w:rPr>
        <w:t>)</w:t>
      </w:r>
    </w:p>
    <w:p w14:paraId="5AEC9C48" w14:textId="1861ED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lastRenderedPageBreak/>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1010</w:t>
      </w:r>
      <w:r w:rsidRPr="00DE0F0E">
        <w:rPr>
          <w:noProof/>
          <w:lang w:val="en-CA"/>
        </w:rPr>
        <w:fldChar w:fldCharType="end"/>
      </w:r>
      <w:r w:rsidRPr="00DE0F0E">
        <w:rPr>
          <w:noProof/>
          <w:lang w:val="en-CA"/>
        </w:rPr>
        <w:t>)</w:t>
      </w:r>
    </w:p>
    <w:p w14:paraId="423462BA" w14:textId="15564BED"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B9FC8F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1011</w:t>
      </w:r>
      <w:r w:rsidRPr="00DE0F0E">
        <w:rPr>
          <w:noProof/>
          <w:lang w:val="en-CA"/>
        </w:rPr>
        <w:fldChar w:fldCharType="end"/>
      </w:r>
      <w:r w:rsidRPr="00DE0F0E">
        <w:rPr>
          <w:noProof/>
          <w:lang w:val="en-CA"/>
        </w:rPr>
        <w:t>)</w:t>
      </w:r>
    </w:p>
    <w:p w14:paraId="1B65565A" w14:textId="1287E927"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1012</w:t>
      </w:r>
      <w:r w:rsidRPr="00DE0F0E">
        <w:rPr>
          <w:noProof/>
          <w:lang w:val="en-CA"/>
        </w:rPr>
        <w:fldChar w:fldCharType="end"/>
      </w:r>
      <w:r w:rsidRPr="00DE0F0E">
        <w:rPr>
          <w:noProof/>
          <w:lang w:val="en-CA"/>
        </w:rPr>
        <w:t>)</w:t>
      </w:r>
    </w:p>
    <w:p w14:paraId="19AE6901" w14:textId="73602A0C" w:rsidR="00640DEF" w:rsidRPr="00DE0F0E" w:rsidRDefault="00640DEF" w:rsidP="00640DEF">
      <w:pPr>
        <w:pStyle w:val="Caption"/>
        <w:rPr>
          <w:noProof/>
          <w:lang w:val="en-CA"/>
        </w:rPr>
      </w:pPr>
      <w:bookmarkStart w:id="3620" w:name="_Ref81308924"/>
      <w:bookmarkStart w:id="3621" w:name="_Ref22911311"/>
      <w:bookmarkStart w:id="3622" w:name="_Ref22911306"/>
      <w:bookmarkStart w:id="3623" w:name="_Ref81308921"/>
      <w:bookmarkStart w:id="3624" w:name="_Toc77680780"/>
      <w:bookmarkStart w:id="3625" w:name="_Toc118289114"/>
      <w:bookmarkStart w:id="3626" w:name="_Toc246350714"/>
      <w:bookmarkStart w:id="3627" w:name="_Toc259024363"/>
      <w:bookmarkStart w:id="3628" w:name="_Toc415476453"/>
      <w:bookmarkStart w:id="3629" w:name="_Toc423602499"/>
      <w:bookmarkStart w:id="3630" w:name="_Toc423602673"/>
      <w:bookmarkStart w:id="3631" w:name="_Toc501130573"/>
      <w:bookmarkStart w:id="3632"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12</w:t>
      </w:r>
      <w:r w:rsidR="007F6735" w:rsidRPr="00DE0F0E">
        <w:rPr>
          <w:noProof/>
          <w:lang w:val="en-CA"/>
        </w:rPr>
        <w:fldChar w:fldCharType="end"/>
      </w:r>
      <w:bookmarkEnd w:id="3620"/>
      <w:bookmarkEnd w:id="3621"/>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3622"/>
      <w:r w:rsidRPr="00DE0F0E">
        <w:rPr>
          <w:noProof/>
          <w:lang w:val="en-CA"/>
        </w:rPr>
        <w:t>qPi</w:t>
      </w:r>
      <w:bookmarkEnd w:id="3623"/>
      <w:bookmarkEnd w:id="3624"/>
      <w:bookmarkEnd w:id="3625"/>
      <w:bookmarkEnd w:id="3626"/>
      <w:bookmarkEnd w:id="3627"/>
      <w:r w:rsidRPr="00DE0F0E">
        <w:rPr>
          <w:noProof/>
          <w:lang w:val="en-CA"/>
        </w:rPr>
        <w:t xml:space="preserve"> for ChromaArrayType equal to 1</w:t>
      </w:r>
      <w:bookmarkEnd w:id="3628"/>
      <w:bookmarkEnd w:id="3629"/>
      <w:bookmarkEnd w:id="3630"/>
      <w:bookmarkEnd w:id="3631"/>
      <w:bookmarkEnd w:id="36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3633" w:name="_Ref522189476"/>
      <w:bookmarkStart w:id="3634" w:name="_Toc2177088"/>
      <w:r w:rsidRPr="00DE0F0E">
        <w:rPr>
          <w:noProof/>
          <w:lang w:val="en-CA"/>
        </w:rPr>
        <w:t>Scaling and transformation process</w:t>
      </w:r>
      <w:bookmarkEnd w:id="3633"/>
      <w:bookmarkEnd w:id="3634"/>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2D1A5E8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3F609A">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3F609A">
        <w:rPr>
          <w:noProof/>
          <w:lang w:val="en-CA"/>
        </w:rPr>
        <w:t>1013</w:t>
      </w:r>
      <w:r w:rsidR="0021521D" w:rsidRPr="00DE0F0E">
        <w:rPr>
          <w:noProof/>
          <w:lang w:val="en-CA"/>
        </w:rPr>
        <w:fldChar w:fldCharType="end"/>
      </w:r>
      <w:r w:rsidR="0021521D" w:rsidRPr="00DE0F0E">
        <w:rPr>
          <w:noProof/>
          <w:lang w:val="en-CA"/>
        </w:rPr>
        <w:t>)</w:t>
      </w:r>
    </w:p>
    <w:p w14:paraId="61DADD43" w14:textId="2F23147A"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3F609A">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3F609A">
        <w:rPr>
          <w:noProof/>
          <w:lang w:val="en-CA"/>
        </w:rPr>
        <w:t>1014</w:t>
      </w:r>
      <w:r w:rsidR="0021521D" w:rsidRPr="00DE0F0E">
        <w:rPr>
          <w:noProof/>
          <w:lang w:val="en-CA"/>
        </w:rPr>
        <w:fldChar w:fldCharType="end"/>
      </w:r>
      <w:r w:rsidR="0021521D" w:rsidRPr="00DE0F0E">
        <w:rPr>
          <w:noProof/>
          <w:lang w:val="en-CA"/>
        </w:rPr>
        <w:t>)</w:t>
      </w:r>
    </w:p>
    <w:p w14:paraId="24673F77" w14:textId="14C4F2A1"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3F609A">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3F609A">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3158E81A"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3F609A">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5C53526F"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3F609A">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3F609A">
        <w:rPr>
          <w:noProof/>
          <w:lang w:val="en-CA"/>
        </w:rPr>
        <w:t>1016</w:t>
      </w:r>
      <w:r w:rsidR="00581FDA" w:rsidRPr="00DE0F0E">
        <w:rPr>
          <w:noProof/>
          <w:lang w:val="en-CA"/>
        </w:rPr>
        <w:fldChar w:fldCharType="end"/>
      </w:r>
      <w:r w:rsidR="00581FDA" w:rsidRPr="00DE0F0E">
        <w:rPr>
          <w:noProof/>
          <w:lang w:val="en-CA"/>
        </w:rPr>
        <w:t>)</w:t>
      </w:r>
    </w:p>
    <w:p w14:paraId="7F48F76C" w14:textId="05E9D6A1"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3F609A">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72C41FB"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3F609A">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3F609A">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3635" w:name="_Ref522189399"/>
      <w:bookmarkStart w:id="3636" w:name="_Toc2177089"/>
      <w:r w:rsidRPr="00DE0F0E">
        <w:rPr>
          <w:noProof/>
          <w:lang w:val="en-CA"/>
        </w:rPr>
        <w:lastRenderedPageBreak/>
        <w:t>Scaling process for transform coefficients</w:t>
      </w:r>
      <w:bookmarkEnd w:id="3617"/>
      <w:bookmarkEnd w:id="3635"/>
      <w:bookmarkEnd w:id="3636"/>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36D9E66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0407E4B"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5F508200"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1020</w:t>
      </w:r>
      <w:r w:rsidRPr="00DE0F0E">
        <w:rPr>
          <w:noProof/>
          <w:lang w:val="en-CA"/>
        </w:rPr>
        <w:fldChar w:fldCharType="end"/>
      </w:r>
      <w:r w:rsidRPr="00DE0F0E">
        <w:rPr>
          <w:noProof/>
          <w:lang w:val="en-CA"/>
        </w:rPr>
        <w:t>)</w:t>
      </w:r>
    </w:p>
    <w:p w14:paraId="4A06A3B8" w14:textId="77777777" w:rsidR="00A55883" w:rsidRPr="00DE0F0E" w:rsidRDefault="00A55883" w:rsidP="00A55883">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3B49AA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xml:space="preserve">( ( ( Log2( nTbW ) + Log2( nTbH ) ) &amp; 1 ) * 8 + </w:t>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3F609A">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3F609A">
        <w:rPr>
          <w:noProof/>
          <w:lang w:val="en-CA"/>
        </w:rPr>
        <w:t>1021</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404BC6E0"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974CF1" w:rsidRPr="00DE0F0E">
        <w:rPr>
          <w:noProof/>
          <w:lang w:val="en-CA" w:eastAsia="ko-KR"/>
        </w:rPr>
        <w:t>( ( Log2( nTbW ) + Log2( nTbH ) ) &amp; 1 )  = =  1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1022</w:t>
      </w:r>
      <w:r w:rsidRPr="00DE0F0E">
        <w:rPr>
          <w:noProof/>
          <w:lang w:val="en-CA"/>
        </w:rPr>
        <w:fldChar w:fldCharType="end"/>
      </w:r>
      <w:r w:rsidRPr="00DE0F0E">
        <w:rPr>
          <w:noProof/>
          <w:lang w:val="en-CA"/>
        </w:rPr>
        <w:t>)</w:t>
      </w:r>
    </w:p>
    <w:p w14:paraId="030A650D" w14:textId="6F902B5B"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1023</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CEA329E"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1024</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5789EF49"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1025</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38073369"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3F609A">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3F609A">
        <w:rPr>
          <w:noProof/>
          <w:lang w:val="en-CA"/>
        </w:rPr>
        <w:t>1026</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5D0537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1027</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3637" w:name="_Ref522119035"/>
      <w:bookmarkStart w:id="3638" w:name="_Toc2177090"/>
      <w:bookmarkStart w:id="3639" w:name="_Ref521609060"/>
      <w:r w:rsidRPr="00DE0F0E">
        <w:rPr>
          <w:noProof/>
          <w:lang w:val="en-CA"/>
        </w:rPr>
        <w:lastRenderedPageBreak/>
        <w:t>Transformation process for scaled transform coefficients</w:t>
      </w:r>
      <w:bookmarkEnd w:id="3637"/>
      <w:bookmarkEnd w:id="3638"/>
    </w:p>
    <w:p w14:paraId="153ADCD6" w14:textId="77777777" w:rsidR="00660FC7" w:rsidRPr="00DE0F0E" w:rsidRDefault="00660FC7" w:rsidP="00660FC7">
      <w:pPr>
        <w:pStyle w:val="Heading4"/>
        <w:rPr>
          <w:noProof/>
          <w:lang w:val="en-CA" w:eastAsia="ko-KR"/>
        </w:rPr>
      </w:pPr>
      <w:bookmarkStart w:id="3640" w:name="_Ref522130276"/>
      <w:r w:rsidRPr="00DE0F0E">
        <w:rPr>
          <w:noProof/>
          <w:lang w:val="en-CA" w:eastAsia="ko-KR"/>
        </w:rPr>
        <w:t>General</w:t>
      </w:r>
      <w:bookmarkEnd w:id="3640"/>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3641"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33D302F0"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06FEF023"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6792C8C6"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1028</w:t>
      </w:r>
      <w:r w:rsidRPr="00DE0F0E">
        <w:rPr>
          <w:noProof/>
          <w:lang w:val="en-CA" w:eastAsia="ko-KR"/>
        </w:rPr>
        <w:fldChar w:fldCharType="end"/>
      </w:r>
      <w:r w:rsidRPr="00DE0F0E">
        <w:rPr>
          <w:noProof/>
          <w:lang w:val="en-CA" w:eastAsia="ko-KR"/>
        </w:rPr>
        <w:t>)</w:t>
      </w:r>
    </w:p>
    <w:p w14:paraId="5DD1E3FE" w14:textId="0AA02E39"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1029</w:t>
      </w:r>
      <w:r w:rsidRPr="00DE0F0E">
        <w:rPr>
          <w:noProof/>
          <w:lang w:val="en-CA" w:eastAsia="ko-KR"/>
        </w:rPr>
        <w:fldChar w:fldCharType="end"/>
      </w:r>
      <w:r w:rsidRPr="00DE0F0E">
        <w:rPr>
          <w:noProof/>
          <w:lang w:val="en-CA" w:eastAsia="ko-KR"/>
        </w:rPr>
        <w:t>)</w:t>
      </w:r>
    </w:p>
    <w:p w14:paraId="11A0AF2A" w14:textId="5F5B86F7"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3F609A" w:rsidRPr="00DE0F0E">
        <w:rPr>
          <w:noProof/>
          <w:lang w:val="en-CA" w:eastAsia="ko-KR"/>
        </w:rPr>
        <w:t xml:space="preserve">Table </w:t>
      </w:r>
      <w:r w:rsidR="003F609A">
        <w:rPr>
          <w:noProof/>
          <w:lang w:val="en-CA" w:eastAsia="ko-KR"/>
        </w:rPr>
        <w:t>8</w:t>
      </w:r>
      <w:r w:rsidR="003F609A" w:rsidRPr="00DE0F0E">
        <w:rPr>
          <w:noProof/>
          <w:lang w:val="en-CA" w:eastAsia="ko-KR"/>
        </w:rPr>
        <w:noBreakHyphen/>
      </w:r>
      <w:r w:rsidR="003F609A">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ECA2B6C"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1030</w:t>
      </w:r>
      <w:r w:rsidRPr="00DE0F0E">
        <w:rPr>
          <w:noProof/>
          <w:lang w:val="en-CA"/>
        </w:rPr>
        <w:fldChar w:fldCharType="end"/>
      </w:r>
      <w:r w:rsidRPr="00DE0F0E">
        <w:rPr>
          <w:noProof/>
          <w:lang w:val="en-CA"/>
        </w:rPr>
        <w:t>)</w:t>
      </w:r>
    </w:p>
    <w:p w14:paraId="28A9B86D" w14:textId="7F37B872"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1031</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97FBB74"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3F609A">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1B4C5AC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1032</w:t>
      </w:r>
      <w:r w:rsidR="001460FB" w:rsidRPr="00DE0F0E">
        <w:rPr>
          <w:noProof/>
          <w:lang w:val="en-CA"/>
        </w:rPr>
        <w:fldChar w:fldCharType="end"/>
      </w:r>
      <w:r w:rsidR="001460FB" w:rsidRPr="00DE0F0E">
        <w:rPr>
          <w:noProof/>
          <w:lang w:val="en-CA"/>
        </w:rPr>
        <w:t>)</w:t>
      </w:r>
    </w:p>
    <w:p w14:paraId="61ED9F25" w14:textId="651A5871"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lastRenderedPageBreak/>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3F609A">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109294A6" w:rsidR="00516F9A" w:rsidRPr="00DE0F0E" w:rsidRDefault="00660FC7" w:rsidP="002A6EED">
      <w:pPr>
        <w:pStyle w:val="Caption"/>
        <w:rPr>
          <w:noProof/>
          <w:lang w:val="en-CA" w:eastAsia="ko-KR"/>
        </w:rPr>
      </w:pPr>
      <w:bookmarkStart w:id="3642"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3F609A">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3F609A">
        <w:rPr>
          <w:noProof/>
          <w:lang w:val="en-CA" w:eastAsia="ko-KR"/>
        </w:rPr>
        <w:t>13</w:t>
      </w:r>
      <w:r w:rsidR="007F6735" w:rsidRPr="00DE0F0E">
        <w:rPr>
          <w:noProof/>
          <w:lang w:val="en-CA" w:eastAsia="ko-KR"/>
        </w:rPr>
        <w:fldChar w:fldCharType="end"/>
      </w:r>
      <w:bookmarkEnd w:id="3641"/>
      <w:bookmarkEnd w:id="3642"/>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1A79FFB" w:rsidR="00F66DA3" w:rsidRPr="00DE0F0E" w:rsidRDefault="00F66DA3" w:rsidP="00F66DA3">
      <w:pPr>
        <w:pStyle w:val="Caption"/>
        <w:rPr>
          <w:noProof/>
          <w:lang w:val="en-CA"/>
        </w:rPr>
      </w:pPr>
      <w:bookmarkStart w:id="3643"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14</w:t>
      </w:r>
      <w:r w:rsidRPr="00DE0F0E">
        <w:rPr>
          <w:noProof/>
          <w:lang w:val="en-CA"/>
        </w:rPr>
        <w:fldChar w:fldCharType="end"/>
      </w:r>
      <w:bookmarkEnd w:id="3643"/>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740D3110" w:rsidR="006F68BC" w:rsidRPr="00DE0F0E" w:rsidRDefault="006F68BC" w:rsidP="00516F9A">
      <w:pPr>
        <w:pStyle w:val="Caption"/>
        <w:rPr>
          <w:noProof/>
          <w:lang w:val="en-CA"/>
        </w:rPr>
      </w:pPr>
      <w:bookmarkStart w:id="3644"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15</w:t>
      </w:r>
      <w:r w:rsidRPr="00DE0F0E">
        <w:rPr>
          <w:noProof/>
          <w:lang w:val="en-CA"/>
        </w:rPr>
        <w:fldChar w:fldCharType="end"/>
      </w:r>
      <w:bookmarkEnd w:id="3644"/>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3645" w:name="_Ref522122832"/>
      <w:r w:rsidRPr="00DE0F0E">
        <w:rPr>
          <w:noProof/>
          <w:lang w:val="en-CA" w:eastAsia="ko-KR"/>
        </w:rPr>
        <w:t>Transformation process</w:t>
      </w:r>
      <w:bookmarkEnd w:id="3645"/>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lastRenderedPageBreak/>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613D2F9F"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3F609A">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63E338B9"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3F609A">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3F609A">
        <w:rPr>
          <w:noProof/>
          <w:lang w:val="en-CA"/>
        </w:rPr>
        <w:t>1033</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269F71D9"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3F609A">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3F609A">
        <w:rPr>
          <w:noProof/>
          <w:lang w:val="en-CA"/>
        </w:rPr>
        <w:t>1034</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3646" w:name="_Ref522136373"/>
      <w:r w:rsidRPr="00DE0F0E">
        <w:rPr>
          <w:noProof/>
          <w:lang w:val="en-CA" w:eastAsia="ko-KR"/>
        </w:rPr>
        <w:t>Transformation matrix derivation process</w:t>
      </w:r>
      <w:bookmarkEnd w:id="3646"/>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5FC948A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1035</w:t>
      </w:r>
      <w:r w:rsidRPr="00DE0F0E">
        <w:rPr>
          <w:rFonts w:eastAsia="Malgun Gothic"/>
          <w:noProof/>
          <w:szCs w:val="22"/>
          <w:lang w:val="en-CA"/>
        </w:rPr>
        <w:fldChar w:fldCharType="end"/>
      </w:r>
      <w:r w:rsidRPr="00DE0F0E">
        <w:rPr>
          <w:rFonts w:eastAsia="Malgun Gothic"/>
          <w:noProof/>
          <w:szCs w:val="22"/>
          <w:lang w:val="en-CA"/>
        </w:rPr>
        <w:t>)</w:t>
      </w:r>
    </w:p>
    <w:p w14:paraId="280E6F09" w14:textId="73CB51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7195172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7F97DF9E" w14:textId="2E833E6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E5A2B13"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43F6C67B"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40E9DFA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2CB9A0D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09AA7F6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77CE97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65145B97" w14:textId="65490C6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7843050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4D357641" w14:textId="4AB8F7E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2DF56D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5D45E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61BA27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C006AC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4A710776" w14:textId="796BAD8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1A3FCDF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58B731DD" w14:textId="622B07E0"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3647" w:name="_Ref522356730"/>
      <w:bookmarkStart w:id="3648" w:name="_Toc2177091"/>
      <w:r w:rsidRPr="00DE0F0E" w:rsidDel="00CB1E38">
        <w:rPr>
          <w:noProof/>
          <w:lang w:val="en-CA" w:eastAsia="ko-KR"/>
        </w:rPr>
        <w:t>Picture reconstruction process</w:t>
      </w:r>
      <w:bookmarkEnd w:id="3639"/>
      <w:bookmarkEnd w:id="3647"/>
      <w:bookmarkEnd w:id="3648"/>
    </w:p>
    <w:p w14:paraId="79679651" w14:textId="77777777" w:rsidR="006C2B32" w:rsidRPr="00DE0F0E" w:rsidDel="00CB1E38" w:rsidRDefault="006C2B32" w:rsidP="006C2B32">
      <w:pPr>
        <w:rPr>
          <w:noProof/>
          <w:lang w:val="en-CA" w:eastAsia="ko-KR"/>
        </w:rPr>
      </w:pPr>
      <w:r w:rsidRPr="00DE0F0E" w:rsidDel="00CB1E38">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3649" w:name="_Ref525237963"/>
      <w:bookmarkStart w:id="3650" w:name="_Toc2177092"/>
      <w:bookmarkStart w:id="3651" w:name="_Toc311217275"/>
      <w:bookmarkStart w:id="3652" w:name="_Toc317198821"/>
      <w:bookmarkStart w:id="3653" w:name="_Ref328751872"/>
      <w:bookmarkStart w:id="3654" w:name="_Toc329080092"/>
      <w:r w:rsidRPr="00DE0F0E">
        <w:rPr>
          <w:noProof/>
          <w:lang w:val="en-CA"/>
        </w:rPr>
        <w:t>In-loop Filter Process</w:t>
      </w:r>
      <w:bookmarkEnd w:id="3649"/>
      <w:bookmarkEnd w:id="3650"/>
    </w:p>
    <w:p w14:paraId="73BFE04A" w14:textId="77777777" w:rsidR="00412188" w:rsidRPr="00DE0F0E" w:rsidRDefault="00412188" w:rsidP="00412188">
      <w:pPr>
        <w:pStyle w:val="Heading3"/>
        <w:rPr>
          <w:noProof/>
          <w:lang w:val="en-CA"/>
        </w:rPr>
      </w:pPr>
      <w:bookmarkStart w:id="3655" w:name="_Toc2177093"/>
      <w:r w:rsidRPr="00DE0F0E">
        <w:rPr>
          <w:noProof/>
          <w:lang w:val="en-CA"/>
        </w:rPr>
        <w:t>General</w:t>
      </w:r>
      <w:bookmarkEnd w:id="3655"/>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7381C2B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3F609A">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30170612"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3F609A">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763C78C0"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3F609A">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3656" w:name="_Toc328753049"/>
      <w:bookmarkStart w:id="3657" w:name="_Toc328753051"/>
      <w:bookmarkStart w:id="3658" w:name="_Toc328753054"/>
      <w:bookmarkStart w:id="3659" w:name="_Toc328753057"/>
      <w:bookmarkStart w:id="3660" w:name="_Toc328753059"/>
      <w:bookmarkStart w:id="3661" w:name="_Toc287363837"/>
      <w:bookmarkStart w:id="3662" w:name="_Toc311217268"/>
      <w:bookmarkStart w:id="3663" w:name="_Toc317198813"/>
      <w:bookmarkStart w:id="3664" w:name="_Ref328751836"/>
      <w:bookmarkStart w:id="3665" w:name="_Toc415475936"/>
      <w:bookmarkStart w:id="3666" w:name="_Toc423599211"/>
      <w:bookmarkStart w:id="3667" w:name="_Toc423601715"/>
      <w:bookmarkStart w:id="3668" w:name="_Toc462913201"/>
      <w:bookmarkStart w:id="3669" w:name="_Toc2177094"/>
      <w:bookmarkEnd w:id="3656"/>
      <w:bookmarkEnd w:id="3657"/>
      <w:bookmarkEnd w:id="3658"/>
      <w:bookmarkEnd w:id="3659"/>
      <w:bookmarkEnd w:id="3660"/>
      <w:r w:rsidRPr="00DE0F0E">
        <w:rPr>
          <w:noProof/>
          <w:lang w:val="en-CA"/>
        </w:rPr>
        <w:t>Deblocking filter process</w:t>
      </w:r>
      <w:bookmarkEnd w:id="3661"/>
      <w:bookmarkEnd w:id="3662"/>
      <w:bookmarkEnd w:id="3663"/>
      <w:bookmarkEnd w:id="3664"/>
      <w:bookmarkEnd w:id="3665"/>
      <w:bookmarkEnd w:id="3666"/>
      <w:bookmarkEnd w:id="3667"/>
      <w:bookmarkEnd w:id="3668"/>
      <w:bookmarkEnd w:id="3669"/>
    </w:p>
    <w:p w14:paraId="2B2AD794" w14:textId="77777777" w:rsidR="002A17B2" w:rsidRPr="00DE0F0E" w:rsidRDefault="002A17B2" w:rsidP="002A17B2">
      <w:pPr>
        <w:pStyle w:val="Heading4"/>
        <w:rPr>
          <w:noProof/>
          <w:lang w:val="en-CA"/>
        </w:rPr>
      </w:pPr>
      <w:bookmarkStart w:id="3670" w:name="_Ref525222184"/>
      <w:r w:rsidRPr="00DE0F0E">
        <w:rPr>
          <w:noProof/>
          <w:lang w:val="en-CA"/>
        </w:rPr>
        <w:t>General</w:t>
      </w:r>
      <w:bookmarkEnd w:id="3670"/>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CD2261E"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16</w:t>
      </w:r>
      <w:r w:rsidRPr="00DE0F0E">
        <w:rPr>
          <w:noProof/>
          <w:lang w:val="en-CA"/>
        </w:rPr>
        <w:fldChar w:fldCharType="end"/>
      </w:r>
      <w:r w:rsidRPr="00DE0F0E">
        <w:rPr>
          <w:noProof/>
          <w:lang w:val="en-CA"/>
        </w:rPr>
        <w:t>.</w:t>
      </w:r>
    </w:p>
    <w:p w14:paraId="7176C1C5" w14:textId="42DB63A7" w:rsidR="001A4417" w:rsidRPr="00DE0F0E" w:rsidRDefault="001A4417" w:rsidP="001A4417">
      <w:pPr>
        <w:pStyle w:val="Caption"/>
        <w:rPr>
          <w:noProof/>
          <w:lang w:val="en-CA"/>
        </w:rPr>
      </w:pPr>
      <w:bookmarkStart w:id="3671" w:name="_Ref350429267"/>
      <w:bookmarkStart w:id="3672" w:name="_Toc415476454"/>
      <w:bookmarkStart w:id="3673" w:name="_Toc423602500"/>
      <w:bookmarkStart w:id="3674" w:name="_Toc423602674"/>
      <w:bookmarkStart w:id="3675" w:name="_Toc501130574"/>
      <w:bookmarkStart w:id="3676"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16</w:t>
      </w:r>
      <w:r w:rsidR="007F6735" w:rsidRPr="00DE0F0E">
        <w:rPr>
          <w:noProof/>
          <w:lang w:val="en-CA"/>
        </w:rPr>
        <w:fldChar w:fldCharType="end"/>
      </w:r>
      <w:bookmarkEnd w:id="3671"/>
      <w:r w:rsidRPr="00DE0F0E">
        <w:rPr>
          <w:noProof/>
          <w:lang w:val="en-CA"/>
        </w:rPr>
        <w:t xml:space="preserve"> – Name of association to edgeType</w:t>
      </w:r>
      <w:bookmarkEnd w:id="3672"/>
      <w:bookmarkEnd w:id="3673"/>
      <w:bookmarkEnd w:id="3674"/>
      <w:bookmarkEnd w:id="3675"/>
      <w:bookmarkEnd w:id="36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3677"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5714860"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3F609A">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5D6DC4E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3F609A">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2B33BDC6"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3F609A">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6A2FB0FD"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3F609A">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3677"/>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3678" w:name="_Ref528611194"/>
      <w:r w:rsidRPr="00DE0F0E">
        <w:rPr>
          <w:noProof/>
          <w:lang w:val="en-CA" w:eastAsia="ko-KR"/>
        </w:rPr>
        <w:t>Deblocking filter process for one direction</w:t>
      </w:r>
      <w:bookmarkEnd w:id="3678"/>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3679" w:name="_Ref325462643"/>
      <w:bookmarkStart w:id="3680" w:name="_Toc415475938"/>
      <w:bookmarkStart w:id="3681" w:name="_Toc423599213"/>
      <w:bookmarkStart w:id="3682"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6A88D77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3F609A">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7130A94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3F609A">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72D67AC6"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3F609A">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5797EFD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3F609A">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D91CC8F"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3F609A">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3679"/>
    <w:bookmarkEnd w:id="3680"/>
    <w:bookmarkEnd w:id="3681"/>
    <w:bookmarkEnd w:id="3682"/>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3683" w:name="_Ref528075678"/>
      <w:r w:rsidRPr="00DE0F0E">
        <w:rPr>
          <w:noProof/>
          <w:lang w:val="en-CA"/>
        </w:rPr>
        <w:lastRenderedPageBreak/>
        <w:t>Derivation process of transform block boundary</w:t>
      </w:r>
      <w:bookmarkEnd w:id="3683"/>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048D0816"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1055</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41EC6CAD"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1056</w:t>
      </w:r>
      <w:r w:rsidRPr="00DE0F0E">
        <w:rPr>
          <w:noProof/>
          <w:lang w:val="en-CA"/>
        </w:rPr>
        <w:fldChar w:fldCharType="end"/>
      </w:r>
      <w:r w:rsidRPr="00DE0F0E">
        <w:rPr>
          <w:noProof/>
          <w:lang w:val="en-CA"/>
        </w:rPr>
        <w:t>)</w:t>
      </w:r>
    </w:p>
    <w:p w14:paraId="42E79DAE" w14:textId="074CF7BC"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1057</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3684" w:name="_Toc335234596"/>
      <w:bookmarkStart w:id="3685" w:name="_Toc335234597"/>
      <w:bookmarkEnd w:id="3684"/>
      <w:bookmarkEnd w:id="3685"/>
    </w:p>
    <w:p w14:paraId="7399245C" w14:textId="77777777" w:rsidR="00C54A5A" w:rsidRPr="00DE0F0E" w:rsidRDefault="00C54A5A" w:rsidP="00C54A5A">
      <w:pPr>
        <w:pStyle w:val="Heading4"/>
        <w:rPr>
          <w:noProof/>
          <w:lang w:val="en-CA"/>
        </w:rPr>
      </w:pPr>
      <w:bookmarkStart w:id="3686" w:name="_Ref280369361"/>
      <w:bookmarkStart w:id="3687" w:name="_Toc287363839"/>
      <w:bookmarkStart w:id="3688" w:name="_Toc311217270"/>
      <w:bookmarkStart w:id="3689" w:name="_Toc317198815"/>
      <w:bookmarkStart w:id="3690" w:name="_Toc415475939"/>
      <w:bookmarkStart w:id="3691" w:name="_Toc423599214"/>
      <w:bookmarkStart w:id="3692" w:name="_Toc423601718"/>
      <w:r w:rsidRPr="00DE0F0E">
        <w:rPr>
          <w:noProof/>
          <w:lang w:val="en-CA"/>
        </w:rPr>
        <w:t>Derivation process of coding subblock boundary</w:t>
      </w:r>
      <w:bookmarkEnd w:id="3686"/>
      <w:bookmarkEnd w:id="3687"/>
      <w:bookmarkEnd w:id="3688"/>
      <w:bookmarkEnd w:id="3689"/>
      <w:bookmarkEnd w:id="3690"/>
      <w:bookmarkEnd w:id="3691"/>
      <w:bookmarkEnd w:id="3692"/>
    </w:p>
    <w:p w14:paraId="0B1F357A" w14:textId="77777777" w:rsidR="00457510" w:rsidRPr="00DE0F0E" w:rsidRDefault="00457510" w:rsidP="00457510">
      <w:pPr>
        <w:tabs>
          <w:tab w:val="left" w:pos="284"/>
        </w:tabs>
        <w:ind w:left="284" w:hanging="284"/>
        <w:rPr>
          <w:noProof/>
          <w:lang w:val="en-CA" w:eastAsia="ko-KR"/>
        </w:rPr>
      </w:pPr>
      <w:bookmarkStart w:id="3693" w:name="_Toc335234600"/>
      <w:bookmarkStart w:id="3694" w:name="_Toc335234602"/>
      <w:bookmarkStart w:id="3695" w:name="_Toc311217271"/>
      <w:bookmarkStart w:id="3696" w:name="_Toc317198816"/>
      <w:bookmarkStart w:id="3697" w:name="_Ref324946706"/>
      <w:bookmarkStart w:id="3698" w:name="_Toc415475940"/>
      <w:bookmarkStart w:id="3699" w:name="_Toc423599215"/>
      <w:bookmarkStart w:id="3700" w:name="_Toc423601719"/>
      <w:bookmarkEnd w:id="3693"/>
      <w:bookmarkEnd w:id="3694"/>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6AD2EB7F"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1058</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7F3A5138"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1059</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3701" w:name="_Ref528080907"/>
      <w:r w:rsidRPr="00DE0F0E">
        <w:rPr>
          <w:noProof/>
          <w:lang w:val="en-CA"/>
        </w:rPr>
        <w:t>Derivation process of boundary filtering strength</w:t>
      </w:r>
      <w:bookmarkEnd w:id="3695"/>
      <w:bookmarkEnd w:id="3696"/>
      <w:bookmarkEnd w:id="3697"/>
      <w:bookmarkEnd w:id="3698"/>
      <w:bookmarkEnd w:id="3699"/>
      <w:bookmarkEnd w:id="3700"/>
      <w:bookmarkEnd w:id="3701"/>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22768239" w14:textId="33B919AA" w:rsidR="00033515" w:rsidRPr="00033515" w:rsidRDefault="00033515" w:rsidP="00033515">
      <w:pPr>
        <w:numPr>
          <w:ilvl w:val="3"/>
          <w:numId w:val="77"/>
        </w:numPr>
        <w:tabs>
          <w:tab w:val="clear" w:pos="794"/>
          <w:tab w:val="clear" w:pos="1191"/>
          <w:tab w:val="clear" w:pos="1588"/>
          <w:tab w:val="left" w:pos="400"/>
        </w:tabs>
        <w:rPr>
          <w:ins w:id="3702" w:author="Xiaoyu Xiu" w:date="2019-03-17T22:34:00Z"/>
          <w:noProof/>
          <w:lang w:val="en-CA" w:eastAsia="ko-KR"/>
        </w:rPr>
      </w:pPr>
      <w:ins w:id="3703" w:author="Xiaoyu Xiu" w:date="2019-03-17T22:34:00Z">
        <w:r w:rsidRPr="005D7273">
          <w:rPr>
            <w:noProof/>
            <w:lang w:val="en-CA" w:eastAsia="ko-KR"/>
          </w:rPr>
          <w:t xml:space="preserve">When </w:t>
        </w:r>
        <w:r>
          <w:rPr>
            <w:noProof/>
            <w:lang w:val="en-CA" w:eastAsia="ko-KR"/>
          </w:rPr>
          <w:t>(</w:t>
        </w:r>
        <w:r w:rsidRPr="005D7273">
          <w:rPr>
            <w:noProof/>
            <w:lang w:val="en-CA" w:eastAsia="ko-KR"/>
          </w:rPr>
          <w:t>( yCb % CtbSizeY ) is equal to 0</w:t>
        </w:r>
        <w:r>
          <w:rPr>
            <w:noProof/>
            <w:lang w:val="en-CA" w:eastAsia="ko-KR"/>
          </w:rPr>
          <w:t xml:space="preserve"> and </w:t>
        </w:r>
        <w:r w:rsidRPr="00DE0F0E">
          <w:rPr>
            <w:noProof/>
            <w:lang w:val="en-CA" w:eastAsia="ko-KR"/>
          </w:rPr>
          <w:t>edgeType is equal to EDGE_HOR</w:t>
        </w:r>
        <w:r>
          <w:rPr>
            <w:noProof/>
            <w:lang w:val="en-CA" w:eastAsia="ko-KR"/>
          </w:rPr>
          <w:t>)</w:t>
        </w:r>
        <w:r w:rsidRPr="005D7273">
          <w:rPr>
            <w:noProof/>
            <w:lang w:val="en-CA" w:eastAsia="ko-KR"/>
          </w:rPr>
          <w:t xml:space="preserve">, the temporal motion buffer compression process for collocated motion vectors as specified in clause 8.5.2.15 is invoked after fetching motion vectors at luma locations </w:t>
        </w:r>
        <w:r>
          <w:rPr>
            <w:noProof/>
            <w:lang w:val="en-CA" w:eastAsia="ko-KR"/>
          </w:rPr>
          <w:t xml:space="preserve">of </w:t>
        </w:r>
        <w:r w:rsidRPr="00DE0F0E">
          <w:rPr>
            <w:noProof/>
            <w:lang w:val="en-CA" w:eastAsia="ko-KR"/>
          </w:rPr>
          <w:t>p</w:t>
        </w:r>
        <w:r w:rsidRPr="00DE0F0E">
          <w:rPr>
            <w:noProof/>
            <w:vertAlign w:val="subscript"/>
            <w:lang w:val="en-CA" w:eastAsia="ko-KR"/>
          </w:rPr>
          <w:t>0</w:t>
        </w:r>
        <w:r w:rsidRPr="005D7273">
          <w:rPr>
            <w:noProof/>
            <w:lang w:val="en-CA" w:eastAsia="ko-KR"/>
          </w:rPr>
          <w:t xml:space="preserve"> with the motion vectors as input, and the modified motion vectors as output.</w:t>
        </w:r>
      </w:ins>
    </w:p>
    <w:p w14:paraId="59472957" w14:textId="64260ABB"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01D9C83A"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28AB25E"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w:t>
      </w:r>
      <w:r w:rsidRPr="00DE0F0E">
        <w:rPr>
          <w:noProof/>
          <w:lang w:val="en-CA" w:eastAsia="ko-KR"/>
        </w:rPr>
        <w:lastRenderedPageBreak/>
        <w:t>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3704" w:name="_Toc415475941"/>
      <w:bookmarkStart w:id="3705" w:name="_Toc423599216"/>
      <w:bookmarkStart w:id="3706" w:name="_Toc423601720"/>
      <w:bookmarkStart w:id="3707" w:name="_Ref280383764"/>
      <w:bookmarkStart w:id="3708" w:name="_Toc287363841"/>
      <w:bookmarkStart w:id="3709" w:name="_Toc311217272"/>
      <w:bookmarkStart w:id="3710" w:name="_Toc317198817"/>
      <w:bookmarkStart w:id="3711" w:name="_Ref324947263"/>
      <w:r w:rsidRPr="00DE0F0E">
        <w:rPr>
          <w:noProof/>
          <w:lang w:val="en-CA"/>
        </w:rPr>
        <w:t>Edge filtering process</w:t>
      </w:r>
      <w:bookmarkEnd w:id="3704"/>
      <w:bookmarkEnd w:id="3705"/>
      <w:bookmarkEnd w:id="3706"/>
    </w:p>
    <w:p w14:paraId="44AF0966" w14:textId="77777777" w:rsidR="00D20C80" w:rsidRPr="00DE0F0E" w:rsidRDefault="00D20C80" w:rsidP="00455C83">
      <w:pPr>
        <w:pStyle w:val="Heading5"/>
        <w:rPr>
          <w:noProof/>
          <w:lang w:val="en-CA"/>
        </w:rPr>
      </w:pPr>
      <w:bookmarkStart w:id="3712" w:name="_Ref325644368"/>
      <w:r w:rsidRPr="00DE0F0E">
        <w:rPr>
          <w:noProof/>
          <w:lang w:val="en-CA"/>
        </w:rPr>
        <w:t>Vertical edge filtering process</w:t>
      </w:r>
      <w:bookmarkEnd w:id="3707"/>
      <w:bookmarkEnd w:id="3708"/>
      <w:bookmarkEnd w:id="3709"/>
      <w:bookmarkEnd w:id="3710"/>
      <w:bookmarkEnd w:id="3711"/>
      <w:bookmarkEnd w:id="3712"/>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2E988339"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3F609A">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81893D9"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lastRenderedPageBreak/>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5EB69F36"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64648334"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6A80659"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3F609A">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55C41EA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22991AF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3713"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3713"/>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lastRenderedPageBreak/>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4D52297"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11951FF0"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E69C903"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7AFD1AE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60BA3BA0"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3F609A">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67CABFF0"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xml:space="preserve"> ), a variable </w:t>
      </w:r>
      <w:r w:rsidRPr="00DE0F0E">
        <w:rPr>
          <w:noProof/>
          <w:lang w:val="en-CA" w:eastAsia="ko-KR"/>
        </w:rPr>
        <w:lastRenderedPageBreak/>
        <w:t>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6C417CD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3714" w:name="_Ref295419313"/>
      <w:bookmarkStart w:id="3715" w:name="_Ref528317037"/>
      <w:bookmarkStart w:id="3716" w:name="_Ref282080392"/>
      <w:r w:rsidRPr="00DE0F0E">
        <w:rPr>
          <w:noProof/>
          <w:lang w:val="en-CA"/>
        </w:rPr>
        <w:t xml:space="preserve">Decision process for </w:t>
      </w:r>
      <w:r w:rsidR="00D3507C" w:rsidRPr="00DE0F0E">
        <w:rPr>
          <w:noProof/>
          <w:lang w:val="en-CA"/>
        </w:rPr>
        <w:t>block edge</w:t>
      </w:r>
      <w:bookmarkEnd w:id="3714"/>
      <w:r w:rsidR="00D3507C" w:rsidRPr="00DE0F0E">
        <w:rPr>
          <w:noProof/>
          <w:lang w:val="en-CA"/>
        </w:rPr>
        <w:t>s</w:t>
      </w:r>
      <w:bookmarkEnd w:id="3715"/>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5090807F"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1060</w:t>
      </w:r>
      <w:r w:rsidRPr="00DE0F0E">
        <w:rPr>
          <w:noProof/>
          <w:lang w:val="en-CA"/>
        </w:rPr>
        <w:fldChar w:fldCharType="end"/>
      </w:r>
      <w:r w:rsidRPr="00DE0F0E">
        <w:rPr>
          <w:noProof/>
          <w:lang w:val="en-CA"/>
        </w:rPr>
        <w:t>)</w:t>
      </w:r>
    </w:p>
    <w:p w14:paraId="0D5443AE" w14:textId="55281902"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1061</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61FBD0C3"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1062</w:t>
      </w:r>
      <w:r w:rsidRPr="00DE0F0E">
        <w:rPr>
          <w:noProof/>
          <w:lang w:val="en-CA"/>
        </w:rPr>
        <w:fldChar w:fldCharType="end"/>
      </w:r>
      <w:r w:rsidRPr="00DE0F0E">
        <w:rPr>
          <w:noProof/>
          <w:lang w:val="en-CA"/>
        </w:rPr>
        <w:t>)</w:t>
      </w:r>
    </w:p>
    <w:p w14:paraId="17F0D448" w14:textId="6BC96353"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1063</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49AAFC80"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1064</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DEDBC22"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1065</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lastRenderedPageBreak/>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46EDA28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1066</w:t>
      </w:r>
      <w:r w:rsidRPr="00DE0F0E">
        <w:rPr>
          <w:noProof/>
          <w:lang w:val="en-CA"/>
        </w:rPr>
        <w:fldChar w:fldCharType="end"/>
      </w:r>
      <w:r w:rsidRPr="00DE0F0E">
        <w:rPr>
          <w:noProof/>
          <w:lang w:val="en-CA"/>
        </w:rPr>
        <w:t>)</w:t>
      </w:r>
    </w:p>
    <w:p w14:paraId="1913886E" w14:textId="22F089AB"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3847B611"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1067</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2ADF979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1068</w:t>
      </w:r>
      <w:r w:rsidRPr="00DE0F0E">
        <w:rPr>
          <w:noProof/>
          <w:lang w:val="en-CA"/>
        </w:rPr>
        <w:fldChar w:fldCharType="end"/>
      </w:r>
      <w:r w:rsidRPr="00DE0F0E">
        <w:rPr>
          <w:noProof/>
          <w:lang w:val="en-CA"/>
        </w:rPr>
        <w:t>)</w:t>
      </w:r>
    </w:p>
    <w:p w14:paraId="0FF3A0A9" w14:textId="703587F2"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71C36F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1069</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841D5B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1070</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3C8C3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1071</w:t>
      </w:r>
      <w:r w:rsidRPr="00DE0F0E">
        <w:rPr>
          <w:noProof/>
          <w:lang w:val="en-CA" w:eastAsia="ko-KR"/>
        </w:rPr>
        <w:fldChar w:fldCharType="end"/>
      </w:r>
      <w:r w:rsidRPr="00DE0F0E">
        <w:rPr>
          <w:noProof/>
          <w:lang w:val="en-CA" w:eastAsia="ko-KR"/>
        </w:rPr>
        <w:t>)</w:t>
      </w:r>
    </w:p>
    <w:p w14:paraId="070F4AD1" w14:textId="7C638B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1072</w:t>
      </w:r>
      <w:r w:rsidRPr="00DE0F0E">
        <w:rPr>
          <w:noProof/>
          <w:lang w:val="en-CA" w:eastAsia="ko-KR"/>
        </w:rPr>
        <w:fldChar w:fldCharType="end"/>
      </w:r>
      <w:r w:rsidRPr="00DE0F0E">
        <w:rPr>
          <w:noProof/>
          <w:lang w:val="en-CA" w:eastAsia="ko-KR"/>
        </w:rPr>
        <w:t>)</w:t>
      </w:r>
    </w:p>
    <w:p w14:paraId="70B5F7A9" w14:textId="6DE0A04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1073</w:t>
      </w:r>
      <w:r w:rsidRPr="00DE0F0E">
        <w:rPr>
          <w:noProof/>
          <w:lang w:val="en-CA" w:eastAsia="ko-KR"/>
        </w:rPr>
        <w:fldChar w:fldCharType="end"/>
      </w:r>
      <w:r w:rsidRPr="00DE0F0E">
        <w:rPr>
          <w:noProof/>
          <w:lang w:val="en-CA" w:eastAsia="ko-KR"/>
        </w:rPr>
        <w:t>)</w:t>
      </w:r>
    </w:p>
    <w:p w14:paraId="0FEAF008" w14:textId="10F2E84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1074</w:t>
      </w:r>
      <w:r w:rsidRPr="00DE0F0E">
        <w:rPr>
          <w:noProof/>
          <w:lang w:val="en-CA" w:eastAsia="ko-KR"/>
        </w:rPr>
        <w:fldChar w:fldCharType="end"/>
      </w:r>
      <w:r w:rsidRPr="00DE0F0E">
        <w:rPr>
          <w:noProof/>
          <w:lang w:val="en-CA" w:eastAsia="ko-KR"/>
        </w:rPr>
        <w:t>)</w:t>
      </w:r>
    </w:p>
    <w:p w14:paraId="43070A18" w14:textId="6462EA0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1075</w:t>
      </w:r>
      <w:r w:rsidRPr="00DE0F0E">
        <w:rPr>
          <w:noProof/>
          <w:lang w:val="en-CA" w:eastAsia="ko-KR"/>
        </w:rPr>
        <w:fldChar w:fldCharType="end"/>
      </w:r>
      <w:r w:rsidRPr="00DE0F0E">
        <w:rPr>
          <w:noProof/>
          <w:lang w:val="en-CA" w:eastAsia="ko-KR"/>
        </w:rPr>
        <w:t>)</w:t>
      </w:r>
    </w:p>
    <w:p w14:paraId="001B147D" w14:textId="3E0BECF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1076</w:t>
      </w:r>
      <w:r w:rsidRPr="00DE0F0E">
        <w:rPr>
          <w:noProof/>
          <w:lang w:val="en-CA" w:eastAsia="ko-KR"/>
        </w:rPr>
        <w:fldChar w:fldCharType="end"/>
      </w:r>
      <w:r w:rsidRPr="00DE0F0E">
        <w:rPr>
          <w:noProof/>
          <w:lang w:val="en-CA" w:eastAsia="ko-KR"/>
        </w:rPr>
        <w:t>)</w:t>
      </w:r>
    </w:p>
    <w:p w14:paraId="29EDA3C1" w14:textId="436DBA5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1077</w:t>
      </w:r>
      <w:r w:rsidRPr="00DE0F0E">
        <w:rPr>
          <w:noProof/>
          <w:lang w:val="en-CA" w:eastAsia="ko-KR"/>
        </w:rPr>
        <w:fldChar w:fldCharType="end"/>
      </w:r>
      <w:r w:rsidRPr="00DE0F0E">
        <w:rPr>
          <w:noProof/>
          <w:lang w:val="en-CA" w:eastAsia="ko-KR"/>
        </w:rPr>
        <w:t>)</w:t>
      </w:r>
    </w:p>
    <w:p w14:paraId="1CAFDA44" w14:textId="16F344D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1078</w:t>
      </w:r>
      <w:r w:rsidRPr="00DE0F0E">
        <w:rPr>
          <w:noProof/>
          <w:lang w:val="en-CA" w:eastAsia="ko-KR"/>
        </w:rPr>
        <w:fldChar w:fldCharType="end"/>
      </w:r>
      <w:r w:rsidRPr="00DE0F0E">
        <w:rPr>
          <w:noProof/>
          <w:lang w:val="en-CA" w:eastAsia="ko-KR"/>
        </w:rPr>
        <w:t>)</w:t>
      </w:r>
    </w:p>
    <w:p w14:paraId="21551894" w14:textId="7D6548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1079</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4D4CCBA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716C5774"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ABBBA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1080</w:t>
      </w:r>
      <w:r w:rsidRPr="00DE0F0E">
        <w:rPr>
          <w:noProof/>
          <w:lang w:val="en-CA" w:eastAsia="ko-KR"/>
        </w:rPr>
        <w:fldChar w:fldCharType="end"/>
      </w:r>
      <w:r w:rsidRPr="00DE0F0E">
        <w:rPr>
          <w:noProof/>
          <w:lang w:val="en-CA" w:eastAsia="ko-KR"/>
        </w:rPr>
        <w:t>)</w:t>
      </w:r>
    </w:p>
    <w:p w14:paraId="5D4BE5E0" w14:textId="4C27A6D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1081</w:t>
      </w:r>
      <w:r w:rsidRPr="00DE0F0E">
        <w:rPr>
          <w:noProof/>
          <w:lang w:val="en-CA" w:eastAsia="ko-KR"/>
        </w:rPr>
        <w:fldChar w:fldCharType="end"/>
      </w:r>
      <w:r w:rsidRPr="00DE0F0E">
        <w:rPr>
          <w:noProof/>
          <w:lang w:val="en-CA" w:eastAsia="ko-KR"/>
        </w:rPr>
        <w:t>)</w:t>
      </w:r>
    </w:p>
    <w:p w14:paraId="43BEB6E3" w14:textId="35661D8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1082</w:t>
      </w:r>
      <w:r w:rsidRPr="00DE0F0E">
        <w:rPr>
          <w:noProof/>
          <w:lang w:val="en-CA" w:eastAsia="ko-KR"/>
        </w:rPr>
        <w:fldChar w:fldCharType="end"/>
      </w:r>
      <w:r w:rsidRPr="00DE0F0E">
        <w:rPr>
          <w:noProof/>
          <w:lang w:val="en-CA" w:eastAsia="ko-KR"/>
        </w:rPr>
        <w:t>)</w:t>
      </w:r>
    </w:p>
    <w:p w14:paraId="067B0D9E" w14:textId="770035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1083</w:t>
      </w:r>
      <w:r w:rsidRPr="00DE0F0E">
        <w:rPr>
          <w:noProof/>
          <w:lang w:val="en-CA" w:eastAsia="ko-KR"/>
        </w:rPr>
        <w:fldChar w:fldCharType="end"/>
      </w:r>
      <w:r w:rsidRPr="00DE0F0E">
        <w:rPr>
          <w:noProof/>
          <w:lang w:val="en-CA" w:eastAsia="ko-KR"/>
        </w:rPr>
        <w:t>)</w:t>
      </w:r>
    </w:p>
    <w:p w14:paraId="39C61022" w14:textId="660918E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1084</w:t>
      </w:r>
      <w:r w:rsidRPr="00DE0F0E">
        <w:rPr>
          <w:noProof/>
          <w:lang w:val="en-CA" w:eastAsia="ko-KR"/>
        </w:rPr>
        <w:fldChar w:fldCharType="end"/>
      </w:r>
      <w:r w:rsidRPr="00DE0F0E">
        <w:rPr>
          <w:noProof/>
          <w:lang w:val="en-CA" w:eastAsia="ko-KR"/>
        </w:rPr>
        <w:t>)</w:t>
      </w:r>
    </w:p>
    <w:p w14:paraId="7E65C8DB" w14:textId="5D18D82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1085</w:t>
      </w:r>
      <w:r w:rsidRPr="00DE0F0E">
        <w:rPr>
          <w:noProof/>
          <w:lang w:val="en-CA" w:eastAsia="ko-KR"/>
        </w:rPr>
        <w:fldChar w:fldCharType="end"/>
      </w:r>
      <w:r w:rsidRPr="00DE0F0E">
        <w:rPr>
          <w:noProof/>
          <w:lang w:val="en-CA" w:eastAsia="ko-KR"/>
        </w:rPr>
        <w:t>)</w:t>
      </w:r>
    </w:p>
    <w:p w14:paraId="21D777F7" w14:textId="259F411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1086</w:t>
      </w:r>
      <w:r w:rsidRPr="00DE0F0E">
        <w:rPr>
          <w:noProof/>
          <w:lang w:val="en-CA" w:eastAsia="ko-KR"/>
        </w:rPr>
        <w:fldChar w:fldCharType="end"/>
      </w:r>
      <w:r w:rsidRPr="00DE0F0E">
        <w:rPr>
          <w:noProof/>
          <w:lang w:val="en-CA" w:eastAsia="ko-KR"/>
        </w:rPr>
        <w:t>)</w:t>
      </w:r>
    </w:p>
    <w:p w14:paraId="622202B0" w14:textId="3104610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1087</w:t>
      </w:r>
      <w:r w:rsidRPr="00DE0F0E">
        <w:rPr>
          <w:noProof/>
          <w:lang w:val="en-CA" w:eastAsia="ko-KR"/>
        </w:rPr>
        <w:fldChar w:fldCharType="end"/>
      </w:r>
      <w:r w:rsidRPr="00DE0F0E">
        <w:rPr>
          <w:noProof/>
          <w:lang w:val="en-CA" w:eastAsia="ko-KR"/>
        </w:rPr>
        <w:t>)</w:t>
      </w:r>
    </w:p>
    <w:p w14:paraId="4DCE1079" w14:textId="2559502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1088</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4EEED43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10E5584D"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6DADC44C" w:rsidR="00D3507C" w:rsidRPr="00DE0F0E" w:rsidRDefault="00D3507C" w:rsidP="00D3507C">
      <w:pPr>
        <w:pStyle w:val="Caption"/>
        <w:rPr>
          <w:noProof/>
          <w:lang w:val="en-CA"/>
        </w:rPr>
      </w:pPr>
      <w:bookmarkStart w:id="3717" w:name="_Ref335135732"/>
      <w:bookmarkStart w:id="3718" w:name="_Toc415476455"/>
      <w:bookmarkStart w:id="3719" w:name="_Toc423602501"/>
      <w:bookmarkStart w:id="3720" w:name="_Toc423602675"/>
      <w:bookmarkStart w:id="3721" w:name="_Toc501130575"/>
      <w:bookmarkStart w:id="3722" w:name="_Toc510795500"/>
      <w:bookmarkStart w:id="3723"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17</w:t>
      </w:r>
      <w:r w:rsidR="007F6735" w:rsidRPr="00DE0F0E">
        <w:rPr>
          <w:noProof/>
          <w:lang w:val="en-CA"/>
        </w:rPr>
        <w:fldChar w:fldCharType="end"/>
      </w:r>
      <w:bookmarkEnd w:id="3717"/>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3718"/>
      <w:bookmarkEnd w:id="3719"/>
      <w:bookmarkEnd w:id="3720"/>
      <w:bookmarkEnd w:id="3721"/>
      <w:bookmarkEnd w:id="3722"/>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3724" w:name="_Ref336339730"/>
      <w:r w:rsidRPr="00DE0F0E">
        <w:rPr>
          <w:noProof/>
          <w:lang w:val="en-CA"/>
        </w:rPr>
        <w:t xml:space="preserve">Filtering process for </w:t>
      </w:r>
      <w:r w:rsidR="00D3507C" w:rsidRPr="00DE0F0E">
        <w:rPr>
          <w:noProof/>
          <w:lang w:val="en-CA"/>
        </w:rPr>
        <w:t>block edge</w:t>
      </w:r>
      <w:bookmarkEnd w:id="3716"/>
      <w:bookmarkEnd w:id="3723"/>
      <w:r w:rsidR="00D3507C" w:rsidRPr="00DE0F0E">
        <w:rPr>
          <w:noProof/>
          <w:lang w:val="en-CA"/>
        </w:rPr>
        <w:t>s</w:t>
      </w:r>
      <w:bookmarkEnd w:id="3724"/>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15B601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1089</w:t>
      </w:r>
      <w:r w:rsidRPr="00DE0F0E">
        <w:rPr>
          <w:noProof/>
          <w:lang w:val="en-CA"/>
        </w:rPr>
        <w:fldChar w:fldCharType="end"/>
      </w:r>
      <w:r w:rsidRPr="00DE0F0E">
        <w:rPr>
          <w:noProof/>
          <w:lang w:val="en-CA"/>
        </w:rPr>
        <w:t>)</w:t>
      </w:r>
    </w:p>
    <w:p w14:paraId="3279F6DB" w14:textId="46F05D54"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1090</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445FE979"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3F609A">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03F450B9"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1091</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61285BC6"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1092</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4C0214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1093</w:t>
      </w:r>
      <w:r w:rsidRPr="00DE0F0E">
        <w:rPr>
          <w:noProof/>
          <w:lang w:val="en-CA"/>
        </w:rPr>
        <w:fldChar w:fldCharType="end"/>
      </w:r>
      <w:r w:rsidRPr="00DE0F0E">
        <w:rPr>
          <w:noProof/>
          <w:lang w:val="en-CA"/>
        </w:rPr>
        <w:t>)</w:t>
      </w:r>
    </w:p>
    <w:p w14:paraId="7A6AB6FA" w14:textId="2E42487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1094</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0FB1C0C6"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3F609A">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543C339F"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1095</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75A94B8C"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1096</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3725" w:name="_Ref286594894"/>
      <w:bookmarkStart w:id="3726" w:name="_Ref280386596"/>
      <w:r w:rsidRPr="00DE0F0E">
        <w:rPr>
          <w:noProof/>
          <w:lang w:val="en-CA"/>
        </w:rPr>
        <w:t>Filtering process for chroma block edge</w:t>
      </w:r>
      <w:bookmarkEnd w:id="3725"/>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12E1BA93"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1097</w:t>
      </w:r>
      <w:r w:rsidRPr="00DE0F0E">
        <w:rPr>
          <w:noProof/>
          <w:lang w:val="en-CA"/>
        </w:rPr>
        <w:fldChar w:fldCharType="end"/>
      </w:r>
      <w:r w:rsidRPr="00DE0F0E">
        <w:rPr>
          <w:noProof/>
          <w:lang w:val="en-CA"/>
        </w:rPr>
        <w:t>)</w:t>
      </w:r>
    </w:p>
    <w:p w14:paraId="738A6AF1" w14:textId="3F47405C"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1098</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30355A1"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1099</w:t>
      </w:r>
      <w:r w:rsidRPr="00DE0F0E">
        <w:rPr>
          <w:noProof/>
          <w:lang w:val="en-CA"/>
        </w:rPr>
        <w:fldChar w:fldCharType="end"/>
      </w:r>
      <w:r w:rsidRPr="00DE0F0E">
        <w:rPr>
          <w:noProof/>
          <w:lang w:val="en-CA"/>
        </w:rPr>
        <w:t>)</w:t>
      </w:r>
    </w:p>
    <w:p w14:paraId="5A92A775" w14:textId="655B89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1100</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13776361"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2C116B2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1101</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1320365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29CAFC7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1102</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7E2852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1103</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027A0B"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3F609A">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2C4DBB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1104</w:t>
      </w:r>
      <w:r w:rsidRPr="00DE0F0E">
        <w:rPr>
          <w:noProof/>
          <w:lang w:val="en-CA"/>
        </w:rPr>
        <w:fldChar w:fldCharType="end"/>
      </w:r>
      <w:r w:rsidRPr="00DE0F0E">
        <w:rPr>
          <w:noProof/>
          <w:lang w:val="en-CA"/>
        </w:rPr>
        <w:t>)</w:t>
      </w:r>
    </w:p>
    <w:p w14:paraId="075C3139" w14:textId="4673CF21"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1105</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566699E"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3F609A">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8A9F47D"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1106</w:t>
      </w:r>
      <w:r w:rsidRPr="00DE0F0E">
        <w:rPr>
          <w:noProof/>
          <w:lang w:val="en-CA"/>
        </w:rPr>
        <w:fldChar w:fldCharType="end"/>
      </w:r>
      <w:r w:rsidRPr="00DE0F0E">
        <w:rPr>
          <w:noProof/>
          <w:lang w:val="en-CA"/>
        </w:rPr>
        <w:t>)</w:t>
      </w:r>
    </w:p>
    <w:p w14:paraId="46BC6942" w14:textId="4E1ABBD3"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1107</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3727" w:name="_Ref295421791"/>
      <w:r w:rsidRPr="00DE0F0E">
        <w:rPr>
          <w:noProof/>
          <w:lang w:val="en-CA"/>
        </w:rPr>
        <w:t xml:space="preserve">Decision process for a </w:t>
      </w:r>
      <w:r w:rsidR="00D3507C" w:rsidRPr="00DE0F0E">
        <w:rPr>
          <w:noProof/>
          <w:lang w:val="en-CA"/>
        </w:rPr>
        <w:t>sample</w:t>
      </w:r>
      <w:bookmarkEnd w:id="3727"/>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3728" w:name="_Ref286594180"/>
      <w:r w:rsidRPr="00DE0F0E">
        <w:rPr>
          <w:noProof/>
          <w:lang w:val="en-CA"/>
        </w:rPr>
        <w:t xml:space="preserve">Filtering process for a </w:t>
      </w:r>
      <w:r w:rsidR="00D3507C" w:rsidRPr="00DE0F0E">
        <w:rPr>
          <w:noProof/>
          <w:lang w:val="en-CA"/>
        </w:rPr>
        <w:t>sample</w:t>
      </w:r>
      <w:bookmarkEnd w:id="3726"/>
      <w:bookmarkEnd w:id="3728"/>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61EAA37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1108</w:t>
      </w:r>
      <w:r w:rsidRPr="00DE0F0E">
        <w:rPr>
          <w:noProof/>
          <w:lang w:val="en-CA" w:eastAsia="ko-KR"/>
        </w:rPr>
        <w:fldChar w:fldCharType="end"/>
      </w:r>
      <w:r w:rsidRPr="00DE0F0E">
        <w:rPr>
          <w:noProof/>
          <w:lang w:val="en-CA" w:eastAsia="ko-KR"/>
        </w:rPr>
        <w:t>)</w:t>
      </w:r>
    </w:p>
    <w:p w14:paraId="3F5CE5A8" w14:textId="545B813B"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1109</w:t>
      </w:r>
      <w:r w:rsidRPr="00DE0F0E">
        <w:rPr>
          <w:noProof/>
          <w:lang w:val="en-CA" w:eastAsia="ko-KR"/>
        </w:rPr>
        <w:fldChar w:fldCharType="end"/>
      </w:r>
      <w:r w:rsidRPr="00DE0F0E">
        <w:rPr>
          <w:noProof/>
          <w:lang w:val="en-CA" w:eastAsia="ko-KR"/>
        </w:rPr>
        <w:t>)</w:t>
      </w:r>
    </w:p>
    <w:p w14:paraId="69E32356" w14:textId="595BD3A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1110</w:t>
      </w:r>
      <w:r w:rsidRPr="00DE0F0E">
        <w:rPr>
          <w:noProof/>
          <w:lang w:val="en-CA" w:eastAsia="ko-KR"/>
        </w:rPr>
        <w:fldChar w:fldCharType="end"/>
      </w:r>
      <w:r w:rsidRPr="00DE0F0E">
        <w:rPr>
          <w:noProof/>
          <w:lang w:val="en-CA" w:eastAsia="ko-KR"/>
        </w:rPr>
        <w:t>)</w:t>
      </w:r>
    </w:p>
    <w:p w14:paraId="49CF9B1E" w14:textId="4E3E8AC5"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1111</w:t>
      </w:r>
      <w:r w:rsidRPr="00DE0F0E">
        <w:rPr>
          <w:noProof/>
          <w:lang w:val="en-CA" w:eastAsia="ko-KR"/>
        </w:rPr>
        <w:fldChar w:fldCharType="end"/>
      </w:r>
      <w:r w:rsidRPr="00DE0F0E">
        <w:rPr>
          <w:noProof/>
          <w:lang w:val="en-CA" w:eastAsia="ko-KR"/>
        </w:rPr>
        <w:t>)</w:t>
      </w:r>
    </w:p>
    <w:p w14:paraId="3C7EB7EC" w14:textId="646CB30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1112</w:t>
      </w:r>
      <w:r w:rsidRPr="00DE0F0E">
        <w:rPr>
          <w:noProof/>
          <w:lang w:val="en-CA" w:eastAsia="ko-KR"/>
        </w:rPr>
        <w:fldChar w:fldCharType="end"/>
      </w:r>
      <w:r w:rsidRPr="00DE0F0E">
        <w:rPr>
          <w:noProof/>
          <w:lang w:val="en-CA" w:eastAsia="ko-KR"/>
        </w:rPr>
        <w:t>)</w:t>
      </w:r>
    </w:p>
    <w:p w14:paraId="6462B365" w14:textId="14A7030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1113</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9295DB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1114</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6778B74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1115</w:t>
      </w:r>
      <w:r w:rsidRPr="00DE0F0E">
        <w:rPr>
          <w:noProof/>
          <w:lang w:val="en-CA" w:eastAsia="ko-KR"/>
        </w:rPr>
        <w:fldChar w:fldCharType="end"/>
      </w:r>
      <w:r w:rsidRPr="00DE0F0E">
        <w:rPr>
          <w:noProof/>
          <w:lang w:val="en-CA" w:eastAsia="ko-KR"/>
        </w:rPr>
        <w:t>)</w:t>
      </w:r>
    </w:p>
    <w:p w14:paraId="19537E7E" w14:textId="27611F8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1116</w:t>
      </w:r>
      <w:r w:rsidRPr="00DE0F0E">
        <w:rPr>
          <w:noProof/>
          <w:lang w:val="en-CA" w:eastAsia="ko-KR"/>
        </w:rPr>
        <w:fldChar w:fldCharType="end"/>
      </w:r>
      <w:r w:rsidRPr="00DE0F0E">
        <w:rPr>
          <w:noProof/>
          <w:lang w:val="en-CA" w:eastAsia="ko-KR"/>
        </w:rPr>
        <w:t>)</w:t>
      </w:r>
    </w:p>
    <w:p w14:paraId="3328648B" w14:textId="2CA9EE4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1117</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7F9E58D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1118</w:t>
      </w:r>
      <w:r w:rsidRPr="00DE0F0E">
        <w:rPr>
          <w:noProof/>
          <w:lang w:val="en-CA" w:eastAsia="ko-KR"/>
        </w:rPr>
        <w:fldChar w:fldCharType="end"/>
      </w:r>
      <w:r w:rsidRPr="00DE0F0E">
        <w:rPr>
          <w:noProof/>
          <w:lang w:val="en-CA" w:eastAsia="ko-KR"/>
        </w:rPr>
        <w:t>)</w:t>
      </w:r>
    </w:p>
    <w:p w14:paraId="2BF7DCFF" w14:textId="00BE96C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1119</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3E71EA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1120</w:t>
      </w:r>
      <w:r w:rsidRPr="00DE0F0E">
        <w:rPr>
          <w:noProof/>
          <w:lang w:val="en-CA" w:eastAsia="ko-KR"/>
        </w:rPr>
        <w:fldChar w:fldCharType="end"/>
      </w:r>
      <w:r w:rsidRPr="00DE0F0E">
        <w:rPr>
          <w:noProof/>
          <w:lang w:val="en-CA" w:eastAsia="ko-KR"/>
        </w:rPr>
        <w:t>)</w:t>
      </w:r>
    </w:p>
    <w:p w14:paraId="7B3504A5" w14:textId="48868FB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1121</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3729" w:name="_Toc335234780"/>
      <w:bookmarkStart w:id="3730" w:name="_Ref286595152"/>
      <w:bookmarkEnd w:id="3729"/>
      <w:r w:rsidRPr="00DE0F0E">
        <w:rPr>
          <w:noProof/>
          <w:lang w:val="en-CA"/>
        </w:rPr>
        <w:lastRenderedPageBreak/>
        <w:t>Filtering process for a chroma sample</w:t>
      </w:r>
      <w:bookmarkEnd w:id="3730"/>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78014BE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1122</w:t>
      </w:r>
      <w:r w:rsidRPr="00DE0F0E">
        <w:rPr>
          <w:noProof/>
          <w:lang w:val="en-CA" w:eastAsia="ko-KR"/>
        </w:rPr>
        <w:fldChar w:fldCharType="end"/>
      </w:r>
      <w:r w:rsidRPr="00DE0F0E">
        <w:rPr>
          <w:noProof/>
          <w:lang w:val="en-CA" w:eastAsia="ko-KR"/>
        </w:rPr>
        <w:t>)</w:t>
      </w:r>
    </w:p>
    <w:p w14:paraId="4E90BDBF" w14:textId="3AD3121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1123</w:t>
      </w:r>
      <w:r w:rsidRPr="00DE0F0E">
        <w:rPr>
          <w:noProof/>
          <w:lang w:val="en-CA" w:eastAsia="ko-KR"/>
        </w:rPr>
        <w:fldChar w:fldCharType="end"/>
      </w:r>
      <w:r w:rsidRPr="00DE0F0E">
        <w:rPr>
          <w:noProof/>
          <w:lang w:val="en-CA" w:eastAsia="ko-KR"/>
        </w:rPr>
        <w:t>)</w:t>
      </w:r>
    </w:p>
    <w:p w14:paraId="21CC3868" w14:textId="79BBE193"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1124</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3731" w:name="_Toc311217273"/>
      <w:bookmarkStart w:id="3732" w:name="_Toc317198819"/>
      <w:bookmarkStart w:id="3733" w:name="_Ref328751851"/>
      <w:bookmarkStart w:id="3734" w:name="_Toc415475942"/>
      <w:bookmarkStart w:id="3735" w:name="_Toc423599217"/>
      <w:bookmarkStart w:id="3736" w:name="_Toc423601721"/>
      <w:bookmarkStart w:id="3737" w:name="_Toc501130212"/>
      <w:bookmarkStart w:id="3738" w:name="_Toc510795135"/>
      <w:bookmarkStart w:id="3739" w:name="_Toc2177095"/>
      <w:bookmarkStart w:id="3740"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3731"/>
      <w:bookmarkEnd w:id="3732"/>
      <w:bookmarkEnd w:id="3733"/>
      <w:bookmarkEnd w:id="3734"/>
      <w:bookmarkEnd w:id="3735"/>
      <w:bookmarkEnd w:id="3736"/>
      <w:bookmarkEnd w:id="3737"/>
      <w:bookmarkEnd w:id="3738"/>
      <w:bookmarkEnd w:id="3739"/>
    </w:p>
    <w:p w14:paraId="740940E6" w14:textId="77777777" w:rsidR="00C32BC6" w:rsidRPr="00DE0F0E" w:rsidRDefault="00C32BC6" w:rsidP="00C32BC6">
      <w:pPr>
        <w:pStyle w:val="Heading4"/>
        <w:rPr>
          <w:noProof/>
          <w:lang w:val="en-CA" w:eastAsia="ko-KR"/>
        </w:rPr>
      </w:pPr>
      <w:bookmarkStart w:id="3741" w:name="_Toc415475943"/>
      <w:bookmarkStart w:id="3742" w:name="_Toc423599218"/>
      <w:bookmarkStart w:id="3743" w:name="_Toc423601722"/>
      <w:bookmarkStart w:id="3744" w:name="_Ref528056849"/>
      <w:r w:rsidRPr="00DE0F0E">
        <w:rPr>
          <w:noProof/>
          <w:lang w:val="en-CA"/>
        </w:rPr>
        <w:t>General</w:t>
      </w:r>
      <w:bookmarkEnd w:id="3741"/>
      <w:bookmarkEnd w:id="3742"/>
      <w:bookmarkEnd w:id="3743"/>
      <w:bookmarkEnd w:id="3744"/>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4F01A8AA"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12434DA"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6515933F"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3745" w:name="_Toc327178233"/>
      <w:bookmarkStart w:id="3746" w:name="_Ref305587094"/>
      <w:bookmarkStart w:id="3747" w:name="_Toc311217274"/>
      <w:bookmarkStart w:id="3748" w:name="_Toc317198820"/>
      <w:bookmarkStart w:id="3749" w:name="_Toc415475944"/>
      <w:bookmarkStart w:id="3750" w:name="_Toc423599219"/>
      <w:bookmarkStart w:id="3751" w:name="_Toc423601723"/>
      <w:bookmarkEnd w:id="3745"/>
      <w:r w:rsidRPr="00DE0F0E">
        <w:rPr>
          <w:noProof/>
          <w:lang w:val="en-CA"/>
        </w:rPr>
        <w:lastRenderedPageBreak/>
        <w:t>CTB modification process</w:t>
      </w:r>
      <w:bookmarkEnd w:id="3746"/>
      <w:bookmarkEnd w:id="3747"/>
      <w:bookmarkEnd w:id="3748"/>
      <w:bookmarkEnd w:id="3749"/>
      <w:bookmarkEnd w:id="3750"/>
      <w:bookmarkEnd w:id="3751"/>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22272A24"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1125</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70CC1550"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1126</w:t>
      </w:r>
      <w:r w:rsidRPr="00DE0F0E">
        <w:rPr>
          <w:noProof/>
          <w:lang w:val="en-CA"/>
        </w:rPr>
        <w:fldChar w:fldCharType="end"/>
      </w:r>
      <w:r w:rsidRPr="00DE0F0E">
        <w:rPr>
          <w:noProof/>
          <w:lang w:val="en-CA"/>
        </w:rPr>
        <w:t>)</w:t>
      </w:r>
    </w:p>
    <w:p w14:paraId="1D12DA27" w14:textId="0DE3A22D"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1127</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0F58C385"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12810D98"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1128</w:t>
      </w:r>
      <w:r w:rsidRPr="00DE0F0E">
        <w:rPr>
          <w:noProof/>
          <w:lang w:val="en-CA"/>
        </w:rPr>
        <w:fldChar w:fldCharType="end"/>
      </w:r>
      <w:r w:rsidRPr="00DE0F0E">
        <w:rPr>
          <w:noProof/>
          <w:lang w:val="en-CA"/>
        </w:rPr>
        <w:t>)</w:t>
      </w:r>
    </w:p>
    <w:p w14:paraId="7296FC59" w14:textId="735CF906"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1129</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2A849B37"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1130</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2114BA90"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1131</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27504679"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1132</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2CDCA32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1133</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1F85FD9E"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1134</w:t>
      </w:r>
      <w:r w:rsidRPr="00DE0F0E">
        <w:rPr>
          <w:noProof/>
          <w:lang w:val="en-CA"/>
        </w:rPr>
        <w:fldChar w:fldCharType="end"/>
      </w:r>
      <w:r w:rsidRPr="00DE0F0E">
        <w:rPr>
          <w:noProof/>
          <w:lang w:val="en-CA"/>
        </w:rPr>
        <w:t>)</w:t>
      </w:r>
    </w:p>
    <w:p w14:paraId="21C3D239" w14:textId="5BC24BD3" w:rsidR="00C32BC6" w:rsidRPr="00DE0F0E" w:rsidRDefault="00C32BC6" w:rsidP="00C32BC6">
      <w:pPr>
        <w:pStyle w:val="Caption"/>
        <w:rPr>
          <w:noProof/>
          <w:lang w:val="en-CA" w:eastAsia="ko-KR"/>
        </w:rPr>
      </w:pPr>
      <w:bookmarkStart w:id="3752" w:name="_Ref305592425"/>
      <w:bookmarkStart w:id="3753" w:name="_Toc415476456"/>
      <w:bookmarkStart w:id="3754" w:name="_Toc423602502"/>
      <w:bookmarkStart w:id="3755" w:name="_Toc423602676"/>
      <w:bookmarkStart w:id="3756" w:name="_Toc501130576"/>
      <w:bookmarkStart w:id="3757"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18</w:t>
      </w:r>
      <w:r w:rsidR="007F6735" w:rsidRPr="00DE0F0E">
        <w:rPr>
          <w:noProof/>
          <w:lang w:val="en-CA"/>
        </w:rPr>
        <w:fldChar w:fldCharType="end"/>
      </w:r>
      <w:bookmarkEnd w:id="3752"/>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3753"/>
      <w:bookmarkEnd w:id="3754"/>
      <w:bookmarkEnd w:id="3755"/>
      <w:bookmarkEnd w:id="3756"/>
      <w:bookmarkEnd w:id="37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3740"/>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3758" w:name="_Toc2177096"/>
      <w:r w:rsidRPr="00DE0F0E">
        <w:rPr>
          <w:noProof/>
          <w:lang w:val="en-CA"/>
        </w:rPr>
        <w:t>Adaptive loop filter process</w:t>
      </w:r>
      <w:bookmarkEnd w:id="3651"/>
      <w:bookmarkEnd w:id="3652"/>
      <w:bookmarkEnd w:id="3653"/>
      <w:bookmarkEnd w:id="3654"/>
      <w:bookmarkEnd w:id="3758"/>
    </w:p>
    <w:p w14:paraId="0951E1D7" w14:textId="77777777" w:rsidR="00412188" w:rsidRPr="00DE0F0E" w:rsidRDefault="00412188" w:rsidP="00412188">
      <w:pPr>
        <w:pStyle w:val="Heading4"/>
        <w:rPr>
          <w:noProof/>
          <w:lang w:val="en-CA" w:eastAsia="ko-KR"/>
        </w:rPr>
      </w:pPr>
      <w:bookmarkStart w:id="3759" w:name="_Ref525222192"/>
      <w:r w:rsidRPr="00DE0F0E">
        <w:rPr>
          <w:noProof/>
          <w:lang w:val="en-CA" w:eastAsia="ko-KR"/>
        </w:rPr>
        <w:t>General</w:t>
      </w:r>
      <w:bookmarkEnd w:id="3759"/>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51731091"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6E45F3D5"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3F609A">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26BE4886"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3F609A">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3760" w:name="_Ref328067389"/>
      <w:bookmarkStart w:id="3761"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3762" w:name="_Ref328573810"/>
      <w:bookmarkStart w:id="3763" w:name="_Toc329080095"/>
      <w:r w:rsidRPr="00DE0F0E">
        <w:rPr>
          <w:noProof/>
          <w:lang w:val="en-CA"/>
        </w:rPr>
        <w:t>Coding tree block filtering process for luma samples</w:t>
      </w:r>
      <w:bookmarkEnd w:id="3762"/>
      <w:bookmarkEnd w:id="3763"/>
    </w:p>
    <w:p w14:paraId="3DD74862" w14:textId="77777777" w:rsidR="003C7A29" w:rsidRPr="00DE0F0E" w:rsidRDefault="003C7A29" w:rsidP="003C7A29">
      <w:pPr>
        <w:tabs>
          <w:tab w:val="left" w:pos="284"/>
        </w:tabs>
        <w:ind w:left="284" w:hanging="284"/>
        <w:rPr>
          <w:noProof/>
          <w:lang w:val="en-CA" w:eastAsia="ko-KR"/>
        </w:rPr>
      </w:pPr>
      <w:bookmarkStart w:id="3764" w:name="_Ref287542912"/>
      <w:bookmarkStart w:id="3765" w:name="_Toc311217278"/>
      <w:bookmarkStart w:id="3766"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737ED196"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3F609A">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6D4F7B3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1135</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589D159D"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4D369A0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52682826"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35992C7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3321129"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1E18395E" w14:textId="4924C9CC"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41F886BD"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3F609A">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3F609A">
        <w:rPr>
          <w:rFonts w:eastAsia="Malgun Gothic"/>
          <w:noProof/>
          <w:szCs w:val="22"/>
          <w:lang w:val="en-CA"/>
        </w:rPr>
        <w:t>1142</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8760549"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1143</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1CCAD93D"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3767"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3764"/>
      <w:bookmarkEnd w:id="3765"/>
      <w:bookmarkEnd w:id="3766"/>
      <w:bookmarkEnd w:id="3767"/>
    </w:p>
    <w:bookmarkEnd w:id="3760"/>
    <w:bookmarkEnd w:id="3761"/>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35337C78"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6AA61548" w14:textId="3F0E020B"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26C3B2B8"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1147</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16A8F70C"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A39B2A1"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5A30CF8C"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66D3C676"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3D3D65C9"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312B950E"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E6C5ABE"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78F0A5"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7780BB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1BC838A7" w14:textId="6E75CFB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6B323043" w14:textId="35499C07"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10DE00C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6AA96FE8" w14:textId="20F20BA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0137141E" w14:textId="589BDB4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1C3B909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6DB34F8A" w14:textId="518D57D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12FF495C" w14:textId="7E2FFD1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1D1F7F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49F97B49" w14:textId="36548416"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02FB7A09" w14:textId="7359435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7FC077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50696337" w14:textId="2EDC0E8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65B986B8"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1170</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5295238A"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50733436"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BF145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1173</w:t>
      </w:r>
      <w:r w:rsidRPr="00DE0F0E">
        <w:rPr>
          <w:noProof/>
          <w:lang w:val="en-CA" w:eastAsia="ko-KR"/>
        </w:rPr>
        <w:fldChar w:fldCharType="end"/>
      </w:r>
      <w:r w:rsidRPr="00DE0F0E">
        <w:rPr>
          <w:noProof/>
          <w:lang w:val="en-CA" w:eastAsia="ko-KR"/>
        </w:rPr>
        <w:t>)</w:t>
      </w:r>
    </w:p>
    <w:p w14:paraId="330546EB" w14:textId="7C2B0C88"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1174</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1F4773D"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1175</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3768" w:name="_Ref525240265"/>
      <w:r w:rsidRPr="00DE0F0E">
        <w:rPr>
          <w:noProof/>
          <w:lang w:val="en-CA"/>
        </w:rPr>
        <w:t>Coding tree block filtering process for chroma samples</w:t>
      </w:r>
      <w:bookmarkEnd w:id="3768"/>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31B267F3"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1176</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D4FC49"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3F609A">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3F609A">
        <w:rPr>
          <w:noProof/>
          <w:lang w:val="en-CA" w:eastAsia="ko-KR"/>
        </w:rPr>
        <w:t>1177</w:t>
      </w:r>
      <w:r w:rsidR="00433B1B" w:rsidRPr="00DE0F0E">
        <w:rPr>
          <w:noProof/>
          <w:lang w:val="en-CA" w:eastAsia="ko-KR"/>
        </w:rPr>
        <w:fldChar w:fldCharType="end"/>
      </w:r>
      <w:r w:rsidR="00433B1B" w:rsidRPr="00DE0F0E">
        <w:rPr>
          <w:noProof/>
          <w:lang w:val="en-CA" w:eastAsia="ko-KR"/>
        </w:rPr>
        <w:t>)</w:t>
      </w:r>
    </w:p>
    <w:p w14:paraId="05B5E309" w14:textId="2A2771C8"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3F609A">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3F609A">
        <w:rPr>
          <w:noProof/>
          <w:lang w:val="en-CA" w:eastAsia="ko-KR"/>
        </w:rPr>
        <w:t>1178</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436B21D0"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3769" w:name="_Hlk519484903"/>
      <w:r w:rsidRPr="00DE0F0E">
        <w:rPr>
          <w:noProof/>
          <w:vertAlign w:val="subscript"/>
          <w:lang w:val="en-CA" w:eastAsia="ko-KR"/>
        </w:rPr>
        <w:t>−</w:t>
      </w:r>
      <w:bookmarkEnd w:id="3769"/>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3F609A">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3F609A">
        <w:rPr>
          <w:noProof/>
          <w:lang w:val="en-CA" w:eastAsia="ko-KR"/>
        </w:rPr>
        <w:t>1179</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A376988"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3F609A">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3F609A">
        <w:rPr>
          <w:noProof/>
          <w:lang w:val="en-CA" w:eastAsia="ko-KR"/>
        </w:rPr>
        <w:t>1180</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379DCEA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3F609A">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3F609A">
        <w:rPr>
          <w:noProof/>
          <w:lang w:val="en-CA" w:eastAsia="ko-KR"/>
        </w:rPr>
        <w:t>1181</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3770" w:name="_Toc348981919"/>
      <w:bookmarkStart w:id="3771" w:name="_Toc348981922"/>
      <w:bookmarkStart w:id="3772" w:name="_Toc348981991"/>
      <w:bookmarkStart w:id="3773" w:name="_Toc2177097"/>
      <w:bookmarkEnd w:id="3770"/>
      <w:bookmarkEnd w:id="3771"/>
      <w:bookmarkEnd w:id="3772"/>
      <w:r w:rsidRPr="00DE0F0E">
        <w:rPr>
          <w:noProof/>
          <w:lang w:val="en-CA"/>
        </w:rPr>
        <w:t>Parsing process</w:t>
      </w:r>
      <w:bookmarkEnd w:id="3773"/>
    </w:p>
    <w:p w14:paraId="506C1109" w14:textId="77777777" w:rsidR="00822405" w:rsidRPr="00DE0F0E" w:rsidRDefault="00822405" w:rsidP="00822405">
      <w:pPr>
        <w:pStyle w:val="Heading2"/>
        <w:rPr>
          <w:noProof/>
          <w:lang w:val="en-CA"/>
        </w:rPr>
      </w:pPr>
      <w:bookmarkStart w:id="3774" w:name="_Toc2177098"/>
      <w:r w:rsidRPr="00DE0F0E">
        <w:rPr>
          <w:noProof/>
          <w:lang w:val="en-CA"/>
        </w:rPr>
        <w:t>General</w:t>
      </w:r>
      <w:bookmarkEnd w:id="3774"/>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3FB33CC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3F609A">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3F609A">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3F609A">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3F609A">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3775" w:name="_Ref522195041"/>
      <w:bookmarkStart w:id="3776" w:name="_Toc2177099"/>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3775"/>
      <w:bookmarkEnd w:id="3776"/>
    </w:p>
    <w:p w14:paraId="49A18386" w14:textId="77777777" w:rsidR="00AF4EBD" w:rsidRPr="00DE0F0E" w:rsidRDefault="00AF4EBD" w:rsidP="00AF4EBD">
      <w:pPr>
        <w:pStyle w:val="Heading3"/>
        <w:rPr>
          <w:noProof/>
          <w:lang w:val="en-CA"/>
        </w:rPr>
      </w:pPr>
      <w:bookmarkStart w:id="3777" w:name="_Toc415475948"/>
      <w:bookmarkStart w:id="3778" w:name="_Toc423599223"/>
      <w:bookmarkStart w:id="3779" w:name="_Toc423601727"/>
      <w:bookmarkStart w:id="3780" w:name="_Toc501130216"/>
      <w:bookmarkStart w:id="3781" w:name="_Toc503777920"/>
      <w:bookmarkStart w:id="3782" w:name="_Toc2177100"/>
      <w:r w:rsidRPr="00DE0F0E">
        <w:rPr>
          <w:noProof/>
          <w:lang w:val="en-CA"/>
        </w:rPr>
        <w:t>General</w:t>
      </w:r>
      <w:bookmarkEnd w:id="3777"/>
      <w:bookmarkEnd w:id="3778"/>
      <w:bookmarkEnd w:id="3779"/>
      <w:bookmarkEnd w:id="3780"/>
      <w:bookmarkEnd w:id="3781"/>
      <w:bookmarkEnd w:id="3782"/>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7FC07F03"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60F08FC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7DF1F6C0"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7AFFD74" w:rsidR="00C1543B" w:rsidRPr="00DE0F0E" w:rsidRDefault="00C1543B" w:rsidP="00C1543B">
      <w:pPr>
        <w:pStyle w:val="Caption"/>
        <w:rPr>
          <w:noProof/>
          <w:lang w:val="en-CA"/>
        </w:rPr>
      </w:pPr>
      <w:bookmarkStart w:id="3783" w:name="_Ref24091501"/>
      <w:bookmarkStart w:id="3784" w:name="_Ref289853906"/>
      <w:bookmarkStart w:id="3785" w:name="_Toc77680783"/>
      <w:bookmarkStart w:id="3786" w:name="_Toc118289132"/>
      <w:bookmarkStart w:id="3787" w:name="_Toc246350717"/>
      <w:bookmarkStart w:id="3788" w:name="_Toc287363941"/>
      <w:bookmarkStart w:id="3789" w:name="_Toc415476457"/>
      <w:bookmarkStart w:id="3790" w:name="_Toc423602503"/>
      <w:bookmarkStart w:id="3791" w:name="_Toc423602677"/>
      <w:bookmarkStart w:id="3792" w:name="_Toc501130577"/>
      <w:bookmarkStart w:id="3793"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3783"/>
      <w:bookmarkEnd w:id="3784"/>
      <w:r w:rsidRPr="00DE0F0E">
        <w:rPr>
          <w:noProof/>
          <w:lang w:val="en-CA"/>
        </w:rPr>
        <w:t xml:space="preserve"> – Bit strings with "prefix" and "suffix" bits and assignment to codeNum ranges (informative)</w:t>
      </w:r>
      <w:bookmarkEnd w:id="3785"/>
      <w:bookmarkEnd w:id="3786"/>
      <w:bookmarkEnd w:id="3787"/>
      <w:bookmarkEnd w:id="3788"/>
      <w:bookmarkEnd w:id="3789"/>
      <w:bookmarkEnd w:id="3790"/>
      <w:bookmarkEnd w:id="3791"/>
      <w:bookmarkEnd w:id="3792"/>
      <w:bookmarkEnd w:id="37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1B967FB4"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42D0B6DA" w:rsidR="00C1543B" w:rsidRPr="00DE0F0E" w:rsidRDefault="00C1543B" w:rsidP="00C1543B">
      <w:pPr>
        <w:pStyle w:val="Caption"/>
        <w:rPr>
          <w:noProof/>
          <w:lang w:val="en-CA"/>
        </w:rPr>
      </w:pPr>
      <w:bookmarkStart w:id="3794" w:name="_Ref19418112"/>
      <w:bookmarkStart w:id="3795" w:name="_Toc16578098"/>
      <w:bookmarkStart w:id="3796" w:name="_Toc17563188"/>
      <w:bookmarkStart w:id="3797" w:name="_Toc77680784"/>
      <w:bookmarkStart w:id="3798" w:name="_Toc118289133"/>
      <w:bookmarkStart w:id="3799" w:name="_Toc246350718"/>
      <w:bookmarkStart w:id="3800" w:name="_Toc287363942"/>
      <w:bookmarkStart w:id="3801" w:name="_Toc415476458"/>
      <w:bookmarkStart w:id="3802" w:name="_Toc423602504"/>
      <w:bookmarkStart w:id="3803" w:name="_Toc423602678"/>
      <w:bookmarkStart w:id="3804" w:name="_Toc501130578"/>
      <w:bookmarkStart w:id="3805"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3794"/>
      <w:r w:rsidRPr="00DE0F0E">
        <w:rPr>
          <w:noProof/>
          <w:lang w:val="en-CA"/>
        </w:rPr>
        <w:t xml:space="preserve"> – Exp-Golomb bit strings and codeNum in explicit form</w:t>
      </w:r>
      <w:bookmarkEnd w:id="3795"/>
      <w:r w:rsidRPr="00DE0F0E">
        <w:rPr>
          <w:noProof/>
          <w:lang w:val="en-CA"/>
        </w:rPr>
        <w:t xml:space="preserve"> and used as ue(v)</w:t>
      </w:r>
      <w:bookmarkEnd w:id="3796"/>
      <w:r w:rsidRPr="00DE0F0E">
        <w:rPr>
          <w:noProof/>
          <w:lang w:val="en-CA"/>
        </w:rPr>
        <w:t xml:space="preserve"> (informative)</w:t>
      </w:r>
      <w:bookmarkEnd w:id="3797"/>
      <w:bookmarkEnd w:id="3798"/>
      <w:bookmarkEnd w:id="3799"/>
      <w:bookmarkEnd w:id="3800"/>
      <w:bookmarkEnd w:id="3801"/>
      <w:bookmarkEnd w:id="3802"/>
      <w:bookmarkEnd w:id="3803"/>
      <w:bookmarkEnd w:id="3804"/>
      <w:bookmarkEnd w:id="3805"/>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3806" w:name="_Toc328598990"/>
      <w:bookmarkStart w:id="3807" w:name="_Toc328663636"/>
      <w:bookmarkStart w:id="3808" w:name="_Toc328753505"/>
      <w:bookmarkStart w:id="3809" w:name="_Toc328598993"/>
      <w:bookmarkStart w:id="3810" w:name="_Toc328663639"/>
      <w:bookmarkStart w:id="3811" w:name="_Toc328753508"/>
      <w:bookmarkStart w:id="3812" w:name="_Toc328598996"/>
      <w:bookmarkStart w:id="3813" w:name="_Toc328663642"/>
      <w:bookmarkStart w:id="3814" w:name="_Toc328753511"/>
      <w:bookmarkStart w:id="3815" w:name="_Toc328599001"/>
      <w:bookmarkStart w:id="3816" w:name="_Toc328663647"/>
      <w:bookmarkStart w:id="3817" w:name="_Toc328753516"/>
      <w:bookmarkStart w:id="3818" w:name="_Toc328599003"/>
      <w:bookmarkStart w:id="3819" w:name="_Toc328663649"/>
      <w:bookmarkStart w:id="3820" w:name="_Toc328753518"/>
      <w:bookmarkStart w:id="3821" w:name="_Toc328599006"/>
      <w:bookmarkStart w:id="3822" w:name="_Toc328663652"/>
      <w:bookmarkStart w:id="3823" w:name="_Toc328753521"/>
      <w:bookmarkStart w:id="3824" w:name="_Toc328599008"/>
      <w:bookmarkStart w:id="3825" w:name="_Toc328663654"/>
      <w:bookmarkStart w:id="3826" w:name="_Toc328753523"/>
      <w:bookmarkStart w:id="3827" w:name="_Toc16577839"/>
      <w:bookmarkStart w:id="3828" w:name="_Toc20134382"/>
      <w:bookmarkStart w:id="3829" w:name="_Ref24094007"/>
      <w:bookmarkStart w:id="3830" w:name="_Ref33182036"/>
      <w:bookmarkStart w:id="3831" w:name="_Toc77680543"/>
      <w:bookmarkStart w:id="3832" w:name="_Toc118289134"/>
      <w:bookmarkStart w:id="3833" w:name="_Toc226456731"/>
      <w:bookmarkStart w:id="3834" w:name="_Toc248045366"/>
      <w:bookmarkStart w:id="3835" w:name="_Toc287363848"/>
      <w:bookmarkStart w:id="3836" w:name="_Toc311217283"/>
      <w:bookmarkStart w:id="3837" w:name="_Toc317198831"/>
      <w:bookmarkStart w:id="3838" w:name="_Toc415475949"/>
      <w:bookmarkStart w:id="3839" w:name="_Toc423599224"/>
      <w:bookmarkStart w:id="3840" w:name="_Toc423601728"/>
      <w:bookmarkStart w:id="3841" w:name="_Toc501130217"/>
      <w:bookmarkStart w:id="3842" w:name="_Toc503777921"/>
      <w:bookmarkStart w:id="3843" w:name="_Ref522195066"/>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632BBC63"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3F609A">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3844" w:name="_Ref522196280"/>
      <w:bookmarkStart w:id="3845" w:name="_Toc2177101"/>
      <w:r w:rsidRPr="00DE0F0E">
        <w:rPr>
          <w:noProof/>
          <w:lang w:val="en-CA"/>
        </w:rPr>
        <w:t>Mapping process for signed Exp-Golomb codes</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7B7F6D3C" w14:textId="7CC6CEF3"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3F609A">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7F26A2C5"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3</w:t>
      </w:r>
      <w:r w:rsidRPr="00DE0F0E">
        <w:rPr>
          <w:noProof/>
          <w:lang w:val="en-CA"/>
        </w:rPr>
        <w:fldChar w:fldCharType="end"/>
      </w:r>
      <w:r w:rsidRPr="00DE0F0E">
        <w:rPr>
          <w:noProof/>
          <w:lang w:val="en-CA"/>
        </w:rPr>
        <w:t xml:space="preserve"> provides the assignment rule.</w:t>
      </w:r>
    </w:p>
    <w:p w14:paraId="72E2005F" w14:textId="365B0509" w:rsidR="00C1543B" w:rsidRPr="00DE0F0E" w:rsidRDefault="00C1543B" w:rsidP="00C1543B">
      <w:pPr>
        <w:pStyle w:val="Caption"/>
        <w:rPr>
          <w:noProof/>
          <w:lang w:val="en-CA"/>
        </w:rPr>
      </w:pPr>
      <w:bookmarkStart w:id="3846" w:name="_Ref328664225"/>
      <w:bookmarkStart w:id="3847" w:name="_Toc415476459"/>
      <w:bookmarkStart w:id="3848" w:name="_Toc423602505"/>
      <w:bookmarkStart w:id="3849" w:name="_Toc423602679"/>
      <w:bookmarkStart w:id="3850" w:name="_Toc501130579"/>
      <w:bookmarkStart w:id="3851"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3846"/>
      <w:r w:rsidRPr="00DE0F0E">
        <w:rPr>
          <w:noProof/>
          <w:lang w:val="en-CA"/>
        </w:rPr>
        <w:t xml:space="preserve"> – Assignment of syntax element to codeNum for signed Exp-Golomb coded syntax elements se(v)</w:t>
      </w:r>
      <w:bookmarkStart w:id="3852" w:name="_Toc22727479"/>
      <w:bookmarkStart w:id="3853" w:name="_Toc22728252"/>
      <w:bookmarkStart w:id="3854" w:name="_Toc22728986"/>
      <w:bookmarkStart w:id="3855" w:name="_Toc22790490"/>
      <w:bookmarkStart w:id="3856" w:name="_Toc22727483"/>
      <w:bookmarkStart w:id="3857" w:name="_Toc22728256"/>
      <w:bookmarkStart w:id="3858" w:name="_Toc22728990"/>
      <w:bookmarkStart w:id="3859" w:name="_Toc22790494"/>
      <w:bookmarkStart w:id="3860" w:name="_Toc22006965"/>
      <w:bookmarkStart w:id="3861" w:name="_Toc22033244"/>
      <w:bookmarkStart w:id="3862" w:name="_Ref2421458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3862"/>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3863" w:name="_Ref328591245"/>
      <w:bookmarkStart w:id="3864" w:name="_Toc329080099"/>
      <w:bookmarkStart w:id="3865" w:name="_Toc2177102"/>
      <w:r w:rsidRPr="00DE0F0E">
        <w:rPr>
          <w:noProof/>
          <w:lang w:val="en-CA"/>
        </w:rPr>
        <w:lastRenderedPageBreak/>
        <w:t>Parsing process for truncated unary codes</w:t>
      </w:r>
      <w:bookmarkEnd w:id="3863"/>
      <w:bookmarkEnd w:id="3864"/>
      <w:bookmarkEnd w:id="3865"/>
    </w:p>
    <w:p w14:paraId="7FB6B8DE" w14:textId="01BFE086"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0229F6C"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3F609A">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3F609A">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3866" w:name="_Ref525301903"/>
      <w:bookmarkStart w:id="3867" w:name="_Toc2177103"/>
      <w:r w:rsidRPr="00DE0F0E">
        <w:rPr>
          <w:noProof/>
          <w:lang w:val="en-CA"/>
        </w:rPr>
        <w:t>Parsing process for truncated b</w:t>
      </w:r>
      <w:r w:rsidR="00994058" w:rsidRPr="00DE0F0E">
        <w:rPr>
          <w:noProof/>
          <w:lang w:val="en-CA"/>
        </w:rPr>
        <w:t>inary codes</w:t>
      </w:r>
      <w:bookmarkEnd w:id="3866"/>
      <w:bookmarkEnd w:id="3867"/>
    </w:p>
    <w:p w14:paraId="38169985" w14:textId="5FDA02B1"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4C630BA8"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3868" w:name="_Ref522195046"/>
      <w:bookmarkStart w:id="3869" w:name="_Toc2177104"/>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3868"/>
      <w:bookmarkEnd w:id="3869"/>
    </w:p>
    <w:p w14:paraId="53E456F6" w14:textId="7E3B747D" w:rsidR="00822405" w:rsidRPr="00DE0F0E" w:rsidRDefault="00822405" w:rsidP="00822405">
      <w:pPr>
        <w:pStyle w:val="Heading3"/>
        <w:rPr>
          <w:noProof/>
          <w:lang w:val="en-CA"/>
        </w:rPr>
      </w:pPr>
      <w:bookmarkStart w:id="3870" w:name="_Toc2177105"/>
      <w:r w:rsidRPr="00DE0F0E">
        <w:rPr>
          <w:noProof/>
          <w:lang w:val="en-CA"/>
        </w:rPr>
        <w:t>General</w:t>
      </w:r>
      <w:bookmarkEnd w:id="3870"/>
    </w:p>
    <w:p w14:paraId="793B012C" w14:textId="71743318" w:rsidR="00981D04" w:rsidRPr="00DE0F0E" w:rsidRDefault="00981D04" w:rsidP="00981D04">
      <w:pPr>
        <w:rPr>
          <w:noProof/>
          <w:lang w:val="en-CA"/>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3F609A">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3F609A">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79E8ED7C" w14:textId="77777777" w:rsidR="00822405" w:rsidRPr="00DE0F0E" w:rsidRDefault="00822405" w:rsidP="00822405">
      <w:pPr>
        <w:pStyle w:val="Heading3"/>
        <w:rPr>
          <w:noProof/>
          <w:lang w:val="en-CA"/>
        </w:rPr>
      </w:pPr>
      <w:bookmarkStart w:id="3871" w:name="_Toc534510533"/>
      <w:bookmarkStart w:id="3872" w:name="_Toc534510624"/>
      <w:bookmarkStart w:id="3873" w:name="_Ref534654349"/>
      <w:bookmarkStart w:id="3874" w:name="_Toc2177106"/>
      <w:bookmarkEnd w:id="3871"/>
      <w:bookmarkEnd w:id="3872"/>
      <w:r w:rsidRPr="00DE0F0E">
        <w:rPr>
          <w:noProof/>
          <w:lang w:val="en-CA"/>
        </w:rPr>
        <w:t>Initialization process</w:t>
      </w:r>
      <w:bookmarkEnd w:id="3873"/>
      <w:bookmarkEnd w:id="3874"/>
    </w:p>
    <w:p w14:paraId="77EBB13E" w14:textId="77777777" w:rsidR="00822405" w:rsidRPr="00DE0F0E" w:rsidRDefault="00822405" w:rsidP="00822405">
      <w:pPr>
        <w:pStyle w:val="Heading3"/>
        <w:rPr>
          <w:noProof/>
          <w:lang w:val="en-CA"/>
        </w:rPr>
      </w:pPr>
      <w:bookmarkStart w:id="3875" w:name="_Ref531794831"/>
      <w:bookmarkStart w:id="3876" w:name="_Toc2177107"/>
      <w:r w:rsidRPr="00DE0F0E">
        <w:rPr>
          <w:noProof/>
          <w:lang w:val="en-CA"/>
        </w:rPr>
        <w:t>Binarization process</w:t>
      </w:r>
      <w:bookmarkEnd w:id="3875"/>
      <w:bookmarkEnd w:id="3876"/>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lastRenderedPageBreak/>
        <w:t>Output of this process is the binarization of the syntax element.</w:t>
      </w:r>
    </w:p>
    <w:p w14:paraId="3D8DB1F4" w14:textId="3B0E7251"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4</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E8BFEC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3F609A">
        <w:rPr>
          <w:noProof/>
          <w:lang w:val="en-CA"/>
        </w:rPr>
        <w:t>9.5.3.6</w:t>
      </w:r>
      <w:r w:rsidRPr="00DE0F0E">
        <w:rPr>
          <w:noProof/>
          <w:lang w:val="en-CA"/>
        </w:rPr>
        <w:fldChar w:fldCharType="end"/>
      </w:r>
      <w:r w:rsidRPr="00DE0F0E">
        <w:rPr>
          <w:noProof/>
          <w:lang w:val="en-CA"/>
        </w:rPr>
        <w:t xml:space="preserve">, respectively. </w:t>
      </w:r>
      <w:bookmarkStart w:id="3877" w:name="_Ref24979544"/>
      <w:bookmarkStart w:id="3878"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7A7FA83C" w:rsidR="00822405" w:rsidRPr="00DE0F0E" w:rsidRDefault="00822405" w:rsidP="00D76066">
            <w:pPr>
              <w:pStyle w:val="Caption"/>
              <w:rPr>
                <w:b w:val="0"/>
                <w:bCs w:val="0"/>
                <w:noProof/>
                <w:sz w:val="16"/>
                <w:lang w:val="en-CA"/>
              </w:rPr>
            </w:pPr>
            <w:bookmarkStart w:id="3879" w:name="_Ref348982529"/>
            <w:bookmarkStart w:id="3880" w:name="_Ref348982525"/>
            <w:bookmarkStart w:id="3881" w:name="_Toc415476494"/>
            <w:bookmarkStart w:id="3882" w:name="_Toc423602544"/>
            <w:bookmarkStart w:id="3883" w:name="_Toc423602718"/>
            <w:bookmarkStart w:id="3884" w:name="_Toc501130619"/>
            <w:bookmarkStart w:id="3885" w:name="_Toc503770627"/>
            <w:bookmarkStart w:id="3886" w:name="_Ref36263687"/>
            <w:bookmarkStart w:id="3887" w:name="_Ref36264235"/>
            <w:bookmarkStart w:id="3888" w:name="_Toc77680555"/>
            <w:bookmarkStart w:id="3889" w:name="_Toc226456744"/>
            <w:bookmarkStart w:id="3890" w:name="_Toc248045379"/>
            <w:bookmarkStart w:id="3891" w:name="_Toc259021489"/>
            <w:bookmarkStart w:id="3892" w:name="_Toc311219994"/>
            <w:bookmarkStart w:id="3893" w:name="_Toc317198839"/>
            <w:bookmarkStart w:id="3894" w:name="_Ref325473970"/>
            <w:bookmarkStart w:id="3895" w:name="_Ref328759133"/>
            <w:bookmarkEnd w:id="3877"/>
            <w:bookmarkEnd w:id="387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3879"/>
            <w:r w:rsidRPr="00DE0F0E">
              <w:rPr>
                <w:noProof/>
                <w:lang w:val="en-CA"/>
              </w:rPr>
              <w:t xml:space="preserve"> – Syntax elements and associated binarization</w:t>
            </w:r>
            <w:bookmarkEnd w:id="3880"/>
            <w:r w:rsidRPr="00DE0F0E">
              <w:rPr>
                <w:noProof/>
                <w:lang w:val="en-CA"/>
              </w:rPr>
              <w:t>s</w:t>
            </w:r>
            <w:bookmarkEnd w:id="3881"/>
            <w:bookmarkEnd w:id="3882"/>
            <w:bookmarkEnd w:id="3883"/>
            <w:bookmarkEnd w:id="3884"/>
            <w:bookmarkEnd w:id="3885"/>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3CFD2E9D" w:rsidR="00170E99" w:rsidRPr="00DE0F0E" w:rsidRDefault="00170E99" w:rsidP="00170E99">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_tile_group</w:t>
            </w:r>
            <w:r w:rsidRPr="00DE0F0E">
              <w:rPr>
                <w:bCs/>
                <w:noProof/>
                <w:sz w:val="16"/>
                <w:szCs w:val="16"/>
                <w:lang w:val="en-CA"/>
              </w:rPr>
              <w:t>_flag</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CB63E7F" w14:textId="77777777" w:rsidTr="00A930C1">
        <w:trPr>
          <w:cantSplit/>
          <w:trHeight w:val="290"/>
          <w:jc w:val="center"/>
        </w:trPr>
        <w:tc>
          <w:tcPr>
            <w:tcW w:w="1635" w:type="dxa"/>
          </w:tcPr>
          <w:p w14:paraId="386FB4AE"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coding_quadtree( )</w:t>
            </w:r>
          </w:p>
        </w:tc>
        <w:tc>
          <w:tcPr>
            <w:tcW w:w="2411" w:type="dxa"/>
            <w:vAlign w:val="center"/>
          </w:tcPr>
          <w:p w14:paraId="30734750"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qt_split_cu_flag</w:t>
            </w:r>
            <w:r w:rsidRPr="00DE0F0E">
              <w:rPr>
                <w:rFonts w:eastAsia="PMingLiU"/>
                <w:noProof/>
                <w:sz w:val="16"/>
                <w:szCs w:val="16"/>
                <w:lang w:val="en-CA" w:eastAsia="zh-TW"/>
              </w:rPr>
              <w:t>[ ][ ]</w:t>
            </w:r>
          </w:p>
        </w:tc>
        <w:tc>
          <w:tcPr>
            <w:tcW w:w="812" w:type="dxa"/>
          </w:tcPr>
          <w:p w14:paraId="51838235" w14:textId="77777777" w:rsidR="00170E99" w:rsidRPr="00DE0F0E" w:rsidRDefault="00170E99" w:rsidP="00170E99">
            <w:pPr>
              <w:pStyle w:val="TableText"/>
              <w:jc w:val="left"/>
              <w:rPr>
                <w:bCs/>
                <w:noProof/>
                <w:sz w:val="16"/>
                <w:szCs w:val="16"/>
                <w:lang w:val="en-CA"/>
              </w:rPr>
            </w:pPr>
            <w:r w:rsidRPr="00DE0F0E">
              <w:rPr>
                <w:noProof/>
                <w:sz w:val="16"/>
                <w:szCs w:val="16"/>
                <w:lang w:val="en-CA"/>
              </w:rPr>
              <w:t>FL</w:t>
            </w:r>
          </w:p>
        </w:tc>
        <w:tc>
          <w:tcPr>
            <w:tcW w:w="4612" w:type="dxa"/>
            <w:vAlign w:val="center"/>
          </w:tcPr>
          <w:p w14:paraId="3D27034C"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144C03E3" w14:textId="77777777" w:rsidTr="00A930C1">
        <w:trPr>
          <w:cantSplit/>
          <w:trHeight w:val="290"/>
          <w:jc w:val="center"/>
        </w:trPr>
        <w:tc>
          <w:tcPr>
            <w:tcW w:w="1635" w:type="dxa"/>
            <w:vMerge w:val="restart"/>
          </w:tcPr>
          <w:p w14:paraId="1688575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multi_type_tree( )</w:t>
            </w:r>
          </w:p>
        </w:tc>
        <w:tc>
          <w:tcPr>
            <w:tcW w:w="2411" w:type="dxa"/>
            <w:vAlign w:val="center"/>
          </w:tcPr>
          <w:p w14:paraId="078B9035"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6D7538BC"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3F609A" w:rsidRPr="003F609A">
              <w:rPr>
                <w:iCs/>
                <w:noProof/>
                <w:sz w:val="16"/>
                <w:szCs w:val="16"/>
                <w:lang w:val="en-CA"/>
              </w:rPr>
              <w:t>9.5.3.7</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56B94E5F"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3F609A">
              <w:rPr>
                <w:noProof/>
                <w:sz w:val="16"/>
                <w:szCs w:val="16"/>
                <w:lang w:val="en-CA"/>
              </w:rPr>
              <w:t>9.5.3.8</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184B6C63"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ins w:id="3896" w:author="JVET-M0128" w:date="2019-02-26T09:09:00Z">
              <w:r w:rsidR="00941CEA" w:rsidRPr="00F535FF">
                <w:rPr>
                  <w:noProof/>
                  <w:sz w:val="16"/>
                  <w:szCs w:val="16"/>
                </w:rPr>
                <w:t>NumRefIdxActive</w:t>
              </w:r>
              <w:r w:rsidR="00941CEA" w:rsidRPr="00F535FF">
                <w:rPr>
                  <w:bCs/>
                  <w:noProof/>
                  <w:sz w:val="16"/>
                  <w:szCs w:val="16"/>
                </w:rPr>
                <w:t>[ 0 ]</w:t>
              </w:r>
              <w:r w:rsidR="00941CEA">
                <w:rPr>
                  <w:bCs/>
                  <w:noProof/>
                  <w:sz w:val="16"/>
                  <w:szCs w:val="16"/>
                </w:rPr>
                <w:t> − 1</w:t>
              </w:r>
            </w:ins>
            <w:del w:id="3897" w:author="JVET-M0128" w:date="2019-02-26T09:09:00Z">
              <w:r w:rsidRPr="00DE0F0E" w:rsidDel="00941CEA">
                <w:rPr>
                  <w:noProof/>
                  <w:sz w:val="16"/>
                  <w:szCs w:val="16"/>
                  <w:lang w:val="en-CA" w:eastAsia="ko-KR"/>
                </w:rPr>
                <w:delText>num_ref_idx_l0_active_minus1</w:delText>
              </w:r>
            </w:del>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2D19FF62"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ins w:id="3898" w:author="JVET-M0128" w:date="2019-02-26T09:09:00Z">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ins>
            <w:del w:id="3899" w:author="JVET-M0128" w:date="2019-02-26T09:09:00Z">
              <w:r w:rsidRPr="00DE0F0E" w:rsidDel="00941CEA">
                <w:rPr>
                  <w:noProof/>
                  <w:sz w:val="16"/>
                  <w:szCs w:val="16"/>
                  <w:lang w:val="en-CA" w:eastAsia="ko-KR"/>
                </w:rPr>
                <w:delText>num_ref_idx_l1_active_minus1</w:delText>
              </w:r>
            </w:del>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1088F309"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9.5.3.9</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6A0AABC5"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9.5.3.10</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FBDB976"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9.5.3.11</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3900" w:name="_Ref521414586"/>
      <w:bookmarkStart w:id="3901" w:name="_Ref531785844"/>
      <w:bookmarkStart w:id="3902" w:name="_Ref288484869"/>
      <w:bookmarkStart w:id="3903" w:name="_Toc311219996"/>
      <w:bookmarkStart w:id="3904" w:name="_Toc317198841"/>
      <w:bookmarkStart w:id="3905" w:name="_Toc415475960"/>
      <w:bookmarkStart w:id="3906" w:name="_Toc423599235"/>
      <w:bookmarkStart w:id="3907" w:name="_Toc423601739"/>
      <w:bookmarkEnd w:id="3886"/>
      <w:bookmarkEnd w:id="3887"/>
      <w:bookmarkEnd w:id="3888"/>
      <w:bookmarkEnd w:id="3889"/>
      <w:bookmarkEnd w:id="3890"/>
      <w:bookmarkEnd w:id="3891"/>
      <w:bookmarkEnd w:id="3892"/>
      <w:bookmarkEnd w:id="3893"/>
      <w:bookmarkEnd w:id="3894"/>
      <w:bookmarkEnd w:id="3895"/>
      <w:r w:rsidRPr="00DE0F0E">
        <w:rPr>
          <w:noProof/>
          <w:lang w:val="en-CA"/>
        </w:rPr>
        <w:lastRenderedPageBreak/>
        <w:t xml:space="preserve">Rice parameter </w:t>
      </w:r>
      <w:bookmarkEnd w:id="3900"/>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3901"/>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7BB640CB"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0D17066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 xml:space="preserve">locSumAbs += AbsLevel[ xC + 1 ][ yC ] </w:t>
      </w:r>
      <w:r w:rsidR="00C2281C" w:rsidRPr="00DE0F0E">
        <w:rPr>
          <w:noProof/>
          <w:lang w:val="en-CA" w:eastAsia="ko-KR"/>
        </w:rPr>
        <w:t>−</w:t>
      </w:r>
      <w:r w:rsidRPr="00DE0F0E">
        <w:rPr>
          <w:noProof/>
          <w:lang w:val="en-CA" w:eastAsia="ko-KR"/>
        </w:rPr>
        <w:t xml:space="preserve"> sig_coeff_flag[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 xml:space="preserve">locSumAbs += AbsLevel[ xC + 2 ][ yC ] </w:t>
      </w:r>
      <w:r w:rsidR="00C2281C" w:rsidRPr="00DE0F0E">
        <w:rPr>
          <w:noProof/>
          <w:lang w:val="en-CA" w:eastAsia="ko-KR"/>
        </w:rPr>
        <w:t>−</w:t>
      </w:r>
      <w:r w:rsidRPr="00DE0F0E">
        <w:rPr>
          <w:noProof/>
          <w:lang w:val="en-CA" w:eastAsia="ko-KR"/>
        </w:rPr>
        <w:t xml:space="preserve"> sig_coeff_flag[ xC + 2 ][ yC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 xml:space="preserve">locSumAbs += AbsLevel[ xC + 1 ][ yC + 1 ] </w:t>
      </w:r>
      <w:r w:rsidR="00C2281C" w:rsidRPr="00DE0F0E">
        <w:rPr>
          <w:noProof/>
          <w:lang w:val="en-CA" w:eastAsia="ko-KR"/>
        </w:rPr>
        <w:t>−</w:t>
      </w:r>
      <w:r w:rsidRPr="00DE0F0E">
        <w:rPr>
          <w:noProof/>
          <w:lang w:val="en-CA" w:eastAsia="ko-KR"/>
        </w:rPr>
        <w:t xml:space="preserve">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locSumAbs += AbsLevel[ xC ][ yC + 1 ] </w:t>
      </w:r>
      <w:r w:rsidR="00C2281C" w:rsidRPr="00DE0F0E">
        <w:rPr>
          <w:noProof/>
          <w:lang w:val="en-CA" w:eastAsia="ko-KR"/>
        </w:rPr>
        <w:t>−</w:t>
      </w:r>
      <w:r w:rsidRPr="00DE0F0E">
        <w:rPr>
          <w:noProof/>
          <w:lang w:val="en-CA" w:eastAsia="ko-KR"/>
        </w:rPr>
        <w:t xml:space="preserve"> sig_coeff_flag[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 xml:space="preserve">locSumAbs += AbsLevelPass1 [ xC ][ yC + 2 ] </w:t>
      </w:r>
      <w:r w:rsidR="00C2281C" w:rsidRPr="00DE0F0E">
        <w:rPr>
          <w:noProof/>
          <w:lang w:val="en-CA" w:eastAsia="ko-KR"/>
        </w:rPr>
        <w:t>−</w:t>
      </w:r>
      <w:r w:rsidRPr="00DE0F0E">
        <w:rPr>
          <w:noProof/>
          <w:lang w:val="en-CA" w:eastAsia="ko-KR"/>
        </w:rPr>
        <w:t xml:space="preserve"> sig_coeff_flag[ xC ][ yC + 2 ]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3949FC4A"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5</w:t>
      </w:r>
      <w:r w:rsidR="00660AD6" w:rsidRPr="00DE0F0E">
        <w:rPr>
          <w:noProof/>
          <w:lang w:val="en-CA"/>
        </w:rPr>
        <w:fldChar w:fldCharType="end"/>
      </w:r>
      <w:r w:rsidR="00660AD6" w:rsidRPr="00DE0F0E">
        <w:rPr>
          <w:noProof/>
          <w:lang w:val="en-CA"/>
        </w:rPr>
        <w:t>.</w:t>
      </w:r>
    </w:p>
    <w:p w14:paraId="2717F3E9" w14:textId="5A58D823" w:rsidR="00914237" w:rsidRPr="00DE0F0E" w:rsidRDefault="00914237" w:rsidP="00914237">
      <w:pPr>
        <w:pStyle w:val="Caption"/>
        <w:rPr>
          <w:noProof/>
          <w:lang w:val="en-CA"/>
        </w:rPr>
      </w:pPr>
      <w:bookmarkStart w:id="3908"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3908"/>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3909" w:name="_Ref521414246"/>
      <w:r w:rsidRPr="00DE0F0E">
        <w:rPr>
          <w:noProof/>
          <w:lang w:val="en-CA"/>
        </w:rPr>
        <w:t>Truncated Rice binarization process</w:t>
      </w:r>
      <w:bookmarkEnd w:id="3902"/>
      <w:bookmarkEnd w:id="3903"/>
      <w:bookmarkEnd w:id="3904"/>
      <w:bookmarkEnd w:id="3905"/>
      <w:bookmarkEnd w:id="3906"/>
      <w:bookmarkEnd w:id="3907"/>
      <w:bookmarkEnd w:id="3909"/>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16B0DB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182A93B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6</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217A3B46" w:rsidR="00822405" w:rsidRPr="00DE0F0E" w:rsidRDefault="00822405" w:rsidP="00822405">
      <w:pPr>
        <w:pStyle w:val="Caption"/>
        <w:rPr>
          <w:noProof/>
          <w:lang w:val="en-CA"/>
        </w:rPr>
      </w:pPr>
      <w:bookmarkStart w:id="3910" w:name="_Ref348966321"/>
      <w:bookmarkStart w:id="3911" w:name="_Toc415476495"/>
      <w:bookmarkStart w:id="3912" w:name="_Toc423602545"/>
      <w:bookmarkStart w:id="3913" w:name="_Toc423602719"/>
      <w:bookmarkStart w:id="3914" w:name="_Toc501130620"/>
      <w:bookmarkStart w:id="3915"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6</w:t>
      </w:r>
      <w:r w:rsidR="007F6735" w:rsidRPr="00DE0F0E">
        <w:rPr>
          <w:noProof/>
          <w:lang w:val="en-CA"/>
        </w:rPr>
        <w:fldChar w:fldCharType="end"/>
      </w:r>
      <w:bookmarkEnd w:id="3910"/>
      <w:r w:rsidRPr="00DE0F0E">
        <w:rPr>
          <w:noProof/>
          <w:lang w:val="en-CA"/>
        </w:rPr>
        <w:t xml:space="preserve"> – Bin string of the unary binarization (informative)</w:t>
      </w:r>
      <w:bookmarkEnd w:id="3911"/>
      <w:bookmarkEnd w:id="3912"/>
      <w:bookmarkEnd w:id="3913"/>
      <w:bookmarkEnd w:id="3914"/>
      <w:bookmarkEnd w:id="39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69900D38"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50AD779B" w14:textId="092E06AE"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3F609A">
        <w:rPr>
          <w:noProof/>
          <w:lang w:val="en-CA"/>
        </w:rPr>
        <w:t>9.5.3.6</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3916" w:name="_Ref290293381"/>
      <w:bookmarkStart w:id="3917" w:name="_Toc311219997"/>
      <w:bookmarkStart w:id="3918" w:name="_Toc317198842"/>
      <w:bookmarkStart w:id="3919" w:name="_Toc415475961"/>
      <w:bookmarkStart w:id="3920" w:name="_Toc423599236"/>
      <w:bookmarkStart w:id="3921" w:name="_Toc423601740"/>
      <w:bookmarkStart w:id="3922" w:name="_Ref289359037"/>
      <w:bookmarkStart w:id="3923" w:name="_Ref397945857"/>
      <w:bookmarkStart w:id="3924" w:name="_Toc415475963"/>
      <w:bookmarkStart w:id="3925" w:name="_Toc423599238"/>
      <w:bookmarkStart w:id="3926"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041F1C"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r w:rsidRPr="00DE0F0E">
        <w:rPr>
          <w:noProof/>
          <w:lang w:val="en-CA"/>
        </w:rPr>
        <w:br/>
        <w:t>u = ( 1  &lt;&lt;  ( k + 1) ) − n</w:t>
      </w:r>
    </w:p>
    <w:p w14:paraId="19B30101" w14:textId="08705D62"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3F609A">
        <w:rPr>
          <w:noProof/>
          <w:lang w:val="en-CA" w:eastAsia="ko-KR"/>
        </w:rPr>
        <w:t>9.5.3.6</w:t>
      </w:r>
      <w:r w:rsidRPr="00DE0F0E">
        <w:rPr>
          <w:noProof/>
          <w:lang w:val="en-CA" w:eastAsia="ko-KR"/>
        </w:rPr>
        <w:fldChar w:fldCharType="end"/>
      </w:r>
      <w:r w:rsidRPr="00DE0F0E">
        <w:rPr>
          <w:noProof/>
          <w:lang w:val="en-CA"/>
        </w:rPr>
        <w:t xml:space="preserve"> for synVal with a cMax value equal to ( 1  &lt;&lt;  k ) − 1.</w:t>
      </w:r>
    </w:p>
    <w:p w14:paraId="033A4155" w14:textId="7D040805"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3F609A">
        <w:rPr>
          <w:noProof/>
          <w:lang w:val="en-CA" w:eastAsia="ko-KR"/>
        </w:rPr>
        <w:t>9.5.3.6</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3927" w:name="_Ref522203422"/>
      <w:r w:rsidRPr="00DE0F0E">
        <w:rPr>
          <w:noProof/>
          <w:lang w:val="en-CA"/>
        </w:rPr>
        <w:t>k-th order Exp-Golomb binarization process</w:t>
      </w:r>
      <w:bookmarkEnd w:id="3916"/>
      <w:bookmarkEnd w:id="3917"/>
      <w:bookmarkEnd w:id="3918"/>
      <w:bookmarkEnd w:id="3919"/>
      <w:bookmarkEnd w:id="3920"/>
      <w:bookmarkEnd w:id="3921"/>
      <w:bookmarkEnd w:id="3927"/>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61D9797E"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lastRenderedPageBreak/>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563FD4A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3F609A">
        <w:rPr>
          <w:noProof/>
          <w:lang w:val="en-CA"/>
        </w:rPr>
        <w:t>9.2</w:t>
      </w:r>
      <w:r w:rsidR="003455DD" w:rsidRPr="00DE0F0E">
        <w:rPr>
          <w:noProof/>
          <w:lang w:val="en-CA"/>
        </w:rPr>
        <w:fldChar w:fldCharType="end"/>
      </w:r>
      <w:r w:rsidRPr="00DE0F0E">
        <w:rPr>
          <w:noProof/>
          <w:lang w:val="en-CA"/>
        </w:rPr>
        <w:t>.</w:t>
      </w:r>
    </w:p>
    <w:bookmarkEnd w:id="3922"/>
    <w:p w14:paraId="4FD4129D" w14:textId="77777777" w:rsidR="00822405" w:rsidRPr="00DE0F0E" w:rsidRDefault="00822405" w:rsidP="00822405">
      <w:pPr>
        <w:rPr>
          <w:noProof/>
          <w:lang w:val="en-CA"/>
        </w:rPr>
      </w:pPr>
    </w:p>
    <w:p w14:paraId="15DAF5D1" w14:textId="77777777" w:rsidR="00822405" w:rsidRPr="00DE0F0E" w:rsidRDefault="00822405" w:rsidP="00822405">
      <w:pPr>
        <w:pStyle w:val="Heading4"/>
        <w:rPr>
          <w:noProof/>
          <w:lang w:val="en-CA"/>
        </w:rPr>
      </w:pPr>
      <w:bookmarkStart w:id="3928" w:name="_Ref521414259"/>
      <w:r w:rsidRPr="00DE0F0E">
        <w:rPr>
          <w:noProof/>
          <w:lang w:val="en-CA"/>
        </w:rPr>
        <w:t>Fixed-length binarization process</w:t>
      </w:r>
      <w:bookmarkEnd w:id="3923"/>
      <w:bookmarkEnd w:id="3924"/>
      <w:bookmarkEnd w:id="3925"/>
      <w:bookmarkEnd w:id="3926"/>
      <w:bookmarkEnd w:id="3928"/>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3929" w:name="_Ref316563275"/>
      <w:bookmarkStart w:id="3930" w:name="_Toc317198847"/>
      <w:bookmarkStart w:id="3931" w:name="_Toc415475965"/>
      <w:bookmarkStart w:id="3932" w:name="_Toc423599240"/>
      <w:bookmarkStart w:id="3933" w:name="_Toc423601744"/>
      <w:r w:rsidRPr="00DE0F0E">
        <w:rPr>
          <w:noProof/>
          <w:lang w:val="en-CA"/>
        </w:rPr>
        <w:t>Binarization process for intra_chroma_pred_mode</w:t>
      </w:r>
      <w:bookmarkEnd w:id="3929"/>
      <w:bookmarkEnd w:id="3930"/>
      <w:bookmarkEnd w:id="3931"/>
      <w:bookmarkEnd w:id="3932"/>
      <w:bookmarkEnd w:id="3933"/>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17EC4994"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7</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8</w:t>
      </w:r>
      <w:r w:rsidR="00CF6184" w:rsidRPr="00DE0F0E">
        <w:rPr>
          <w:noProof/>
          <w:lang w:val="en-CA"/>
        </w:rPr>
        <w:fldChar w:fldCharType="end"/>
      </w:r>
      <w:r w:rsidRPr="00DE0F0E">
        <w:rPr>
          <w:noProof/>
          <w:lang w:val="en-CA"/>
        </w:rPr>
        <w:t>.</w:t>
      </w:r>
    </w:p>
    <w:p w14:paraId="0FC089C9" w14:textId="25B6D304" w:rsidR="00B1282C" w:rsidRPr="00DE0F0E" w:rsidRDefault="00C15564" w:rsidP="00B1282C">
      <w:pPr>
        <w:pStyle w:val="Caption"/>
        <w:rPr>
          <w:noProof/>
          <w:lang w:val="en-CA"/>
        </w:rPr>
      </w:pPr>
      <w:bookmarkStart w:id="3934" w:name="_Ref521660927"/>
      <w:bookmarkStart w:id="3935" w:name="_Toc415476497"/>
      <w:bookmarkStart w:id="3936" w:name="_Toc423602547"/>
      <w:bookmarkStart w:id="3937" w:name="_Toc423602721"/>
      <w:bookmarkStart w:id="3938"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7</w:t>
      </w:r>
      <w:r w:rsidR="007F6735" w:rsidRPr="00DE0F0E">
        <w:rPr>
          <w:noProof/>
          <w:lang w:val="en-CA"/>
        </w:rPr>
        <w:fldChar w:fldCharType="end"/>
      </w:r>
      <w:bookmarkEnd w:id="3934"/>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3935"/>
      <w:bookmarkEnd w:id="3936"/>
      <w:bookmarkEnd w:id="3937"/>
      <w:bookmarkEnd w:id="3938"/>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CBF2657" w:rsidR="00D47342" w:rsidRPr="00DE0F0E" w:rsidRDefault="00C20257" w:rsidP="00D47342">
      <w:pPr>
        <w:pStyle w:val="Caption"/>
        <w:rPr>
          <w:noProof/>
          <w:lang w:val="en-CA"/>
        </w:rPr>
      </w:pPr>
      <w:bookmarkStart w:id="3939" w:name="_Ref523930842"/>
      <w:bookmarkStart w:id="3940"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8</w:t>
      </w:r>
      <w:r w:rsidR="007F6735" w:rsidRPr="00DE0F0E">
        <w:rPr>
          <w:noProof/>
          <w:lang w:val="en-CA"/>
        </w:rPr>
        <w:fldChar w:fldCharType="end"/>
      </w:r>
      <w:bookmarkEnd w:id="3939"/>
      <w:r w:rsidRPr="00DE0F0E">
        <w:rPr>
          <w:noProof/>
          <w:lang w:val="en-CA"/>
        </w:rPr>
        <w:t xml:space="preserve"> – </w:t>
      </w:r>
      <w:bookmarkEnd w:id="3940"/>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3941" w:name="_Ref329430368"/>
      <w:bookmarkStart w:id="3942" w:name="_Toc415475966"/>
      <w:bookmarkStart w:id="3943" w:name="_Toc423599241"/>
      <w:bookmarkStart w:id="3944" w:name="_Toc423601745"/>
      <w:bookmarkStart w:id="3945" w:name="_Ref349671779"/>
      <w:bookmarkStart w:id="3946" w:name="_Ref349671851"/>
      <w:bookmarkStart w:id="3947" w:name="_Ref414882139"/>
      <w:bookmarkStart w:id="3948" w:name="_Ref414882152"/>
      <w:bookmarkStart w:id="3949" w:name="_Toc415475968"/>
      <w:bookmarkStart w:id="3950" w:name="_Toc423599243"/>
      <w:bookmarkStart w:id="3951" w:name="_Toc423601747"/>
    </w:p>
    <w:p w14:paraId="7FC1CAD4" w14:textId="77777777" w:rsidR="000447F4" w:rsidRPr="00DE0F0E" w:rsidRDefault="000447F4" w:rsidP="000447F4">
      <w:pPr>
        <w:pStyle w:val="Heading4"/>
        <w:rPr>
          <w:noProof/>
          <w:lang w:val="en-CA"/>
        </w:rPr>
      </w:pPr>
      <w:bookmarkStart w:id="3952" w:name="_Ref523930566"/>
      <w:r w:rsidRPr="00DE0F0E">
        <w:rPr>
          <w:noProof/>
          <w:lang w:val="en-CA"/>
        </w:rPr>
        <w:t>Binarization process for inter_pred_idc</w:t>
      </w:r>
      <w:bookmarkEnd w:id="3941"/>
      <w:bookmarkEnd w:id="3942"/>
      <w:bookmarkEnd w:id="3943"/>
      <w:bookmarkEnd w:id="3944"/>
      <w:bookmarkEnd w:id="3952"/>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85E664"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9</w:t>
      </w:r>
      <w:r w:rsidRPr="00DE0F0E">
        <w:rPr>
          <w:noProof/>
          <w:lang w:val="en-CA" w:eastAsia="ko-KR"/>
        </w:rPr>
        <w:fldChar w:fldCharType="end"/>
      </w:r>
      <w:r w:rsidRPr="00DE0F0E">
        <w:rPr>
          <w:noProof/>
          <w:lang w:val="en-CA" w:eastAsia="ko-KR"/>
        </w:rPr>
        <w:t>.</w:t>
      </w:r>
    </w:p>
    <w:p w14:paraId="35FFAE61" w14:textId="24EAAFAE" w:rsidR="000447F4" w:rsidRPr="00DE0F0E" w:rsidRDefault="000447F4" w:rsidP="000447F4">
      <w:pPr>
        <w:pStyle w:val="Caption"/>
        <w:rPr>
          <w:noProof/>
          <w:lang w:val="en-CA"/>
        </w:rPr>
      </w:pPr>
      <w:bookmarkStart w:id="3953" w:name="_Ref329430266"/>
      <w:bookmarkStart w:id="3954" w:name="_Toc415476498"/>
      <w:bookmarkStart w:id="3955" w:name="_Toc423602548"/>
      <w:bookmarkStart w:id="3956" w:name="_Toc423602722"/>
      <w:bookmarkStart w:id="3957" w:name="_Toc501130623"/>
      <w:bookmarkStart w:id="3958"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3953"/>
      <w:r w:rsidRPr="00DE0F0E">
        <w:rPr>
          <w:noProof/>
          <w:lang w:val="en-CA"/>
        </w:rPr>
        <w:t xml:space="preserve"> – Binarization for inter_pred_idc</w:t>
      </w:r>
      <w:bookmarkEnd w:id="3954"/>
      <w:bookmarkEnd w:id="3955"/>
      <w:bookmarkEnd w:id="3956"/>
      <w:bookmarkEnd w:id="3957"/>
      <w:bookmarkEnd w:id="3958"/>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3959" w:name="_Ref348967608"/>
      <w:bookmarkStart w:id="3960" w:name="_Toc415475967"/>
      <w:bookmarkStart w:id="3961" w:name="_Toc423599242"/>
      <w:bookmarkStart w:id="3962" w:name="_Toc423601746"/>
      <w:r w:rsidRPr="00DE0F0E">
        <w:rPr>
          <w:noProof/>
          <w:lang w:val="en-CA"/>
        </w:rPr>
        <w:t>Binarization process for cu_qp_delta_abs</w:t>
      </w:r>
      <w:bookmarkEnd w:id="3959"/>
      <w:bookmarkEnd w:id="3960"/>
      <w:bookmarkEnd w:id="3961"/>
      <w:bookmarkEnd w:id="3962"/>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B3EF24D"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3FDEF2F1" w14:textId="7B2C491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6D80484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4D29E22A" w14:textId="46E238F7"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3F609A">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3963" w:name="_Ref522196437"/>
      <w:bookmarkEnd w:id="3945"/>
      <w:bookmarkEnd w:id="3946"/>
      <w:bookmarkEnd w:id="3947"/>
      <w:bookmarkEnd w:id="3948"/>
      <w:bookmarkEnd w:id="3949"/>
      <w:bookmarkEnd w:id="3950"/>
      <w:bookmarkEnd w:id="3951"/>
      <w:r w:rsidRPr="00DE0F0E">
        <w:rPr>
          <w:noProof/>
          <w:lang w:val="en-CA"/>
        </w:rPr>
        <w:t>Binarization process for abs_</w:t>
      </w:r>
      <w:r w:rsidRPr="00DE0F0E">
        <w:rPr>
          <w:rFonts w:eastAsia="MS Mincho"/>
          <w:noProof/>
          <w:lang w:val="en-CA"/>
        </w:rPr>
        <w:t>remainder[ ]</w:t>
      </w:r>
      <w:bookmarkEnd w:id="3963"/>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6B1B716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248DCE7"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cMax = ( cRiceParam  = =  1  ?  6  :  7 )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3E57076F"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6993C699" w14:textId="3D46CF3F"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77777777" w:rsidR="003455DD" w:rsidRPr="00DE0F0E" w:rsidRDefault="003455DD" w:rsidP="003455DD">
      <w:pPr>
        <w:tabs>
          <w:tab w:val="left" w:pos="400"/>
        </w:tabs>
        <w:rPr>
          <w:noProof/>
          <w:lang w:val="en-CA"/>
        </w:rPr>
      </w:pPr>
      <w:r w:rsidRPr="00DE0F0E">
        <w:rPr>
          <w:noProof/>
          <w:lang w:val="en-CA"/>
        </w:rPr>
        <w:t>When the prefix bin string is equal to the bit string of length 4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6AB2613A"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1E9B15BC" w14:textId="7CDEF3A8"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3F609A">
        <w:rPr>
          <w:noProof/>
          <w:lang w:val="en-CA"/>
        </w:rPr>
        <w:t>9.5.3.5</w:t>
      </w:r>
      <w:r w:rsidRPr="00DE0F0E">
        <w:rPr>
          <w:noProof/>
          <w:lang w:val="en-CA"/>
        </w:rPr>
        <w:fldChar w:fldCharType="end"/>
      </w:r>
      <w:r w:rsidRPr="00DE0F0E">
        <w:rPr>
          <w:noProof/>
          <w:lang w:val="en-CA"/>
        </w:rPr>
        <w:t xml:space="preserve"> for the binarization of suffixVal with the Exp-Golomb order k set equal to cRiceParam + 1.</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3964"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3964"/>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transform block relative to the top-left luma 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lastRenderedPageBreak/>
        <w:t>Output of this process is the binarization of the syntax element.</w:t>
      </w:r>
    </w:p>
    <w:p w14:paraId="1E0019E7" w14:textId="1221CA0D"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3F609A">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094045CC"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cMax = ( cRiceParam  = =  1  ?  6  :  7 )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16</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50A09688"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17</w:t>
      </w:r>
      <w:r w:rsidR="00323849" w:rsidRPr="00DE0F0E">
        <w:rPr>
          <w:noProof/>
          <w:lang w:val="en-CA"/>
        </w:rPr>
        <w:fldChar w:fldCharType="end"/>
      </w:r>
      <w:r w:rsidR="00323849" w:rsidRPr="00DE0F0E">
        <w:rPr>
          <w:noProof/>
          <w:lang w:val="en-CA"/>
        </w:rPr>
        <w:t>)</w:t>
      </w:r>
    </w:p>
    <w:p w14:paraId="5C65557B" w14:textId="2F9B4B1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3F609A">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77777777" w:rsidR="00DB159A" w:rsidRPr="00DE0F0E" w:rsidRDefault="00DB159A" w:rsidP="00DB159A">
      <w:pPr>
        <w:tabs>
          <w:tab w:val="left" w:pos="400"/>
        </w:tabs>
        <w:rPr>
          <w:noProof/>
          <w:lang w:val="en-CA"/>
        </w:rPr>
      </w:pPr>
      <w:r w:rsidRPr="00DE0F0E">
        <w:rPr>
          <w:noProof/>
          <w:lang w:val="en-CA"/>
        </w:rPr>
        <w:t>When the prefix bin string is equal to the bit string of length 4 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2112E1F"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18</w:t>
      </w:r>
      <w:r w:rsidR="00323849" w:rsidRPr="00DE0F0E">
        <w:rPr>
          <w:noProof/>
          <w:lang w:val="en-CA"/>
        </w:rPr>
        <w:fldChar w:fldCharType="end"/>
      </w:r>
      <w:r w:rsidR="00323849" w:rsidRPr="00DE0F0E">
        <w:rPr>
          <w:noProof/>
          <w:lang w:val="en-CA"/>
        </w:rPr>
        <w:t>)</w:t>
      </w:r>
    </w:p>
    <w:p w14:paraId="122C4029" w14:textId="6A14F3FA"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00371FD3" w:rsidRPr="00DE0F0E">
        <w:rPr>
          <w:noProof/>
          <w:lang w:val="en-CA"/>
        </w:rPr>
        <w:fldChar w:fldCharType="begin" w:fldLock="1"/>
      </w:r>
      <w:r w:rsidR="00371FD3" w:rsidRPr="00DE0F0E">
        <w:rPr>
          <w:noProof/>
          <w:lang w:val="en-CA"/>
        </w:rPr>
        <w:instrText xml:space="preserve"> REF _Ref522203422 \r \h </w:instrText>
      </w:r>
      <w:r w:rsidR="00371FD3" w:rsidRPr="00DE0F0E">
        <w:rPr>
          <w:noProof/>
          <w:lang w:val="en-CA"/>
        </w:rPr>
      </w:r>
      <w:r w:rsidR="00371FD3" w:rsidRPr="00DE0F0E">
        <w:rPr>
          <w:noProof/>
          <w:lang w:val="en-CA"/>
        </w:rPr>
        <w:fldChar w:fldCharType="separate"/>
      </w:r>
      <w:r w:rsidR="003F609A">
        <w:rPr>
          <w:noProof/>
          <w:lang w:val="en-CA"/>
        </w:rPr>
        <w:t>9.5.3.5</w:t>
      </w:r>
      <w:r w:rsidR="00371FD3" w:rsidRPr="00DE0F0E">
        <w:rPr>
          <w:noProof/>
          <w:lang w:val="en-CA"/>
        </w:rPr>
        <w:fldChar w:fldCharType="end"/>
      </w:r>
      <w:r w:rsidRPr="00DE0F0E">
        <w:rPr>
          <w:noProof/>
          <w:lang w:val="en-CA"/>
        </w:rPr>
        <w:t xml:space="preserve"> for the binarization of suffixVal with the Exp-Golomb order k set equal to cRiceParam + 1.</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3965" w:name="_Toc2177108"/>
      <w:r w:rsidRPr="00DE0F0E">
        <w:rPr>
          <w:noProof/>
          <w:lang w:val="en-CA"/>
        </w:rPr>
        <w:t>Decoding process flow</w:t>
      </w:r>
      <w:bookmarkEnd w:id="3965"/>
    </w:p>
    <w:p w14:paraId="014DD5AF" w14:textId="77777777" w:rsidR="00822405" w:rsidRPr="00DE0F0E" w:rsidRDefault="00822405" w:rsidP="00822405">
      <w:pPr>
        <w:pStyle w:val="Heading4"/>
        <w:rPr>
          <w:noProof/>
          <w:lang w:val="en-CA"/>
        </w:rPr>
      </w:pPr>
      <w:r w:rsidRPr="00DE0F0E">
        <w:rPr>
          <w:noProof/>
          <w:lang w:val="en-CA"/>
        </w:rPr>
        <w:t>General</w:t>
      </w:r>
    </w:p>
    <w:p w14:paraId="5C487E5A" w14:textId="06519B9A" w:rsidR="00892EEE" w:rsidRPr="00DE0F0E" w:rsidRDefault="00892EEE" w:rsidP="00892EEE">
      <w:pPr>
        <w:rPr>
          <w:noProof/>
          <w:lang w:val="en-CA"/>
        </w:rPr>
      </w:pPr>
      <w:bookmarkStart w:id="3966"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3F609A">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1F679315"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3F609A">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1B2C2C15"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3F609A">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3967" w:name="_Ref531947415"/>
      <w:r w:rsidRPr="00DE0F0E">
        <w:rPr>
          <w:noProof/>
          <w:lang w:val="en-CA"/>
        </w:rPr>
        <w:t>Derivation process for ctxTable, ctxIdx and bypassFlag</w:t>
      </w:r>
      <w:bookmarkEnd w:id="3966"/>
      <w:bookmarkEnd w:id="3967"/>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3968"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3969" w:name="_Ref24886394"/>
      <w:bookmarkStart w:id="3970" w:name="_Ref24886390"/>
      <w:bookmarkStart w:id="3971" w:name="_Toc22893632"/>
    </w:p>
    <w:bookmarkEnd w:id="3969"/>
    <w:bookmarkEnd w:id="3970"/>
    <w:bookmarkEnd w:id="3971"/>
    <w:p w14:paraId="34FB4474" w14:textId="44768692" w:rsidR="005C1BD0" w:rsidRPr="00DE0F0E" w:rsidRDefault="005C1BD0" w:rsidP="005C1BD0">
      <w:pPr>
        <w:rPr>
          <w:noProof/>
          <w:lang w:val="en-CA"/>
        </w:rPr>
      </w:pPr>
      <w:r w:rsidRPr="00DE0F0E">
        <w:rPr>
          <w:noProof/>
          <w:lang w:val="en-CA"/>
        </w:rPr>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w:t>
      </w:r>
    </w:p>
    <w:p w14:paraId="267DF706" w14:textId="05E57B4B" w:rsidR="005C1BD0" w:rsidRPr="00DE0F0E" w:rsidRDefault="005C1BD0" w:rsidP="005C1BD0">
      <w:pPr>
        <w:numPr>
          <w:ilvl w:val="0"/>
          <w:numId w:val="103"/>
        </w:numPr>
        <w:rPr>
          <w:noProof/>
          <w:lang w:val="en-CA"/>
        </w:rPr>
      </w:pPr>
      <w:r w:rsidRPr="00DE0F0E">
        <w:rPr>
          <w:noProof/>
          <w:lang w:val="en-CA"/>
        </w:rPr>
        <w:lastRenderedPageBreak/>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3F609A">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4BA04FD8"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0E5E50" w:rsidRPr="00DE0F0E">
        <w:rPr>
          <w:noProof/>
          <w:highlight w:val="yellow"/>
          <w:lang w:val="en-CA"/>
        </w:rPr>
        <w:t>[Ed. (BB):.tbd when init clause is incorporated]</w:t>
      </w:r>
    </w:p>
    <w:p w14:paraId="7A0229AB" w14:textId="5C00F1A3"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642E300A"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by the lowest value of ctxIdx in </w:t>
      </w:r>
      <w:r w:rsidR="000E5E50" w:rsidRPr="00DE0F0E">
        <w:rPr>
          <w:noProof/>
          <w:highlight w:val="yellow"/>
          <w:lang w:val="en-CA"/>
        </w:rPr>
        <w:t>[Ed. (BB):.tbd when init clause is incorporated]</w:t>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10088F9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3F609A">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101F2AD"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3F609A">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28F3955E"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585"/>
        <w:gridCol w:w="852"/>
        <w:gridCol w:w="1008"/>
        <w:gridCol w:w="1008"/>
        <w:gridCol w:w="1008"/>
        <w:gridCol w:w="1008"/>
      </w:tblGrid>
      <w:tr w:rsidR="00545DCE" w:rsidRPr="00DE0F0E" w14:paraId="710AE38E" w14:textId="77777777" w:rsidTr="00FA7B58">
        <w:trPr>
          <w:tblHeader/>
          <w:jc w:val="center"/>
        </w:trPr>
        <w:tc>
          <w:tcPr>
            <w:tcW w:w="9204" w:type="dxa"/>
            <w:gridSpan w:val="8"/>
            <w:tcBorders>
              <w:top w:val="nil"/>
              <w:left w:val="nil"/>
              <w:right w:val="nil"/>
            </w:tcBorders>
            <w:vAlign w:val="center"/>
          </w:tcPr>
          <w:p w14:paraId="47891581" w14:textId="174BCD40" w:rsidR="00545DCE" w:rsidRPr="00DE0F0E" w:rsidRDefault="00545DCE" w:rsidP="00FA7B58">
            <w:pPr>
              <w:pStyle w:val="Caption"/>
              <w:rPr>
                <w:noProof/>
                <w:sz w:val="16"/>
                <w:szCs w:val="16"/>
                <w:lang w:val="en-CA"/>
              </w:rPr>
            </w:pPr>
            <w:bookmarkStart w:id="3972" w:name="_Ref348982591"/>
            <w:bookmarkStart w:id="3973" w:name="_Toc415476499"/>
            <w:bookmarkStart w:id="3974" w:name="_Toc423602549"/>
            <w:bookmarkStart w:id="3975" w:name="_Toc423602723"/>
            <w:bookmarkStart w:id="3976" w:name="_Toc501130624"/>
            <w:bookmarkStart w:id="3977" w:name="_Toc510795549"/>
            <w:bookmarkStart w:id="3978"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3972"/>
            <w:r w:rsidRPr="00DE0F0E">
              <w:rPr>
                <w:noProof/>
                <w:lang w:val="en-CA"/>
              </w:rPr>
              <w:t xml:space="preserve"> – Assignment of ctxInc to syntax elements with context coded bins</w:t>
            </w:r>
            <w:bookmarkEnd w:id="3973"/>
            <w:bookmarkEnd w:id="3974"/>
            <w:bookmarkEnd w:id="3975"/>
            <w:bookmarkEnd w:id="3976"/>
            <w:bookmarkEnd w:id="3977"/>
          </w:p>
        </w:tc>
      </w:tr>
      <w:tr w:rsidR="00545DCE" w:rsidRPr="00DE0F0E" w14:paraId="0905CFB9" w14:textId="77777777" w:rsidTr="00FA7B58">
        <w:trPr>
          <w:tblHeader/>
          <w:jc w:val="center"/>
        </w:trPr>
        <w:tc>
          <w:tcPr>
            <w:tcW w:w="2727"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477" w:type="dxa"/>
            <w:gridSpan w:val="7"/>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8C42A3">
        <w:trPr>
          <w:tblHeader/>
          <w:jc w:val="center"/>
        </w:trPr>
        <w:tc>
          <w:tcPr>
            <w:tcW w:w="2727" w:type="dxa"/>
            <w:vMerge/>
          </w:tcPr>
          <w:p w14:paraId="3EFEA753" w14:textId="77777777" w:rsidR="00545DCE" w:rsidRPr="00DE0F0E" w:rsidRDefault="00545DCE" w:rsidP="00FA7B58">
            <w:pPr>
              <w:keepNext/>
              <w:rPr>
                <w:b/>
                <w:noProof/>
                <w:sz w:val="16"/>
                <w:szCs w:val="16"/>
                <w:lang w:val="en-CA"/>
              </w:rPr>
            </w:pPr>
          </w:p>
        </w:tc>
        <w:tc>
          <w:tcPr>
            <w:tcW w:w="1593" w:type="dxa"/>
            <w:gridSpan w:val="2"/>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852"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1008"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1008"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1008"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1008"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8C42A3">
        <w:trPr>
          <w:cantSplit/>
          <w:jc w:val="center"/>
        </w:trPr>
        <w:tc>
          <w:tcPr>
            <w:tcW w:w="2727" w:type="dxa"/>
          </w:tcPr>
          <w:p w14:paraId="4CC648BB" w14:textId="1CF288D5"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_tile_group</w:t>
            </w:r>
            <w:r w:rsidRPr="00DE0F0E">
              <w:rPr>
                <w:rFonts w:eastAsia="PMingLiU"/>
                <w:noProof/>
                <w:kern w:val="2"/>
                <w:sz w:val="16"/>
                <w:szCs w:val="16"/>
                <w:lang w:val="en-CA" w:eastAsia="zh-TW"/>
              </w:rPr>
              <w:t>_flag</w:t>
            </w:r>
          </w:p>
        </w:tc>
        <w:tc>
          <w:tcPr>
            <w:tcW w:w="1593" w:type="dxa"/>
            <w:gridSpan w:val="2"/>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852"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8C42A3">
        <w:trPr>
          <w:cantSplit/>
          <w:jc w:val="center"/>
        </w:trPr>
        <w:tc>
          <w:tcPr>
            <w:tcW w:w="2727"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593" w:type="dxa"/>
            <w:gridSpan w:val="2"/>
            <w:vAlign w:val="center"/>
          </w:tcPr>
          <w:p w14:paraId="59907C66" w14:textId="19355CEA"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8C42A3">
        <w:trPr>
          <w:cantSplit/>
          <w:jc w:val="center"/>
        </w:trPr>
        <w:tc>
          <w:tcPr>
            <w:tcW w:w="2727"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593" w:type="dxa"/>
            <w:gridSpan w:val="2"/>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852"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8C42A3">
        <w:trPr>
          <w:cantSplit/>
          <w:jc w:val="center"/>
        </w:trPr>
        <w:tc>
          <w:tcPr>
            <w:tcW w:w="2727"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593" w:type="dxa"/>
            <w:gridSpan w:val="2"/>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852"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8C42A3">
        <w:trPr>
          <w:cantSplit/>
          <w:jc w:val="center"/>
        </w:trPr>
        <w:tc>
          <w:tcPr>
            <w:tcW w:w="2727"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593" w:type="dxa"/>
            <w:gridSpan w:val="2"/>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852"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1008"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8C42A3">
        <w:trPr>
          <w:cantSplit/>
          <w:jc w:val="center"/>
        </w:trPr>
        <w:tc>
          <w:tcPr>
            <w:tcW w:w="2727"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593" w:type="dxa"/>
            <w:gridSpan w:val="2"/>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8C42A3">
        <w:trPr>
          <w:cantSplit/>
          <w:jc w:val="center"/>
        </w:trPr>
        <w:tc>
          <w:tcPr>
            <w:tcW w:w="2727"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593" w:type="dxa"/>
            <w:gridSpan w:val="2"/>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1008"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1008"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8C42A3">
        <w:trPr>
          <w:cantSplit/>
          <w:jc w:val="center"/>
        </w:trPr>
        <w:tc>
          <w:tcPr>
            <w:tcW w:w="2727"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593" w:type="dxa"/>
            <w:gridSpan w:val="2"/>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1008"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1008"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1008"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8C42A3">
        <w:trPr>
          <w:cantSplit/>
          <w:jc w:val="center"/>
        </w:trPr>
        <w:tc>
          <w:tcPr>
            <w:tcW w:w="2727"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593" w:type="dxa"/>
            <w:gridSpan w:val="2"/>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1008"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1008"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8C42A3">
        <w:trPr>
          <w:cantSplit/>
          <w:jc w:val="center"/>
        </w:trPr>
        <w:tc>
          <w:tcPr>
            <w:tcW w:w="2727"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593" w:type="dxa"/>
            <w:gridSpan w:val="2"/>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8C42A3">
        <w:trPr>
          <w:cantSplit/>
          <w:jc w:val="center"/>
        </w:trPr>
        <w:tc>
          <w:tcPr>
            <w:tcW w:w="2727"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593" w:type="dxa"/>
            <w:gridSpan w:val="2"/>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B47C7A8" w14:textId="77777777" w:rsidTr="008C42A3">
        <w:trPr>
          <w:cantSplit/>
          <w:jc w:val="center"/>
        </w:trPr>
        <w:tc>
          <w:tcPr>
            <w:tcW w:w="2727" w:type="dxa"/>
          </w:tcPr>
          <w:p w14:paraId="4EB17F00" w14:textId="77777777" w:rsidR="00545DCE" w:rsidRPr="00DE0F0E" w:rsidRDefault="00545DCE" w:rsidP="00FA7B58">
            <w:pPr>
              <w:jc w:val="left"/>
              <w:rPr>
                <w:noProof/>
                <w:sz w:val="16"/>
                <w:szCs w:val="16"/>
                <w:lang w:val="en-CA"/>
              </w:rPr>
            </w:pPr>
            <w:r w:rsidRPr="00DE0F0E">
              <w:rPr>
                <w:bCs/>
                <w:noProof/>
                <w:sz w:val="16"/>
                <w:szCs w:val="16"/>
                <w:lang w:val="en-CA"/>
              </w:rPr>
              <w:t>qt_split_cu_flag[ ][ ]</w:t>
            </w:r>
          </w:p>
        </w:tc>
        <w:tc>
          <w:tcPr>
            <w:tcW w:w="1593" w:type="dxa"/>
            <w:gridSpan w:val="2"/>
            <w:vAlign w:val="center"/>
          </w:tcPr>
          <w:p w14:paraId="0A6203BC" w14:textId="68963D5E" w:rsidR="00545DCE" w:rsidRPr="00DE0F0E" w:rsidRDefault="00545DCE" w:rsidP="00FA7B58">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6D3609E0"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D25DA9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040F687"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73E810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3E9615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8C42A3">
        <w:trPr>
          <w:cantSplit/>
          <w:jc w:val="center"/>
        </w:trPr>
        <w:tc>
          <w:tcPr>
            <w:tcW w:w="2727" w:type="dxa"/>
            <w:vAlign w:val="center"/>
          </w:tcPr>
          <w:p w14:paraId="4BC34056" w14:textId="77777777" w:rsidR="00545DCE" w:rsidRPr="00DE0F0E" w:rsidRDefault="00545DCE" w:rsidP="00FA7B58">
            <w:pPr>
              <w:jc w:val="left"/>
              <w:rPr>
                <w:noProof/>
                <w:sz w:val="16"/>
                <w:szCs w:val="16"/>
                <w:lang w:val="en-CA"/>
              </w:rPr>
            </w:pPr>
            <w:r w:rsidRPr="00DE0F0E">
              <w:rPr>
                <w:bCs/>
                <w:noProof/>
                <w:sz w:val="16"/>
                <w:szCs w:val="16"/>
                <w:lang w:val="en-CA"/>
              </w:rPr>
              <w:t>mtt_split_cu_flag</w:t>
            </w:r>
          </w:p>
        </w:tc>
        <w:tc>
          <w:tcPr>
            <w:tcW w:w="1593" w:type="dxa"/>
            <w:gridSpan w:val="2"/>
          </w:tcPr>
          <w:p w14:paraId="1C8807F3" w14:textId="04D275C5" w:rsidR="00545DCE" w:rsidRPr="00DE0F0E" w:rsidRDefault="00545DCE" w:rsidP="00FA7B58">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1BD8A03D" w14:textId="77777777" w:rsidTr="008C42A3">
        <w:trPr>
          <w:cantSplit/>
          <w:jc w:val="center"/>
        </w:trPr>
        <w:tc>
          <w:tcPr>
            <w:tcW w:w="2727" w:type="dxa"/>
            <w:vAlign w:val="center"/>
          </w:tcPr>
          <w:p w14:paraId="13925CFC" w14:textId="77777777" w:rsidR="00545DCE" w:rsidRPr="00DE0F0E" w:rsidRDefault="00545DCE" w:rsidP="00FA7B58">
            <w:pPr>
              <w:jc w:val="left"/>
              <w:rPr>
                <w:noProof/>
                <w:sz w:val="16"/>
                <w:szCs w:val="16"/>
                <w:lang w:val="en-CA"/>
              </w:rPr>
            </w:pPr>
            <w:r w:rsidRPr="00DE0F0E">
              <w:rPr>
                <w:bCs/>
                <w:noProof/>
                <w:sz w:val="16"/>
                <w:szCs w:val="16"/>
                <w:lang w:val="en-CA"/>
              </w:rPr>
              <w:t>mtt_split_cu_vertical_flag</w:t>
            </w:r>
          </w:p>
        </w:tc>
        <w:tc>
          <w:tcPr>
            <w:tcW w:w="1593" w:type="dxa"/>
            <w:gridSpan w:val="2"/>
          </w:tcPr>
          <w:p w14:paraId="7105DDB3" w14:textId="77777777" w:rsidR="00545DCE" w:rsidRPr="00DE0F0E" w:rsidRDefault="00545DCE" w:rsidP="00FA7B58">
            <w:pPr>
              <w:jc w:val="center"/>
              <w:rPr>
                <w:noProof/>
                <w:sz w:val="16"/>
                <w:szCs w:val="16"/>
                <w:lang w:val="en-CA"/>
              </w:rPr>
            </w:pPr>
            <w:r w:rsidRPr="00DE0F0E">
              <w:rPr>
                <w:noProof/>
                <w:sz w:val="16"/>
                <w:szCs w:val="16"/>
                <w:lang w:val="en-CA"/>
              </w:rPr>
              <w:t xml:space="preserve">( cbWidth = = </w:t>
            </w:r>
            <w:r w:rsidRPr="00DE0F0E">
              <w:rPr>
                <w:noProof/>
                <w:sz w:val="16"/>
                <w:szCs w:val="16"/>
                <w:lang w:val="en-CA"/>
              </w:rPr>
              <w:br/>
              <w:t xml:space="preserve">cbHeight ) ? 0 : </w:t>
            </w:r>
            <w:r w:rsidRPr="00DE0F0E">
              <w:rPr>
                <w:noProof/>
                <w:sz w:val="16"/>
                <w:szCs w:val="16"/>
                <w:lang w:val="en-CA"/>
              </w:rPr>
              <w:br/>
              <w:t xml:space="preserve">( (cbWidth &gt; </w:t>
            </w:r>
            <w:r w:rsidRPr="00DE0F0E">
              <w:rPr>
                <w:noProof/>
                <w:sz w:val="16"/>
                <w:szCs w:val="16"/>
                <w:lang w:val="en-CA"/>
              </w:rPr>
              <w:br/>
              <w:t>cbHeight ) ? 1 : 2 )</w:t>
            </w:r>
          </w:p>
        </w:tc>
        <w:tc>
          <w:tcPr>
            <w:tcW w:w="852" w:type="dxa"/>
          </w:tcPr>
          <w:p w14:paraId="0917180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601DC6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2071FC3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FE4BF4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58B4B68"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541653C" w14:textId="77777777" w:rsidTr="008C42A3">
        <w:trPr>
          <w:cantSplit/>
          <w:jc w:val="center"/>
        </w:trPr>
        <w:tc>
          <w:tcPr>
            <w:tcW w:w="2727" w:type="dxa"/>
            <w:vAlign w:val="center"/>
          </w:tcPr>
          <w:p w14:paraId="6087F443" w14:textId="77777777" w:rsidR="00545DCE" w:rsidRPr="00DE0F0E" w:rsidRDefault="00545DCE" w:rsidP="00FA7B58">
            <w:pPr>
              <w:jc w:val="left"/>
              <w:rPr>
                <w:bCs/>
                <w:noProof/>
                <w:sz w:val="16"/>
                <w:szCs w:val="16"/>
                <w:lang w:val="en-CA"/>
              </w:rPr>
            </w:pPr>
            <w:r w:rsidRPr="00DE0F0E">
              <w:rPr>
                <w:bCs/>
                <w:noProof/>
                <w:sz w:val="16"/>
                <w:szCs w:val="16"/>
                <w:lang w:val="en-CA"/>
              </w:rPr>
              <w:t>mtt_split_cu_binary_flag</w:t>
            </w:r>
          </w:p>
        </w:tc>
        <w:tc>
          <w:tcPr>
            <w:tcW w:w="1593" w:type="dxa"/>
            <w:gridSpan w:val="2"/>
          </w:tcPr>
          <w:p w14:paraId="5AB29FB4"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852" w:type="dxa"/>
          </w:tcPr>
          <w:p w14:paraId="11A5B5C7"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D3B50A9"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792342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EE8281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B57E036"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2B781EDD" w14:textId="77777777" w:rsidTr="008C42A3">
        <w:trPr>
          <w:cantSplit/>
          <w:jc w:val="center"/>
        </w:trPr>
        <w:tc>
          <w:tcPr>
            <w:tcW w:w="2727" w:type="dxa"/>
          </w:tcPr>
          <w:p w14:paraId="68D5A51B" w14:textId="77777777" w:rsidR="00545DCE" w:rsidRPr="00DE0F0E" w:rsidRDefault="00545DCE" w:rsidP="00FA7B58">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593" w:type="dxa"/>
            <w:gridSpan w:val="2"/>
          </w:tcPr>
          <w:p w14:paraId="672BF5D1" w14:textId="30692177" w:rsidR="00545DCE" w:rsidRPr="00DE0F0E" w:rsidRDefault="00545DCE" w:rsidP="00FA7B58">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1C823A2E"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AFEB5B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288E713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B994FB8"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3944DC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CC8B91A" w14:textId="77777777" w:rsidTr="008C42A3">
        <w:trPr>
          <w:cantSplit/>
          <w:jc w:val="center"/>
        </w:trPr>
        <w:tc>
          <w:tcPr>
            <w:tcW w:w="2727" w:type="dxa"/>
          </w:tcPr>
          <w:p w14:paraId="3A44C2C7" w14:textId="77777777" w:rsidR="00545DCE" w:rsidRPr="00DE0F0E" w:rsidRDefault="00545DCE" w:rsidP="00FA7B58">
            <w:pPr>
              <w:jc w:val="left"/>
              <w:rPr>
                <w:noProof/>
                <w:sz w:val="16"/>
                <w:szCs w:val="16"/>
                <w:lang w:val="en-CA"/>
              </w:rPr>
            </w:pPr>
            <w:r w:rsidRPr="00DE0F0E">
              <w:rPr>
                <w:noProof/>
                <w:sz w:val="16"/>
                <w:szCs w:val="16"/>
                <w:lang w:val="en-CA" w:eastAsia="ko-KR"/>
              </w:rPr>
              <w:t>pred_mode_flag</w:t>
            </w:r>
          </w:p>
        </w:tc>
        <w:tc>
          <w:tcPr>
            <w:tcW w:w="1593" w:type="dxa"/>
            <w:gridSpan w:val="2"/>
          </w:tcPr>
          <w:p w14:paraId="7AF1127F" w14:textId="77777777" w:rsidR="00545DCE" w:rsidRPr="00DE0F0E" w:rsidRDefault="00545DCE" w:rsidP="00FA7B58">
            <w:pPr>
              <w:jc w:val="center"/>
              <w:rPr>
                <w:noProof/>
                <w:sz w:val="16"/>
                <w:szCs w:val="16"/>
                <w:lang w:val="en-CA"/>
              </w:rPr>
            </w:pPr>
            <w:r w:rsidRPr="00DE0F0E">
              <w:rPr>
                <w:noProof/>
                <w:sz w:val="16"/>
                <w:szCs w:val="16"/>
                <w:lang w:val="en-CA"/>
              </w:rPr>
              <w:t>0</w:t>
            </w:r>
          </w:p>
        </w:tc>
        <w:tc>
          <w:tcPr>
            <w:tcW w:w="852" w:type="dxa"/>
          </w:tcPr>
          <w:p w14:paraId="0D5F99E9"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27A03838"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48997524"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422FB3C7"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3B10C0F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254A70" w:rsidRPr="00DE0F0E" w14:paraId="072839DC" w14:textId="77777777" w:rsidTr="008C42A3">
        <w:trPr>
          <w:cantSplit/>
          <w:jc w:val="center"/>
        </w:trPr>
        <w:tc>
          <w:tcPr>
            <w:tcW w:w="2727" w:type="dxa"/>
          </w:tcPr>
          <w:p w14:paraId="7E0DC4BA" w14:textId="3B7738FE" w:rsidR="00254A70" w:rsidRPr="00DE0F0E" w:rsidRDefault="00254A70" w:rsidP="00254A70">
            <w:pPr>
              <w:jc w:val="left"/>
              <w:rPr>
                <w:noProof/>
                <w:sz w:val="16"/>
                <w:szCs w:val="16"/>
                <w:lang w:val="en-CA" w:eastAsia="ko-KR"/>
              </w:rPr>
            </w:pPr>
            <w:r w:rsidRPr="00DE0F0E">
              <w:rPr>
                <w:noProof/>
                <w:sz w:val="16"/>
                <w:szCs w:val="16"/>
                <w:lang w:val="en-CA" w:eastAsia="ko-KR"/>
              </w:rPr>
              <w:t>pred_mode_ibc_flag</w:t>
            </w:r>
          </w:p>
        </w:tc>
        <w:tc>
          <w:tcPr>
            <w:tcW w:w="1593" w:type="dxa"/>
            <w:gridSpan w:val="2"/>
          </w:tcPr>
          <w:p w14:paraId="71410FF3" w14:textId="40ACD082" w:rsidR="00254A70" w:rsidRPr="00DE0F0E" w:rsidRDefault="00254A70" w:rsidP="00254A70">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680DCB32" w14:textId="0661F9AE"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743928FC" w14:textId="77B434CA"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FE633FF" w14:textId="575A2C82"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D659F91" w14:textId="396A4C45"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EA76706" w14:textId="3DFCD320"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0FC24DDB" w14:textId="77777777" w:rsidTr="008C42A3">
        <w:trPr>
          <w:cantSplit/>
          <w:jc w:val="center"/>
        </w:trPr>
        <w:tc>
          <w:tcPr>
            <w:tcW w:w="2727" w:type="dxa"/>
          </w:tcPr>
          <w:p w14:paraId="0B71D258" w14:textId="77777777" w:rsidR="00254A70" w:rsidRPr="00DE0F0E" w:rsidRDefault="00254A70" w:rsidP="00254A70">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593" w:type="dxa"/>
            <w:gridSpan w:val="2"/>
          </w:tcPr>
          <w:p w14:paraId="289F40C7" w14:textId="77777777" w:rsidR="00254A70" w:rsidRPr="00DE0F0E" w:rsidRDefault="00254A70" w:rsidP="00254A70">
            <w:pPr>
              <w:jc w:val="center"/>
              <w:rPr>
                <w:noProof/>
                <w:sz w:val="16"/>
                <w:szCs w:val="16"/>
                <w:lang w:val="en-CA"/>
              </w:rPr>
            </w:pPr>
            <w:r w:rsidRPr="00DE0F0E">
              <w:rPr>
                <w:noProof/>
                <w:sz w:val="16"/>
                <w:szCs w:val="16"/>
                <w:lang w:val="en-CA"/>
              </w:rPr>
              <w:t>terminate</w:t>
            </w:r>
          </w:p>
        </w:tc>
        <w:tc>
          <w:tcPr>
            <w:tcW w:w="852" w:type="dxa"/>
          </w:tcPr>
          <w:p w14:paraId="0084DEB9"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04611D2D" w14:textId="77777777" w:rsidR="00254A70" w:rsidRPr="00DE0F0E" w:rsidRDefault="00254A70" w:rsidP="00254A70">
            <w:pPr>
              <w:jc w:val="center"/>
              <w:rPr>
                <w:rFonts w:eastAsia="MS Mincho"/>
                <w:noProof/>
                <w:sz w:val="16"/>
                <w:szCs w:val="16"/>
                <w:lang w:val="en-CA" w:eastAsia="ja-JP"/>
              </w:rPr>
            </w:pPr>
            <w:r w:rsidRPr="00DE0F0E">
              <w:rPr>
                <w:noProof/>
                <w:kern w:val="2"/>
                <w:sz w:val="16"/>
                <w:szCs w:val="16"/>
                <w:lang w:val="en-CA"/>
              </w:rPr>
              <w:t>na</w:t>
            </w:r>
          </w:p>
        </w:tc>
        <w:tc>
          <w:tcPr>
            <w:tcW w:w="1008" w:type="dxa"/>
          </w:tcPr>
          <w:p w14:paraId="1CA90325"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1AEA5F78"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2C5D3B8D"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5FF18BB" w14:textId="77777777" w:rsidTr="008C42A3">
        <w:trPr>
          <w:cantSplit/>
          <w:jc w:val="center"/>
        </w:trPr>
        <w:tc>
          <w:tcPr>
            <w:tcW w:w="2727" w:type="dxa"/>
          </w:tcPr>
          <w:p w14:paraId="2C317A2D" w14:textId="77777777" w:rsidR="00254A70" w:rsidRPr="00DE0F0E" w:rsidRDefault="00254A70" w:rsidP="00254A70">
            <w:pPr>
              <w:jc w:val="left"/>
              <w:rPr>
                <w:noProof/>
                <w:sz w:val="16"/>
                <w:szCs w:val="16"/>
                <w:lang w:val="en-CA" w:eastAsia="ko-KR"/>
              </w:rPr>
            </w:pPr>
            <w:r w:rsidRPr="00DE0F0E">
              <w:rPr>
                <w:noProof/>
                <w:sz w:val="16"/>
                <w:lang w:val="en-CA"/>
              </w:rPr>
              <w:t>intra_luma_ref_idx[ ][ ]</w:t>
            </w:r>
          </w:p>
        </w:tc>
        <w:tc>
          <w:tcPr>
            <w:tcW w:w="1593" w:type="dxa"/>
            <w:gridSpan w:val="2"/>
          </w:tcPr>
          <w:p w14:paraId="0128E79B"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1949D993" w14:textId="77777777" w:rsidR="00254A70" w:rsidRPr="00DE0F0E" w:rsidRDefault="00254A70" w:rsidP="00254A70">
            <w:pPr>
              <w:jc w:val="center"/>
              <w:rPr>
                <w:noProof/>
                <w:kern w:val="2"/>
                <w:sz w:val="16"/>
                <w:szCs w:val="16"/>
                <w:lang w:val="en-CA"/>
              </w:rPr>
            </w:pPr>
            <w:r w:rsidRPr="00DE0F0E">
              <w:rPr>
                <w:noProof/>
                <w:sz w:val="16"/>
                <w:szCs w:val="16"/>
                <w:lang w:val="en-CA"/>
              </w:rPr>
              <w:t>1</w:t>
            </w:r>
          </w:p>
        </w:tc>
        <w:tc>
          <w:tcPr>
            <w:tcW w:w="1008" w:type="dxa"/>
          </w:tcPr>
          <w:p w14:paraId="412C9756" w14:textId="7BB153AD" w:rsidR="00254A70" w:rsidRPr="00DE0F0E" w:rsidRDefault="00823AFF" w:rsidP="00254A70">
            <w:pPr>
              <w:jc w:val="center"/>
              <w:rPr>
                <w:noProof/>
                <w:kern w:val="2"/>
                <w:sz w:val="16"/>
                <w:szCs w:val="16"/>
                <w:lang w:val="en-CA"/>
              </w:rPr>
            </w:pPr>
            <w:r w:rsidRPr="00DE0F0E">
              <w:rPr>
                <w:noProof/>
                <w:kern w:val="2"/>
                <w:sz w:val="16"/>
                <w:szCs w:val="16"/>
                <w:lang w:val="en-CA"/>
              </w:rPr>
              <w:t>na</w:t>
            </w:r>
          </w:p>
        </w:tc>
        <w:tc>
          <w:tcPr>
            <w:tcW w:w="1008" w:type="dxa"/>
          </w:tcPr>
          <w:p w14:paraId="66B68B0B" w14:textId="77777777"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040105CF" w14:textId="77777777"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36487D63"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53E8DF1" w14:textId="77777777" w:rsidTr="008C42A3">
        <w:trPr>
          <w:cantSplit/>
          <w:jc w:val="center"/>
        </w:trPr>
        <w:tc>
          <w:tcPr>
            <w:tcW w:w="2727" w:type="dxa"/>
            <w:vAlign w:val="center"/>
          </w:tcPr>
          <w:p w14:paraId="692DC080" w14:textId="095BD885" w:rsidR="00254A70" w:rsidRPr="00DE0F0E" w:rsidRDefault="00254A70" w:rsidP="00254A70">
            <w:pPr>
              <w:jc w:val="left"/>
              <w:rPr>
                <w:noProof/>
                <w:sz w:val="16"/>
                <w:lang w:val="en-CA"/>
              </w:rPr>
            </w:pPr>
            <w:r w:rsidRPr="00DE0F0E">
              <w:rPr>
                <w:noProof/>
                <w:sz w:val="16"/>
                <w:lang w:val="en-CA"/>
              </w:rPr>
              <w:t>intra_subpartitions_mode_flag</w:t>
            </w:r>
          </w:p>
        </w:tc>
        <w:tc>
          <w:tcPr>
            <w:tcW w:w="1593" w:type="dxa"/>
            <w:gridSpan w:val="2"/>
          </w:tcPr>
          <w:p w14:paraId="1B3EE9E9" w14:textId="238E1E24"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57A04957" w14:textId="1E270AEB"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3B2A6333" w14:textId="5ADAA9EB"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642C7823" w14:textId="11B58054"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1909C40A" w14:textId="7B08D5D4"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6B267A3" w14:textId="1D001284"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24A2F6B" w14:textId="77777777" w:rsidTr="008C42A3">
        <w:trPr>
          <w:cantSplit/>
          <w:jc w:val="center"/>
        </w:trPr>
        <w:tc>
          <w:tcPr>
            <w:tcW w:w="2727" w:type="dxa"/>
            <w:vAlign w:val="center"/>
          </w:tcPr>
          <w:p w14:paraId="2B0CBF4E" w14:textId="26D30608" w:rsidR="00254A70" w:rsidRPr="00DE0F0E" w:rsidRDefault="00254A70" w:rsidP="00254A70">
            <w:pPr>
              <w:jc w:val="left"/>
              <w:rPr>
                <w:noProof/>
                <w:sz w:val="16"/>
                <w:lang w:val="en-CA"/>
              </w:rPr>
            </w:pPr>
            <w:r w:rsidRPr="00DE0F0E">
              <w:rPr>
                <w:noProof/>
                <w:sz w:val="16"/>
                <w:lang w:val="en-CA"/>
              </w:rPr>
              <w:t>intra_subpartition_split_flag</w:t>
            </w:r>
          </w:p>
        </w:tc>
        <w:tc>
          <w:tcPr>
            <w:tcW w:w="1593" w:type="dxa"/>
            <w:gridSpan w:val="2"/>
          </w:tcPr>
          <w:p w14:paraId="2313E456" w14:textId="089B1D9A"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4D2B7848" w14:textId="41CB555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17B22F1C" w14:textId="3096C85F"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9C60D8E" w14:textId="2391BA75"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E02C5E5" w14:textId="28AADB18"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3B6EBCB5" w14:textId="3DA3F139"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7D1DA058" w14:textId="77777777" w:rsidTr="008C42A3">
        <w:trPr>
          <w:cantSplit/>
          <w:jc w:val="center"/>
        </w:trPr>
        <w:tc>
          <w:tcPr>
            <w:tcW w:w="2727" w:type="dxa"/>
          </w:tcPr>
          <w:p w14:paraId="766488A2"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593" w:type="dxa"/>
            <w:gridSpan w:val="2"/>
          </w:tcPr>
          <w:p w14:paraId="09DAB2BB"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2607576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02B19983" w14:textId="77777777" w:rsidR="00254A70" w:rsidRPr="00DE0F0E" w:rsidRDefault="00254A70" w:rsidP="00254A70">
            <w:pPr>
              <w:jc w:val="center"/>
              <w:rPr>
                <w:rFonts w:eastAsia="MS Mincho"/>
                <w:noProof/>
                <w:sz w:val="16"/>
                <w:szCs w:val="16"/>
                <w:lang w:val="en-CA" w:eastAsia="ja-JP"/>
              </w:rPr>
            </w:pPr>
            <w:r w:rsidRPr="00DE0F0E">
              <w:rPr>
                <w:noProof/>
                <w:sz w:val="16"/>
                <w:szCs w:val="16"/>
                <w:lang w:val="en-CA"/>
              </w:rPr>
              <w:t>na</w:t>
            </w:r>
          </w:p>
        </w:tc>
        <w:tc>
          <w:tcPr>
            <w:tcW w:w="1008" w:type="dxa"/>
          </w:tcPr>
          <w:p w14:paraId="725AF0CE"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25D51436"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7A753275"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35FF5AFE" w14:textId="77777777" w:rsidTr="008C42A3">
        <w:trPr>
          <w:cantSplit/>
          <w:jc w:val="center"/>
        </w:trPr>
        <w:tc>
          <w:tcPr>
            <w:tcW w:w="2727" w:type="dxa"/>
          </w:tcPr>
          <w:p w14:paraId="749D5B42" w14:textId="77777777" w:rsidR="00254A70" w:rsidRPr="00DE0F0E" w:rsidRDefault="00254A70" w:rsidP="00254A70">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593" w:type="dxa"/>
            <w:gridSpan w:val="2"/>
          </w:tcPr>
          <w:p w14:paraId="53C2E697"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852" w:type="dxa"/>
          </w:tcPr>
          <w:p w14:paraId="7715132E"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7E8DD43A"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2213B37A"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8D91347"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AC58154"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539D3EC8" w14:textId="77777777" w:rsidTr="008C42A3">
        <w:trPr>
          <w:cantSplit/>
          <w:jc w:val="center"/>
        </w:trPr>
        <w:tc>
          <w:tcPr>
            <w:tcW w:w="2727" w:type="dxa"/>
          </w:tcPr>
          <w:p w14:paraId="20529645"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593" w:type="dxa"/>
            <w:gridSpan w:val="2"/>
          </w:tcPr>
          <w:p w14:paraId="1B5BA04C"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852" w:type="dxa"/>
          </w:tcPr>
          <w:p w14:paraId="2521452C"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867805B"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5B3CE99"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E096526"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297A4B08" w14:textId="77777777" w:rsidR="00254A70" w:rsidRPr="00DE0F0E" w:rsidRDefault="00254A70" w:rsidP="00254A70">
            <w:pPr>
              <w:jc w:val="center"/>
              <w:rPr>
                <w:noProof/>
                <w:sz w:val="16"/>
                <w:szCs w:val="16"/>
                <w:lang w:val="en-CA"/>
              </w:rPr>
            </w:pPr>
            <w:r w:rsidRPr="00DE0F0E">
              <w:rPr>
                <w:noProof/>
                <w:sz w:val="16"/>
                <w:szCs w:val="16"/>
                <w:lang w:val="en-CA"/>
              </w:rPr>
              <w:t>bypass</w:t>
            </w:r>
          </w:p>
        </w:tc>
      </w:tr>
      <w:tr w:rsidR="00254A70" w:rsidRPr="00DE0F0E" w14:paraId="79F140F4" w14:textId="77777777" w:rsidTr="008C42A3">
        <w:trPr>
          <w:cantSplit/>
          <w:jc w:val="center"/>
        </w:trPr>
        <w:tc>
          <w:tcPr>
            <w:tcW w:w="2727" w:type="dxa"/>
          </w:tcPr>
          <w:p w14:paraId="527E666E"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593" w:type="dxa"/>
            <w:gridSpan w:val="2"/>
          </w:tcPr>
          <w:p w14:paraId="562C79C1"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0347BB42"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71E773CB"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7522204"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na</w:t>
            </w:r>
          </w:p>
        </w:tc>
        <w:tc>
          <w:tcPr>
            <w:tcW w:w="1008" w:type="dxa"/>
          </w:tcPr>
          <w:p w14:paraId="04EFDA2F"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0091F1AE"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na</w:t>
            </w:r>
          </w:p>
        </w:tc>
      </w:tr>
      <w:tr w:rsidR="00254A70" w:rsidRPr="00DE0F0E" w14:paraId="41ECE839" w14:textId="77777777" w:rsidTr="008C42A3">
        <w:trPr>
          <w:cantSplit/>
          <w:jc w:val="center"/>
        </w:trPr>
        <w:tc>
          <w:tcPr>
            <w:tcW w:w="2727" w:type="dxa"/>
          </w:tcPr>
          <w:p w14:paraId="3755B8F1" w14:textId="77777777" w:rsidR="00254A70" w:rsidRPr="00DE0F0E" w:rsidRDefault="00254A70" w:rsidP="00254A70">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593" w:type="dxa"/>
            <w:gridSpan w:val="2"/>
          </w:tcPr>
          <w:p w14:paraId="6EA4D4EF"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4489B76E" w14:textId="77777777" w:rsidR="00254A70" w:rsidRPr="00DE0F0E" w:rsidRDefault="00254A70" w:rsidP="00254A70">
            <w:pPr>
              <w:jc w:val="center"/>
              <w:rPr>
                <w:noProof/>
                <w:sz w:val="16"/>
                <w:szCs w:val="16"/>
                <w:highlight w:val="yellow"/>
                <w:lang w:val="en-CA"/>
              </w:rPr>
            </w:pPr>
            <w:r w:rsidRPr="00DE0F0E">
              <w:rPr>
                <w:noProof/>
                <w:sz w:val="16"/>
                <w:szCs w:val="16"/>
                <w:lang w:val="en-CA"/>
              </w:rPr>
              <w:t>1</w:t>
            </w:r>
          </w:p>
        </w:tc>
        <w:tc>
          <w:tcPr>
            <w:tcW w:w="1008" w:type="dxa"/>
          </w:tcPr>
          <w:p w14:paraId="724ED24C" w14:textId="77777777" w:rsidR="00254A70" w:rsidRPr="00DE0F0E" w:rsidRDefault="00254A70" w:rsidP="00254A70">
            <w:pPr>
              <w:jc w:val="center"/>
              <w:rPr>
                <w:noProof/>
                <w:sz w:val="16"/>
                <w:szCs w:val="16"/>
                <w:highlight w:val="yellow"/>
                <w:lang w:val="en-CA"/>
              </w:rPr>
            </w:pPr>
            <w:r w:rsidRPr="00DE0F0E">
              <w:rPr>
                <w:noProof/>
                <w:kern w:val="2"/>
                <w:sz w:val="16"/>
                <w:szCs w:val="16"/>
                <w:lang w:val="en-CA"/>
              </w:rPr>
              <w:t>2</w:t>
            </w:r>
          </w:p>
        </w:tc>
        <w:tc>
          <w:tcPr>
            <w:tcW w:w="1008" w:type="dxa"/>
          </w:tcPr>
          <w:p w14:paraId="54E6978F" w14:textId="77777777" w:rsidR="00254A70" w:rsidRPr="00DE0F0E" w:rsidRDefault="00254A70" w:rsidP="00254A70">
            <w:pPr>
              <w:jc w:val="center"/>
              <w:rPr>
                <w:noProof/>
                <w:sz w:val="16"/>
                <w:szCs w:val="16"/>
                <w:highlight w:val="yellow"/>
                <w:lang w:val="en-CA"/>
              </w:rPr>
            </w:pPr>
            <w:r w:rsidRPr="00DE0F0E">
              <w:rPr>
                <w:noProof/>
                <w:sz w:val="16"/>
                <w:szCs w:val="16"/>
                <w:lang w:val="en-CA"/>
              </w:rPr>
              <w:t>bypass</w:t>
            </w:r>
          </w:p>
        </w:tc>
        <w:tc>
          <w:tcPr>
            <w:tcW w:w="1008" w:type="dxa"/>
          </w:tcPr>
          <w:p w14:paraId="2D511CCC" w14:textId="77777777" w:rsidR="00254A70" w:rsidRPr="00DE0F0E" w:rsidRDefault="00254A70" w:rsidP="00254A70">
            <w:pPr>
              <w:jc w:val="center"/>
              <w:rPr>
                <w:noProof/>
                <w:sz w:val="16"/>
                <w:szCs w:val="16"/>
                <w:highlight w:val="yellow"/>
                <w:lang w:val="en-CA"/>
              </w:rPr>
            </w:pPr>
            <w:r w:rsidRPr="00DE0F0E">
              <w:rPr>
                <w:noProof/>
                <w:sz w:val="16"/>
                <w:szCs w:val="16"/>
                <w:lang w:val="en-CA"/>
              </w:rPr>
              <w:t>bypass</w:t>
            </w:r>
          </w:p>
        </w:tc>
        <w:tc>
          <w:tcPr>
            <w:tcW w:w="1008" w:type="dxa"/>
          </w:tcPr>
          <w:p w14:paraId="1BCA7B67"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r>
      <w:tr w:rsidR="00254A70" w:rsidRPr="00DE0F0E" w14:paraId="44D47D32" w14:textId="77777777" w:rsidTr="008C42A3">
        <w:trPr>
          <w:cantSplit/>
          <w:jc w:val="center"/>
        </w:trPr>
        <w:tc>
          <w:tcPr>
            <w:tcW w:w="2727" w:type="dxa"/>
          </w:tcPr>
          <w:p w14:paraId="3895A953"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593" w:type="dxa"/>
            <w:gridSpan w:val="2"/>
          </w:tcPr>
          <w:p w14:paraId="608DAE17"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365C9980" w14:textId="77777777" w:rsidR="00254A70" w:rsidRPr="00DE0F0E" w:rsidRDefault="00254A70" w:rsidP="00254A70">
            <w:pPr>
              <w:jc w:val="center"/>
              <w:rPr>
                <w:noProof/>
                <w:sz w:val="16"/>
                <w:szCs w:val="16"/>
                <w:highlight w:val="yellow"/>
                <w:lang w:val="en-CA"/>
              </w:rPr>
            </w:pPr>
            <w:r w:rsidRPr="00DE0F0E">
              <w:rPr>
                <w:noProof/>
                <w:sz w:val="16"/>
                <w:szCs w:val="16"/>
                <w:lang w:val="en-CA"/>
              </w:rPr>
              <w:t>1</w:t>
            </w:r>
          </w:p>
        </w:tc>
        <w:tc>
          <w:tcPr>
            <w:tcW w:w="1008" w:type="dxa"/>
          </w:tcPr>
          <w:p w14:paraId="1979819E" w14:textId="77777777" w:rsidR="00254A70" w:rsidRPr="00DE0F0E" w:rsidRDefault="00254A70" w:rsidP="00254A70">
            <w:pPr>
              <w:jc w:val="center"/>
              <w:rPr>
                <w:noProof/>
                <w:sz w:val="16"/>
                <w:szCs w:val="16"/>
                <w:highlight w:val="yellow"/>
                <w:lang w:val="en-CA"/>
              </w:rPr>
            </w:pPr>
            <w:r w:rsidRPr="00DE0F0E">
              <w:rPr>
                <w:noProof/>
                <w:kern w:val="2"/>
                <w:sz w:val="16"/>
                <w:szCs w:val="16"/>
                <w:lang w:val="en-CA"/>
              </w:rPr>
              <w:t>2</w:t>
            </w:r>
          </w:p>
        </w:tc>
        <w:tc>
          <w:tcPr>
            <w:tcW w:w="1008" w:type="dxa"/>
          </w:tcPr>
          <w:p w14:paraId="656E5420" w14:textId="77777777" w:rsidR="00254A70" w:rsidRPr="00DE0F0E" w:rsidRDefault="00254A70" w:rsidP="00254A70">
            <w:pPr>
              <w:jc w:val="center"/>
              <w:rPr>
                <w:noProof/>
                <w:sz w:val="16"/>
                <w:szCs w:val="16"/>
                <w:highlight w:val="yellow"/>
                <w:lang w:val="en-CA"/>
              </w:rPr>
            </w:pPr>
            <w:r w:rsidRPr="00DE0F0E">
              <w:rPr>
                <w:noProof/>
                <w:sz w:val="16"/>
                <w:szCs w:val="16"/>
                <w:lang w:val="en-CA"/>
              </w:rPr>
              <w:t>2</w:t>
            </w:r>
          </w:p>
        </w:tc>
        <w:tc>
          <w:tcPr>
            <w:tcW w:w="1008" w:type="dxa"/>
          </w:tcPr>
          <w:p w14:paraId="549E45A3"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c>
          <w:tcPr>
            <w:tcW w:w="1008" w:type="dxa"/>
          </w:tcPr>
          <w:p w14:paraId="56E25B46"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r>
      <w:tr w:rsidR="00254A70" w:rsidRPr="00DE0F0E" w14:paraId="75F0FBF4" w14:textId="77777777" w:rsidTr="008C42A3">
        <w:trPr>
          <w:cantSplit/>
          <w:jc w:val="center"/>
        </w:trPr>
        <w:tc>
          <w:tcPr>
            <w:tcW w:w="2727" w:type="dxa"/>
          </w:tcPr>
          <w:p w14:paraId="26D3CF2B"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593" w:type="dxa"/>
            <w:gridSpan w:val="2"/>
          </w:tcPr>
          <w:p w14:paraId="26BF5C98" w14:textId="4CEE2E67" w:rsidR="00254A70" w:rsidRPr="00DE0F0E" w:rsidRDefault="00254A70" w:rsidP="00254A70">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165000FF"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1642FEF2"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233B4842"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344FC440"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73288E88"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333AEB17" w14:textId="77777777" w:rsidTr="008C42A3">
        <w:trPr>
          <w:cantSplit/>
          <w:jc w:val="center"/>
        </w:trPr>
        <w:tc>
          <w:tcPr>
            <w:tcW w:w="2727" w:type="dxa"/>
          </w:tcPr>
          <w:p w14:paraId="38FEA5EB"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sps_sbtmvp_enabled_flag = = 0</w:t>
            </w:r>
          </w:p>
        </w:tc>
        <w:tc>
          <w:tcPr>
            <w:tcW w:w="1593" w:type="dxa"/>
            <w:gridSpan w:val="2"/>
          </w:tcPr>
          <w:p w14:paraId="1C2FFFF7"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787B672A"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3131BE8E"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C6810A5"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1F537996"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06C3BB1"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r>
      <w:tr w:rsidR="00254A70" w:rsidRPr="00DE0F0E" w14:paraId="53AFD0C0" w14:textId="77777777" w:rsidTr="008C42A3">
        <w:trPr>
          <w:cantSplit/>
          <w:jc w:val="center"/>
        </w:trPr>
        <w:tc>
          <w:tcPr>
            <w:tcW w:w="2727" w:type="dxa"/>
          </w:tcPr>
          <w:p w14:paraId="76599982"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sps_sbtmvp_enabled_flag = = 1</w:t>
            </w:r>
          </w:p>
        </w:tc>
        <w:tc>
          <w:tcPr>
            <w:tcW w:w="1593" w:type="dxa"/>
            <w:gridSpan w:val="2"/>
          </w:tcPr>
          <w:p w14:paraId="66630D5B"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01044317" w14:textId="77777777" w:rsidR="00254A70" w:rsidRPr="00DE0F0E" w:rsidRDefault="00254A70" w:rsidP="00254A70">
            <w:pPr>
              <w:jc w:val="center"/>
              <w:rPr>
                <w:rFonts w:eastAsia="PMingLiU"/>
                <w:noProof/>
                <w:sz w:val="16"/>
                <w:szCs w:val="16"/>
                <w:lang w:val="en-CA" w:eastAsia="zh-TW"/>
              </w:rPr>
            </w:pPr>
            <w:r w:rsidRPr="00DE0F0E">
              <w:rPr>
                <w:noProof/>
                <w:sz w:val="16"/>
                <w:szCs w:val="16"/>
                <w:lang w:val="en-CA"/>
              </w:rPr>
              <w:t>1</w:t>
            </w:r>
          </w:p>
        </w:tc>
        <w:tc>
          <w:tcPr>
            <w:tcW w:w="1008" w:type="dxa"/>
          </w:tcPr>
          <w:p w14:paraId="1B8E7378" w14:textId="77777777" w:rsidR="00254A70" w:rsidRPr="00DE0F0E" w:rsidRDefault="00254A70" w:rsidP="00254A70">
            <w:pPr>
              <w:jc w:val="center"/>
              <w:rPr>
                <w:noProof/>
                <w:sz w:val="16"/>
                <w:szCs w:val="16"/>
                <w:lang w:val="en-CA"/>
              </w:rPr>
            </w:pPr>
            <w:r w:rsidRPr="00DE0F0E">
              <w:rPr>
                <w:noProof/>
                <w:kern w:val="2"/>
                <w:sz w:val="16"/>
                <w:szCs w:val="16"/>
                <w:lang w:val="en-CA"/>
              </w:rPr>
              <w:t>2</w:t>
            </w:r>
          </w:p>
        </w:tc>
        <w:tc>
          <w:tcPr>
            <w:tcW w:w="1008" w:type="dxa"/>
          </w:tcPr>
          <w:p w14:paraId="42F07938" w14:textId="77777777" w:rsidR="00254A70" w:rsidRPr="00DE0F0E" w:rsidRDefault="00254A70" w:rsidP="00254A70">
            <w:pPr>
              <w:jc w:val="center"/>
              <w:rPr>
                <w:rFonts w:eastAsia="PMingLiU"/>
                <w:noProof/>
                <w:sz w:val="16"/>
                <w:szCs w:val="16"/>
                <w:lang w:val="en-CA" w:eastAsia="zh-TW"/>
              </w:rPr>
            </w:pPr>
            <w:r w:rsidRPr="00DE0F0E">
              <w:rPr>
                <w:noProof/>
                <w:sz w:val="16"/>
                <w:szCs w:val="16"/>
                <w:lang w:val="en-CA"/>
              </w:rPr>
              <w:t>3</w:t>
            </w:r>
          </w:p>
        </w:tc>
        <w:tc>
          <w:tcPr>
            <w:tcW w:w="1008" w:type="dxa"/>
          </w:tcPr>
          <w:p w14:paraId="1E672848"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4</w:t>
            </w:r>
          </w:p>
        </w:tc>
        <w:tc>
          <w:tcPr>
            <w:tcW w:w="1008" w:type="dxa"/>
          </w:tcPr>
          <w:p w14:paraId="76812686" w14:textId="77777777" w:rsidR="00254A70" w:rsidRPr="00DE0F0E" w:rsidRDefault="00254A70" w:rsidP="00254A70">
            <w:pPr>
              <w:jc w:val="center"/>
              <w:rPr>
                <w:rFonts w:eastAsia="PMingLiU"/>
                <w:noProof/>
                <w:sz w:val="16"/>
                <w:szCs w:val="16"/>
                <w:lang w:val="en-CA" w:eastAsia="zh-TW"/>
              </w:rPr>
            </w:pPr>
            <w:r w:rsidRPr="00DE0F0E">
              <w:rPr>
                <w:rFonts w:eastAsia="PMingLiU"/>
                <w:noProof/>
                <w:kern w:val="2"/>
                <w:sz w:val="16"/>
                <w:szCs w:val="16"/>
                <w:lang w:val="en-CA" w:eastAsia="zh-TW"/>
              </w:rPr>
              <w:t>4</w:t>
            </w:r>
          </w:p>
        </w:tc>
      </w:tr>
      <w:tr w:rsidR="00254A70" w:rsidRPr="00DE0F0E" w14:paraId="672E004B" w14:textId="77777777" w:rsidTr="008C42A3">
        <w:trPr>
          <w:cantSplit/>
          <w:jc w:val="center"/>
        </w:trPr>
        <w:tc>
          <w:tcPr>
            <w:tcW w:w="2727" w:type="dxa"/>
          </w:tcPr>
          <w:p w14:paraId="1AE82926" w14:textId="77777777" w:rsidR="00254A70" w:rsidRPr="00DE0F0E" w:rsidRDefault="00254A70" w:rsidP="00254A70">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593" w:type="dxa"/>
            <w:gridSpan w:val="2"/>
            <w:vAlign w:val="center"/>
          </w:tcPr>
          <w:p w14:paraId="577F50A6"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4A45D2D6"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73B6301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F60903E"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68A6DE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7A7B095"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73A2EBC" w14:textId="77777777" w:rsidTr="008C42A3">
        <w:trPr>
          <w:cantSplit/>
          <w:jc w:val="center"/>
        </w:trPr>
        <w:tc>
          <w:tcPr>
            <w:tcW w:w="2727" w:type="dxa"/>
            <w:vAlign w:val="center"/>
          </w:tcPr>
          <w:p w14:paraId="213BBC20" w14:textId="7A69BA4E"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mmvd_flag[ ][ ]</w:t>
            </w:r>
          </w:p>
        </w:tc>
        <w:tc>
          <w:tcPr>
            <w:tcW w:w="1593" w:type="dxa"/>
            <w:gridSpan w:val="2"/>
            <w:vAlign w:val="center"/>
          </w:tcPr>
          <w:p w14:paraId="0BACE494" w14:textId="601C39FD"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02C9CA27" w14:textId="37C20C13"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125CD91E" w14:textId="2A56090C"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0F02080E" w14:textId="41A5EA86"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BFBB562" w14:textId="1522F65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26A688F" w14:textId="795225E6"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F86ABDC" w14:textId="77777777" w:rsidTr="008C42A3">
        <w:trPr>
          <w:cantSplit/>
          <w:jc w:val="center"/>
        </w:trPr>
        <w:tc>
          <w:tcPr>
            <w:tcW w:w="2727" w:type="dxa"/>
            <w:vAlign w:val="center"/>
          </w:tcPr>
          <w:p w14:paraId="7B21C202" w14:textId="473EE28E"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mmvd_merge_flag[ ][ ]</w:t>
            </w:r>
          </w:p>
        </w:tc>
        <w:tc>
          <w:tcPr>
            <w:tcW w:w="1593" w:type="dxa"/>
            <w:gridSpan w:val="2"/>
            <w:vAlign w:val="center"/>
          </w:tcPr>
          <w:p w14:paraId="591CD05E" w14:textId="6F32EC76"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417299EA" w14:textId="452B0A23"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48771D5" w14:textId="1F30AA9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3B26F1B0" w14:textId="290D66C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012C9B2" w14:textId="022DC1A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BD0ACEC" w14:textId="306B1530"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A0C3F5B" w14:textId="77777777" w:rsidTr="008C42A3">
        <w:trPr>
          <w:cantSplit/>
          <w:jc w:val="center"/>
        </w:trPr>
        <w:tc>
          <w:tcPr>
            <w:tcW w:w="2727" w:type="dxa"/>
            <w:vAlign w:val="center"/>
          </w:tcPr>
          <w:p w14:paraId="7A1273CD" w14:textId="026BF8BB"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mmvd_distance_idx[ ][ ]</w:t>
            </w:r>
          </w:p>
        </w:tc>
        <w:tc>
          <w:tcPr>
            <w:tcW w:w="1593" w:type="dxa"/>
            <w:gridSpan w:val="2"/>
            <w:vAlign w:val="center"/>
          </w:tcPr>
          <w:p w14:paraId="30F17616" w14:textId="73C0EF69"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3A4BF226" w14:textId="44BD5261"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0E957293" w14:textId="2E0E1AA5"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165931EB" w14:textId="6E2109C0"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76DCC6E8" w14:textId="047FF47A"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EC79783" w14:textId="3BD2AB30"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r>
      <w:tr w:rsidR="00254A70" w:rsidRPr="00DE0F0E" w14:paraId="3CD4C4E0" w14:textId="77777777" w:rsidTr="008C42A3">
        <w:trPr>
          <w:cantSplit/>
          <w:jc w:val="center"/>
        </w:trPr>
        <w:tc>
          <w:tcPr>
            <w:tcW w:w="2727" w:type="dxa"/>
            <w:vAlign w:val="center"/>
          </w:tcPr>
          <w:p w14:paraId="4E509FF4" w14:textId="296698E1"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mmvd_direction_idx[ ][ ]</w:t>
            </w:r>
          </w:p>
        </w:tc>
        <w:tc>
          <w:tcPr>
            <w:tcW w:w="1593" w:type="dxa"/>
            <w:gridSpan w:val="2"/>
          </w:tcPr>
          <w:p w14:paraId="06152B29" w14:textId="7EB54CBF"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852" w:type="dxa"/>
          </w:tcPr>
          <w:p w14:paraId="75257D5D" w14:textId="0C4E36B9"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vAlign w:val="center"/>
          </w:tcPr>
          <w:p w14:paraId="3A473ED7" w14:textId="09262D3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A4280DE" w14:textId="18A15D31"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456986B" w14:textId="0180DBD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9221D8F" w14:textId="477ECC6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72FD57B4" w14:textId="77777777" w:rsidTr="008C42A3">
        <w:trPr>
          <w:cantSplit/>
          <w:jc w:val="center"/>
        </w:trPr>
        <w:tc>
          <w:tcPr>
            <w:tcW w:w="2727" w:type="dxa"/>
            <w:vAlign w:val="center"/>
          </w:tcPr>
          <w:p w14:paraId="1E2938F4" w14:textId="6941C231" w:rsidR="00254A70" w:rsidRPr="00DE0F0E" w:rsidRDefault="00254A70" w:rsidP="00254A70">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593" w:type="dxa"/>
            <w:gridSpan w:val="2"/>
          </w:tcPr>
          <w:p w14:paraId="2E7A9F57" w14:textId="39508B75" w:rsidR="00254A70" w:rsidRPr="00DE0F0E" w:rsidRDefault="00254A70" w:rsidP="00254A70">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313F9703" w14:textId="0E593D00"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F910FB9" w14:textId="1085EBB0"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B1530E8" w14:textId="7CAF8BBC"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7020221" w14:textId="7590B2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318A1A0" w14:textId="4B1B7325" w:rsidR="00254A70" w:rsidRPr="00DE0F0E" w:rsidRDefault="00254A70" w:rsidP="00254A70">
            <w:pPr>
              <w:jc w:val="center"/>
              <w:rPr>
                <w:noProof/>
                <w:sz w:val="16"/>
                <w:szCs w:val="16"/>
                <w:lang w:val="en-CA"/>
              </w:rPr>
            </w:pPr>
            <w:r w:rsidRPr="00DE0F0E">
              <w:rPr>
                <w:noProof/>
                <w:sz w:val="16"/>
                <w:szCs w:val="16"/>
                <w:lang w:val="en-CA"/>
              </w:rPr>
              <w:t>na</w:t>
            </w:r>
          </w:p>
        </w:tc>
      </w:tr>
      <w:tr w:rsidR="00825FBB" w:rsidRPr="00DE0F0E" w14:paraId="662DB853" w14:textId="77777777" w:rsidTr="00825FBB">
        <w:trPr>
          <w:cantSplit/>
          <w:jc w:val="center"/>
        </w:trPr>
        <w:tc>
          <w:tcPr>
            <w:tcW w:w="2727" w:type="dxa"/>
            <w:vAlign w:val="center"/>
          </w:tcPr>
          <w:p w14:paraId="59AC44EC" w14:textId="24A9ACBD" w:rsidR="00825FBB" w:rsidRPr="00DE0F0E" w:rsidRDefault="00825FBB" w:rsidP="00825FBB">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593" w:type="dxa"/>
            <w:gridSpan w:val="2"/>
          </w:tcPr>
          <w:p w14:paraId="40DCEDD2" w14:textId="5B9E4608"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tcPr>
          <w:p w14:paraId="769C7431" w14:textId="61F199F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6B227302" w14:textId="0CAD6D2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23A313A2" w14:textId="74406C3E"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4234E3BA" w14:textId="66857DE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211210E" w14:textId="2A3B2E9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B6F2133" w14:textId="77777777" w:rsidTr="008770AA">
        <w:trPr>
          <w:cantSplit/>
          <w:jc w:val="center"/>
        </w:trPr>
        <w:tc>
          <w:tcPr>
            <w:tcW w:w="2727" w:type="dxa"/>
            <w:vAlign w:val="center"/>
          </w:tcPr>
          <w:p w14:paraId="0B131BC1" w14:textId="0F290E9D" w:rsidR="00825FBB" w:rsidRPr="00DE0F0E" w:rsidRDefault="00825FBB" w:rsidP="00825FBB">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593" w:type="dxa"/>
            <w:gridSpan w:val="2"/>
          </w:tcPr>
          <w:p w14:paraId="771C6598" w14:textId="3B7CF894" w:rsidR="00825FBB" w:rsidRPr="00DE0F0E" w:rsidRDefault="00825FBB" w:rsidP="00825FBB">
            <w:pPr>
              <w:jc w:val="center"/>
              <w:rPr>
                <w:noProof/>
                <w:sz w:val="16"/>
                <w:szCs w:val="16"/>
                <w:lang w:val="en-CA"/>
              </w:rPr>
            </w:pPr>
            <w:r w:rsidRPr="00DE0F0E">
              <w:rPr>
                <w:rFonts w:eastAsia="PMingLiU"/>
                <w:noProof/>
                <w:sz w:val="16"/>
                <w:szCs w:val="16"/>
                <w:lang w:val="en-CA" w:eastAsia="zh-TW"/>
              </w:rPr>
              <w:t>0</w:t>
            </w:r>
          </w:p>
        </w:tc>
        <w:tc>
          <w:tcPr>
            <w:tcW w:w="852" w:type="dxa"/>
          </w:tcPr>
          <w:p w14:paraId="1772780D" w14:textId="4459144A"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1D7439B5" w14:textId="286C4283"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0ED683F6" w14:textId="5C405715"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5691387A" w14:textId="2B59A303"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C307E6F" w14:textId="610D15E3"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348E5049" w14:textId="77777777" w:rsidTr="008C42A3">
        <w:trPr>
          <w:cantSplit/>
          <w:jc w:val="center"/>
        </w:trPr>
        <w:tc>
          <w:tcPr>
            <w:tcW w:w="2727" w:type="dxa"/>
            <w:vAlign w:val="center"/>
          </w:tcPr>
          <w:p w14:paraId="634E2EAC" w14:textId="6898C813" w:rsidR="00825FBB" w:rsidRPr="00DE0F0E" w:rsidRDefault="00825FBB" w:rsidP="00825FBB">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593" w:type="dxa"/>
            <w:gridSpan w:val="2"/>
          </w:tcPr>
          <w:p w14:paraId="49616AA1" w14:textId="33119A5D"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tcPr>
          <w:p w14:paraId="39447CC7" w14:textId="3CD4DB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1373B36A" w14:textId="4CF44B1B"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58B6AA2B" w14:textId="52F233B5"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72AB2A74" w14:textId="5CE4193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2B88A77E" w14:textId="35A85F79"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73FA85C" w14:textId="77777777" w:rsidTr="008C42A3">
        <w:trPr>
          <w:cantSplit/>
          <w:jc w:val="center"/>
        </w:trPr>
        <w:tc>
          <w:tcPr>
            <w:tcW w:w="2727" w:type="dxa"/>
          </w:tcPr>
          <w:p w14:paraId="6ACE37FA" w14:textId="77777777" w:rsidR="00825FBB" w:rsidRPr="00DE0F0E" w:rsidRDefault="00825FBB" w:rsidP="00825FBB">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593" w:type="dxa"/>
            <w:gridSpan w:val="2"/>
          </w:tcPr>
          <w:p w14:paraId="04465FE5" w14:textId="77777777"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tcPr>
          <w:p w14:paraId="1AD9813A" w14:textId="6DCB15C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253F47EB" w14:textId="230F6855" w:rsidR="00825FBB" w:rsidRPr="00DE0F0E" w:rsidRDefault="00825FBB" w:rsidP="00825FBB">
            <w:pPr>
              <w:jc w:val="center"/>
              <w:rPr>
                <w:noProof/>
                <w:sz w:val="16"/>
                <w:szCs w:val="16"/>
                <w:lang w:val="en-CA"/>
              </w:rPr>
            </w:pPr>
            <w:r w:rsidRPr="00DE0F0E">
              <w:rPr>
                <w:noProof/>
                <w:sz w:val="16"/>
                <w:szCs w:val="16"/>
                <w:lang w:val="en-CA"/>
              </w:rPr>
              <w:t>bypass</w:t>
            </w:r>
          </w:p>
        </w:tc>
        <w:tc>
          <w:tcPr>
            <w:tcW w:w="1008" w:type="dxa"/>
          </w:tcPr>
          <w:p w14:paraId="07B6BE8B" w14:textId="2122543B"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08B88881" w14:textId="3D061C9F" w:rsidR="00825FBB" w:rsidRPr="00DE0F0E" w:rsidRDefault="00825FBB" w:rsidP="00825FBB">
            <w:pPr>
              <w:jc w:val="center"/>
              <w:rPr>
                <w:noProof/>
                <w:sz w:val="16"/>
                <w:szCs w:val="16"/>
                <w:lang w:val="en-CA"/>
              </w:rPr>
            </w:pPr>
            <w:r w:rsidRPr="00DE0F0E">
              <w:rPr>
                <w:noProof/>
                <w:sz w:val="16"/>
                <w:szCs w:val="16"/>
                <w:lang w:val="en-CA"/>
              </w:rPr>
              <w:t>bypass</w:t>
            </w:r>
          </w:p>
        </w:tc>
        <w:tc>
          <w:tcPr>
            <w:tcW w:w="1008" w:type="dxa"/>
          </w:tcPr>
          <w:p w14:paraId="2A59849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D9881A8" w14:textId="77777777" w:rsidTr="008C42A3">
        <w:trPr>
          <w:cantSplit/>
          <w:jc w:val="center"/>
        </w:trPr>
        <w:tc>
          <w:tcPr>
            <w:tcW w:w="2727" w:type="dxa"/>
            <w:vAlign w:val="center"/>
          </w:tcPr>
          <w:p w14:paraId="2460CD4B" w14:textId="6D73866E" w:rsidR="00825FBB" w:rsidRPr="00DE0F0E" w:rsidRDefault="00825FBB" w:rsidP="00825FBB">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593" w:type="dxa"/>
            <w:gridSpan w:val="2"/>
          </w:tcPr>
          <w:p w14:paraId="30B08F1D" w14:textId="1A0253A8"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vAlign w:val="center"/>
          </w:tcPr>
          <w:p w14:paraId="006F0F59" w14:textId="1BB90160"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3FAC8B92" w14:textId="163EE6D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9732965" w14:textId="001A955C"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3207E654" w14:textId="3FB4EDA5"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41BE7CC" w14:textId="7772C553"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4E374BD" w14:textId="77777777" w:rsidTr="008C42A3">
        <w:trPr>
          <w:cantSplit/>
          <w:jc w:val="center"/>
        </w:trPr>
        <w:tc>
          <w:tcPr>
            <w:tcW w:w="2727" w:type="dxa"/>
            <w:vAlign w:val="center"/>
          </w:tcPr>
          <w:p w14:paraId="404C7D54" w14:textId="03F91A35" w:rsidR="00825FBB" w:rsidRPr="00DE0F0E" w:rsidRDefault="00825FBB" w:rsidP="00825FBB">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593" w:type="dxa"/>
            <w:gridSpan w:val="2"/>
          </w:tcPr>
          <w:p w14:paraId="5170D2C3" w14:textId="22758A09"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vAlign w:val="center"/>
          </w:tcPr>
          <w:p w14:paraId="7052551C" w14:textId="0908EFC0"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2197FDF2" w14:textId="36E2501F"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EF6009B" w14:textId="23289805"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1E823664" w14:textId="675CBAB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46D6C61" w14:textId="6B745346"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3B36EC5" w14:textId="77777777" w:rsidTr="008C42A3">
        <w:trPr>
          <w:cantSplit/>
          <w:jc w:val="center"/>
        </w:trPr>
        <w:tc>
          <w:tcPr>
            <w:tcW w:w="2727" w:type="dxa"/>
            <w:vAlign w:val="center"/>
          </w:tcPr>
          <w:p w14:paraId="0D092C2A" w14:textId="066F1AA1" w:rsidR="00825FBB" w:rsidRPr="00DE0F0E" w:rsidRDefault="00825FBB" w:rsidP="00825FBB">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593" w:type="dxa"/>
            <w:gridSpan w:val="2"/>
          </w:tcPr>
          <w:p w14:paraId="33F00F1D" w14:textId="05531FB9" w:rsidR="00825FBB" w:rsidRPr="00DE0F0E" w:rsidRDefault="00825FBB" w:rsidP="00825FBB">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852" w:type="dxa"/>
          </w:tcPr>
          <w:p w14:paraId="1B80ACCB" w14:textId="60F4A7BD" w:rsidR="00825FBB" w:rsidRPr="00DE0F0E" w:rsidRDefault="00825FBB" w:rsidP="00825FBB">
            <w:pPr>
              <w:jc w:val="center"/>
              <w:rPr>
                <w:rFonts w:eastAsia="PMingLiU"/>
                <w:noProof/>
                <w:sz w:val="16"/>
                <w:szCs w:val="16"/>
                <w:lang w:val="en-CA" w:eastAsia="zh-TW"/>
              </w:rPr>
            </w:pPr>
            <w:r w:rsidRPr="00DE0F0E">
              <w:rPr>
                <w:noProof/>
                <w:sz w:val="16"/>
                <w:szCs w:val="16"/>
                <w:lang w:val="en-CA"/>
              </w:rPr>
              <w:t>bypass</w:t>
            </w:r>
          </w:p>
        </w:tc>
        <w:tc>
          <w:tcPr>
            <w:tcW w:w="1008" w:type="dxa"/>
            <w:vAlign w:val="center"/>
          </w:tcPr>
          <w:p w14:paraId="3271B8BF" w14:textId="2560D22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FC9386D" w14:textId="0E6A4C87"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75867A8C" w14:textId="1F06994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3183B9B" w14:textId="5B332882"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D190554" w14:textId="77777777" w:rsidTr="008C42A3">
        <w:trPr>
          <w:cantSplit/>
          <w:jc w:val="center"/>
        </w:trPr>
        <w:tc>
          <w:tcPr>
            <w:tcW w:w="2727" w:type="dxa"/>
          </w:tcPr>
          <w:p w14:paraId="702AAAA9" w14:textId="77777777" w:rsidR="00825FBB" w:rsidRPr="00DE0F0E" w:rsidRDefault="00825FBB" w:rsidP="00825FBB">
            <w:pPr>
              <w:jc w:val="lef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593" w:type="dxa"/>
            <w:gridSpan w:val="2"/>
          </w:tcPr>
          <w:p w14:paraId="2FE1FC0C" w14:textId="6382EB73" w:rsidR="00825FBB" w:rsidRPr="00DE0F0E" w:rsidRDefault="00825FBB" w:rsidP="00825FBB">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852" w:type="dxa"/>
          </w:tcPr>
          <w:p w14:paraId="0B8F2C82" w14:textId="77777777" w:rsidR="00825FBB" w:rsidRPr="00DE0F0E" w:rsidRDefault="00825FBB" w:rsidP="00825FBB">
            <w:pPr>
              <w:jc w:val="center"/>
              <w:rPr>
                <w:noProof/>
                <w:sz w:val="16"/>
                <w:szCs w:val="16"/>
                <w:lang w:val="en-CA"/>
              </w:rPr>
            </w:pPr>
            <w:r w:rsidRPr="00DE0F0E">
              <w:rPr>
                <w:noProof/>
                <w:sz w:val="16"/>
                <w:szCs w:val="16"/>
                <w:lang w:val="en-CA"/>
              </w:rPr>
              <w:t>4</w:t>
            </w:r>
          </w:p>
        </w:tc>
        <w:tc>
          <w:tcPr>
            <w:tcW w:w="1008" w:type="dxa"/>
            <w:vAlign w:val="center"/>
          </w:tcPr>
          <w:p w14:paraId="0EAB2A0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782E3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8923F3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8EDF4A"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E98EDA1" w14:textId="77777777" w:rsidTr="008C42A3">
        <w:trPr>
          <w:cantSplit/>
          <w:jc w:val="center"/>
        </w:trPr>
        <w:tc>
          <w:tcPr>
            <w:tcW w:w="2727" w:type="dxa"/>
            <w:vAlign w:val="center"/>
          </w:tcPr>
          <w:p w14:paraId="53EE537D" w14:textId="77777777" w:rsidR="00825FBB" w:rsidRPr="00DE0F0E" w:rsidRDefault="00825FBB" w:rsidP="00825FBB">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593" w:type="dxa"/>
            <w:gridSpan w:val="2"/>
          </w:tcPr>
          <w:p w14:paraId="7905B26E" w14:textId="23B9BC93" w:rsidR="00825FBB" w:rsidRPr="00DE0F0E" w:rsidRDefault="00825FBB" w:rsidP="00825FBB">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6A9B25D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086B8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711BE2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EB8F37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8624FB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7AC38D7" w14:textId="77777777" w:rsidTr="008C42A3">
        <w:trPr>
          <w:cantSplit/>
          <w:jc w:val="center"/>
        </w:trPr>
        <w:tc>
          <w:tcPr>
            <w:tcW w:w="2727" w:type="dxa"/>
            <w:vAlign w:val="center"/>
          </w:tcPr>
          <w:p w14:paraId="4BE124A3"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lastRenderedPageBreak/>
              <w:t>cu_affine_type_flag</w:t>
            </w:r>
            <w:r w:rsidRPr="00DE0F0E">
              <w:rPr>
                <w:rFonts w:eastAsia="PMingLiU"/>
                <w:noProof/>
                <w:sz w:val="16"/>
                <w:szCs w:val="16"/>
                <w:lang w:val="en-CA" w:eastAsia="zh-TW"/>
              </w:rPr>
              <w:t>[ ][ ]</w:t>
            </w:r>
          </w:p>
        </w:tc>
        <w:tc>
          <w:tcPr>
            <w:tcW w:w="1593" w:type="dxa"/>
            <w:gridSpan w:val="2"/>
            <w:vAlign w:val="center"/>
          </w:tcPr>
          <w:p w14:paraId="17475177"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260D0A5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516ED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816D8E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F8C97E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FAC14F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627A7EC" w14:textId="77777777" w:rsidTr="008C42A3">
        <w:trPr>
          <w:cantSplit/>
          <w:jc w:val="center"/>
        </w:trPr>
        <w:tc>
          <w:tcPr>
            <w:tcW w:w="2727" w:type="dxa"/>
          </w:tcPr>
          <w:p w14:paraId="050D8167" w14:textId="77777777" w:rsidR="00825FBB" w:rsidRPr="00DE0F0E" w:rsidRDefault="00825FBB" w:rsidP="00825FBB">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593" w:type="dxa"/>
            <w:gridSpan w:val="2"/>
            <w:vAlign w:val="center"/>
          </w:tcPr>
          <w:p w14:paraId="7229F21B"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4E39DDA9" w14:textId="77777777" w:rsidR="00825FBB" w:rsidRPr="00DE0F0E" w:rsidRDefault="00825FBB" w:rsidP="00825FBB">
            <w:pPr>
              <w:jc w:val="center"/>
              <w:rPr>
                <w:noProof/>
                <w:sz w:val="16"/>
                <w:lang w:val="en-CA"/>
              </w:rPr>
            </w:pPr>
            <w:r w:rsidRPr="00DE0F0E">
              <w:rPr>
                <w:noProof/>
                <w:sz w:val="16"/>
                <w:szCs w:val="16"/>
                <w:lang w:val="en-CA"/>
              </w:rPr>
              <w:t>1</w:t>
            </w:r>
          </w:p>
        </w:tc>
        <w:tc>
          <w:tcPr>
            <w:tcW w:w="1008" w:type="dxa"/>
            <w:vAlign w:val="center"/>
          </w:tcPr>
          <w:p w14:paraId="1CF96CF2"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27D53D82"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3AA5638B"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75E891A0" w14:textId="77777777" w:rsidR="00825FBB" w:rsidRPr="00DE0F0E" w:rsidRDefault="00825FBB" w:rsidP="00825FBB">
            <w:pPr>
              <w:jc w:val="center"/>
              <w:rPr>
                <w:noProof/>
                <w:sz w:val="16"/>
                <w:lang w:val="en-CA"/>
              </w:rPr>
            </w:pPr>
            <w:r w:rsidRPr="00DE0F0E">
              <w:rPr>
                <w:noProof/>
                <w:sz w:val="16"/>
                <w:szCs w:val="16"/>
                <w:lang w:val="en-CA"/>
              </w:rPr>
              <w:t>bypass</w:t>
            </w:r>
          </w:p>
        </w:tc>
      </w:tr>
      <w:tr w:rsidR="00825FBB" w:rsidRPr="00DE0F0E" w14:paraId="51DA7838" w14:textId="77777777" w:rsidTr="008C42A3">
        <w:trPr>
          <w:cantSplit/>
          <w:jc w:val="center"/>
        </w:trPr>
        <w:tc>
          <w:tcPr>
            <w:tcW w:w="2727" w:type="dxa"/>
          </w:tcPr>
          <w:p w14:paraId="6A62123A" w14:textId="77777777" w:rsidR="00825FBB" w:rsidRPr="00DE0F0E" w:rsidRDefault="00825FBB" w:rsidP="00825FBB">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593" w:type="dxa"/>
            <w:gridSpan w:val="2"/>
            <w:vAlign w:val="center"/>
          </w:tcPr>
          <w:p w14:paraId="4F6220E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0294EBA1" w14:textId="77777777" w:rsidR="00825FBB" w:rsidRPr="00DE0F0E" w:rsidRDefault="00825FBB" w:rsidP="00825FBB">
            <w:pPr>
              <w:jc w:val="center"/>
              <w:rPr>
                <w:noProof/>
                <w:sz w:val="16"/>
                <w:lang w:val="en-CA"/>
              </w:rPr>
            </w:pPr>
            <w:r w:rsidRPr="00DE0F0E">
              <w:rPr>
                <w:noProof/>
                <w:sz w:val="16"/>
                <w:szCs w:val="16"/>
                <w:lang w:val="en-CA"/>
              </w:rPr>
              <w:t>1</w:t>
            </w:r>
          </w:p>
        </w:tc>
        <w:tc>
          <w:tcPr>
            <w:tcW w:w="1008" w:type="dxa"/>
            <w:vAlign w:val="center"/>
          </w:tcPr>
          <w:p w14:paraId="26202B53"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3B2ACC99"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73F7D1F6"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053EB60B" w14:textId="77777777" w:rsidR="00825FBB" w:rsidRPr="00DE0F0E" w:rsidRDefault="00825FBB" w:rsidP="00825FBB">
            <w:pPr>
              <w:jc w:val="center"/>
              <w:rPr>
                <w:noProof/>
                <w:sz w:val="16"/>
                <w:szCs w:val="16"/>
                <w:lang w:val="en-CA"/>
              </w:rPr>
            </w:pPr>
            <w:r w:rsidRPr="00DE0F0E">
              <w:rPr>
                <w:noProof/>
                <w:sz w:val="16"/>
                <w:szCs w:val="16"/>
                <w:lang w:val="en-CA"/>
              </w:rPr>
              <w:t>bypass</w:t>
            </w:r>
          </w:p>
        </w:tc>
      </w:tr>
      <w:tr w:rsidR="00825FBB" w:rsidRPr="00DE0F0E" w14:paraId="60EFF9A6" w14:textId="77777777" w:rsidTr="008C42A3">
        <w:trPr>
          <w:cantSplit/>
          <w:jc w:val="center"/>
        </w:trPr>
        <w:tc>
          <w:tcPr>
            <w:tcW w:w="2727" w:type="dxa"/>
          </w:tcPr>
          <w:p w14:paraId="4542ED56" w14:textId="77777777" w:rsidR="00825FBB" w:rsidRPr="00DE0F0E" w:rsidRDefault="00825FBB" w:rsidP="00825FBB">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593" w:type="dxa"/>
            <w:gridSpan w:val="2"/>
            <w:vAlign w:val="center"/>
          </w:tcPr>
          <w:p w14:paraId="3397D2C9"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627E3AFD"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FA9F12D"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55960916"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77E7849A"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07D71291"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C93B38F" w14:textId="77777777" w:rsidTr="008C42A3">
        <w:trPr>
          <w:cantSplit/>
          <w:jc w:val="center"/>
        </w:trPr>
        <w:tc>
          <w:tcPr>
            <w:tcW w:w="2727" w:type="dxa"/>
          </w:tcPr>
          <w:p w14:paraId="71493F40" w14:textId="77777777" w:rsidR="00825FBB" w:rsidRPr="00DE0F0E" w:rsidRDefault="00825FBB" w:rsidP="00825FBB">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593" w:type="dxa"/>
            <w:gridSpan w:val="2"/>
            <w:vAlign w:val="center"/>
          </w:tcPr>
          <w:p w14:paraId="220C744F"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2D6D07E"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6094ACB"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7D86F920"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3E104759"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18DEB9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B46F36A" w14:textId="77777777" w:rsidTr="008C42A3">
        <w:trPr>
          <w:cantSplit/>
          <w:jc w:val="center"/>
        </w:trPr>
        <w:tc>
          <w:tcPr>
            <w:tcW w:w="2727" w:type="dxa"/>
            <w:vAlign w:val="center"/>
          </w:tcPr>
          <w:p w14:paraId="01DEB3B5" w14:textId="00C37DB3" w:rsidR="00825FBB" w:rsidRPr="00DE0F0E" w:rsidRDefault="00825FBB" w:rsidP="00825FBB">
            <w:pPr>
              <w:jc w:val="left"/>
              <w:rPr>
                <w:noProof/>
                <w:sz w:val="16"/>
                <w:szCs w:val="16"/>
                <w:lang w:val="en-CA" w:eastAsia="ko-KR"/>
              </w:rPr>
            </w:pPr>
            <w:r w:rsidRPr="00DE0F0E">
              <w:rPr>
                <w:noProof/>
                <w:sz w:val="16"/>
                <w:szCs w:val="16"/>
                <w:lang w:val="en-CA" w:eastAsia="ko-KR"/>
              </w:rPr>
              <w:t>amvr_flag[ ][ ]</w:t>
            </w:r>
          </w:p>
        </w:tc>
        <w:tc>
          <w:tcPr>
            <w:tcW w:w="1593" w:type="dxa"/>
            <w:gridSpan w:val="2"/>
            <w:vAlign w:val="center"/>
          </w:tcPr>
          <w:p w14:paraId="57A0CD31" w14:textId="10956591" w:rsidR="00825FBB" w:rsidRPr="00DE0F0E" w:rsidRDefault="00825FBB" w:rsidP="00825FBB">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852" w:type="dxa"/>
            <w:vAlign w:val="center"/>
          </w:tcPr>
          <w:p w14:paraId="4EECB19C" w14:textId="07034F95"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69669239" w14:textId="2510BB35"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1F048BC5" w14:textId="0DEA9CF3"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0C72D019" w14:textId="7C93CEB2"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2BA60628" w14:textId="4D6D7A40"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380AB915" w14:textId="77777777" w:rsidTr="008C42A3">
        <w:trPr>
          <w:cantSplit/>
          <w:jc w:val="center"/>
        </w:trPr>
        <w:tc>
          <w:tcPr>
            <w:tcW w:w="2727" w:type="dxa"/>
            <w:vAlign w:val="center"/>
          </w:tcPr>
          <w:p w14:paraId="195C352A" w14:textId="400CDE90" w:rsidR="00825FBB" w:rsidRPr="00DE0F0E" w:rsidRDefault="00825FBB" w:rsidP="00825FBB">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593" w:type="dxa"/>
            <w:gridSpan w:val="2"/>
            <w:vAlign w:val="center"/>
          </w:tcPr>
          <w:p w14:paraId="0170594A" w14:textId="780B5526"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4E1E14DE" w14:textId="65CE88B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313703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BC43AE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213A85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72F2E2A"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AFC22C2" w14:textId="77777777" w:rsidTr="008C42A3">
        <w:trPr>
          <w:cantSplit/>
          <w:jc w:val="center"/>
        </w:trPr>
        <w:tc>
          <w:tcPr>
            <w:tcW w:w="2727" w:type="dxa"/>
            <w:vAlign w:val="center"/>
          </w:tcPr>
          <w:p w14:paraId="4BDBD837" w14:textId="1341E2AA" w:rsidR="00825FBB" w:rsidRPr="00DE0F0E" w:rsidRDefault="00825FBB" w:rsidP="00825FBB">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593" w:type="dxa"/>
            <w:gridSpan w:val="2"/>
            <w:vAlign w:val="center"/>
          </w:tcPr>
          <w:p w14:paraId="4C029729" w14:textId="2D785003"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1A6DF04A" w14:textId="5F395881"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06A80C0C" w14:textId="02E63ABE"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7E2CE92" w14:textId="55683F79"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31BA94E" w14:textId="388AA99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73AEF53" w14:textId="3A98365B"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49D32DA" w14:textId="77777777" w:rsidTr="008C42A3">
        <w:trPr>
          <w:cantSplit/>
          <w:jc w:val="center"/>
        </w:trPr>
        <w:tc>
          <w:tcPr>
            <w:tcW w:w="2727" w:type="dxa"/>
            <w:vAlign w:val="center"/>
          </w:tcPr>
          <w:p w14:paraId="2FC78FE8" w14:textId="14641AF0" w:rsidR="00825FBB" w:rsidRPr="00DE0F0E" w:rsidRDefault="00825FBB" w:rsidP="00825FBB">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593" w:type="dxa"/>
            <w:gridSpan w:val="2"/>
            <w:vAlign w:val="center"/>
          </w:tcPr>
          <w:p w14:paraId="15E87925" w14:textId="2A9B61AA"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127C4D52" w14:textId="5F28BCED"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45AF0434" w14:textId="053FE291" w:rsidR="00825FBB" w:rsidRPr="00DE0F0E" w:rsidRDefault="00825FBB" w:rsidP="00825FBB">
            <w:pPr>
              <w:jc w:val="center"/>
              <w:rPr>
                <w:noProof/>
                <w:sz w:val="16"/>
                <w:szCs w:val="16"/>
                <w:lang w:val="en-CA"/>
              </w:rPr>
            </w:pPr>
            <w:r w:rsidRPr="00DE0F0E">
              <w:rPr>
                <w:noProof/>
                <w:sz w:val="16"/>
                <w:szCs w:val="16"/>
                <w:lang w:val="en-CA"/>
              </w:rPr>
              <w:t>2</w:t>
            </w:r>
          </w:p>
        </w:tc>
        <w:tc>
          <w:tcPr>
            <w:tcW w:w="1008" w:type="dxa"/>
            <w:vAlign w:val="center"/>
          </w:tcPr>
          <w:p w14:paraId="66410851" w14:textId="2F7DFC54" w:rsidR="00825FBB" w:rsidRPr="00DE0F0E" w:rsidRDefault="00825FBB" w:rsidP="00825FBB">
            <w:pPr>
              <w:jc w:val="center"/>
              <w:rPr>
                <w:noProof/>
                <w:sz w:val="16"/>
                <w:szCs w:val="16"/>
                <w:lang w:val="en-CA"/>
              </w:rPr>
            </w:pPr>
            <w:r w:rsidRPr="00DE0F0E">
              <w:rPr>
                <w:noProof/>
                <w:sz w:val="16"/>
                <w:szCs w:val="16"/>
                <w:lang w:val="en-CA"/>
              </w:rPr>
              <w:t>3</w:t>
            </w:r>
          </w:p>
        </w:tc>
        <w:tc>
          <w:tcPr>
            <w:tcW w:w="1008" w:type="dxa"/>
            <w:vAlign w:val="center"/>
          </w:tcPr>
          <w:p w14:paraId="67E90BED" w14:textId="731A73B4"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27B70A4" w14:textId="58D5A88A"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3AD1F15" w14:textId="77777777" w:rsidTr="008C42A3">
        <w:trPr>
          <w:cantSplit/>
          <w:jc w:val="center"/>
        </w:trPr>
        <w:tc>
          <w:tcPr>
            <w:tcW w:w="2727" w:type="dxa"/>
          </w:tcPr>
          <w:p w14:paraId="0E6B1A79"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cu_cbf</w:t>
            </w:r>
          </w:p>
        </w:tc>
        <w:tc>
          <w:tcPr>
            <w:tcW w:w="1593" w:type="dxa"/>
            <w:gridSpan w:val="2"/>
            <w:vAlign w:val="center"/>
          </w:tcPr>
          <w:p w14:paraId="3DE33E24"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1D3CF0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5BA4B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6F27FA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16F79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C24325E"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3738CCE" w14:textId="77777777" w:rsidTr="008C42A3">
        <w:trPr>
          <w:cantSplit/>
          <w:jc w:val="center"/>
        </w:trPr>
        <w:tc>
          <w:tcPr>
            <w:tcW w:w="2727" w:type="dxa"/>
            <w:vAlign w:val="center"/>
          </w:tcPr>
          <w:p w14:paraId="5E7BA990" w14:textId="7DFF6215" w:rsidR="00825FBB" w:rsidRPr="00DE0F0E" w:rsidRDefault="00825FBB" w:rsidP="00825FBB">
            <w:pPr>
              <w:jc w:val="left"/>
              <w:rPr>
                <w:noProof/>
                <w:sz w:val="16"/>
                <w:szCs w:val="16"/>
                <w:lang w:val="en-CA" w:eastAsia="ko-KR"/>
              </w:rPr>
            </w:pPr>
            <w:r w:rsidRPr="00DE0F0E">
              <w:rPr>
                <w:noProof/>
                <w:sz w:val="16"/>
                <w:szCs w:val="16"/>
                <w:lang w:val="en-CA" w:eastAsia="zh-CN"/>
              </w:rPr>
              <w:t>cu_sbt_flag</w:t>
            </w:r>
          </w:p>
        </w:tc>
        <w:tc>
          <w:tcPr>
            <w:tcW w:w="1593" w:type="dxa"/>
            <w:gridSpan w:val="2"/>
            <w:vAlign w:val="center"/>
          </w:tcPr>
          <w:p w14:paraId="4924ED3A" w14:textId="5B313E67" w:rsidR="00825FBB" w:rsidRPr="00DE0F0E" w:rsidRDefault="00825FBB" w:rsidP="00825FBB">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852" w:type="dxa"/>
            <w:vAlign w:val="center"/>
          </w:tcPr>
          <w:p w14:paraId="28ADA3D6" w14:textId="7F0C6D25"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8731373" w14:textId="72C1540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1BDD9EC" w14:textId="1FBC76F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B5E26F3" w14:textId="77984A9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609078C" w14:textId="34B9F57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743F681" w14:textId="77777777" w:rsidTr="008C42A3">
        <w:trPr>
          <w:cantSplit/>
          <w:jc w:val="center"/>
        </w:trPr>
        <w:tc>
          <w:tcPr>
            <w:tcW w:w="2727" w:type="dxa"/>
            <w:vAlign w:val="center"/>
          </w:tcPr>
          <w:p w14:paraId="5CC0A45C" w14:textId="0CCF2D47" w:rsidR="00825FBB" w:rsidRPr="00DE0F0E" w:rsidRDefault="00825FBB" w:rsidP="00825FBB">
            <w:pPr>
              <w:jc w:val="left"/>
              <w:rPr>
                <w:noProof/>
                <w:sz w:val="16"/>
                <w:szCs w:val="16"/>
                <w:lang w:val="en-CA" w:eastAsia="ko-KR"/>
              </w:rPr>
            </w:pPr>
            <w:r w:rsidRPr="00DE0F0E">
              <w:rPr>
                <w:noProof/>
                <w:sz w:val="16"/>
                <w:szCs w:val="16"/>
                <w:lang w:val="en-CA" w:eastAsia="zh-CN"/>
              </w:rPr>
              <w:t>cu_sbt_quad_flag</w:t>
            </w:r>
          </w:p>
        </w:tc>
        <w:tc>
          <w:tcPr>
            <w:tcW w:w="1593" w:type="dxa"/>
            <w:gridSpan w:val="2"/>
            <w:vAlign w:val="center"/>
          </w:tcPr>
          <w:p w14:paraId="656E433F" w14:textId="7DF245C6" w:rsidR="00825FBB" w:rsidRPr="00DE0F0E" w:rsidRDefault="00825FBB" w:rsidP="00825FBB">
            <w:pPr>
              <w:jc w:val="center"/>
              <w:rPr>
                <w:noProof/>
                <w:sz w:val="16"/>
                <w:szCs w:val="16"/>
                <w:lang w:val="en-CA"/>
              </w:rPr>
            </w:pPr>
            <w:r w:rsidRPr="00DE0F0E">
              <w:rPr>
                <w:noProof/>
                <w:sz w:val="16"/>
                <w:szCs w:val="16"/>
                <w:lang w:val="en-CA" w:eastAsia="zh-CN"/>
              </w:rPr>
              <w:t>0</w:t>
            </w:r>
          </w:p>
        </w:tc>
        <w:tc>
          <w:tcPr>
            <w:tcW w:w="852" w:type="dxa"/>
            <w:vAlign w:val="center"/>
          </w:tcPr>
          <w:p w14:paraId="5216C252" w14:textId="0BFE561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2995FC" w14:textId="5369B8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C6BC85A" w14:textId="79818B5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DF1FC70" w14:textId="2074A4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76E2311" w14:textId="172C271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8B85B70" w14:textId="77777777" w:rsidTr="008C42A3">
        <w:trPr>
          <w:cantSplit/>
          <w:jc w:val="center"/>
        </w:trPr>
        <w:tc>
          <w:tcPr>
            <w:tcW w:w="2727" w:type="dxa"/>
            <w:vAlign w:val="center"/>
          </w:tcPr>
          <w:p w14:paraId="33F0D0EC" w14:textId="6D65F339" w:rsidR="00825FBB" w:rsidRPr="00DE0F0E" w:rsidRDefault="00825FBB" w:rsidP="00825FBB">
            <w:pPr>
              <w:jc w:val="left"/>
              <w:rPr>
                <w:noProof/>
                <w:sz w:val="16"/>
                <w:szCs w:val="16"/>
                <w:lang w:val="en-CA" w:eastAsia="ko-KR"/>
              </w:rPr>
            </w:pPr>
            <w:r w:rsidRPr="00DE0F0E">
              <w:rPr>
                <w:noProof/>
                <w:sz w:val="16"/>
                <w:szCs w:val="16"/>
                <w:lang w:val="en-CA" w:eastAsia="zh-CN"/>
              </w:rPr>
              <w:t>cu_sbt_horizontal_flag</w:t>
            </w:r>
          </w:p>
        </w:tc>
        <w:tc>
          <w:tcPr>
            <w:tcW w:w="1593" w:type="dxa"/>
            <w:gridSpan w:val="2"/>
            <w:vAlign w:val="center"/>
          </w:tcPr>
          <w:p w14:paraId="388BBE95" w14:textId="231BEA9D" w:rsidR="00825FBB" w:rsidRPr="00DE0F0E" w:rsidRDefault="00825FBB" w:rsidP="00825FBB">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852" w:type="dxa"/>
            <w:vAlign w:val="center"/>
          </w:tcPr>
          <w:p w14:paraId="641B3397" w14:textId="0B33DF8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297236B" w14:textId="62C8493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B366123" w14:textId="512D2E2F"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396E6E" w14:textId="5270E97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64E6653" w14:textId="0E3AB5E6"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8E58333" w14:textId="77777777" w:rsidTr="008C42A3">
        <w:trPr>
          <w:cantSplit/>
          <w:jc w:val="center"/>
        </w:trPr>
        <w:tc>
          <w:tcPr>
            <w:tcW w:w="2727" w:type="dxa"/>
            <w:vAlign w:val="center"/>
          </w:tcPr>
          <w:p w14:paraId="0927128F" w14:textId="6F458349" w:rsidR="00825FBB" w:rsidRPr="00DE0F0E" w:rsidRDefault="00825FBB" w:rsidP="00825FBB">
            <w:pPr>
              <w:jc w:val="left"/>
              <w:rPr>
                <w:noProof/>
                <w:sz w:val="16"/>
                <w:szCs w:val="16"/>
                <w:lang w:val="en-CA" w:eastAsia="ko-KR"/>
              </w:rPr>
            </w:pPr>
            <w:r w:rsidRPr="00DE0F0E">
              <w:rPr>
                <w:noProof/>
                <w:sz w:val="16"/>
                <w:szCs w:val="16"/>
                <w:lang w:val="en-CA" w:eastAsia="zh-CN"/>
              </w:rPr>
              <w:t>cu_sbt_pos_flag</w:t>
            </w:r>
          </w:p>
        </w:tc>
        <w:tc>
          <w:tcPr>
            <w:tcW w:w="1593" w:type="dxa"/>
            <w:gridSpan w:val="2"/>
            <w:vAlign w:val="center"/>
          </w:tcPr>
          <w:p w14:paraId="3AFFA25C" w14:textId="63A07210" w:rsidR="00825FBB" w:rsidRPr="00DE0F0E" w:rsidRDefault="00825FBB" w:rsidP="00825FBB">
            <w:pPr>
              <w:jc w:val="center"/>
              <w:rPr>
                <w:noProof/>
                <w:sz w:val="16"/>
                <w:szCs w:val="16"/>
                <w:lang w:val="en-CA"/>
              </w:rPr>
            </w:pPr>
            <w:r w:rsidRPr="00DE0F0E">
              <w:rPr>
                <w:noProof/>
                <w:sz w:val="16"/>
                <w:szCs w:val="16"/>
                <w:lang w:val="en-CA" w:eastAsia="zh-CN"/>
              </w:rPr>
              <w:t>0</w:t>
            </w:r>
          </w:p>
        </w:tc>
        <w:tc>
          <w:tcPr>
            <w:tcW w:w="852" w:type="dxa"/>
            <w:vAlign w:val="center"/>
          </w:tcPr>
          <w:p w14:paraId="7C0475EA" w14:textId="6F1612D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22C91AF" w14:textId="40D9647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DDD433" w14:textId="5DEDA7D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3225209" w14:textId="50A6E67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6B2153D" w14:textId="45CEE1B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0779ECA" w14:textId="77777777" w:rsidTr="008C42A3">
        <w:trPr>
          <w:cantSplit/>
          <w:jc w:val="center"/>
        </w:trPr>
        <w:tc>
          <w:tcPr>
            <w:tcW w:w="2727" w:type="dxa"/>
          </w:tcPr>
          <w:p w14:paraId="338E47CA"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abs_mvd_greater0_flag[ ]</w:t>
            </w:r>
          </w:p>
        </w:tc>
        <w:tc>
          <w:tcPr>
            <w:tcW w:w="1593" w:type="dxa"/>
            <w:gridSpan w:val="2"/>
            <w:vAlign w:val="center"/>
          </w:tcPr>
          <w:p w14:paraId="7464DE15"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CA8B354"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F4865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5D295D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ACC2C7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5D250EF"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2F2AC8D" w14:textId="77777777" w:rsidTr="008C42A3">
        <w:trPr>
          <w:cantSplit/>
          <w:jc w:val="center"/>
        </w:trPr>
        <w:tc>
          <w:tcPr>
            <w:tcW w:w="2727" w:type="dxa"/>
          </w:tcPr>
          <w:p w14:paraId="48138D8A"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abs_mvd_greater1_flag[ ]</w:t>
            </w:r>
          </w:p>
        </w:tc>
        <w:tc>
          <w:tcPr>
            <w:tcW w:w="1593" w:type="dxa"/>
            <w:gridSpan w:val="2"/>
            <w:vAlign w:val="center"/>
          </w:tcPr>
          <w:p w14:paraId="3129BF0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2992257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6B5243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3B633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59296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95ABF6"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A0C6272" w14:textId="77777777" w:rsidTr="008C42A3">
        <w:trPr>
          <w:cantSplit/>
          <w:jc w:val="center"/>
        </w:trPr>
        <w:tc>
          <w:tcPr>
            <w:tcW w:w="2727" w:type="dxa"/>
          </w:tcPr>
          <w:p w14:paraId="02D248D6"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abs_mvd_minus2[ ]</w:t>
            </w:r>
          </w:p>
        </w:tc>
        <w:tc>
          <w:tcPr>
            <w:tcW w:w="1593" w:type="dxa"/>
            <w:gridSpan w:val="2"/>
            <w:vAlign w:val="center"/>
          </w:tcPr>
          <w:p w14:paraId="5840E247"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4C35A1E6"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090D8C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FDA586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67DA9FA"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DEEB7C1"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5675C7CD" w14:textId="77777777" w:rsidTr="008C42A3">
        <w:trPr>
          <w:cantSplit/>
          <w:jc w:val="center"/>
        </w:trPr>
        <w:tc>
          <w:tcPr>
            <w:tcW w:w="2727" w:type="dxa"/>
          </w:tcPr>
          <w:p w14:paraId="38298881" w14:textId="77777777" w:rsidR="00825FBB" w:rsidRPr="00DE0F0E" w:rsidRDefault="00825FBB" w:rsidP="00825FBB">
            <w:pPr>
              <w:jc w:val="left"/>
              <w:rPr>
                <w:noProof/>
                <w:sz w:val="16"/>
                <w:szCs w:val="16"/>
                <w:lang w:val="en-CA" w:eastAsia="ko-KR"/>
              </w:rPr>
            </w:pPr>
            <w:r w:rsidRPr="00DE0F0E">
              <w:rPr>
                <w:noProof/>
                <w:sz w:val="16"/>
                <w:szCs w:val="16"/>
                <w:lang w:val="en-CA" w:eastAsia="ko-KR"/>
              </w:rPr>
              <w:t>mvd_sign_flag[ ]</w:t>
            </w:r>
          </w:p>
        </w:tc>
        <w:tc>
          <w:tcPr>
            <w:tcW w:w="1593" w:type="dxa"/>
            <w:gridSpan w:val="2"/>
            <w:vAlign w:val="center"/>
          </w:tcPr>
          <w:p w14:paraId="2C66959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76852B0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DCF8F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CE1A3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3D0E4E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FEB71B4"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593D2C0" w14:textId="77777777" w:rsidTr="008C42A3">
        <w:trPr>
          <w:cantSplit/>
          <w:jc w:val="center"/>
        </w:trPr>
        <w:tc>
          <w:tcPr>
            <w:tcW w:w="2727" w:type="dxa"/>
            <w:vAlign w:val="center"/>
          </w:tcPr>
          <w:p w14:paraId="7F7EF343"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593" w:type="dxa"/>
            <w:gridSpan w:val="2"/>
            <w:vAlign w:val="center"/>
          </w:tcPr>
          <w:p w14:paraId="444751D8" w14:textId="3FB761FA" w:rsidR="00825FBB" w:rsidRPr="00DE0F0E" w:rsidRDefault="00825FBB" w:rsidP="00825FBB">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9.5.4.2.4</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7F1B92B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FD8B97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84F162B"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D123B9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F853D7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F73F377" w14:textId="77777777" w:rsidTr="008C42A3">
        <w:trPr>
          <w:cantSplit/>
          <w:jc w:val="center"/>
        </w:trPr>
        <w:tc>
          <w:tcPr>
            <w:tcW w:w="2727" w:type="dxa"/>
            <w:vAlign w:val="center"/>
          </w:tcPr>
          <w:p w14:paraId="3308E565"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593" w:type="dxa"/>
            <w:gridSpan w:val="2"/>
            <w:vAlign w:val="center"/>
          </w:tcPr>
          <w:p w14:paraId="77551EC4" w14:textId="77777777" w:rsidR="00825FBB" w:rsidRPr="00DE0F0E" w:rsidRDefault="00825FBB" w:rsidP="00825FBB">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852" w:type="dxa"/>
            <w:vAlign w:val="center"/>
          </w:tcPr>
          <w:p w14:paraId="178A458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E9B384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3CA872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BB0E0E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BB1CF8C"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D29897E" w14:textId="77777777" w:rsidTr="008C42A3">
        <w:trPr>
          <w:cantSplit/>
          <w:jc w:val="center"/>
        </w:trPr>
        <w:tc>
          <w:tcPr>
            <w:tcW w:w="2727" w:type="dxa"/>
            <w:vAlign w:val="center"/>
          </w:tcPr>
          <w:p w14:paraId="7E50129D"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593" w:type="dxa"/>
            <w:gridSpan w:val="2"/>
            <w:vAlign w:val="center"/>
          </w:tcPr>
          <w:p w14:paraId="60E710F0" w14:textId="77777777" w:rsidR="00825FBB" w:rsidRPr="00DE0F0E" w:rsidRDefault="00825FBB" w:rsidP="00825FBB">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852" w:type="dxa"/>
            <w:vAlign w:val="center"/>
          </w:tcPr>
          <w:p w14:paraId="1B81A36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67571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28462D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BD1DF3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6D8238"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E49FDAF" w14:textId="77777777" w:rsidTr="008C42A3">
        <w:trPr>
          <w:cantSplit/>
          <w:jc w:val="center"/>
        </w:trPr>
        <w:tc>
          <w:tcPr>
            <w:tcW w:w="2727" w:type="dxa"/>
          </w:tcPr>
          <w:p w14:paraId="4D8C76DF"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cu_qp_delta_abs</w:t>
            </w:r>
          </w:p>
        </w:tc>
        <w:tc>
          <w:tcPr>
            <w:tcW w:w="1593" w:type="dxa"/>
            <w:gridSpan w:val="2"/>
            <w:vAlign w:val="center"/>
          </w:tcPr>
          <w:p w14:paraId="20B9298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7A7AAB5B"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4F0CAC4E"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343B1C0E"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5AB01841"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309F6748" w14:textId="77777777" w:rsidR="00825FBB" w:rsidRPr="00DE0F0E" w:rsidRDefault="00825FBB" w:rsidP="00825FBB">
            <w:pPr>
              <w:jc w:val="center"/>
              <w:rPr>
                <w:noProof/>
                <w:sz w:val="16"/>
                <w:szCs w:val="16"/>
                <w:lang w:val="en-CA"/>
              </w:rPr>
            </w:pPr>
            <w:r w:rsidRPr="00DE0F0E">
              <w:rPr>
                <w:noProof/>
                <w:sz w:val="16"/>
                <w:szCs w:val="16"/>
                <w:lang w:val="en-CA"/>
              </w:rPr>
              <w:t>bypass</w:t>
            </w:r>
          </w:p>
        </w:tc>
      </w:tr>
      <w:tr w:rsidR="00825FBB" w:rsidRPr="00DE0F0E" w14:paraId="5E309F85" w14:textId="77777777" w:rsidTr="008C42A3">
        <w:trPr>
          <w:cantSplit/>
          <w:jc w:val="center"/>
        </w:trPr>
        <w:tc>
          <w:tcPr>
            <w:tcW w:w="2727" w:type="dxa"/>
          </w:tcPr>
          <w:p w14:paraId="27961C2F"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cu_qp_delta_sign_flag</w:t>
            </w:r>
          </w:p>
        </w:tc>
        <w:tc>
          <w:tcPr>
            <w:tcW w:w="1593" w:type="dxa"/>
            <w:gridSpan w:val="2"/>
            <w:vAlign w:val="center"/>
          </w:tcPr>
          <w:p w14:paraId="44C4096C"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FAA3F9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157398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A470BE4"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A022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465531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08F3DAB" w14:textId="77777777" w:rsidTr="008C42A3">
        <w:trPr>
          <w:cantSplit/>
          <w:jc w:val="center"/>
        </w:trPr>
        <w:tc>
          <w:tcPr>
            <w:tcW w:w="2727" w:type="dxa"/>
          </w:tcPr>
          <w:p w14:paraId="31BE09F1" w14:textId="43206C8A" w:rsidR="00825FBB" w:rsidRPr="00DE0F0E" w:rsidRDefault="00825FBB" w:rsidP="00825FBB">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593" w:type="dxa"/>
            <w:gridSpan w:val="2"/>
            <w:vAlign w:val="center"/>
          </w:tcPr>
          <w:p w14:paraId="629024EF" w14:textId="421EFF30"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vAlign w:val="center"/>
          </w:tcPr>
          <w:p w14:paraId="4EE5E27A" w14:textId="3A30B2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42E539C" w14:textId="794CE37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04A7A16" w14:textId="15BE72D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43A85D8" w14:textId="464887A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42D7FDD" w14:textId="67883069"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3DDD5C5" w14:textId="77777777" w:rsidTr="008C42A3">
        <w:trPr>
          <w:cantSplit/>
          <w:jc w:val="center"/>
        </w:trPr>
        <w:tc>
          <w:tcPr>
            <w:tcW w:w="2727" w:type="dxa"/>
            <w:vAlign w:val="center"/>
          </w:tcPr>
          <w:p w14:paraId="0A64A42F" w14:textId="3239F5E5" w:rsidR="00825FBB" w:rsidRPr="00DE0F0E" w:rsidRDefault="00825FBB" w:rsidP="00825FBB">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593" w:type="dxa"/>
            <w:gridSpan w:val="2"/>
            <w:vAlign w:val="center"/>
          </w:tcPr>
          <w:p w14:paraId="51FB6402" w14:textId="749B2AD4"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852" w:type="dxa"/>
            <w:vAlign w:val="center"/>
          </w:tcPr>
          <w:p w14:paraId="34387EC3" w14:textId="7FC702A5" w:rsidR="00825FBB" w:rsidRPr="00DE0F0E" w:rsidRDefault="00825FBB" w:rsidP="00825FBB">
            <w:pPr>
              <w:jc w:val="center"/>
              <w:rPr>
                <w:noProof/>
                <w:sz w:val="16"/>
                <w:szCs w:val="16"/>
                <w:lang w:val="en-CA"/>
              </w:rPr>
            </w:pPr>
            <w:r w:rsidRPr="00DE0F0E">
              <w:rPr>
                <w:noProof/>
                <w:sz w:val="16"/>
                <w:szCs w:val="16"/>
                <w:lang w:val="en-CA"/>
              </w:rPr>
              <w:t>6</w:t>
            </w:r>
          </w:p>
        </w:tc>
        <w:tc>
          <w:tcPr>
            <w:tcW w:w="1008" w:type="dxa"/>
            <w:vAlign w:val="center"/>
          </w:tcPr>
          <w:p w14:paraId="7663D71A" w14:textId="10BD690F" w:rsidR="00825FBB" w:rsidRPr="00DE0F0E" w:rsidRDefault="00825FBB" w:rsidP="00825FBB">
            <w:pPr>
              <w:jc w:val="center"/>
              <w:rPr>
                <w:noProof/>
                <w:sz w:val="16"/>
                <w:szCs w:val="16"/>
                <w:lang w:val="en-CA"/>
              </w:rPr>
            </w:pPr>
            <w:r w:rsidRPr="00DE0F0E">
              <w:rPr>
                <w:noProof/>
                <w:sz w:val="16"/>
                <w:szCs w:val="16"/>
                <w:lang w:val="en-CA"/>
              </w:rPr>
              <w:t>7</w:t>
            </w:r>
          </w:p>
        </w:tc>
        <w:tc>
          <w:tcPr>
            <w:tcW w:w="1008" w:type="dxa"/>
            <w:vAlign w:val="center"/>
          </w:tcPr>
          <w:p w14:paraId="6F3FFF99" w14:textId="4D741454" w:rsidR="00825FBB" w:rsidRPr="00DE0F0E" w:rsidRDefault="00825FBB" w:rsidP="00825FBB">
            <w:pPr>
              <w:jc w:val="center"/>
              <w:rPr>
                <w:noProof/>
                <w:sz w:val="16"/>
                <w:szCs w:val="16"/>
                <w:lang w:val="en-CA"/>
              </w:rPr>
            </w:pPr>
            <w:r w:rsidRPr="00DE0F0E">
              <w:rPr>
                <w:noProof/>
                <w:sz w:val="16"/>
                <w:szCs w:val="16"/>
                <w:lang w:val="en-CA"/>
              </w:rPr>
              <w:t>8</w:t>
            </w:r>
          </w:p>
        </w:tc>
        <w:tc>
          <w:tcPr>
            <w:tcW w:w="1008" w:type="dxa"/>
            <w:vAlign w:val="center"/>
          </w:tcPr>
          <w:p w14:paraId="053D73D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192B2B0"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CBCEDC8" w14:textId="77777777" w:rsidTr="00FA7B58">
        <w:trPr>
          <w:cantSplit/>
          <w:jc w:val="center"/>
        </w:trPr>
        <w:tc>
          <w:tcPr>
            <w:tcW w:w="2727" w:type="dxa"/>
          </w:tcPr>
          <w:p w14:paraId="5CF357F1"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last_sig_coeff_x_prefix</w:t>
            </w:r>
          </w:p>
        </w:tc>
        <w:tc>
          <w:tcPr>
            <w:tcW w:w="6477" w:type="dxa"/>
            <w:gridSpan w:val="7"/>
          </w:tcPr>
          <w:p w14:paraId="7E81984E" w14:textId="3CB1A065" w:rsidR="00825FBB" w:rsidRPr="00DE0F0E" w:rsidRDefault="00825FBB" w:rsidP="00825FBB">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3F609A">
              <w:rPr>
                <w:noProof/>
                <w:sz w:val="16"/>
                <w:szCs w:val="16"/>
                <w:lang w:val="en-CA"/>
              </w:rPr>
              <w:t>9.5.4.2.3</w:t>
            </w:r>
            <w:r w:rsidRPr="00DE0F0E">
              <w:rPr>
                <w:noProof/>
                <w:lang w:val="en-CA"/>
              </w:rPr>
              <w:fldChar w:fldCharType="end"/>
            </w:r>
            <w:r w:rsidRPr="00DE0F0E">
              <w:rPr>
                <w:noProof/>
                <w:sz w:val="16"/>
                <w:szCs w:val="16"/>
                <w:lang w:val="en-CA"/>
              </w:rPr>
              <w:t>)</w:t>
            </w:r>
          </w:p>
        </w:tc>
      </w:tr>
      <w:tr w:rsidR="00825FBB" w:rsidRPr="00DE0F0E" w14:paraId="626BEE61" w14:textId="77777777" w:rsidTr="00FA7B58">
        <w:trPr>
          <w:cantSplit/>
          <w:jc w:val="center"/>
        </w:trPr>
        <w:tc>
          <w:tcPr>
            <w:tcW w:w="2727" w:type="dxa"/>
          </w:tcPr>
          <w:p w14:paraId="06FAFED5"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last_sig_coeff_y_prefix</w:t>
            </w:r>
          </w:p>
        </w:tc>
        <w:tc>
          <w:tcPr>
            <w:tcW w:w="6477" w:type="dxa"/>
            <w:gridSpan w:val="7"/>
          </w:tcPr>
          <w:p w14:paraId="660ED771" w14:textId="45D76440" w:rsidR="00825FBB" w:rsidRPr="00DE0F0E" w:rsidRDefault="00825FBB" w:rsidP="00825FBB">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3F609A" w:rsidRPr="003F609A">
              <w:rPr>
                <w:noProof/>
                <w:sz w:val="16"/>
                <w:szCs w:val="16"/>
                <w:lang w:val="en-CA"/>
              </w:rPr>
              <w:t>9.5.4.2.3</w:t>
            </w:r>
            <w:r w:rsidRPr="00DE0F0E">
              <w:rPr>
                <w:noProof/>
                <w:lang w:val="en-CA"/>
              </w:rPr>
              <w:fldChar w:fldCharType="end"/>
            </w:r>
            <w:r w:rsidRPr="00DE0F0E">
              <w:rPr>
                <w:noProof/>
                <w:sz w:val="16"/>
                <w:szCs w:val="16"/>
                <w:lang w:val="en-CA"/>
              </w:rPr>
              <w:t>)</w:t>
            </w:r>
          </w:p>
        </w:tc>
      </w:tr>
      <w:tr w:rsidR="00825FBB" w:rsidRPr="00DE0F0E" w14:paraId="053F2284" w14:textId="77777777" w:rsidTr="008C42A3">
        <w:trPr>
          <w:cantSplit/>
          <w:jc w:val="center"/>
        </w:trPr>
        <w:tc>
          <w:tcPr>
            <w:tcW w:w="2727" w:type="dxa"/>
          </w:tcPr>
          <w:p w14:paraId="61A4E165"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last_sig_coeff_x_suffix</w:t>
            </w:r>
          </w:p>
        </w:tc>
        <w:tc>
          <w:tcPr>
            <w:tcW w:w="1593" w:type="dxa"/>
            <w:gridSpan w:val="2"/>
            <w:vAlign w:val="center"/>
          </w:tcPr>
          <w:p w14:paraId="0D67B79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5EFAAB70"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18FDF7F"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77DF5FD"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6529F22"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AAFCC58"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r>
      <w:tr w:rsidR="00825FBB" w:rsidRPr="00DE0F0E" w14:paraId="08A7B482" w14:textId="77777777" w:rsidTr="008C42A3">
        <w:trPr>
          <w:cantSplit/>
          <w:jc w:val="center"/>
        </w:trPr>
        <w:tc>
          <w:tcPr>
            <w:tcW w:w="2727" w:type="dxa"/>
          </w:tcPr>
          <w:p w14:paraId="621BCD8F"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last_sig_coeff_y_suffix</w:t>
            </w:r>
          </w:p>
        </w:tc>
        <w:tc>
          <w:tcPr>
            <w:tcW w:w="1593" w:type="dxa"/>
            <w:gridSpan w:val="2"/>
            <w:vAlign w:val="center"/>
          </w:tcPr>
          <w:p w14:paraId="5FA9DC3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1271E7B9"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6D3717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8B479C1"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EAFE2A9"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C976FC4"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r>
      <w:tr w:rsidR="00825FBB" w:rsidRPr="00DE0F0E" w14:paraId="716A8717" w14:textId="77777777" w:rsidTr="008C42A3">
        <w:trPr>
          <w:cantSplit/>
          <w:jc w:val="center"/>
        </w:trPr>
        <w:tc>
          <w:tcPr>
            <w:tcW w:w="2727" w:type="dxa"/>
          </w:tcPr>
          <w:p w14:paraId="24C48DE9"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coded_sub_block_flag[ ][ ]</w:t>
            </w:r>
          </w:p>
        </w:tc>
        <w:tc>
          <w:tcPr>
            <w:tcW w:w="1593" w:type="dxa"/>
            <w:gridSpan w:val="2"/>
          </w:tcPr>
          <w:p w14:paraId="2384DD57" w14:textId="3F928225" w:rsidR="00825FBB" w:rsidRPr="00DE0F0E" w:rsidRDefault="00825FBB" w:rsidP="00825FBB">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3F609A" w:rsidRPr="003F609A">
              <w:rPr>
                <w:noProof/>
                <w:sz w:val="16"/>
                <w:szCs w:val="16"/>
                <w:lang w:val="en-CA"/>
              </w:rPr>
              <w:t>9.5.4.2.5</w:t>
            </w:r>
            <w:r w:rsidRPr="00DE0F0E">
              <w:rPr>
                <w:noProof/>
                <w:lang w:val="en-CA"/>
              </w:rPr>
              <w:fldChar w:fldCharType="end"/>
            </w:r>
            <w:r w:rsidRPr="00DE0F0E">
              <w:rPr>
                <w:noProof/>
                <w:sz w:val="16"/>
                <w:szCs w:val="16"/>
                <w:lang w:val="en-CA"/>
              </w:rPr>
              <w:t>)</w:t>
            </w:r>
          </w:p>
        </w:tc>
        <w:tc>
          <w:tcPr>
            <w:tcW w:w="852" w:type="dxa"/>
          </w:tcPr>
          <w:p w14:paraId="3B2C2733"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27E8AC24"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2420A80A"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13DB3BA3"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5C8B91F0" w14:textId="77777777" w:rsidR="00825FBB" w:rsidRPr="00DE0F0E" w:rsidRDefault="00825FBB" w:rsidP="00825FBB">
            <w:pPr>
              <w:keepLines/>
              <w:jc w:val="center"/>
              <w:rPr>
                <w:noProof/>
                <w:sz w:val="16"/>
                <w:szCs w:val="16"/>
                <w:lang w:val="en-CA"/>
              </w:rPr>
            </w:pPr>
            <w:r w:rsidRPr="00DE0F0E">
              <w:rPr>
                <w:noProof/>
                <w:sz w:val="16"/>
                <w:szCs w:val="16"/>
                <w:lang w:val="en-CA"/>
              </w:rPr>
              <w:t>na</w:t>
            </w:r>
          </w:p>
        </w:tc>
      </w:tr>
      <w:tr w:rsidR="00825FBB" w:rsidRPr="00DE0F0E" w14:paraId="033748F5" w14:textId="77777777" w:rsidTr="008C42A3">
        <w:trPr>
          <w:cantSplit/>
          <w:jc w:val="center"/>
        </w:trPr>
        <w:tc>
          <w:tcPr>
            <w:tcW w:w="2727" w:type="dxa"/>
          </w:tcPr>
          <w:p w14:paraId="1ECD7492"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sig_coeff_flag[ ][ ]</w:t>
            </w:r>
          </w:p>
        </w:tc>
        <w:tc>
          <w:tcPr>
            <w:tcW w:w="1593" w:type="dxa"/>
            <w:gridSpan w:val="2"/>
            <w:vAlign w:val="center"/>
          </w:tcPr>
          <w:p w14:paraId="4AFDB837" w14:textId="3F86CAA7" w:rsidR="00825FBB" w:rsidRPr="00DE0F0E" w:rsidRDefault="00825FBB" w:rsidP="00825FBB">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3F609A">
              <w:rPr>
                <w:noProof/>
                <w:sz w:val="16"/>
                <w:szCs w:val="16"/>
                <w:lang w:val="en-CA"/>
              </w:rPr>
              <w:t>9.5.4.2.7</w:t>
            </w:r>
            <w:r w:rsidRPr="00DE0F0E">
              <w:rPr>
                <w:noProof/>
                <w:lang w:val="en-CA"/>
              </w:rPr>
              <w:fldChar w:fldCharType="end"/>
            </w:r>
            <w:r w:rsidRPr="00DE0F0E">
              <w:rPr>
                <w:noProof/>
                <w:sz w:val="16"/>
                <w:szCs w:val="16"/>
                <w:lang w:val="en-CA"/>
              </w:rPr>
              <w:t>)</w:t>
            </w:r>
          </w:p>
        </w:tc>
        <w:tc>
          <w:tcPr>
            <w:tcW w:w="852" w:type="dxa"/>
          </w:tcPr>
          <w:p w14:paraId="0290F22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DA638F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3CE3B55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6B1C7F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6D5223E0"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55F057E" w14:textId="77777777" w:rsidTr="008C42A3">
        <w:trPr>
          <w:cantSplit/>
          <w:jc w:val="center"/>
        </w:trPr>
        <w:tc>
          <w:tcPr>
            <w:tcW w:w="2727" w:type="dxa"/>
            <w:vAlign w:val="center"/>
          </w:tcPr>
          <w:p w14:paraId="7AF686CA"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593" w:type="dxa"/>
            <w:gridSpan w:val="2"/>
            <w:vAlign w:val="center"/>
          </w:tcPr>
          <w:p w14:paraId="5E9DDE88" w14:textId="32723761"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696EEE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FC3A88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258AE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B4D9DE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BB04BF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BF47284" w14:textId="77777777" w:rsidTr="008C42A3">
        <w:trPr>
          <w:cantSplit/>
          <w:jc w:val="center"/>
        </w:trPr>
        <w:tc>
          <w:tcPr>
            <w:tcW w:w="2727" w:type="dxa"/>
            <w:vAlign w:val="center"/>
          </w:tcPr>
          <w:p w14:paraId="3962868B" w14:textId="77777777" w:rsidR="00825FBB" w:rsidRPr="00DE0F0E" w:rsidRDefault="00825FBB" w:rsidP="00825FBB">
            <w:pPr>
              <w:jc w:val="left"/>
              <w:rPr>
                <w:noProof/>
                <w:sz w:val="16"/>
                <w:szCs w:val="16"/>
                <w:lang w:val="en-CA" w:eastAsia="ko-KR"/>
              </w:rPr>
            </w:pPr>
            <w:r w:rsidRPr="00DE0F0E">
              <w:rPr>
                <w:noProof/>
                <w:sz w:val="16"/>
                <w:szCs w:val="16"/>
                <w:lang w:val="en-CA" w:eastAsia="ko-KR"/>
              </w:rPr>
              <w:lastRenderedPageBreak/>
              <w:t>abs_level_gt1_flag</w:t>
            </w:r>
            <w:r w:rsidRPr="00DE0F0E">
              <w:rPr>
                <w:rFonts w:eastAsia="PMingLiU"/>
                <w:noProof/>
                <w:sz w:val="16"/>
                <w:szCs w:val="16"/>
                <w:lang w:val="en-CA" w:eastAsia="zh-TW"/>
              </w:rPr>
              <w:t>[ ]</w:t>
            </w:r>
          </w:p>
        </w:tc>
        <w:tc>
          <w:tcPr>
            <w:tcW w:w="1593" w:type="dxa"/>
            <w:gridSpan w:val="2"/>
            <w:vAlign w:val="center"/>
          </w:tcPr>
          <w:p w14:paraId="13D05F2F" w14:textId="7C8CB078"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3BE05C0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936423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19820F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43642E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0B2871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FC72BE5" w14:textId="77777777" w:rsidTr="008C42A3">
        <w:trPr>
          <w:cantSplit/>
          <w:jc w:val="center"/>
        </w:trPr>
        <w:tc>
          <w:tcPr>
            <w:tcW w:w="2727" w:type="dxa"/>
            <w:vAlign w:val="center"/>
          </w:tcPr>
          <w:p w14:paraId="5BD9F589"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593" w:type="dxa"/>
            <w:gridSpan w:val="2"/>
            <w:vAlign w:val="center"/>
          </w:tcPr>
          <w:p w14:paraId="53AD82D4" w14:textId="04E15C35"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4280D4B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36E025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E5CBF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73854B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717313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2A8A681" w14:textId="77777777" w:rsidTr="008C42A3">
        <w:trPr>
          <w:cantSplit/>
          <w:jc w:val="center"/>
        </w:trPr>
        <w:tc>
          <w:tcPr>
            <w:tcW w:w="2727" w:type="dxa"/>
            <w:vAlign w:val="center"/>
          </w:tcPr>
          <w:p w14:paraId="16EBDD24"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593" w:type="dxa"/>
            <w:gridSpan w:val="2"/>
            <w:vAlign w:val="center"/>
          </w:tcPr>
          <w:p w14:paraId="718F65B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53F4F0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8C72566"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AF25E78"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F1F0613"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438D0A3"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32CC6A25" w14:textId="77777777" w:rsidTr="008C42A3">
        <w:trPr>
          <w:cantSplit/>
          <w:jc w:val="center"/>
        </w:trPr>
        <w:tc>
          <w:tcPr>
            <w:tcW w:w="2727" w:type="dxa"/>
            <w:vAlign w:val="center"/>
          </w:tcPr>
          <w:p w14:paraId="6B08598F" w14:textId="77777777" w:rsidR="00825FBB" w:rsidRPr="00DE0F0E" w:rsidRDefault="00825FBB" w:rsidP="00825FBB">
            <w:pPr>
              <w:jc w:val="left"/>
              <w:rPr>
                <w:noProof/>
                <w:sz w:val="16"/>
                <w:szCs w:val="16"/>
                <w:lang w:val="en-CA" w:eastAsia="ko-KR"/>
              </w:rPr>
            </w:pPr>
            <w:r w:rsidRPr="00DE0F0E">
              <w:rPr>
                <w:noProof/>
                <w:sz w:val="16"/>
                <w:szCs w:val="16"/>
                <w:lang w:val="en-CA" w:eastAsia="ko-KR"/>
              </w:rPr>
              <w:t>dec_abs_level[ ]</w:t>
            </w:r>
          </w:p>
        </w:tc>
        <w:tc>
          <w:tcPr>
            <w:tcW w:w="1593" w:type="dxa"/>
            <w:gridSpan w:val="2"/>
            <w:vAlign w:val="center"/>
          </w:tcPr>
          <w:p w14:paraId="3A60B3B8"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ADB5B8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C543BE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68A637D"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61754BB"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81A44C1"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46F3D6B4" w14:textId="77777777" w:rsidTr="008C42A3">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825FBB" w:rsidRPr="00DE0F0E" w:rsidRDefault="00825FBB" w:rsidP="00825FBB">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585" w:type="dxa"/>
            <w:tcBorders>
              <w:top w:val="single" w:sz="4" w:space="0" w:color="auto"/>
              <w:left w:val="single" w:sz="4" w:space="0" w:color="auto"/>
              <w:bottom w:val="single" w:sz="4" w:space="0" w:color="auto"/>
              <w:right w:val="single" w:sz="4" w:space="0" w:color="auto"/>
            </w:tcBorders>
            <w:vAlign w:val="center"/>
          </w:tcPr>
          <w:p w14:paraId="0B6C2A87"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tcBorders>
              <w:top w:val="single" w:sz="4" w:space="0" w:color="auto"/>
              <w:left w:val="single" w:sz="4" w:space="0" w:color="auto"/>
              <w:bottom w:val="single" w:sz="4" w:space="0" w:color="auto"/>
              <w:right w:val="single" w:sz="4" w:space="0" w:color="auto"/>
            </w:tcBorders>
            <w:vAlign w:val="center"/>
          </w:tcPr>
          <w:p w14:paraId="4FA822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825FBB" w:rsidRPr="00DE0F0E" w:rsidRDefault="00825FBB" w:rsidP="00825FBB">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3979" w:name="_Ref531882307"/>
      <w:r w:rsidRPr="00DE0F0E">
        <w:rPr>
          <w:noProof/>
          <w:lang w:val="en-CA"/>
        </w:rPr>
        <w:t>Derivation process of ctxInc using left and above syntax elements</w:t>
      </w:r>
      <w:bookmarkEnd w:id="3968"/>
      <w:bookmarkEnd w:id="3978"/>
      <w:bookmarkEnd w:id="3979"/>
    </w:p>
    <w:p w14:paraId="5FA9283A" w14:textId="6A77E45A"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and the width and the height of the current coding block in luma samples cbWidth and cbHeight</w:t>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01044B09" w14:textId="77777777" w:rsidR="00D80695" w:rsidRPr="00DE0F0E" w:rsidRDefault="00D80695" w:rsidP="00D80695">
      <w:pPr>
        <w:rPr>
          <w:noProof/>
          <w:lang w:val="en-CA"/>
        </w:rPr>
      </w:pPr>
      <w:r w:rsidRPr="00DE0F0E">
        <w:rPr>
          <w:noProof/>
          <w:lang w:val="en-CA"/>
        </w:rPr>
        <w:t>The variables sizeC, sizeTh2 and sizeTh1 are derived as follows:</w:t>
      </w:r>
    </w:p>
    <w:p w14:paraId="1CBF4E85" w14:textId="7140B43C"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sizeTh2 = ( MaxBtSizeY = = 128 ) ? 1024 : ( ( MaxBtSizeY = = 64 ) ? 512 : 256 )</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72340B46" w14:textId="38553B28"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sizeTh1 = ( MaxBtSizeY = = 128 ) ? 128 : 64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05DA9951" w14:textId="3DF9A8E0"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sizeC = cbWidth * cbHeight</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663F200B" w14:textId="55E3896C" w:rsidR="005F2DD7" w:rsidRPr="00DE0F0E" w:rsidRDefault="005F2DD7" w:rsidP="00D80695">
      <w:pPr>
        <w:rPr>
          <w:noProof/>
          <w:lang w:val="en-CA"/>
        </w:rPr>
      </w:pPr>
      <w:r w:rsidRPr="00DE0F0E">
        <w:rPr>
          <w:noProof/>
          <w:lang w:val="en-CA"/>
        </w:rPr>
        <w:t xml:space="preserve">The assignment of ctxInc is specified as follows with condL and condA for the syntax elements </w:t>
      </w:r>
      <w:r w:rsidR="00A52EF8" w:rsidRPr="00DE0F0E">
        <w:rPr>
          <w:noProof/>
          <w:lang w:val="en-CA"/>
        </w:rPr>
        <w:t xml:space="preserve">alf_ctb_flag[ x0 ][ y0 ][ cIdx ], </w:t>
      </w:r>
      <w:r w:rsidR="000757BA" w:rsidRPr="00DE0F0E">
        <w:rPr>
          <w:noProof/>
          <w:lang w:val="en-CA"/>
        </w:rPr>
        <w:t xml:space="preserve">qt_split_cu_flag[ x0 ][ y0], mtt_split_cu_flag[ x0 ][ y0 ],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Pr="00DE0F0E">
        <w:rPr>
          <w:noProof/>
          <w:lang w:val="en-CA"/>
        </w:rPr>
        <w:t xml:space="preserve"> and merge_subblock_flag[ x0 ][ y0 ] specified in </w:t>
      </w:r>
      <w:r w:rsidRPr="00DE0F0E">
        <w:rPr>
          <w:noProof/>
          <w:lang w:val="en-CA"/>
        </w:rPr>
        <w:fldChar w:fldCharType="begin" w:fldLock="1"/>
      </w:r>
      <w:r w:rsidRPr="00DE0F0E">
        <w:rPr>
          <w:noProof/>
          <w:lang w:val="en-CA"/>
        </w:rPr>
        <w:instrText xml:space="preserve"> REF _Ref307236174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11</w:t>
      </w:r>
      <w:r w:rsidRPr="00DE0F0E">
        <w:rPr>
          <w:noProof/>
          <w:lang w:val="en-CA"/>
        </w:rPr>
        <w:fldChar w:fldCharType="end"/>
      </w:r>
      <w:r w:rsidRPr="00DE0F0E">
        <w:rPr>
          <w:noProof/>
          <w:lang w:val="en-CA"/>
        </w:rPr>
        <w:t>:</w:t>
      </w:r>
    </w:p>
    <w:p w14:paraId="1EBD459A" w14:textId="29A91311"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5E23E53B" w14:textId="51724E24" w:rsidR="005F2DD7" w:rsidRPr="00DE0F0E" w:rsidRDefault="005F2DD7" w:rsidP="005F2DD7">
      <w:pPr>
        <w:pStyle w:val="Caption"/>
        <w:rPr>
          <w:noProof/>
          <w:lang w:val="en-CA"/>
        </w:rPr>
      </w:pPr>
      <w:bookmarkStart w:id="3980" w:name="_Ref307236174"/>
      <w:bookmarkStart w:id="3981" w:name="_Ref291609253"/>
      <w:bookmarkStart w:id="3982" w:name="_Toc3538818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3980"/>
      <w:r w:rsidRPr="00DE0F0E">
        <w:rPr>
          <w:noProof/>
          <w:lang w:val="en-CA"/>
        </w:rPr>
        <w:t xml:space="preserve"> – Specification of ctxInc using left and above syntax elements</w:t>
      </w:r>
      <w:bookmarkEnd w:id="3981"/>
      <w:bookmarkEnd w:id="3982"/>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487C7B7F" w:rsidR="000757BA" w:rsidRPr="00DE0F0E" w:rsidRDefault="000757BA" w:rsidP="005C78AB">
            <w:pPr>
              <w:jc w:val="left"/>
              <w:rPr>
                <w:bCs/>
                <w:noProof/>
                <w:sz w:val="16"/>
                <w:szCs w:val="16"/>
                <w:lang w:val="en-CA"/>
              </w:rPr>
            </w:pPr>
            <w:r w:rsidRPr="00DE0F0E">
              <w:rPr>
                <w:bCs/>
                <w:noProof/>
                <w:sz w:val="16"/>
                <w:szCs w:val="16"/>
                <w:lang w:val="en-CA"/>
              </w:rPr>
              <w:t>qt_split_cu_flag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34541035" w:rsidR="000757BA" w:rsidRPr="00DE0F0E" w:rsidRDefault="000757BA" w:rsidP="005C78AB">
            <w:pPr>
              <w:jc w:val="left"/>
              <w:rPr>
                <w:bCs/>
                <w:noProof/>
                <w:sz w:val="16"/>
                <w:szCs w:val="16"/>
                <w:lang w:val="en-CA"/>
              </w:rPr>
            </w:pPr>
            <w:r w:rsidRPr="00DE0F0E">
              <w:rPr>
                <w:bCs/>
                <w:noProof/>
                <w:sz w:val="16"/>
                <w:szCs w:val="16"/>
                <w:lang w:val="en-CA"/>
              </w:rPr>
              <w:t>mtt_split_cu_flag</w:t>
            </w:r>
            <w:r w:rsidR="00C641EF" w:rsidRPr="00DE0F0E">
              <w:rPr>
                <w:bCs/>
                <w:noProof/>
                <w:sz w:val="16"/>
                <w:szCs w:val="16"/>
                <w:lang w:val="en-CA"/>
              </w:rPr>
              <w:t xml:space="preserve"> </w:t>
            </w:r>
            <w:r w:rsidR="00C641EF" w:rsidRPr="00DE0F0E">
              <w:rPr>
                <w:noProof/>
                <w:sz w:val="16"/>
                <w:szCs w:val="16"/>
                <w:lang w:val="en-CA"/>
              </w:rPr>
              <w:br/>
            </w:r>
            <w:r w:rsidR="00C641EF" w:rsidRPr="00DE0F0E">
              <w:rPr>
                <w:noProof/>
                <w:sz w:val="14"/>
                <w:szCs w:val="16"/>
                <w:lang w:val="en-CA"/>
              </w:rPr>
              <w:t>treeType = = DUAL_TREE_CHROMA</w:t>
            </w:r>
          </w:p>
        </w:tc>
        <w:tc>
          <w:tcPr>
            <w:tcW w:w="2790" w:type="dxa"/>
            <w:shd w:val="clear" w:color="auto" w:fill="auto"/>
          </w:tcPr>
          <w:p w14:paraId="67EE2F40" w14:textId="6E4E7B00" w:rsidR="000757BA" w:rsidRPr="00DE0F0E" w:rsidRDefault="00C641EF" w:rsidP="00B73510">
            <w:pPr>
              <w:rPr>
                <w:noProof/>
                <w:sz w:val="16"/>
                <w:szCs w:val="16"/>
                <w:lang w:val="en-CA"/>
              </w:rPr>
            </w:pPr>
            <w:r w:rsidRPr="00DE0F0E">
              <w:rPr>
                <w:noProof/>
                <w:sz w:val="16"/>
                <w:szCs w:val="16"/>
                <w:lang w:val="en-CA"/>
              </w:rPr>
              <w:t>cbHeight[ xNbL ][ yNbL ] &lt; cbHeight</w:t>
            </w:r>
          </w:p>
        </w:tc>
        <w:tc>
          <w:tcPr>
            <w:tcW w:w="2790" w:type="dxa"/>
            <w:shd w:val="clear" w:color="auto" w:fill="auto"/>
          </w:tcPr>
          <w:p w14:paraId="3797A67B" w14:textId="6A0C05CB" w:rsidR="000757BA" w:rsidRPr="00DE0F0E" w:rsidRDefault="00C641EF" w:rsidP="00C641EF">
            <w:pPr>
              <w:rPr>
                <w:noProof/>
                <w:sz w:val="16"/>
                <w:szCs w:val="16"/>
                <w:lang w:val="en-CA"/>
              </w:rPr>
            </w:pPr>
            <w:r w:rsidRPr="00DE0F0E">
              <w:rPr>
                <w:noProof/>
                <w:sz w:val="16"/>
                <w:szCs w:val="16"/>
                <w:lang w:val="en-CA"/>
              </w:rPr>
              <w:t>cbHeight[ xNbA ][ yNbA ] &lt; cbWidth</w:t>
            </w:r>
          </w:p>
        </w:tc>
        <w:tc>
          <w:tcPr>
            <w:tcW w:w="2070" w:type="dxa"/>
          </w:tcPr>
          <w:p w14:paraId="7202768F" w14:textId="2F5408B3" w:rsidR="000757BA" w:rsidRPr="00DE0F0E" w:rsidRDefault="00C641EF" w:rsidP="00C641EF">
            <w:pPr>
              <w:rPr>
                <w:noProof/>
                <w:sz w:val="16"/>
                <w:szCs w:val="16"/>
                <w:lang w:val="en-CA"/>
              </w:rPr>
            </w:pPr>
            <w:r w:rsidRPr="00DE0F0E">
              <w:rPr>
                <w:noProof/>
                <w:sz w:val="16"/>
                <w:szCs w:val="16"/>
                <w:lang w:val="en-CA"/>
              </w:rPr>
              <w:t xml:space="preserve">3 </w:t>
            </w:r>
          </w:p>
        </w:tc>
      </w:tr>
      <w:tr w:rsidR="00C641EF" w:rsidRPr="00DE0F0E" w14:paraId="6E3BE6BE" w14:textId="77777777" w:rsidTr="00FA7B58">
        <w:trPr>
          <w:jc w:val="center"/>
        </w:trPr>
        <w:tc>
          <w:tcPr>
            <w:tcW w:w="2340" w:type="dxa"/>
            <w:shd w:val="clear" w:color="auto" w:fill="auto"/>
            <w:vAlign w:val="center"/>
          </w:tcPr>
          <w:p w14:paraId="0B7278D5" w14:textId="73D25603" w:rsidR="00C641EF" w:rsidRPr="00DE0F0E" w:rsidRDefault="00C641EF" w:rsidP="005C78AB">
            <w:pPr>
              <w:jc w:val="left"/>
              <w:rPr>
                <w:bCs/>
                <w:noProof/>
                <w:sz w:val="16"/>
                <w:szCs w:val="16"/>
                <w:lang w:val="en-CA"/>
              </w:rPr>
            </w:pPr>
            <w:r w:rsidRPr="00DE0F0E">
              <w:rPr>
                <w:bCs/>
                <w:noProof/>
                <w:sz w:val="16"/>
                <w:szCs w:val="16"/>
                <w:lang w:val="en-CA"/>
              </w:rPr>
              <w:t xml:space="preserve">mtt_split_cu_flag </w:t>
            </w:r>
            <w:r w:rsidRPr="00DE0F0E">
              <w:rPr>
                <w:noProof/>
                <w:sz w:val="16"/>
                <w:szCs w:val="16"/>
                <w:lang w:val="en-CA"/>
              </w:rPr>
              <w:br/>
            </w:r>
            <w:r w:rsidRPr="00DE0F0E">
              <w:rPr>
                <w:noProof/>
                <w:sz w:val="14"/>
                <w:szCs w:val="16"/>
                <w:lang w:val="en-CA"/>
              </w:rPr>
              <w:t>treeType ! = DUAL_TREE_CHROMA</w:t>
            </w:r>
          </w:p>
        </w:tc>
        <w:tc>
          <w:tcPr>
            <w:tcW w:w="2790" w:type="dxa"/>
            <w:shd w:val="clear" w:color="auto" w:fill="auto"/>
          </w:tcPr>
          <w:p w14:paraId="419248EA" w14:textId="4E91A1C6" w:rsidR="00C641EF" w:rsidRPr="00DE0F0E" w:rsidRDefault="00C641EF" w:rsidP="00B73510">
            <w:pPr>
              <w:rPr>
                <w:noProof/>
                <w:sz w:val="16"/>
                <w:szCs w:val="16"/>
                <w:lang w:val="en-CA"/>
              </w:rPr>
            </w:pPr>
            <w:r w:rsidRPr="00DE0F0E">
              <w:rPr>
                <w:noProof/>
                <w:sz w:val="16"/>
                <w:szCs w:val="16"/>
                <w:lang w:val="en-CA"/>
              </w:rPr>
              <w:t>cbHeight[ xNbL ][ yNbL ] &lt; cbHeight</w:t>
            </w:r>
          </w:p>
        </w:tc>
        <w:tc>
          <w:tcPr>
            <w:tcW w:w="2790" w:type="dxa"/>
            <w:shd w:val="clear" w:color="auto" w:fill="auto"/>
          </w:tcPr>
          <w:p w14:paraId="24040211" w14:textId="564D138D" w:rsidR="00C641EF" w:rsidRPr="00DE0F0E" w:rsidRDefault="00C641EF" w:rsidP="00B73510">
            <w:pPr>
              <w:rPr>
                <w:noProof/>
                <w:sz w:val="16"/>
                <w:szCs w:val="16"/>
                <w:lang w:val="en-CA"/>
              </w:rPr>
            </w:pPr>
            <w:r w:rsidRPr="00DE0F0E">
              <w:rPr>
                <w:noProof/>
                <w:sz w:val="16"/>
                <w:szCs w:val="16"/>
                <w:lang w:val="en-CA"/>
              </w:rPr>
              <w:t>cbHeight[ xNbA ][ yNbA ] &lt; cbWidth</w:t>
            </w:r>
          </w:p>
        </w:tc>
        <w:tc>
          <w:tcPr>
            <w:tcW w:w="2070" w:type="dxa"/>
          </w:tcPr>
          <w:p w14:paraId="48CFFD79" w14:textId="107405A5" w:rsidR="00C641EF" w:rsidRPr="00DE0F0E" w:rsidRDefault="00C641EF" w:rsidP="00C641EF">
            <w:pPr>
              <w:rPr>
                <w:noProof/>
                <w:sz w:val="16"/>
                <w:szCs w:val="16"/>
                <w:lang w:val="en-CA"/>
              </w:rPr>
            </w:pPr>
            <w:r w:rsidRPr="00DE0F0E">
              <w:rPr>
                <w:noProof/>
                <w:sz w:val="16"/>
                <w:szCs w:val="16"/>
                <w:lang w:val="en-CA"/>
              </w:rPr>
              <w:t xml:space="preserve">( sizeC &gt; sizeTh2 ) ? 0 : </w:t>
            </w:r>
            <w:r w:rsidRPr="00DE0F0E">
              <w:rPr>
                <w:noProof/>
                <w:sz w:val="16"/>
                <w:szCs w:val="16"/>
                <w:lang w:val="en-CA"/>
              </w:rPr>
              <w:br/>
              <w:t>( ( sizeC &gt; sizeTh1 ) ? 1 : 2 )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3AA8B9B" w14:textId="77777777" w:rsidR="00F75413" w:rsidRPr="00DE0F0E" w:rsidRDefault="00F75413" w:rsidP="00F75413">
      <w:pPr>
        <w:rPr>
          <w:noProof/>
          <w:lang w:val="en-CA"/>
        </w:rPr>
      </w:pPr>
      <w:bookmarkStart w:id="3983" w:name="_Ref292721074"/>
      <w:bookmarkStart w:id="3984" w:name="_Ref291600518"/>
    </w:p>
    <w:p w14:paraId="20BA96AC" w14:textId="77777777" w:rsidR="00F75413" w:rsidRPr="00DE0F0E" w:rsidRDefault="00F75413" w:rsidP="00F75413">
      <w:pPr>
        <w:pStyle w:val="Heading5"/>
        <w:rPr>
          <w:noProof/>
          <w:lang w:val="en-CA"/>
        </w:rPr>
      </w:pPr>
      <w:bookmarkStart w:id="3985" w:name="_Ref342575447"/>
      <w:r w:rsidRPr="00DE0F0E">
        <w:rPr>
          <w:noProof/>
          <w:lang w:val="en-CA"/>
        </w:rPr>
        <w:t>Derivation process of ctxInc for the syntax elements last_sig_coeff_x_prefix and last_sig_coeff_y</w:t>
      </w:r>
      <w:bookmarkEnd w:id="3983"/>
      <w:r w:rsidRPr="00DE0F0E">
        <w:rPr>
          <w:noProof/>
          <w:lang w:val="en-CA"/>
        </w:rPr>
        <w:t>_prefix</w:t>
      </w:r>
      <w:bookmarkEnd w:id="3985"/>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3986"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3986"/>
    <w:p w14:paraId="1DD40EB7" w14:textId="72CC0FC3"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bookmarkEnd w:id="3984"/>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3987" w:name="_Ref535333514"/>
      <w:r w:rsidRPr="00DE0F0E">
        <w:rPr>
          <w:noProof/>
          <w:lang w:val="en-CA"/>
        </w:rPr>
        <w:t>Derivation process of ctxInc for the syntax element tu_cbf_luma</w:t>
      </w:r>
      <w:bookmarkEnd w:id="3987"/>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00EC38D1"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57A34FAC"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3988" w:name="_Ref314514016"/>
      <w:bookmarkStart w:id="3989" w:name="_Ref414882176"/>
      <w:r w:rsidRPr="00DE0F0E">
        <w:rPr>
          <w:noProof/>
          <w:lang w:val="en-CA"/>
        </w:rPr>
        <w:lastRenderedPageBreak/>
        <w:t xml:space="preserve">Derivation process of ctxInc for the syntax element </w:t>
      </w:r>
      <w:bookmarkEnd w:id="3988"/>
      <w:r w:rsidRPr="00DE0F0E">
        <w:rPr>
          <w:noProof/>
          <w:lang w:val="en-CA"/>
        </w:rPr>
        <w:t>coded_sub_block_flag</w:t>
      </w:r>
      <w:bookmarkEnd w:id="3989"/>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02090031"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23889706" w14:textId="6FFAFE7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4FBA234A"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4AA5EDE8" w14:textId="729D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5927CD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0083F285" w14:textId="0E796FE3"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4482C081"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22C109F6"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33</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85EB59E"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228F698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35</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04A397BA"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36</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3990" w:name="_Ref519514137"/>
      <w:r w:rsidRPr="00DE0F0E">
        <w:rPr>
          <w:noProof/>
          <w:lang w:val="en-CA"/>
        </w:rPr>
        <w:t>Derivation process for the variables locNumSig, locSumAbsPass1</w:t>
      </w:r>
      <w:bookmarkEnd w:id="3990"/>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4F671E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lastRenderedPageBreak/>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37</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3991" w:name="_Ref531876091"/>
      <w:r w:rsidRPr="00DE0F0E">
        <w:rPr>
          <w:noProof/>
          <w:lang w:val="en-CA"/>
        </w:rPr>
        <w:t>Derivation process of ctxInc for the syntax element sig_coeff_flag</w:t>
      </w:r>
      <w:bookmarkEnd w:id="3991"/>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52957F74"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3F609A">
        <w:rPr>
          <w:noProof/>
          <w:lang w:val="en-CA"/>
        </w:rPr>
        <w:t>9.5.4.2.6</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486E961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38</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2891DFBA"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39</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3992"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3992"/>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F27753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3F609A">
        <w:rPr>
          <w:noProof/>
          <w:lang w:val="en-CA"/>
        </w:rPr>
        <w:t>9.5.4.2.6</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lastRenderedPageBreak/>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38563281"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3E4EA6CA"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46534EDD"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3993" w:name="_Ref24877878"/>
      <w:bookmarkStart w:id="3994" w:name="_Toc77680576"/>
      <w:bookmarkStart w:id="3995" w:name="_Toc226456766"/>
      <w:bookmarkStart w:id="3996" w:name="_Toc248045388"/>
      <w:bookmarkStart w:id="3997" w:name="_Toc287363858"/>
      <w:bookmarkStart w:id="3998" w:name="_Toc311220006"/>
      <w:bookmarkStart w:id="3999" w:name="_Toc317198850"/>
      <w:bookmarkStart w:id="4000" w:name="_Toc415475972"/>
      <w:bookmarkStart w:id="4001" w:name="_Toc423599247"/>
      <w:bookmarkStart w:id="4002" w:name="_Toc423601751"/>
      <w:r w:rsidRPr="00DE0F0E">
        <w:rPr>
          <w:noProof/>
          <w:lang w:val="en-CA"/>
        </w:rPr>
        <w:t>Arithmetic decoding process</w:t>
      </w:r>
      <w:bookmarkEnd w:id="3993"/>
      <w:bookmarkEnd w:id="3994"/>
      <w:bookmarkEnd w:id="3995"/>
      <w:bookmarkEnd w:id="3996"/>
      <w:bookmarkEnd w:id="3997"/>
      <w:bookmarkEnd w:id="3998"/>
      <w:bookmarkEnd w:id="3999"/>
      <w:bookmarkEnd w:id="4000"/>
      <w:bookmarkEnd w:id="4001"/>
      <w:bookmarkEnd w:id="4002"/>
    </w:p>
    <w:p w14:paraId="78D4B046" w14:textId="77777777" w:rsidR="005819EC" w:rsidRPr="00DE0F0E" w:rsidRDefault="005819EC" w:rsidP="005819EC">
      <w:pPr>
        <w:pStyle w:val="Heading5"/>
        <w:rPr>
          <w:noProof/>
          <w:lang w:val="en-CA"/>
        </w:rPr>
      </w:pPr>
      <w:r w:rsidRPr="00DE0F0E">
        <w:rPr>
          <w:noProof/>
          <w:lang w:val="en-CA"/>
        </w:rPr>
        <w:t>General</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4003" w:name="_Ref33021086"/>
      <w:bookmarkStart w:id="4004" w:name="_Toc77680577"/>
      <w:bookmarkStart w:id="4005" w:name="_Toc226456767"/>
      <w:r w:rsidRPr="00DE0F0E">
        <w:rPr>
          <w:noProof/>
          <w:lang w:val="en-CA"/>
        </w:rPr>
        <w:t>Arithmetic decoding process for a binary decision</w:t>
      </w:r>
      <w:bookmarkEnd w:id="4003"/>
      <w:bookmarkEnd w:id="4004"/>
      <w:bookmarkEnd w:id="4005"/>
    </w:p>
    <w:p w14:paraId="18939EF9" w14:textId="77777777" w:rsidR="005819EC" w:rsidRPr="00DE0F0E" w:rsidRDefault="005819EC" w:rsidP="005819EC">
      <w:pPr>
        <w:pStyle w:val="Heading6"/>
        <w:rPr>
          <w:noProof/>
          <w:lang w:val="en-CA"/>
        </w:rPr>
      </w:pPr>
      <w:r w:rsidRPr="00DE0F0E">
        <w:rPr>
          <w:noProof/>
          <w:lang w:val="en-CA"/>
        </w:rPr>
        <w:t>General</w:t>
      </w:r>
    </w:p>
    <w:p w14:paraId="72466CC7" w14:textId="77777777" w:rsidR="005819EC" w:rsidRPr="00DE0F0E" w:rsidRDefault="005819EC" w:rsidP="005819EC">
      <w:pPr>
        <w:rPr>
          <w:noProof/>
          <w:lang w:val="en-CA"/>
        </w:rPr>
      </w:pPr>
    </w:p>
    <w:p w14:paraId="12C80296" w14:textId="77777777" w:rsidR="005819EC" w:rsidRPr="00DE0F0E" w:rsidRDefault="005819EC" w:rsidP="005819EC">
      <w:pPr>
        <w:pStyle w:val="Heading5"/>
        <w:rPr>
          <w:noProof/>
          <w:lang w:val="en-CA"/>
        </w:rPr>
      </w:pPr>
      <w:bookmarkStart w:id="4006" w:name="_Ref34033995"/>
      <w:bookmarkStart w:id="4007" w:name="_Toc77680579"/>
      <w:bookmarkStart w:id="4008" w:name="_Toc226456769"/>
      <w:r w:rsidRPr="00DE0F0E">
        <w:rPr>
          <w:noProof/>
          <w:lang w:val="en-CA"/>
        </w:rPr>
        <w:t>Renormalization process in the arithmetic decoding engine</w:t>
      </w:r>
      <w:bookmarkEnd w:id="4006"/>
      <w:bookmarkEnd w:id="4007"/>
      <w:bookmarkEnd w:id="4008"/>
      <w:r w:rsidRPr="00DE0F0E">
        <w:rPr>
          <w:noProof/>
          <w:lang w:val="en-CA"/>
        </w:rPr>
        <w:t xml:space="preserve"> </w:t>
      </w:r>
    </w:p>
    <w:p w14:paraId="1E17E460" w14:textId="77777777" w:rsidR="005819EC" w:rsidRPr="00DE0F0E" w:rsidRDefault="005819EC" w:rsidP="005819EC">
      <w:pPr>
        <w:rPr>
          <w:noProof/>
          <w:lang w:val="en-CA"/>
        </w:rPr>
      </w:pPr>
    </w:p>
    <w:p w14:paraId="15A0ECFA" w14:textId="77777777" w:rsidR="005819EC" w:rsidRPr="00DE0F0E" w:rsidRDefault="005819EC" w:rsidP="005819EC">
      <w:pPr>
        <w:pStyle w:val="Heading5"/>
        <w:rPr>
          <w:noProof/>
          <w:lang w:val="en-CA"/>
        </w:rPr>
      </w:pPr>
      <w:bookmarkStart w:id="4009" w:name="_Ref350088480"/>
      <w:r w:rsidRPr="00DE0F0E">
        <w:rPr>
          <w:noProof/>
          <w:lang w:val="en-CA"/>
        </w:rPr>
        <w:t>Bypass decoding process for binary decisions</w:t>
      </w:r>
      <w:bookmarkEnd w:id="4009"/>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4010" w:name="_Ref350088372"/>
      <w:r w:rsidRPr="00DE0F0E">
        <w:rPr>
          <w:noProof/>
          <w:lang w:val="en-CA"/>
        </w:rPr>
        <w:t>Decoding process for binary decisions before termination</w:t>
      </w:r>
      <w:bookmarkEnd w:id="4010"/>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ins w:id="4011" w:author="JVET-M0101" w:date="2019-02-26T10:32:00Z"/>
          <w:lang w:val="en-CA"/>
        </w:rPr>
      </w:pPr>
      <w:bookmarkStart w:id="4012" w:name="_Ref1753193"/>
      <w:bookmarkStart w:id="4013" w:name="_Toc2177109"/>
      <w:ins w:id="4014" w:author="JVET-M0101" w:date="2019-02-26T10:32:00Z">
        <w:r w:rsidRPr="00AC7D56">
          <w:rPr>
            <w:noProof/>
            <w:lang w:val="en-CA"/>
          </w:rPr>
          <w:t>Sub-bitstream extraction process</w:t>
        </w:r>
        <w:bookmarkEnd w:id="4012"/>
        <w:bookmarkEnd w:id="4013"/>
      </w:ins>
    </w:p>
    <w:p w14:paraId="076E35B1" w14:textId="77777777" w:rsidR="007C1B2C" w:rsidRPr="00AC7D56" w:rsidRDefault="007C1B2C" w:rsidP="007C1B2C">
      <w:pPr>
        <w:rPr>
          <w:ins w:id="4015" w:author="JVET-M0101" w:date="2019-02-26T10:32:00Z"/>
          <w:noProof/>
          <w:lang w:val="en-CA"/>
        </w:rPr>
      </w:pPr>
      <w:ins w:id="4016" w:author="JVET-M0101" w:date="2019-02-26T10:32:00Z">
        <w:r w:rsidRPr="00AC7D56">
          <w:rPr>
            <w:noProof/>
            <w:lang w:val="en-CA"/>
          </w:rPr>
          <w:t>Inputs to this process are a bitstream and a target highest TemporalId value tIdTarget.</w:t>
        </w:r>
      </w:ins>
    </w:p>
    <w:p w14:paraId="2A0E85F1" w14:textId="77777777" w:rsidR="007C1B2C" w:rsidRPr="00AC7D56" w:rsidRDefault="007C1B2C" w:rsidP="007C1B2C">
      <w:pPr>
        <w:rPr>
          <w:ins w:id="4017" w:author="JVET-M0101" w:date="2019-02-26T10:32:00Z"/>
          <w:noProof/>
          <w:lang w:val="en-CA"/>
        </w:rPr>
      </w:pPr>
      <w:ins w:id="4018" w:author="JVET-M0101" w:date="2019-02-26T10:32:00Z">
        <w:r w:rsidRPr="00AC7D56">
          <w:rPr>
            <w:noProof/>
            <w:lang w:val="en-CA"/>
          </w:rPr>
          <w:t>Output of this process is a sub-bitstream.</w:t>
        </w:r>
      </w:ins>
    </w:p>
    <w:p w14:paraId="0A3542B3" w14:textId="77777777" w:rsidR="007C1B2C" w:rsidRPr="00AC7D56" w:rsidRDefault="007C1B2C" w:rsidP="007C1B2C">
      <w:pPr>
        <w:rPr>
          <w:ins w:id="4019" w:author="JVET-M0101" w:date="2019-02-26T10:32:00Z"/>
          <w:noProof/>
          <w:lang w:val="en-CA"/>
        </w:rPr>
      </w:pPr>
      <w:ins w:id="4020" w:author="JVET-M0101" w:date="2019-02-26T10:32:00Z">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ins>
    </w:p>
    <w:p w14:paraId="384C7FD4" w14:textId="77777777" w:rsidR="007C1B2C" w:rsidRPr="00AC7D56" w:rsidRDefault="007C1B2C" w:rsidP="007C1B2C">
      <w:pPr>
        <w:tabs>
          <w:tab w:val="clear" w:pos="794"/>
          <w:tab w:val="left" w:pos="400"/>
        </w:tabs>
        <w:ind w:left="400" w:hanging="400"/>
        <w:rPr>
          <w:ins w:id="4021" w:author="JVET-M0101" w:date="2019-02-26T10:32:00Z"/>
          <w:noProof/>
          <w:lang w:val="en-CA"/>
        </w:rPr>
      </w:pPr>
      <w:ins w:id="4022" w:author="JVET-M0101" w:date="2019-02-26T10:32:00Z">
        <w:r w:rsidRPr="00AC7D56">
          <w:rPr>
            <w:noProof/>
            <w:lang w:val="en-CA"/>
          </w:rPr>
          <w:t>–</w:t>
        </w:r>
        <w:r w:rsidRPr="00AC7D56">
          <w:rPr>
            <w:noProof/>
            <w:lang w:val="en-CA"/>
          </w:rPr>
          <w:tab/>
          <w:t>The output sub-bitstream contains at least one VCL NAL unit with TemporalId equal to tIdTarget.</w:t>
        </w:r>
      </w:ins>
    </w:p>
    <w:p w14:paraId="69D0C7B2" w14:textId="77777777" w:rsidR="007C1B2C" w:rsidRPr="00AC7D56" w:rsidRDefault="007C1B2C" w:rsidP="007C1B2C">
      <w:pPr>
        <w:pStyle w:val="Note1"/>
        <w:ind w:left="720"/>
        <w:rPr>
          <w:ins w:id="4023" w:author="JVET-M0101" w:date="2019-02-26T10:32:00Z"/>
          <w:noProof/>
          <w:lang w:val="en-CA"/>
        </w:rPr>
      </w:pPr>
      <w:ins w:id="4024" w:author="JVET-M0101" w:date="2019-02-26T10:32:00Z">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ins>
    </w:p>
    <w:p w14:paraId="0989F626" w14:textId="77777777" w:rsidR="007C1B2C" w:rsidRPr="00AC7D56" w:rsidRDefault="007C1B2C" w:rsidP="007C1B2C">
      <w:pPr>
        <w:rPr>
          <w:ins w:id="4025" w:author="JVET-M0101" w:date="2019-02-26T10:32:00Z"/>
          <w:noProof/>
          <w:lang w:val="en-CA"/>
        </w:rPr>
      </w:pPr>
      <w:ins w:id="4026" w:author="JVET-M0101" w:date="2019-02-26T10:32:00Z">
        <w:r w:rsidRPr="00AC7D56">
          <w:rPr>
            <w:noProof/>
            <w:lang w:val="en-CA"/>
          </w:rPr>
          <w:t>The output sub-bitstream is derived as follows:</w:t>
        </w:r>
      </w:ins>
    </w:p>
    <w:p w14:paraId="0CB4B44C" w14:textId="77777777" w:rsidR="007C1B2C" w:rsidRPr="00AC7D56" w:rsidRDefault="007C1B2C" w:rsidP="007C1B2C">
      <w:pPr>
        <w:tabs>
          <w:tab w:val="clear" w:pos="794"/>
          <w:tab w:val="left" w:pos="400"/>
        </w:tabs>
        <w:ind w:left="400" w:hanging="400"/>
        <w:rPr>
          <w:ins w:id="4027" w:author="JVET-M0101" w:date="2019-02-26T10:32:00Z"/>
          <w:noProof/>
          <w:lang w:val="en-CA"/>
        </w:rPr>
      </w:pPr>
      <w:ins w:id="4028" w:author="JVET-M0101" w:date="2019-02-26T10:32:00Z">
        <w:r w:rsidRPr="00AC7D56">
          <w:rPr>
            <w:noProof/>
            <w:lang w:val="en-CA"/>
          </w:rPr>
          <w:t>–</w:t>
        </w:r>
        <w:r w:rsidRPr="00AC7D56">
          <w:rPr>
            <w:noProof/>
            <w:lang w:val="en-CA"/>
          </w:rPr>
          <w:tab/>
          <w:t>Remove all NAL units with TemporalId greater than tIdTarget.</w:t>
        </w:r>
      </w:ins>
    </w:p>
    <w:p w14:paraId="3862B380" w14:textId="2C851B92" w:rsidR="00192513" w:rsidRPr="00DE0F0E" w:rsidRDefault="00192513" w:rsidP="00B64EEB">
      <w:pPr>
        <w:rPr>
          <w:noProof/>
          <w:lang w:val="en-CA" w:eastAsia="ko-KR"/>
        </w:rPr>
      </w:pPr>
    </w:p>
    <w:sectPr w:rsidR="00192513" w:rsidRPr="00DE0F0E" w:rsidSect="0077313F">
      <w:headerReference w:type="even" r:id="rId48"/>
      <w:headerReference w:type="default" r:id="rId49"/>
      <w:footerReference w:type="even" r:id="rId50"/>
      <w:footerReference w:type="default" r:id="rId5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C322B3" w14:textId="77777777" w:rsidR="000424FF" w:rsidRDefault="000424FF" w:rsidP="00D909B6">
      <w:pPr>
        <w:spacing w:before="0"/>
      </w:pPr>
      <w:r>
        <w:separator/>
      </w:r>
    </w:p>
  </w:endnote>
  <w:endnote w:type="continuationSeparator" w:id="0">
    <w:p w14:paraId="368B54FD" w14:textId="77777777" w:rsidR="000424FF" w:rsidRDefault="000424FF" w:rsidP="00D909B6">
      <w:pPr>
        <w:spacing w:before="0"/>
      </w:pPr>
      <w:r>
        <w:continuationSeparator/>
      </w:r>
    </w:p>
  </w:endnote>
  <w:endnote w:type="continuationNotice" w:id="1">
    <w:p w14:paraId="60127826" w14:textId="77777777" w:rsidR="000424FF" w:rsidRDefault="000424FF">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4E878B2E" w:rsidR="00B41A24" w:rsidRPr="00F44891" w:rsidRDefault="00B41A24">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w:t>
    </w:r>
    <w:r>
      <w:rPr>
        <w:b w:val="0"/>
        <w:noProof/>
        <w:lang w:val="de-DE"/>
      </w:rPr>
      <w:t>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033515">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4FA3EF59" w:rsidR="00B41A24" w:rsidRDefault="00B41A24">
    <w:pPr>
      <w:pStyle w:val="Footer"/>
    </w:pPr>
    <w:r>
      <w:tab/>
    </w:r>
    <w:r>
      <w:tab/>
    </w:r>
    <w:r>
      <w:tab/>
    </w:r>
    <w:r>
      <w:fldChar w:fldCharType="begin"/>
    </w:r>
    <w:r>
      <w:instrText>styleref foot</w:instrText>
    </w:r>
    <w:r>
      <w:fldChar w:fldCharType="separate"/>
    </w:r>
    <w:r w:rsidR="00033515">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694853B0" w:rsidR="00B41A24" w:rsidRDefault="00B41A24">
    <w:pPr>
      <w:pStyle w:val="Footer"/>
    </w:pPr>
    <w:r>
      <w:rPr>
        <w:b w:val="0"/>
      </w:rPr>
      <w:fldChar w:fldCharType="begin"/>
    </w:r>
    <w:r>
      <w:rPr>
        <w:b w:val="0"/>
      </w:rPr>
      <w:instrText>PAGE</w:instrText>
    </w:r>
    <w:r>
      <w:rPr>
        <w:b w:val="0"/>
      </w:rPr>
      <w:fldChar w:fldCharType="separate"/>
    </w:r>
    <w:r>
      <w:rPr>
        <w:b w:val="0"/>
        <w:noProof/>
      </w:rPr>
      <w:t>210</w:t>
    </w:r>
    <w:r>
      <w:rPr>
        <w:b w:val="0"/>
      </w:rPr>
      <w:fldChar w:fldCharType="end"/>
    </w:r>
    <w:r>
      <w:tab/>
    </w:r>
    <w:r>
      <w:fldChar w:fldCharType="begin"/>
    </w:r>
    <w:r>
      <w:instrText>styleref foot</w:instrText>
    </w:r>
    <w:r>
      <w:fldChar w:fldCharType="separate"/>
    </w:r>
    <w:r w:rsidR="00D0077D">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0BF5EA84" w:rsidR="00B41A24" w:rsidRDefault="00B41A24">
    <w:pPr>
      <w:pStyle w:val="Footer"/>
    </w:pPr>
    <w:r>
      <w:tab/>
    </w:r>
    <w:r>
      <w:tab/>
    </w:r>
    <w:r>
      <w:tab/>
    </w:r>
    <w:r>
      <w:fldChar w:fldCharType="begin"/>
    </w:r>
    <w:r>
      <w:instrText>styleref foot</w:instrText>
    </w:r>
    <w:r>
      <w:fldChar w:fldCharType="separate"/>
    </w:r>
    <w:r w:rsidR="00D0077D">
      <w:rPr>
        <w:noProof/>
      </w:rPr>
      <w:t>ITU-T Rec. H.VVC</w:t>
    </w:r>
    <w:r>
      <w:fldChar w:fldCharType="end"/>
    </w:r>
    <w:r>
      <w:tab/>
    </w:r>
    <w:r>
      <w:rPr>
        <w:b w:val="0"/>
      </w:rPr>
      <w:fldChar w:fldCharType="begin"/>
    </w:r>
    <w:r>
      <w:rPr>
        <w:b w:val="0"/>
      </w:rPr>
      <w:instrText>PAGE</w:instrText>
    </w:r>
    <w:r>
      <w:rPr>
        <w:b w:val="0"/>
      </w:rPr>
      <w:fldChar w:fldCharType="separate"/>
    </w:r>
    <w:r>
      <w:rPr>
        <w:b w:val="0"/>
        <w:noProof/>
      </w:rPr>
      <w:t>209</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A18BDE7" w14:textId="77777777" w:rsidR="000424FF" w:rsidRDefault="000424FF">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2F0F75DF" w14:textId="77777777" w:rsidR="000424FF" w:rsidRDefault="000424FF" w:rsidP="00D909B6">
      <w:pPr>
        <w:spacing w:before="0"/>
      </w:pPr>
      <w:r>
        <w:continuationSeparator/>
      </w:r>
    </w:p>
  </w:footnote>
  <w:footnote w:type="continuationNotice" w:id="1">
    <w:p w14:paraId="7F5EBBF6" w14:textId="77777777" w:rsidR="000424FF" w:rsidRDefault="000424FF">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B41A24" w:rsidRDefault="00B41A24">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35A4FD2E" w:rsidR="00B41A24" w:rsidRDefault="00B41A24">
    <w:pPr>
      <w:pStyle w:val="Header"/>
    </w:pPr>
    <w:r>
      <w:rPr>
        <w:b/>
      </w:rPr>
      <w:tab/>
    </w:r>
    <w:r>
      <w:rPr>
        <w:b/>
      </w:rPr>
      <w:tab/>
    </w:r>
    <w:r>
      <w:rPr>
        <w:b/>
      </w:rPr>
      <w:tab/>
    </w:r>
    <w:r>
      <w:rPr>
        <w:b/>
      </w:rPr>
      <w:fldChar w:fldCharType="begin"/>
    </w:r>
    <w:r>
      <w:rPr>
        <w:b/>
      </w:rPr>
      <w:instrText>styleref head</w:instrText>
    </w:r>
    <w:r>
      <w:rPr>
        <w:b/>
      </w:rPr>
      <w:fldChar w:fldCharType="separate"/>
    </w:r>
    <w:r w:rsidR="00D0077D">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B41A24" w:rsidRDefault="00B41A24">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B41A24" w:rsidRDefault="00B41A24">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B41A24" w:rsidRDefault="00B41A24">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B41A24" w:rsidRDefault="00B41A24">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B41A24" w:rsidRDefault="00B41A24">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B41A24" w:rsidRPr="00F670C9" w:rsidRDefault="00B41A24">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B41A24" w:rsidRDefault="00B41A24">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504A9366" w:rsidR="00B41A24" w:rsidRDefault="00B41A24">
    <w:pPr>
      <w:pStyle w:val="Header"/>
    </w:pPr>
    <w:r>
      <w:rPr>
        <w:b/>
      </w:rPr>
      <w:fldChar w:fldCharType="begin"/>
    </w:r>
    <w:r>
      <w:rPr>
        <w:b/>
      </w:rPr>
      <w:instrText>styleref head</w:instrText>
    </w:r>
    <w:r>
      <w:rPr>
        <w:b/>
      </w:rPr>
      <w:fldChar w:fldCharType="separate"/>
    </w:r>
    <w:r w:rsidR="00D0077D">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2340"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1"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2"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3"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9"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0"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1"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2"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9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9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5"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6"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9"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0"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3"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5"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6"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7"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19"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0"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2"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3"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4"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5"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6"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7"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8"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4"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5"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6"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7"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8"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0"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1"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2"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3"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4"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5"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7"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8"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9"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0"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1"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2"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4"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5"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9FD582C"/>
    <w:multiLevelType w:val="multilevel"/>
    <w:tmpl w:val="3A82E334"/>
    <w:numStyleLink w:val="3DEquation"/>
  </w:abstractNum>
  <w:abstractNum w:abstractNumId="257"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58"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9"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0"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1"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2"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3"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4"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5"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6"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7"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8"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9"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0"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1"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2"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3"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4"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5"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7"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9"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0"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1"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2"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3"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4"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5"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7"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8"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9"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0"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1"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2"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3"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4"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5"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99"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0"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2"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3"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4"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5"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6"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7"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8"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9"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0"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1"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2"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4"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5"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7"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8"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19"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0"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1"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2"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5"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6"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7"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9"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1"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2"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4"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6"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7"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39"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1"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3"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4"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5"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6"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7"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48"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9"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0"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1"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2"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3"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6"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7"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8"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9"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0"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1"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2"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3"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4"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5"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6"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7"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68"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9"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0"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1"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2"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3"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6"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7"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8"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9"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0"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1"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2"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3"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4"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5E860EA7"/>
    <w:multiLevelType w:val="multilevel"/>
    <w:tmpl w:val="EE04B4FE"/>
    <w:numStyleLink w:val="3DNumbering"/>
  </w:abstractNum>
  <w:abstractNum w:abstractNumId="386"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88"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0"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1"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2"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3"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4"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6"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9"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0"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1"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2"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4"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6"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7"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08"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9"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0"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2"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3"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4"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5"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6"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7"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18"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19"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0"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1"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2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1"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2"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3"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4"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7"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38"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39"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0"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1"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2"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3"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4"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5"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6"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7"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9"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0"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1"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2"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3"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4"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5"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7"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59"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0"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1"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2"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3"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4"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6"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7"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9"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0"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2"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4"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5"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6"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7"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78"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79"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1"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2"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3"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7"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8"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89"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0"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1"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2"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3"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4"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5"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6"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7"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8"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9"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0"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7"/>
  </w:num>
  <w:num w:numId="2">
    <w:abstractNumId w:val="425"/>
  </w:num>
  <w:num w:numId="3">
    <w:abstractNumId w:val="132"/>
  </w:num>
  <w:num w:numId="4">
    <w:abstractNumId w:val="59"/>
  </w:num>
  <w:num w:numId="5">
    <w:abstractNumId w:val="363"/>
  </w:num>
  <w:num w:numId="6">
    <w:abstractNumId w:val="459"/>
  </w:num>
  <w:num w:numId="7">
    <w:abstractNumId w:val="241"/>
  </w:num>
  <w:num w:numId="8">
    <w:abstractNumId w:val="388"/>
  </w:num>
  <w:num w:numId="9">
    <w:abstractNumId w:val="487"/>
  </w:num>
  <w:num w:numId="10">
    <w:abstractNumId w:val="137"/>
  </w:num>
  <w:num w:numId="11">
    <w:abstractNumId w:val="411"/>
  </w:num>
  <w:num w:numId="12">
    <w:abstractNumId w:val="35"/>
  </w:num>
  <w:num w:numId="13">
    <w:abstractNumId w:val="347"/>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2"/>
  </w:num>
  <w:num w:numId="15">
    <w:abstractNumId w:val="381"/>
  </w:num>
  <w:num w:numId="16">
    <w:abstractNumId w:val="134"/>
  </w:num>
  <w:num w:numId="17">
    <w:abstractNumId w:val="109"/>
  </w:num>
  <w:num w:numId="18">
    <w:abstractNumId w:val="129"/>
  </w:num>
  <w:num w:numId="19">
    <w:abstractNumId w:val="476"/>
  </w:num>
  <w:num w:numId="20">
    <w:abstractNumId w:val="258"/>
  </w:num>
  <w:num w:numId="21">
    <w:abstractNumId w:val="217"/>
  </w:num>
  <w:num w:numId="22">
    <w:abstractNumId w:val="329"/>
  </w:num>
  <w:num w:numId="23">
    <w:abstractNumId w:val="327"/>
  </w:num>
  <w:num w:numId="24">
    <w:abstractNumId w:val="426"/>
  </w:num>
  <w:num w:numId="25">
    <w:abstractNumId w:val="124"/>
  </w:num>
  <w:num w:numId="26">
    <w:abstractNumId w:val="126"/>
  </w:num>
  <w:num w:numId="27">
    <w:abstractNumId w:val="209"/>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3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38"/>
  </w:num>
  <w:num w:numId="37">
    <w:abstractNumId w:val="4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4"/>
  </w:num>
  <w:num w:numId="39">
    <w:abstractNumId w:val="376"/>
  </w:num>
  <w:num w:numId="40">
    <w:abstractNumId w:val="65"/>
  </w:num>
  <w:num w:numId="41">
    <w:abstractNumId w:val="453"/>
  </w:num>
  <w:num w:numId="42">
    <w:abstractNumId w:val="276"/>
  </w:num>
  <w:num w:numId="43">
    <w:abstractNumId w:val="342"/>
  </w:num>
  <w:num w:numId="44">
    <w:abstractNumId w:val="344"/>
  </w:num>
  <w:num w:numId="45">
    <w:abstractNumId w:val="58"/>
  </w:num>
  <w:num w:numId="46">
    <w:abstractNumId w:val="127"/>
  </w:num>
  <w:num w:numId="47">
    <w:abstractNumId w:val="292"/>
  </w:num>
  <w:num w:numId="48">
    <w:abstractNumId w:val="179"/>
  </w:num>
  <w:num w:numId="49">
    <w:abstractNumId w:val="185"/>
  </w:num>
  <w:num w:numId="50">
    <w:abstractNumId w:val="42"/>
  </w:num>
  <w:num w:numId="51">
    <w:abstractNumId w:val="463"/>
  </w:num>
  <w:num w:numId="52">
    <w:abstractNumId w:val="488"/>
  </w:num>
  <w:num w:numId="53">
    <w:abstractNumId w:val="178"/>
  </w:num>
  <w:num w:numId="54">
    <w:abstractNumId w:val="340"/>
  </w:num>
  <w:num w:numId="55">
    <w:abstractNumId w:val="259"/>
  </w:num>
  <w:num w:numId="56">
    <w:abstractNumId w:val="39"/>
  </w:num>
  <w:num w:numId="57">
    <w:abstractNumId w:val="53"/>
  </w:num>
  <w:num w:numId="58">
    <w:abstractNumId w:val="250"/>
  </w:num>
  <w:num w:numId="59">
    <w:abstractNumId w:val="451"/>
  </w:num>
  <w:num w:numId="60">
    <w:abstractNumId w:val="345"/>
  </w:num>
  <w:num w:numId="61">
    <w:abstractNumId w:val="432"/>
  </w:num>
  <w:num w:numId="62">
    <w:abstractNumId w:val="287"/>
  </w:num>
  <w:num w:numId="63">
    <w:abstractNumId w:val="107"/>
  </w:num>
  <w:num w:numId="64">
    <w:abstractNumId w:val="296"/>
  </w:num>
  <w:num w:numId="65">
    <w:abstractNumId w:val="30"/>
  </w:num>
  <w:num w:numId="66">
    <w:abstractNumId w:val="316"/>
  </w:num>
  <w:num w:numId="67">
    <w:abstractNumId w:val="313"/>
  </w:num>
  <w:num w:numId="68">
    <w:abstractNumId w:val="337"/>
  </w:num>
  <w:num w:numId="69">
    <w:abstractNumId w:val="474"/>
  </w:num>
  <w:num w:numId="70">
    <w:abstractNumId w:val="368"/>
  </w:num>
  <w:num w:numId="71">
    <w:abstractNumId w:val="412"/>
  </w:num>
  <w:num w:numId="72">
    <w:abstractNumId w:val="244"/>
  </w:num>
  <w:num w:numId="73">
    <w:abstractNumId w:val="94"/>
  </w:num>
  <w:num w:numId="74">
    <w:abstractNumId w:val="456"/>
  </w:num>
  <w:num w:numId="75">
    <w:abstractNumId w:val="326"/>
  </w:num>
  <w:num w:numId="76">
    <w:abstractNumId w:val="197"/>
  </w:num>
  <w:num w:numId="77">
    <w:abstractNumId w:val="314"/>
  </w:num>
  <w:num w:numId="78">
    <w:abstractNumId w:val="419"/>
  </w:num>
  <w:num w:numId="79">
    <w:abstractNumId w:val="483"/>
  </w:num>
  <w:num w:numId="80">
    <w:abstractNumId w:val="113"/>
  </w:num>
  <w:num w:numId="81">
    <w:abstractNumId w:val="404"/>
  </w:num>
  <w:num w:numId="82">
    <w:abstractNumId w:val="255"/>
  </w:num>
  <w:num w:numId="83">
    <w:abstractNumId w:val="25"/>
  </w:num>
  <w:num w:numId="84">
    <w:abstractNumId w:val="34"/>
  </w:num>
  <w:num w:numId="85">
    <w:abstractNumId w:val="194"/>
  </w:num>
  <w:num w:numId="86">
    <w:abstractNumId w:val="309"/>
  </w:num>
  <w:num w:numId="87">
    <w:abstractNumId w:val="202"/>
  </w:num>
  <w:num w:numId="88">
    <w:abstractNumId w:val="160"/>
  </w:num>
  <w:num w:numId="89">
    <w:abstractNumId w:val="144"/>
  </w:num>
  <w:num w:numId="90">
    <w:abstractNumId w:val="56"/>
  </w:num>
  <w:num w:numId="91">
    <w:abstractNumId w:val="108"/>
  </w:num>
  <w:num w:numId="92">
    <w:abstractNumId w:val="186"/>
  </w:num>
  <w:num w:numId="93">
    <w:abstractNumId w:val="396"/>
  </w:num>
  <w:num w:numId="94">
    <w:abstractNumId w:val="213"/>
  </w:num>
  <w:num w:numId="95">
    <w:abstractNumId w:val="354"/>
  </w:num>
  <w:num w:numId="96">
    <w:abstractNumId w:val="48"/>
  </w:num>
  <w:num w:numId="97">
    <w:abstractNumId w:val="229"/>
  </w:num>
  <w:num w:numId="98">
    <w:abstractNumId w:val="175"/>
  </w:num>
  <w:num w:numId="99">
    <w:abstractNumId w:val="481"/>
  </w:num>
  <w:num w:numId="100">
    <w:abstractNumId w:val="18"/>
  </w:num>
  <w:num w:numId="101">
    <w:abstractNumId w:val="491"/>
  </w:num>
  <w:num w:numId="102">
    <w:abstractNumId w:val="407"/>
  </w:num>
  <w:num w:numId="103">
    <w:abstractNumId w:val="496"/>
  </w:num>
  <w:num w:numId="104">
    <w:abstractNumId w:val="403"/>
  </w:num>
  <w:num w:numId="105">
    <w:abstractNumId w:val="288"/>
  </w:num>
  <w:num w:numId="106">
    <w:abstractNumId w:val="225"/>
  </w:num>
  <w:num w:numId="107">
    <w:abstractNumId w:val="380"/>
  </w:num>
  <w:num w:numId="108">
    <w:abstractNumId w:val="64"/>
  </w:num>
  <w:num w:numId="109">
    <w:abstractNumId w:val="99"/>
  </w:num>
  <w:num w:numId="110">
    <w:abstractNumId w:val="386"/>
  </w:num>
  <w:num w:numId="111">
    <w:abstractNumId w:val="263"/>
  </w:num>
  <w:num w:numId="112">
    <w:abstractNumId w:val="365"/>
  </w:num>
  <w:num w:numId="113">
    <w:abstractNumId w:val="174"/>
  </w:num>
  <w:num w:numId="114">
    <w:abstractNumId w:val="268"/>
  </w:num>
  <w:num w:numId="115">
    <w:abstractNumId w:val="409"/>
  </w:num>
  <w:num w:numId="116">
    <w:abstractNumId w:val="349"/>
  </w:num>
  <w:num w:numId="117">
    <w:abstractNumId w:val="338"/>
  </w:num>
  <w:num w:numId="118">
    <w:abstractNumId w:val="142"/>
  </w:num>
  <w:num w:numId="119">
    <w:abstractNumId w:val="206"/>
  </w:num>
  <w:num w:numId="120">
    <w:abstractNumId w:val="261"/>
  </w:num>
  <w:num w:numId="121">
    <w:abstractNumId w:val="389"/>
  </w:num>
  <w:num w:numId="122">
    <w:abstractNumId w:val="317"/>
  </w:num>
  <w:num w:numId="123">
    <w:abstractNumId w:val="196"/>
  </w:num>
  <w:num w:numId="124">
    <w:abstractNumId w:val="437"/>
  </w:num>
  <w:num w:numId="125">
    <w:abstractNumId w:val="275"/>
  </w:num>
  <w:num w:numId="126">
    <w:abstractNumId w:val="433"/>
  </w:num>
  <w:num w:numId="127">
    <w:abstractNumId w:val="393"/>
  </w:num>
  <w:num w:numId="128">
    <w:abstractNumId w:val="181"/>
  </w:num>
  <w:num w:numId="129">
    <w:abstractNumId w:val="458"/>
  </w:num>
  <w:num w:numId="130">
    <w:abstractNumId w:val="460"/>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98"/>
  </w:num>
  <w:num w:numId="135">
    <w:abstractNumId w:val="170"/>
  </w:num>
  <w:num w:numId="136">
    <w:abstractNumId w:val="321"/>
  </w:num>
  <w:num w:numId="137">
    <w:abstractNumId w:val="80"/>
  </w:num>
  <w:num w:numId="138">
    <w:abstractNumId w:val="239"/>
  </w:num>
  <w:num w:numId="139">
    <w:abstractNumId w:val="36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08"/>
  </w:num>
  <w:num w:numId="142">
    <w:abstractNumId w:val="96"/>
  </w:num>
  <w:num w:numId="143">
    <w:abstractNumId w:val="475"/>
  </w:num>
  <w:num w:numId="144">
    <w:abstractNumId w:val="429"/>
  </w:num>
  <w:num w:numId="145">
    <w:abstractNumId w:val="30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3"/>
  </w:num>
  <w:num w:numId="147">
    <w:abstractNumId w:val="328"/>
  </w:num>
  <w:num w:numId="148">
    <w:abstractNumId w:val="195"/>
  </w:num>
  <w:num w:numId="149">
    <w:abstractNumId w:val="464"/>
  </w:num>
  <w:num w:numId="150">
    <w:abstractNumId w:val="400"/>
  </w:num>
  <w:num w:numId="151">
    <w:abstractNumId w:val="254"/>
  </w:num>
  <w:num w:numId="152">
    <w:abstractNumId w:val="291"/>
  </w:num>
  <w:num w:numId="153">
    <w:abstractNumId w:val="16"/>
  </w:num>
  <w:num w:numId="154">
    <w:abstractNumId w:val="333"/>
  </w:num>
  <w:num w:numId="155">
    <w:abstractNumId w:val="27"/>
  </w:num>
  <w:num w:numId="156">
    <w:abstractNumId w:val="57"/>
  </w:num>
  <w:num w:numId="157">
    <w:abstractNumId w:val="435"/>
  </w:num>
  <w:num w:numId="158">
    <w:abstractNumId w:val="330"/>
  </w:num>
  <w:num w:numId="159">
    <w:abstractNumId w:val="184"/>
  </w:num>
  <w:num w:numId="160">
    <w:abstractNumId w:val="41"/>
  </w:num>
  <w:num w:numId="161">
    <w:abstractNumId w:val="228"/>
  </w:num>
  <w:num w:numId="162">
    <w:abstractNumId w:val="214"/>
  </w:num>
  <w:num w:numId="163">
    <w:abstractNumId w:val="78"/>
  </w:num>
  <w:num w:numId="164">
    <w:abstractNumId w:val="467"/>
  </w:num>
  <w:num w:numId="165">
    <w:abstractNumId w:val="472"/>
  </w:num>
  <w:num w:numId="166">
    <w:abstractNumId w:val="252"/>
  </w:num>
  <w:num w:numId="167">
    <w:abstractNumId w:val="84"/>
  </w:num>
  <w:num w:numId="168">
    <w:abstractNumId w:val="484"/>
  </w:num>
  <w:num w:numId="169">
    <w:abstractNumId w:val="499"/>
  </w:num>
  <w:num w:numId="170">
    <w:abstractNumId w:val="482"/>
  </w:num>
  <w:num w:numId="171">
    <w:abstractNumId w:val="415"/>
  </w:num>
  <w:num w:numId="172">
    <w:abstractNumId w:val="50"/>
  </w:num>
  <w:num w:numId="173">
    <w:abstractNumId w:val="172"/>
  </w:num>
  <w:num w:numId="174">
    <w:abstractNumId w:val="281"/>
  </w:num>
  <w:num w:numId="175">
    <w:abstractNumId w:val="315"/>
  </w:num>
  <w:num w:numId="176">
    <w:abstractNumId w:val="155"/>
  </w:num>
  <w:num w:numId="177">
    <w:abstractNumId w:val="266"/>
  </w:num>
  <w:num w:numId="178">
    <w:abstractNumId w:val="165"/>
  </w:num>
  <w:num w:numId="179">
    <w:abstractNumId w:val="131"/>
  </w:num>
  <w:num w:numId="180">
    <w:abstractNumId w:val="335"/>
  </w:num>
  <w:num w:numId="181">
    <w:abstractNumId w:val="440"/>
  </w:num>
  <w:num w:numId="182">
    <w:abstractNumId w:val="297"/>
  </w:num>
  <w:num w:numId="183">
    <w:abstractNumId w:val="418"/>
  </w:num>
  <w:num w:numId="184">
    <w:abstractNumId w:val="442"/>
  </w:num>
  <w:num w:numId="185">
    <w:abstractNumId w:val="310"/>
  </w:num>
  <w:num w:numId="186">
    <w:abstractNumId w:val="235"/>
  </w:num>
  <w:num w:numId="187">
    <w:abstractNumId w:val="471"/>
  </w:num>
  <w:num w:numId="188">
    <w:abstractNumId w:val="443"/>
  </w:num>
  <w:num w:numId="189">
    <w:abstractNumId w:val="85"/>
  </w:num>
  <w:num w:numId="190">
    <w:abstractNumId w:val="449"/>
  </w:num>
  <w:num w:numId="191">
    <w:abstractNumId w:val="67"/>
  </w:num>
  <w:num w:numId="192">
    <w:abstractNumId w:val="19"/>
  </w:num>
  <w:num w:numId="193">
    <w:abstractNumId w:val="161"/>
  </w:num>
  <w:num w:numId="194">
    <w:abstractNumId w:val="356"/>
  </w:num>
  <w:num w:numId="195">
    <w:abstractNumId w:val="406"/>
  </w:num>
  <w:num w:numId="196">
    <w:abstractNumId w:val="117"/>
  </w:num>
  <w:num w:numId="197">
    <w:abstractNumId w:val="405"/>
  </w:num>
  <w:num w:numId="198">
    <w:abstractNumId w:val="43"/>
  </w:num>
  <w:num w:numId="199">
    <w:abstractNumId w:val="199"/>
  </w:num>
  <w:num w:numId="200">
    <w:abstractNumId w:val="358"/>
  </w:num>
  <w:num w:numId="201">
    <w:abstractNumId w:val="402"/>
  </w:num>
  <w:num w:numId="202">
    <w:abstractNumId w:val="348"/>
  </w:num>
  <w:num w:numId="203">
    <w:abstractNumId w:val="305"/>
  </w:num>
  <w:num w:numId="204">
    <w:abstractNumId w:val="439"/>
  </w:num>
  <w:num w:numId="205">
    <w:abstractNumId w:val="51"/>
  </w:num>
  <w:num w:numId="206">
    <w:abstractNumId w:val="283"/>
  </w:num>
  <w:num w:numId="207">
    <w:abstractNumId w:val="387"/>
  </w:num>
  <w:num w:numId="208">
    <w:abstractNumId w:val="133"/>
  </w:num>
  <w:num w:numId="209">
    <w:abstractNumId w:val="49"/>
  </w:num>
  <w:num w:numId="210">
    <w:abstractNumId w:val="143"/>
  </w:num>
  <w:num w:numId="211">
    <w:abstractNumId w:val="452"/>
  </w:num>
  <w:num w:numId="212">
    <w:abstractNumId w:val="52"/>
  </w:num>
  <w:num w:numId="213">
    <w:abstractNumId w:val="334"/>
  </w:num>
  <w:num w:numId="214">
    <w:abstractNumId w:val="122"/>
  </w:num>
  <w:num w:numId="215">
    <w:abstractNumId w:val="54"/>
  </w:num>
  <w:num w:numId="216">
    <w:abstractNumId w:val="37"/>
  </w:num>
  <w:num w:numId="217">
    <w:abstractNumId w:val="22"/>
  </w:num>
  <w:num w:numId="218">
    <w:abstractNumId w:val="282"/>
  </w:num>
  <w:num w:numId="219">
    <w:abstractNumId w:val="173"/>
  </w:num>
  <w:num w:numId="220">
    <w:abstractNumId w:val="118"/>
  </w:num>
  <w:num w:numId="221">
    <w:abstractNumId w:val="203"/>
  </w:num>
  <w:num w:numId="222">
    <w:abstractNumId w:val="375"/>
  </w:num>
  <w:num w:numId="223">
    <w:abstractNumId w:val="227"/>
  </w:num>
  <w:num w:numId="224">
    <w:abstractNumId w:val="273"/>
  </w:num>
  <w:num w:numId="225">
    <w:abstractNumId w:val="141"/>
  </w:num>
  <w:num w:numId="226">
    <w:abstractNumId w:val="457"/>
  </w:num>
  <w:num w:numId="227">
    <w:abstractNumId w:val="480"/>
  </w:num>
  <w:num w:numId="228">
    <w:abstractNumId w:val="91"/>
  </w:num>
  <w:num w:numId="229">
    <w:abstractNumId w:val="19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7"/>
  </w:num>
  <w:num w:numId="232">
    <w:abstractNumId w:val="497"/>
  </w:num>
  <w:num w:numId="233">
    <w:abstractNumId w:val="163"/>
  </w:num>
  <w:num w:numId="234">
    <w:abstractNumId w:val="339"/>
  </w:num>
  <w:num w:numId="235">
    <w:abstractNumId w:val="428"/>
  </w:num>
  <w:num w:numId="236">
    <w:abstractNumId w:val="159"/>
  </w:num>
  <w:num w:numId="237">
    <w:abstractNumId w:val="312"/>
  </w:num>
  <w:num w:numId="238">
    <w:abstractNumId w:val="397"/>
  </w:num>
  <w:num w:numId="239">
    <w:abstractNumId w:val="177"/>
  </w:num>
  <w:num w:numId="240">
    <w:abstractNumId w:val="220"/>
  </w:num>
  <w:num w:numId="241">
    <w:abstractNumId w:val="384"/>
  </w:num>
  <w:num w:numId="242">
    <w:abstractNumId w:val="171"/>
  </w:num>
  <w:num w:numId="243">
    <w:abstractNumId w:val="8"/>
  </w:num>
  <w:num w:numId="244">
    <w:abstractNumId w:val="7"/>
  </w:num>
  <w:num w:numId="245">
    <w:abstractNumId w:val="5"/>
  </w:num>
  <w:num w:numId="246">
    <w:abstractNumId w:val="399"/>
  </w:num>
  <w:num w:numId="247">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4"/>
  </w:num>
  <w:num w:numId="250">
    <w:abstractNumId w:val="29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1"/>
  </w:num>
  <w:num w:numId="252">
    <w:abstractNumId w:val="350"/>
  </w:num>
  <w:num w:numId="253">
    <w:abstractNumId w:val="17"/>
  </w:num>
  <w:num w:numId="254">
    <w:abstractNumId w:val="289"/>
  </w:num>
  <w:num w:numId="255">
    <w:abstractNumId w:val="0"/>
  </w:num>
  <w:num w:numId="256">
    <w:abstractNumId w:val="320"/>
  </w:num>
  <w:num w:numId="257">
    <w:abstractNumId w:val="355"/>
  </w:num>
  <w:num w:numId="258">
    <w:abstractNumId w:val="422"/>
  </w:num>
  <w:num w:numId="259">
    <w:abstractNumId w:val="390"/>
  </w:num>
  <w:num w:numId="260">
    <w:abstractNumId w:val="378"/>
  </w:num>
  <w:num w:numId="261">
    <w:abstractNumId w:val="343"/>
  </w:num>
  <w:num w:numId="262">
    <w:abstractNumId w:val="192"/>
  </w:num>
  <w:num w:numId="263">
    <w:abstractNumId w:val="346"/>
  </w:num>
  <w:num w:numId="264">
    <w:abstractNumId w:val="60"/>
  </w:num>
  <w:num w:numId="265">
    <w:abstractNumId w:val="295"/>
  </w:num>
  <w:num w:numId="266">
    <w:abstractNumId w:val="236"/>
  </w:num>
  <w:num w:numId="267">
    <w:abstractNumId w:val="14"/>
  </w:num>
  <w:num w:numId="268">
    <w:abstractNumId w:val="240"/>
  </w:num>
  <w:num w:numId="269">
    <w:abstractNumId w:val="444"/>
  </w:num>
  <w:num w:numId="270">
    <w:abstractNumId w:val="303"/>
  </w:num>
  <w:num w:numId="271">
    <w:abstractNumId w:val="308"/>
  </w:num>
  <w:num w:numId="272">
    <w:abstractNumId w:val="445"/>
  </w:num>
  <w:num w:numId="273">
    <w:abstractNumId w:val="97"/>
  </w:num>
  <w:num w:numId="274">
    <w:abstractNumId w:val="500"/>
  </w:num>
  <w:num w:numId="275">
    <w:abstractNumId w:val="366"/>
  </w:num>
  <w:num w:numId="276">
    <w:abstractNumId w:val="123"/>
  </w:num>
  <w:num w:numId="277">
    <w:abstractNumId w:val="392"/>
  </w:num>
  <w:num w:numId="278">
    <w:abstractNumId w:val="271"/>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6"/>
  </w:num>
  <w:num w:numId="285">
    <w:abstractNumId w:val="413"/>
  </w:num>
  <w:num w:numId="286">
    <w:abstractNumId w:val="45"/>
  </w:num>
  <w:num w:numId="287">
    <w:abstractNumId w:val="416"/>
  </w:num>
  <w:num w:numId="288">
    <w:abstractNumId w:val="253"/>
  </w:num>
  <w:num w:numId="289">
    <w:abstractNumId w:val="95"/>
  </w:num>
  <w:num w:numId="290">
    <w:abstractNumId w:val="66"/>
  </w:num>
  <w:num w:numId="291">
    <w:abstractNumId w:val="424"/>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3"/>
  </w:num>
  <w:num w:numId="295">
    <w:abstractNumId w:val="285"/>
  </w:num>
  <w:num w:numId="296">
    <w:abstractNumId w:val="318"/>
  </w:num>
  <w:num w:numId="297">
    <w:abstractNumId w:val="212"/>
  </w:num>
  <w:num w:numId="298">
    <w:abstractNumId w:val="115"/>
  </w:num>
  <w:num w:numId="299">
    <w:abstractNumId w:val="162"/>
  </w:num>
  <w:num w:numId="300">
    <w:abstractNumId w:val="200"/>
  </w:num>
  <w:num w:numId="301">
    <w:abstractNumId w:val="79"/>
  </w:num>
  <w:num w:numId="302">
    <w:abstractNumId w:val="367"/>
  </w:num>
  <w:num w:numId="303">
    <w:abstractNumId w:val="88"/>
  </w:num>
  <w:num w:numId="304">
    <w:abstractNumId w:val="293"/>
  </w:num>
  <w:num w:numId="305">
    <w:abstractNumId w:val="205"/>
  </w:num>
  <w:num w:numId="306">
    <w:abstractNumId w:val="360"/>
  </w:num>
  <w:num w:numId="307">
    <w:abstractNumId w:val="436"/>
  </w:num>
  <w:num w:numId="308">
    <w:abstractNumId w:val="221"/>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0"/>
  </w:num>
  <w:num w:numId="312">
    <w:abstractNumId w:val="377"/>
  </w:num>
  <w:num w:numId="313">
    <w:abstractNumId w:val="190"/>
  </w:num>
  <w:num w:numId="314">
    <w:abstractNumId w:val="36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0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7"/>
  </w:num>
  <w:num w:numId="321">
    <w:abstractNumId w:val="267"/>
  </w:num>
  <w:num w:numId="322">
    <w:abstractNumId w:val="125"/>
  </w:num>
  <w:num w:numId="323">
    <w:abstractNumId w:val="361"/>
  </w:num>
  <w:num w:numId="324">
    <w:abstractNumId w:val="135"/>
  </w:num>
  <w:num w:numId="325">
    <w:abstractNumId w:val="33"/>
  </w:num>
  <w:num w:numId="326">
    <w:abstractNumId w:val="247"/>
  </w:num>
  <w:num w:numId="327">
    <w:abstractNumId w:val="169"/>
  </w:num>
  <w:num w:numId="328">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5"/>
  </w:num>
  <w:num w:numId="330">
    <w:abstractNumId w:val="77"/>
  </w:num>
  <w:num w:numId="331">
    <w:abstractNumId w:val="410"/>
  </w:num>
  <w:num w:numId="332">
    <w:abstractNumId w:val="43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3"/>
  </w:num>
  <w:num w:numId="334">
    <w:abstractNumId w:val="311"/>
  </w:num>
  <w:num w:numId="335">
    <w:abstractNumId w:val="31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3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2"/>
  </w:num>
  <w:num w:numId="338">
    <w:abstractNumId w:val="438"/>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1"/>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0"/>
  </w:num>
  <w:num w:numId="341">
    <w:abstractNumId w:val="23"/>
  </w:num>
  <w:num w:numId="342">
    <w:abstractNumId w:val="454"/>
  </w:num>
  <w:num w:numId="343">
    <w:abstractNumId w:val="43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98"/>
  </w:num>
  <w:num w:numId="345">
    <w:abstractNumId w:val="98"/>
  </w:num>
  <w:num w:numId="346">
    <w:abstractNumId w:val="479"/>
  </w:num>
  <w:num w:numId="347">
    <w:abstractNumId w:val="446"/>
  </w:num>
  <w:num w:numId="348">
    <w:abstractNumId w:val="38"/>
  </w:num>
  <w:num w:numId="349">
    <w:abstractNumId w:val="75"/>
  </w:num>
  <w:num w:numId="350">
    <w:abstractNumId w:val="248"/>
  </w:num>
  <w:num w:numId="351">
    <w:abstractNumId w:val="391"/>
  </w:num>
  <w:num w:numId="352">
    <w:abstractNumId w:val="158"/>
  </w:num>
  <w:num w:numId="353">
    <w:abstractNumId w:val="76"/>
  </w:num>
  <w:num w:numId="354">
    <w:abstractNumId w:val="224"/>
  </w:num>
  <w:num w:numId="355">
    <w:abstractNumId w:val="322"/>
  </w:num>
  <w:num w:numId="356">
    <w:abstractNumId w:val="198"/>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6"/>
  </w:num>
  <w:num w:numId="360">
    <w:abstractNumId w:val="24"/>
  </w:num>
  <w:num w:numId="361">
    <w:abstractNumId w:val="438"/>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3"/>
  </w:num>
  <w:num w:numId="364">
    <w:abstractNumId w:val="369"/>
  </w:num>
  <w:num w:numId="365">
    <w:abstractNumId w:val="306"/>
  </w:num>
  <w:num w:numId="366">
    <w:abstractNumId w:val="110"/>
  </w:num>
  <w:num w:numId="367">
    <w:abstractNumId w:val="55"/>
  </w:num>
  <w:num w:numId="368">
    <w:abstractNumId w:val="182"/>
  </w:num>
  <w:num w:numId="369">
    <w:abstractNumId w:val="423"/>
  </w:num>
  <w:num w:numId="370">
    <w:abstractNumId w:val="430"/>
  </w:num>
  <w:num w:numId="371">
    <w:abstractNumId w:val="331"/>
  </w:num>
  <w:num w:numId="372">
    <w:abstractNumId w:val="290"/>
  </w:num>
  <w:num w:numId="373">
    <w:abstractNumId w:val="257"/>
  </w:num>
  <w:num w:numId="374">
    <w:abstractNumId w:val="216"/>
  </w:num>
  <w:num w:numId="375">
    <w:abstractNumId w:val="183"/>
  </w:num>
  <w:num w:numId="376">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6"/>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0"/>
  </w:num>
  <w:num w:numId="388">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2"/>
  </w:num>
  <w:num w:numId="408">
    <w:abstractNumId w:val="188"/>
  </w:num>
  <w:num w:numId="409">
    <w:abstractNumId w:val="167"/>
  </w:num>
  <w:num w:numId="410">
    <w:abstractNumId w:val="44"/>
  </w:num>
  <w:num w:numId="411">
    <w:abstractNumId w:val="28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1"/>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2"/>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5"/>
  </w:num>
  <w:num w:numId="426">
    <w:abstractNumId w:val="319"/>
  </w:num>
  <w:num w:numId="427">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0"/>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4"/>
  </w:num>
  <w:num w:numId="438">
    <w:abstractNumId w:val="223"/>
  </w:num>
  <w:num w:numId="439">
    <w:abstractNumId w:val="103"/>
  </w:num>
  <w:num w:numId="440">
    <w:abstractNumId w:val="372"/>
  </w:num>
  <w:num w:numId="441">
    <w:abstractNumId w:val="341"/>
  </w:num>
  <w:num w:numId="442">
    <w:abstractNumId w:val="46"/>
  </w:num>
  <w:num w:numId="443">
    <w:abstractNumId w:val="466"/>
  </w:num>
  <w:num w:numId="444">
    <w:abstractNumId w:val="408"/>
  </w:num>
  <w:num w:numId="445">
    <w:abstractNumId w:val="307"/>
  </w:num>
  <w:num w:numId="446">
    <w:abstractNumId w:val="105"/>
  </w:num>
  <w:num w:numId="447">
    <w:abstractNumId w:val="455"/>
  </w:num>
  <w:num w:numId="448">
    <w:abstractNumId w:val="26"/>
  </w:num>
  <w:num w:numId="449">
    <w:abstractNumId w:val="304"/>
  </w:num>
  <w:num w:numId="450">
    <w:abstractNumId w:val="176"/>
  </w:num>
  <w:num w:numId="451">
    <w:abstractNumId w:val="31"/>
  </w:num>
  <w:num w:numId="452">
    <w:abstractNumId w:val="136"/>
  </w:num>
  <w:num w:numId="453">
    <w:abstractNumId w:val="101"/>
  </w:num>
  <w:num w:numId="454">
    <w:abstractNumId w:val="81"/>
  </w:num>
  <w:num w:numId="455">
    <w:abstractNumId w:val="211"/>
  </w:num>
  <w:num w:numId="456">
    <w:abstractNumId w:val="434"/>
  </w:num>
  <w:num w:numId="457">
    <w:abstractNumId w:val="301"/>
  </w:num>
  <w:num w:numId="458">
    <w:abstractNumId w:val="89"/>
  </w:num>
  <w:num w:numId="459">
    <w:abstractNumId w:val="278"/>
  </w:num>
  <w:num w:numId="460">
    <w:abstractNumId w:val="269"/>
  </w:num>
  <w:num w:numId="461">
    <w:abstractNumId w:val="36"/>
  </w:num>
  <w:num w:numId="462">
    <w:abstractNumId w:val="201"/>
  </w:num>
  <w:num w:numId="463">
    <w:abstractNumId w:val="450"/>
  </w:num>
  <w:num w:numId="464">
    <w:abstractNumId w:val="347"/>
  </w:num>
  <w:num w:numId="465">
    <w:abstractNumId w:val="347"/>
  </w:num>
  <w:num w:numId="466">
    <w:abstractNumId w:val="347"/>
  </w:num>
  <w:num w:numId="467">
    <w:abstractNumId w:val="347"/>
  </w:num>
  <w:num w:numId="468">
    <w:abstractNumId w:val="347"/>
  </w:num>
  <w:num w:numId="469">
    <w:abstractNumId w:val="279"/>
  </w:num>
  <w:num w:numId="470">
    <w:abstractNumId w:val="398"/>
  </w:num>
  <w:num w:numId="471">
    <w:abstractNumId w:val="114"/>
  </w:num>
  <w:num w:numId="472">
    <w:abstractNumId w:val="230"/>
  </w:num>
  <w:num w:numId="473">
    <w:abstractNumId w:val="154"/>
  </w:num>
  <w:num w:numId="474">
    <w:abstractNumId w:val="210"/>
  </w:num>
  <w:num w:numId="475">
    <w:abstractNumId w:val="347"/>
  </w:num>
  <w:num w:numId="476">
    <w:abstractNumId w:val="379"/>
  </w:num>
  <w:num w:numId="477">
    <w:abstractNumId w:val="347"/>
  </w:num>
  <w:num w:numId="478">
    <w:abstractNumId w:val="150"/>
  </w:num>
  <w:num w:numId="479">
    <w:abstractNumId w:val="441"/>
  </w:num>
  <w:num w:numId="480">
    <w:abstractNumId w:val="492"/>
  </w:num>
  <w:num w:numId="481">
    <w:abstractNumId w:val="347"/>
  </w:num>
  <w:num w:numId="482">
    <w:abstractNumId w:val="347"/>
  </w:num>
  <w:num w:numId="483">
    <w:abstractNumId w:val="274"/>
  </w:num>
  <w:num w:numId="484">
    <w:abstractNumId w:val="347"/>
  </w:num>
  <w:num w:numId="485">
    <w:abstractNumId w:val="232"/>
  </w:num>
  <w:num w:numId="486">
    <w:abstractNumId w:val="207"/>
  </w:num>
  <w:num w:numId="487">
    <w:abstractNumId w:val="21"/>
  </w:num>
  <w:num w:numId="488">
    <w:abstractNumId w:val="300"/>
  </w:num>
  <w:num w:numId="489">
    <w:abstractNumId w:val="86"/>
  </w:num>
  <w:num w:numId="490">
    <w:abstractNumId w:val="73"/>
  </w:num>
  <w:num w:numId="491">
    <w:abstractNumId w:val="490"/>
  </w:num>
  <w:num w:numId="492">
    <w:abstractNumId w:val="284"/>
  </w:num>
  <w:num w:numId="493">
    <w:abstractNumId w:val="347"/>
  </w:num>
  <w:num w:numId="494">
    <w:abstractNumId w:val="347"/>
  </w:num>
  <w:num w:numId="495">
    <w:abstractNumId w:val="156"/>
  </w:num>
  <w:num w:numId="496">
    <w:abstractNumId w:val="270"/>
  </w:num>
  <w:num w:numId="497">
    <w:abstractNumId w:val="191"/>
  </w:num>
  <w:num w:numId="498">
    <w:abstractNumId w:val="359"/>
  </w:num>
  <w:num w:numId="499">
    <w:abstractNumId w:val="374"/>
  </w:num>
  <w:num w:numId="500">
    <w:abstractNumId w:val="347"/>
  </w:num>
  <w:num w:numId="501">
    <w:abstractNumId w:val="347"/>
  </w:num>
  <w:num w:numId="502">
    <w:abstractNumId w:val="347"/>
  </w:num>
  <w:num w:numId="503">
    <w:abstractNumId w:val="219"/>
  </w:num>
  <w:num w:numId="504">
    <w:abstractNumId w:val="473"/>
  </w:num>
  <w:num w:numId="505">
    <w:abstractNumId w:val="226"/>
  </w:num>
  <w:num w:numId="506">
    <w:abstractNumId w:val="164"/>
  </w:num>
  <w:num w:numId="507">
    <w:abstractNumId w:val="364"/>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2"/>
  </w:num>
  <w:num w:numId="512">
    <w:abstractNumId w:val="93"/>
  </w:num>
  <w:num w:numId="513">
    <w:abstractNumId w:val="362"/>
  </w:num>
  <w:num w:numId="514">
    <w:abstractNumId w:val="336"/>
  </w:num>
  <w:num w:numId="515">
    <w:abstractNumId w:val="383"/>
  </w:num>
  <w:num w:numId="516">
    <w:abstractNumId w:val="237"/>
  </w:num>
  <w:num w:numId="517">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0"/>
  </w:num>
  <w:num w:numId="531">
    <w:abstractNumId w:val="489"/>
  </w:num>
  <w:num w:numId="532">
    <w:abstractNumId w:val="189"/>
  </w:num>
  <w:num w:numId="533">
    <w:abstractNumId w:val="357"/>
  </w:num>
  <w:num w:numId="534">
    <w:abstractNumId w:val="100"/>
  </w:num>
  <w:num w:numId="535">
    <w:abstractNumId w:val="62"/>
  </w:num>
  <w:num w:numId="536">
    <w:abstractNumId w:val="495"/>
  </w:num>
  <w:num w:numId="537">
    <w:abstractNumId w:val="145"/>
  </w:num>
  <w:num w:numId="538">
    <w:abstractNumId w:val="299"/>
  </w:num>
  <w:num w:numId="539">
    <w:abstractNumId w:val="347"/>
  </w:num>
  <w:num w:numId="540">
    <w:abstractNumId w:val="234"/>
  </w:num>
  <w:num w:numId="541">
    <w:abstractNumId w:val="63"/>
  </w:num>
  <w:num w:numId="542">
    <w:abstractNumId w:val="243"/>
  </w:num>
  <w:num w:numId="543">
    <w:abstractNumId w:val="470"/>
  </w:num>
  <w:num w:numId="544">
    <w:abstractNumId w:val="323"/>
  </w:num>
  <w:num w:numId="545">
    <w:abstractNumId w:val="352"/>
  </w:num>
  <w:num w:numId="546">
    <w:abstractNumId w:val="13"/>
  </w:num>
  <w:num w:numId="547">
    <w:abstractNumId w:val="468"/>
  </w:num>
  <w:num w:numId="548">
    <w:abstractNumId w:val="332"/>
  </w:num>
  <w:num w:numId="549">
    <w:abstractNumId w:val="231"/>
  </w:num>
  <w:num w:numId="550">
    <w:abstractNumId w:val="347"/>
  </w:num>
  <w:num w:numId="551">
    <w:abstractNumId w:val="347"/>
  </w:num>
  <w:num w:numId="552">
    <w:abstractNumId w:val="347"/>
  </w:num>
  <w:num w:numId="553">
    <w:abstractNumId w:val="347"/>
  </w:num>
  <w:num w:numId="554">
    <w:abstractNumId w:val="347"/>
  </w:num>
  <w:num w:numId="555">
    <w:abstractNumId w:val="347"/>
  </w:num>
  <w:num w:numId="556">
    <w:abstractNumId w:val="347"/>
  </w:num>
  <w:num w:numId="557">
    <w:abstractNumId w:val="128"/>
  </w:num>
  <w:num w:numId="558">
    <w:abstractNumId w:val="394"/>
  </w:num>
  <w:num w:numId="559">
    <w:abstractNumId w:val="347"/>
  </w:num>
  <w:num w:numId="560">
    <w:abstractNumId w:val="277"/>
  </w:num>
  <w:num w:numId="561">
    <w:abstractNumId w:val="371"/>
  </w:num>
  <w:num w:numId="562">
    <w:abstractNumId w:val="3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1"/>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4"/>
  </w:num>
  <w:num w:numId="571">
    <w:abstractNumId w:val="153"/>
  </w:num>
  <w:num w:numId="572">
    <w:abstractNumId w:val="486"/>
  </w:num>
  <w:num w:numId="573">
    <w:abstractNumId w:val="427"/>
  </w:num>
  <w:num w:numId="574">
    <w:abstractNumId w:val="112"/>
  </w:num>
  <w:num w:numId="575">
    <w:abstractNumId w:val="151"/>
  </w:num>
  <w:num w:numId="576">
    <w:abstractNumId w:val="222"/>
  </w:num>
  <w:num w:numId="577">
    <w:abstractNumId w:val="28"/>
  </w:num>
  <w:num w:numId="578">
    <w:abstractNumId w:val="20"/>
  </w:num>
  <w:num w:numId="579">
    <w:abstractNumId w:val="251"/>
  </w:num>
  <w:num w:numId="580">
    <w:abstractNumId w:val="72"/>
  </w:num>
  <w:num w:numId="581">
    <w:abstractNumId w:val="204"/>
  </w:num>
  <w:num w:numId="582">
    <w:abstractNumId w:val="61"/>
  </w:num>
  <w:num w:numId="583">
    <w:abstractNumId w:val="414"/>
  </w:num>
  <w:num w:numId="584">
    <w:abstractNumId w:val="469"/>
  </w:num>
  <w:num w:numId="585">
    <w:abstractNumId w:val="448"/>
  </w:num>
  <w:num w:numId="586">
    <w:abstractNumId w:val="421"/>
  </w:num>
  <w:num w:numId="587">
    <w:abstractNumId w:val="47"/>
  </w:num>
  <w:num w:numId="588">
    <w:abstractNumId w:val="233"/>
  </w:num>
  <w:num w:numId="589">
    <w:abstractNumId w:val="431"/>
  </w:num>
  <w:num w:numId="590">
    <w:abstractNumId w:val="302"/>
  </w:num>
  <w:num w:numId="591">
    <w:abstractNumId w:val="478"/>
  </w:num>
  <w:num w:numId="592">
    <w:abstractNumId w:val="238"/>
  </w:num>
  <w:num w:numId="593">
    <w:abstractNumId w:val="74"/>
  </w:num>
  <w:num w:numId="594">
    <w:abstractNumId w:val="82"/>
  </w:num>
  <w:num w:numId="595">
    <w:abstractNumId w:val="485"/>
  </w:num>
  <w:num w:numId="596">
    <w:abstractNumId w:val="465"/>
  </w:num>
  <w:num w:numId="597">
    <w:abstractNumId w:val="447"/>
  </w:num>
  <w:num w:numId="598">
    <w:abstractNumId w:val="325"/>
  </w:num>
  <w:num w:numId="599">
    <w:abstractNumId w:val="187"/>
  </w:num>
  <w:num w:numId="600">
    <w:abstractNumId w:val="149"/>
  </w:num>
  <w:num w:numId="601">
    <w:abstractNumId w:val="111"/>
  </w:num>
  <w:num w:numId="602">
    <w:abstractNumId w:val="347"/>
  </w:num>
  <w:num w:numId="603">
    <w:abstractNumId w:val="121"/>
  </w:num>
  <w:num w:numId="604">
    <w:abstractNumId w:val="260"/>
  </w:num>
  <w:num w:numId="605">
    <w:abstractNumId w:val="215"/>
  </w:num>
  <w:numIdMacAtCleanup w:val="60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Ye-Kui Wang">
    <w15:presenceInfo w15:providerId="None" w15:userId="Ye-Kui Wang"/>
  </w15:person>
  <w15:person w15:author="JVET-M0128">
    <w15:presenceInfo w15:providerId="None" w15:userId="JVET-M0128"/>
  </w15:person>
  <w15:person w15:author="JVET-M0132">
    <w15:presenceInfo w15:providerId="None" w15:userId="JVET-M0132"/>
  </w15:person>
  <w15:person w15:author="JVET-M0853">
    <w15:presenceInfo w15:providerId="None" w15:userId="JVET-M0853"/>
  </w15:person>
  <w15:person w15:author="JVET-M0160">
    <w15:presenceInfo w15:providerId="None" w15:userId="JVET-M0160"/>
  </w15:person>
  <w15:person w15:author="JVET-M0101">
    <w15:presenceInfo w15:providerId="None" w15:userId="JVET-M0101"/>
  </w15:person>
  <w15:person w15:author="JVET-M0415">
    <w15:presenceInfo w15:providerId="None" w15:userId="JVET-M0415"/>
  </w15:person>
  <w15:person w15:author="Xiaoyu Xiu">
    <w15:presenceInfo w15:providerId="Windows Live" w15:userId="b12bf575dbee45de"/>
  </w15:person>
  <w15:person w15:author="Benjamin Bross">
    <w15:presenceInfo w15:providerId="None" w15:userId="Benjamin Bros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4096" w:nlCheck="1" w:checkStyle="0"/>
  <w:activeWritingStyle w:appName="MSWord" w:lang="en-US" w:vendorID="64" w:dllVersion="4096" w:nlCheck="1" w:checkStyle="0"/>
  <w:proofState w:spelling="clean"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515"/>
    <w:rsid w:val="000341A8"/>
    <w:rsid w:val="000347F3"/>
    <w:rsid w:val="00034B6F"/>
    <w:rsid w:val="00034DA5"/>
    <w:rsid w:val="000355E1"/>
    <w:rsid w:val="00035C9E"/>
    <w:rsid w:val="00035CF7"/>
    <w:rsid w:val="00035FE7"/>
    <w:rsid w:val="00036390"/>
    <w:rsid w:val="00037C8C"/>
    <w:rsid w:val="00037F7D"/>
    <w:rsid w:val="00040813"/>
    <w:rsid w:val="00040B12"/>
    <w:rsid w:val="00041947"/>
    <w:rsid w:val="00041D26"/>
    <w:rsid w:val="00042441"/>
    <w:rsid w:val="000424FF"/>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B2F"/>
    <w:rsid w:val="000930A9"/>
    <w:rsid w:val="00093AA1"/>
    <w:rsid w:val="00093C41"/>
    <w:rsid w:val="000945E5"/>
    <w:rsid w:val="000948CB"/>
    <w:rsid w:val="00094B1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F50"/>
    <w:rsid w:val="000F285C"/>
    <w:rsid w:val="000F2A02"/>
    <w:rsid w:val="000F2D93"/>
    <w:rsid w:val="000F30B7"/>
    <w:rsid w:val="000F36EC"/>
    <w:rsid w:val="000F3930"/>
    <w:rsid w:val="000F43C4"/>
    <w:rsid w:val="000F44C5"/>
    <w:rsid w:val="000F55C5"/>
    <w:rsid w:val="000F57CF"/>
    <w:rsid w:val="000F645F"/>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32E6"/>
    <w:rsid w:val="00164D15"/>
    <w:rsid w:val="0016565E"/>
    <w:rsid w:val="00165896"/>
    <w:rsid w:val="001658BE"/>
    <w:rsid w:val="00165C3E"/>
    <w:rsid w:val="00165D8B"/>
    <w:rsid w:val="001663A6"/>
    <w:rsid w:val="001676FB"/>
    <w:rsid w:val="0016798A"/>
    <w:rsid w:val="00167B4F"/>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239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1165"/>
    <w:rsid w:val="00261578"/>
    <w:rsid w:val="002616E8"/>
    <w:rsid w:val="00261796"/>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F58"/>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42BC"/>
    <w:rsid w:val="002849C4"/>
    <w:rsid w:val="0028522E"/>
    <w:rsid w:val="002860C2"/>
    <w:rsid w:val="00286B4E"/>
    <w:rsid w:val="00286DD5"/>
    <w:rsid w:val="00286F5D"/>
    <w:rsid w:val="00287670"/>
    <w:rsid w:val="00290636"/>
    <w:rsid w:val="002906E4"/>
    <w:rsid w:val="002906EA"/>
    <w:rsid w:val="00291349"/>
    <w:rsid w:val="00291C57"/>
    <w:rsid w:val="00291D21"/>
    <w:rsid w:val="002926FD"/>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93D"/>
    <w:rsid w:val="002B589B"/>
    <w:rsid w:val="002B5E5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3322"/>
    <w:rsid w:val="002F3B3C"/>
    <w:rsid w:val="002F3C82"/>
    <w:rsid w:val="002F53E8"/>
    <w:rsid w:val="002F5B05"/>
    <w:rsid w:val="002F6280"/>
    <w:rsid w:val="0030008C"/>
    <w:rsid w:val="0030078A"/>
    <w:rsid w:val="00300847"/>
    <w:rsid w:val="003022F3"/>
    <w:rsid w:val="003029B1"/>
    <w:rsid w:val="00302AA0"/>
    <w:rsid w:val="00302C1F"/>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E7D"/>
    <w:rsid w:val="00335ECC"/>
    <w:rsid w:val="003378A0"/>
    <w:rsid w:val="0033793B"/>
    <w:rsid w:val="00337F31"/>
    <w:rsid w:val="00341169"/>
    <w:rsid w:val="003414E7"/>
    <w:rsid w:val="0034193C"/>
    <w:rsid w:val="00341B0A"/>
    <w:rsid w:val="00342740"/>
    <w:rsid w:val="003427D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13"/>
    <w:rsid w:val="003B1AC9"/>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F45"/>
    <w:rsid w:val="004344E7"/>
    <w:rsid w:val="00434769"/>
    <w:rsid w:val="0043496E"/>
    <w:rsid w:val="004358E3"/>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6037"/>
    <w:rsid w:val="004461DE"/>
    <w:rsid w:val="0044653C"/>
    <w:rsid w:val="0044659E"/>
    <w:rsid w:val="0044677D"/>
    <w:rsid w:val="0044687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048"/>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22"/>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4DA0"/>
    <w:rsid w:val="0049542E"/>
    <w:rsid w:val="004966A0"/>
    <w:rsid w:val="00496C62"/>
    <w:rsid w:val="00497CB3"/>
    <w:rsid w:val="00497E9E"/>
    <w:rsid w:val="004A0EF1"/>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09BC"/>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318"/>
    <w:rsid w:val="004D564E"/>
    <w:rsid w:val="004D5CDD"/>
    <w:rsid w:val="004D647F"/>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20C1"/>
    <w:rsid w:val="00502D2E"/>
    <w:rsid w:val="00502E15"/>
    <w:rsid w:val="00503716"/>
    <w:rsid w:val="0050567D"/>
    <w:rsid w:val="005059CA"/>
    <w:rsid w:val="00506085"/>
    <w:rsid w:val="005068FD"/>
    <w:rsid w:val="00507243"/>
    <w:rsid w:val="00507638"/>
    <w:rsid w:val="00507872"/>
    <w:rsid w:val="00507BA8"/>
    <w:rsid w:val="00510061"/>
    <w:rsid w:val="0051037E"/>
    <w:rsid w:val="0051085E"/>
    <w:rsid w:val="005108A9"/>
    <w:rsid w:val="00512E7F"/>
    <w:rsid w:val="0051357F"/>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60C"/>
    <w:rsid w:val="00524891"/>
    <w:rsid w:val="00524A8F"/>
    <w:rsid w:val="00524FCC"/>
    <w:rsid w:val="005253B5"/>
    <w:rsid w:val="005253E3"/>
    <w:rsid w:val="005253F0"/>
    <w:rsid w:val="00525429"/>
    <w:rsid w:val="00525695"/>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163"/>
    <w:rsid w:val="005411E4"/>
    <w:rsid w:val="00542C78"/>
    <w:rsid w:val="005433B7"/>
    <w:rsid w:val="005438AB"/>
    <w:rsid w:val="00543962"/>
    <w:rsid w:val="00543A9E"/>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591E"/>
    <w:rsid w:val="00585FA4"/>
    <w:rsid w:val="0058622B"/>
    <w:rsid w:val="00586244"/>
    <w:rsid w:val="00586805"/>
    <w:rsid w:val="00586B38"/>
    <w:rsid w:val="00586DCF"/>
    <w:rsid w:val="0058741E"/>
    <w:rsid w:val="00587A6A"/>
    <w:rsid w:val="00590066"/>
    <w:rsid w:val="00590372"/>
    <w:rsid w:val="005903B8"/>
    <w:rsid w:val="00590D90"/>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E7A5C"/>
    <w:rsid w:val="005F05CD"/>
    <w:rsid w:val="005F0C87"/>
    <w:rsid w:val="005F0FEF"/>
    <w:rsid w:val="005F182C"/>
    <w:rsid w:val="005F19FB"/>
    <w:rsid w:val="005F1B7A"/>
    <w:rsid w:val="005F214A"/>
    <w:rsid w:val="005F2600"/>
    <w:rsid w:val="005F2634"/>
    <w:rsid w:val="005F289B"/>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B23"/>
    <w:rsid w:val="00607275"/>
    <w:rsid w:val="00607F18"/>
    <w:rsid w:val="00607F61"/>
    <w:rsid w:val="00610A87"/>
    <w:rsid w:val="006110DF"/>
    <w:rsid w:val="0061190F"/>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680"/>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D88"/>
    <w:rsid w:val="006E2419"/>
    <w:rsid w:val="006E2750"/>
    <w:rsid w:val="006E2A70"/>
    <w:rsid w:val="006E2B4D"/>
    <w:rsid w:val="006E2D6F"/>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22DF"/>
    <w:rsid w:val="007224A3"/>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AD6"/>
    <w:rsid w:val="0076220D"/>
    <w:rsid w:val="00762552"/>
    <w:rsid w:val="00762F10"/>
    <w:rsid w:val="007642BF"/>
    <w:rsid w:val="00764416"/>
    <w:rsid w:val="007644C2"/>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D22"/>
    <w:rsid w:val="007A5122"/>
    <w:rsid w:val="007A5DE2"/>
    <w:rsid w:val="007A67F9"/>
    <w:rsid w:val="007A7288"/>
    <w:rsid w:val="007A76D7"/>
    <w:rsid w:val="007A7CB1"/>
    <w:rsid w:val="007B0C37"/>
    <w:rsid w:val="007B1A61"/>
    <w:rsid w:val="007B1CA0"/>
    <w:rsid w:val="007B1E36"/>
    <w:rsid w:val="007B2059"/>
    <w:rsid w:val="007B2084"/>
    <w:rsid w:val="007B260A"/>
    <w:rsid w:val="007B27B4"/>
    <w:rsid w:val="007B2AC1"/>
    <w:rsid w:val="007B2F01"/>
    <w:rsid w:val="007B3FDD"/>
    <w:rsid w:val="007B40E2"/>
    <w:rsid w:val="007B41A1"/>
    <w:rsid w:val="007B4770"/>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FCE"/>
    <w:rsid w:val="008A12A1"/>
    <w:rsid w:val="008A1BE2"/>
    <w:rsid w:val="008A2677"/>
    <w:rsid w:val="008A2BE5"/>
    <w:rsid w:val="008A2C95"/>
    <w:rsid w:val="008A30E0"/>
    <w:rsid w:val="008A34E1"/>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5A2"/>
    <w:rsid w:val="008F2B3F"/>
    <w:rsid w:val="008F2BE6"/>
    <w:rsid w:val="008F3428"/>
    <w:rsid w:val="008F4624"/>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31B8"/>
    <w:rsid w:val="00913D56"/>
    <w:rsid w:val="00914237"/>
    <w:rsid w:val="00914452"/>
    <w:rsid w:val="0091472E"/>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6BCD"/>
    <w:rsid w:val="00926D4C"/>
    <w:rsid w:val="00927A4C"/>
    <w:rsid w:val="00930029"/>
    <w:rsid w:val="00930AEB"/>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3068"/>
    <w:rsid w:val="00A233EA"/>
    <w:rsid w:val="00A23605"/>
    <w:rsid w:val="00A236CB"/>
    <w:rsid w:val="00A23CFE"/>
    <w:rsid w:val="00A2464C"/>
    <w:rsid w:val="00A24EDD"/>
    <w:rsid w:val="00A25184"/>
    <w:rsid w:val="00A2525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95C"/>
    <w:rsid w:val="00A94FF0"/>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67C"/>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2952"/>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5637"/>
    <w:rsid w:val="00B2634A"/>
    <w:rsid w:val="00B26CBD"/>
    <w:rsid w:val="00B26F44"/>
    <w:rsid w:val="00B2797D"/>
    <w:rsid w:val="00B30067"/>
    <w:rsid w:val="00B3009C"/>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A24"/>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C48"/>
    <w:rsid w:val="00C04C53"/>
    <w:rsid w:val="00C0606C"/>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406"/>
    <w:rsid w:val="00C24934"/>
    <w:rsid w:val="00C24C3A"/>
    <w:rsid w:val="00C25A95"/>
    <w:rsid w:val="00C25ABA"/>
    <w:rsid w:val="00C27400"/>
    <w:rsid w:val="00C276FE"/>
    <w:rsid w:val="00C278B5"/>
    <w:rsid w:val="00C27CBC"/>
    <w:rsid w:val="00C27F77"/>
    <w:rsid w:val="00C31054"/>
    <w:rsid w:val="00C32423"/>
    <w:rsid w:val="00C32BC6"/>
    <w:rsid w:val="00C336E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AB8"/>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077D"/>
    <w:rsid w:val="00D01146"/>
    <w:rsid w:val="00D0124C"/>
    <w:rsid w:val="00D0124F"/>
    <w:rsid w:val="00D02716"/>
    <w:rsid w:val="00D027FA"/>
    <w:rsid w:val="00D02BDD"/>
    <w:rsid w:val="00D02D35"/>
    <w:rsid w:val="00D03036"/>
    <w:rsid w:val="00D04793"/>
    <w:rsid w:val="00D051AD"/>
    <w:rsid w:val="00D05270"/>
    <w:rsid w:val="00D05831"/>
    <w:rsid w:val="00D0659F"/>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836"/>
    <w:rsid w:val="00D16846"/>
    <w:rsid w:val="00D168EC"/>
    <w:rsid w:val="00D16D41"/>
    <w:rsid w:val="00D17168"/>
    <w:rsid w:val="00D17A1F"/>
    <w:rsid w:val="00D20C3D"/>
    <w:rsid w:val="00D20C80"/>
    <w:rsid w:val="00D20DC2"/>
    <w:rsid w:val="00D20F2B"/>
    <w:rsid w:val="00D21236"/>
    <w:rsid w:val="00D21403"/>
    <w:rsid w:val="00D21EE9"/>
    <w:rsid w:val="00D22833"/>
    <w:rsid w:val="00D22E9F"/>
    <w:rsid w:val="00D230C4"/>
    <w:rsid w:val="00D23278"/>
    <w:rsid w:val="00D23363"/>
    <w:rsid w:val="00D23F6D"/>
    <w:rsid w:val="00D24A47"/>
    <w:rsid w:val="00D24A76"/>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03"/>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47F"/>
    <w:rsid w:val="00D97E7E"/>
    <w:rsid w:val="00DA04F7"/>
    <w:rsid w:val="00DA0BFB"/>
    <w:rsid w:val="00DA144B"/>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D4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64"/>
    <w:rsid w:val="00EA4590"/>
    <w:rsid w:val="00EA45A2"/>
    <w:rsid w:val="00EA482F"/>
    <w:rsid w:val="00EA4AFB"/>
    <w:rsid w:val="00EA4D1C"/>
    <w:rsid w:val="00EA581A"/>
    <w:rsid w:val="00EA5A4A"/>
    <w:rsid w:val="00EA62AD"/>
    <w:rsid w:val="00EA6671"/>
    <w:rsid w:val="00EA68A3"/>
    <w:rsid w:val="00EA6973"/>
    <w:rsid w:val="00EA7025"/>
    <w:rsid w:val="00EA779D"/>
    <w:rsid w:val="00EA7A6E"/>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6B"/>
    <w:rsid w:val="00F16FA8"/>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4.emf"/><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header" Target="header7.xml"/><Relationship Id="rId42" Type="http://schemas.openxmlformats.org/officeDocument/2006/relationships/image" Target="media/image7.png"/><Relationship Id="rId47" Type="http://schemas.openxmlformats.org/officeDocument/2006/relationships/image" Target="media/image11.png"/><Relationship Id="rId50"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6.xml"/><Relationship Id="rId38" Type="http://schemas.openxmlformats.org/officeDocument/2006/relationships/image" Target="media/image3.emf"/><Relationship Id="rId46"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yperlink" Target="https://jvet.hhi.fraunhofer.de/trac/vvc/ticket/175" TargetMode="External"/><Relationship Id="rId41" Type="http://schemas.openxmlformats.org/officeDocument/2006/relationships/image" Target="media/image6.e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5.xml"/><Relationship Id="rId37" Type="http://schemas.openxmlformats.org/officeDocument/2006/relationships/footer" Target="footer2.xml"/><Relationship Id="rId40" Type="http://schemas.openxmlformats.org/officeDocument/2006/relationships/image" Target="media/image5.emf"/><Relationship Id="rId45" Type="http://schemas.openxmlformats.org/officeDocument/2006/relationships/oleObject" Target="embeddings/oleObject1.bin"/><Relationship Id="rId53"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footer" Target="footer1.xml"/><Relationship Id="rId49" Type="http://schemas.openxmlformats.org/officeDocument/2006/relationships/header" Target="header10.xml"/><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4.xml"/><Relationship Id="rId44" Type="http://schemas.openxmlformats.org/officeDocument/2006/relationships/image" Target="media/image9.e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eader" Target="header3.xml"/><Relationship Id="rId35" Type="http://schemas.openxmlformats.org/officeDocument/2006/relationships/header" Target="header8.xml"/><Relationship Id="rId43" Type="http://schemas.openxmlformats.org/officeDocument/2006/relationships/image" Target="media/image8.png"/><Relationship Id="rId48" Type="http://schemas.openxmlformats.org/officeDocument/2006/relationships/header" Target="header9.xml"/><Relationship Id="rId8" Type="http://schemas.openxmlformats.org/officeDocument/2006/relationships/image" Target="media/image1.png"/><Relationship Id="rId51"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54D39D-DD10-475A-B415-4021B8D0EF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13028</TotalTime>
  <Pages>287</Pages>
  <Words>139892</Words>
  <Characters>797388</Characters>
  <Application>Microsoft Office Word</Application>
  <DocSecurity>0</DocSecurity>
  <Lines>6644</Lines>
  <Paragraphs>1870</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935410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Xiaoyu Xiu</cp:lastModifiedBy>
  <cp:revision>434</cp:revision>
  <cp:lastPrinted>2018-08-10T01:41:00Z</cp:lastPrinted>
  <dcterms:created xsi:type="dcterms:W3CDTF">2019-01-29T21:05:00Z</dcterms:created>
  <dcterms:modified xsi:type="dcterms:W3CDTF">2019-03-18T05:45:00Z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