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C25153" w:rsidRPr="00C25153" w14:paraId="369DBF25" w14:textId="77777777">
        <w:trPr>
          <w:cantSplit/>
        </w:trPr>
        <w:tc>
          <w:tcPr>
            <w:tcW w:w="4857" w:type="dxa"/>
            <w:gridSpan w:val="2"/>
          </w:tcPr>
          <w:p w14:paraId="527287AC" w14:textId="77777777" w:rsidR="00C25153" w:rsidRPr="00C25153" w:rsidRDefault="00C25153" w:rsidP="00C25153">
            <w:pPr>
              <w:rPr>
                <w:sz w:val="20"/>
              </w:rPr>
            </w:pPr>
            <w:bookmarkStart w:id="0" w:name="dsg" w:colFirst="1" w:colLast="1"/>
            <w:bookmarkStart w:id="1" w:name="dtableau"/>
            <w:r w:rsidRPr="00C25153">
              <w:rPr>
                <w:sz w:val="20"/>
              </w:rPr>
              <w:t>INTERNATIONAL TELECOMMUNICATION UNION</w:t>
            </w:r>
          </w:p>
        </w:tc>
        <w:tc>
          <w:tcPr>
            <w:tcW w:w="5066" w:type="dxa"/>
          </w:tcPr>
          <w:p w14:paraId="0ECBAC4D" w14:textId="7D95991D" w:rsidR="00C25153" w:rsidRPr="00C25153" w:rsidRDefault="00C25153" w:rsidP="00C25153">
            <w:pPr>
              <w:jc w:val="right"/>
              <w:rPr>
                <w:b/>
                <w:bCs/>
                <w:smallCaps/>
                <w:sz w:val="32"/>
              </w:rPr>
            </w:pPr>
            <w:r>
              <w:rPr>
                <w:b/>
                <w:bCs/>
                <w:smallCaps/>
                <w:sz w:val="32"/>
              </w:rPr>
              <w:t>STUDY GROUP 11</w:t>
            </w:r>
          </w:p>
        </w:tc>
      </w:tr>
      <w:tr w:rsidR="00C25153" w:rsidRPr="00C25153" w14:paraId="5455EAA1" w14:textId="77777777">
        <w:trPr>
          <w:cantSplit/>
          <w:trHeight w:val="461"/>
        </w:trPr>
        <w:tc>
          <w:tcPr>
            <w:tcW w:w="4857" w:type="dxa"/>
            <w:gridSpan w:val="2"/>
            <w:vMerge w:val="restart"/>
            <w:tcBorders>
              <w:bottom w:val="nil"/>
            </w:tcBorders>
          </w:tcPr>
          <w:p w14:paraId="5CBAB89E" w14:textId="77777777" w:rsidR="00C25153" w:rsidRPr="00C25153" w:rsidRDefault="00C25153" w:rsidP="00C25153">
            <w:pPr>
              <w:rPr>
                <w:b/>
                <w:bCs/>
                <w:sz w:val="26"/>
              </w:rPr>
            </w:pPr>
            <w:bookmarkStart w:id="2" w:name="dnum" w:colFirst="1" w:colLast="1"/>
            <w:bookmarkEnd w:id="0"/>
            <w:r w:rsidRPr="00C25153">
              <w:rPr>
                <w:b/>
                <w:bCs/>
                <w:sz w:val="26"/>
              </w:rPr>
              <w:t>TELECOMMUNICATION</w:t>
            </w:r>
            <w:r w:rsidRPr="00C25153">
              <w:rPr>
                <w:b/>
                <w:bCs/>
                <w:sz w:val="26"/>
              </w:rPr>
              <w:br/>
              <w:t>STANDARDIZATION SECTOR</w:t>
            </w:r>
          </w:p>
          <w:p w14:paraId="02497EDC" w14:textId="68C5A4EE" w:rsidR="00C25153" w:rsidRPr="00C25153" w:rsidRDefault="00C25153" w:rsidP="00C25153">
            <w:pPr>
              <w:rPr>
                <w:smallCaps/>
                <w:sz w:val="20"/>
              </w:rPr>
            </w:pPr>
            <w:r w:rsidRPr="00C25153">
              <w:rPr>
                <w:sz w:val="20"/>
              </w:rPr>
              <w:t xml:space="preserve">STUDY PERIOD </w:t>
            </w:r>
            <w:r>
              <w:rPr>
                <w:sz w:val="20"/>
              </w:rPr>
              <w:t>2013-2016</w:t>
            </w:r>
          </w:p>
        </w:tc>
        <w:tc>
          <w:tcPr>
            <w:tcW w:w="5066" w:type="dxa"/>
            <w:tcBorders>
              <w:bottom w:val="nil"/>
            </w:tcBorders>
          </w:tcPr>
          <w:p w14:paraId="58948241" w14:textId="6F1FE26C" w:rsidR="00C25153" w:rsidRPr="00C25153" w:rsidRDefault="00C25153" w:rsidP="00C25153">
            <w:pPr>
              <w:pStyle w:val="Docnumber"/>
              <w:rPr>
                <w:sz w:val="40"/>
              </w:rPr>
            </w:pPr>
            <w:r>
              <w:rPr>
                <w:sz w:val="40"/>
              </w:rPr>
              <w:t>TD 857 (GEN/11)</w:t>
            </w:r>
          </w:p>
        </w:tc>
      </w:tr>
      <w:tr w:rsidR="00C25153" w:rsidRPr="00C25153" w14:paraId="2CB3336E" w14:textId="77777777">
        <w:trPr>
          <w:cantSplit/>
          <w:trHeight w:val="355"/>
        </w:trPr>
        <w:tc>
          <w:tcPr>
            <w:tcW w:w="4857" w:type="dxa"/>
            <w:gridSpan w:val="2"/>
            <w:vMerge/>
            <w:tcBorders>
              <w:bottom w:val="single" w:sz="12" w:space="0" w:color="auto"/>
            </w:tcBorders>
          </w:tcPr>
          <w:p w14:paraId="7F170C5C" w14:textId="77777777" w:rsidR="00C25153" w:rsidRPr="00C25153" w:rsidRDefault="00C25153" w:rsidP="00C25153">
            <w:pPr>
              <w:rPr>
                <w:b/>
                <w:bCs/>
                <w:sz w:val="26"/>
              </w:rPr>
            </w:pPr>
            <w:bookmarkStart w:id="3" w:name="dorlang" w:colFirst="1" w:colLast="1"/>
            <w:bookmarkEnd w:id="2"/>
          </w:p>
        </w:tc>
        <w:tc>
          <w:tcPr>
            <w:tcW w:w="5066" w:type="dxa"/>
            <w:tcBorders>
              <w:bottom w:val="single" w:sz="12" w:space="0" w:color="auto"/>
            </w:tcBorders>
          </w:tcPr>
          <w:p w14:paraId="2DE549DB" w14:textId="77777777" w:rsidR="00C25153" w:rsidRDefault="00C25153" w:rsidP="00C25153">
            <w:pPr>
              <w:jc w:val="right"/>
              <w:rPr>
                <w:b/>
                <w:bCs/>
                <w:sz w:val="28"/>
              </w:rPr>
            </w:pPr>
            <w:r>
              <w:rPr>
                <w:b/>
                <w:bCs/>
                <w:sz w:val="28"/>
              </w:rPr>
              <w:t>English only</w:t>
            </w:r>
          </w:p>
          <w:p w14:paraId="32421883" w14:textId="504F198B" w:rsidR="00C25153" w:rsidRPr="00C25153" w:rsidRDefault="00C25153" w:rsidP="00C25153">
            <w:pPr>
              <w:jc w:val="right"/>
              <w:rPr>
                <w:b/>
                <w:bCs/>
                <w:sz w:val="28"/>
              </w:rPr>
            </w:pPr>
            <w:r>
              <w:rPr>
                <w:b/>
                <w:bCs/>
                <w:sz w:val="28"/>
              </w:rPr>
              <w:t>Original: English</w:t>
            </w:r>
          </w:p>
        </w:tc>
      </w:tr>
      <w:tr w:rsidR="00C25153" w:rsidRPr="00C25153" w14:paraId="2D156D60" w14:textId="77777777">
        <w:trPr>
          <w:cantSplit/>
          <w:trHeight w:val="357"/>
        </w:trPr>
        <w:tc>
          <w:tcPr>
            <w:tcW w:w="1617" w:type="dxa"/>
          </w:tcPr>
          <w:p w14:paraId="71C8D4A1" w14:textId="77777777" w:rsidR="00C25153" w:rsidRPr="00C25153" w:rsidRDefault="00C25153" w:rsidP="00C25153">
            <w:pPr>
              <w:rPr>
                <w:b/>
                <w:bCs/>
              </w:rPr>
            </w:pPr>
            <w:bookmarkStart w:id="4" w:name="dmeeting" w:colFirst="2" w:colLast="2"/>
            <w:bookmarkStart w:id="5" w:name="dbluepink" w:colFirst="1" w:colLast="1"/>
            <w:bookmarkEnd w:id="3"/>
            <w:r w:rsidRPr="00C25153">
              <w:rPr>
                <w:b/>
                <w:bCs/>
              </w:rPr>
              <w:t>Question(s):</w:t>
            </w:r>
          </w:p>
        </w:tc>
        <w:tc>
          <w:tcPr>
            <w:tcW w:w="3240" w:type="dxa"/>
          </w:tcPr>
          <w:p w14:paraId="4092243E" w14:textId="0593D22D" w:rsidR="00C25153" w:rsidRPr="00C25153" w:rsidRDefault="00C25153" w:rsidP="00C25153">
            <w:r w:rsidRPr="00C25153">
              <w:t>15/11</w:t>
            </w:r>
          </w:p>
        </w:tc>
        <w:tc>
          <w:tcPr>
            <w:tcW w:w="5066" w:type="dxa"/>
          </w:tcPr>
          <w:p w14:paraId="41852CD3" w14:textId="12F2B250" w:rsidR="00C25153" w:rsidRPr="00C25153" w:rsidRDefault="00C25153" w:rsidP="00C25153">
            <w:pPr>
              <w:jc w:val="right"/>
            </w:pPr>
            <w:r w:rsidRPr="00C25153">
              <w:t>Geneva, 2-11 December 2015</w:t>
            </w:r>
          </w:p>
        </w:tc>
      </w:tr>
      <w:tr w:rsidR="00C25153" w:rsidRPr="00C25153" w14:paraId="068EBE32" w14:textId="77777777">
        <w:trPr>
          <w:cantSplit/>
          <w:trHeight w:val="357"/>
        </w:trPr>
        <w:tc>
          <w:tcPr>
            <w:tcW w:w="9923" w:type="dxa"/>
            <w:gridSpan w:val="3"/>
          </w:tcPr>
          <w:p w14:paraId="2A11C3BC" w14:textId="6FDD8D5F" w:rsidR="00C25153" w:rsidRPr="00C25153" w:rsidRDefault="00C25153" w:rsidP="00C25153">
            <w:pPr>
              <w:jc w:val="center"/>
              <w:rPr>
                <w:b/>
                <w:bCs/>
              </w:rPr>
            </w:pPr>
            <w:bookmarkStart w:id="6" w:name="dtitle" w:colFirst="0" w:colLast="0"/>
            <w:bookmarkEnd w:id="4"/>
            <w:bookmarkEnd w:id="5"/>
            <w:r w:rsidRPr="00C25153">
              <w:rPr>
                <w:b/>
                <w:bCs/>
              </w:rPr>
              <w:t>TD</w:t>
            </w:r>
          </w:p>
        </w:tc>
      </w:tr>
      <w:tr w:rsidR="00C25153" w:rsidRPr="00C25153" w14:paraId="2976818B" w14:textId="77777777">
        <w:trPr>
          <w:cantSplit/>
          <w:trHeight w:val="357"/>
        </w:trPr>
        <w:tc>
          <w:tcPr>
            <w:tcW w:w="1617" w:type="dxa"/>
          </w:tcPr>
          <w:p w14:paraId="2D232ECD" w14:textId="77777777" w:rsidR="00C25153" w:rsidRPr="00C25153" w:rsidRDefault="00C25153" w:rsidP="00C25153">
            <w:pPr>
              <w:rPr>
                <w:b/>
                <w:bCs/>
              </w:rPr>
            </w:pPr>
            <w:bookmarkStart w:id="7" w:name="dsource" w:colFirst="1" w:colLast="1"/>
            <w:bookmarkEnd w:id="6"/>
            <w:r w:rsidRPr="00C25153">
              <w:rPr>
                <w:b/>
                <w:bCs/>
              </w:rPr>
              <w:t>Source:</w:t>
            </w:r>
          </w:p>
        </w:tc>
        <w:tc>
          <w:tcPr>
            <w:tcW w:w="8306" w:type="dxa"/>
            <w:gridSpan w:val="2"/>
          </w:tcPr>
          <w:p w14:paraId="39C72F83" w14:textId="03AF4FC1" w:rsidR="00C25153" w:rsidRPr="00C25153" w:rsidRDefault="00C25153" w:rsidP="00C25153">
            <w:r w:rsidRPr="00C25153">
              <w:t>Editor</w:t>
            </w:r>
          </w:p>
        </w:tc>
      </w:tr>
      <w:tr w:rsidR="00C25153" w:rsidRPr="00C25153" w14:paraId="1A2810E0" w14:textId="77777777">
        <w:trPr>
          <w:cantSplit/>
          <w:trHeight w:val="357"/>
        </w:trPr>
        <w:tc>
          <w:tcPr>
            <w:tcW w:w="1617" w:type="dxa"/>
            <w:tcBorders>
              <w:bottom w:val="single" w:sz="12" w:space="0" w:color="auto"/>
            </w:tcBorders>
          </w:tcPr>
          <w:p w14:paraId="425479E1" w14:textId="77777777" w:rsidR="00C25153" w:rsidRPr="00C25153" w:rsidRDefault="00C25153" w:rsidP="00C25153">
            <w:pPr>
              <w:spacing w:after="120"/>
            </w:pPr>
            <w:bookmarkStart w:id="8" w:name="dtitle1" w:colFirst="1" w:colLast="1"/>
            <w:bookmarkEnd w:id="7"/>
            <w:r w:rsidRPr="00C25153">
              <w:rPr>
                <w:b/>
                <w:bCs/>
              </w:rPr>
              <w:t>Title:</w:t>
            </w:r>
          </w:p>
        </w:tc>
        <w:tc>
          <w:tcPr>
            <w:tcW w:w="8306" w:type="dxa"/>
            <w:gridSpan w:val="2"/>
            <w:tcBorders>
              <w:bottom w:val="single" w:sz="12" w:space="0" w:color="auto"/>
            </w:tcBorders>
          </w:tcPr>
          <w:p w14:paraId="3DD4720C" w14:textId="3FC881C7" w:rsidR="00C25153" w:rsidRPr="00C25153" w:rsidRDefault="00C25153" w:rsidP="00C25153">
            <w:pPr>
              <w:spacing w:after="120"/>
            </w:pPr>
            <w:r w:rsidRPr="00C25153">
              <w:t>Output – Draft new Recommendation ITU-T Q.TM_Int_sp_test “Testing methodologies of internet speed measurement system to be used on the fixed and mobile networks”</w:t>
            </w:r>
            <w:r>
              <w:t xml:space="preserve"> (Vienna, 8-10 September 2015)</w:t>
            </w:r>
          </w:p>
        </w:tc>
      </w:tr>
    </w:tbl>
    <w:bookmarkEnd w:id="1"/>
    <w:bookmarkEnd w:id="8"/>
    <w:p w14:paraId="7F043A2C" w14:textId="77777777" w:rsidR="00BA43C7" w:rsidRDefault="00BA43C7" w:rsidP="00BA43C7">
      <w:pPr>
        <w:jc w:val="both"/>
        <w:rPr>
          <w:b/>
          <w:szCs w:val="24"/>
          <w:lang w:eastAsia="zh-CN"/>
        </w:rPr>
      </w:pPr>
      <w:r>
        <w:rPr>
          <w:b/>
          <w:szCs w:val="24"/>
          <w:lang w:eastAsia="zh-CN"/>
        </w:rPr>
        <w:t>Notes</w:t>
      </w:r>
    </w:p>
    <w:p w14:paraId="6CD91472" w14:textId="084822A3" w:rsidR="00BA43C7" w:rsidRDefault="00BA43C7" w:rsidP="00E07272">
      <w:pPr>
        <w:jc w:val="both"/>
        <w:rPr>
          <w:bCs/>
          <w:szCs w:val="24"/>
          <w:lang w:eastAsia="zh-CN"/>
        </w:rPr>
      </w:pPr>
      <w:r w:rsidRPr="001950E5">
        <w:rPr>
          <w:bCs/>
          <w:szCs w:val="24"/>
          <w:lang w:eastAsia="zh-CN"/>
        </w:rPr>
        <w:t>This document</w:t>
      </w:r>
      <w:r>
        <w:rPr>
          <w:bCs/>
          <w:szCs w:val="24"/>
          <w:lang w:eastAsia="zh-CN"/>
        </w:rPr>
        <w:t xml:space="preserve"> is an output document of the work item </w:t>
      </w:r>
      <w:r w:rsidRPr="00A37D3C">
        <w:t>ITU-T Q.</w:t>
      </w:r>
      <w:r>
        <w:t>TM_Int_sp_test</w:t>
      </w:r>
      <w:r w:rsidRPr="00A37D3C">
        <w:t xml:space="preserve"> </w:t>
      </w:r>
      <w:r w:rsidRPr="003742A9">
        <w:rPr>
          <w:i/>
          <w:iCs/>
        </w:rPr>
        <w:t>“</w:t>
      </w:r>
      <w:r>
        <w:rPr>
          <w:i/>
          <w:iCs/>
        </w:rPr>
        <w:t>Testing methodologies of internet speed measurement system to be used on the fixed and mobile networks</w:t>
      </w:r>
      <w:r w:rsidRPr="003742A9">
        <w:rPr>
          <w:i/>
          <w:iCs/>
        </w:rPr>
        <w:t>”</w:t>
      </w:r>
      <w:r w:rsidRPr="003742A9">
        <w:t xml:space="preserve">. </w:t>
      </w:r>
      <w:r>
        <w:t>It’s</w:t>
      </w:r>
      <w:r>
        <w:rPr>
          <w:bCs/>
          <w:szCs w:val="24"/>
          <w:lang w:eastAsia="zh-CN"/>
        </w:rPr>
        <w:t xml:space="preserve"> based on the text </w:t>
      </w:r>
      <w:r w:rsidRPr="002C4E90">
        <w:rPr>
          <w:bCs/>
          <w:szCs w:val="24"/>
          <w:lang w:eastAsia="zh-CN"/>
        </w:rPr>
        <w:t xml:space="preserve">of the </w:t>
      </w:r>
      <w:r>
        <w:rPr>
          <w:bCs/>
          <w:szCs w:val="24"/>
          <w:lang w:eastAsia="zh-CN"/>
        </w:rPr>
        <w:t xml:space="preserve">working document </w:t>
      </w:r>
      <w:r>
        <w:t xml:space="preserve">WD4  and WD5 </w:t>
      </w:r>
      <w:r>
        <w:rPr>
          <w:bCs/>
          <w:szCs w:val="24"/>
          <w:lang w:eastAsia="zh-CN"/>
        </w:rPr>
        <w:t xml:space="preserve">which have been submitted to the SG11 for the </w:t>
      </w:r>
      <w:r w:rsidR="00B76A97">
        <w:t>joint Rapporteur’s group meeting of ITU-T Q15/11 and ETSI TC INT meeting</w:t>
      </w:r>
      <w:r>
        <w:rPr>
          <w:bCs/>
          <w:szCs w:val="24"/>
          <w:lang w:eastAsia="zh-CN"/>
        </w:rPr>
        <w:t xml:space="preserve"> of  9 September (</w:t>
      </w:r>
      <w:hyperlink r:id="rId7" w:history="1">
        <w:r w:rsidRPr="003A0CA1">
          <w:rPr>
            <w:rStyle w:val="Hyperlink"/>
          </w:rPr>
          <w:t>https://www.itu.int/ifa/t/2013/sg11/exchange/wp4/q15/2015-09-Vienna/</w:t>
        </w:r>
      </w:hyperlink>
      <w:r>
        <w:t xml:space="preserve">) </w:t>
      </w:r>
      <w:r>
        <w:rPr>
          <w:bCs/>
          <w:szCs w:val="24"/>
          <w:lang w:eastAsia="zh-CN"/>
        </w:rPr>
        <w:t xml:space="preserve">to follow up on the decision to split the </w:t>
      </w:r>
      <w:r w:rsidR="00D2108B">
        <w:rPr>
          <w:bCs/>
          <w:szCs w:val="24"/>
          <w:lang w:eastAsia="zh-CN"/>
        </w:rPr>
        <w:t>previous</w:t>
      </w:r>
      <w:r>
        <w:rPr>
          <w:bCs/>
          <w:szCs w:val="24"/>
          <w:lang w:eastAsia="zh-CN"/>
        </w:rPr>
        <w:t xml:space="preserve"> work item </w:t>
      </w:r>
      <w:hyperlink r:id="rId8" w:history="1">
        <w:r w:rsidRPr="003350F0">
          <w:rPr>
            <w:rStyle w:val="Hyperlink"/>
            <w:bCs/>
            <w:szCs w:val="24"/>
            <w:lang w:eastAsia="zh-CN"/>
          </w:rPr>
          <w:t>Q.Int_speed_test</w:t>
        </w:r>
      </w:hyperlink>
      <w:r>
        <w:rPr>
          <w:bCs/>
          <w:szCs w:val="24"/>
          <w:lang w:eastAsia="zh-CN"/>
        </w:rPr>
        <w:t xml:space="preserve"> “</w:t>
      </w:r>
      <w:r w:rsidRPr="003350F0">
        <w:rPr>
          <w:bCs/>
          <w:szCs w:val="24"/>
          <w:lang w:eastAsia="zh-CN"/>
        </w:rPr>
        <w:t>Unified methodology of Internet speed quality measurement usable by end-users on the fixed and mobile networks</w:t>
      </w:r>
      <w:r>
        <w:rPr>
          <w:bCs/>
          <w:szCs w:val="24"/>
          <w:lang w:eastAsia="zh-CN"/>
        </w:rPr>
        <w:t xml:space="preserve">” </w:t>
      </w:r>
      <w:r>
        <w:t>(</w:t>
      </w:r>
      <w:hyperlink r:id="rId9" w:history="1">
        <w:r w:rsidRPr="00DE0D5E">
          <w:rPr>
            <w:rStyle w:val="Hyperlink"/>
            <w:rFonts w:asciiTheme="majorBidi" w:hAnsiTheme="majorBidi" w:cstheme="majorBidi"/>
            <w:szCs w:val="24"/>
            <w:lang w:val="en-US"/>
          </w:rPr>
          <w:t>TD739 GEN/11</w:t>
        </w:r>
      </w:hyperlink>
      <w:r w:rsidR="00D2108B">
        <w:t xml:space="preserve">, </w:t>
      </w:r>
      <w:r w:rsidR="00D2108B">
        <w:rPr>
          <w:bCs/>
          <w:szCs w:val="24"/>
          <w:lang w:eastAsia="zh-CN"/>
        </w:rPr>
        <w:t>SG11 meeting of 22-29 April 2015</w:t>
      </w:r>
      <w:r>
        <w:rPr>
          <w:szCs w:val="24"/>
        </w:rPr>
        <w:t xml:space="preserve">) </w:t>
      </w:r>
      <w:r w:rsidR="00D2108B">
        <w:rPr>
          <w:bCs/>
          <w:szCs w:val="24"/>
          <w:lang w:eastAsia="zh-CN"/>
        </w:rPr>
        <w:t xml:space="preserve">into two work items:  </w:t>
      </w:r>
      <w:r w:rsidR="00D2108B" w:rsidRPr="00A37D3C">
        <w:t>Q.</w:t>
      </w:r>
      <w:r w:rsidR="00D2108B">
        <w:t>FW_Int_sp_test</w:t>
      </w:r>
      <w:r w:rsidR="00D2108B">
        <w:rPr>
          <w:bCs/>
          <w:szCs w:val="24"/>
          <w:lang w:eastAsia="zh-CN"/>
        </w:rPr>
        <w:t xml:space="preserve"> for the f</w:t>
      </w:r>
      <w:r>
        <w:rPr>
          <w:bCs/>
          <w:szCs w:val="24"/>
          <w:lang w:eastAsia="zh-CN"/>
        </w:rPr>
        <w:t xml:space="preserve">ramework </w:t>
      </w:r>
      <w:r w:rsidR="00D2108B">
        <w:rPr>
          <w:bCs/>
          <w:szCs w:val="24"/>
          <w:lang w:eastAsia="zh-CN"/>
        </w:rPr>
        <w:t xml:space="preserve">definition </w:t>
      </w:r>
      <w:r>
        <w:rPr>
          <w:bCs/>
          <w:szCs w:val="24"/>
          <w:lang w:eastAsia="zh-CN"/>
        </w:rPr>
        <w:t xml:space="preserve">and </w:t>
      </w:r>
      <w:r w:rsidR="00D2108B" w:rsidRPr="00A37D3C">
        <w:t>Q.</w:t>
      </w:r>
      <w:r w:rsidR="00D2108B">
        <w:t>TM_Int_sp_test</w:t>
      </w:r>
      <w:r w:rsidR="00D2108B" w:rsidRPr="00A37D3C">
        <w:t xml:space="preserve"> </w:t>
      </w:r>
      <w:r w:rsidR="00D2108B">
        <w:t xml:space="preserve">for the </w:t>
      </w:r>
      <w:r>
        <w:rPr>
          <w:bCs/>
          <w:szCs w:val="24"/>
          <w:lang w:eastAsia="zh-CN"/>
        </w:rPr>
        <w:t xml:space="preserve">testing methodology </w:t>
      </w:r>
      <w:r w:rsidR="00D2108B">
        <w:rPr>
          <w:bCs/>
          <w:szCs w:val="24"/>
          <w:lang w:eastAsia="zh-CN"/>
        </w:rPr>
        <w:t>(</w:t>
      </w:r>
      <w:r>
        <w:rPr>
          <w:bCs/>
          <w:szCs w:val="24"/>
          <w:lang w:eastAsia="zh-CN"/>
        </w:rPr>
        <w:t>as referred in WD2</w:t>
      </w:r>
      <w:r w:rsidR="00B76A97">
        <w:rPr>
          <w:bCs/>
          <w:szCs w:val="24"/>
          <w:lang w:eastAsia="zh-CN"/>
        </w:rPr>
        <w:t xml:space="preserve"> submitted to </w:t>
      </w:r>
      <w:r w:rsidR="00D2108B">
        <w:rPr>
          <w:bCs/>
          <w:szCs w:val="24"/>
          <w:lang w:eastAsia="zh-CN"/>
        </w:rPr>
        <w:t xml:space="preserve">the </w:t>
      </w:r>
      <w:r w:rsidR="00D2108B">
        <w:t>joint Rapporteur’s group meeting of ITU-T Q15/11 and ETSI TC INT meeting</w:t>
      </w:r>
      <w:r w:rsidR="00D2108B">
        <w:rPr>
          <w:bCs/>
          <w:szCs w:val="24"/>
          <w:lang w:eastAsia="zh-CN"/>
        </w:rPr>
        <w:t xml:space="preserve"> of  9 September)</w:t>
      </w:r>
      <w:r>
        <w:rPr>
          <w:bCs/>
          <w:szCs w:val="24"/>
          <w:lang w:eastAsia="zh-CN"/>
        </w:rPr>
        <w:t>.</w:t>
      </w:r>
    </w:p>
    <w:p w14:paraId="5EF244EF" w14:textId="77777777" w:rsidR="00F75D51" w:rsidRPr="007579ED" w:rsidRDefault="00F75D51" w:rsidP="00F75D51">
      <w:pPr>
        <w:pageBreakBefore/>
        <w:rPr>
          <w:lang w:eastAsia="ar-SA"/>
        </w:rPr>
      </w:pPr>
    </w:p>
    <w:tbl>
      <w:tblPr>
        <w:tblW w:w="0" w:type="auto"/>
        <w:tblLayout w:type="fixed"/>
        <w:tblLook w:val="0000" w:firstRow="0" w:lastRow="0" w:firstColumn="0" w:lastColumn="0" w:noHBand="0" w:noVBand="0"/>
      </w:tblPr>
      <w:tblGrid>
        <w:gridCol w:w="1384"/>
        <w:gridCol w:w="8165"/>
      </w:tblGrid>
      <w:tr w:rsidR="00F75D51" w14:paraId="56E2290D" w14:textId="77777777" w:rsidTr="008F49BD">
        <w:trPr>
          <w:cantSplit/>
        </w:trPr>
        <w:tc>
          <w:tcPr>
            <w:tcW w:w="1384" w:type="dxa"/>
          </w:tcPr>
          <w:p w14:paraId="0F4B77D8" w14:textId="3F81D6DC" w:rsidR="00F75D51" w:rsidRDefault="00F35A5F" w:rsidP="008F49BD">
            <w:pPr>
              <w:snapToGrid w:val="0"/>
              <w:rPr>
                <w:rFonts w:ascii="Helvetica" w:hAnsi="Helvetica"/>
              </w:rPr>
            </w:pPr>
            <w:r>
              <w:rPr>
                <w:rFonts w:ascii="Calibri" w:hAnsi="Calibri"/>
                <w:noProof/>
                <w:lang w:eastAsia="zh-CN"/>
              </w:rPr>
              <mc:AlternateContent>
                <mc:Choice Requires="wpg">
                  <w:drawing>
                    <wp:inline distT="0" distB="0" distL="0" distR="0" wp14:anchorId="324689F2" wp14:editId="687A865F">
                      <wp:extent cx="742950" cy="771525"/>
                      <wp:effectExtent l="5715" t="8255" r="3810" b="10795"/>
                      <wp:docPr id="14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2950" cy="771525"/>
                                <a:chOff x="0" y="0"/>
                                <a:chExt cx="1169" cy="1214"/>
                              </a:xfrm>
                            </wpg:grpSpPr>
                            <wps:wsp>
                              <wps:cNvPr id="145" name="Rectangle 3"/>
                              <wps:cNvSpPr>
                                <a:spLocks noChangeArrowheads="1"/>
                              </wps:cNvSpPr>
                              <wps:spPr bwMode="auto">
                                <a:xfrm>
                                  <a:off x="0" y="0"/>
                                  <a:ext cx="1169" cy="1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6" name="Rectangle 4"/>
                              <wps:cNvSpPr>
                                <a:spLocks noChangeArrowheads="1"/>
                              </wps:cNvSpPr>
                              <wps:spPr bwMode="auto">
                                <a:xfrm>
                                  <a:off x="1" y="1"/>
                                  <a:ext cx="1164" cy="1209"/>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7" name="Freeform 5"/>
                              <wps:cNvSpPr>
                                <a:spLocks noChangeArrowheads="1"/>
                              </wps:cNvSpPr>
                              <wps:spPr bwMode="auto">
                                <a:xfrm>
                                  <a:off x="176" y="254"/>
                                  <a:ext cx="779" cy="738"/>
                                </a:xfrm>
                                <a:custGeom>
                                  <a:avLst/>
                                  <a:gdLst>
                                    <a:gd name="T0" fmla="*/ 11 w 780"/>
                                    <a:gd name="T1" fmla="*/ 624 h 739"/>
                                    <a:gd name="T2" fmla="*/ 15 w 780"/>
                                    <a:gd name="T3" fmla="*/ 588 h 739"/>
                                    <a:gd name="T4" fmla="*/ 21 w 780"/>
                                    <a:gd name="T5" fmla="*/ 553 h 739"/>
                                    <a:gd name="T6" fmla="*/ 28 w 780"/>
                                    <a:gd name="T7" fmla="*/ 518 h 739"/>
                                    <a:gd name="T8" fmla="*/ 36 w 780"/>
                                    <a:gd name="T9" fmla="*/ 484 h 739"/>
                                    <a:gd name="T10" fmla="*/ 49 w 780"/>
                                    <a:gd name="T11" fmla="*/ 451 h 739"/>
                                    <a:gd name="T12" fmla="*/ 60 w 780"/>
                                    <a:gd name="T13" fmla="*/ 418 h 739"/>
                                    <a:gd name="T14" fmla="*/ 75 w 780"/>
                                    <a:gd name="T15" fmla="*/ 386 h 739"/>
                                    <a:gd name="T16" fmla="*/ 92 w 780"/>
                                    <a:gd name="T17" fmla="*/ 359 h 739"/>
                                    <a:gd name="T18" fmla="*/ 109 w 780"/>
                                    <a:gd name="T19" fmla="*/ 327 h 739"/>
                                    <a:gd name="T20" fmla="*/ 130 w 780"/>
                                    <a:gd name="T21" fmla="*/ 299 h 739"/>
                                    <a:gd name="T22" fmla="*/ 150 w 780"/>
                                    <a:gd name="T23" fmla="*/ 271 h 739"/>
                                    <a:gd name="T24" fmla="*/ 173 w 780"/>
                                    <a:gd name="T25" fmla="*/ 244 h 739"/>
                                    <a:gd name="T26" fmla="*/ 232 w 780"/>
                                    <a:gd name="T27" fmla="*/ 185 h 739"/>
                                    <a:gd name="T28" fmla="*/ 258 w 780"/>
                                    <a:gd name="T29" fmla="*/ 163 h 739"/>
                                    <a:gd name="T30" fmla="*/ 287 w 780"/>
                                    <a:gd name="T31" fmla="*/ 142 h 739"/>
                                    <a:gd name="T32" fmla="*/ 317 w 780"/>
                                    <a:gd name="T33" fmla="*/ 123 h 739"/>
                                    <a:gd name="T34" fmla="*/ 347 w 780"/>
                                    <a:gd name="T35" fmla="*/ 104 h 739"/>
                                    <a:gd name="T36" fmla="*/ 379 w 780"/>
                                    <a:gd name="T37" fmla="*/ 87 h 739"/>
                                    <a:gd name="T38" fmla="*/ 408 w 780"/>
                                    <a:gd name="T39" fmla="*/ 72 h 739"/>
                                    <a:gd name="T40" fmla="*/ 441 w 780"/>
                                    <a:gd name="T41" fmla="*/ 59 h 739"/>
                                    <a:gd name="T42" fmla="*/ 476 w 780"/>
                                    <a:gd name="T43" fmla="*/ 46 h 739"/>
                                    <a:gd name="T44" fmla="*/ 512 w 780"/>
                                    <a:gd name="T45" fmla="*/ 36 h 739"/>
                                    <a:gd name="T46" fmla="*/ 547 w 780"/>
                                    <a:gd name="T47" fmla="*/ 27 h 739"/>
                                    <a:gd name="T48" fmla="*/ 585 w 780"/>
                                    <a:gd name="T49" fmla="*/ 19 h 739"/>
                                    <a:gd name="T50" fmla="*/ 622 w 780"/>
                                    <a:gd name="T51" fmla="*/ 14 h 739"/>
                                    <a:gd name="T52" fmla="*/ 672 w 780"/>
                                    <a:gd name="T53" fmla="*/ 10 h 739"/>
                                    <a:gd name="T54" fmla="*/ 776 w 780"/>
                                    <a:gd name="T55" fmla="*/ 10 h 739"/>
                                    <a:gd name="T56" fmla="*/ 751 w 780"/>
                                    <a:gd name="T57" fmla="*/ 0 h 739"/>
                                    <a:gd name="T58" fmla="*/ 659 w 780"/>
                                    <a:gd name="T59" fmla="*/ 2 h 739"/>
                                    <a:gd name="T60" fmla="*/ 622 w 780"/>
                                    <a:gd name="T61" fmla="*/ 6 h 739"/>
                                    <a:gd name="T62" fmla="*/ 585 w 780"/>
                                    <a:gd name="T63" fmla="*/ 10 h 739"/>
                                    <a:gd name="T64" fmla="*/ 547 w 780"/>
                                    <a:gd name="T65" fmla="*/ 19 h 739"/>
                                    <a:gd name="T66" fmla="*/ 512 w 780"/>
                                    <a:gd name="T67" fmla="*/ 27 h 739"/>
                                    <a:gd name="T68" fmla="*/ 474 w 780"/>
                                    <a:gd name="T69" fmla="*/ 38 h 739"/>
                                    <a:gd name="T70" fmla="*/ 439 w 780"/>
                                    <a:gd name="T71" fmla="*/ 50 h 739"/>
                                    <a:gd name="T72" fmla="*/ 406 w 780"/>
                                    <a:gd name="T73" fmla="*/ 64 h 739"/>
                                    <a:gd name="T74" fmla="*/ 376 w 780"/>
                                    <a:gd name="T75" fmla="*/ 79 h 739"/>
                                    <a:gd name="T76" fmla="*/ 343 w 780"/>
                                    <a:gd name="T77" fmla="*/ 96 h 739"/>
                                    <a:gd name="T78" fmla="*/ 312 w 780"/>
                                    <a:gd name="T79" fmla="*/ 115 h 739"/>
                                    <a:gd name="T80" fmla="*/ 283 w 780"/>
                                    <a:gd name="T81" fmla="*/ 136 h 739"/>
                                    <a:gd name="T82" fmla="*/ 254 w 780"/>
                                    <a:gd name="T83" fmla="*/ 157 h 739"/>
                                    <a:gd name="T84" fmla="*/ 227 w 780"/>
                                    <a:gd name="T85" fmla="*/ 180 h 739"/>
                                    <a:gd name="T86" fmla="*/ 200 w 780"/>
                                    <a:gd name="T87" fmla="*/ 202 h 739"/>
                                    <a:gd name="T88" fmla="*/ 160 w 780"/>
                                    <a:gd name="T89" fmla="*/ 246 h 739"/>
                                    <a:gd name="T90" fmla="*/ 138 w 780"/>
                                    <a:gd name="T91" fmla="*/ 276 h 739"/>
                                    <a:gd name="T92" fmla="*/ 117 w 780"/>
                                    <a:gd name="T93" fmla="*/ 303 h 739"/>
                                    <a:gd name="T94" fmla="*/ 96 w 780"/>
                                    <a:gd name="T95" fmla="*/ 331 h 739"/>
                                    <a:gd name="T96" fmla="*/ 79 w 780"/>
                                    <a:gd name="T97" fmla="*/ 363 h 739"/>
                                    <a:gd name="T98" fmla="*/ 62 w 780"/>
                                    <a:gd name="T99" fmla="*/ 391 h 739"/>
                                    <a:gd name="T100" fmla="*/ 49 w 780"/>
                                    <a:gd name="T101" fmla="*/ 424 h 739"/>
                                    <a:gd name="T102" fmla="*/ 38 w 780"/>
                                    <a:gd name="T103" fmla="*/ 457 h 739"/>
                                    <a:gd name="T104" fmla="*/ 26 w 780"/>
                                    <a:gd name="T105" fmla="*/ 491 h 739"/>
                                    <a:gd name="T106" fmla="*/ 17 w 780"/>
                                    <a:gd name="T107" fmla="*/ 526 h 739"/>
                                    <a:gd name="T108" fmla="*/ 11 w 780"/>
                                    <a:gd name="T109" fmla="*/ 561 h 739"/>
                                    <a:gd name="T110" fmla="*/ 5 w 780"/>
                                    <a:gd name="T111" fmla="*/ 597 h 739"/>
                                    <a:gd name="T112" fmla="*/ 3 w 780"/>
                                    <a:gd name="T113" fmla="*/ 633 h 739"/>
                                    <a:gd name="T114" fmla="*/ 3 w 780"/>
                                    <a:gd name="T115" fmla="*/ 720 h 73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780" h="739">
                                      <a:moveTo>
                                        <a:pt x="9" y="739"/>
                                      </a:moveTo>
                                      <a:lnTo>
                                        <a:pt x="9" y="641"/>
                                      </a:lnTo>
                                      <a:lnTo>
                                        <a:pt x="11" y="628"/>
                                      </a:lnTo>
                                      <a:lnTo>
                                        <a:pt x="11" y="616"/>
                                      </a:lnTo>
                                      <a:lnTo>
                                        <a:pt x="13" y="603"/>
                                      </a:lnTo>
                                      <a:lnTo>
                                        <a:pt x="15" y="592"/>
                                      </a:lnTo>
                                      <a:lnTo>
                                        <a:pt x="15" y="580"/>
                                      </a:lnTo>
                                      <a:lnTo>
                                        <a:pt x="17" y="567"/>
                                      </a:lnTo>
                                      <a:lnTo>
                                        <a:pt x="21" y="557"/>
                                      </a:lnTo>
                                      <a:lnTo>
                                        <a:pt x="21" y="545"/>
                                      </a:lnTo>
                                      <a:lnTo>
                                        <a:pt x="26" y="532"/>
                                      </a:lnTo>
                                      <a:lnTo>
                                        <a:pt x="28" y="522"/>
                                      </a:lnTo>
                                      <a:lnTo>
                                        <a:pt x="30" y="511"/>
                                      </a:lnTo>
                                      <a:lnTo>
                                        <a:pt x="34" y="499"/>
                                      </a:lnTo>
                                      <a:lnTo>
                                        <a:pt x="36" y="488"/>
                                      </a:lnTo>
                                      <a:lnTo>
                                        <a:pt x="40" y="476"/>
                                      </a:lnTo>
                                      <a:lnTo>
                                        <a:pt x="45" y="465"/>
                                      </a:lnTo>
                                      <a:lnTo>
                                        <a:pt x="49" y="455"/>
                                      </a:lnTo>
                                      <a:lnTo>
                                        <a:pt x="52" y="442"/>
                                      </a:lnTo>
                                      <a:lnTo>
                                        <a:pt x="56" y="431"/>
                                      </a:lnTo>
                                      <a:lnTo>
                                        <a:pt x="60" y="422"/>
                                      </a:lnTo>
                                      <a:lnTo>
                                        <a:pt x="65" y="411"/>
                                      </a:lnTo>
                                      <a:lnTo>
                                        <a:pt x="69" y="401"/>
                                      </a:lnTo>
                                      <a:lnTo>
                                        <a:pt x="75" y="390"/>
                                      </a:lnTo>
                                      <a:lnTo>
                                        <a:pt x="81" y="378"/>
                                      </a:lnTo>
                                      <a:lnTo>
                                        <a:pt x="86" y="369"/>
                                      </a:lnTo>
                                      <a:lnTo>
                                        <a:pt x="92" y="359"/>
                                      </a:lnTo>
                                      <a:lnTo>
                                        <a:pt x="96" y="348"/>
                                      </a:lnTo>
                                      <a:lnTo>
                                        <a:pt x="102" y="338"/>
                                      </a:lnTo>
                                      <a:lnTo>
                                        <a:pt x="109" y="327"/>
                                      </a:lnTo>
                                      <a:lnTo>
                                        <a:pt x="115" y="317"/>
                                      </a:lnTo>
                                      <a:lnTo>
                                        <a:pt x="123" y="308"/>
                                      </a:lnTo>
                                      <a:lnTo>
                                        <a:pt x="130" y="299"/>
                                      </a:lnTo>
                                      <a:lnTo>
                                        <a:pt x="136" y="290"/>
                                      </a:lnTo>
                                      <a:lnTo>
                                        <a:pt x="142" y="280"/>
                                      </a:lnTo>
                                      <a:lnTo>
                                        <a:pt x="150" y="271"/>
                                      </a:lnTo>
                                      <a:lnTo>
                                        <a:pt x="156" y="263"/>
                                      </a:lnTo>
                                      <a:lnTo>
                                        <a:pt x="164" y="252"/>
                                      </a:lnTo>
                                      <a:lnTo>
                                        <a:pt x="173" y="244"/>
                                      </a:lnTo>
                                      <a:lnTo>
                                        <a:pt x="179" y="236"/>
                                      </a:lnTo>
                                      <a:lnTo>
                                        <a:pt x="221" y="193"/>
                                      </a:lnTo>
                                      <a:lnTo>
                                        <a:pt x="232" y="185"/>
                                      </a:lnTo>
                                      <a:lnTo>
                                        <a:pt x="240" y="180"/>
                                      </a:lnTo>
                                      <a:lnTo>
                                        <a:pt x="247" y="171"/>
                                      </a:lnTo>
                                      <a:lnTo>
                                        <a:pt x="258" y="163"/>
                                      </a:lnTo>
                                      <a:lnTo>
                                        <a:pt x="266" y="157"/>
                                      </a:lnTo>
                                      <a:lnTo>
                                        <a:pt x="277" y="148"/>
                                      </a:lnTo>
                                      <a:lnTo>
                                        <a:pt x="287" y="142"/>
                                      </a:lnTo>
                                      <a:lnTo>
                                        <a:pt x="296" y="136"/>
                                      </a:lnTo>
                                      <a:lnTo>
                                        <a:pt x="306" y="129"/>
                                      </a:lnTo>
                                      <a:lnTo>
                                        <a:pt x="317" y="123"/>
                                      </a:lnTo>
                                      <a:lnTo>
                                        <a:pt x="327" y="117"/>
                                      </a:lnTo>
                                      <a:lnTo>
                                        <a:pt x="338" y="110"/>
                                      </a:lnTo>
                                      <a:lnTo>
                                        <a:pt x="347" y="104"/>
                                      </a:lnTo>
                                      <a:lnTo>
                                        <a:pt x="358" y="98"/>
                                      </a:lnTo>
                                      <a:lnTo>
                                        <a:pt x="368" y="93"/>
                                      </a:lnTo>
                                      <a:lnTo>
                                        <a:pt x="379" y="87"/>
                                      </a:lnTo>
                                      <a:lnTo>
                                        <a:pt x="389" y="81"/>
                                      </a:lnTo>
                                      <a:lnTo>
                                        <a:pt x="402" y="77"/>
                                      </a:lnTo>
                                      <a:lnTo>
                                        <a:pt x="412" y="72"/>
                                      </a:lnTo>
                                      <a:lnTo>
                                        <a:pt x="423" y="68"/>
                                      </a:lnTo>
                                      <a:lnTo>
                                        <a:pt x="435" y="62"/>
                                      </a:lnTo>
                                      <a:lnTo>
                                        <a:pt x="445" y="59"/>
                                      </a:lnTo>
                                      <a:lnTo>
                                        <a:pt x="457" y="54"/>
                                      </a:lnTo>
                                      <a:lnTo>
                                        <a:pt x="468" y="50"/>
                                      </a:lnTo>
                                      <a:lnTo>
                                        <a:pt x="480" y="46"/>
                                      </a:lnTo>
                                      <a:lnTo>
                                        <a:pt x="493" y="42"/>
                                      </a:lnTo>
                                      <a:lnTo>
                                        <a:pt x="504" y="40"/>
                                      </a:lnTo>
                                      <a:lnTo>
                                        <a:pt x="516" y="36"/>
                                      </a:lnTo>
                                      <a:lnTo>
                                        <a:pt x="529" y="31"/>
                                      </a:lnTo>
                                      <a:lnTo>
                                        <a:pt x="540" y="29"/>
                                      </a:lnTo>
                                      <a:lnTo>
                                        <a:pt x="551" y="27"/>
                                      </a:lnTo>
                                      <a:lnTo>
                                        <a:pt x="563" y="25"/>
                                      </a:lnTo>
                                      <a:lnTo>
                                        <a:pt x="576" y="21"/>
                                      </a:lnTo>
                                      <a:lnTo>
                                        <a:pt x="589" y="19"/>
                                      </a:lnTo>
                                      <a:lnTo>
                                        <a:pt x="601" y="19"/>
                                      </a:lnTo>
                                      <a:lnTo>
                                        <a:pt x="614" y="17"/>
                                      </a:lnTo>
                                      <a:lnTo>
                                        <a:pt x="626" y="14"/>
                                      </a:lnTo>
                                      <a:lnTo>
                                        <a:pt x="638" y="12"/>
                                      </a:lnTo>
                                      <a:lnTo>
                                        <a:pt x="651" y="10"/>
                                      </a:lnTo>
                                      <a:lnTo>
                                        <a:pt x="676" y="10"/>
                                      </a:lnTo>
                                      <a:lnTo>
                                        <a:pt x="688" y="8"/>
                                      </a:lnTo>
                                      <a:lnTo>
                                        <a:pt x="767" y="8"/>
                                      </a:lnTo>
                                      <a:lnTo>
                                        <a:pt x="780" y="10"/>
                                      </a:lnTo>
                                      <a:lnTo>
                                        <a:pt x="773" y="2"/>
                                      </a:lnTo>
                                      <a:lnTo>
                                        <a:pt x="767" y="2"/>
                                      </a:lnTo>
                                      <a:lnTo>
                                        <a:pt x="755" y="0"/>
                                      </a:lnTo>
                                      <a:lnTo>
                                        <a:pt x="703" y="0"/>
                                      </a:lnTo>
                                      <a:lnTo>
                                        <a:pt x="690" y="2"/>
                                      </a:lnTo>
                                      <a:lnTo>
                                        <a:pt x="663" y="2"/>
                                      </a:lnTo>
                                      <a:lnTo>
                                        <a:pt x="651" y="4"/>
                                      </a:lnTo>
                                      <a:lnTo>
                                        <a:pt x="638" y="4"/>
                                      </a:lnTo>
                                      <a:lnTo>
                                        <a:pt x="626" y="6"/>
                                      </a:lnTo>
                                      <a:lnTo>
                                        <a:pt x="614" y="8"/>
                                      </a:lnTo>
                                      <a:lnTo>
                                        <a:pt x="601" y="10"/>
                                      </a:lnTo>
                                      <a:lnTo>
                                        <a:pt x="589" y="10"/>
                                      </a:lnTo>
                                      <a:lnTo>
                                        <a:pt x="576" y="14"/>
                                      </a:lnTo>
                                      <a:lnTo>
                                        <a:pt x="563" y="17"/>
                                      </a:lnTo>
                                      <a:lnTo>
                                        <a:pt x="551" y="19"/>
                                      </a:lnTo>
                                      <a:lnTo>
                                        <a:pt x="538" y="21"/>
                                      </a:lnTo>
                                      <a:lnTo>
                                        <a:pt x="527" y="25"/>
                                      </a:lnTo>
                                      <a:lnTo>
                                        <a:pt x="516" y="27"/>
                                      </a:lnTo>
                                      <a:lnTo>
                                        <a:pt x="501" y="31"/>
                                      </a:lnTo>
                                      <a:lnTo>
                                        <a:pt x="491" y="33"/>
                                      </a:lnTo>
                                      <a:lnTo>
                                        <a:pt x="478" y="38"/>
                                      </a:lnTo>
                                      <a:lnTo>
                                        <a:pt x="468" y="42"/>
                                      </a:lnTo>
                                      <a:lnTo>
                                        <a:pt x="455" y="46"/>
                                      </a:lnTo>
                                      <a:lnTo>
                                        <a:pt x="443" y="50"/>
                                      </a:lnTo>
                                      <a:lnTo>
                                        <a:pt x="433" y="54"/>
                                      </a:lnTo>
                                      <a:lnTo>
                                        <a:pt x="421" y="61"/>
                                      </a:lnTo>
                                      <a:lnTo>
                                        <a:pt x="410" y="64"/>
                                      </a:lnTo>
                                      <a:lnTo>
                                        <a:pt x="397" y="68"/>
                                      </a:lnTo>
                                      <a:lnTo>
                                        <a:pt x="387" y="74"/>
                                      </a:lnTo>
                                      <a:lnTo>
                                        <a:pt x="376" y="79"/>
                                      </a:lnTo>
                                      <a:lnTo>
                                        <a:pt x="366" y="85"/>
                                      </a:lnTo>
                                      <a:lnTo>
                                        <a:pt x="353" y="91"/>
                                      </a:lnTo>
                                      <a:lnTo>
                                        <a:pt x="343" y="96"/>
                                      </a:lnTo>
                                      <a:lnTo>
                                        <a:pt x="333" y="102"/>
                                      </a:lnTo>
                                      <a:lnTo>
                                        <a:pt x="323" y="108"/>
                                      </a:lnTo>
                                      <a:lnTo>
                                        <a:pt x="312" y="115"/>
                                      </a:lnTo>
                                      <a:lnTo>
                                        <a:pt x="302" y="121"/>
                                      </a:lnTo>
                                      <a:lnTo>
                                        <a:pt x="293" y="129"/>
                                      </a:lnTo>
                                      <a:lnTo>
                                        <a:pt x="283" y="136"/>
                                      </a:lnTo>
                                      <a:lnTo>
                                        <a:pt x="272" y="142"/>
                                      </a:lnTo>
                                      <a:lnTo>
                                        <a:pt x="262" y="148"/>
                                      </a:lnTo>
                                      <a:lnTo>
                                        <a:pt x="254" y="157"/>
                                      </a:lnTo>
                                      <a:lnTo>
                                        <a:pt x="244" y="165"/>
                                      </a:lnTo>
                                      <a:lnTo>
                                        <a:pt x="236" y="171"/>
                                      </a:lnTo>
                                      <a:lnTo>
                                        <a:pt x="227" y="180"/>
                                      </a:lnTo>
                                      <a:lnTo>
                                        <a:pt x="217" y="187"/>
                                      </a:lnTo>
                                      <a:lnTo>
                                        <a:pt x="208" y="196"/>
                                      </a:lnTo>
                                      <a:lnTo>
                                        <a:pt x="200" y="202"/>
                                      </a:lnTo>
                                      <a:lnTo>
                                        <a:pt x="192" y="212"/>
                                      </a:lnTo>
                                      <a:lnTo>
                                        <a:pt x="166" y="238"/>
                                      </a:lnTo>
                                      <a:lnTo>
                                        <a:pt x="160" y="246"/>
                                      </a:lnTo>
                                      <a:lnTo>
                                        <a:pt x="152" y="257"/>
                                      </a:lnTo>
                                      <a:lnTo>
                                        <a:pt x="144" y="265"/>
                                      </a:lnTo>
                                      <a:lnTo>
                                        <a:pt x="138" y="276"/>
                                      </a:lnTo>
                                      <a:lnTo>
                                        <a:pt x="130" y="284"/>
                                      </a:lnTo>
                                      <a:lnTo>
                                        <a:pt x="123" y="295"/>
                                      </a:lnTo>
                                      <a:lnTo>
                                        <a:pt x="117" y="303"/>
                                      </a:lnTo>
                                      <a:lnTo>
                                        <a:pt x="109" y="312"/>
                                      </a:lnTo>
                                      <a:lnTo>
                                        <a:pt x="102" y="323"/>
                                      </a:lnTo>
                                      <a:lnTo>
                                        <a:pt x="96" y="331"/>
                                      </a:lnTo>
                                      <a:lnTo>
                                        <a:pt x="92" y="342"/>
                                      </a:lnTo>
                                      <a:lnTo>
                                        <a:pt x="86" y="352"/>
                                      </a:lnTo>
                                      <a:lnTo>
                                        <a:pt x="79" y="363"/>
                                      </a:lnTo>
                                      <a:lnTo>
                                        <a:pt x="75" y="374"/>
                                      </a:lnTo>
                                      <a:lnTo>
                                        <a:pt x="69" y="384"/>
                                      </a:lnTo>
                                      <a:lnTo>
                                        <a:pt x="62" y="395"/>
                                      </a:lnTo>
                                      <a:lnTo>
                                        <a:pt x="58" y="405"/>
                                      </a:lnTo>
                                      <a:lnTo>
                                        <a:pt x="54" y="418"/>
                                      </a:lnTo>
                                      <a:lnTo>
                                        <a:pt x="49" y="428"/>
                                      </a:lnTo>
                                      <a:lnTo>
                                        <a:pt x="45" y="438"/>
                                      </a:lnTo>
                                      <a:lnTo>
                                        <a:pt x="42" y="450"/>
                                      </a:lnTo>
                                      <a:lnTo>
                                        <a:pt x="38" y="461"/>
                                      </a:lnTo>
                                      <a:lnTo>
                                        <a:pt x="34" y="471"/>
                                      </a:lnTo>
                                      <a:lnTo>
                                        <a:pt x="30" y="484"/>
                                      </a:lnTo>
                                      <a:lnTo>
                                        <a:pt x="26" y="495"/>
                                      </a:lnTo>
                                      <a:lnTo>
                                        <a:pt x="24" y="507"/>
                                      </a:lnTo>
                                      <a:lnTo>
                                        <a:pt x="21" y="520"/>
                                      </a:lnTo>
                                      <a:lnTo>
                                        <a:pt x="17" y="530"/>
                                      </a:lnTo>
                                      <a:lnTo>
                                        <a:pt x="15" y="543"/>
                                      </a:lnTo>
                                      <a:lnTo>
                                        <a:pt x="13" y="554"/>
                                      </a:lnTo>
                                      <a:lnTo>
                                        <a:pt x="11" y="565"/>
                                      </a:lnTo>
                                      <a:lnTo>
                                        <a:pt x="9" y="578"/>
                                      </a:lnTo>
                                      <a:lnTo>
                                        <a:pt x="7" y="588"/>
                                      </a:lnTo>
                                      <a:lnTo>
                                        <a:pt x="5" y="601"/>
                                      </a:lnTo>
                                      <a:lnTo>
                                        <a:pt x="5" y="614"/>
                                      </a:lnTo>
                                      <a:lnTo>
                                        <a:pt x="3" y="626"/>
                                      </a:lnTo>
                                      <a:lnTo>
                                        <a:pt x="3" y="637"/>
                                      </a:lnTo>
                                      <a:lnTo>
                                        <a:pt x="0" y="651"/>
                                      </a:lnTo>
                                      <a:lnTo>
                                        <a:pt x="0" y="726"/>
                                      </a:lnTo>
                                      <a:lnTo>
                                        <a:pt x="3" y="724"/>
                                      </a:lnTo>
                                      <a:lnTo>
                                        <a:pt x="9" y="73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8" name="Freeform 6"/>
                              <wps:cNvSpPr>
                                <a:spLocks noChangeArrowheads="1"/>
                              </wps:cNvSpPr>
                              <wps:spPr bwMode="auto">
                                <a:xfrm>
                                  <a:off x="423" y="119"/>
                                  <a:ext cx="430" cy="1017"/>
                                </a:xfrm>
                                <a:custGeom>
                                  <a:avLst/>
                                  <a:gdLst>
                                    <a:gd name="T0" fmla="*/ 13 w 431"/>
                                    <a:gd name="T1" fmla="*/ 1008 h 1018"/>
                                    <a:gd name="T2" fmla="*/ 46 w 431"/>
                                    <a:gd name="T3" fmla="*/ 991 h 1018"/>
                                    <a:gd name="T4" fmla="*/ 79 w 431"/>
                                    <a:gd name="T5" fmla="*/ 974 h 1018"/>
                                    <a:gd name="T6" fmla="*/ 111 w 431"/>
                                    <a:gd name="T7" fmla="*/ 956 h 1018"/>
                                    <a:gd name="T8" fmla="*/ 140 w 431"/>
                                    <a:gd name="T9" fmla="*/ 937 h 1018"/>
                                    <a:gd name="T10" fmla="*/ 168 w 431"/>
                                    <a:gd name="T11" fmla="*/ 916 h 1018"/>
                                    <a:gd name="T12" fmla="*/ 204 w 431"/>
                                    <a:gd name="T13" fmla="*/ 885 h 1018"/>
                                    <a:gd name="T14" fmla="*/ 227 w 431"/>
                                    <a:gd name="T15" fmla="*/ 861 h 1018"/>
                                    <a:gd name="T16" fmla="*/ 259 w 431"/>
                                    <a:gd name="T17" fmla="*/ 827 h 1018"/>
                                    <a:gd name="T18" fmla="*/ 281 w 431"/>
                                    <a:gd name="T19" fmla="*/ 799 h 1018"/>
                                    <a:gd name="T20" fmla="*/ 302 w 431"/>
                                    <a:gd name="T21" fmla="*/ 772 h 1018"/>
                                    <a:gd name="T22" fmla="*/ 321 w 431"/>
                                    <a:gd name="T23" fmla="*/ 742 h 1018"/>
                                    <a:gd name="T24" fmla="*/ 338 w 431"/>
                                    <a:gd name="T25" fmla="*/ 712 h 1018"/>
                                    <a:gd name="T26" fmla="*/ 354 w 431"/>
                                    <a:gd name="T27" fmla="*/ 680 h 1018"/>
                                    <a:gd name="T28" fmla="*/ 369 w 431"/>
                                    <a:gd name="T29" fmla="*/ 649 h 1018"/>
                                    <a:gd name="T30" fmla="*/ 381 w 431"/>
                                    <a:gd name="T31" fmla="*/ 616 h 1018"/>
                                    <a:gd name="T32" fmla="*/ 391 w 431"/>
                                    <a:gd name="T33" fmla="*/ 582 h 1018"/>
                                    <a:gd name="T34" fmla="*/ 400 w 431"/>
                                    <a:gd name="T35" fmla="*/ 547 h 1018"/>
                                    <a:gd name="T36" fmla="*/ 408 w 431"/>
                                    <a:gd name="T37" fmla="*/ 513 h 1018"/>
                                    <a:gd name="T38" fmla="*/ 412 w 431"/>
                                    <a:gd name="T39" fmla="*/ 480 h 1018"/>
                                    <a:gd name="T40" fmla="*/ 416 w 431"/>
                                    <a:gd name="T41" fmla="*/ 421 h 1018"/>
                                    <a:gd name="T42" fmla="*/ 416 w 431"/>
                                    <a:gd name="T43" fmla="*/ 361 h 1018"/>
                                    <a:gd name="T44" fmla="*/ 414 w 431"/>
                                    <a:gd name="T45" fmla="*/ 311 h 1018"/>
                                    <a:gd name="T46" fmla="*/ 408 w 431"/>
                                    <a:gd name="T47" fmla="*/ 276 h 1018"/>
                                    <a:gd name="T48" fmla="*/ 402 w 431"/>
                                    <a:gd name="T49" fmla="*/ 238 h 1018"/>
                                    <a:gd name="T50" fmla="*/ 393 w 431"/>
                                    <a:gd name="T51" fmla="*/ 202 h 1018"/>
                                    <a:gd name="T52" fmla="*/ 383 w 431"/>
                                    <a:gd name="T53" fmla="*/ 165 h 1018"/>
                                    <a:gd name="T54" fmla="*/ 371 w 431"/>
                                    <a:gd name="T55" fmla="*/ 129 h 1018"/>
                                    <a:gd name="T56" fmla="*/ 359 w 431"/>
                                    <a:gd name="T57" fmla="*/ 94 h 1018"/>
                                    <a:gd name="T58" fmla="*/ 342 w 431"/>
                                    <a:gd name="T59" fmla="*/ 58 h 1018"/>
                                    <a:gd name="T60" fmla="*/ 325 w 431"/>
                                    <a:gd name="T61" fmla="*/ 23 h 1018"/>
                                    <a:gd name="T62" fmla="*/ 323 w 431"/>
                                    <a:gd name="T63" fmla="*/ 2 h 1018"/>
                                    <a:gd name="T64" fmla="*/ 338 w 431"/>
                                    <a:gd name="T65" fmla="*/ 29 h 1018"/>
                                    <a:gd name="T66" fmla="*/ 354 w 431"/>
                                    <a:gd name="T67" fmla="*/ 64 h 1018"/>
                                    <a:gd name="T68" fmla="*/ 369 w 431"/>
                                    <a:gd name="T69" fmla="*/ 102 h 1018"/>
                                    <a:gd name="T70" fmla="*/ 383 w 431"/>
                                    <a:gd name="T71" fmla="*/ 138 h 1018"/>
                                    <a:gd name="T72" fmla="*/ 393 w 431"/>
                                    <a:gd name="T73" fmla="*/ 175 h 1018"/>
                                    <a:gd name="T74" fmla="*/ 404 w 431"/>
                                    <a:gd name="T75" fmla="*/ 211 h 1018"/>
                                    <a:gd name="T76" fmla="*/ 412 w 431"/>
                                    <a:gd name="T77" fmla="*/ 248 h 1018"/>
                                    <a:gd name="T78" fmla="*/ 418 w 431"/>
                                    <a:gd name="T79" fmla="*/ 283 h 1018"/>
                                    <a:gd name="T80" fmla="*/ 423 w 431"/>
                                    <a:gd name="T81" fmla="*/ 334 h 1018"/>
                                    <a:gd name="T82" fmla="*/ 427 w 431"/>
                                    <a:gd name="T83" fmla="*/ 384 h 1018"/>
                                    <a:gd name="T84" fmla="*/ 425 w 431"/>
                                    <a:gd name="T85" fmla="*/ 444 h 1018"/>
                                    <a:gd name="T86" fmla="*/ 421 w 431"/>
                                    <a:gd name="T87" fmla="*/ 480 h 1018"/>
                                    <a:gd name="T88" fmla="*/ 416 w 431"/>
                                    <a:gd name="T89" fmla="*/ 513 h 1018"/>
                                    <a:gd name="T90" fmla="*/ 408 w 431"/>
                                    <a:gd name="T91" fmla="*/ 547 h 1018"/>
                                    <a:gd name="T92" fmla="*/ 400 w 431"/>
                                    <a:gd name="T93" fmla="*/ 582 h 1018"/>
                                    <a:gd name="T94" fmla="*/ 389 w 431"/>
                                    <a:gd name="T95" fmla="*/ 616 h 1018"/>
                                    <a:gd name="T96" fmla="*/ 376 w 431"/>
                                    <a:gd name="T97" fmla="*/ 649 h 1018"/>
                                    <a:gd name="T98" fmla="*/ 363 w 431"/>
                                    <a:gd name="T99" fmla="*/ 682 h 1018"/>
                                    <a:gd name="T100" fmla="*/ 346 w 431"/>
                                    <a:gd name="T101" fmla="*/ 714 h 1018"/>
                                    <a:gd name="T102" fmla="*/ 329 w 431"/>
                                    <a:gd name="T103" fmla="*/ 745 h 1018"/>
                                    <a:gd name="T104" fmla="*/ 308 w 431"/>
                                    <a:gd name="T105" fmla="*/ 774 h 1018"/>
                                    <a:gd name="T106" fmla="*/ 287 w 431"/>
                                    <a:gd name="T107" fmla="*/ 804 h 1018"/>
                                    <a:gd name="T108" fmla="*/ 265 w 431"/>
                                    <a:gd name="T109" fmla="*/ 831 h 1018"/>
                                    <a:gd name="T110" fmla="*/ 242 w 431"/>
                                    <a:gd name="T111" fmla="*/ 857 h 1018"/>
                                    <a:gd name="T112" fmla="*/ 185 w 431"/>
                                    <a:gd name="T113" fmla="*/ 914 h 1018"/>
                                    <a:gd name="T114" fmla="*/ 157 w 431"/>
                                    <a:gd name="T115" fmla="*/ 935 h 1018"/>
                                    <a:gd name="T116" fmla="*/ 127 w 431"/>
                                    <a:gd name="T117" fmla="*/ 956 h 1018"/>
                                    <a:gd name="T118" fmla="*/ 96 w 431"/>
                                    <a:gd name="T119" fmla="*/ 974 h 1018"/>
                                    <a:gd name="T120" fmla="*/ 62 w 431"/>
                                    <a:gd name="T121" fmla="*/ 993 h 1018"/>
                                    <a:gd name="T122" fmla="*/ 30 w 431"/>
                                    <a:gd name="T123" fmla="*/ 1008 h 1018"/>
                                    <a:gd name="T124" fmla="*/ 2 w 431"/>
                                    <a:gd name="T125" fmla="*/ 1012 h 1018"/>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431" h="1018">
                                      <a:moveTo>
                                        <a:pt x="0" y="1016"/>
                                      </a:moveTo>
                                      <a:lnTo>
                                        <a:pt x="2" y="1016"/>
                                      </a:lnTo>
                                      <a:lnTo>
                                        <a:pt x="13" y="1012"/>
                                      </a:lnTo>
                                      <a:lnTo>
                                        <a:pt x="25" y="1005"/>
                                      </a:lnTo>
                                      <a:lnTo>
                                        <a:pt x="36" y="999"/>
                                      </a:lnTo>
                                      <a:lnTo>
                                        <a:pt x="46" y="995"/>
                                      </a:lnTo>
                                      <a:lnTo>
                                        <a:pt x="58" y="991"/>
                                      </a:lnTo>
                                      <a:lnTo>
                                        <a:pt x="69" y="984"/>
                                      </a:lnTo>
                                      <a:lnTo>
                                        <a:pt x="79" y="978"/>
                                      </a:lnTo>
                                      <a:lnTo>
                                        <a:pt x="90" y="972"/>
                                      </a:lnTo>
                                      <a:lnTo>
                                        <a:pt x="100" y="965"/>
                                      </a:lnTo>
                                      <a:lnTo>
                                        <a:pt x="111" y="960"/>
                                      </a:lnTo>
                                      <a:lnTo>
                                        <a:pt x="121" y="954"/>
                                      </a:lnTo>
                                      <a:lnTo>
                                        <a:pt x="132" y="948"/>
                                      </a:lnTo>
                                      <a:lnTo>
                                        <a:pt x="140" y="941"/>
                                      </a:lnTo>
                                      <a:lnTo>
                                        <a:pt x="150" y="935"/>
                                      </a:lnTo>
                                      <a:lnTo>
                                        <a:pt x="161" y="926"/>
                                      </a:lnTo>
                                      <a:lnTo>
                                        <a:pt x="168" y="920"/>
                                      </a:lnTo>
                                      <a:lnTo>
                                        <a:pt x="179" y="912"/>
                                      </a:lnTo>
                                      <a:lnTo>
                                        <a:pt x="187" y="905"/>
                                      </a:lnTo>
                                      <a:lnTo>
                                        <a:pt x="204" y="889"/>
                                      </a:lnTo>
                                      <a:lnTo>
                                        <a:pt x="215" y="882"/>
                                      </a:lnTo>
                                      <a:lnTo>
                                        <a:pt x="223" y="872"/>
                                      </a:lnTo>
                                      <a:lnTo>
                                        <a:pt x="231" y="865"/>
                                      </a:lnTo>
                                      <a:lnTo>
                                        <a:pt x="248" y="849"/>
                                      </a:lnTo>
                                      <a:lnTo>
                                        <a:pt x="254" y="839"/>
                                      </a:lnTo>
                                      <a:lnTo>
                                        <a:pt x="263" y="831"/>
                                      </a:lnTo>
                                      <a:lnTo>
                                        <a:pt x="270" y="822"/>
                                      </a:lnTo>
                                      <a:lnTo>
                                        <a:pt x="276" y="814"/>
                                      </a:lnTo>
                                      <a:lnTo>
                                        <a:pt x="285" y="803"/>
                                      </a:lnTo>
                                      <a:lnTo>
                                        <a:pt x="291" y="795"/>
                                      </a:lnTo>
                                      <a:lnTo>
                                        <a:pt x="300" y="784"/>
                                      </a:lnTo>
                                      <a:lnTo>
                                        <a:pt x="306" y="776"/>
                                      </a:lnTo>
                                      <a:lnTo>
                                        <a:pt x="312" y="765"/>
                                      </a:lnTo>
                                      <a:lnTo>
                                        <a:pt x="318" y="757"/>
                                      </a:lnTo>
                                      <a:lnTo>
                                        <a:pt x="325" y="746"/>
                                      </a:lnTo>
                                      <a:lnTo>
                                        <a:pt x="331" y="736"/>
                                      </a:lnTo>
                                      <a:lnTo>
                                        <a:pt x="337" y="726"/>
                                      </a:lnTo>
                                      <a:lnTo>
                                        <a:pt x="342" y="716"/>
                                      </a:lnTo>
                                      <a:lnTo>
                                        <a:pt x="348" y="705"/>
                                      </a:lnTo>
                                      <a:lnTo>
                                        <a:pt x="354" y="695"/>
                                      </a:lnTo>
                                      <a:lnTo>
                                        <a:pt x="358" y="684"/>
                                      </a:lnTo>
                                      <a:lnTo>
                                        <a:pt x="363" y="674"/>
                                      </a:lnTo>
                                      <a:lnTo>
                                        <a:pt x="369" y="663"/>
                                      </a:lnTo>
                                      <a:lnTo>
                                        <a:pt x="373" y="653"/>
                                      </a:lnTo>
                                      <a:lnTo>
                                        <a:pt x="377" y="640"/>
                                      </a:lnTo>
                                      <a:lnTo>
                                        <a:pt x="380" y="630"/>
                                      </a:lnTo>
                                      <a:lnTo>
                                        <a:pt x="385" y="620"/>
                                      </a:lnTo>
                                      <a:lnTo>
                                        <a:pt x="389" y="607"/>
                                      </a:lnTo>
                                      <a:lnTo>
                                        <a:pt x="393" y="597"/>
                                      </a:lnTo>
                                      <a:lnTo>
                                        <a:pt x="395" y="586"/>
                                      </a:lnTo>
                                      <a:lnTo>
                                        <a:pt x="399" y="574"/>
                                      </a:lnTo>
                                      <a:lnTo>
                                        <a:pt x="401" y="563"/>
                                      </a:lnTo>
                                      <a:lnTo>
                                        <a:pt x="404" y="551"/>
                                      </a:lnTo>
                                      <a:lnTo>
                                        <a:pt x="408" y="538"/>
                                      </a:lnTo>
                                      <a:lnTo>
                                        <a:pt x="410" y="527"/>
                                      </a:lnTo>
                                      <a:lnTo>
                                        <a:pt x="412" y="517"/>
                                      </a:lnTo>
                                      <a:lnTo>
                                        <a:pt x="414" y="505"/>
                                      </a:lnTo>
                                      <a:lnTo>
                                        <a:pt x="416" y="493"/>
                                      </a:lnTo>
                                      <a:lnTo>
                                        <a:pt x="416" y="480"/>
                                      </a:lnTo>
                                      <a:lnTo>
                                        <a:pt x="418" y="470"/>
                                      </a:lnTo>
                                      <a:lnTo>
                                        <a:pt x="420" y="457"/>
                                      </a:lnTo>
                                      <a:lnTo>
                                        <a:pt x="420" y="421"/>
                                      </a:lnTo>
                                      <a:lnTo>
                                        <a:pt x="422" y="408"/>
                                      </a:lnTo>
                                      <a:lnTo>
                                        <a:pt x="422" y="372"/>
                                      </a:lnTo>
                                      <a:lnTo>
                                        <a:pt x="420" y="361"/>
                                      </a:lnTo>
                                      <a:lnTo>
                                        <a:pt x="420" y="336"/>
                                      </a:lnTo>
                                      <a:lnTo>
                                        <a:pt x="418" y="323"/>
                                      </a:lnTo>
                                      <a:lnTo>
                                        <a:pt x="418" y="311"/>
                                      </a:lnTo>
                                      <a:lnTo>
                                        <a:pt x="416" y="298"/>
                                      </a:lnTo>
                                      <a:lnTo>
                                        <a:pt x="414" y="287"/>
                                      </a:lnTo>
                                      <a:lnTo>
                                        <a:pt x="412" y="276"/>
                                      </a:lnTo>
                                      <a:lnTo>
                                        <a:pt x="410" y="263"/>
                                      </a:lnTo>
                                      <a:lnTo>
                                        <a:pt x="408" y="251"/>
                                      </a:lnTo>
                                      <a:lnTo>
                                        <a:pt x="406" y="238"/>
                                      </a:lnTo>
                                      <a:lnTo>
                                        <a:pt x="404" y="225"/>
                                      </a:lnTo>
                                      <a:lnTo>
                                        <a:pt x="399" y="215"/>
                                      </a:lnTo>
                                      <a:lnTo>
                                        <a:pt x="397" y="202"/>
                                      </a:lnTo>
                                      <a:lnTo>
                                        <a:pt x="395" y="189"/>
                                      </a:lnTo>
                                      <a:lnTo>
                                        <a:pt x="391" y="177"/>
                                      </a:lnTo>
                                      <a:lnTo>
                                        <a:pt x="387" y="165"/>
                                      </a:lnTo>
                                      <a:lnTo>
                                        <a:pt x="383" y="153"/>
                                      </a:lnTo>
                                      <a:lnTo>
                                        <a:pt x="378" y="142"/>
                                      </a:lnTo>
                                      <a:lnTo>
                                        <a:pt x="375" y="129"/>
                                      </a:lnTo>
                                      <a:lnTo>
                                        <a:pt x="371" y="117"/>
                                      </a:lnTo>
                                      <a:lnTo>
                                        <a:pt x="367" y="104"/>
                                      </a:lnTo>
                                      <a:lnTo>
                                        <a:pt x="363" y="94"/>
                                      </a:lnTo>
                                      <a:lnTo>
                                        <a:pt x="356" y="81"/>
                                      </a:lnTo>
                                      <a:lnTo>
                                        <a:pt x="350" y="71"/>
                                      </a:lnTo>
                                      <a:lnTo>
                                        <a:pt x="346" y="58"/>
                                      </a:lnTo>
                                      <a:lnTo>
                                        <a:pt x="339" y="46"/>
                                      </a:lnTo>
                                      <a:lnTo>
                                        <a:pt x="335" y="36"/>
                                      </a:lnTo>
                                      <a:lnTo>
                                        <a:pt x="329" y="23"/>
                                      </a:lnTo>
                                      <a:lnTo>
                                        <a:pt x="321" y="13"/>
                                      </a:lnTo>
                                      <a:lnTo>
                                        <a:pt x="316" y="0"/>
                                      </a:lnTo>
                                      <a:lnTo>
                                        <a:pt x="327" y="2"/>
                                      </a:lnTo>
                                      <a:lnTo>
                                        <a:pt x="329" y="8"/>
                                      </a:lnTo>
                                      <a:lnTo>
                                        <a:pt x="335" y="19"/>
                                      </a:lnTo>
                                      <a:lnTo>
                                        <a:pt x="342" y="29"/>
                                      </a:lnTo>
                                      <a:lnTo>
                                        <a:pt x="348" y="42"/>
                                      </a:lnTo>
                                      <a:lnTo>
                                        <a:pt x="352" y="55"/>
                                      </a:lnTo>
                                      <a:lnTo>
                                        <a:pt x="358" y="64"/>
                                      </a:lnTo>
                                      <a:lnTo>
                                        <a:pt x="363" y="77"/>
                                      </a:lnTo>
                                      <a:lnTo>
                                        <a:pt x="369" y="89"/>
                                      </a:lnTo>
                                      <a:lnTo>
                                        <a:pt x="373" y="102"/>
                                      </a:lnTo>
                                      <a:lnTo>
                                        <a:pt x="377" y="113"/>
                                      </a:lnTo>
                                      <a:lnTo>
                                        <a:pt x="380" y="125"/>
                                      </a:lnTo>
                                      <a:lnTo>
                                        <a:pt x="387" y="138"/>
                                      </a:lnTo>
                                      <a:lnTo>
                                        <a:pt x="389" y="151"/>
                                      </a:lnTo>
                                      <a:lnTo>
                                        <a:pt x="395" y="161"/>
                                      </a:lnTo>
                                      <a:lnTo>
                                        <a:pt x="397" y="175"/>
                                      </a:lnTo>
                                      <a:lnTo>
                                        <a:pt x="401" y="185"/>
                                      </a:lnTo>
                                      <a:lnTo>
                                        <a:pt x="404" y="198"/>
                                      </a:lnTo>
                                      <a:lnTo>
                                        <a:pt x="408" y="211"/>
                                      </a:lnTo>
                                      <a:lnTo>
                                        <a:pt x="410" y="223"/>
                                      </a:lnTo>
                                      <a:lnTo>
                                        <a:pt x="414" y="236"/>
                                      </a:lnTo>
                                      <a:lnTo>
                                        <a:pt x="416" y="248"/>
                                      </a:lnTo>
                                      <a:lnTo>
                                        <a:pt x="418" y="261"/>
                                      </a:lnTo>
                                      <a:lnTo>
                                        <a:pt x="420" y="274"/>
                                      </a:lnTo>
                                      <a:lnTo>
                                        <a:pt x="422" y="283"/>
                                      </a:lnTo>
                                      <a:lnTo>
                                        <a:pt x="425" y="296"/>
                                      </a:lnTo>
                                      <a:lnTo>
                                        <a:pt x="427" y="308"/>
                                      </a:lnTo>
                                      <a:lnTo>
                                        <a:pt x="427" y="334"/>
                                      </a:lnTo>
                                      <a:lnTo>
                                        <a:pt x="429" y="346"/>
                                      </a:lnTo>
                                      <a:lnTo>
                                        <a:pt x="429" y="372"/>
                                      </a:lnTo>
                                      <a:lnTo>
                                        <a:pt x="431" y="384"/>
                                      </a:lnTo>
                                      <a:lnTo>
                                        <a:pt x="431" y="408"/>
                                      </a:lnTo>
                                      <a:lnTo>
                                        <a:pt x="429" y="419"/>
                                      </a:lnTo>
                                      <a:lnTo>
                                        <a:pt x="429" y="444"/>
                                      </a:lnTo>
                                      <a:lnTo>
                                        <a:pt x="427" y="457"/>
                                      </a:lnTo>
                                      <a:lnTo>
                                        <a:pt x="427" y="470"/>
                                      </a:lnTo>
                                      <a:lnTo>
                                        <a:pt x="425" y="480"/>
                                      </a:lnTo>
                                      <a:lnTo>
                                        <a:pt x="422" y="493"/>
                                      </a:lnTo>
                                      <a:lnTo>
                                        <a:pt x="420" y="505"/>
                                      </a:lnTo>
                                      <a:lnTo>
                                        <a:pt x="420" y="517"/>
                                      </a:lnTo>
                                      <a:lnTo>
                                        <a:pt x="416" y="527"/>
                                      </a:lnTo>
                                      <a:lnTo>
                                        <a:pt x="416" y="540"/>
                                      </a:lnTo>
                                      <a:lnTo>
                                        <a:pt x="412" y="551"/>
                                      </a:lnTo>
                                      <a:lnTo>
                                        <a:pt x="410" y="563"/>
                                      </a:lnTo>
                                      <a:lnTo>
                                        <a:pt x="408" y="574"/>
                                      </a:lnTo>
                                      <a:lnTo>
                                        <a:pt x="404" y="586"/>
                                      </a:lnTo>
                                      <a:lnTo>
                                        <a:pt x="399" y="599"/>
                                      </a:lnTo>
                                      <a:lnTo>
                                        <a:pt x="395" y="610"/>
                                      </a:lnTo>
                                      <a:lnTo>
                                        <a:pt x="393" y="620"/>
                                      </a:lnTo>
                                      <a:lnTo>
                                        <a:pt x="389" y="632"/>
                                      </a:lnTo>
                                      <a:lnTo>
                                        <a:pt x="385" y="642"/>
                                      </a:lnTo>
                                      <a:lnTo>
                                        <a:pt x="380" y="653"/>
                                      </a:lnTo>
                                      <a:lnTo>
                                        <a:pt x="375" y="665"/>
                                      </a:lnTo>
                                      <a:lnTo>
                                        <a:pt x="371" y="676"/>
                                      </a:lnTo>
                                      <a:lnTo>
                                        <a:pt x="367" y="686"/>
                                      </a:lnTo>
                                      <a:lnTo>
                                        <a:pt x="363" y="697"/>
                                      </a:lnTo>
                                      <a:lnTo>
                                        <a:pt x="356" y="707"/>
                                      </a:lnTo>
                                      <a:lnTo>
                                        <a:pt x="350" y="718"/>
                                      </a:lnTo>
                                      <a:lnTo>
                                        <a:pt x="344" y="729"/>
                                      </a:lnTo>
                                      <a:lnTo>
                                        <a:pt x="339" y="738"/>
                                      </a:lnTo>
                                      <a:lnTo>
                                        <a:pt x="333" y="749"/>
                                      </a:lnTo>
                                      <a:lnTo>
                                        <a:pt x="327" y="759"/>
                                      </a:lnTo>
                                      <a:lnTo>
                                        <a:pt x="321" y="770"/>
                                      </a:lnTo>
                                      <a:lnTo>
                                        <a:pt x="312" y="778"/>
                                      </a:lnTo>
                                      <a:lnTo>
                                        <a:pt x="306" y="789"/>
                                      </a:lnTo>
                                      <a:lnTo>
                                        <a:pt x="300" y="797"/>
                                      </a:lnTo>
                                      <a:lnTo>
                                        <a:pt x="291" y="808"/>
                                      </a:lnTo>
                                      <a:lnTo>
                                        <a:pt x="285" y="818"/>
                                      </a:lnTo>
                                      <a:lnTo>
                                        <a:pt x="276" y="826"/>
                                      </a:lnTo>
                                      <a:lnTo>
                                        <a:pt x="269" y="835"/>
                                      </a:lnTo>
                                      <a:lnTo>
                                        <a:pt x="263" y="845"/>
                                      </a:lnTo>
                                      <a:lnTo>
                                        <a:pt x="254" y="851"/>
                                      </a:lnTo>
                                      <a:lnTo>
                                        <a:pt x="246" y="861"/>
                                      </a:lnTo>
                                      <a:lnTo>
                                        <a:pt x="212" y="895"/>
                                      </a:lnTo>
                                      <a:lnTo>
                                        <a:pt x="202" y="901"/>
                                      </a:lnTo>
                                      <a:lnTo>
                                        <a:pt x="185" y="918"/>
                                      </a:lnTo>
                                      <a:lnTo>
                                        <a:pt x="175" y="924"/>
                                      </a:lnTo>
                                      <a:lnTo>
                                        <a:pt x="166" y="933"/>
                                      </a:lnTo>
                                      <a:lnTo>
                                        <a:pt x="157" y="939"/>
                                      </a:lnTo>
                                      <a:lnTo>
                                        <a:pt x="146" y="945"/>
                                      </a:lnTo>
                                      <a:lnTo>
                                        <a:pt x="136" y="954"/>
                                      </a:lnTo>
                                      <a:lnTo>
                                        <a:pt x="127" y="960"/>
                                      </a:lnTo>
                                      <a:lnTo>
                                        <a:pt x="117" y="965"/>
                                      </a:lnTo>
                                      <a:lnTo>
                                        <a:pt x="106" y="972"/>
                                      </a:lnTo>
                                      <a:lnTo>
                                        <a:pt x="96" y="978"/>
                                      </a:lnTo>
                                      <a:lnTo>
                                        <a:pt x="85" y="984"/>
                                      </a:lnTo>
                                      <a:lnTo>
                                        <a:pt x="73" y="991"/>
                                      </a:lnTo>
                                      <a:lnTo>
                                        <a:pt x="62" y="997"/>
                                      </a:lnTo>
                                      <a:lnTo>
                                        <a:pt x="53" y="1001"/>
                                      </a:lnTo>
                                      <a:lnTo>
                                        <a:pt x="42" y="1005"/>
                                      </a:lnTo>
                                      <a:lnTo>
                                        <a:pt x="30" y="1012"/>
                                      </a:lnTo>
                                      <a:lnTo>
                                        <a:pt x="19" y="1016"/>
                                      </a:lnTo>
                                      <a:lnTo>
                                        <a:pt x="17" y="1018"/>
                                      </a:lnTo>
                                      <a:lnTo>
                                        <a:pt x="2" y="1016"/>
                                      </a:lnTo>
                                      <a:lnTo>
                                        <a:pt x="0" y="10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9" name="Freeform 7"/>
                              <wps:cNvSpPr>
                                <a:spLocks noChangeArrowheads="1"/>
                              </wps:cNvSpPr>
                              <wps:spPr bwMode="auto">
                                <a:xfrm>
                                  <a:off x="635" y="164"/>
                                  <a:ext cx="307" cy="252"/>
                                </a:xfrm>
                                <a:custGeom>
                                  <a:avLst/>
                                  <a:gdLst>
                                    <a:gd name="T0" fmla="*/ 185 w 308"/>
                                    <a:gd name="T1" fmla="*/ 30 h 253"/>
                                    <a:gd name="T2" fmla="*/ 164 w 308"/>
                                    <a:gd name="T3" fmla="*/ 19 h 253"/>
                                    <a:gd name="T4" fmla="*/ 144 w 308"/>
                                    <a:gd name="T5" fmla="*/ 11 h 253"/>
                                    <a:gd name="T6" fmla="*/ 115 w 308"/>
                                    <a:gd name="T7" fmla="*/ 2 h 253"/>
                                    <a:gd name="T8" fmla="*/ 56 w 308"/>
                                    <a:gd name="T9" fmla="*/ 4 h 253"/>
                                    <a:gd name="T10" fmla="*/ 36 w 308"/>
                                    <a:gd name="T11" fmla="*/ 13 h 253"/>
                                    <a:gd name="T12" fmla="*/ 15 w 308"/>
                                    <a:gd name="T13" fmla="*/ 30 h 253"/>
                                    <a:gd name="T14" fmla="*/ 5 w 308"/>
                                    <a:gd name="T15" fmla="*/ 44 h 253"/>
                                    <a:gd name="T16" fmla="*/ 3 w 308"/>
                                    <a:gd name="T17" fmla="*/ 98 h 253"/>
                                    <a:gd name="T18" fmla="*/ 11 w 308"/>
                                    <a:gd name="T19" fmla="*/ 117 h 253"/>
                                    <a:gd name="T20" fmla="*/ 17 w 308"/>
                                    <a:gd name="T21" fmla="*/ 128 h 253"/>
                                    <a:gd name="T22" fmla="*/ 28 w 308"/>
                                    <a:gd name="T23" fmla="*/ 143 h 253"/>
                                    <a:gd name="T24" fmla="*/ 47 w 308"/>
                                    <a:gd name="T25" fmla="*/ 164 h 253"/>
                                    <a:gd name="T26" fmla="*/ 69 w 308"/>
                                    <a:gd name="T27" fmla="*/ 186 h 253"/>
                                    <a:gd name="T28" fmla="*/ 88 w 308"/>
                                    <a:gd name="T29" fmla="*/ 201 h 253"/>
                                    <a:gd name="T30" fmla="*/ 104 w 308"/>
                                    <a:gd name="T31" fmla="*/ 211 h 253"/>
                                    <a:gd name="T32" fmla="*/ 125 w 308"/>
                                    <a:gd name="T33" fmla="*/ 224 h 253"/>
                                    <a:gd name="T34" fmla="*/ 144 w 308"/>
                                    <a:gd name="T35" fmla="*/ 232 h 253"/>
                                    <a:gd name="T36" fmla="*/ 162 w 308"/>
                                    <a:gd name="T37" fmla="*/ 241 h 253"/>
                                    <a:gd name="T38" fmla="*/ 202 w 308"/>
                                    <a:gd name="T39" fmla="*/ 247 h 253"/>
                                    <a:gd name="T40" fmla="*/ 251 w 308"/>
                                    <a:gd name="T41" fmla="*/ 243 h 253"/>
                                    <a:gd name="T42" fmla="*/ 268 w 308"/>
                                    <a:gd name="T43" fmla="*/ 236 h 253"/>
                                    <a:gd name="T44" fmla="*/ 283 w 308"/>
                                    <a:gd name="T45" fmla="*/ 228 h 253"/>
                                    <a:gd name="T46" fmla="*/ 294 w 308"/>
                                    <a:gd name="T47" fmla="*/ 213 h 253"/>
                                    <a:gd name="T48" fmla="*/ 302 w 308"/>
                                    <a:gd name="T49" fmla="*/ 196 h 253"/>
                                    <a:gd name="T50" fmla="*/ 300 w 308"/>
                                    <a:gd name="T51" fmla="*/ 149 h 253"/>
                                    <a:gd name="T52" fmla="*/ 292 w 308"/>
                                    <a:gd name="T53" fmla="*/ 132 h 253"/>
                                    <a:gd name="T54" fmla="*/ 283 w 308"/>
                                    <a:gd name="T55" fmla="*/ 117 h 253"/>
                                    <a:gd name="T56" fmla="*/ 268 w 308"/>
                                    <a:gd name="T57" fmla="*/ 96 h 253"/>
                                    <a:gd name="T58" fmla="*/ 236 w 308"/>
                                    <a:gd name="T59" fmla="*/ 63 h 253"/>
                                    <a:gd name="T60" fmla="*/ 206 w 308"/>
                                    <a:gd name="T61" fmla="*/ 40 h 253"/>
                                    <a:gd name="T62" fmla="*/ 185 w 308"/>
                                    <a:gd name="T63" fmla="*/ 40 h 253"/>
                                    <a:gd name="T64" fmla="*/ 167 w 308"/>
                                    <a:gd name="T65" fmla="*/ 30 h 253"/>
                                    <a:gd name="T66" fmla="*/ 154 w 308"/>
                                    <a:gd name="T67" fmla="*/ 23 h 253"/>
                                    <a:gd name="T68" fmla="*/ 134 w 308"/>
                                    <a:gd name="T69" fmla="*/ 15 h 253"/>
                                    <a:gd name="T70" fmla="*/ 77 w 308"/>
                                    <a:gd name="T71" fmla="*/ 9 h 253"/>
                                    <a:gd name="T72" fmla="*/ 47 w 308"/>
                                    <a:gd name="T73" fmla="*/ 17 h 253"/>
                                    <a:gd name="T74" fmla="*/ 34 w 308"/>
                                    <a:gd name="T75" fmla="*/ 23 h 253"/>
                                    <a:gd name="T76" fmla="*/ 19 w 308"/>
                                    <a:gd name="T77" fmla="*/ 36 h 253"/>
                                    <a:gd name="T78" fmla="*/ 11 w 308"/>
                                    <a:gd name="T79" fmla="*/ 55 h 253"/>
                                    <a:gd name="T80" fmla="*/ 15 w 308"/>
                                    <a:gd name="T81" fmla="*/ 102 h 253"/>
                                    <a:gd name="T82" fmla="*/ 24 w 308"/>
                                    <a:gd name="T83" fmla="*/ 126 h 253"/>
                                    <a:gd name="T84" fmla="*/ 36 w 308"/>
                                    <a:gd name="T85" fmla="*/ 138 h 253"/>
                                    <a:gd name="T86" fmla="*/ 51 w 308"/>
                                    <a:gd name="T87" fmla="*/ 157 h 253"/>
                                    <a:gd name="T88" fmla="*/ 69 w 308"/>
                                    <a:gd name="T89" fmla="*/ 176 h 253"/>
                                    <a:gd name="T90" fmla="*/ 92 w 308"/>
                                    <a:gd name="T91" fmla="*/ 194 h 253"/>
                                    <a:gd name="T92" fmla="*/ 115 w 308"/>
                                    <a:gd name="T93" fmla="*/ 207 h 253"/>
                                    <a:gd name="T94" fmla="*/ 134 w 308"/>
                                    <a:gd name="T95" fmla="*/ 217 h 253"/>
                                    <a:gd name="T96" fmla="*/ 153 w 308"/>
                                    <a:gd name="T97" fmla="*/ 226 h 253"/>
                                    <a:gd name="T98" fmla="*/ 167 w 308"/>
                                    <a:gd name="T99" fmla="*/ 232 h 253"/>
                                    <a:gd name="T100" fmla="*/ 211 w 308"/>
                                    <a:gd name="T101" fmla="*/ 241 h 253"/>
                                    <a:gd name="T102" fmla="*/ 256 w 308"/>
                                    <a:gd name="T103" fmla="*/ 234 h 253"/>
                                    <a:gd name="T104" fmla="*/ 268 w 308"/>
                                    <a:gd name="T105" fmla="*/ 226 h 253"/>
                                    <a:gd name="T106" fmla="*/ 283 w 308"/>
                                    <a:gd name="T107" fmla="*/ 211 h 253"/>
                                    <a:gd name="T108" fmla="*/ 296 w 308"/>
                                    <a:gd name="T109" fmla="*/ 180 h 253"/>
                                    <a:gd name="T110" fmla="*/ 289 w 308"/>
                                    <a:gd name="T111" fmla="*/ 145 h 253"/>
                                    <a:gd name="T112" fmla="*/ 281 w 308"/>
                                    <a:gd name="T113" fmla="*/ 130 h 253"/>
                                    <a:gd name="T114" fmla="*/ 273 w 308"/>
                                    <a:gd name="T115" fmla="*/ 117 h 253"/>
                                    <a:gd name="T116" fmla="*/ 262 w 308"/>
                                    <a:gd name="T117" fmla="*/ 100 h 253"/>
                                    <a:gd name="T118" fmla="*/ 251 w 308"/>
                                    <a:gd name="T119" fmla="*/ 88 h 253"/>
                                    <a:gd name="T120" fmla="*/ 227 w 308"/>
                                    <a:gd name="T121" fmla="*/ 67 h 253"/>
                                    <a:gd name="T122" fmla="*/ 206 w 308"/>
                                    <a:gd name="T123" fmla="*/ 53 h 253"/>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308" h="253">
                                      <a:moveTo>
                                        <a:pt x="208" y="40"/>
                                      </a:moveTo>
                                      <a:lnTo>
                                        <a:pt x="204" y="38"/>
                                      </a:lnTo>
                                      <a:lnTo>
                                        <a:pt x="200" y="36"/>
                                      </a:lnTo>
                                      <a:lnTo>
                                        <a:pt x="198" y="34"/>
                                      </a:lnTo>
                                      <a:lnTo>
                                        <a:pt x="196" y="34"/>
                                      </a:lnTo>
                                      <a:lnTo>
                                        <a:pt x="192" y="30"/>
                                      </a:lnTo>
                                      <a:lnTo>
                                        <a:pt x="189" y="30"/>
                                      </a:lnTo>
                                      <a:lnTo>
                                        <a:pt x="187" y="28"/>
                                      </a:lnTo>
                                      <a:lnTo>
                                        <a:pt x="183" y="28"/>
                                      </a:lnTo>
                                      <a:lnTo>
                                        <a:pt x="183" y="26"/>
                                      </a:lnTo>
                                      <a:lnTo>
                                        <a:pt x="179" y="26"/>
                                      </a:lnTo>
                                      <a:lnTo>
                                        <a:pt x="175" y="21"/>
                                      </a:lnTo>
                                      <a:lnTo>
                                        <a:pt x="168" y="21"/>
                                      </a:lnTo>
                                      <a:lnTo>
                                        <a:pt x="168" y="19"/>
                                      </a:lnTo>
                                      <a:lnTo>
                                        <a:pt x="164" y="19"/>
                                      </a:lnTo>
                                      <a:lnTo>
                                        <a:pt x="160" y="15"/>
                                      </a:lnTo>
                                      <a:lnTo>
                                        <a:pt x="158" y="15"/>
                                      </a:lnTo>
                                      <a:lnTo>
                                        <a:pt x="156" y="13"/>
                                      </a:lnTo>
                                      <a:lnTo>
                                        <a:pt x="149" y="13"/>
                                      </a:lnTo>
                                      <a:lnTo>
                                        <a:pt x="146" y="11"/>
                                      </a:lnTo>
                                      <a:lnTo>
                                        <a:pt x="144" y="11"/>
                                      </a:lnTo>
                                      <a:lnTo>
                                        <a:pt x="142" y="9"/>
                                      </a:lnTo>
                                      <a:lnTo>
                                        <a:pt x="136" y="9"/>
                                      </a:lnTo>
                                      <a:lnTo>
                                        <a:pt x="134" y="7"/>
                                      </a:lnTo>
                                      <a:lnTo>
                                        <a:pt x="127" y="7"/>
                                      </a:lnTo>
                                      <a:lnTo>
                                        <a:pt x="123" y="4"/>
                                      </a:lnTo>
                                      <a:lnTo>
                                        <a:pt x="117" y="4"/>
                                      </a:lnTo>
                                      <a:lnTo>
                                        <a:pt x="115" y="2"/>
                                      </a:lnTo>
                                      <a:lnTo>
                                        <a:pt x="102" y="2"/>
                                      </a:lnTo>
                                      <a:lnTo>
                                        <a:pt x="98" y="0"/>
                                      </a:lnTo>
                                      <a:lnTo>
                                        <a:pt x="75" y="0"/>
                                      </a:lnTo>
                                      <a:lnTo>
                                        <a:pt x="73" y="2"/>
                                      </a:lnTo>
                                      <a:lnTo>
                                        <a:pt x="62" y="2"/>
                                      </a:lnTo>
                                      <a:lnTo>
                                        <a:pt x="60" y="4"/>
                                      </a:lnTo>
                                      <a:lnTo>
                                        <a:pt x="56" y="4"/>
                                      </a:lnTo>
                                      <a:lnTo>
                                        <a:pt x="52" y="7"/>
                                      </a:lnTo>
                                      <a:lnTo>
                                        <a:pt x="47" y="7"/>
                                      </a:lnTo>
                                      <a:lnTo>
                                        <a:pt x="45" y="9"/>
                                      </a:lnTo>
                                      <a:lnTo>
                                        <a:pt x="42" y="9"/>
                                      </a:lnTo>
                                      <a:lnTo>
                                        <a:pt x="40" y="11"/>
                                      </a:lnTo>
                                      <a:lnTo>
                                        <a:pt x="38" y="11"/>
                                      </a:lnTo>
                                      <a:lnTo>
                                        <a:pt x="36" y="13"/>
                                      </a:lnTo>
                                      <a:lnTo>
                                        <a:pt x="32" y="13"/>
                                      </a:lnTo>
                                      <a:lnTo>
                                        <a:pt x="24" y="21"/>
                                      </a:lnTo>
                                      <a:lnTo>
                                        <a:pt x="21" y="21"/>
                                      </a:lnTo>
                                      <a:lnTo>
                                        <a:pt x="19" y="26"/>
                                      </a:lnTo>
                                      <a:lnTo>
                                        <a:pt x="17" y="26"/>
                                      </a:lnTo>
                                      <a:lnTo>
                                        <a:pt x="15" y="28"/>
                                      </a:lnTo>
                                      <a:lnTo>
                                        <a:pt x="15" y="30"/>
                                      </a:lnTo>
                                      <a:lnTo>
                                        <a:pt x="13" y="30"/>
                                      </a:lnTo>
                                      <a:lnTo>
                                        <a:pt x="13" y="32"/>
                                      </a:lnTo>
                                      <a:lnTo>
                                        <a:pt x="9" y="36"/>
                                      </a:lnTo>
                                      <a:lnTo>
                                        <a:pt x="9" y="38"/>
                                      </a:lnTo>
                                      <a:lnTo>
                                        <a:pt x="7" y="40"/>
                                      </a:lnTo>
                                      <a:lnTo>
                                        <a:pt x="7" y="42"/>
                                      </a:lnTo>
                                      <a:lnTo>
                                        <a:pt x="5" y="44"/>
                                      </a:lnTo>
                                      <a:lnTo>
                                        <a:pt x="5" y="47"/>
                                      </a:lnTo>
                                      <a:lnTo>
                                        <a:pt x="3" y="49"/>
                                      </a:lnTo>
                                      <a:lnTo>
                                        <a:pt x="3" y="57"/>
                                      </a:lnTo>
                                      <a:lnTo>
                                        <a:pt x="0" y="59"/>
                                      </a:lnTo>
                                      <a:lnTo>
                                        <a:pt x="0" y="88"/>
                                      </a:lnTo>
                                      <a:lnTo>
                                        <a:pt x="3" y="88"/>
                                      </a:lnTo>
                                      <a:lnTo>
                                        <a:pt x="3" y="98"/>
                                      </a:lnTo>
                                      <a:lnTo>
                                        <a:pt x="5" y="100"/>
                                      </a:lnTo>
                                      <a:lnTo>
                                        <a:pt x="5" y="104"/>
                                      </a:lnTo>
                                      <a:lnTo>
                                        <a:pt x="7" y="107"/>
                                      </a:lnTo>
                                      <a:lnTo>
                                        <a:pt x="7" y="109"/>
                                      </a:lnTo>
                                      <a:lnTo>
                                        <a:pt x="9" y="109"/>
                                      </a:lnTo>
                                      <a:lnTo>
                                        <a:pt x="9" y="115"/>
                                      </a:lnTo>
                                      <a:lnTo>
                                        <a:pt x="11" y="117"/>
                                      </a:lnTo>
                                      <a:lnTo>
                                        <a:pt x="11" y="119"/>
                                      </a:lnTo>
                                      <a:lnTo>
                                        <a:pt x="13" y="121"/>
                                      </a:lnTo>
                                      <a:lnTo>
                                        <a:pt x="13" y="123"/>
                                      </a:lnTo>
                                      <a:lnTo>
                                        <a:pt x="15" y="126"/>
                                      </a:lnTo>
                                      <a:lnTo>
                                        <a:pt x="15" y="128"/>
                                      </a:lnTo>
                                      <a:lnTo>
                                        <a:pt x="17" y="130"/>
                                      </a:lnTo>
                                      <a:lnTo>
                                        <a:pt x="17" y="132"/>
                                      </a:lnTo>
                                      <a:lnTo>
                                        <a:pt x="21" y="136"/>
                                      </a:lnTo>
                                      <a:lnTo>
                                        <a:pt x="21" y="138"/>
                                      </a:lnTo>
                                      <a:lnTo>
                                        <a:pt x="24" y="140"/>
                                      </a:lnTo>
                                      <a:lnTo>
                                        <a:pt x="24" y="142"/>
                                      </a:lnTo>
                                      <a:lnTo>
                                        <a:pt x="26" y="144"/>
                                      </a:lnTo>
                                      <a:lnTo>
                                        <a:pt x="28" y="144"/>
                                      </a:lnTo>
                                      <a:lnTo>
                                        <a:pt x="28" y="147"/>
                                      </a:lnTo>
                                      <a:lnTo>
                                        <a:pt x="32" y="151"/>
                                      </a:lnTo>
                                      <a:lnTo>
                                        <a:pt x="32" y="153"/>
                                      </a:lnTo>
                                      <a:lnTo>
                                        <a:pt x="38" y="159"/>
                                      </a:lnTo>
                                      <a:lnTo>
                                        <a:pt x="38" y="161"/>
                                      </a:lnTo>
                                      <a:lnTo>
                                        <a:pt x="42" y="166"/>
                                      </a:lnTo>
                                      <a:lnTo>
                                        <a:pt x="45" y="166"/>
                                      </a:lnTo>
                                      <a:lnTo>
                                        <a:pt x="47" y="168"/>
                                      </a:lnTo>
                                      <a:lnTo>
                                        <a:pt x="49" y="172"/>
                                      </a:lnTo>
                                      <a:lnTo>
                                        <a:pt x="54" y="178"/>
                                      </a:lnTo>
                                      <a:lnTo>
                                        <a:pt x="56" y="178"/>
                                      </a:lnTo>
                                      <a:lnTo>
                                        <a:pt x="62" y="184"/>
                                      </a:lnTo>
                                      <a:lnTo>
                                        <a:pt x="62" y="187"/>
                                      </a:lnTo>
                                      <a:lnTo>
                                        <a:pt x="64" y="189"/>
                                      </a:lnTo>
                                      <a:lnTo>
                                        <a:pt x="69" y="190"/>
                                      </a:lnTo>
                                      <a:lnTo>
                                        <a:pt x="69" y="192"/>
                                      </a:lnTo>
                                      <a:lnTo>
                                        <a:pt x="71" y="192"/>
                                      </a:lnTo>
                                      <a:lnTo>
                                        <a:pt x="77" y="198"/>
                                      </a:lnTo>
                                      <a:lnTo>
                                        <a:pt x="79" y="198"/>
                                      </a:lnTo>
                                      <a:lnTo>
                                        <a:pt x="83" y="200"/>
                                      </a:lnTo>
                                      <a:lnTo>
                                        <a:pt x="83" y="202"/>
                                      </a:lnTo>
                                      <a:lnTo>
                                        <a:pt x="88" y="205"/>
                                      </a:lnTo>
                                      <a:lnTo>
                                        <a:pt x="90" y="205"/>
                                      </a:lnTo>
                                      <a:lnTo>
                                        <a:pt x="90" y="207"/>
                                      </a:lnTo>
                                      <a:lnTo>
                                        <a:pt x="94" y="209"/>
                                      </a:lnTo>
                                      <a:lnTo>
                                        <a:pt x="96" y="211"/>
                                      </a:lnTo>
                                      <a:lnTo>
                                        <a:pt x="98" y="211"/>
                                      </a:lnTo>
                                      <a:lnTo>
                                        <a:pt x="102" y="215"/>
                                      </a:lnTo>
                                      <a:lnTo>
                                        <a:pt x="104" y="215"/>
                                      </a:lnTo>
                                      <a:lnTo>
                                        <a:pt x="109" y="219"/>
                                      </a:lnTo>
                                      <a:lnTo>
                                        <a:pt x="111" y="219"/>
                                      </a:lnTo>
                                      <a:lnTo>
                                        <a:pt x="115" y="221"/>
                                      </a:lnTo>
                                      <a:lnTo>
                                        <a:pt x="117" y="221"/>
                                      </a:lnTo>
                                      <a:lnTo>
                                        <a:pt x="121" y="226"/>
                                      </a:lnTo>
                                      <a:lnTo>
                                        <a:pt x="123" y="226"/>
                                      </a:lnTo>
                                      <a:lnTo>
                                        <a:pt x="125" y="228"/>
                                      </a:lnTo>
                                      <a:lnTo>
                                        <a:pt x="130" y="228"/>
                                      </a:lnTo>
                                      <a:lnTo>
                                        <a:pt x="130" y="230"/>
                                      </a:lnTo>
                                      <a:lnTo>
                                        <a:pt x="134" y="232"/>
                                      </a:lnTo>
                                      <a:lnTo>
                                        <a:pt x="138" y="232"/>
                                      </a:lnTo>
                                      <a:lnTo>
                                        <a:pt x="140" y="234"/>
                                      </a:lnTo>
                                      <a:lnTo>
                                        <a:pt x="144" y="234"/>
                                      </a:lnTo>
                                      <a:lnTo>
                                        <a:pt x="144" y="236"/>
                                      </a:lnTo>
                                      <a:lnTo>
                                        <a:pt x="149" y="238"/>
                                      </a:lnTo>
                                      <a:lnTo>
                                        <a:pt x="155" y="238"/>
                                      </a:lnTo>
                                      <a:lnTo>
                                        <a:pt x="156" y="240"/>
                                      </a:lnTo>
                                      <a:lnTo>
                                        <a:pt x="158" y="240"/>
                                      </a:lnTo>
                                      <a:lnTo>
                                        <a:pt x="162" y="242"/>
                                      </a:lnTo>
                                      <a:lnTo>
                                        <a:pt x="164" y="242"/>
                                      </a:lnTo>
                                      <a:lnTo>
                                        <a:pt x="166" y="245"/>
                                      </a:lnTo>
                                      <a:lnTo>
                                        <a:pt x="171" y="245"/>
                                      </a:lnTo>
                                      <a:lnTo>
                                        <a:pt x="173" y="247"/>
                                      </a:lnTo>
                                      <a:lnTo>
                                        <a:pt x="181" y="247"/>
                                      </a:lnTo>
                                      <a:lnTo>
                                        <a:pt x="183" y="249"/>
                                      </a:lnTo>
                                      <a:lnTo>
                                        <a:pt x="189" y="249"/>
                                      </a:lnTo>
                                      <a:lnTo>
                                        <a:pt x="194" y="251"/>
                                      </a:lnTo>
                                      <a:lnTo>
                                        <a:pt x="206" y="251"/>
                                      </a:lnTo>
                                      <a:lnTo>
                                        <a:pt x="208" y="253"/>
                                      </a:lnTo>
                                      <a:lnTo>
                                        <a:pt x="234" y="253"/>
                                      </a:lnTo>
                                      <a:lnTo>
                                        <a:pt x="234" y="251"/>
                                      </a:lnTo>
                                      <a:lnTo>
                                        <a:pt x="246" y="251"/>
                                      </a:lnTo>
                                      <a:lnTo>
                                        <a:pt x="248" y="249"/>
                                      </a:lnTo>
                                      <a:lnTo>
                                        <a:pt x="252" y="249"/>
                                      </a:lnTo>
                                      <a:lnTo>
                                        <a:pt x="255" y="247"/>
                                      </a:lnTo>
                                      <a:lnTo>
                                        <a:pt x="260" y="247"/>
                                      </a:lnTo>
                                      <a:lnTo>
                                        <a:pt x="262" y="245"/>
                                      </a:lnTo>
                                      <a:lnTo>
                                        <a:pt x="266" y="245"/>
                                      </a:lnTo>
                                      <a:lnTo>
                                        <a:pt x="266" y="242"/>
                                      </a:lnTo>
                                      <a:lnTo>
                                        <a:pt x="268" y="242"/>
                                      </a:lnTo>
                                      <a:lnTo>
                                        <a:pt x="270" y="240"/>
                                      </a:lnTo>
                                      <a:lnTo>
                                        <a:pt x="272" y="240"/>
                                      </a:lnTo>
                                      <a:lnTo>
                                        <a:pt x="275" y="238"/>
                                      </a:lnTo>
                                      <a:lnTo>
                                        <a:pt x="279" y="238"/>
                                      </a:lnTo>
                                      <a:lnTo>
                                        <a:pt x="281" y="236"/>
                                      </a:lnTo>
                                      <a:lnTo>
                                        <a:pt x="281" y="234"/>
                                      </a:lnTo>
                                      <a:lnTo>
                                        <a:pt x="283" y="234"/>
                                      </a:lnTo>
                                      <a:lnTo>
                                        <a:pt x="283" y="232"/>
                                      </a:lnTo>
                                      <a:lnTo>
                                        <a:pt x="287" y="232"/>
                                      </a:lnTo>
                                      <a:lnTo>
                                        <a:pt x="289" y="228"/>
                                      </a:lnTo>
                                      <a:lnTo>
                                        <a:pt x="293" y="223"/>
                                      </a:lnTo>
                                      <a:lnTo>
                                        <a:pt x="293" y="221"/>
                                      </a:lnTo>
                                      <a:lnTo>
                                        <a:pt x="296" y="221"/>
                                      </a:lnTo>
                                      <a:lnTo>
                                        <a:pt x="296" y="219"/>
                                      </a:lnTo>
                                      <a:lnTo>
                                        <a:pt x="298" y="219"/>
                                      </a:lnTo>
                                      <a:lnTo>
                                        <a:pt x="298" y="217"/>
                                      </a:lnTo>
                                      <a:lnTo>
                                        <a:pt x="300" y="215"/>
                                      </a:lnTo>
                                      <a:lnTo>
                                        <a:pt x="300" y="213"/>
                                      </a:lnTo>
                                      <a:lnTo>
                                        <a:pt x="302" y="211"/>
                                      </a:lnTo>
                                      <a:lnTo>
                                        <a:pt x="302" y="207"/>
                                      </a:lnTo>
                                      <a:lnTo>
                                        <a:pt x="304" y="205"/>
                                      </a:lnTo>
                                      <a:lnTo>
                                        <a:pt x="304" y="202"/>
                                      </a:lnTo>
                                      <a:lnTo>
                                        <a:pt x="306" y="200"/>
                                      </a:lnTo>
                                      <a:lnTo>
                                        <a:pt x="306" y="194"/>
                                      </a:lnTo>
                                      <a:lnTo>
                                        <a:pt x="308" y="192"/>
                                      </a:lnTo>
                                      <a:lnTo>
                                        <a:pt x="308" y="170"/>
                                      </a:lnTo>
                                      <a:lnTo>
                                        <a:pt x="306" y="168"/>
                                      </a:lnTo>
                                      <a:lnTo>
                                        <a:pt x="306" y="161"/>
                                      </a:lnTo>
                                      <a:lnTo>
                                        <a:pt x="304" y="159"/>
                                      </a:lnTo>
                                      <a:lnTo>
                                        <a:pt x="304" y="153"/>
                                      </a:lnTo>
                                      <a:lnTo>
                                        <a:pt x="302" y="151"/>
                                      </a:lnTo>
                                      <a:lnTo>
                                        <a:pt x="302" y="144"/>
                                      </a:lnTo>
                                      <a:lnTo>
                                        <a:pt x="300" y="144"/>
                                      </a:lnTo>
                                      <a:lnTo>
                                        <a:pt x="300" y="142"/>
                                      </a:lnTo>
                                      <a:lnTo>
                                        <a:pt x="298" y="140"/>
                                      </a:lnTo>
                                      <a:lnTo>
                                        <a:pt x="298" y="138"/>
                                      </a:lnTo>
                                      <a:lnTo>
                                        <a:pt x="296" y="136"/>
                                      </a:lnTo>
                                      <a:lnTo>
                                        <a:pt x="296" y="134"/>
                                      </a:lnTo>
                                      <a:lnTo>
                                        <a:pt x="293" y="132"/>
                                      </a:lnTo>
                                      <a:lnTo>
                                        <a:pt x="293" y="128"/>
                                      </a:lnTo>
                                      <a:lnTo>
                                        <a:pt x="291" y="126"/>
                                      </a:lnTo>
                                      <a:lnTo>
                                        <a:pt x="291" y="123"/>
                                      </a:lnTo>
                                      <a:lnTo>
                                        <a:pt x="287" y="119"/>
                                      </a:lnTo>
                                      <a:lnTo>
                                        <a:pt x="287" y="117"/>
                                      </a:lnTo>
                                      <a:lnTo>
                                        <a:pt x="285" y="115"/>
                                      </a:lnTo>
                                      <a:lnTo>
                                        <a:pt x="285" y="113"/>
                                      </a:lnTo>
                                      <a:lnTo>
                                        <a:pt x="277" y="104"/>
                                      </a:lnTo>
                                      <a:lnTo>
                                        <a:pt x="277" y="100"/>
                                      </a:lnTo>
                                      <a:lnTo>
                                        <a:pt x="275" y="100"/>
                                      </a:lnTo>
                                      <a:lnTo>
                                        <a:pt x="272" y="98"/>
                                      </a:lnTo>
                                      <a:lnTo>
                                        <a:pt x="272" y="96"/>
                                      </a:lnTo>
                                      <a:lnTo>
                                        <a:pt x="262" y="86"/>
                                      </a:lnTo>
                                      <a:lnTo>
                                        <a:pt x="260" y="81"/>
                                      </a:lnTo>
                                      <a:lnTo>
                                        <a:pt x="255" y="75"/>
                                      </a:lnTo>
                                      <a:lnTo>
                                        <a:pt x="252" y="73"/>
                                      </a:lnTo>
                                      <a:lnTo>
                                        <a:pt x="250" y="73"/>
                                      </a:lnTo>
                                      <a:lnTo>
                                        <a:pt x="242" y="64"/>
                                      </a:lnTo>
                                      <a:lnTo>
                                        <a:pt x="240" y="63"/>
                                      </a:lnTo>
                                      <a:lnTo>
                                        <a:pt x="238" y="61"/>
                                      </a:lnTo>
                                      <a:lnTo>
                                        <a:pt x="236" y="61"/>
                                      </a:lnTo>
                                      <a:lnTo>
                                        <a:pt x="229" y="55"/>
                                      </a:lnTo>
                                      <a:lnTo>
                                        <a:pt x="227" y="55"/>
                                      </a:lnTo>
                                      <a:lnTo>
                                        <a:pt x="219" y="47"/>
                                      </a:lnTo>
                                      <a:lnTo>
                                        <a:pt x="217" y="47"/>
                                      </a:lnTo>
                                      <a:lnTo>
                                        <a:pt x="210" y="40"/>
                                      </a:lnTo>
                                      <a:lnTo>
                                        <a:pt x="208" y="40"/>
                                      </a:lnTo>
                                      <a:lnTo>
                                        <a:pt x="204" y="47"/>
                                      </a:lnTo>
                                      <a:lnTo>
                                        <a:pt x="200" y="47"/>
                                      </a:lnTo>
                                      <a:lnTo>
                                        <a:pt x="196" y="42"/>
                                      </a:lnTo>
                                      <a:lnTo>
                                        <a:pt x="194" y="42"/>
                                      </a:lnTo>
                                      <a:lnTo>
                                        <a:pt x="192" y="40"/>
                                      </a:lnTo>
                                      <a:lnTo>
                                        <a:pt x="189" y="40"/>
                                      </a:lnTo>
                                      <a:lnTo>
                                        <a:pt x="187" y="38"/>
                                      </a:lnTo>
                                      <a:lnTo>
                                        <a:pt x="185" y="38"/>
                                      </a:lnTo>
                                      <a:lnTo>
                                        <a:pt x="181" y="34"/>
                                      </a:lnTo>
                                      <a:lnTo>
                                        <a:pt x="179" y="34"/>
                                      </a:lnTo>
                                      <a:lnTo>
                                        <a:pt x="177" y="32"/>
                                      </a:lnTo>
                                      <a:lnTo>
                                        <a:pt x="175" y="32"/>
                                      </a:lnTo>
                                      <a:lnTo>
                                        <a:pt x="171" y="30"/>
                                      </a:lnTo>
                                      <a:lnTo>
                                        <a:pt x="168" y="30"/>
                                      </a:lnTo>
                                      <a:lnTo>
                                        <a:pt x="166" y="28"/>
                                      </a:lnTo>
                                      <a:lnTo>
                                        <a:pt x="162" y="28"/>
                                      </a:lnTo>
                                      <a:lnTo>
                                        <a:pt x="160" y="26"/>
                                      </a:lnTo>
                                      <a:lnTo>
                                        <a:pt x="158" y="26"/>
                                      </a:lnTo>
                                      <a:lnTo>
                                        <a:pt x="156" y="23"/>
                                      </a:lnTo>
                                      <a:lnTo>
                                        <a:pt x="155" y="23"/>
                                      </a:lnTo>
                                      <a:lnTo>
                                        <a:pt x="153" y="21"/>
                                      </a:lnTo>
                                      <a:lnTo>
                                        <a:pt x="149" y="21"/>
                                      </a:lnTo>
                                      <a:lnTo>
                                        <a:pt x="144" y="19"/>
                                      </a:lnTo>
                                      <a:lnTo>
                                        <a:pt x="140" y="19"/>
                                      </a:lnTo>
                                      <a:lnTo>
                                        <a:pt x="138" y="17"/>
                                      </a:lnTo>
                                      <a:lnTo>
                                        <a:pt x="136" y="17"/>
                                      </a:lnTo>
                                      <a:lnTo>
                                        <a:pt x="134" y="15"/>
                                      </a:lnTo>
                                      <a:lnTo>
                                        <a:pt x="130" y="15"/>
                                      </a:lnTo>
                                      <a:lnTo>
                                        <a:pt x="127" y="13"/>
                                      </a:lnTo>
                                      <a:lnTo>
                                        <a:pt x="113" y="13"/>
                                      </a:lnTo>
                                      <a:lnTo>
                                        <a:pt x="111" y="11"/>
                                      </a:lnTo>
                                      <a:lnTo>
                                        <a:pt x="96" y="11"/>
                                      </a:lnTo>
                                      <a:lnTo>
                                        <a:pt x="94" y="9"/>
                                      </a:lnTo>
                                      <a:lnTo>
                                        <a:pt x="77" y="9"/>
                                      </a:lnTo>
                                      <a:lnTo>
                                        <a:pt x="75" y="11"/>
                                      </a:lnTo>
                                      <a:lnTo>
                                        <a:pt x="64" y="11"/>
                                      </a:lnTo>
                                      <a:lnTo>
                                        <a:pt x="62" y="13"/>
                                      </a:lnTo>
                                      <a:lnTo>
                                        <a:pt x="52" y="13"/>
                                      </a:lnTo>
                                      <a:lnTo>
                                        <a:pt x="51" y="15"/>
                                      </a:lnTo>
                                      <a:lnTo>
                                        <a:pt x="49" y="15"/>
                                      </a:lnTo>
                                      <a:lnTo>
                                        <a:pt x="47" y="17"/>
                                      </a:lnTo>
                                      <a:lnTo>
                                        <a:pt x="42" y="17"/>
                                      </a:lnTo>
                                      <a:lnTo>
                                        <a:pt x="42" y="19"/>
                                      </a:lnTo>
                                      <a:lnTo>
                                        <a:pt x="40" y="19"/>
                                      </a:lnTo>
                                      <a:lnTo>
                                        <a:pt x="38" y="21"/>
                                      </a:lnTo>
                                      <a:lnTo>
                                        <a:pt x="36" y="21"/>
                                      </a:lnTo>
                                      <a:lnTo>
                                        <a:pt x="36" y="23"/>
                                      </a:lnTo>
                                      <a:lnTo>
                                        <a:pt x="34" y="23"/>
                                      </a:lnTo>
                                      <a:lnTo>
                                        <a:pt x="32" y="26"/>
                                      </a:lnTo>
                                      <a:lnTo>
                                        <a:pt x="30" y="26"/>
                                      </a:lnTo>
                                      <a:lnTo>
                                        <a:pt x="30" y="28"/>
                                      </a:lnTo>
                                      <a:lnTo>
                                        <a:pt x="28" y="28"/>
                                      </a:lnTo>
                                      <a:lnTo>
                                        <a:pt x="21" y="34"/>
                                      </a:lnTo>
                                      <a:lnTo>
                                        <a:pt x="21" y="36"/>
                                      </a:lnTo>
                                      <a:lnTo>
                                        <a:pt x="19" y="36"/>
                                      </a:lnTo>
                                      <a:lnTo>
                                        <a:pt x="19" y="38"/>
                                      </a:lnTo>
                                      <a:lnTo>
                                        <a:pt x="15" y="42"/>
                                      </a:lnTo>
                                      <a:lnTo>
                                        <a:pt x="15" y="47"/>
                                      </a:lnTo>
                                      <a:lnTo>
                                        <a:pt x="13" y="47"/>
                                      </a:lnTo>
                                      <a:lnTo>
                                        <a:pt x="13" y="51"/>
                                      </a:lnTo>
                                      <a:lnTo>
                                        <a:pt x="11" y="51"/>
                                      </a:lnTo>
                                      <a:lnTo>
                                        <a:pt x="11" y="55"/>
                                      </a:lnTo>
                                      <a:lnTo>
                                        <a:pt x="9" y="57"/>
                                      </a:lnTo>
                                      <a:lnTo>
                                        <a:pt x="9" y="90"/>
                                      </a:lnTo>
                                      <a:lnTo>
                                        <a:pt x="11" y="92"/>
                                      </a:lnTo>
                                      <a:lnTo>
                                        <a:pt x="11" y="96"/>
                                      </a:lnTo>
                                      <a:lnTo>
                                        <a:pt x="13" y="98"/>
                                      </a:lnTo>
                                      <a:lnTo>
                                        <a:pt x="13" y="100"/>
                                      </a:lnTo>
                                      <a:lnTo>
                                        <a:pt x="15" y="102"/>
                                      </a:lnTo>
                                      <a:lnTo>
                                        <a:pt x="15" y="109"/>
                                      </a:lnTo>
                                      <a:lnTo>
                                        <a:pt x="17" y="111"/>
                                      </a:lnTo>
                                      <a:lnTo>
                                        <a:pt x="17" y="113"/>
                                      </a:lnTo>
                                      <a:lnTo>
                                        <a:pt x="21" y="117"/>
                                      </a:lnTo>
                                      <a:lnTo>
                                        <a:pt x="21" y="121"/>
                                      </a:lnTo>
                                      <a:lnTo>
                                        <a:pt x="24" y="123"/>
                                      </a:lnTo>
                                      <a:lnTo>
                                        <a:pt x="24" y="126"/>
                                      </a:lnTo>
                                      <a:lnTo>
                                        <a:pt x="26" y="128"/>
                                      </a:lnTo>
                                      <a:lnTo>
                                        <a:pt x="26" y="130"/>
                                      </a:lnTo>
                                      <a:lnTo>
                                        <a:pt x="28" y="132"/>
                                      </a:lnTo>
                                      <a:lnTo>
                                        <a:pt x="30" y="132"/>
                                      </a:lnTo>
                                      <a:lnTo>
                                        <a:pt x="30" y="138"/>
                                      </a:lnTo>
                                      <a:lnTo>
                                        <a:pt x="32" y="138"/>
                                      </a:lnTo>
                                      <a:lnTo>
                                        <a:pt x="36" y="142"/>
                                      </a:lnTo>
                                      <a:lnTo>
                                        <a:pt x="36" y="144"/>
                                      </a:lnTo>
                                      <a:lnTo>
                                        <a:pt x="38" y="147"/>
                                      </a:lnTo>
                                      <a:lnTo>
                                        <a:pt x="38" y="149"/>
                                      </a:lnTo>
                                      <a:lnTo>
                                        <a:pt x="40" y="151"/>
                                      </a:lnTo>
                                      <a:lnTo>
                                        <a:pt x="42" y="151"/>
                                      </a:lnTo>
                                      <a:lnTo>
                                        <a:pt x="42" y="153"/>
                                      </a:lnTo>
                                      <a:lnTo>
                                        <a:pt x="51" y="161"/>
                                      </a:lnTo>
                                      <a:lnTo>
                                        <a:pt x="52" y="163"/>
                                      </a:lnTo>
                                      <a:lnTo>
                                        <a:pt x="56" y="168"/>
                                      </a:lnTo>
                                      <a:lnTo>
                                        <a:pt x="58" y="172"/>
                                      </a:lnTo>
                                      <a:lnTo>
                                        <a:pt x="60" y="172"/>
                                      </a:lnTo>
                                      <a:lnTo>
                                        <a:pt x="67" y="178"/>
                                      </a:lnTo>
                                      <a:lnTo>
                                        <a:pt x="69" y="178"/>
                                      </a:lnTo>
                                      <a:lnTo>
                                        <a:pt x="69" y="180"/>
                                      </a:lnTo>
                                      <a:lnTo>
                                        <a:pt x="75" y="187"/>
                                      </a:lnTo>
                                      <a:lnTo>
                                        <a:pt x="77" y="187"/>
                                      </a:lnTo>
                                      <a:lnTo>
                                        <a:pt x="79" y="189"/>
                                      </a:lnTo>
                                      <a:lnTo>
                                        <a:pt x="81" y="190"/>
                                      </a:lnTo>
                                      <a:lnTo>
                                        <a:pt x="83" y="192"/>
                                      </a:lnTo>
                                      <a:lnTo>
                                        <a:pt x="85" y="192"/>
                                      </a:lnTo>
                                      <a:lnTo>
                                        <a:pt x="92" y="198"/>
                                      </a:lnTo>
                                      <a:lnTo>
                                        <a:pt x="94" y="198"/>
                                      </a:lnTo>
                                      <a:lnTo>
                                        <a:pt x="98" y="202"/>
                                      </a:lnTo>
                                      <a:lnTo>
                                        <a:pt x="100" y="202"/>
                                      </a:lnTo>
                                      <a:lnTo>
                                        <a:pt x="102" y="205"/>
                                      </a:lnTo>
                                      <a:lnTo>
                                        <a:pt x="104" y="205"/>
                                      </a:lnTo>
                                      <a:lnTo>
                                        <a:pt x="111" y="211"/>
                                      </a:lnTo>
                                      <a:lnTo>
                                        <a:pt x="115" y="211"/>
                                      </a:lnTo>
                                      <a:lnTo>
                                        <a:pt x="119" y="215"/>
                                      </a:lnTo>
                                      <a:lnTo>
                                        <a:pt x="123" y="215"/>
                                      </a:lnTo>
                                      <a:lnTo>
                                        <a:pt x="123" y="217"/>
                                      </a:lnTo>
                                      <a:lnTo>
                                        <a:pt x="127" y="219"/>
                                      </a:lnTo>
                                      <a:lnTo>
                                        <a:pt x="130" y="219"/>
                                      </a:lnTo>
                                      <a:lnTo>
                                        <a:pt x="132" y="221"/>
                                      </a:lnTo>
                                      <a:lnTo>
                                        <a:pt x="134" y="221"/>
                                      </a:lnTo>
                                      <a:lnTo>
                                        <a:pt x="136" y="223"/>
                                      </a:lnTo>
                                      <a:lnTo>
                                        <a:pt x="138" y="223"/>
                                      </a:lnTo>
                                      <a:lnTo>
                                        <a:pt x="140" y="226"/>
                                      </a:lnTo>
                                      <a:lnTo>
                                        <a:pt x="144" y="226"/>
                                      </a:lnTo>
                                      <a:lnTo>
                                        <a:pt x="146" y="228"/>
                                      </a:lnTo>
                                      <a:lnTo>
                                        <a:pt x="151" y="228"/>
                                      </a:lnTo>
                                      <a:lnTo>
                                        <a:pt x="153" y="230"/>
                                      </a:lnTo>
                                      <a:lnTo>
                                        <a:pt x="155" y="230"/>
                                      </a:lnTo>
                                      <a:lnTo>
                                        <a:pt x="156" y="232"/>
                                      </a:lnTo>
                                      <a:lnTo>
                                        <a:pt x="160" y="232"/>
                                      </a:lnTo>
                                      <a:lnTo>
                                        <a:pt x="162" y="234"/>
                                      </a:lnTo>
                                      <a:lnTo>
                                        <a:pt x="166" y="234"/>
                                      </a:lnTo>
                                      <a:lnTo>
                                        <a:pt x="168" y="236"/>
                                      </a:lnTo>
                                      <a:lnTo>
                                        <a:pt x="171" y="236"/>
                                      </a:lnTo>
                                      <a:lnTo>
                                        <a:pt x="175" y="238"/>
                                      </a:lnTo>
                                      <a:lnTo>
                                        <a:pt x="185" y="238"/>
                                      </a:lnTo>
                                      <a:lnTo>
                                        <a:pt x="187" y="240"/>
                                      </a:lnTo>
                                      <a:lnTo>
                                        <a:pt x="194" y="240"/>
                                      </a:lnTo>
                                      <a:lnTo>
                                        <a:pt x="196" y="242"/>
                                      </a:lnTo>
                                      <a:lnTo>
                                        <a:pt x="210" y="242"/>
                                      </a:lnTo>
                                      <a:lnTo>
                                        <a:pt x="215" y="245"/>
                                      </a:lnTo>
                                      <a:lnTo>
                                        <a:pt x="229" y="245"/>
                                      </a:lnTo>
                                      <a:lnTo>
                                        <a:pt x="231" y="242"/>
                                      </a:lnTo>
                                      <a:lnTo>
                                        <a:pt x="242" y="242"/>
                                      </a:lnTo>
                                      <a:lnTo>
                                        <a:pt x="244" y="240"/>
                                      </a:lnTo>
                                      <a:lnTo>
                                        <a:pt x="250" y="240"/>
                                      </a:lnTo>
                                      <a:lnTo>
                                        <a:pt x="252" y="238"/>
                                      </a:lnTo>
                                      <a:lnTo>
                                        <a:pt x="260" y="238"/>
                                      </a:lnTo>
                                      <a:lnTo>
                                        <a:pt x="260" y="236"/>
                                      </a:lnTo>
                                      <a:lnTo>
                                        <a:pt x="264" y="236"/>
                                      </a:lnTo>
                                      <a:lnTo>
                                        <a:pt x="264" y="234"/>
                                      </a:lnTo>
                                      <a:lnTo>
                                        <a:pt x="266" y="234"/>
                                      </a:lnTo>
                                      <a:lnTo>
                                        <a:pt x="268" y="232"/>
                                      </a:lnTo>
                                      <a:lnTo>
                                        <a:pt x="270" y="232"/>
                                      </a:lnTo>
                                      <a:lnTo>
                                        <a:pt x="272" y="230"/>
                                      </a:lnTo>
                                      <a:lnTo>
                                        <a:pt x="275" y="230"/>
                                      </a:lnTo>
                                      <a:lnTo>
                                        <a:pt x="275" y="228"/>
                                      </a:lnTo>
                                      <a:lnTo>
                                        <a:pt x="277" y="228"/>
                                      </a:lnTo>
                                      <a:lnTo>
                                        <a:pt x="277" y="226"/>
                                      </a:lnTo>
                                      <a:lnTo>
                                        <a:pt x="279" y="226"/>
                                      </a:lnTo>
                                      <a:lnTo>
                                        <a:pt x="287" y="217"/>
                                      </a:lnTo>
                                      <a:lnTo>
                                        <a:pt x="287" y="215"/>
                                      </a:lnTo>
                                      <a:lnTo>
                                        <a:pt x="293" y="209"/>
                                      </a:lnTo>
                                      <a:lnTo>
                                        <a:pt x="293" y="202"/>
                                      </a:lnTo>
                                      <a:lnTo>
                                        <a:pt x="296" y="202"/>
                                      </a:lnTo>
                                      <a:lnTo>
                                        <a:pt x="296" y="198"/>
                                      </a:lnTo>
                                      <a:lnTo>
                                        <a:pt x="298" y="196"/>
                                      </a:lnTo>
                                      <a:lnTo>
                                        <a:pt x="298" y="187"/>
                                      </a:lnTo>
                                      <a:lnTo>
                                        <a:pt x="300" y="184"/>
                                      </a:lnTo>
                                      <a:lnTo>
                                        <a:pt x="300" y="178"/>
                                      </a:lnTo>
                                      <a:lnTo>
                                        <a:pt x="298" y="176"/>
                                      </a:lnTo>
                                      <a:lnTo>
                                        <a:pt x="298" y="163"/>
                                      </a:lnTo>
                                      <a:lnTo>
                                        <a:pt x="296" y="161"/>
                                      </a:lnTo>
                                      <a:lnTo>
                                        <a:pt x="296" y="157"/>
                                      </a:lnTo>
                                      <a:lnTo>
                                        <a:pt x="293" y="155"/>
                                      </a:lnTo>
                                      <a:lnTo>
                                        <a:pt x="293" y="149"/>
                                      </a:lnTo>
                                      <a:lnTo>
                                        <a:pt x="291" y="147"/>
                                      </a:lnTo>
                                      <a:lnTo>
                                        <a:pt x="291" y="144"/>
                                      </a:lnTo>
                                      <a:lnTo>
                                        <a:pt x="289" y="142"/>
                                      </a:lnTo>
                                      <a:lnTo>
                                        <a:pt x="289" y="140"/>
                                      </a:lnTo>
                                      <a:lnTo>
                                        <a:pt x="287" y="138"/>
                                      </a:lnTo>
                                      <a:lnTo>
                                        <a:pt x="287" y="136"/>
                                      </a:lnTo>
                                      <a:lnTo>
                                        <a:pt x="285" y="134"/>
                                      </a:lnTo>
                                      <a:lnTo>
                                        <a:pt x="285" y="132"/>
                                      </a:lnTo>
                                      <a:lnTo>
                                        <a:pt x="283" y="130"/>
                                      </a:lnTo>
                                      <a:lnTo>
                                        <a:pt x="283" y="128"/>
                                      </a:lnTo>
                                      <a:lnTo>
                                        <a:pt x="281" y="126"/>
                                      </a:lnTo>
                                      <a:lnTo>
                                        <a:pt x="281" y="123"/>
                                      </a:lnTo>
                                      <a:lnTo>
                                        <a:pt x="279" y="121"/>
                                      </a:lnTo>
                                      <a:lnTo>
                                        <a:pt x="277" y="117"/>
                                      </a:lnTo>
                                      <a:lnTo>
                                        <a:pt x="277" y="115"/>
                                      </a:lnTo>
                                      <a:lnTo>
                                        <a:pt x="275" y="115"/>
                                      </a:lnTo>
                                      <a:lnTo>
                                        <a:pt x="275" y="113"/>
                                      </a:lnTo>
                                      <a:lnTo>
                                        <a:pt x="268" y="107"/>
                                      </a:lnTo>
                                      <a:lnTo>
                                        <a:pt x="268" y="104"/>
                                      </a:lnTo>
                                      <a:lnTo>
                                        <a:pt x="266" y="102"/>
                                      </a:lnTo>
                                      <a:lnTo>
                                        <a:pt x="266" y="100"/>
                                      </a:lnTo>
                                      <a:lnTo>
                                        <a:pt x="264" y="100"/>
                                      </a:lnTo>
                                      <a:lnTo>
                                        <a:pt x="260" y="96"/>
                                      </a:lnTo>
                                      <a:lnTo>
                                        <a:pt x="260" y="94"/>
                                      </a:lnTo>
                                      <a:lnTo>
                                        <a:pt x="258" y="94"/>
                                      </a:lnTo>
                                      <a:lnTo>
                                        <a:pt x="257" y="92"/>
                                      </a:lnTo>
                                      <a:lnTo>
                                        <a:pt x="255" y="90"/>
                                      </a:lnTo>
                                      <a:lnTo>
                                        <a:pt x="255" y="88"/>
                                      </a:lnTo>
                                      <a:lnTo>
                                        <a:pt x="248" y="81"/>
                                      </a:lnTo>
                                      <a:lnTo>
                                        <a:pt x="246" y="81"/>
                                      </a:lnTo>
                                      <a:lnTo>
                                        <a:pt x="242" y="77"/>
                                      </a:lnTo>
                                      <a:lnTo>
                                        <a:pt x="242" y="75"/>
                                      </a:lnTo>
                                      <a:lnTo>
                                        <a:pt x="240" y="73"/>
                                      </a:lnTo>
                                      <a:lnTo>
                                        <a:pt x="238" y="73"/>
                                      </a:lnTo>
                                      <a:lnTo>
                                        <a:pt x="231" y="67"/>
                                      </a:lnTo>
                                      <a:lnTo>
                                        <a:pt x="229" y="67"/>
                                      </a:lnTo>
                                      <a:lnTo>
                                        <a:pt x="227" y="64"/>
                                      </a:lnTo>
                                      <a:lnTo>
                                        <a:pt x="225" y="63"/>
                                      </a:lnTo>
                                      <a:lnTo>
                                        <a:pt x="223" y="61"/>
                                      </a:lnTo>
                                      <a:lnTo>
                                        <a:pt x="221" y="61"/>
                                      </a:lnTo>
                                      <a:lnTo>
                                        <a:pt x="215" y="55"/>
                                      </a:lnTo>
                                      <a:lnTo>
                                        <a:pt x="210" y="53"/>
                                      </a:lnTo>
                                      <a:lnTo>
                                        <a:pt x="208" y="51"/>
                                      </a:lnTo>
                                      <a:lnTo>
                                        <a:pt x="204" y="49"/>
                                      </a:lnTo>
                                      <a:lnTo>
                                        <a:pt x="204" y="47"/>
                                      </a:lnTo>
                                      <a:lnTo>
                                        <a:pt x="208"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0" name="Freeform 8"/>
                              <wps:cNvSpPr>
                                <a:spLocks noChangeArrowheads="1"/>
                              </wps:cNvSpPr>
                              <wps:spPr bwMode="auto">
                                <a:xfrm>
                                  <a:off x="360" y="108"/>
                                  <a:ext cx="734" cy="584"/>
                                </a:xfrm>
                                <a:custGeom>
                                  <a:avLst/>
                                  <a:gdLst>
                                    <a:gd name="T0" fmla="*/ 721 w 735"/>
                                    <a:gd name="T1" fmla="*/ 426 h 585"/>
                                    <a:gd name="T2" fmla="*/ 710 w 735"/>
                                    <a:gd name="T3" fmla="*/ 453 h 585"/>
                                    <a:gd name="T4" fmla="*/ 698 w 735"/>
                                    <a:gd name="T5" fmla="*/ 481 h 585"/>
                                    <a:gd name="T6" fmla="*/ 671 w 735"/>
                                    <a:gd name="T7" fmla="*/ 513 h 585"/>
                                    <a:gd name="T8" fmla="*/ 646 w 735"/>
                                    <a:gd name="T9" fmla="*/ 532 h 585"/>
                                    <a:gd name="T10" fmla="*/ 621 w 735"/>
                                    <a:gd name="T11" fmla="*/ 547 h 585"/>
                                    <a:gd name="T12" fmla="*/ 592 w 735"/>
                                    <a:gd name="T13" fmla="*/ 560 h 585"/>
                                    <a:gd name="T14" fmla="*/ 558 w 735"/>
                                    <a:gd name="T15" fmla="*/ 568 h 585"/>
                                    <a:gd name="T16" fmla="*/ 452 w 735"/>
                                    <a:gd name="T17" fmla="*/ 570 h 585"/>
                                    <a:gd name="T18" fmla="*/ 407 w 735"/>
                                    <a:gd name="T19" fmla="*/ 562 h 585"/>
                                    <a:gd name="T20" fmla="*/ 367 w 735"/>
                                    <a:gd name="T21" fmla="*/ 551 h 585"/>
                                    <a:gd name="T22" fmla="*/ 331 w 735"/>
                                    <a:gd name="T23" fmla="*/ 539 h 585"/>
                                    <a:gd name="T24" fmla="*/ 292 w 735"/>
                                    <a:gd name="T25" fmla="*/ 520 h 585"/>
                                    <a:gd name="T26" fmla="*/ 254 w 735"/>
                                    <a:gd name="T27" fmla="*/ 501 h 585"/>
                                    <a:gd name="T28" fmla="*/ 217 w 735"/>
                                    <a:gd name="T29" fmla="*/ 479 h 585"/>
                                    <a:gd name="T30" fmla="*/ 184 w 735"/>
                                    <a:gd name="T31" fmla="*/ 453 h 585"/>
                                    <a:gd name="T32" fmla="*/ 132 w 735"/>
                                    <a:gd name="T33" fmla="*/ 409 h 585"/>
                                    <a:gd name="T34" fmla="*/ 81 w 735"/>
                                    <a:gd name="T35" fmla="*/ 350 h 585"/>
                                    <a:gd name="T36" fmla="*/ 61 w 735"/>
                                    <a:gd name="T37" fmla="*/ 319 h 585"/>
                                    <a:gd name="T38" fmla="*/ 42 w 735"/>
                                    <a:gd name="T39" fmla="*/ 290 h 585"/>
                                    <a:gd name="T40" fmla="*/ 28 w 735"/>
                                    <a:gd name="T41" fmla="*/ 256 h 585"/>
                                    <a:gd name="T42" fmla="*/ 17 w 735"/>
                                    <a:gd name="T43" fmla="*/ 223 h 585"/>
                                    <a:gd name="T44" fmla="*/ 9 w 735"/>
                                    <a:gd name="T45" fmla="*/ 180 h 585"/>
                                    <a:gd name="T46" fmla="*/ 15 w 735"/>
                                    <a:gd name="T47" fmla="*/ 109 h 585"/>
                                    <a:gd name="T48" fmla="*/ 25 w 735"/>
                                    <a:gd name="T49" fmla="*/ 83 h 585"/>
                                    <a:gd name="T50" fmla="*/ 40 w 735"/>
                                    <a:gd name="T51" fmla="*/ 57 h 585"/>
                                    <a:gd name="T52" fmla="*/ 69 w 735"/>
                                    <a:gd name="T53" fmla="*/ 24 h 585"/>
                                    <a:gd name="T54" fmla="*/ 100 w 735"/>
                                    <a:gd name="T55" fmla="*/ 3 h 585"/>
                                    <a:gd name="T56" fmla="*/ 61 w 735"/>
                                    <a:gd name="T57" fmla="*/ 19 h 585"/>
                                    <a:gd name="T58" fmla="*/ 28 w 735"/>
                                    <a:gd name="T59" fmla="*/ 62 h 585"/>
                                    <a:gd name="T60" fmla="*/ 15 w 735"/>
                                    <a:gd name="T61" fmla="*/ 87 h 585"/>
                                    <a:gd name="T62" fmla="*/ 4 w 735"/>
                                    <a:gd name="T63" fmla="*/ 115 h 585"/>
                                    <a:gd name="T64" fmla="*/ 2 w 735"/>
                                    <a:gd name="T65" fmla="*/ 197 h 585"/>
                                    <a:gd name="T66" fmla="*/ 11 w 735"/>
                                    <a:gd name="T67" fmla="*/ 231 h 585"/>
                                    <a:gd name="T68" fmla="*/ 21 w 735"/>
                                    <a:gd name="T69" fmla="*/ 265 h 585"/>
                                    <a:gd name="T70" fmla="*/ 38 w 735"/>
                                    <a:gd name="T71" fmla="*/ 293 h 585"/>
                                    <a:gd name="T72" fmla="*/ 57 w 735"/>
                                    <a:gd name="T73" fmla="*/ 329 h 585"/>
                                    <a:gd name="T74" fmla="*/ 96 w 735"/>
                                    <a:gd name="T75" fmla="*/ 380 h 585"/>
                                    <a:gd name="T76" fmla="*/ 138 w 735"/>
                                    <a:gd name="T77" fmla="*/ 426 h 585"/>
                                    <a:gd name="T78" fmla="*/ 185 w 735"/>
                                    <a:gd name="T79" fmla="*/ 466 h 585"/>
                                    <a:gd name="T80" fmla="*/ 227 w 735"/>
                                    <a:gd name="T81" fmla="*/ 492 h 585"/>
                                    <a:gd name="T82" fmla="*/ 265 w 735"/>
                                    <a:gd name="T83" fmla="*/ 516 h 585"/>
                                    <a:gd name="T84" fmla="*/ 305 w 735"/>
                                    <a:gd name="T85" fmla="*/ 534 h 585"/>
                                    <a:gd name="T86" fmla="*/ 344 w 735"/>
                                    <a:gd name="T87" fmla="*/ 551 h 585"/>
                                    <a:gd name="T88" fmla="*/ 380 w 735"/>
                                    <a:gd name="T89" fmla="*/ 564 h 585"/>
                                    <a:gd name="T90" fmla="*/ 422 w 735"/>
                                    <a:gd name="T91" fmla="*/ 574 h 585"/>
                                    <a:gd name="T92" fmla="*/ 526 w 735"/>
                                    <a:gd name="T93" fmla="*/ 581 h 585"/>
                                    <a:gd name="T94" fmla="*/ 575 w 735"/>
                                    <a:gd name="T95" fmla="*/ 572 h 585"/>
                                    <a:gd name="T96" fmla="*/ 606 w 735"/>
                                    <a:gd name="T97" fmla="*/ 562 h 585"/>
                                    <a:gd name="T98" fmla="*/ 636 w 735"/>
                                    <a:gd name="T99" fmla="*/ 549 h 585"/>
                                    <a:gd name="T100" fmla="*/ 663 w 735"/>
                                    <a:gd name="T101" fmla="*/ 532 h 585"/>
                                    <a:gd name="T102" fmla="*/ 694 w 735"/>
                                    <a:gd name="T103" fmla="*/ 503 h 585"/>
                                    <a:gd name="T104" fmla="*/ 708 w 735"/>
                                    <a:gd name="T105" fmla="*/ 479 h 585"/>
                                    <a:gd name="T106" fmla="*/ 721 w 735"/>
                                    <a:gd name="T107" fmla="*/ 453 h 585"/>
                                    <a:gd name="T108" fmla="*/ 729 w 735"/>
                                    <a:gd name="T109" fmla="*/ 424 h 585"/>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735" h="585">
                                      <a:moveTo>
                                        <a:pt x="735" y="417"/>
                                      </a:moveTo>
                                      <a:lnTo>
                                        <a:pt x="729" y="396"/>
                                      </a:lnTo>
                                      <a:lnTo>
                                        <a:pt x="729" y="405"/>
                                      </a:lnTo>
                                      <a:lnTo>
                                        <a:pt x="727" y="409"/>
                                      </a:lnTo>
                                      <a:lnTo>
                                        <a:pt x="727" y="417"/>
                                      </a:lnTo>
                                      <a:lnTo>
                                        <a:pt x="725" y="424"/>
                                      </a:lnTo>
                                      <a:lnTo>
                                        <a:pt x="725" y="430"/>
                                      </a:lnTo>
                                      <a:lnTo>
                                        <a:pt x="723" y="436"/>
                                      </a:lnTo>
                                      <a:lnTo>
                                        <a:pt x="723" y="438"/>
                                      </a:lnTo>
                                      <a:lnTo>
                                        <a:pt x="721" y="443"/>
                                      </a:lnTo>
                                      <a:lnTo>
                                        <a:pt x="719" y="447"/>
                                      </a:lnTo>
                                      <a:lnTo>
                                        <a:pt x="719" y="451"/>
                                      </a:lnTo>
                                      <a:lnTo>
                                        <a:pt x="717" y="455"/>
                                      </a:lnTo>
                                      <a:lnTo>
                                        <a:pt x="714" y="457"/>
                                      </a:lnTo>
                                      <a:lnTo>
                                        <a:pt x="714" y="464"/>
                                      </a:lnTo>
                                      <a:lnTo>
                                        <a:pt x="712" y="466"/>
                                      </a:lnTo>
                                      <a:lnTo>
                                        <a:pt x="710" y="470"/>
                                      </a:lnTo>
                                      <a:lnTo>
                                        <a:pt x="708" y="474"/>
                                      </a:lnTo>
                                      <a:lnTo>
                                        <a:pt x="706" y="476"/>
                                      </a:lnTo>
                                      <a:lnTo>
                                        <a:pt x="704" y="481"/>
                                      </a:lnTo>
                                      <a:lnTo>
                                        <a:pt x="702" y="485"/>
                                      </a:lnTo>
                                      <a:lnTo>
                                        <a:pt x="700" y="487"/>
                                      </a:lnTo>
                                      <a:lnTo>
                                        <a:pt x="698" y="490"/>
                                      </a:lnTo>
                                      <a:lnTo>
                                        <a:pt x="696" y="492"/>
                                      </a:lnTo>
                                      <a:lnTo>
                                        <a:pt x="693" y="496"/>
                                      </a:lnTo>
                                      <a:lnTo>
                                        <a:pt x="685" y="505"/>
                                      </a:lnTo>
                                      <a:lnTo>
                                        <a:pt x="683" y="509"/>
                                      </a:lnTo>
                                      <a:lnTo>
                                        <a:pt x="675" y="517"/>
                                      </a:lnTo>
                                      <a:lnTo>
                                        <a:pt x="671" y="520"/>
                                      </a:lnTo>
                                      <a:lnTo>
                                        <a:pt x="669" y="524"/>
                                      </a:lnTo>
                                      <a:lnTo>
                                        <a:pt x="665" y="526"/>
                                      </a:lnTo>
                                      <a:lnTo>
                                        <a:pt x="663" y="528"/>
                                      </a:lnTo>
                                      <a:lnTo>
                                        <a:pt x="659" y="530"/>
                                      </a:lnTo>
                                      <a:lnTo>
                                        <a:pt x="655" y="534"/>
                                      </a:lnTo>
                                      <a:lnTo>
                                        <a:pt x="650" y="536"/>
                                      </a:lnTo>
                                      <a:lnTo>
                                        <a:pt x="648" y="538"/>
                                      </a:lnTo>
                                      <a:lnTo>
                                        <a:pt x="644" y="541"/>
                                      </a:lnTo>
                                      <a:lnTo>
                                        <a:pt x="642" y="543"/>
                                      </a:lnTo>
                                      <a:lnTo>
                                        <a:pt x="638" y="545"/>
                                      </a:lnTo>
                                      <a:lnTo>
                                        <a:pt x="634" y="547"/>
                                      </a:lnTo>
                                      <a:lnTo>
                                        <a:pt x="629" y="549"/>
                                      </a:lnTo>
                                      <a:lnTo>
                                        <a:pt x="625" y="551"/>
                                      </a:lnTo>
                                      <a:lnTo>
                                        <a:pt x="621" y="553"/>
                                      </a:lnTo>
                                      <a:lnTo>
                                        <a:pt x="617" y="555"/>
                                      </a:lnTo>
                                      <a:lnTo>
                                        <a:pt x="613" y="557"/>
                                      </a:lnTo>
                                      <a:lnTo>
                                        <a:pt x="608" y="557"/>
                                      </a:lnTo>
                                      <a:lnTo>
                                        <a:pt x="604" y="560"/>
                                      </a:lnTo>
                                      <a:lnTo>
                                        <a:pt x="600" y="562"/>
                                      </a:lnTo>
                                      <a:lnTo>
                                        <a:pt x="596" y="564"/>
                                      </a:lnTo>
                                      <a:lnTo>
                                        <a:pt x="592" y="564"/>
                                      </a:lnTo>
                                      <a:lnTo>
                                        <a:pt x="587" y="566"/>
                                      </a:lnTo>
                                      <a:lnTo>
                                        <a:pt x="583" y="566"/>
                                      </a:lnTo>
                                      <a:lnTo>
                                        <a:pt x="577" y="568"/>
                                      </a:lnTo>
                                      <a:lnTo>
                                        <a:pt x="573" y="568"/>
                                      </a:lnTo>
                                      <a:lnTo>
                                        <a:pt x="568" y="570"/>
                                      </a:lnTo>
                                      <a:lnTo>
                                        <a:pt x="562" y="572"/>
                                      </a:lnTo>
                                      <a:lnTo>
                                        <a:pt x="551" y="572"/>
                                      </a:lnTo>
                                      <a:lnTo>
                                        <a:pt x="544" y="574"/>
                                      </a:lnTo>
                                      <a:lnTo>
                                        <a:pt x="536" y="574"/>
                                      </a:lnTo>
                                      <a:lnTo>
                                        <a:pt x="530" y="576"/>
                                      </a:lnTo>
                                      <a:lnTo>
                                        <a:pt x="471" y="576"/>
                                      </a:lnTo>
                                      <a:lnTo>
                                        <a:pt x="467" y="574"/>
                                      </a:lnTo>
                                      <a:lnTo>
                                        <a:pt x="456" y="574"/>
                                      </a:lnTo>
                                      <a:lnTo>
                                        <a:pt x="450" y="572"/>
                                      </a:lnTo>
                                      <a:lnTo>
                                        <a:pt x="437" y="572"/>
                                      </a:lnTo>
                                      <a:lnTo>
                                        <a:pt x="433" y="570"/>
                                      </a:lnTo>
                                      <a:lnTo>
                                        <a:pt x="428" y="570"/>
                                      </a:lnTo>
                                      <a:lnTo>
                                        <a:pt x="424" y="568"/>
                                      </a:lnTo>
                                      <a:lnTo>
                                        <a:pt x="417" y="568"/>
                                      </a:lnTo>
                                      <a:lnTo>
                                        <a:pt x="411" y="566"/>
                                      </a:lnTo>
                                      <a:lnTo>
                                        <a:pt x="405" y="564"/>
                                      </a:lnTo>
                                      <a:lnTo>
                                        <a:pt x="400" y="564"/>
                                      </a:lnTo>
                                      <a:lnTo>
                                        <a:pt x="394" y="562"/>
                                      </a:lnTo>
                                      <a:lnTo>
                                        <a:pt x="388" y="560"/>
                                      </a:lnTo>
                                      <a:lnTo>
                                        <a:pt x="384" y="560"/>
                                      </a:lnTo>
                                      <a:lnTo>
                                        <a:pt x="377" y="557"/>
                                      </a:lnTo>
                                      <a:lnTo>
                                        <a:pt x="371" y="555"/>
                                      </a:lnTo>
                                      <a:lnTo>
                                        <a:pt x="365" y="553"/>
                                      </a:lnTo>
                                      <a:lnTo>
                                        <a:pt x="360" y="551"/>
                                      </a:lnTo>
                                      <a:lnTo>
                                        <a:pt x="354" y="551"/>
                                      </a:lnTo>
                                      <a:lnTo>
                                        <a:pt x="348" y="549"/>
                                      </a:lnTo>
                                      <a:lnTo>
                                        <a:pt x="344" y="547"/>
                                      </a:lnTo>
                                      <a:lnTo>
                                        <a:pt x="337" y="545"/>
                                      </a:lnTo>
                                      <a:lnTo>
                                        <a:pt x="331" y="543"/>
                                      </a:lnTo>
                                      <a:lnTo>
                                        <a:pt x="325" y="538"/>
                                      </a:lnTo>
                                      <a:lnTo>
                                        <a:pt x="321" y="538"/>
                                      </a:lnTo>
                                      <a:lnTo>
                                        <a:pt x="314" y="534"/>
                                      </a:lnTo>
                                      <a:lnTo>
                                        <a:pt x="310" y="532"/>
                                      </a:lnTo>
                                      <a:lnTo>
                                        <a:pt x="305" y="530"/>
                                      </a:lnTo>
                                      <a:lnTo>
                                        <a:pt x="299" y="528"/>
                                      </a:lnTo>
                                      <a:lnTo>
                                        <a:pt x="292" y="524"/>
                                      </a:lnTo>
                                      <a:lnTo>
                                        <a:pt x="288" y="522"/>
                                      </a:lnTo>
                                      <a:lnTo>
                                        <a:pt x="282" y="520"/>
                                      </a:lnTo>
                                      <a:lnTo>
                                        <a:pt x="278" y="517"/>
                                      </a:lnTo>
                                      <a:lnTo>
                                        <a:pt x="271" y="513"/>
                                      </a:lnTo>
                                      <a:lnTo>
                                        <a:pt x="265" y="511"/>
                                      </a:lnTo>
                                      <a:lnTo>
                                        <a:pt x="261" y="507"/>
                                      </a:lnTo>
                                      <a:lnTo>
                                        <a:pt x="254" y="505"/>
                                      </a:lnTo>
                                      <a:lnTo>
                                        <a:pt x="250" y="501"/>
                                      </a:lnTo>
                                      <a:lnTo>
                                        <a:pt x="244" y="498"/>
                                      </a:lnTo>
                                      <a:lnTo>
                                        <a:pt x="238" y="494"/>
                                      </a:lnTo>
                                      <a:lnTo>
                                        <a:pt x="233" y="492"/>
                                      </a:lnTo>
                                      <a:lnTo>
                                        <a:pt x="229" y="488"/>
                                      </a:lnTo>
                                      <a:lnTo>
                                        <a:pt x="223" y="485"/>
                                      </a:lnTo>
                                      <a:lnTo>
                                        <a:pt x="217" y="483"/>
                                      </a:lnTo>
                                      <a:lnTo>
                                        <a:pt x="212" y="478"/>
                                      </a:lnTo>
                                      <a:lnTo>
                                        <a:pt x="208" y="476"/>
                                      </a:lnTo>
                                      <a:lnTo>
                                        <a:pt x="202" y="472"/>
                                      </a:lnTo>
                                      <a:lnTo>
                                        <a:pt x="198" y="468"/>
                                      </a:lnTo>
                                      <a:lnTo>
                                        <a:pt x="191" y="464"/>
                                      </a:lnTo>
                                      <a:lnTo>
                                        <a:pt x="187" y="462"/>
                                      </a:lnTo>
                                      <a:lnTo>
                                        <a:pt x="184" y="457"/>
                                      </a:lnTo>
                                      <a:lnTo>
                                        <a:pt x="178" y="453"/>
                                      </a:lnTo>
                                      <a:lnTo>
                                        <a:pt x="169" y="445"/>
                                      </a:lnTo>
                                      <a:lnTo>
                                        <a:pt x="163" y="441"/>
                                      </a:lnTo>
                                      <a:lnTo>
                                        <a:pt x="159" y="436"/>
                                      </a:lnTo>
                                      <a:lnTo>
                                        <a:pt x="155" y="434"/>
                                      </a:lnTo>
                                      <a:lnTo>
                                        <a:pt x="136" y="415"/>
                                      </a:lnTo>
                                      <a:lnTo>
                                        <a:pt x="132" y="413"/>
                                      </a:lnTo>
                                      <a:lnTo>
                                        <a:pt x="129" y="409"/>
                                      </a:lnTo>
                                      <a:lnTo>
                                        <a:pt x="121" y="401"/>
                                      </a:lnTo>
                                      <a:lnTo>
                                        <a:pt x="115" y="396"/>
                                      </a:lnTo>
                                      <a:lnTo>
                                        <a:pt x="113" y="390"/>
                                      </a:lnTo>
                                      <a:lnTo>
                                        <a:pt x="92" y="369"/>
                                      </a:lnTo>
                                      <a:lnTo>
                                        <a:pt x="90" y="363"/>
                                      </a:lnTo>
                                      <a:lnTo>
                                        <a:pt x="81" y="354"/>
                                      </a:lnTo>
                                      <a:lnTo>
                                        <a:pt x="79" y="350"/>
                                      </a:lnTo>
                                      <a:lnTo>
                                        <a:pt x="75" y="346"/>
                                      </a:lnTo>
                                      <a:lnTo>
                                        <a:pt x="73" y="342"/>
                                      </a:lnTo>
                                      <a:lnTo>
                                        <a:pt x="69" y="335"/>
                                      </a:lnTo>
                                      <a:lnTo>
                                        <a:pt x="66" y="331"/>
                                      </a:lnTo>
                                      <a:lnTo>
                                        <a:pt x="62" y="327"/>
                                      </a:lnTo>
                                      <a:lnTo>
                                        <a:pt x="61" y="323"/>
                                      </a:lnTo>
                                      <a:lnTo>
                                        <a:pt x="57" y="316"/>
                                      </a:lnTo>
                                      <a:lnTo>
                                        <a:pt x="55" y="312"/>
                                      </a:lnTo>
                                      <a:lnTo>
                                        <a:pt x="53" y="308"/>
                                      </a:lnTo>
                                      <a:lnTo>
                                        <a:pt x="49" y="304"/>
                                      </a:lnTo>
                                      <a:lnTo>
                                        <a:pt x="46" y="297"/>
                                      </a:lnTo>
                                      <a:lnTo>
                                        <a:pt x="44" y="293"/>
                                      </a:lnTo>
                                      <a:lnTo>
                                        <a:pt x="42" y="290"/>
                                      </a:lnTo>
                                      <a:lnTo>
                                        <a:pt x="40" y="286"/>
                                      </a:lnTo>
                                      <a:lnTo>
                                        <a:pt x="38" y="279"/>
                                      </a:lnTo>
                                      <a:lnTo>
                                        <a:pt x="36" y="275"/>
                                      </a:lnTo>
                                      <a:lnTo>
                                        <a:pt x="34" y="271"/>
                                      </a:lnTo>
                                      <a:lnTo>
                                        <a:pt x="32" y="267"/>
                                      </a:lnTo>
                                      <a:lnTo>
                                        <a:pt x="30" y="261"/>
                                      </a:lnTo>
                                      <a:lnTo>
                                        <a:pt x="28" y="256"/>
                                      </a:lnTo>
                                      <a:lnTo>
                                        <a:pt x="25" y="252"/>
                                      </a:lnTo>
                                      <a:lnTo>
                                        <a:pt x="23" y="248"/>
                                      </a:lnTo>
                                      <a:lnTo>
                                        <a:pt x="21" y="242"/>
                                      </a:lnTo>
                                      <a:lnTo>
                                        <a:pt x="21" y="237"/>
                                      </a:lnTo>
                                      <a:lnTo>
                                        <a:pt x="19" y="233"/>
                                      </a:lnTo>
                                      <a:lnTo>
                                        <a:pt x="17" y="227"/>
                                      </a:lnTo>
                                      <a:lnTo>
                                        <a:pt x="17" y="223"/>
                                      </a:lnTo>
                                      <a:lnTo>
                                        <a:pt x="15" y="218"/>
                                      </a:lnTo>
                                      <a:lnTo>
                                        <a:pt x="15" y="214"/>
                                      </a:lnTo>
                                      <a:lnTo>
                                        <a:pt x="13" y="210"/>
                                      </a:lnTo>
                                      <a:lnTo>
                                        <a:pt x="13" y="199"/>
                                      </a:lnTo>
                                      <a:lnTo>
                                        <a:pt x="11" y="195"/>
                                      </a:lnTo>
                                      <a:lnTo>
                                        <a:pt x="11" y="187"/>
                                      </a:lnTo>
                                      <a:lnTo>
                                        <a:pt x="9" y="180"/>
                                      </a:lnTo>
                                      <a:lnTo>
                                        <a:pt x="9" y="140"/>
                                      </a:lnTo>
                                      <a:lnTo>
                                        <a:pt x="11" y="136"/>
                                      </a:lnTo>
                                      <a:lnTo>
                                        <a:pt x="11" y="128"/>
                                      </a:lnTo>
                                      <a:lnTo>
                                        <a:pt x="13" y="124"/>
                                      </a:lnTo>
                                      <a:lnTo>
                                        <a:pt x="13" y="115"/>
                                      </a:lnTo>
                                      <a:lnTo>
                                        <a:pt x="15" y="111"/>
                                      </a:lnTo>
                                      <a:lnTo>
                                        <a:pt x="15" y="109"/>
                                      </a:lnTo>
                                      <a:lnTo>
                                        <a:pt x="17" y="103"/>
                                      </a:lnTo>
                                      <a:lnTo>
                                        <a:pt x="17" y="100"/>
                                      </a:lnTo>
                                      <a:lnTo>
                                        <a:pt x="19" y="97"/>
                                      </a:lnTo>
                                      <a:lnTo>
                                        <a:pt x="21" y="93"/>
                                      </a:lnTo>
                                      <a:lnTo>
                                        <a:pt x="21" y="89"/>
                                      </a:lnTo>
                                      <a:lnTo>
                                        <a:pt x="23" y="85"/>
                                      </a:lnTo>
                                      <a:lnTo>
                                        <a:pt x="25" y="83"/>
                                      </a:lnTo>
                                      <a:lnTo>
                                        <a:pt x="28" y="78"/>
                                      </a:lnTo>
                                      <a:lnTo>
                                        <a:pt x="30" y="74"/>
                                      </a:lnTo>
                                      <a:lnTo>
                                        <a:pt x="32" y="70"/>
                                      </a:lnTo>
                                      <a:lnTo>
                                        <a:pt x="34" y="68"/>
                                      </a:lnTo>
                                      <a:lnTo>
                                        <a:pt x="36" y="64"/>
                                      </a:lnTo>
                                      <a:lnTo>
                                        <a:pt x="38" y="62"/>
                                      </a:lnTo>
                                      <a:lnTo>
                                        <a:pt x="40" y="57"/>
                                      </a:lnTo>
                                      <a:lnTo>
                                        <a:pt x="42" y="53"/>
                                      </a:lnTo>
                                      <a:lnTo>
                                        <a:pt x="44" y="51"/>
                                      </a:lnTo>
                                      <a:lnTo>
                                        <a:pt x="46" y="47"/>
                                      </a:lnTo>
                                      <a:lnTo>
                                        <a:pt x="55" y="38"/>
                                      </a:lnTo>
                                      <a:lnTo>
                                        <a:pt x="62" y="28"/>
                                      </a:lnTo>
                                      <a:lnTo>
                                        <a:pt x="66" y="26"/>
                                      </a:lnTo>
                                      <a:lnTo>
                                        <a:pt x="69" y="24"/>
                                      </a:lnTo>
                                      <a:lnTo>
                                        <a:pt x="73" y="22"/>
                                      </a:lnTo>
                                      <a:lnTo>
                                        <a:pt x="81" y="13"/>
                                      </a:lnTo>
                                      <a:lnTo>
                                        <a:pt x="85" y="11"/>
                                      </a:lnTo>
                                      <a:lnTo>
                                        <a:pt x="90" y="9"/>
                                      </a:lnTo>
                                      <a:lnTo>
                                        <a:pt x="94" y="7"/>
                                      </a:lnTo>
                                      <a:lnTo>
                                        <a:pt x="96" y="5"/>
                                      </a:lnTo>
                                      <a:lnTo>
                                        <a:pt x="100" y="3"/>
                                      </a:lnTo>
                                      <a:lnTo>
                                        <a:pt x="102" y="0"/>
                                      </a:lnTo>
                                      <a:lnTo>
                                        <a:pt x="79" y="5"/>
                                      </a:lnTo>
                                      <a:lnTo>
                                        <a:pt x="75" y="9"/>
                                      </a:lnTo>
                                      <a:lnTo>
                                        <a:pt x="71" y="11"/>
                                      </a:lnTo>
                                      <a:lnTo>
                                        <a:pt x="69" y="13"/>
                                      </a:lnTo>
                                      <a:lnTo>
                                        <a:pt x="64" y="15"/>
                                      </a:lnTo>
                                      <a:lnTo>
                                        <a:pt x="61" y="19"/>
                                      </a:lnTo>
                                      <a:lnTo>
                                        <a:pt x="44" y="36"/>
                                      </a:lnTo>
                                      <a:lnTo>
                                        <a:pt x="42" y="40"/>
                                      </a:lnTo>
                                      <a:lnTo>
                                        <a:pt x="36" y="47"/>
                                      </a:lnTo>
                                      <a:lnTo>
                                        <a:pt x="34" y="51"/>
                                      </a:lnTo>
                                      <a:lnTo>
                                        <a:pt x="32" y="55"/>
                                      </a:lnTo>
                                      <a:lnTo>
                                        <a:pt x="30" y="57"/>
                                      </a:lnTo>
                                      <a:lnTo>
                                        <a:pt x="28" y="62"/>
                                      </a:lnTo>
                                      <a:lnTo>
                                        <a:pt x="25" y="66"/>
                                      </a:lnTo>
                                      <a:lnTo>
                                        <a:pt x="21" y="68"/>
                                      </a:lnTo>
                                      <a:lnTo>
                                        <a:pt x="21" y="72"/>
                                      </a:lnTo>
                                      <a:lnTo>
                                        <a:pt x="19" y="76"/>
                                      </a:lnTo>
                                      <a:lnTo>
                                        <a:pt x="17" y="80"/>
                                      </a:lnTo>
                                      <a:lnTo>
                                        <a:pt x="15" y="83"/>
                                      </a:lnTo>
                                      <a:lnTo>
                                        <a:pt x="15" y="87"/>
                                      </a:lnTo>
                                      <a:lnTo>
                                        <a:pt x="13" y="91"/>
                                      </a:lnTo>
                                      <a:lnTo>
                                        <a:pt x="11" y="95"/>
                                      </a:lnTo>
                                      <a:lnTo>
                                        <a:pt x="9" y="98"/>
                                      </a:lnTo>
                                      <a:lnTo>
                                        <a:pt x="9" y="103"/>
                                      </a:lnTo>
                                      <a:lnTo>
                                        <a:pt x="7" y="107"/>
                                      </a:lnTo>
                                      <a:lnTo>
                                        <a:pt x="7" y="111"/>
                                      </a:lnTo>
                                      <a:lnTo>
                                        <a:pt x="4" y="115"/>
                                      </a:lnTo>
                                      <a:lnTo>
                                        <a:pt x="4" y="119"/>
                                      </a:lnTo>
                                      <a:lnTo>
                                        <a:pt x="2" y="124"/>
                                      </a:lnTo>
                                      <a:lnTo>
                                        <a:pt x="2" y="132"/>
                                      </a:lnTo>
                                      <a:lnTo>
                                        <a:pt x="0" y="136"/>
                                      </a:lnTo>
                                      <a:lnTo>
                                        <a:pt x="0" y="187"/>
                                      </a:lnTo>
                                      <a:lnTo>
                                        <a:pt x="2" y="193"/>
                                      </a:lnTo>
                                      <a:lnTo>
                                        <a:pt x="2" y="197"/>
                                      </a:lnTo>
                                      <a:lnTo>
                                        <a:pt x="4" y="202"/>
                                      </a:lnTo>
                                      <a:lnTo>
                                        <a:pt x="4" y="206"/>
                                      </a:lnTo>
                                      <a:lnTo>
                                        <a:pt x="7" y="212"/>
                                      </a:lnTo>
                                      <a:lnTo>
                                        <a:pt x="7" y="216"/>
                                      </a:lnTo>
                                      <a:lnTo>
                                        <a:pt x="9" y="220"/>
                                      </a:lnTo>
                                      <a:lnTo>
                                        <a:pt x="9" y="227"/>
                                      </a:lnTo>
                                      <a:lnTo>
                                        <a:pt x="11" y="231"/>
                                      </a:lnTo>
                                      <a:lnTo>
                                        <a:pt x="11" y="235"/>
                                      </a:lnTo>
                                      <a:lnTo>
                                        <a:pt x="13" y="242"/>
                                      </a:lnTo>
                                      <a:lnTo>
                                        <a:pt x="15" y="246"/>
                                      </a:lnTo>
                                      <a:lnTo>
                                        <a:pt x="15" y="250"/>
                                      </a:lnTo>
                                      <a:lnTo>
                                        <a:pt x="17" y="254"/>
                                      </a:lnTo>
                                      <a:lnTo>
                                        <a:pt x="19" y="261"/>
                                      </a:lnTo>
                                      <a:lnTo>
                                        <a:pt x="21" y="265"/>
                                      </a:lnTo>
                                      <a:lnTo>
                                        <a:pt x="23" y="269"/>
                                      </a:lnTo>
                                      <a:lnTo>
                                        <a:pt x="25" y="275"/>
                                      </a:lnTo>
                                      <a:lnTo>
                                        <a:pt x="28" y="279"/>
                                      </a:lnTo>
                                      <a:lnTo>
                                        <a:pt x="30" y="284"/>
                                      </a:lnTo>
                                      <a:lnTo>
                                        <a:pt x="32" y="290"/>
                                      </a:lnTo>
                                      <a:lnTo>
                                        <a:pt x="36" y="293"/>
                                      </a:lnTo>
                                      <a:lnTo>
                                        <a:pt x="38" y="297"/>
                                      </a:lnTo>
                                      <a:lnTo>
                                        <a:pt x="40" y="304"/>
                                      </a:lnTo>
                                      <a:lnTo>
                                        <a:pt x="42" y="308"/>
                                      </a:lnTo>
                                      <a:lnTo>
                                        <a:pt x="44" y="314"/>
                                      </a:lnTo>
                                      <a:lnTo>
                                        <a:pt x="49" y="318"/>
                                      </a:lnTo>
                                      <a:lnTo>
                                        <a:pt x="51" y="323"/>
                                      </a:lnTo>
                                      <a:lnTo>
                                        <a:pt x="55" y="327"/>
                                      </a:lnTo>
                                      <a:lnTo>
                                        <a:pt x="57" y="333"/>
                                      </a:lnTo>
                                      <a:lnTo>
                                        <a:pt x="61" y="337"/>
                                      </a:lnTo>
                                      <a:lnTo>
                                        <a:pt x="62" y="342"/>
                                      </a:lnTo>
                                      <a:lnTo>
                                        <a:pt x="66" y="348"/>
                                      </a:lnTo>
                                      <a:lnTo>
                                        <a:pt x="69" y="352"/>
                                      </a:lnTo>
                                      <a:lnTo>
                                        <a:pt x="81" y="365"/>
                                      </a:lnTo>
                                      <a:lnTo>
                                        <a:pt x="83" y="371"/>
                                      </a:lnTo>
                                      <a:lnTo>
                                        <a:pt x="96" y="384"/>
                                      </a:lnTo>
                                      <a:lnTo>
                                        <a:pt x="100" y="390"/>
                                      </a:lnTo>
                                      <a:lnTo>
                                        <a:pt x="102" y="394"/>
                                      </a:lnTo>
                                      <a:lnTo>
                                        <a:pt x="108" y="398"/>
                                      </a:lnTo>
                                      <a:lnTo>
                                        <a:pt x="111" y="403"/>
                                      </a:lnTo>
                                      <a:lnTo>
                                        <a:pt x="123" y="415"/>
                                      </a:lnTo>
                                      <a:lnTo>
                                        <a:pt x="134" y="424"/>
                                      </a:lnTo>
                                      <a:lnTo>
                                        <a:pt x="138" y="430"/>
                                      </a:lnTo>
                                      <a:lnTo>
                                        <a:pt x="142" y="432"/>
                                      </a:lnTo>
                                      <a:lnTo>
                                        <a:pt x="150" y="441"/>
                                      </a:lnTo>
                                      <a:lnTo>
                                        <a:pt x="157" y="445"/>
                                      </a:lnTo>
                                      <a:lnTo>
                                        <a:pt x="169" y="457"/>
                                      </a:lnTo>
                                      <a:lnTo>
                                        <a:pt x="176" y="462"/>
                                      </a:lnTo>
                                      <a:lnTo>
                                        <a:pt x="180" y="466"/>
                                      </a:lnTo>
                                      <a:lnTo>
                                        <a:pt x="185" y="470"/>
                                      </a:lnTo>
                                      <a:lnTo>
                                        <a:pt x="189" y="472"/>
                                      </a:lnTo>
                                      <a:lnTo>
                                        <a:pt x="196" y="476"/>
                                      </a:lnTo>
                                      <a:lnTo>
                                        <a:pt x="204" y="485"/>
                                      </a:lnTo>
                                      <a:lnTo>
                                        <a:pt x="210" y="487"/>
                                      </a:lnTo>
                                      <a:lnTo>
                                        <a:pt x="217" y="490"/>
                                      </a:lnTo>
                                      <a:lnTo>
                                        <a:pt x="221" y="494"/>
                                      </a:lnTo>
                                      <a:lnTo>
                                        <a:pt x="227" y="496"/>
                                      </a:lnTo>
                                      <a:lnTo>
                                        <a:pt x="231" y="501"/>
                                      </a:lnTo>
                                      <a:lnTo>
                                        <a:pt x="238" y="503"/>
                                      </a:lnTo>
                                      <a:lnTo>
                                        <a:pt x="244" y="507"/>
                                      </a:lnTo>
                                      <a:lnTo>
                                        <a:pt x="248" y="511"/>
                                      </a:lnTo>
                                      <a:lnTo>
                                        <a:pt x="254" y="513"/>
                                      </a:lnTo>
                                      <a:lnTo>
                                        <a:pt x="259" y="517"/>
                                      </a:lnTo>
                                      <a:lnTo>
                                        <a:pt x="265" y="520"/>
                                      </a:lnTo>
                                      <a:lnTo>
                                        <a:pt x="271" y="524"/>
                                      </a:lnTo>
                                      <a:lnTo>
                                        <a:pt x="278" y="526"/>
                                      </a:lnTo>
                                      <a:lnTo>
                                        <a:pt x="282" y="528"/>
                                      </a:lnTo>
                                      <a:lnTo>
                                        <a:pt x="288" y="530"/>
                                      </a:lnTo>
                                      <a:lnTo>
                                        <a:pt x="292" y="534"/>
                                      </a:lnTo>
                                      <a:lnTo>
                                        <a:pt x="299" y="536"/>
                                      </a:lnTo>
                                      <a:lnTo>
                                        <a:pt x="305" y="538"/>
                                      </a:lnTo>
                                      <a:lnTo>
                                        <a:pt x="310" y="543"/>
                                      </a:lnTo>
                                      <a:lnTo>
                                        <a:pt x="316" y="545"/>
                                      </a:lnTo>
                                      <a:lnTo>
                                        <a:pt x="321" y="547"/>
                                      </a:lnTo>
                                      <a:lnTo>
                                        <a:pt x="327" y="549"/>
                                      </a:lnTo>
                                      <a:lnTo>
                                        <a:pt x="333" y="551"/>
                                      </a:lnTo>
                                      <a:lnTo>
                                        <a:pt x="337" y="553"/>
                                      </a:lnTo>
                                      <a:lnTo>
                                        <a:pt x="344" y="555"/>
                                      </a:lnTo>
                                      <a:lnTo>
                                        <a:pt x="350" y="557"/>
                                      </a:lnTo>
                                      <a:lnTo>
                                        <a:pt x="356" y="560"/>
                                      </a:lnTo>
                                      <a:lnTo>
                                        <a:pt x="363" y="562"/>
                                      </a:lnTo>
                                      <a:lnTo>
                                        <a:pt x="367" y="564"/>
                                      </a:lnTo>
                                      <a:lnTo>
                                        <a:pt x="373" y="564"/>
                                      </a:lnTo>
                                      <a:lnTo>
                                        <a:pt x="379" y="566"/>
                                      </a:lnTo>
                                      <a:lnTo>
                                        <a:pt x="384" y="568"/>
                                      </a:lnTo>
                                      <a:lnTo>
                                        <a:pt x="392" y="570"/>
                                      </a:lnTo>
                                      <a:lnTo>
                                        <a:pt x="396" y="572"/>
                                      </a:lnTo>
                                      <a:lnTo>
                                        <a:pt x="402" y="572"/>
                                      </a:lnTo>
                                      <a:lnTo>
                                        <a:pt x="409" y="574"/>
                                      </a:lnTo>
                                      <a:lnTo>
                                        <a:pt x="413" y="574"/>
                                      </a:lnTo>
                                      <a:lnTo>
                                        <a:pt x="419" y="576"/>
                                      </a:lnTo>
                                      <a:lnTo>
                                        <a:pt x="426" y="578"/>
                                      </a:lnTo>
                                      <a:lnTo>
                                        <a:pt x="437" y="578"/>
                                      </a:lnTo>
                                      <a:lnTo>
                                        <a:pt x="441" y="581"/>
                                      </a:lnTo>
                                      <a:lnTo>
                                        <a:pt x="448" y="581"/>
                                      </a:lnTo>
                                      <a:lnTo>
                                        <a:pt x="454" y="583"/>
                                      </a:lnTo>
                                      <a:lnTo>
                                        <a:pt x="471" y="583"/>
                                      </a:lnTo>
                                      <a:lnTo>
                                        <a:pt x="477" y="585"/>
                                      </a:lnTo>
                                      <a:lnTo>
                                        <a:pt x="530" y="585"/>
                                      </a:lnTo>
                                      <a:lnTo>
                                        <a:pt x="536" y="583"/>
                                      </a:lnTo>
                                      <a:lnTo>
                                        <a:pt x="546" y="583"/>
                                      </a:lnTo>
                                      <a:lnTo>
                                        <a:pt x="551" y="581"/>
                                      </a:lnTo>
                                      <a:lnTo>
                                        <a:pt x="560" y="581"/>
                                      </a:lnTo>
                                      <a:lnTo>
                                        <a:pt x="564" y="578"/>
                                      </a:lnTo>
                                      <a:lnTo>
                                        <a:pt x="575" y="578"/>
                                      </a:lnTo>
                                      <a:lnTo>
                                        <a:pt x="579" y="576"/>
                                      </a:lnTo>
                                      <a:lnTo>
                                        <a:pt x="583" y="574"/>
                                      </a:lnTo>
                                      <a:lnTo>
                                        <a:pt x="589" y="574"/>
                                      </a:lnTo>
                                      <a:lnTo>
                                        <a:pt x="594" y="572"/>
                                      </a:lnTo>
                                      <a:lnTo>
                                        <a:pt x="598" y="572"/>
                                      </a:lnTo>
                                      <a:lnTo>
                                        <a:pt x="602" y="570"/>
                                      </a:lnTo>
                                      <a:lnTo>
                                        <a:pt x="606" y="568"/>
                                      </a:lnTo>
                                      <a:lnTo>
                                        <a:pt x="610" y="566"/>
                                      </a:lnTo>
                                      <a:lnTo>
                                        <a:pt x="617" y="564"/>
                                      </a:lnTo>
                                      <a:lnTo>
                                        <a:pt x="621" y="564"/>
                                      </a:lnTo>
                                      <a:lnTo>
                                        <a:pt x="623" y="562"/>
                                      </a:lnTo>
                                      <a:lnTo>
                                        <a:pt x="629" y="557"/>
                                      </a:lnTo>
                                      <a:lnTo>
                                        <a:pt x="634" y="557"/>
                                      </a:lnTo>
                                      <a:lnTo>
                                        <a:pt x="638" y="555"/>
                                      </a:lnTo>
                                      <a:lnTo>
                                        <a:pt x="640" y="553"/>
                                      </a:lnTo>
                                      <a:lnTo>
                                        <a:pt x="644" y="551"/>
                                      </a:lnTo>
                                      <a:lnTo>
                                        <a:pt x="648" y="549"/>
                                      </a:lnTo>
                                      <a:lnTo>
                                        <a:pt x="652" y="545"/>
                                      </a:lnTo>
                                      <a:lnTo>
                                        <a:pt x="657" y="545"/>
                                      </a:lnTo>
                                      <a:lnTo>
                                        <a:pt x="659" y="541"/>
                                      </a:lnTo>
                                      <a:lnTo>
                                        <a:pt x="663" y="538"/>
                                      </a:lnTo>
                                      <a:lnTo>
                                        <a:pt x="667" y="536"/>
                                      </a:lnTo>
                                      <a:lnTo>
                                        <a:pt x="673" y="530"/>
                                      </a:lnTo>
                                      <a:lnTo>
                                        <a:pt x="677" y="528"/>
                                      </a:lnTo>
                                      <a:lnTo>
                                        <a:pt x="679" y="524"/>
                                      </a:lnTo>
                                      <a:lnTo>
                                        <a:pt x="683" y="522"/>
                                      </a:lnTo>
                                      <a:lnTo>
                                        <a:pt x="691" y="513"/>
                                      </a:lnTo>
                                      <a:lnTo>
                                        <a:pt x="693" y="509"/>
                                      </a:lnTo>
                                      <a:lnTo>
                                        <a:pt x="698" y="507"/>
                                      </a:lnTo>
                                      <a:lnTo>
                                        <a:pt x="700" y="503"/>
                                      </a:lnTo>
                                      <a:lnTo>
                                        <a:pt x="702" y="501"/>
                                      </a:lnTo>
                                      <a:lnTo>
                                        <a:pt x="704" y="496"/>
                                      </a:lnTo>
                                      <a:lnTo>
                                        <a:pt x="706" y="492"/>
                                      </a:lnTo>
                                      <a:lnTo>
                                        <a:pt x="708" y="490"/>
                                      </a:lnTo>
                                      <a:lnTo>
                                        <a:pt x="710" y="487"/>
                                      </a:lnTo>
                                      <a:lnTo>
                                        <a:pt x="712" y="483"/>
                                      </a:lnTo>
                                      <a:lnTo>
                                        <a:pt x="714" y="478"/>
                                      </a:lnTo>
                                      <a:lnTo>
                                        <a:pt x="717" y="476"/>
                                      </a:lnTo>
                                      <a:lnTo>
                                        <a:pt x="719" y="472"/>
                                      </a:lnTo>
                                      <a:lnTo>
                                        <a:pt x="721" y="468"/>
                                      </a:lnTo>
                                      <a:lnTo>
                                        <a:pt x="723" y="464"/>
                                      </a:lnTo>
                                      <a:lnTo>
                                        <a:pt x="725" y="459"/>
                                      </a:lnTo>
                                      <a:lnTo>
                                        <a:pt x="725" y="457"/>
                                      </a:lnTo>
                                      <a:lnTo>
                                        <a:pt x="727" y="453"/>
                                      </a:lnTo>
                                      <a:lnTo>
                                        <a:pt x="729" y="449"/>
                                      </a:lnTo>
                                      <a:lnTo>
                                        <a:pt x="729" y="445"/>
                                      </a:lnTo>
                                      <a:lnTo>
                                        <a:pt x="731" y="441"/>
                                      </a:lnTo>
                                      <a:lnTo>
                                        <a:pt x="731" y="436"/>
                                      </a:lnTo>
                                      <a:lnTo>
                                        <a:pt x="733" y="432"/>
                                      </a:lnTo>
                                      <a:lnTo>
                                        <a:pt x="733" y="428"/>
                                      </a:lnTo>
                                      <a:lnTo>
                                        <a:pt x="735" y="424"/>
                                      </a:lnTo>
                                      <a:lnTo>
                                        <a:pt x="735" y="4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1" name="Freeform 9"/>
                              <wps:cNvSpPr>
                                <a:spLocks noChangeArrowheads="1"/>
                              </wps:cNvSpPr>
                              <wps:spPr bwMode="auto">
                                <a:xfrm>
                                  <a:off x="222" y="159"/>
                                  <a:ext cx="867" cy="609"/>
                                </a:xfrm>
                                <a:custGeom>
                                  <a:avLst/>
                                  <a:gdLst>
                                    <a:gd name="T0" fmla="*/ 16 w 868"/>
                                    <a:gd name="T1" fmla="*/ 68 h 610"/>
                                    <a:gd name="T2" fmla="*/ 46 w 868"/>
                                    <a:gd name="T3" fmla="*/ 53 h 610"/>
                                    <a:gd name="T4" fmla="*/ 78 w 868"/>
                                    <a:gd name="T5" fmla="*/ 38 h 610"/>
                                    <a:gd name="T6" fmla="*/ 112 w 868"/>
                                    <a:gd name="T7" fmla="*/ 27 h 610"/>
                                    <a:gd name="T8" fmla="*/ 147 w 868"/>
                                    <a:gd name="T9" fmla="*/ 17 h 610"/>
                                    <a:gd name="T10" fmla="*/ 182 w 868"/>
                                    <a:gd name="T11" fmla="*/ 13 h 610"/>
                                    <a:gd name="T12" fmla="*/ 286 w 868"/>
                                    <a:gd name="T13" fmla="*/ 8 h 610"/>
                                    <a:gd name="T14" fmla="*/ 335 w 868"/>
                                    <a:gd name="T15" fmla="*/ 13 h 610"/>
                                    <a:gd name="T16" fmla="*/ 371 w 868"/>
                                    <a:gd name="T17" fmla="*/ 21 h 610"/>
                                    <a:gd name="T18" fmla="*/ 411 w 868"/>
                                    <a:gd name="T19" fmla="*/ 29 h 610"/>
                                    <a:gd name="T20" fmla="*/ 444 w 868"/>
                                    <a:gd name="T21" fmla="*/ 42 h 610"/>
                                    <a:gd name="T22" fmla="*/ 482 w 868"/>
                                    <a:gd name="T23" fmla="*/ 57 h 610"/>
                                    <a:gd name="T24" fmla="*/ 520 w 868"/>
                                    <a:gd name="T25" fmla="*/ 73 h 610"/>
                                    <a:gd name="T26" fmla="*/ 556 w 868"/>
                                    <a:gd name="T27" fmla="*/ 94 h 610"/>
                                    <a:gd name="T28" fmla="*/ 592 w 868"/>
                                    <a:gd name="T29" fmla="*/ 117 h 610"/>
                                    <a:gd name="T30" fmla="*/ 627 w 868"/>
                                    <a:gd name="T31" fmla="*/ 140 h 610"/>
                                    <a:gd name="T32" fmla="*/ 658 w 868"/>
                                    <a:gd name="T33" fmla="*/ 167 h 610"/>
                                    <a:gd name="T34" fmla="*/ 702 w 868"/>
                                    <a:gd name="T35" fmla="*/ 208 h 610"/>
                                    <a:gd name="T36" fmla="*/ 729 w 868"/>
                                    <a:gd name="T37" fmla="*/ 238 h 610"/>
                                    <a:gd name="T38" fmla="*/ 754 w 868"/>
                                    <a:gd name="T39" fmla="*/ 270 h 610"/>
                                    <a:gd name="T40" fmla="*/ 777 w 868"/>
                                    <a:gd name="T41" fmla="*/ 301 h 610"/>
                                    <a:gd name="T42" fmla="*/ 796 w 868"/>
                                    <a:gd name="T43" fmla="*/ 328 h 610"/>
                                    <a:gd name="T44" fmla="*/ 813 w 868"/>
                                    <a:gd name="T45" fmla="*/ 361 h 610"/>
                                    <a:gd name="T46" fmla="*/ 826 w 868"/>
                                    <a:gd name="T47" fmla="*/ 397 h 610"/>
                                    <a:gd name="T48" fmla="*/ 837 w 868"/>
                                    <a:gd name="T49" fmla="*/ 430 h 610"/>
                                    <a:gd name="T50" fmla="*/ 847 w 868"/>
                                    <a:gd name="T51" fmla="*/ 466 h 610"/>
                                    <a:gd name="T52" fmla="*/ 854 w 868"/>
                                    <a:gd name="T53" fmla="*/ 501 h 610"/>
                                    <a:gd name="T54" fmla="*/ 858 w 868"/>
                                    <a:gd name="T55" fmla="*/ 545 h 610"/>
                                    <a:gd name="T56" fmla="*/ 854 w 868"/>
                                    <a:gd name="T57" fmla="*/ 597 h 610"/>
                                    <a:gd name="T58" fmla="*/ 862 w 868"/>
                                    <a:gd name="T59" fmla="*/ 595 h 610"/>
                                    <a:gd name="T60" fmla="*/ 862 w 868"/>
                                    <a:gd name="T61" fmla="*/ 506 h 610"/>
                                    <a:gd name="T62" fmla="*/ 856 w 868"/>
                                    <a:gd name="T63" fmla="*/ 470 h 610"/>
                                    <a:gd name="T64" fmla="*/ 847 w 868"/>
                                    <a:gd name="T65" fmla="*/ 434 h 610"/>
                                    <a:gd name="T66" fmla="*/ 837 w 868"/>
                                    <a:gd name="T67" fmla="*/ 401 h 610"/>
                                    <a:gd name="T68" fmla="*/ 822 w 868"/>
                                    <a:gd name="T69" fmla="*/ 366 h 610"/>
                                    <a:gd name="T70" fmla="*/ 806 w 868"/>
                                    <a:gd name="T71" fmla="*/ 332 h 610"/>
                                    <a:gd name="T72" fmla="*/ 788 w 868"/>
                                    <a:gd name="T73" fmla="*/ 303 h 610"/>
                                    <a:gd name="T74" fmla="*/ 764 w 868"/>
                                    <a:gd name="T75" fmla="*/ 270 h 610"/>
                                    <a:gd name="T76" fmla="*/ 741 w 868"/>
                                    <a:gd name="T77" fmla="*/ 240 h 610"/>
                                    <a:gd name="T78" fmla="*/ 715 w 868"/>
                                    <a:gd name="T79" fmla="*/ 208 h 610"/>
                                    <a:gd name="T80" fmla="*/ 663 w 868"/>
                                    <a:gd name="T81" fmla="*/ 161 h 610"/>
                                    <a:gd name="T82" fmla="*/ 629 w 868"/>
                                    <a:gd name="T83" fmla="*/ 136 h 610"/>
                                    <a:gd name="T84" fmla="*/ 596 w 868"/>
                                    <a:gd name="T85" fmla="*/ 111 h 610"/>
                                    <a:gd name="T86" fmla="*/ 561 w 868"/>
                                    <a:gd name="T87" fmla="*/ 87 h 610"/>
                                    <a:gd name="T88" fmla="*/ 524 w 868"/>
                                    <a:gd name="T89" fmla="*/ 66 h 610"/>
                                    <a:gd name="T90" fmla="*/ 486 w 868"/>
                                    <a:gd name="T91" fmla="*/ 51 h 610"/>
                                    <a:gd name="T92" fmla="*/ 448 w 868"/>
                                    <a:gd name="T93" fmla="*/ 36 h 610"/>
                                    <a:gd name="T94" fmla="*/ 416 w 868"/>
                                    <a:gd name="T95" fmla="*/ 23 h 610"/>
                                    <a:gd name="T96" fmla="*/ 376 w 868"/>
                                    <a:gd name="T97" fmla="*/ 15 h 610"/>
                                    <a:gd name="T98" fmla="*/ 338 w 868"/>
                                    <a:gd name="T99" fmla="*/ 6 h 610"/>
                                    <a:gd name="T100" fmla="*/ 291 w 868"/>
                                    <a:gd name="T101" fmla="*/ 2 h 610"/>
                                    <a:gd name="T102" fmla="*/ 197 w 868"/>
                                    <a:gd name="T103" fmla="*/ 2 h 610"/>
                                    <a:gd name="T104" fmla="*/ 161 w 868"/>
                                    <a:gd name="T105" fmla="*/ 8 h 610"/>
                                    <a:gd name="T106" fmla="*/ 127 w 868"/>
                                    <a:gd name="T107" fmla="*/ 15 h 610"/>
                                    <a:gd name="T108" fmla="*/ 91 w 868"/>
                                    <a:gd name="T109" fmla="*/ 25 h 610"/>
                                    <a:gd name="T110" fmla="*/ 57 w 868"/>
                                    <a:gd name="T111" fmla="*/ 38 h 610"/>
                                    <a:gd name="T112" fmla="*/ 27 w 868"/>
                                    <a:gd name="T113" fmla="*/ 53 h 610"/>
                                    <a:gd name="T114" fmla="*/ 4 w 868"/>
                                    <a:gd name="T115" fmla="*/ 64 h 610"/>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868" h="610">
                                      <a:moveTo>
                                        <a:pt x="4" y="64"/>
                                      </a:moveTo>
                                      <a:lnTo>
                                        <a:pt x="0" y="77"/>
                                      </a:lnTo>
                                      <a:lnTo>
                                        <a:pt x="8" y="73"/>
                                      </a:lnTo>
                                      <a:lnTo>
                                        <a:pt x="16" y="68"/>
                                      </a:lnTo>
                                      <a:lnTo>
                                        <a:pt x="23" y="64"/>
                                      </a:lnTo>
                                      <a:lnTo>
                                        <a:pt x="31" y="61"/>
                                      </a:lnTo>
                                      <a:lnTo>
                                        <a:pt x="37" y="57"/>
                                      </a:lnTo>
                                      <a:lnTo>
                                        <a:pt x="46" y="53"/>
                                      </a:lnTo>
                                      <a:lnTo>
                                        <a:pt x="53" y="48"/>
                                      </a:lnTo>
                                      <a:lnTo>
                                        <a:pt x="62" y="44"/>
                                      </a:lnTo>
                                      <a:lnTo>
                                        <a:pt x="70" y="42"/>
                                      </a:lnTo>
                                      <a:lnTo>
                                        <a:pt x="78" y="38"/>
                                      </a:lnTo>
                                      <a:lnTo>
                                        <a:pt x="87" y="36"/>
                                      </a:lnTo>
                                      <a:lnTo>
                                        <a:pt x="95" y="32"/>
                                      </a:lnTo>
                                      <a:lnTo>
                                        <a:pt x="104" y="29"/>
                                      </a:lnTo>
                                      <a:lnTo>
                                        <a:pt x="112" y="27"/>
                                      </a:lnTo>
                                      <a:lnTo>
                                        <a:pt x="120" y="25"/>
                                      </a:lnTo>
                                      <a:lnTo>
                                        <a:pt x="129" y="23"/>
                                      </a:lnTo>
                                      <a:lnTo>
                                        <a:pt x="139" y="21"/>
                                      </a:lnTo>
                                      <a:lnTo>
                                        <a:pt x="147" y="17"/>
                                      </a:lnTo>
                                      <a:lnTo>
                                        <a:pt x="155" y="17"/>
                                      </a:lnTo>
                                      <a:lnTo>
                                        <a:pt x="166" y="15"/>
                                      </a:lnTo>
                                      <a:lnTo>
                                        <a:pt x="174" y="13"/>
                                      </a:lnTo>
                                      <a:lnTo>
                                        <a:pt x="182" y="13"/>
                                      </a:lnTo>
                                      <a:lnTo>
                                        <a:pt x="193" y="11"/>
                                      </a:lnTo>
                                      <a:lnTo>
                                        <a:pt x="201" y="11"/>
                                      </a:lnTo>
                                      <a:lnTo>
                                        <a:pt x="210" y="8"/>
                                      </a:lnTo>
                                      <a:lnTo>
                                        <a:pt x="286" y="8"/>
                                      </a:lnTo>
                                      <a:lnTo>
                                        <a:pt x="295" y="11"/>
                                      </a:lnTo>
                                      <a:lnTo>
                                        <a:pt x="314" y="11"/>
                                      </a:lnTo>
                                      <a:lnTo>
                                        <a:pt x="324" y="13"/>
                                      </a:lnTo>
                                      <a:lnTo>
                                        <a:pt x="335" y="13"/>
                                      </a:lnTo>
                                      <a:lnTo>
                                        <a:pt x="342" y="15"/>
                                      </a:lnTo>
                                      <a:lnTo>
                                        <a:pt x="352" y="17"/>
                                      </a:lnTo>
                                      <a:lnTo>
                                        <a:pt x="361" y="19"/>
                                      </a:lnTo>
                                      <a:lnTo>
                                        <a:pt x="371" y="21"/>
                                      </a:lnTo>
                                      <a:lnTo>
                                        <a:pt x="382" y="23"/>
                                      </a:lnTo>
                                      <a:lnTo>
                                        <a:pt x="390" y="25"/>
                                      </a:lnTo>
                                      <a:lnTo>
                                        <a:pt x="401" y="27"/>
                                      </a:lnTo>
                                      <a:lnTo>
                                        <a:pt x="411" y="29"/>
                                      </a:lnTo>
                                      <a:lnTo>
                                        <a:pt x="420" y="32"/>
                                      </a:lnTo>
                                      <a:lnTo>
                                        <a:pt x="430" y="36"/>
                                      </a:lnTo>
                                      <a:lnTo>
                                        <a:pt x="440" y="38"/>
                                      </a:lnTo>
                                      <a:lnTo>
                                        <a:pt x="448" y="42"/>
                                      </a:lnTo>
                                      <a:lnTo>
                                        <a:pt x="459" y="46"/>
                                      </a:lnTo>
                                      <a:lnTo>
                                        <a:pt x="467" y="51"/>
                                      </a:lnTo>
                                      <a:lnTo>
                                        <a:pt x="477" y="53"/>
                                      </a:lnTo>
                                      <a:lnTo>
                                        <a:pt x="486" y="57"/>
                                      </a:lnTo>
                                      <a:lnTo>
                                        <a:pt x="496" y="61"/>
                                      </a:lnTo>
                                      <a:lnTo>
                                        <a:pt x="505" y="64"/>
                                      </a:lnTo>
                                      <a:lnTo>
                                        <a:pt x="515" y="68"/>
                                      </a:lnTo>
                                      <a:lnTo>
                                        <a:pt x="524" y="73"/>
                                      </a:lnTo>
                                      <a:lnTo>
                                        <a:pt x="533" y="77"/>
                                      </a:lnTo>
                                      <a:lnTo>
                                        <a:pt x="542" y="83"/>
                                      </a:lnTo>
                                      <a:lnTo>
                                        <a:pt x="552" y="87"/>
                                      </a:lnTo>
                                      <a:lnTo>
                                        <a:pt x="560" y="94"/>
                                      </a:lnTo>
                                      <a:lnTo>
                                        <a:pt x="569" y="98"/>
                                      </a:lnTo>
                                      <a:lnTo>
                                        <a:pt x="579" y="104"/>
                                      </a:lnTo>
                                      <a:lnTo>
                                        <a:pt x="588" y="111"/>
                                      </a:lnTo>
                                      <a:lnTo>
                                        <a:pt x="596" y="117"/>
                                      </a:lnTo>
                                      <a:lnTo>
                                        <a:pt x="605" y="121"/>
                                      </a:lnTo>
                                      <a:lnTo>
                                        <a:pt x="615" y="127"/>
                                      </a:lnTo>
                                      <a:lnTo>
                                        <a:pt x="621" y="134"/>
                                      </a:lnTo>
                                      <a:lnTo>
                                        <a:pt x="631" y="140"/>
                                      </a:lnTo>
                                      <a:lnTo>
                                        <a:pt x="639" y="146"/>
                                      </a:lnTo>
                                      <a:lnTo>
                                        <a:pt x="646" y="153"/>
                                      </a:lnTo>
                                      <a:lnTo>
                                        <a:pt x="654" y="159"/>
                                      </a:lnTo>
                                      <a:lnTo>
                                        <a:pt x="662" y="167"/>
                                      </a:lnTo>
                                      <a:lnTo>
                                        <a:pt x="671" y="174"/>
                                      </a:lnTo>
                                      <a:lnTo>
                                        <a:pt x="677" y="180"/>
                                      </a:lnTo>
                                      <a:lnTo>
                                        <a:pt x="685" y="185"/>
                                      </a:lnTo>
                                      <a:lnTo>
                                        <a:pt x="706" y="208"/>
                                      </a:lnTo>
                                      <a:lnTo>
                                        <a:pt x="715" y="215"/>
                                      </a:lnTo>
                                      <a:lnTo>
                                        <a:pt x="721" y="223"/>
                                      </a:lnTo>
                                      <a:lnTo>
                                        <a:pt x="726" y="230"/>
                                      </a:lnTo>
                                      <a:lnTo>
                                        <a:pt x="733" y="238"/>
                                      </a:lnTo>
                                      <a:lnTo>
                                        <a:pt x="739" y="244"/>
                                      </a:lnTo>
                                      <a:lnTo>
                                        <a:pt x="745" y="253"/>
                                      </a:lnTo>
                                      <a:lnTo>
                                        <a:pt x="752" y="261"/>
                                      </a:lnTo>
                                      <a:lnTo>
                                        <a:pt x="758" y="270"/>
                                      </a:lnTo>
                                      <a:lnTo>
                                        <a:pt x="764" y="276"/>
                                      </a:lnTo>
                                      <a:lnTo>
                                        <a:pt x="768" y="284"/>
                                      </a:lnTo>
                                      <a:lnTo>
                                        <a:pt x="775" y="293"/>
                                      </a:lnTo>
                                      <a:lnTo>
                                        <a:pt x="781" y="301"/>
                                      </a:lnTo>
                                      <a:lnTo>
                                        <a:pt x="785" y="308"/>
                                      </a:lnTo>
                                      <a:lnTo>
                                        <a:pt x="789" y="317"/>
                                      </a:lnTo>
                                      <a:lnTo>
                                        <a:pt x="794" y="323"/>
                                      </a:lnTo>
                                      <a:lnTo>
                                        <a:pt x="800" y="332"/>
                                      </a:lnTo>
                                      <a:lnTo>
                                        <a:pt x="804" y="340"/>
                                      </a:lnTo>
                                      <a:lnTo>
                                        <a:pt x="808" y="351"/>
                                      </a:lnTo>
                                      <a:lnTo>
                                        <a:pt x="813" y="357"/>
                                      </a:lnTo>
                                      <a:lnTo>
                                        <a:pt x="817" y="365"/>
                                      </a:lnTo>
                                      <a:lnTo>
                                        <a:pt x="820" y="376"/>
                                      </a:lnTo>
                                      <a:lnTo>
                                        <a:pt x="824" y="384"/>
                                      </a:lnTo>
                                      <a:lnTo>
                                        <a:pt x="826" y="393"/>
                                      </a:lnTo>
                                      <a:lnTo>
                                        <a:pt x="830" y="401"/>
                                      </a:lnTo>
                                      <a:lnTo>
                                        <a:pt x="835" y="410"/>
                                      </a:lnTo>
                                      <a:lnTo>
                                        <a:pt x="837" y="418"/>
                                      </a:lnTo>
                                      <a:lnTo>
                                        <a:pt x="839" y="426"/>
                                      </a:lnTo>
                                      <a:lnTo>
                                        <a:pt x="841" y="434"/>
                                      </a:lnTo>
                                      <a:lnTo>
                                        <a:pt x="845" y="444"/>
                                      </a:lnTo>
                                      <a:lnTo>
                                        <a:pt x="847" y="453"/>
                                      </a:lnTo>
                                      <a:lnTo>
                                        <a:pt x="849" y="461"/>
                                      </a:lnTo>
                                      <a:lnTo>
                                        <a:pt x="851" y="470"/>
                                      </a:lnTo>
                                      <a:lnTo>
                                        <a:pt x="853" y="478"/>
                                      </a:lnTo>
                                      <a:lnTo>
                                        <a:pt x="853" y="486"/>
                                      </a:lnTo>
                                      <a:lnTo>
                                        <a:pt x="856" y="497"/>
                                      </a:lnTo>
                                      <a:lnTo>
                                        <a:pt x="858" y="505"/>
                                      </a:lnTo>
                                      <a:lnTo>
                                        <a:pt x="858" y="514"/>
                                      </a:lnTo>
                                      <a:lnTo>
                                        <a:pt x="860" y="522"/>
                                      </a:lnTo>
                                      <a:lnTo>
                                        <a:pt x="860" y="541"/>
                                      </a:lnTo>
                                      <a:lnTo>
                                        <a:pt x="862" y="549"/>
                                      </a:lnTo>
                                      <a:lnTo>
                                        <a:pt x="862" y="565"/>
                                      </a:lnTo>
                                      <a:lnTo>
                                        <a:pt x="860" y="576"/>
                                      </a:lnTo>
                                      <a:lnTo>
                                        <a:pt x="860" y="593"/>
                                      </a:lnTo>
                                      <a:lnTo>
                                        <a:pt x="858" y="601"/>
                                      </a:lnTo>
                                      <a:lnTo>
                                        <a:pt x="858" y="610"/>
                                      </a:lnTo>
                                      <a:lnTo>
                                        <a:pt x="856" y="610"/>
                                      </a:lnTo>
                                      <a:lnTo>
                                        <a:pt x="866" y="607"/>
                                      </a:lnTo>
                                      <a:lnTo>
                                        <a:pt x="866" y="599"/>
                                      </a:lnTo>
                                      <a:lnTo>
                                        <a:pt x="868" y="589"/>
                                      </a:lnTo>
                                      <a:lnTo>
                                        <a:pt x="868" y="529"/>
                                      </a:lnTo>
                                      <a:lnTo>
                                        <a:pt x="866" y="520"/>
                                      </a:lnTo>
                                      <a:lnTo>
                                        <a:pt x="866" y="510"/>
                                      </a:lnTo>
                                      <a:lnTo>
                                        <a:pt x="864" y="501"/>
                                      </a:lnTo>
                                      <a:lnTo>
                                        <a:pt x="862" y="493"/>
                                      </a:lnTo>
                                      <a:lnTo>
                                        <a:pt x="862" y="484"/>
                                      </a:lnTo>
                                      <a:lnTo>
                                        <a:pt x="860" y="474"/>
                                      </a:lnTo>
                                      <a:lnTo>
                                        <a:pt x="858" y="465"/>
                                      </a:lnTo>
                                      <a:lnTo>
                                        <a:pt x="856" y="457"/>
                                      </a:lnTo>
                                      <a:lnTo>
                                        <a:pt x="853" y="446"/>
                                      </a:lnTo>
                                      <a:lnTo>
                                        <a:pt x="851" y="438"/>
                                      </a:lnTo>
                                      <a:lnTo>
                                        <a:pt x="849" y="430"/>
                                      </a:lnTo>
                                      <a:lnTo>
                                        <a:pt x="845" y="422"/>
                                      </a:lnTo>
                                      <a:lnTo>
                                        <a:pt x="843" y="414"/>
                                      </a:lnTo>
                                      <a:lnTo>
                                        <a:pt x="841" y="405"/>
                                      </a:lnTo>
                                      <a:lnTo>
                                        <a:pt x="837" y="397"/>
                                      </a:lnTo>
                                      <a:lnTo>
                                        <a:pt x="832" y="386"/>
                                      </a:lnTo>
                                      <a:lnTo>
                                        <a:pt x="830" y="378"/>
                                      </a:lnTo>
                                      <a:lnTo>
                                        <a:pt x="826" y="370"/>
                                      </a:lnTo>
                                      <a:lnTo>
                                        <a:pt x="822" y="361"/>
                                      </a:lnTo>
                                      <a:lnTo>
                                        <a:pt x="819" y="353"/>
                                      </a:lnTo>
                                      <a:lnTo>
                                        <a:pt x="815" y="344"/>
                                      </a:lnTo>
                                      <a:lnTo>
                                        <a:pt x="810" y="336"/>
                                      </a:lnTo>
                                      <a:lnTo>
                                        <a:pt x="806" y="327"/>
                                      </a:lnTo>
                                      <a:lnTo>
                                        <a:pt x="802" y="319"/>
                                      </a:lnTo>
                                      <a:lnTo>
                                        <a:pt x="796" y="311"/>
                                      </a:lnTo>
                                      <a:lnTo>
                                        <a:pt x="792" y="303"/>
                                      </a:lnTo>
                                      <a:lnTo>
                                        <a:pt x="785" y="295"/>
                                      </a:lnTo>
                                      <a:lnTo>
                                        <a:pt x="781" y="286"/>
                                      </a:lnTo>
                                      <a:lnTo>
                                        <a:pt x="775" y="278"/>
                                      </a:lnTo>
                                      <a:lnTo>
                                        <a:pt x="768" y="270"/>
                                      </a:lnTo>
                                      <a:lnTo>
                                        <a:pt x="762" y="263"/>
                                      </a:lnTo>
                                      <a:lnTo>
                                        <a:pt x="758" y="255"/>
                                      </a:lnTo>
                                      <a:lnTo>
                                        <a:pt x="752" y="248"/>
                                      </a:lnTo>
                                      <a:lnTo>
                                        <a:pt x="745" y="240"/>
                                      </a:lnTo>
                                      <a:lnTo>
                                        <a:pt x="739" y="232"/>
                                      </a:lnTo>
                                      <a:lnTo>
                                        <a:pt x="733" y="223"/>
                                      </a:lnTo>
                                      <a:lnTo>
                                        <a:pt x="724" y="217"/>
                                      </a:lnTo>
                                      <a:lnTo>
                                        <a:pt x="719" y="208"/>
                                      </a:lnTo>
                                      <a:lnTo>
                                        <a:pt x="690" y="182"/>
                                      </a:lnTo>
                                      <a:lnTo>
                                        <a:pt x="681" y="176"/>
                                      </a:lnTo>
                                      <a:lnTo>
                                        <a:pt x="675" y="167"/>
                                      </a:lnTo>
                                      <a:lnTo>
                                        <a:pt x="667" y="161"/>
                                      </a:lnTo>
                                      <a:lnTo>
                                        <a:pt x="660" y="155"/>
                                      </a:lnTo>
                                      <a:lnTo>
                                        <a:pt x="652" y="148"/>
                                      </a:lnTo>
                                      <a:lnTo>
                                        <a:pt x="641" y="142"/>
                                      </a:lnTo>
                                      <a:lnTo>
                                        <a:pt x="633" y="136"/>
                                      </a:lnTo>
                                      <a:lnTo>
                                        <a:pt x="627" y="127"/>
                                      </a:lnTo>
                                      <a:lnTo>
                                        <a:pt x="617" y="121"/>
                                      </a:lnTo>
                                      <a:lnTo>
                                        <a:pt x="609" y="115"/>
                                      </a:lnTo>
                                      <a:lnTo>
                                        <a:pt x="600" y="111"/>
                                      </a:lnTo>
                                      <a:lnTo>
                                        <a:pt x="592" y="104"/>
                                      </a:lnTo>
                                      <a:lnTo>
                                        <a:pt x="581" y="98"/>
                                      </a:lnTo>
                                      <a:lnTo>
                                        <a:pt x="573" y="92"/>
                                      </a:lnTo>
                                      <a:lnTo>
                                        <a:pt x="565" y="87"/>
                                      </a:lnTo>
                                      <a:lnTo>
                                        <a:pt x="556" y="81"/>
                                      </a:lnTo>
                                      <a:lnTo>
                                        <a:pt x="546" y="77"/>
                                      </a:lnTo>
                                      <a:lnTo>
                                        <a:pt x="535" y="71"/>
                                      </a:lnTo>
                                      <a:lnTo>
                                        <a:pt x="528" y="66"/>
                                      </a:lnTo>
                                      <a:lnTo>
                                        <a:pt x="519" y="62"/>
                                      </a:lnTo>
                                      <a:lnTo>
                                        <a:pt x="509" y="59"/>
                                      </a:lnTo>
                                      <a:lnTo>
                                        <a:pt x="501" y="55"/>
                                      </a:lnTo>
                                      <a:lnTo>
                                        <a:pt x="490" y="51"/>
                                      </a:lnTo>
                                      <a:lnTo>
                                        <a:pt x="482" y="46"/>
                                      </a:lnTo>
                                      <a:lnTo>
                                        <a:pt x="471" y="44"/>
                                      </a:lnTo>
                                      <a:lnTo>
                                        <a:pt x="461" y="40"/>
                                      </a:lnTo>
                                      <a:lnTo>
                                        <a:pt x="452" y="36"/>
                                      </a:lnTo>
                                      <a:lnTo>
                                        <a:pt x="442" y="32"/>
                                      </a:lnTo>
                                      <a:lnTo>
                                        <a:pt x="434" y="29"/>
                                      </a:lnTo>
                                      <a:lnTo>
                                        <a:pt x="424" y="27"/>
                                      </a:lnTo>
                                      <a:lnTo>
                                        <a:pt x="416" y="23"/>
                                      </a:lnTo>
                                      <a:lnTo>
                                        <a:pt x="405" y="21"/>
                                      </a:lnTo>
                                      <a:lnTo>
                                        <a:pt x="395" y="19"/>
                                      </a:lnTo>
                                      <a:lnTo>
                                        <a:pt x="386" y="17"/>
                                      </a:lnTo>
                                      <a:lnTo>
                                        <a:pt x="376" y="15"/>
                                      </a:lnTo>
                                      <a:lnTo>
                                        <a:pt x="367" y="11"/>
                                      </a:lnTo>
                                      <a:lnTo>
                                        <a:pt x="357" y="11"/>
                                      </a:lnTo>
                                      <a:lnTo>
                                        <a:pt x="348" y="8"/>
                                      </a:lnTo>
                                      <a:lnTo>
                                        <a:pt x="338" y="6"/>
                                      </a:lnTo>
                                      <a:lnTo>
                                        <a:pt x="328" y="4"/>
                                      </a:lnTo>
                                      <a:lnTo>
                                        <a:pt x="309" y="4"/>
                                      </a:lnTo>
                                      <a:lnTo>
                                        <a:pt x="301" y="2"/>
                                      </a:lnTo>
                                      <a:lnTo>
                                        <a:pt x="291" y="2"/>
                                      </a:lnTo>
                                      <a:lnTo>
                                        <a:pt x="280" y="0"/>
                                      </a:lnTo>
                                      <a:lnTo>
                                        <a:pt x="216" y="0"/>
                                      </a:lnTo>
                                      <a:lnTo>
                                        <a:pt x="208" y="2"/>
                                      </a:lnTo>
                                      <a:lnTo>
                                        <a:pt x="197" y="2"/>
                                      </a:lnTo>
                                      <a:lnTo>
                                        <a:pt x="189" y="4"/>
                                      </a:lnTo>
                                      <a:lnTo>
                                        <a:pt x="180" y="4"/>
                                      </a:lnTo>
                                      <a:lnTo>
                                        <a:pt x="170" y="6"/>
                                      </a:lnTo>
                                      <a:lnTo>
                                        <a:pt x="161" y="8"/>
                                      </a:lnTo>
                                      <a:lnTo>
                                        <a:pt x="153" y="8"/>
                                      </a:lnTo>
                                      <a:lnTo>
                                        <a:pt x="143" y="11"/>
                                      </a:lnTo>
                                      <a:lnTo>
                                        <a:pt x="135" y="13"/>
                                      </a:lnTo>
                                      <a:lnTo>
                                        <a:pt x="127" y="15"/>
                                      </a:lnTo>
                                      <a:lnTo>
                                        <a:pt x="118" y="17"/>
                                      </a:lnTo>
                                      <a:lnTo>
                                        <a:pt x="108" y="19"/>
                                      </a:lnTo>
                                      <a:lnTo>
                                        <a:pt x="99" y="23"/>
                                      </a:lnTo>
                                      <a:lnTo>
                                        <a:pt x="91" y="25"/>
                                      </a:lnTo>
                                      <a:lnTo>
                                        <a:pt x="83" y="27"/>
                                      </a:lnTo>
                                      <a:lnTo>
                                        <a:pt x="76" y="32"/>
                                      </a:lnTo>
                                      <a:lnTo>
                                        <a:pt x="66" y="36"/>
                                      </a:lnTo>
                                      <a:lnTo>
                                        <a:pt x="57" y="38"/>
                                      </a:lnTo>
                                      <a:lnTo>
                                        <a:pt x="49" y="42"/>
                                      </a:lnTo>
                                      <a:lnTo>
                                        <a:pt x="44" y="44"/>
                                      </a:lnTo>
                                      <a:lnTo>
                                        <a:pt x="35" y="51"/>
                                      </a:lnTo>
                                      <a:lnTo>
                                        <a:pt x="27" y="53"/>
                                      </a:lnTo>
                                      <a:lnTo>
                                        <a:pt x="19" y="59"/>
                                      </a:lnTo>
                                      <a:lnTo>
                                        <a:pt x="10" y="62"/>
                                      </a:lnTo>
                                      <a:lnTo>
                                        <a:pt x="4" y="66"/>
                                      </a:lnTo>
                                      <a:lnTo>
                                        <a:pt x="4" y="6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2" name="Freeform 10"/>
                              <wps:cNvSpPr>
                                <a:spLocks noChangeArrowheads="1"/>
                              </wps:cNvSpPr>
                              <wps:spPr bwMode="auto">
                                <a:xfrm>
                                  <a:off x="43" y="93"/>
                                  <a:ext cx="1064" cy="1069"/>
                                </a:xfrm>
                                <a:custGeom>
                                  <a:avLst/>
                                  <a:gdLst>
                                    <a:gd name="T0" fmla="*/ 726 w 1065"/>
                                    <a:gd name="T1" fmla="*/ 46 h 1070"/>
                                    <a:gd name="T2" fmla="*/ 630 w 1065"/>
                                    <a:gd name="T3" fmla="*/ 19 h 1070"/>
                                    <a:gd name="T4" fmla="*/ 454 w 1065"/>
                                    <a:gd name="T5" fmla="*/ 14 h 1070"/>
                                    <a:gd name="T6" fmla="*/ 360 w 1065"/>
                                    <a:gd name="T7" fmla="*/ 38 h 1070"/>
                                    <a:gd name="T8" fmla="*/ 268 w 1065"/>
                                    <a:gd name="T9" fmla="*/ 79 h 1070"/>
                                    <a:gd name="T10" fmla="*/ 189 w 1065"/>
                                    <a:gd name="T11" fmla="*/ 135 h 1070"/>
                                    <a:gd name="T12" fmla="*/ 117 w 1065"/>
                                    <a:gd name="T13" fmla="*/ 214 h 1070"/>
                                    <a:gd name="T14" fmla="*/ 64 w 1065"/>
                                    <a:gd name="T15" fmla="*/ 298 h 1070"/>
                                    <a:gd name="T16" fmla="*/ 27 w 1065"/>
                                    <a:gd name="T17" fmla="*/ 390 h 1070"/>
                                    <a:gd name="T18" fmla="*/ 8 w 1065"/>
                                    <a:gd name="T19" fmla="*/ 505 h 1070"/>
                                    <a:gd name="T20" fmla="*/ 25 w 1065"/>
                                    <a:gd name="T21" fmla="*/ 663 h 1070"/>
                                    <a:gd name="T22" fmla="*/ 60 w 1065"/>
                                    <a:gd name="T23" fmla="*/ 758 h 1070"/>
                                    <a:gd name="T24" fmla="*/ 110 w 1065"/>
                                    <a:gd name="T25" fmla="*/ 843 h 1070"/>
                                    <a:gd name="T26" fmla="*/ 183 w 1065"/>
                                    <a:gd name="T27" fmla="*/ 922 h 1070"/>
                                    <a:gd name="T28" fmla="*/ 263 w 1065"/>
                                    <a:gd name="T29" fmla="*/ 981 h 1070"/>
                                    <a:gd name="T30" fmla="*/ 352 w 1065"/>
                                    <a:gd name="T31" fmla="*/ 1024 h 1070"/>
                                    <a:gd name="T32" fmla="*/ 447 w 1065"/>
                                    <a:gd name="T33" fmla="*/ 1050 h 1070"/>
                                    <a:gd name="T34" fmla="*/ 622 w 1065"/>
                                    <a:gd name="T35" fmla="*/ 1050 h 1070"/>
                                    <a:gd name="T36" fmla="*/ 718 w 1065"/>
                                    <a:gd name="T37" fmla="*/ 1022 h 1070"/>
                                    <a:gd name="T38" fmla="*/ 805 w 1065"/>
                                    <a:gd name="T39" fmla="*/ 977 h 1070"/>
                                    <a:gd name="T40" fmla="*/ 901 w 1065"/>
                                    <a:gd name="T41" fmla="*/ 901 h 1070"/>
                                    <a:gd name="T42" fmla="*/ 970 w 1065"/>
                                    <a:gd name="T43" fmla="*/ 816 h 1070"/>
                                    <a:gd name="T44" fmla="*/ 1013 w 1065"/>
                                    <a:gd name="T45" fmla="*/ 728 h 1070"/>
                                    <a:gd name="T46" fmla="*/ 1042 w 1065"/>
                                    <a:gd name="T47" fmla="*/ 635 h 1070"/>
                                    <a:gd name="T48" fmla="*/ 1048 w 1065"/>
                                    <a:gd name="T49" fmla="*/ 473 h 1070"/>
                                    <a:gd name="T50" fmla="*/ 1027 w 1065"/>
                                    <a:gd name="T51" fmla="*/ 378 h 1070"/>
                                    <a:gd name="T52" fmla="*/ 991 w 1065"/>
                                    <a:gd name="T53" fmla="*/ 286 h 1070"/>
                                    <a:gd name="T54" fmla="*/ 936 w 1065"/>
                                    <a:gd name="T55" fmla="*/ 202 h 1070"/>
                                    <a:gd name="T56" fmla="*/ 847 w 1065"/>
                                    <a:gd name="T57" fmla="*/ 117 h 1070"/>
                                    <a:gd name="T58" fmla="*/ 774 w 1065"/>
                                    <a:gd name="T59" fmla="*/ 60 h 1070"/>
                                    <a:gd name="T60" fmla="*/ 683 w 1065"/>
                                    <a:gd name="T61" fmla="*/ 23 h 1070"/>
                                    <a:gd name="T62" fmla="*/ 582 w 1065"/>
                                    <a:gd name="T63" fmla="*/ 2 h 1070"/>
                                    <a:gd name="T64" fmla="*/ 420 w 1065"/>
                                    <a:gd name="T65" fmla="*/ 10 h 1070"/>
                                    <a:gd name="T66" fmla="*/ 327 w 1065"/>
                                    <a:gd name="T67" fmla="*/ 42 h 1070"/>
                                    <a:gd name="T68" fmla="*/ 237 w 1065"/>
                                    <a:gd name="T69" fmla="*/ 89 h 1070"/>
                                    <a:gd name="T70" fmla="*/ 142 w 1065"/>
                                    <a:gd name="T71" fmla="*/ 171 h 1070"/>
                                    <a:gd name="T72" fmla="*/ 81 w 1065"/>
                                    <a:gd name="T73" fmla="*/ 252 h 1070"/>
                                    <a:gd name="T74" fmla="*/ 36 w 1065"/>
                                    <a:gd name="T75" fmla="*/ 342 h 1070"/>
                                    <a:gd name="T76" fmla="*/ 8 w 1065"/>
                                    <a:gd name="T77" fmla="*/ 438 h 1070"/>
                                    <a:gd name="T78" fmla="*/ 4 w 1065"/>
                                    <a:gd name="T79" fmla="*/ 601 h 1070"/>
                                    <a:gd name="T80" fmla="*/ 27 w 1065"/>
                                    <a:gd name="T81" fmla="*/ 699 h 1070"/>
                                    <a:gd name="T82" fmla="*/ 66 w 1065"/>
                                    <a:gd name="T83" fmla="*/ 793 h 1070"/>
                                    <a:gd name="T84" fmla="*/ 125 w 1065"/>
                                    <a:gd name="T85" fmla="*/ 875 h 1070"/>
                                    <a:gd name="T86" fmla="*/ 216 w 1065"/>
                                    <a:gd name="T87" fmla="*/ 962 h 1070"/>
                                    <a:gd name="T88" fmla="*/ 301 w 1065"/>
                                    <a:gd name="T89" fmla="*/ 1012 h 1070"/>
                                    <a:gd name="T90" fmla="*/ 395 w 1065"/>
                                    <a:gd name="T91" fmla="*/ 1047 h 1070"/>
                                    <a:gd name="T92" fmla="*/ 520 w 1065"/>
                                    <a:gd name="T93" fmla="*/ 1064 h 1070"/>
                                    <a:gd name="T94" fmla="*/ 639 w 1065"/>
                                    <a:gd name="T95" fmla="*/ 1054 h 1070"/>
                                    <a:gd name="T96" fmla="*/ 737 w 1065"/>
                                    <a:gd name="T97" fmla="*/ 1022 h 1070"/>
                                    <a:gd name="T98" fmla="*/ 822 w 1065"/>
                                    <a:gd name="T99" fmla="*/ 975 h 1070"/>
                                    <a:gd name="T100" fmla="*/ 917 w 1065"/>
                                    <a:gd name="T101" fmla="*/ 895 h 1070"/>
                                    <a:gd name="T102" fmla="*/ 984 w 1065"/>
                                    <a:gd name="T103" fmla="*/ 807 h 1070"/>
                                    <a:gd name="T104" fmla="*/ 1027 w 1065"/>
                                    <a:gd name="T105" fmla="*/ 716 h 1070"/>
                                    <a:gd name="T106" fmla="*/ 1053 w 1065"/>
                                    <a:gd name="T107" fmla="*/ 618 h 1070"/>
                                    <a:gd name="T108" fmla="*/ 1055 w 1065"/>
                                    <a:gd name="T109" fmla="*/ 454 h 1070"/>
                                    <a:gd name="T110" fmla="*/ 1030 w 1065"/>
                                    <a:gd name="T111" fmla="*/ 357 h 1070"/>
                                    <a:gd name="T112" fmla="*/ 989 w 1065"/>
                                    <a:gd name="T113" fmla="*/ 267 h 1070"/>
                                    <a:gd name="T114" fmla="*/ 930 w 1065"/>
                                    <a:gd name="T115" fmla="*/ 183 h 1070"/>
                                    <a:gd name="T116" fmla="*/ 845 w 1065"/>
                                    <a:gd name="T117" fmla="*/ 104 h 1070"/>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1065" h="1070">
                                      <a:moveTo>
                                        <a:pt x="809" y="87"/>
                                      </a:moveTo>
                                      <a:lnTo>
                                        <a:pt x="802" y="83"/>
                                      </a:lnTo>
                                      <a:lnTo>
                                        <a:pt x="797" y="79"/>
                                      </a:lnTo>
                                      <a:lnTo>
                                        <a:pt x="789" y="74"/>
                                      </a:lnTo>
                                      <a:lnTo>
                                        <a:pt x="783" y="70"/>
                                      </a:lnTo>
                                      <a:lnTo>
                                        <a:pt x="776" y="66"/>
                                      </a:lnTo>
                                      <a:lnTo>
                                        <a:pt x="768" y="64"/>
                                      </a:lnTo>
                                      <a:lnTo>
                                        <a:pt x="759" y="60"/>
                                      </a:lnTo>
                                      <a:lnTo>
                                        <a:pt x="753" y="57"/>
                                      </a:lnTo>
                                      <a:lnTo>
                                        <a:pt x="745" y="52"/>
                                      </a:lnTo>
                                      <a:lnTo>
                                        <a:pt x="736" y="50"/>
                                      </a:lnTo>
                                      <a:lnTo>
                                        <a:pt x="730" y="46"/>
                                      </a:lnTo>
                                      <a:lnTo>
                                        <a:pt x="722" y="44"/>
                                      </a:lnTo>
                                      <a:lnTo>
                                        <a:pt x="713" y="40"/>
                                      </a:lnTo>
                                      <a:lnTo>
                                        <a:pt x="707" y="38"/>
                                      </a:lnTo>
                                      <a:lnTo>
                                        <a:pt x="698" y="35"/>
                                      </a:lnTo>
                                      <a:lnTo>
                                        <a:pt x="691" y="33"/>
                                      </a:lnTo>
                                      <a:lnTo>
                                        <a:pt x="683" y="29"/>
                                      </a:lnTo>
                                      <a:lnTo>
                                        <a:pt x="676" y="27"/>
                                      </a:lnTo>
                                      <a:lnTo>
                                        <a:pt x="668" y="25"/>
                                      </a:lnTo>
                                      <a:lnTo>
                                        <a:pt x="660" y="23"/>
                                      </a:lnTo>
                                      <a:lnTo>
                                        <a:pt x="651" y="21"/>
                                      </a:lnTo>
                                      <a:lnTo>
                                        <a:pt x="643" y="19"/>
                                      </a:lnTo>
                                      <a:lnTo>
                                        <a:pt x="634" y="19"/>
                                      </a:lnTo>
                                      <a:lnTo>
                                        <a:pt x="628" y="16"/>
                                      </a:lnTo>
                                      <a:lnTo>
                                        <a:pt x="618" y="14"/>
                                      </a:lnTo>
                                      <a:lnTo>
                                        <a:pt x="611" y="14"/>
                                      </a:lnTo>
                                      <a:lnTo>
                                        <a:pt x="601" y="12"/>
                                      </a:lnTo>
                                      <a:lnTo>
                                        <a:pt x="595" y="10"/>
                                      </a:lnTo>
                                      <a:lnTo>
                                        <a:pt x="570" y="10"/>
                                      </a:lnTo>
                                      <a:lnTo>
                                        <a:pt x="562" y="8"/>
                                      </a:lnTo>
                                      <a:lnTo>
                                        <a:pt x="503" y="8"/>
                                      </a:lnTo>
                                      <a:lnTo>
                                        <a:pt x="495" y="10"/>
                                      </a:lnTo>
                                      <a:lnTo>
                                        <a:pt x="473" y="10"/>
                                      </a:lnTo>
                                      <a:lnTo>
                                        <a:pt x="462" y="12"/>
                                      </a:lnTo>
                                      <a:lnTo>
                                        <a:pt x="454" y="14"/>
                                      </a:lnTo>
                                      <a:lnTo>
                                        <a:pt x="447" y="14"/>
                                      </a:lnTo>
                                      <a:lnTo>
                                        <a:pt x="439" y="16"/>
                                      </a:lnTo>
                                      <a:lnTo>
                                        <a:pt x="431" y="16"/>
                                      </a:lnTo>
                                      <a:lnTo>
                                        <a:pt x="422" y="19"/>
                                      </a:lnTo>
                                      <a:lnTo>
                                        <a:pt x="414" y="21"/>
                                      </a:lnTo>
                                      <a:lnTo>
                                        <a:pt x="405" y="23"/>
                                      </a:lnTo>
                                      <a:lnTo>
                                        <a:pt x="399" y="25"/>
                                      </a:lnTo>
                                      <a:lnTo>
                                        <a:pt x="391" y="27"/>
                                      </a:lnTo>
                                      <a:lnTo>
                                        <a:pt x="382" y="29"/>
                                      </a:lnTo>
                                      <a:lnTo>
                                        <a:pt x="374" y="31"/>
                                      </a:lnTo>
                                      <a:lnTo>
                                        <a:pt x="367" y="35"/>
                                      </a:lnTo>
                                      <a:lnTo>
                                        <a:pt x="360" y="38"/>
                                      </a:lnTo>
                                      <a:lnTo>
                                        <a:pt x="352" y="40"/>
                                      </a:lnTo>
                                      <a:lnTo>
                                        <a:pt x="343" y="44"/>
                                      </a:lnTo>
                                      <a:lnTo>
                                        <a:pt x="335" y="46"/>
                                      </a:lnTo>
                                      <a:lnTo>
                                        <a:pt x="329" y="50"/>
                                      </a:lnTo>
                                      <a:lnTo>
                                        <a:pt x="320" y="52"/>
                                      </a:lnTo>
                                      <a:lnTo>
                                        <a:pt x="312" y="57"/>
                                      </a:lnTo>
                                      <a:lnTo>
                                        <a:pt x="306" y="59"/>
                                      </a:lnTo>
                                      <a:lnTo>
                                        <a:pt x="299" y="62"/>
                                      </a:lnTo>
                                      <a:lnTo>
                                        <a:pt x="291" y="66"/>
                                      </a:lnTo>
                                      <a:lnTo>
                                        <a:pt x="283" y="70"/>
                                      </a:lnTo>
                                      <a:lnTo>
                                        <a:pt x="276" y="74"/>
                                      </a:lnTo>
                                      <a:lnTo>
                                        <a:pt x="268" y="79"/>
                                      </a:lnTo>
                                      <a:lnTo>
                                        <a:pt x="263" y="83"/>
                                      </a:lnTo>
                                      <a:lnTo>
                                        <a:pt x="256" y="87"/>
                                      </a:lnTo>
                                      <a:lnTo>
                                        <a:pt x="248" y="91"/>
                                      </a:lnTo>
                                      <a:lnTo>
                                        <a:pt x="242" y="95"/>
                                      </a:lnTo>
                                      <a:lnTo>
                                        <a:pt x="235" y="100"/>
                                      </a:lnTo>
                                      <a:lnTo>
                                        <a:pt x="229" y="104"/>
                                      </a:lnTo>
                                      <a:lnTo>
                                        <a:pt x="223" y="110"/>
                                      </a:lnTo>
                                      <a:lnTo>
                                        <a:pt x="214" y="114"/>
                                      </a:lnTo>
                                      <a:lnTo>
                                        <a:pt x="208" y="121"/>
                                      </a:lnTo>
                                      <a:lnTo>
                                        <a:pt x="202" y="125"/>
                                      </a:lnTo>
                                      <a:lnTo>
                                        <a:pt x="195" y="131"/>
                                      </a:lnTo>
                                      <a:lnTo>
                                        <a:pt x="189" y="135"/>
                                      </a:lnTo>
                                      <a:lnTo>
                                        <a:pt x="177" y="148"/>
                                      </a:lnTo>
                                      <a:lnTo>
                                        <a:pt x="170" y="152"/>
                                      </a:lnTo>
                                      <a:lnTo>
                                        <a:pt x="164" y="159"/>
                                      </a:lnTo>
                                      <a:lnTo>
                                        <a:pt x="160" y="165"/>
                                      </a:lnTo>
                                      <a:lnTo>
                                        <a:pt x="154" y="171"/>
                                      </a:lnTo>
                                      <a:lnTo>
                                        <a:pt x="148" y="178"/>
                                      </a:lnTo>
                                      <a:lnTo>
                                        <a:pt x="142" y="183"/>
                                      </a:lnTo>
                                      <a:lnTo>
                                        <a:pt x="138" y="187"/>
                                      </a:lnTo>
                                      <a:lnTo>
                                        <a:pt x="131" y="195"/>
                                      </a:lnTo>
                                      <a:lnTo>
                                        <a:pt x="127" y="202"/>
                                      </a:lnTo>
                                      <a:lnTo>
                                        <a:pt x="121" y="208"/>
                                      </a:lnTo>
                                      <a:lnTo>
                                        <a:pt x="117" y="214"/>
                                      </a:lnTo>
                                      <a:lnTo>
                                        <a:pt x="110" y="221"/>
                                      </a:lnTo>
                                      <a:lnTo>
                                        <a:pt x="106" y="229"/>
                                      </a:lnTo>
                                      <a:lnTo>
                                        <a:pt x="102" y="235"/>
                                      </a:lnTo>
                                      <a:lnTo>
                                        <a:pt x="96" y="242"/>
                                      </a:lnTo>
                                      <a:lnTo>
                                        <a:pt x="91" y="248"/>
                                      </a:lnTo>
                                      <a:lnTo>
                                        <a:pt x="87" y="257"/>
                                      </a:lnTo>
                                      <a:lnTo>
                                        <a:pt x="83" y="263"/>
                                      </a:lnTo>
                                      <a:lnTo>
                                        <a:pt x="79" y="269"/>
                                      </a:lnTo>
                                      <a:lnTo>
                                        <a:pt x="75" y="276"/>
                                      </a:lnTo>
                                      <a:lnTo>
                                        <a:pt x="70" y="284"/>
                                      </a:lnTo>
                                      <a:lnTo>
                                        <a:pt x="66" y="292"/>
                                      </a:lnTo>
                                      <a:lnTo>
                                        <a:pt x="64" y="298"/>
                                      </a:lnTo>
                                      <a:lnTo>
                                        <a:pt x="60" y="306"/>
                                      </a:lnTo>
                                      <a:lnTo>
                                        <a:pt x="56" y="312"/>
                                      </a:lnTo>
                                      <a:lnTo>
                                        <a:pt x="54" y="321"/>
                                      </a:lnTo>
                                      <a:lnTo>
                                        <a:pt x="50" y="329"/>
                                      </a:lnTo>
                                      <a:lnTo>
                                        <a:pt x="48" y="336"/>
                                      </a:lnTo>
                                      <a:lnTo>
                                        <a:pt x="44" y="344"/>
                                      </a:lnTo>
                                      <a:lnTo>
                                        <a:pt x="40" y="352"/>
                                      </a:lnTo>
                                      <a:lnTo>
                                        <a:pt x="38" y="359"/>
                                      </a:lnTo>
                                      <a:lnTo>
                                        <a:pt x="36" y="367"/>
                                      </a:lnTo>
                                      <a:lnTo>
                                        <a:pt x="34" y="376"/>
                                      </a:lnTo>
                                      <a:lnTo>
                                        <a:pt x="29" y="384"/>
                                      </a:lnTo>
                                      <a:lnTo>
                                        <a:pt x="27" y="390"/>
                                      </a:lnTo>
                                      <a:lnTo>
                                        <a:pt x="27" y="399"/>
                                      </a:lnTo>
                                      <a:lnTo>
                                        <a:pt x="23" y="407"/>
                                      </a:lnTo>
                                      <a:lnTo>
                                        <a:pt x="21" y="416"/>
                                      </a:lnTo>
                                      <a:lnTo>
                                        <a:pt x="21" y="423"/>
                                      </a:lnTo>
                                      <a:lnTo>
                                        <a:pt x="19" y="431"/>
                                      </a:lnTo>
                                      <a:lnTo>
                                        <a:pt x="17" y="438"/>
                                      </a:lnTo>
                                      <a:lnTo>
                                        <a:pt x="15" y="448"/>
                                      </a:lnTo>
                                      <a:lnTo>
                                        <a:pt x="13" y="454"/>
                                      </a:lnTo>
                                      <a:lnTo>
                                        <a:pt x="13" y="471"/>
                                      </a:lnTo>
                                      <a:lnTo>
                                        <a:pt x="11" y="480"/>
                                      </a:lnTo>
                                      <a:lnTo>
                                        <a:pt x="11" y="497"/>
                                      </a:lnTo>
                                      <a:lnTo>
                                        <a:pt x="8" y="505"/>
                                      </a:lnTo>
                                      <a:lnTo>
                                        <a:pt x="8" y="571"/>
                                      </a:lnTo>
                                      <a:lnTo>
                                        <a:pt x="11" y="578"/>
                                      </a:lnTo>
                                      <a:lnTo>
                                        <a:pt x="11" y="586"/>
                                      </a:lnTo>
                                      <a:lnTo>
                                        <a:pt x="13" y="595"/>
                                      </a:lnTo>
                                      <a:lnTo>
                                        <a:pt x="13" y="613"/>
                                      </a:lnTo>
                                      <a:lnTo>
                                        <a:pt x="15" y="620"/>
                                      </a:lnTo>
                                      <a:lnTo>
                                        <a:pt x="17" y="628"/>
                                      </a:lnTo>
                                      <a:lnTo>
                                        <a:pt x="19" y="637"/>
                                      </a:lnTo>
                                      <a:lnTo>
                                        <a:pt x="21" y="645"/>
                                      </a:lnTo>
                                      <a:lnTo>
                                        <a:pt x="21" y="653"/>
                                      </a:lnTo>
                                      <a:lnTo>
                                        <a:pt x="23" y="659"/>
                                      </a:lnTo>
                                      <a:lnTo>
                                        <a:pt x="25" y="667"/>
                                      </a:lnTo>
                                      <a:lnTo>
                                        <a:pt x="27" y="676"/>
                                      </a:lnTo>
                                      <a:lnTo>
                                        <a:pt x="29" y="684"/>
                                      </a:lnTo>
                                      <a:lnTo>
                                        <a:pt x="34" y="692"/>
                                      </a:lnTo>
                                      <a:lnTo>
                                        <a:pt x="36" y="701"/>
                                      </a:lnTo>
                                      <a:lnTo>
                                        <a:pt x="38" y="707"/>
                                      </a:lnTo>
                                      <a:lnTo>
                                        <a:pt x="40" y="716"/>
                                      </a:lnTo>
                                      <a:lnTo>
                                        <a:pt x="44" y="724"/>
                                      </a:lnTo>
                                      <a:lnTo>
                                        <a:pt x="46" y="732"/>
                                      </a:lnTo>
                                      <a:lnTo>
                                        <a:pt x="50" y="739"/>
                                      </a:lnTo>
                                      <a:lnTo>
                                        <a:pt x="54" y="747"/>
                                      </a:lnTo>
                                      <a:lnTo>
                                        <a:pt x="56" y="753"/>
                                      </a:lnTo>
                                      <a:lnTo>
                                        <a:pt x="60" y="762"/>
                                      </a:lnTo>
                                      <a:lnTo>
                                        <a:pt x="62" y="770"/>
                                      </a:lnTo>
                                      <a:lnTo>
                                        <a:pt x="66" y="776"/>
                                      </a:lnTo>
                                      <a:lnTo>
                                        <a:pt x="70" y="784"/>
                                      </a:lnTo>
                                      <a:lnTo>
                                        <a:pt x="75" y="790"/>
                                      </a:lnTo>
                                      <a:lnTo>
                                        <a:pt x="79" y="799"/>
                                      </a:lnTo>
                                      <a:lnTo>
                                        <a:pt x="83" y="805"/>
                                      </a:lnTo>
                                      <a:lnTo>
                                        <a:pt x="87" y="811"/>
                                      </a:lnTo>
                                      <a:lnTo>
                                        <a:pt x="91" y="820"/>
                                      </a:lnTo>
                                      <a:lnTo>
                                        <a:pt x="96" y="826"/>
                                      </a:lnTo>
                                      <a:lnTo>
                                        <a:pt x="100" y="832"/>
                                      </a:lnTo>
                                      <a:lnTo>
                                        <a:pt x="106" y="841"/>
                                      </a:lnTo>
                                      <a:lnTo>
                                        <a:pt x="110" y="847"/>
                                      </a:lnTo>
                                      <a:lnTo>
                                        <a:pt x="115" y="854"/>
                                      </a:lnTo>
                                      <a:lnTo>
                                        <a:pt x="121" y="860"/>
                                      </a:lnTo>
                                      <a:lnTo>
                                        <a:pt x="125" y="866"/>
                                      </a:lnTo>
                                      <a:lnTo>
                                        <a:pt x="131" y="872"/>
                                      </a:lnTo>
                                      <a:lnTo>
                                        <a:pt x="136" y="879"/>
                                      </a:lnTo>
                                      <a:lnTo>
                                        <a:pt x="148" y="891"/>
                                      </a:lnTo>
                                      <a:lnTo>
                                        <a:pt x="154" y="897"/>
                                      </a:lnTo>
                                      <a:lnTo>
                                        <a:pt x="159" y="903"/>
                                      </a:lnTo>
                                      <a:lnTo>
                                        <a:pt x="164" y="909"/>
                                      </a:lnTo>
                                      <a:lnTo>
                                        <a:pt x="170" y="916"/>
                                      </a:lnTo>
                                      <a:lnTo>
                                        <a:pt x="177" y="920"/>
                                      </a:lnTo>
                                      <a:lnTo>
                                        <a:pt x="183" y="926"/>
                                      </a:lnTo>
                                      <a:lnTo>
                                        <a:pt x="187" y="932"/>
                                      </a:lnTo>
                                      <a:lnTo>
                                        <a:pt x="195" y="937"/>
                                      </a:lnTo>
                                      <a:lnTo>
                                        <a:pt x="202" y="943"/>
                                      </a:lnTo>
                                      <a:lnTo>
                                        <a:pt x="208" y="947"/>
                                      </a:lnTo>
                                      <a:lnTo>
                                        <a:pt x="214" y="951"/>
                                      </a:lnTo>
                                      <a:lnTo>
                                        <a:pt x="221" y="958"/>
                                      </a:lnTo>
                                      <a:lnTo>
                                        <a:pt x="229" y="962"/>
                                      </a:lnTo>
                                      <a:lnTo>
                                        <a:pt x="235" y="966"/>
                                      </a:lnTo>
                                      <a:lnTo>
                                        <a:pt x="242" y="972"/>
                                      </a:lnTo>
                                      <a:lnTo>
                                        <a:pt x="248" y="977"/>
                                      </a:lnTo>
                                      <a:lnTo>
                                        <a:pt x="256" y="981"/>
                                      </a:lnTo>
                                      <a:lnTo>
                                        <a:pt x="263" y="985"/>
                                      </a:lnTo>
                                      <a:lnTo>
                                        <a:pt x="268" y="989"/>
                                      </a:lnTo>
                                      <a:lnTo>
                                        <a:pt x="276" y="994"/>
                                      </a:lnTo>
                                      <a:lnTo>
                                        <a:pt x="283" y="998"/>
                                      </a:lnTo>
                                      <a:lnTo>
                                        <a:pt x="291" y="1002"/>
                                      </a:lnTo>
                                      <a:lnTo>
                                        <a:pt x="297" y="1006"/>
                                      </a:lnTo>
                                      <a:lnTo>
                                        <a:pt x="306" y="1010"/>
                                      </a:lnTo>
                                      <a:lnTo>
                                        <a:pt x="312" y="1011"/>
                                      </a:lnTo>
                                      <a:lnTo>
                                        <a:pt x="320" y="1016"/>
                                      </a:lnTo>
                                      <a:lnTo>
                                        <a:pt x="327" y="1020"/>
                                      </a:lnTo>
                                      <a:lnTo>
                                        <a:pt x="335" y="1022"/>
                                      </a:lnTo>
                                      <a:lnTo>
                                        <a:pt x="343" y="1026"/>
                                      </a:lnTo>
                                      <a:lnTo>
                                        <a:pt x="352" y="1028"/>
                                      </a:lnTo>
                                      <a:lnTo>
                                        <a:pt x="358" y="1030"/>
                                      </a:lnTo>
                                      <a:lnTo>
                                        <a:pt x="367" y="1033"/>
                                      </a:lnTo>
                                      <a:lnTo>
                                        <a:pt x="374" y="1037"/>
                                      </a:lnTo>
                                      <a:lnTo>
                                        <a:pt x="380" y="1039"/>
                                      </a:lnTo>
                                      <a:lnTo>
                                        <a:pt x="389" y="1041"/>
                                      </a:lnTo>
                                      <a:lnTo>
                                        <a:pt x="397" y="1043"/>
                                      </a:lnTo>
                                      <a:lnTo>
                                        <a:pt x="405" y="1045"/>
                                      </a:lnTo>
                                      <a:lnTo>
                                        <a:pt x="414" y="1047"/>
                                      </a:lnTo>
                                      <a:lnTo>
                                        <a:pt x="422" y="1049"/>
                                      </a:lnTo>
                                      <a:lnTo>
                                        <a:pt x="431" y="1051"/>
                                      </a:lnTo>
                                      <a:lnTo>
                                        <a:pt x="439" y="1054"/>
                                      </a:lnTo>
                                      <a:lnTo>
                                        <a:pt x="447" y="1054"/>
                                      </a:lnTo>
                                      <a:lnTo>
                                        <a:pt x="454" y="1056"/>
                                      </a:lnTo>
                                      <a:lnTo>
                                        <a:pt x="462" y="1056"/>
                                      </a:lnTo>
                                      <a:lnTo>
                                        <a:pt x="471" y="1058"/>
                                      </a:lnTo>
                                      <a:lnTo>
                                        <a:pt x="479" y="1058"/>
                                      </a:lnTo>
                                      <a:lnTo>
                                        <a:pt x="486" y="1060"/>
                                      </a:lnTo>
                                      <a:lnTo>
                                        <a:pt x="577" y="1060"/>
                                      </a:lnTo>
                                      <a:lnTo>
                                        <a:pt x="585" y="1058"/>
                                      </a:lnTo>
                                      <a:lnTo>
                                        <a:pt x="595" y="1058"/>
                                      </a:lnTo>
                                      <a:lnTo>
                                        <a:pt x="601" y="1056"/>
                                      </a:lnTo>
                                      <a:lnTo>
                                        <a:pt x="609" y="1056"/>
                                      </a:lnTo>
                                      <a:lnTo>
                                        <a:pt x="618" y="1054"/>
                                      </a:lnTo>
                                      <a:lnTo>
                                        <a:pt x="626" y="1054"/>
                                      </a:lnTo>
                                      <a:lnTo>
                                        <a:pt x="634" y="1051"/>
                                      </a:lnTo>
                                      <a:lnTo>
                                        <a:pt x="643" y="1049"/>
                                      </a:lnTo>
                                      <a:lnTo>
                                        <a:pt x="651" y="1047"/>
                                      </a:lnTo>
                                      <a:lnTo>
                                        <a:pt x="660" y="1045"/>
                                      </a:lnTo>
                                      <a:lnTo>
                                        <a:pt x="666" y="1043"/>
                                      </a:lnTo>
                                      <a:lnTo>
                                        <a:pt x="674" y="1041"/>
                                      </a:lnTo>
                                      <a:lnTo>
                                        <a:pt x="683" y="1039"/>
                                      </a:lnTo>
                                      <a:lnTo>
                                        <a:pt x="691" y="1037"/>
                                      </a:lnTo>
                                      <a:lnTo>
                                        <a:pt x="696" y="1033"/>
                                      </a:lnTo>
                                      <a:lnTo>
                                        <a:pt x="705" y="1030"/>
                                      </a:lnTo>
                                      <a:lnTo>
                                        <a:pt x="713" y="1028"/>
                                      </a:lnTo>
                                      <a:lnTo>
                                        <a:pt x="722" y="1026"/>
                                      </a:lnTo>
                                      <a:lnTo>
                                        <a:pt x="728" y="1022"/>
                                      </a:lnTo>
                                      <a:lnTo>
                                        <a:pt x="736" y="1020"/>
                                      </a:lnTo>
                                      <a:lnTo>
                                        <a:pt x="745" y="1016"/>
                                      </a:lnTo>
                                      <a:lnTo>
                                        <a:pt x="751" y="1014"/>
                                      </a:lnTo>
                                      <a:lnTo>
                                        <a:pt x="759" y="1010"/>
                                      </a:lnTo>
                                      <a:lnTo>
                                        <a:pt x="768" y="1006"/>
                                      </a:lnTo>
                                      <a:lnTo>
                                        <a:pt x="774" y="1002"/>
                                      </a:lnTo>
                                      <a:lnTo>
                                        <a:pt x="783" y="1000"/>
                                      </a:lnTo>
                                      <a:lnTo>
                                        <a:pt x="789" y="994"/>
                                      </a:lnTo>
                                      <a:lnTo>
                                        <a:pt x="797" y="991"/>
                                      </a:lnTo>
                                      <a:lnTo>
                                        <a:pt x="802" y="987"/>
                                      </a:lnTo>
                                      <a:lnTo>
                                        <a:pt x="809" y="981"/>
                                      </a:lnTo>
                                      <a:lnTo>
                                        <a:pt x="815" y="979"/>
                                      </a:lnTo>
                                      <a:lnTo>
                                        <a:pt x="823" y="972"/>
                                      </a:lnTo>
                                      <a:lnTo>
                                        <a:pt x="830" y="968"/>
                                      </a:lnTo>
                                      <a:lnTo>
                                        <a:pt x="836" y="964"/>
                                      </a:lnTo>
                                      <a:lnTo>
                                        <a:pt x="842" y="960"/>
                                      </a:lnTo>
                                      <a:lnTo>
                                        <a:pt x="851" y="954"/>
                                      </a:lnTo>
                                      <a:lnTo>
                                        <a:pt x="857" y="947"/>
                                      </a:lnTo>
                                      <a:lnTo>
                                        <a:pt x="863" y="943"/>
                                      </a:lnTo>
                                      <a:lnTo>
                                        <a:pt x="870" y="939"/>
                                      </a:lnTo>
                                      <a:lnTo>
                                        <a:pt x="882" y="926"/>
                                      </a:lnTo>
                                      <a:lnTo>
                                        <a:pt x="889" y="922"/>
                                      </a:lnTo>
                                      <a:lnTo>
                                        <a:pt x="905" y="905"/>
                                      </a:lnTo>
                                      <a:lnTo>
                                        <a:pt x="911" y="899"/>
                                      </a:lnTo>
                                      <a:lnTo>
                                        <a:pt x="917" y="892"/>
                                      </a:lnTo>
                                      <a:lnTo>
                                        <a:pt x="921" y="887"/>
                                      </a:lnTo>
                                      <a:lnTo>
                                        <a:pt x="934" y="875"/>
                                      </a:lnTo>
                                      <a:lnTo>
                                        <a:pt x="938" y="868"/>
                                      </a:lnTo>
                                      <a:lnTo>
                                        <a:pt x="944" y="862"/>
                                      </a:lnTo>
                                      <a:lnTo>
                                        <a:pt x="948" y="854"/>
                                      </a:lnTo>
                                      <a:lnTo>
                                        <a:pt x="955" y="847"/>
                                      </a:lnTo>
                                      <a:lnTo>
                                        <a:pt x="959" y="841"/>
                                      </a:lnTo>
                                      <a:lnTo>
                                        <a:pt x="963" y="835"/>
                                      </a:lnTo>
                                      <a:lnTo>
                                        <a:pt x="967" y="828"/>
                                      </a:lnTo>
                                      <a:lnTo>
                                        <a:pt x="974" y="820"/>
                                      </a:lnTo>
                                      <a:lnTo>
                                        <a:pt x="978" y="814"/>
                                      </a:lnTo>
                                      <a:lnTo>
                                        <a:pt x="982" y="807"/>
                                      </a:lnTo>
                                      <a:lnTo>
                                        <a:pt x="986" y="799"/>
                                      </a:lnTo>
                                      <a:lnTo>
                                        <a:pt x="990" y="792"/>
                                      </a:lnTo>
                                      <a:lnTo>
                                        <a:pt x="995" y="784"/>
                                      </a:lnTo>
                                      <a:lnTo>
                                        <a:pt x="997" y="778"/>
                                      </a:lnTo>
                                      <a:lnTo>
                                        <a:pt x="1001" y="770"/>
                                      </a:lnTo>
                                      <a:lnTo>
                                        <a:pt x="1005" y="762"/>
                                      </a:lnTo>
                                      <a:lnTo>
                                        <a:pt x="1009" y="756"/>
                                      </a:lnTo>
                                      <a:lnTo>
                                        <a:pt x="1011" y="747"/>
                                      </a:lnTo>
                                      <a:lnTo>
                                        <a:pt x="1015" y="741"/>
                                      </a:lnTo>
                                      <a:lnTo>
                                        <a:pt x="1017" y="732"/>
                                      </a:lnTo>
                                      <a:lnTo>
                                        <a:pt x="1021" y="724"/>
                                      </a:lnTo>
                                      <a:lnTo>
                                        <a:pt x="1023" y="718"/>
                                      </a:lnTo>
                                      <a:lnTo>
                                        <a:pt x="1027" y="709"/>
                                      </a:lnTo>
                                      <a:lnTo>
                                        <a:pt x="1029" y="701"/>
                                      </a:lnTo>
                                      <a:lnTo>
                                        <a:pt x="1031" y="692"/>
                                      </a:lnTo>
                                      <a:lnTo>
                                        <a:pt x="1034" y="686"/>
                                      </a:lnTo>
                                      <a:lnTo>
                                        <a:pt x="1036" y="678"/>
                                      </a:lnTo>
                                      <a:lnTo>
                                        <a:pt x="1040" y="669"/>
                                      </a:lnTo>
                                      <a:lnTo>
                                        <a:pt x="1042" y="661"/>
                                      </a:lnTo>
                                      <a:lnTo>
                                        <a:pt x="1042" y="653"/>
                                      </a:lnTo>
                                      <a:lnTo>
                                        <a:pt x="1044" y="647"/>
                                      </a:lnTo>
                                      <a:lnTo>
                                        <a:pt x="1046" y="639"/>
                                      </a:lnTo>
                                      <a:lnTo>
                                        <a:pt x="1048" y="630"/>
                                      </a:lnTo>
                                      <a:lnTo>
                                        <a:pt x="1048" y="622"/>
                                      </a:lnTo>
                                      <a:lnTo>
                                        <a:pt x="1050" y="613"/>
                                      </a:lnTo>
                                      <a:lnTo>
                                        <a:pt x="1052" y="605"/>
                                      </a:lnTo>
                                      <a:lnTo>
                                        <a:pt x="1052" y="597"/>
                                      </a:lnTo>
                                      <a:lnTo>
                                        <a:pt x="1055" y="588"/>
                                      </a:lnTo>
                                      <a:lnTo>
                                        <a:pt x="1055" y="563"/>
                                      </a:lnTo>
                                      <a:lnTo>
                                        <a:pt x="1057" y="555"/>
                                      </a:lnTo>
                                      <a:lnTo>
                                        <a:pt x="1057" y="516"/>
                                      </a:lnTo>
                                      <a:lnTo>
                                        <a:pt x="1055" y="505"/>
                                      </a:lnTo>
                                      <a:lnTo>
                                        <a:pt x="1055" y="482"/>
                                      </a:lnTo>
                                      <a:lnTo>
                                        <a:pt x="1052" y="473"/>
                                      </a:lnTo>
                                      <a:lnTo>
                                        <a:pt x="1052" y="465"/>
                                      </a:lnTo>
                                      <a:lnTo>
                                        <a:pt x="1050" y="457"/>
                                      </a:lnTo>
                                      <a:lnTo>
                                        <a:pt x="1048" y="448"/>
                                      </a:lnTo>
                                      <a:lnTo>
                                        <a:pt x="1048" y="440"/>
                                      </a:lnTo>
                                      <a:lnTo>
                                        <a:pt x="1046" y="431"/>
                                      </a:lnTo>
                                      <a:lnTo>
                                        <a:pt x="1044" y="423"/>
                                      </a:lnTo>
                                      <a:lnTo>
                                        <a:pt x="1042" y="417"/>
                                      </a:lnTo>
                                      <a:lnTo>
                                        <a:pt x="1042" y="409"/>
                                      </a:lnTo>
                                      <a:lnTo>
                                        <a:pt x="1040" y="401"/>
                                      </a:lnTo>
                                      <a:lnTo>
                                        <a:pt x="1036" y="392"/>
                                      </a:lnTo>
                                      <a:lnTo>
                                        <a:pt x="1034" y="384"/>
                                      </a:lnTo>
                                      <a:lnTo>
                                        <a:pt x="1031" y="378"/>
                                      </a:lnTo>
                                      <a:lnTo>
                                        <a:pt x="1029" y="369"/>
                                      </a:lnTo>
                                      <a:lnTo>
                                        <a:pt x="1027" y="361"/>
                                      </a:lnTo>
                                      <a:lnTo>
                                        <a:pt x="1023" y="352"/>
                                      </a:lnTo>
                                      <a:lnTo>
                                        <a:pt x="1021" y="344"/>
                                      </a:lnTo>
                                      <a:lnTo>
                                        <a:pt x="1019" y="338"/>
                                      </a:lnTo>
                                      <a:lnTo>
                                        <a:pt x="1015" y="329"/>
                                      </a:lnTo>
                                      <a:lnTo>
                                        <a:pt x="1013" y="323"/>
                                      </a:lnTo>
                                      <a:lnTo>
                                        <a:pt x="1009" y="314"/>
                                      </a:lnTo>
                                      <a:lnTo>
                                        <a:pt x="1005" y="306"/>
                                      </a:lnTo>
                                      <a:lnTo>
                                        <a:pt x="1001" y="300"/>
                                      </a:lnTo>
                                      <a:lnTo>
                                        <a:pt x="999" y="292"/>
                                      </a:lnTo>
                                      <a:lnTo>
                                        <a:pt x="995" y="286"/>
                                      </a:lnTo>
                                      <a:lnTo>
                                        <a:pt x="990" y="278"/>
                                      </a:lnTo>
                                      <a:lnTo>
                                        <a:pt x="986" y="271"/>
                                      </a:lnTo>
                                      <a:lnTo>
                                        <a:pt x="982" y="263"/>
                                      </a:lnTo>
                                      <a:lnTo>
                                        <a:pt x="978" y="257"/>
                                      </a:lnTo>
                                      <a:lnTo>
                                        <a:pt x="974" y="248"/>
                                      </a:lnTo>
                                      <a:lnTo>
                                        <a:pt x="967" y="242"/>
                                      </a:lnTo>
                                      <a:lnTo>
                                        <a:pt x="963" y="235"/>
                                      </a:lnTo>
                                      <a:lnTo>
                                        <a:pt x="959" y="229"/>
                                      </a:lnTo>
                                      <a:lnTo>
                                        <a:pt x="955" y="221"/>
                                      </a:lnTo>
                                      <a:lnTo>
                                        <a:pt x="948" y="214"/>
                                      </a:lnTo>
                                      <a:lnTo>
                                        <a:pt x="944" y="208"/>
                                      </a:lnTo>
                                      <a:lnTo>
                                        <a:pt x="940" y="202"/>
                                      </a:lnTo>
                                      <a:lnTo>
                                        <a:pt x="927" y="189"/>
                                      </a:lnTo>
                                      <a:lnTo>
                                        <a:pt x="923" y="183"/>
                                      </a:lnTo>
                                      <a:lnTo>
                                        <a:pt x="917" y="178"/>
                                      </a:lnTo>
                                      <a:lnTo>
                                        <a:pt x="911" y="171"/>
                                      </a:lnTo>
                                      <a:lnTo>
                                        <a:pt x="906" y="165"/>
                                      </a:lnTo>
                                      <a:lnTo>
                                        <a:pt x="901" y="159"/>
                                      </a:lnTo>
                                      <a:lnTo>
                                        <a:pt x="895" y="154"/>
                                      </a:lnTo>
                                      <a:lnTo>
                                        <a:pt x="882" y="142"/>
                                      </a:lnTo>
                                      <a:lnTo>
                                        <a:pt x="876" y="138"/>
                                      </a:lnTo>
                                      <a:lnTo>
                                        <a:pt x="863" y="125"/>
                                      </a:lnTo>
                                      <a:lnTo>
                                        <a:pt x="857" y="121"/>
                                      </a:lnTo>
                                      <a:lnTo>
                                        <a:pt x="851" y="117"/>
                                      </a:lnTo>
                                      <a:lnTo>
                                        <a:pt x="844" y="110"/>
                                      </a:lnTo>
                                      <a:lnTo>
                                        <a:pt x="838" y="106"/>
                                      </a:lnTo>
                                      <a:lnTo>
                                        <a:pt x="830" y="102"/>
                                      </a:lnTo>
                                      <a:lnTo>
                                        <a:pt x="823" y="98"/>
                                      </a:lnTo>
                                      <a:lnTo>
                                        <a:pt x="817" y="91"/>
                                      </a:lnTo>
                                      <a:lnTo>
                                        <a:pt x="809" y="87"/>
                                      </a:lnTo>
                                      <a:lnTo>
                                        <a:pt x="813" y="81"/>
                                      </a:lnTo>
                                      <a:lnTo>
                                        <a:pt x="807" y="77"/>
                                      </a:lnTo>
                                      <a:lnTo>
                                        <a:pt x="800" y="70"/>
                                      </a:lnTo>
                                      <a:lnTo>
                                        <a:pt x="793" y="68"/>
                                      </a:lnTo>
                                      <a:lnTo>
                                        <a:pt x="787" y="64"/>
                                      </a:lnTo>
                                      <a:lnTo>
                                        <a:pt x="778" y="60"/>
                                      </a:lnTo>
                                      <a:lnTo>
                                        <a:pt x="772" y="57"/>
                                      </a:lnTo>
                                      <a:lnTo>
                                        <a:pt x="764" y="52"/>
                                      </a:lnTo>
                                      <a:lnTo>
                                        <a:pt x="755" y="50"/>
                                      </a:lnTo>
                                      <a:lnTo>
                                        <a:pt x="749" y="46"/>
                                      </a:lnTo>
                                      <a:lnTo>
                                        <a:pt x="741" y="42"/>
                                      </a:lnTo>
                                      <a:lnTo>
                                        <a:pt x="732" y="40"/>
                                      </a:lnTo>
                                      <a:lnTo>
                                        <a:pt x="726" y="35"/>
                                      </a:lnTo>
                                      <a:lnTo>
                                        <a:pt x="717" y="33"/>
                                      </a:lnTo>
                                      <a:lnTo>
                                        <a:pt x="709" y="29"/>
                                      </a:lnTo>
                                      <a:lnTo>
                                        <a:pt x="701" y="27"/>
                                      </a:lnTo>
                                      <a:lnTo>
                                        <a:pt x="694" y="25"/>
                                      </a:lnTo>
                                      <a:lnTo>
                                        <a:pt x="687" y="23"/>
                                      </a:lnTo>
                                      <a:lnTo>
                                        <a:pt x="679" y="21"/>
                                      </a:lnTo>
                                      <a:lnTo>
                                        <a:pt x="670" y="16"/>
                                      </a:lnTo>
                                      <a:lnTo>
                                        <a:pt x="662" y="16"/>
                                      </a:lnTo>
                                      <a:lnTo>
                                        <a:pt x="653" y="14"/>
                                      </a:lnTo>
                                      <a:lnTo>
                                        <a:pt x="645" y="12"/>
                                      </a:lnTo>
                                      <a:lnTo>
                                        <a:pt x="637" y="10"/>
                                      </a:lnTo>
                                      <a:lnTo>
                                        <a:pt x="628" y="8"/>
                                      </a:lnTo>
                                      <a:lnTo>
                                        <a:pt x="620" y="6"/>
                                      </a:lnTo>
                                      <a:lnTo>
                                        <a:pt x="611" y="6"/>
                                      </a:lnTo>
                                      <a:lnTo>
                                        <a:pt x="603" y="4"/>
                                      </a:lnTo>
                                      <a:lnTo>
                                        <a:pt x="595" y="4"/>
                                      </a:lnTo>
                                      <a:lnTo>
                                        <a:pt x="586" y="2"/>
                                      </a:lnTo>
                                      <a:lnTo>
                                        <a:pt x="570" y="2"/>
                                      </a:lnTo>
                                      <a:lnTo>
                                        <a:pt x="562" y="0"/>
                                      </a:lnTo>
                                      <a:lnTo>
                                        <a:pt x="503" y="0"/>
                                      </a:lnTo>
                                      <a:lnTo>
                                        <a:pt x="495" y="2"/>
                                      </a:lnTo>
                                      <a:lnTo>
                                        <a:pt x="479" y="2"/>
                                      </a:lnTo>
                                      <a:lnTo>
                                        <a:pt x="471" y="4"/>
                                      </a:lnTo>
                                      <a:lnTo>
                                        <a:pt x="462" y="4"/>
                                      </a:lnTo>
                                      <a:lnTo>
                                        <a:pt x="454" y="6"/>
                                      </a:lnTo>
                                      <a:lnTo>
                                        <a:pt x="445" y="6"/>
                                      </a:lnTo>
                                      <a:lnTo>
                                        <a:pt x="437" y="8"/>
                                      </a:lnTo>
                                      <a:lnTo>
                                        <a:pt x="429" y="10"/>
                                      </a:lnTo>
                                      <a:lnTo>
                                        <a:pt x="420" y="10"/>
                                      </a:lnTo>
                                      <a:lnTo>
                                        <a:pt x="414" y="14"/>
                                      </a:lnTo>
                                      <a:lnTo>
                                        <a:pt x="405" y="16"/>
                                      </a:lnTo>
                                      <a:lnTo>
                                        <a:pt x="397" y="16"/>
                                      </a:lnTo>
                                      <a:lnTo>
                                        <a:pt x="389" y="21"/>
                                      </a:lnTo>
                                      <a:lnTo>
                                        <a:pt x="380" y="23"/>
                                      </a:lnTo>
                                      <a:lnTo>
                                        <a:pt x="373" y="25"/>
                                      </a:lnTo>
                                      <a:lnTo>
                                        <a:pt x="365" y="27"/>
                                      </a:lnTo>
                                      <a:lnTo>
                                        <a:pt x="356" y="29"/>
                                      </a:lnTo>
                                      <a:lnTo>
                                        <a:pt x="348" y="33"/>
                                      </a:lnTo>
                                      <a:lnTo>
                                        <a:pt x="341" y="35"/>
                                      </a:lnTo>
                                      <a:lnTo>
                                        <a:pt x="333" y="38"/>
                                      </a:lnTo>
                                      <a:lnTo>
                                        <a:pt x="327" y="42"/>
                                      </a:lnTo>
                                      <a:lnTo>
                                        <a:pt x="318" y="46"/>
                                      </a:lnTo>
                                      <a:lnTo>
                                        <a:pt x="310" y="50"/>
                                      </a:lnTo>
                                      <a:lnTo>
                                        <a:pt x="301" y="52"/>
                                      </a:lnTo>
                                      <a:lnTo>
                                        <a:pt x="295" y="57"/>
                                      </a:lnTo>
                                      <a:lnTo>
                                        <a:pt x="287" y="60"/>
                                      </a:lnTo>
                                      <a:lnTo>
                                        <a:pt x="280" y="64"/>
                                      </a:lnTo>
                                      <a:lnTo>
                                        <a:pt x="272" y="68"/>
                                      </a:lnTo>
                                      <a:lnTo>
                                        <a:pt x="267" y="70"/>
                                      </a:lnTo>
                                      <a:lnTo>
                                        <a:pt x="258" y="77"/>
                                      </a:lnTo>
                                      <a:lnTo>
                                        <a:pt x="252" y="81"/>
                                      </a:lnTo>
                                      <a:lnTo>
                                        <a:pt x="244" y="85"/>
                                      </a:lnTo>
                                      <a:lnTo>
                                        <a:pt x="237" y="89"/>
                                      </a:lnTo>
                                      <a:lnTo>
                                        <a:pt x="231" y="93"/>
                                      </a:lnTo>
                                      <a:lnTo>
                                        <a:pt x="223" y="100"/>
                                      </a:lnTo>
                                      <a:lnTo>
                                        <a:pt x="216" y="104"/>
                                      </a:lnTo>
                                      <a:lnTo>
                                        <a:pt x="210" y="108"/>
                                      </a:lnTo>
                                      <a:lnTo>
                                        <a:pt x="204" y="114"/>
                                      </a:lnTo>
                                      <a:lnTo>
                                        <a:pt x="198" y="119"/>
                                      </a:lnTo>
                                      <a:lnTo>
                                        <a:pt x="185" y="131"/>
                                      </a:lnTo>
                                      <a:lnTo>
                                        <a:pt x="179" y="135"/>
                                      </a:lnTo>
                                      <a:lnTo>
                                        <a:pt x="166" y="148"/>
                                      </a:lnTo>
                                      <a:lnTo>
                                        <a:pt x="160" y="152"/>
                                      </a:lnTo>
                                      <a:lnTo>
                                        <a:pt x="154" y="159"/>
                                      </a:lnTo>
                                      <a:lnTo>
                                        <a:pt x="142" y="171"/>
                                      </a:lnTo>
                                      <a:lnTo>
                                        <a:pt x="138" y="178"/>
                                      </a:lnTo>
                                      <a:lnTo>
                                        <a:pt x="131" y="183"/>
                                      </a:lnTo>
                                      <a:lnTo>
                                        <a:pt x="125" y="189"/>
                                      </a:lnTo>
                                      <a:lnTo>
                                        <a:pt x="121" y="195"/>
                                      </a:lnTo>
                                      <a:lnTo>
                                        <a:pt x="115" y="202"/>
                                      </a:lnTo>
                                      <a:lnTo>
                                        <a:pt x="110" y="210"/>
                                      </a:lnTo>
                                      <a:lnTo>
                                        <a:pt x="104" y="217"/>
                                      </a:lnTo>
                                      <a:lnTo>
                                        <a:pt x="100" y="223"/>
                                      </a:lnTo>
                                      <a:lnTo>
                                        <a:pt x="94" y="229"/>
                                      </a:lnTo>
                                      <a:lnTo>
                                        <a:pt x="89" y="238"/>
                                      </a:lnTo>
                                      <a:lnTo>
                                        <a:pt x="85" y="244"/>
                                      </a:lnTo>
                                      <a:lnTo>
                                        <a:pt x="81" y="252"/>
                                      </a:lnTo>
                                      <a:lnTo>
                                        <a:pt x="77" y="259"/>
                                      </a:lnTo>
                                      <a:lnTo>
                                        <a:pt x="73" y="267"/>
                                      </a:lnTo>
                                      <a:lnTo>
                                        <a:pt x="68" y="273"/>
                                      </a:lnTo>
                                      <a:lnTo>
                                        <a:pt x="64" y="282"/>
                                      </a:lnTo>
                                      <a:lnTo>
                                        <a:pt x="60" y="288"/>
                                      </a:lnTo>
                                      <a:lnTo>
                                        <a:pt x="56" y="297"/>
                                      </a:lnTo>
                                      <a:lnTo>
                                        <a:pt x="54" y="302"/>
                                      </a:lnTo>
                                      <a:lnTo>
                                        <a:pt x="50" y="310"/>
                                      </a:lnTo>
                                      <a:lnTo>
                                        <a:pt x="46" y="319"/>
                                      </a:lnTo>
                                      <a:lnTo>
                                        <a:pt x="42" y="325"/>
                                      </a:lnTo>
                                      <a:lnTo>
                                        <a:pt x="40" y="333"/>
                                      </a:lnTo>
                                      <a:lnTo>
                                        <a:pt x="36" y="342"/>
                                      </a:lnTo>
                                      <a:lnTo>
                                        <a:pt x="34" y="350"/>
                                      </a:lnTo>
                                      <a:lnTo>
                                        <a:pt x="32" y="357"/>
                                      </a:lnTo>
                                      <a:lnTo>
                                        <a:pt x="27" y="365"/>
                                      </a:lnTo>
                                      <a:lnTo>
                                        <a:pt x="25" y="373"/>
                                      </a:lnTo>
                                      <a:lnTo>
                                        <a:pt x="23" y="382"/>
                                      </a:lnTo>
                                      <a:lnTo>
                                        <a:pt x="21" y="390"/>
                                      </a:lnTo>
                                      <a:lnTo>
                                        <a:pt x="19" y="397"/>
                                      </a:lnTo>
                                      <a:lnTo>
                                        <a:pt x="17" y="405"/>
                                      </a:lnTo>
                                      <a:lnTo>
                                        <a:pt x="13" y="413"/>
                                      </a:lnTo>
                                      <a:lnTo>
                                        <a:pt x="13" y="421"/>
                                      </a:lnTo>
                                      <a:lnTo>
                                        <a:pt x="11" y="429"/>
                                      </a:lnTo>
                                      <a:lnTo>
                                        <a:pt x="8" y="438"/>
                                      </a:lnTo>
                                      <a:lnTo>
                                        <a:pt x="6" y="446"/>
                                      </a:lnTo>
                                      <a:lnTo>
                                        <a:pt x="6" y="454"/>
                                      </a:lnTo>
                                      <a:lnTo>
                                        <a:pt x="4" y="463"/>
                                      </a:lnTo>
                                      <a:lnTo>
                                        <a:pt x="4" y="471"/>
                                      </a:lnTo>
                                      <a:lnTo>
                                        <a:pt x="2" y="480"/>
                                      </a:lnTo>
                                      <a:lnTo>
                                        <a:pt x="2" y="497"/>
                                      </a:lnTo>
                                      <a:lnTo>
                                        <a:pt x="0" y="505"/>
                                      </a:lnTo>
                                      <a:lnTo>
                                        <a:pt x="0" y="571"/>
                                      </a:lnTo>
                                      <a:lnTo>
                                        <a:pt x="2" y="580"/>
                                      </a:lnTo>
                                      <a:lnTo>
                                        <a:pt x="2" y="588"/>
                                      </a:lnTo>
                                      <a:lnTo>
                                        <a:pt x="4" y="597"/>
                                      </a:lnTo>
                                      <a:lnTo>
                                        <a:pt x="4" y="605"/>
                                      </a:lnTo>
                                      <a:lnTo>
                                        <a:pt x="6" y="613"/>
                                      </a:lnTo>
                                      <a:lnTo>
                                        <a:pt x="6" y="622"/>
                                      </a:lnTo>
                                      <a:lnTo>
                                        <a:pt x="8" y="630"/>
                                      </a:lnTo>
                                      <a:lnTo>
                                        <a:pt x="11" y="639"/>
                                      </a:lnTo>
                                      <a:lnTo>
                                        <a:pt x="13" y="647"/>
                                      </a:lnTo>
                                      <a:lnTo>
                                        <a:pt x="13" y="655"/>
                                      </a:lnTo>
                                      <a:lnTo>
                                        <a:pt x="15" y="663"/>
                                      </a:lnTo>
                                      <a:lnTo>
                                        <a:pt x="19" y="671"/>
                                      </a:lnTo>
                                      <a:lnTo>
                                        <a:pt x="21" y="680"/>
                                      </a:lnTo>
                                      <a:lnTo>
                                        <a:pt x="23" y="686"/>
                                      </a:lnTo>
                                      <a:lnTo>
                                        <a:pt x="25" y="695"/>
                                      </a:lnTo>
                                      <a:lnTo>
                                        <a:pt x="27" y="703"/>
                                      </a:lnTo>
                                      <a:lnTo>
                                        <a:pt x="29" y="711"/>
                                      </a:lnTo>
                                      <a:lnTo>
                                        <a:pt x="34" y="720"/>
                                      </a:lnTo>
                                      <a:lnTo>
                                        <a:pt x="36" y="726"/>
                                      </a:lnTo>
                                      <a:lnTo>
                                        <a:pt x="40" y="735"/>
                                      </a:lnTo>
                                      <a:lnTo>
                                        <a:pt x="42" y="743"/>
                                      </a:lnTo>
                                      <a:lnTo>
                                        <a:pt x="46" y="751"/>
                                      </a:lnTo>
                                      <a:lnTo>
                                        <a:pt x="48" y="758"/>
                                      </a:lnTo>
                                      <a:lnTo>
                                        <a:pt x="53" y="766"/>
                                      </a:lnTo>
                                      <a:lnTo>
                                        <a:pt x="56" y="774"/>
                                      </a:lnTo>
                                      <a:lnTo>
                                        <a:pt x="60" y="780"/>
                                      </a:lnTo>
                                      <a:lnTo>
                                        <a:pt x="64" y="788"/>
                                      </a:lnTo>
                                      <a:lnTo>
                                        <a:pt x="66" y="797"/>
                                      </a:lnTo>
                                      <a:lnTo>
                                        <a:pt x="73" y="803"/>
                                      </a:lnTo>
                                      <a:lnTo>
                                        <a:pt x="77" y="811"/>
                                      </a:lnTo>
                                      <a:lnTo>
                                        <a:pt x="81" y="818"/>
                                      </a:lnTo>
                                      <a:lnTo>
                                        <a:pt x="85" y="824"/>
                                      </a:lnTo>
                                      <a:lnTo>
                                        <a:pt x="89" y="830"/>
                                      </a:lnTo>
                                      <a:lnTo>
                                        <a:pt x="94" y="839"/>
                                      </a:lnTo>
                                      <a:lnTo>
                                        <a:pt x="100" y="845"/>
                                      </a:lnTo>
                                      <a:lnTo>
                                        <a:pt x="104" y="851"/>
                                      </a:lnTo>
                                      <a:lnTo>
                                        <a:pt x="108" y="860"/>
                                      </a:lnTo>
                                      <a:lnTo>
                                        <a:pt x="115" y="866"/>
                                      </a:lnTo>
                                      <a:lnTo>
                                        <a:pt x="119" y="872"/>
                                      </a:lnTo>
                                      <a:lnTo>
                                        <a:pt x="125" y="879"/>
                                      </a:lnTo>
                                      <a:lnTo>
                                        <a:pt x="129" y="885"/>
                                      </a:lnTo>
                                      <a:lnTo>
                                        <a:pt x="136" y="891"/>
                                      </a:lnTo>
                                      <a:lnTo>
                                        <a:pt x="142" y="897"/>
                                      </a:lnTo>
                                      <a:lnTo>
                                        <a:pt x="154" y="909"/>
                                      </a:lnTo>
                                      <a:lnTo>
                                        <a:pt x="159" y="916"/>
                                      </a:lnTo>
                                      <a:lnTo>
                                        <a:pt x="164" y="922"/>
                                      </a:lnTo>
                                      <a:lnTo>
                                        <a:pt x="170" y="926"/>
                                      </a:lnTo>
                                      <a:lnTo>
                                        <a:pt x="189" y="945"/>
                                      </a:lnTo>
                                      <a:lnTo>
                                        <a:pt x="195" y="949"/>
                                      </a:lnTo>
                                      <a:lnTo>
                                        <a:pt x="202" y="954"/>
                                      </a:lnTo>
                                      <a:lnTo>
                                        <a:pt x="208" y="960"/>
                                      </a:lnTo>
                                      <a:lnTo>
                                        <a:pt x="216" y="966"/>
                                      </a:lnTo>
                                      <a:lnTo>
                                        <a:pt x="223" y="970"/>
                                      </a:lnTo>
                                      <a:lnTo>
                                        <a:pt x="229" y="975"/>
                                      </a:lnTo>
                                      <a:lnTo>
                                        <a:pt x="235" y="979"/>
                                      </a:lnTo>
                                      <a:lnTo>
                                        <a:pt x="244" y="985"/>
                                      </a:lnTo>
                                      <a:lnTo>
                                        <a:pt x="250" y="989"/>
                                      </a:lnTo>
                                      <a:lnTo>
                                        <a:pt x="258" y="994"/>
                                      </a:lnTo>
                                      <a:lnTo>
                                        <a:pt x="265" y="998"/>
                                      </a:lnTo>
                                      <a:lnTo>
                                        <a:pt x="272" y="1002"/>
                                      </a:lnTo>
                                      <a:lnTo>
                                        <a:pt x="278" y="1006"/>
                                      </a:lnTo>
                                      <a:lnTo>
                                        <a:pt x="285" y="1010"/>
                                      </a:lnTo>
                                      <a:lnTo>
                                        <a:pt x="293" y="1014"/>
                                      </a:lnTo>
                                      <a:lnTo>
                                        <a:pt x="301" y="1016"/>
                                      </a:lnTo>
                                      <a:lnTo>
                                        <a:pt x="308" y="1020"/>
                                      </a:lnTo>
                                      <a:lnTo>
                                        <a:pt x="316" y="1024"/>
                                      </a:lnTo>
                                      <a:lnTo>
                                        <a:pt x="325" y="1026"/>
                                      </a:lnTo>
                                      <a:lnTo>
                                        <a:pt x="333" y="1030"/>
                                      </a:lnTo>
                                      <a:lnTo>
                                        <a:pt x="339" y="1033"/>
                                      </a:lnTo>
                                      <a:lnTo>
                                        <a:pt x="348" y="1037"/>
                                      </a:lnTo>
                                      <a:lnTo>
                                        <a:pt x="356" y="1039"/>
                                      </a:lnTo>
                                      <a:lnTo>
                                        <a:pt x="365" y="1041"/>
                                      </a:lnTo>
                                      <a:lnTo>
                                        <a:pt x="373" y="1045"/>
                                      </a:lnTo>
                                      <a:lnTo>
                                        <a:pt x="378" y="1047"/>
                                      </a:lnTo>
                                      <a:lnTo>
                                        <a:pt x="387" y="1049"/>
                                      </a:lnTo>
                                      <a:lnTo>
                                        <a:pt x="395" y="1051"/>
                                      </a:lnTo>
                                      <a:lnTo>
                                        <a:pt x="403" y="1054"/>
                                      </a:lnTo>
                                      <a:lnTo>
                                        <a:pt x="412" y="1056"/>
                                      </a:lnTo>
                                      <a:lnTo>
                                        <a:pt x="420" y="1058"/>
                                      </a:lnTo>
                                      <a:lnTo>
                                        <a:pt x="426" y="1060"/>
                                      </a:lnTo>
                                      <a:lnTo>
                                        <a:pt x="437" y="1060"/>
                                      </a:lnTo>
                                      <a:lnTo>
                                        <a:pt x="445" y="1062"/>
                                      </a:lnTo>
                                      <a:lnTo>
                                        <a:pt x="454" y="1064"/>
                                      </a:lnTo>
                                      <a:lnTo>
                                        <a:pt x="460" y="1064"/>
                                      </a:lnTo>
                                      <a:lnTo>
                                        <a:pt x="468" y="1066"/>
                                      </a:lnTo>
                                      <a:lnTo>
                                        <a:pt x="486" y="1066"/>
                                      </a:lnTo>
                                      <a:lnTo>
                                        <a:pt x="493" y="1068"/>
                                      </a:lnTo>
                                      <a:lnTo>
                                        <a:pt x="520" y="1068"/>
                                      </a:lnTo>
                                      <a:lnTo>
                                        <a:pt x="528" y="1070"/>
                                      </a:lnTo>
                                      <a:lnTo>
                                        <a:pt x="545" y="1070"/>
                                      </a:lnTo>
                                      <a:lnTo>
                                        <a:pt x="554" y="1068"/>
                                      </a:lnTo>
                                      <a:lnTo>
                                        <a:pt x="570" y="1068"/>
                                      </a:lnTo>
                                      <a:lnTo>
                                        <a:pt x="579" y="1066"/>
                                      </a:lnTo>
                                      <a:lnTo>
                                        <a:pt x="595" y="1066"/>
                                      </a:lnTo>
                                      <a:lnTo>
                                        <a:pt x="601" y="1064"/>
                                      </a:lnTo>
                                      <a:lnTo>
                                        <a:pt x="611" y="1064"/>
                                      </a:lnTo>
                                      <a:lnTo>
                                        <a:pt x="620" y="1062"/>
                                      </a:lnTo>
                                      <a:lnTo>
                                        <a:pt x="628" y="1060"/>
                                      </a:lnTo>
                                      <a:lnTo>
                                        <a:pt x="634" y="1060"/>
                                      </a:lnTo>
                                      <a:lnTo>
                                        <a:pt x="643" y="1058"/>
                                      </a:lnTo>
                                      <a:lnTo>
                                        <a:pt x="651" y="1056"/>
                                      </a:lnTo>
                                      <a:lnTo>
                                        <a:pt x="660" y="1054"/>
                                      </a:lnTo>
                                      <a:lnTo>
                                        <a:pt x="668" y="1051"/>
                                      </a:lnTo>
                                      <a:lnTo>
                                        <a:pt x="676" y="1049"/>
                                      </a:lnTo>
                                      <a:lnTo>
                                        <a:pt x="685" y="1047"/>
                                      </a:lnTo>
                                      <a:lnTo>
                                        <a:pt x="692" y="1045"/>
                                      </a:lnTo>
                                      <a:lnTo>
                                        <a:pt x="701" y="1041"/>
                                      </a:lnTo>
                                      <a:lnTo>
                                        <a:pt x="709" y="1039"/>
                                      </a:lnTo>
                                      <a:lnTo>
                                        <a:pt x="715" y="1037"/>
                                      </a:lnTo>
                                      <a:lnTo>
                                        <a:pt x="724" y="1033"/>
                                      </a:lnTo>
                                      <a:lnTo>
                                        <a:pt x="732" y="1030"/>
                                      </a:lnTo>
                                      <a:lnTo>
                                        <a:pt x="741" y="1026"/>
                                      </a:lnTo>
                                      <a:lnTo>
                                        <a:pt x="747" y="1024"/>
                                      </a:lnTo>
                                      <a:lnTo>
                                        <a:pt x="755" y="1020"/>
                                      </a:lnTo>
                                      <a:lnTo>
                                        <a:pt x="762" y="1016"/>
                                      </a:lnTo>
                                      <a:lnTo>
                                        <a:pt x="770" y="1014"/>
                                      </a:lnTo>
                                      <a:lnTo>
                                        <a:pt x="776" y="1010"/>
                                      </a:lnTo>
                                      <a:lnTo>
                                        <a:pt x="785" y="1006"/>
                                      </a:lnTo>
                                      <a:lnTo>
                                        <a:pt x="793" y="1002"/>
                                      </a:lnTo>
                                      <a:lnTo>
                                        <a:pt x="799" y="998"/>
                                      </a:lnTo>
                                      <a:lnTo>
                                        <a:pt x="807" y="994"/>
                                      </a:lnTo>
                                      <a:lnTo>
                                        <a:pt x="813" y="989"/>
                                      </a:lnTo>
                                      <a:lnTo>
                                        <a:pt x="819" y="985"/>
                                      </a:lnTo>
                                      <a:lnTo>
                                        <a:pt x="826" y="979"/>
                                      </a:lnTo>
                                      <a:lnTo>
                                        <a:pt x="834" y="975"/>
                                      </a:lnTo>
                                      <a:lnTo>
                                        <a:pt x="840" y="970"/>
                                      </a:lnTo>
                                      <a:lnTo>
                                        <a:pt x="847" y="966"/>
                                      </a:lnTo>
                                      <a:lnTo>
                                        <a:pt x="855" y="960"/>
                                      </a:lnTo>
                                      <a:lnTo>
                                        <a:pt x="861" y="956"/>
                                      </a:lnTo>
                                      <a:lnTo>
                                        <a:pt x="868" y="949"/>
                                      </a:lnTo>
                                      <a:lnTo>
                                        <a:pt x="874" y="945"/>
                                      </a:lnTo>
                                      <a:lnTo>
                                        <a:pt x="886" y="932"/>
                                      </a:lnTo>
                                      <a:lnTo>
                                        <a:pt x="893" y="928"/>
                                      </a:lnTo>
                                      <a:lnTo>
                                        <a:pt x="905" y="916"/>
                                      </a:lnTo>
                                      <a:lnTo>
                                        <a:pt x="911" y="909"/>
                                      </a:lnTo>
                                      <a:lnTo>
                                        <a:pt x="921" y="899"/>
                                      </a:lnTo>
                                      <a:lnTo>
                                        <a:pt x="927" y="891"/>
                                      </a:lnTo>
                                      <a:lnTo>
                                        <a:pt x="940" y="879"/>
                                      </a:lnTo>
                                      <a:lnTo>
                                        <a:pt x="944" y="872"/>
                                      </a:lnTo>
                                      <a:lnTo>
                                        <a:pt x="951" y="866"/>
                                      </a:lnTo>
                                      <a:lnTo>
                                        <a:pt x="955" y="860"/>
                                      </a:lnTo>
                                      <a:lnTo>
                                        <a:pt x="961" y="854"/>
                                      </a:lnTo>
                                      <a:lnTo>
                                        <a:pt x="965" y="845"/>
                                      </a:lnTo>
                                      <a:lnTo>
                                        <a:pt x="969" y="839"/>
                                      </a:lnTo>
                                      <a:lnTo>
                                        <a:pt x="974" y="832"/>
                                      </a:lnTo>
                                      <a:lnTo>
                                        <a:pt x="980" y="824"/>
                                      </a:lnTo>
                                      <a:lnTo>
                                        <a:pt x="984" y="818"/>
                                      </a:lnTo>
                                      <a:lnTo>
                                        <a:pt x="988" y="811"/>
                                      </a:lnTo>
                                      <a:lnTo>
                                        <a:pt x="993" y="803"/>
                                      </a:lnTo>
                                      <a:lnTo>
                                        <a:pt x="997" y="797"/>
                                      </a:lnTo>
                                      <a:lnTo>
                                        <a:pt x="1001" y="788"/>
                                      </a:lnTo>
                                      <a:lnTo>
                                        <a:pt x="1005" y="780"/>
                                      </a:lnTo>
                                      <a:lnTo>
                                        <a:pt x="1007" y="774"/>
                                      </a:lnTo>
                                      <a:lnTo>
                                        <a:pt x="1013" y="766"/>
                                      </a:lnTo>
                                      <a:lnTo>
                                        <a:pt x="1015" y="760"/>
                                      </a:lnTo>
                                      <a:lnTo>
                                        <a:pt x="1019" y="751"/>
                                      </a:lnTo>
                                      <a:lnTo>
                                        <a:pt x="1021" y="743"/>
                                      </a:lnTo>
                                      <a:lnTo>
                                        <a:pt x="1025" y="735"/>
                                      </a:lnTo>
                                      <a:lnTo>
                                        <a:pt x="1027" y="728"/>
                                      </a:lnTo>
                                      <a:lnTo>
                                        <a:pt x="1031" y="720"/>
                                      </a:lnTo>
                                      <a:lnTo>
                                        <a:pt x="1034" y="711"/>
                                      </a:lnTo>
                                      <a:lnTo>
                                        <a:pt x="1036" y="705"/>
                                      </a:lnTo>
                                      <a:lnTo>
                                        <a:pt x="1040" y="697"/>
                                      </a:lnTo>
                                      <a:lnTo>
                                        <a:pt x="1042" y="688"/>
                                      </a:lnTo>
                                      <a:lnTo>
                                        <a:pt x="1044" y="680"/>
                                      </a:lnTo>
                                      <a:lnTo>
                                        <a:pt x="1046" y="671"/>
                                      </a:lnTo>
                                      <a:lnTo>
                                        <a:pt x="1048" y="663"/>
                                      </a:lnTo>
                                      <a:lnTo>
                                        <a:pt x="1050" y="655"/>
                                      </a:lnTo>
                                      <a:lnTo>
                                        <a:pt x="1052" y="647"/>
                                      </a:lnTo>
                                      <a:lnTo>
                                        <a:pt x="1055" y="641"/>
                                      </a:lnTo>
                                      <a:lnTo>
                                        <a:pt x="1055" y="630"/>
                                      </a:lnTo>
                                      <a:lnTo>
                                        <a:pt x="1057" y="622"/>
                                      </a:lnTo>
                                      <a:lnTo>
                                        <a:pt x="1059" y="613"/>
                                      </a:lnTo>
                                      <a:lnTo>
                                        <a:pt x="1061" y="605"/>
                                      </a:lnTo>
                                      <a:lnTo>
                                        <a:pt x="1061" y="590"/>
                                      </a:lnTo>
                                      <a:lnTo>
                                        <a:pt x="1063" y="580"/>
                                      </a:lnTo>
                                      <a:lnTo>
                                        <a:pt x="1063" y="555"/>
                                      </a:lnTo>
                                      <a:lnTo>
                                        <a:pt x="1065" y="546"/>
                                      </a:lnTo>
                                      <a:lnTo>
                                        <a:pt x="1065" y="513"/>
                                      </a:lnTo>
                                      <a:lnTo>
                                        <a:pt x="1063" y="505"/>
                                      </a:lnTo>
                                      <a:lnTo>
                                        <a:pt x="1063" y="488"/>
                                      </a:lnTo>
                                      <a:lnTo>
                                        <a:pt x="1061" y="480"/>
                                      </a:lnTo>
                                      <a:lnTo>
                                        <a:pt x="1061" y="465"/>
                                      </a:lnTo>
                                      <a:lnTo>
                                        <a:pt x="1059" y="454"/>
                                      </a:lnTo>
                                      <a:lnTo>
                                        <a:pt x="1057" y="446"/>
                                      </a:lnTo>
                                      <a:lnTo>
                                        <a:pt x="1057" y="438"/>
                                      </a:lnTo>
                                      <a:lnTo>
                                        <a:pt x="1055" y="429"/>
                                      </a:lnTo>
                                      <a:lnTo>
                                        <a:pt x="1052" y="423"/>
                                      </a:lnTo>
                                      <a:lnTo>
                                        <a:pt x="1050" y="416"/>
                                      </a:lnTo>
                                      <a:lnTo>
                                        <a:pt x="1048" y="407"/>
                                      </a:lnTo>
                                      <a:lnTo>
                                        <a:pt x="1046" y="399"/>
                                      </a:lnTo>
                                      <a:lnTo>
                                        <a:pt x="1044" y="390"/>
                                      </a:lnTo>
                                      <a:lnTo>
                                        <a:pt x="1042" y="382"/>
                                      </a:lnTo>
                                      <a:lnTo>
                                        <a:pt x="1040" y="373"/>
                                      </a:lnTo>
                                      <a:lnTo>
                                        <a:pt x="1038" y="365"/>
                                      </a:lnTo>
                                      <a:lnTo>
                                        <a:pt x="1034" y="357"/>
                                      </a:lnTo>
                                      <a:lnTo>
                                        <a:pt x="1031" y="350"/>
                                      </a:lnTo>
                                      <a:lnTo>
                                        <a:pt x="1029" y="342"/>
                                      </a:lnTo>
                                      <a:lnTo>
                                        <a:pt x="1025" y="333"/>
                                      </a:lnTo>
                                      <a:lnTo>
                                        <a:pt x="1023" y="325"/>
                                      </a:lnTo>
                                      <a:lnTo>
                                        <a:pt x="1019" y="319"/>
                                      </a:lnTo>
                                      <a:lnTo>
                                        <a:pt x="1015" y="310"/>
                                      </a:lnTo>
                                      <a:lnTo>
                                        <a:pt x="1013" y="302"/>
                                      </a:lnTo>
                                      <a:lnTo>
                                        <a:pt x="1009" y="297"/>
                                      </a:lnTo>
                                      <a:lnTo>
                                        <a:pt x="1005" y="290"/>
                                      </a:lnTo>
                                      <a:lnTo>
                                        <a:pt x="1001" y="282"/>
                                      </a:lnTo>
                                      <a:lnTo>
                                        <a:pt x="997" y="273"/>
                                      </a:lnTo>
                                      <a:lnTo>
                                        <a:pt x="993" y="267"/>
                                      </a:lnTo>
                                      <a:lnTo>
                                        <a:pt x="988" y="259"/>
                                      </a:lnTo>
                                      <a:lnTo>
                                        <a:pt x="984" y="252"/>
                                      </a:lnTo>
                                      <a:lnTo>
                                        <a:pt x="980" y="244"/>
                                      </a:lnTo>
                                      <a:lnTo>
                                        <a:pt x="976" y="238"/>
                                      </a:lnTo>
                                      <a:lnTo>
                                        <a:pt x="969" y="231"/>
                                      </a:lnTo>
                                      <a:lnTo>
                                        <a:pt x="965" y="223"/>
                                      </a:lnTo>
                                      <a:lnTo>
                                        <a:pt x="961" y="217"/>
                                      </a:lnTo>
                                      <a:lnTo>
                                        <a:pt x="955" y="210"/>
                                      </a:lnTo>
                                      <a:lnTo>
                                        <a:pt x="951" y="204"/>
                                      </a:lnTo>
                                      <a:lnTo>
                                        <a:pt x="946" y="198"/>
                                      </a:lnTo>
                                      <a:lnTo>
                                        <a:pt x="940" y="191"/>
                                      </a:lnTo>
                                      <a:lnTo>
                                        <a:pt x="934" y="183"/>
                                      </a:lnTo>
                                      <a:lnTo>
                                        <a:pt x="930" y="179"/>
                                      </a:lnTo>
                                      <a:lnTo>
                                        <a:pt x="923" y="171"/>
                                      </a:lnTo>
                                      <a:lnTo>
                                        <a:pt x="917" y="165"/>
                                      </a:lnTo>
                                      <a:lnTo>
                                        <a:pt x="913" y="159"/>
                                      </a:lnTo>
                                      <a:lnTo>
                                        <a:pt x="906" y="154"/>
                                      </a:lnTo>
                                      <a:lnTo>
                                        <a:pt x="901" y="148"/>
                                      </a:lnTo>
                                      <a:lnTo>
                                        <a:pt x="889" y="135"/>
                                      </a:lnTo>
                                      <a:lnTo>
                                        <a:pt x="882" y="131"/>
                                      </a:lnTo>
                                      <a:lnTo>
                                        <a:pt x="870" y="119"/>
                                      </a:lnTo>
                                      <a:lnTo>
                                        <a:pt x="861" y="114"/>
                                      </a:lnTo>
                                      <a:lnTo>
                                        <a:pt x="855" y="110"/>
                                      </a:lnTo>
                                      <a:lnTo>
                                        <a:pt x="849" y="104"/>
                                      </a:lnTo>
                                      <a:lnTo>
                                        <a:pt x="842" y="100"/>
                                      </a:lnTo>
                                      <a:lnTo>
                                        <a:pt x="834" y="93"/>
                                      </a:lnTo>
                                      <a:lnTo>
                                        <a:pt x="828" y="89"/>
                                      </a:lnTo>
                                      <a:lnTo>
                                        <a:pt x="821" y="85"/>
                                      </a:lnTo>
                                      <a:lnTo>
                                        <a:pt x="813" y="81"/>
                                      </a:lnTo>
                                      <a:lnTo>
                                        <a:pt x="809" y="8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3" name="Freeform 11"/>
                              <wps:cNvSpPr>
                                <a:spLocks noChangeArrowheads="1"/>
                              </wps:cNvSpPr>
                              <wps:spPr bwMode="auto">
                                <a:xfrm>
                                  <a:off x="49" y="99"/>
                                  <a:ext cx="836" cy="1055"/>
                                </a:xfrm>
                                <a:custGeom>
                                  <a:avLst/>
                                  <a:gdLst>
                                    <a:gd name="T0" fmla="*/ 735 w 837"/>
                                    <a:gd name="T1" fmla="*/ 44 h 1056"/>
                                    <a:gd name="T2" fmla="*/ 688 w 837"/>
                                    <a:gd name="T3" fmla="*/ 27 h 1056"/>
                                    <a:gd name="T4" fmla="*/ 608 w 837"/>
                                    <a:gd name="T5" fmla="*/ 6 h 1056"/>
                                    <a:gd name="T6" fmla="*/ 462 w 837"/>
                                    <a:gd name="T7" fmla="*/ 2 h 1056"/>
                                    <a:gd name="T8" fmla="*/ 392 w 837"/>
                                    <a:gd name="T9" fmla="*/ 17 h 1056"/>
                                    <a:gd name="T10" fmla="*/ 305 w 837"/>
                                    <a:gd name="T11" fmla="*/ 48 h 1056"/>
                                    <a:gd name="T12" fmla="*/ 221 w 837"/>
                                    <a:gd name="T13" fmla="*/ 96 h 1056"/>
                                    <a:gd name="T14" fmla="*/ 181 w 837"/>
                                    <a:gd name="T15" fmla="*/ 127 h 1056"/>
                                    <a:gd name="T16" fmla="*/ 134 w 837"/>
                                    <a:gd name="T17" fmla="*/ 175 h 1056"/>
                                    <a:gd name="T18" fmla="*/ 102 w 837"/>
                                    <a:gd name="T19" fmla="*/ 213 h 1056"/>
                                    <a:gd name="T20" fmla="*/ 56 w 837"/>
                                    <a:gd name="T21" fmla="*/ 291 h 1056"/>
                                    <a:gd name="T22" fmla="*/ 21 w 837"/>
                                    <a:gd name="T23" fmla="*/ 377 h 1056"/>
                                    <a:gd name="T24" fmla="*/ 9 w 837"/>
                                    <a:gd name="T25" fmla="*/ 431 h 1056"/>
                                    <a:gd name="T26" fmla="*/ 0 w 837"/>
                                    <a:gd name="T27" fmla="*/ 561 h 1056"/>
                                    <a:gd name="T28" fmla="*/ 21 w 837"/>
                                    <a:gd name="T29" fmla="*/ 674 h 1056"/>
                                    <a:gd name="T30" fmla="*/ 42 w 837"/>
                                    <a:gd name="T31" fmla="*/ 730 h 1056"/>
                                    <a:gd name="T32" fmla="*/ 62 w 837"/>
                                    <a:gd name="T33" fmla="*/ 775 h 1056"/>
                                    <a:gd name="T34" fmla="*/ 117 w 837"/>
                                    <a:gd name="T35" fmla="*/ 857 h 1056"/>
                                    <a:gd name="T36" fmla="*/ 168 w 837"/>
                                    <a:gd name="T37" fmla="*/ 911 h 1056"/>
                                    <a:gd name="T38" fmla="*/ 222 w 837"/>
                                    <a:gd name="T39" fmla="*/ 953 h 1056"/>
                                    <a:gd name="T40" fmla="*/ 269 w 837"/>
                                    <a:gd name="T41" fmla="*/ 985 h 1056"/>
                                    <a:gd name="T42" fmla="*/ 328 w 837"/>
                                    <a:gd name="T43" fmla="*/ 1014 h 1056"/>
                                    <a:gd name="T44" fmla="*/ 428 w 837"/>
                                    <a:gd name="T45" fmla="*/ 1046 h 1056"/>
                                    <a:gd name="T46" fmla="*/ 475 w 837"/>
                                    <a:gd name="T47" fmla="*/ 1052 h 1056"/>
                                    <a:gd name="T48" fmla="*/ 656 w 837"/>
                                    <a:gd name="T49" fmla="*/ 1035 h 1056"/>
                                    <a:gd name="T50" fmla="*/ 735 w 837"/>
                                    <a:gd name="T51" fmla="*/ 1008 h 1056"/>
                                    <a:gd name="T52" fmla="*/ 780 w 837"/>
                                    <a:gd name="T53" fmla="*/ 985 h 1056"/>
                                    <a:gd name="T54" fmla="*/ 830 w 837"/>
                                    <a:gd name="T55" fmla="*/ 948 h 1056"/>
                                    <a:gd name="T56" fmla="*/ 786 w 837"/>
                                    <a:gd name="T57" fmla="*/ 979 h 1056"/>
                                    <a:gd name="T58" fmla="*/ 725 w 837"/>
                                    <a:gd name="T59" fmla="*/ 1008 h 1056"/>
                                    <a:gd name="T60" fmla="*/ 616 w 837"/>
                                    <a:gd name="T61" fmla="*/ 1041 h 1056"/>
                                    <a:gd name="T62" fmla="*/ 567 w 837"/>
                                    <a:gd name="T63" fmla="*/ 1048 h 1056"/>
                                    <a:gd name="T64" fmla="*/ 368 w 837"/>
                                    <a:gd name="T65" fmla="*/ 1025 h 1056"/>
                                    <a:gd name="T66" fmla="*/ 322 w 837"/>
                                    <a:gd name="T67" fmla="*/ 1008 h 1056"/>
                                    <a:gd name="T68" fmla="*/ 263 w 837"/>
                                    <a:gd name="T69" fmla="*/ 977 h 1056"/>
                                    <a:gd name="T70" fmla="*/ 197 w 837"/>
                                    <a:gd name="T71" fmla="*/ 931 h 1056"/>
                                    <a:gd name="T72" fmla="*/ 154 w 837"/>
                                    <a:gd name="T73" fmla="*/ 892 h 1056"/>
                                    <a:gd name="T74" fmla="*/ 110 w 837"/>
                                    <a:gd name="T75" fmla="*/ 841 h 1056"/>
                                    <a:gd name="T76" fmla="*/ 70 w 837"/>
                                    <a:gd name="T77" fmla="*/ 779 h 1056"/>
                                    <a:gd name="T78" fmla="*/ 49 w 837"/>
                                    <a:gd name="T79" fmla="*/ 736 h 1056"/>
                                    <a:gd name="T80" fmla="*/ 30 w 837"/>
                                    <a:gd name="T81" fmla="*/ 681 h 1056"/>
                                    <a:gd name="T82" fmla="*/ 9 w 837"/>
                                    <a:gd name="T83" fmla="*/ 602 h 1056"/>
                                    <a:gd name="T84" fmla="*/ 7 w 837"/>
                                    <a:gd name="T85" fmla="*/ 491 h 1056"/>
                                    <a:gd name="T86" fmla="*/ 19 w 837"/>
                                    <a:gd name="T87" fmla="*/ 401 h 1056"/>
                                    <a:gd name="T88" fmla="*/ 35 w 837"/>
                                    <a:gd name="T89" fmla="*/ 347 h 1056"/>
                                    <a:gd name="T90" fmla="*/ 55 w 837"/>
                                    <a:gd name="T91" fmla="*/ 301 h 1056"/>
                                    <a:gd name="T92" fmla="*/ 97 w 837"/>
                                    <a:gd name="T93" fmla="*/ 231 h 1056"/>
                                    <a:gd name="T94" fmla="*/ 143 w 837"/>
                                    <a:gd name="T95" fmla="*/ 173 h 1056"/>
                                    <a:gd name="T96" fmla="*/ 203 w 837"/>
                                    <a:gd name="T97" fmla="*/ 116 h 1056"/>
                                    <a:gd name="T98" fmla="*/ 278 w 837"/>
                                    <a:gd name="T99" fmla="*/ 65 h 1056"/>
                                    <a:gd name="T100" fmla="*/ 329 w 837"/>
                                    <a:gd name="T101" fmla="*/ 42 h 1056"/>
                                    <a:gd name="T102" fmla="*/ 399 w 837"/>
                                    <a:gd name="T103" fmla="*/ 19 h 1056"/>
                                    <a:gd name="T104" fmla="*/ 552 w 837"/>
                                    <a:gd name="T105" fmla="*/ 4 h 1056"/>
                                    <a:gd name="T106" fmla="*/ 617 w 837"/>
                                    <a:gd name="T107" fmla="*/ 13 h 1056"/>
                                    <a:gd name="T108" fmla="*/ 696 w 837"/>
                                    <a:gd name="T109" fmla="*/ 34 h 1056"/>
                                    <a:gd name="T110" fmla="*/ 757 w 837"/>
                                    <a:gd name="T111" fmla="*/ 60 h 1056"/>
                                    <a:gd name="T112" fmla="*/ 797 w 837"/>
                                    <a:gd name="T113" fmla="*/ 80 h 105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837" h="1056">
                                      <a:moveTo>
                                        <a:pt x="801" y="80"/>
                                      </a:moveTo>
                                      <a:lnTo>
                                        <a:pt x="804" y="79"/>
                                      </a:lnTo>
                                      <a:lnTo>
                                        <a:pt x="798" y="75"/>
                                      </a:lnTo>
                                      <a:lnTo>
                                        <a:pt x="792" y="71"/>
                                      </a:lnTo>
                                      <a:lnTo>
                                        <a:pt x="784" y="66"/>
                                      </a:lnTo>
                                      <a:lnTo>
                                        <a:pt x="770" y="58"/>
                                      </a:lnTo>
                                      <a:lnTo>
                                        <a:pt x="762" y="56"/>
                                      </a:lnTo>
                                      <a:lnTo>
                                        <a:pt x="763" y="56"/>
                                      </a:lnTo>
                                      <a:lnTo>
                                        <a:pt x="739" y="44"/>
                                      </a:lnTo>
                                      <a:lnTo>
                                        <a:pt x="730" y="42"/>
                                      </a:lnTo>
                                      <a:lnTo>
                                        <a:pt x="731" y="42"/>
                                      </a:lnTo>
                                      <a:lnTo>
                                        <a:pt x="724" y="38"/>
                                      </a:lnTo>
                                      <a:lnTo>
                                        <a:pt x="716" y="36"/>
                                      </a:lnTo>
                                      <a:lnTo>
                                        <a:pt x="717" y="36"/>
                                      </a:lnTo>
                                      <a:lnTo>
                                        <a:pt x="708" y="32"/>
                                      </a:lnTo>
                                      <a:lnTo>
                                        <a:pt x="707" y="32"/>
                                      </a:lnTo>
                                      <a:lnTo>
                                        <a:pt x="701" y="29"/>
                                      </a:lnTo>
                                      <a:lnTo>
                                        <a:pt x="692" y="27"/>
                                      </a:lnTo>
                                      <a:lnTo>
                                        <a:pt x="685" y="25"/>
                                      </a:lnTo>
                                      <a:lnTo>
                                        <a:pt x="686" y="25"/>
                                      </a:lnTo>
                                      <a:lnTo>
                                        <a:pt x="678" y="21"/>
                                      </a:lnTo>
                                      <a:lnTo>
                                        <a:pt x="677" y="21"/>
                                      </a:lnTo>
                                      <a:lnTo>
                                        <a:pt x="670" y="19"/>
                                      </a:lnTo>
                                      <a:lnTo>
                                        <a:pt x="637" y="10"/>
                                      </a:lnTo>
                                      <a:lnTo>
                                        <a:pt x="628" y="10"/>
                                      </a:lnTo>
                                      <a:lnTo>
                                        <a:pt x="622" y="8"/>
                                      </a:lnTo>
                                      <a:lnTo>
                                        <a:pt x="612" y="6"/>
                                      </a:lnTo>
                                      <a:lnTo>
                                        <a:pt x="605" y="6"/>
                                      </a:lnTo>
                                      <a:lnTo>
                                        <a:pt x="595" y="4"/>
                                      </a:lnTo>
                                      <a:lnTo>
                                        <a:pt x="589" y="2"/>
                                      </a:lnTo>
                                      <a:lnTo>
                                        <a:pt x="564" y="2"/>
                                      </a:lnTo>
                                      <a:lnTo>
                                        <a:pt x="556" y="0"/>
                                      </a:lnTo>
                                      <a:lnTo>
                                        <a:pt x="496" y="0"/>
                                      </a:lnTo>
                                      <a:lnTo>
                                        <a:pt x="488" y="2"/>
                                      </a:lnTo>
                                      <a:lnTo>
                                        <a:pt x="489" y="2"/>
                                      </a:lnTo>
                                      <a:lnTo>
                                        <a:pt x="466" y="2"/>
                                      </a:lnTo>
                                      <a:lnTo>
                                        <a:pt x="455" y="4"/>
                                      </a:lnTo>
                                      <a:lnTo>
                                        <a:pt x="447" y="6"/>
                                      </a:lnTo>
                                      <a:lnTo>
                                        <a:pt x="448" y="6"/>
                                      </a:lnTo>
                                      <a:lnTo>
                                        <a:pt x="440" y="6"/>
                                      </a:lnTo>
                                      <a:lnTo>
                                        <a:pt x="432" y="8"/>
                                      </a:lnTo>
                                      <a:lnTo>
                                        <a:pt x="433" y="8"/>
                                      </a:lnTo>
                                      <a:lnTo>
                                        <a:pt x="424" y="8"/>
                                      </a:lnTo>
                                      <a:lnTo>
                                        <a:pt x="398" y="15"/>
                                      </a:lnTo>
                                      <a:lnTo>
                                        <a:pt x="392" y="17"/>
                                      </a:lnTo>
                                      <a:lnTo>
                                        <a:pt x="367" y="23"/>
                                      </a:lnTo>
                                      <a:lnTo>
                                        <a:pt x="360" y="27"/>
                                      </a:lnTo>
                                      <a:lnTo>
                                        <a:pt x="353" y="29"/>
                                      </a:lnTo>
                                      <a:lnTo>
                                        <a:pt x="345" y="32"/>
                                      </a:lnTo>
                                      <a:lnTo>
                                        <a:pt x="336" y="36"/>
                                      </a:lnTo>
                                      <a:lnTo>
                                        <a:pt x="328" y="38"/>
                                      </a:lnTo>
                                      <a:lnTo>
                                        <a:pt x="322" y="42"/>
                                      </a:lnTo>
                                      <a:lnTo>
                                        <a:pt x="313" y="44"/>
                                      </a:lnTo>
                                      <a:lnTo>
                                        <a:pt x="305" y="48"/>
                                      </a:lnTo>
                                      <a:lnTo>
                                        <a:pt x="299" y="51"/>
                                      </a:lnTo>
                                      <a:lnTo>
                                        <a:pt x="276" y="62"/>
                                      </a:lnTo>
                                      <a:lnTo>
                                        <a:pt x="269" y="66"/>
                                      </a:lnTo>
                                      <a:lnTo>
                                        <a:pt x="261" y="71"/>
                                      </a:lnTo>
                                      <a:lnTo>
                                        <a:pt x="255" y="75"/>
                                      </a:lnTo>
                                      <a:lnTo>
                                        <a:pt x="256" y="75"/>
                                      </a:lnTo>
                                      <a:lnTo>
                                        <a:pt x="249" y="79"/>
                                      </a:lnTo>
                                      <a:lnTo>
                                        <a:pt x="241" y="83"/>
                                      </a:lnTo>
                                      <a:lnTo>
                                        <a:pt x="221" y="96"/>
                                      </a:lnTo>
                                      <a:lnTo>
                                        <a:pt x="215" y="102"/>
                                      </a:lnTo>
                                      <a:lnTo>
                                        <a:pt x="216" y="102"/>
                                      </a:lnTo>
                                      <a:lnTo>
                                        <a:pt x="206" y="106"/>
                                      </a:lnTo>
                                      <a:lnTo>
                                        <a:pt x="200" y="113"/>
                                      </a:lnTo>
                                      <a:lnTo>
                                        <a:pt x="201" y="113"/>
                                      </a:lnTo>
                                      <a:lnTo>
                                        <a:pt x="194" y="117"/>
                                      </a:lnTo>
                                      <a:lnTo>
                                        <a:pt x="187" y="123"/>
                                      </a:lnTo>
                                      <a:lnTo>
                                        <a:pt x="188" y="123"/>
                                      </a:lnTo>
                                      <a:lnTo>
                                        <a:pt x="181" y="127"/>
                                      </a:lnTo>
                                      <a:lnTo>
                                        <a:pt x="168" y="140"/>
                                      </a:lnTo>
                                      <a:lnTo>
                                        <a:pt x="169" y="140"/>
                                      </a:lnTo>
                                      <a:lnTo>
                                        <a:pt x="162" y="144"/>
                                      </a:lnTo>
                                      <a:lnTo>
                                        <a:pt x="156" y="151"/>
                                      </a:lnTo>
                                      <a:lnTo>
                                        <a:pt x="152" y="158"/>
                                      </a:lnTo>
                                      <a:lnTo>
                                        <a:pt x="152" y="157"/>
                                      </a:lnTo>
                                      <a:lnTo>
                                        <a:pt x="146" y="163"/>
                                      </a:lnTo>
                                      <a:lnTo>
                                        <a:pt x="140" y="169"/>
                                      </a:lnTo>
                                      <a:lnTo>
                                        <a:pt x="134" y="175"/>
                                      </a:lnTo>
                                      <a:lnTo>
                                        <a:pt x="130" y="179"/>
                                      </a:lnTo>
                                      <a:lnTo>
                                        <a:pt x="123" y="187"/>
                                      </a:lnTo>
                                      <a:lnTo>
                                        <a:pt x="123" y="188"/>
                                      </a:lnTo>
                                      <a:lnTo>
                                        <a:pt x="119" y="195"/>
                                      </a:lnTo>
                                      <a:lnTo>
                                        <a:pt x="119" y="194"/>
                                      </a:lnTo>
                                      <a:lnTo>
                                        <a:pt x="113" y="200"/>
                                      </a:lnTo>
                                      <a:lnTo>
                                        <a:pt x="109" y="207"/>
                                      </a:lnTo>
                                      <a:lnTo>
                                        <a:pt x="109" y="206"/>
                                      </a:lnTo>
                                      <a:lnTo>
                                        <a:pt x="102" y="213"/>
                                      </a:lnTo>
                                      <a:lnTo>
                                        <a:pt x="98" y="222"/>
                                      </a:lnTo>
                                      <a:lnTo>
                                        <a:pt x="94" y="228"/>
                                      </a:lnTo>
                                      <a:lnTo>
                                        <a:pt x="94" y="227"/>
                                      </a:lnTo>
                                      <a:lnTo>
                                        <a:pt x="88" y="234"/>
                                      </a:lnTo>
                                      <a:lnTo>
                                        <a:pt x="83" y="241"/>
                                      </a:lnTo>
                                      <a:lnTo>
                                        <a:pt x="79" y="249"/>
                                      </a:lnTo>
                                      <a:lnTo>
                                        <a:pt x="67" y="268"/>
                                      </a:lnTo>
                                      <a:lnTo>
                                        <a:pt x="58" y="285"/>
                                      </a:lnTo>
                                      <a:lnTo>
                                        <a:pt x="56" y="291"/>
                                      </a:lnTo>
                                      <a:lnTo>
                                        <a:pt x="52" y="299"/>
                                      </a:lnTo>
                                      <a:lnTo>
                                        <a:pt x="48" y="305"/>
                                      </a:lnTo>
                                      <a:lnTo>
                                        <a:pt x="46" y="314"/>
                                      </a:lnTo>
                                      <a:lnTo>
                                        <a:pt x="42" y="322"/>
                                      </a:lnTo>
                                      <a:lnTo>
                                        <a:pt x="40" y="328"/>
                                      </a:lnTo>
                                      <a:lnTo>
                                        <a:pt x="32" y="345"/>
                                      </a:lnTo>
                                      <a:lnTo>
                                        <a:pt x="30" y="352"/>
                                      </a:lnTo>
                                      <a:lnTo>
                                        <a:pt x="26" y="368"/>
                                      </a:lnTo>
                                      <a:lnTo>
                                        <a:pt x="21" y="377"/>
                                      </a:lnTo>
                                      <a:lnTo>
                                        <a:pt x="19" y="383"/>
                                      </a:lnTo>
                                      <a:lnTo>
                                        <a:pt x="19" y="393"/>
                                      </a:lnTo>
                                      <a:lnTo>
                                        <a:pt x="19" y="392"/>
                                      </a:lnTo>
                                      <a:lnTo>
                                        <a:pt x="15" y="400"/>
                                      </a:lnTo>
                                      <a:lnTo>
                                        <a:pt x="13" y="408"/>
                                      </a:lnTo>
                                      <a:lnTo>
                                        <a:pt x="13" y="417"/>
                                      </a:lnTo>
                                      <a:lnTo>
                                        <a:pt x="13" y="416"/>
                                      </a:lnTo>
                                      <a:lnTo>
                                        <a:pt x="11" y="424"/>
                                      </a:lnTo>
                                      <a:lnTo>
                                        <a:pt x="9" y="431"/>
                                      </a:lnTo>
                                      <a:lnTo>
                                        <a:pt x="7" y="441"/>
                                      </a:lnTo>
                                      <a:lnTo>
                                        <a:pt x="5" y="447"/>
                                      </a:lnTo>
                                      <a:lnTo>
                                        <a:pt x="5" y="465"/>
                                      </a:lnTo>
                                      <a:lnTo>
                                        <a:pt x="5" y="464"/>
                                      </a:lnTo>
                                      <a:lnTo>
                                        <a:pt x="2" y="473"/>
                                      </a:lnTo>
                                      <a:lnTo>
                                        <a:pt x="2" y="491"/>
                                      </a:lnTo>
                                      <a:lnTo>
                                        <a:pt x="2" y="490"/>
                                      </a:lnTo>
                                      <a:lnTo>
                                        <a:pt x="0" y="498"/>
                                      </a:lnTo>
                                      <a:lnTo>
                                        <a:pt x="0" y="565"/>
                                      </a:lnTo>
                                      <a:lnTo>
                                        <a:pt x="2" y="572"/>
                                      </a:lnTo>
                                      <a:lnTo>
                                        <a:pt x="2" y="580"/>
                                      </a:lnTo>
                                      <a:lnTo>
                                        <a:pt x="5" y="589"/>
                                      </a:lnTo>
                                      <a:lnTo>
                                        <a:pt x="5" y="607"/>
                                      </a:lnTo>
                                      <a:lnTo>
                                        <a:pt x="7" y="614"/>
                                      </a:lnTo>
                                      <a:lnTo>
                                        <a:pt x="13" y="639"/>
                                      </a:lnTo>
                                      <a:lnTo>
                                        <a:pt x="13" y="647"/>
                                      </a:lnTo>
                                      <a:lnTo>
                                        <a:pt x="15" y="653"/>
                                      </a:lnTo>
                                      <a:lnTo>
                                        <a:pt x="21" y="678"/>
                                      </a:lnTo>
                                      <a:lnTo>
                                        <a:pt x="26" y="687"/>
                                      </a:lnTo>
                                      <a:lnTo>
                                        <a:pt x="26" y="686"/>
                                      </a:lnTo>
                                      <a:lnTo>
                                        <a:pt x="28" y="695"/>
                                      </a:lnTo>
                                      <a:lnTo>
                                        <a:pt x="30" y="701"/>
                                      </a:lnTo>
                                      <a:lnTo>
                                        <a:pt x="32" y="710"/>
                                      </a:lnTo>
                                      <a:lnTo>
                                        <a:pt x="36" y="719"/>
                                      </a:lnTo>
                                      <a:lnTo>
                                        <a:pt x="36" y="718"/>
                                      </a:lnTo>
                                      <a:lnTo>
                                        <a:pt x="38" y="726"/>
                                      </a:lnTo>
                                      <a:lnTo>
                                        <a:pt x="42" y="734"/>
                                      </a:lnTo>
                                      <a:lnTo>
                                        <a:pt x="42" y="733"/>
                                      </a:lnTo>
                                      <a:lnTo>
                                        <a:pt x="46" y="741"/>
                                      </a:lnTo>
                                      <a:lnTo>
                                        <a:pt x="48" y="747"/>
                                      </a:lnTo>
                                      <a:lnTo>
                                        <a:pt x="48" y="749"/>
                                      </a:lnTo>
                                      <a:lnTo>
                                        <a:pt x="52" y="757"/>
                                      </a:lnTo>
                                      <a:lnTo>
                                        <a:pt x="52" y="756"/>
                                      </a:lnTo>
                                      <a:lnTo>
                                        <a:pt x="54" y="765"/>
                                      </a:lnTo>
                                      <a:lnTo>
                                        <a:pt x="58" y="771"/>
                                      </a:lnTo>
                                      <a:lnTo>
                                        <a:pt x="62" y="779"/>
                                      </a:lnTo>
                                      <a:lnTo>
                                        <a:pt x="67" y="785"/>
                                      </a:lnTo>
                                      <a:lnTo>
                                        <a:pt x="71" y="794"/>
                                      </a:lnTo>
                                      <a:lnTo>
                                        <a:pt x="79" y="806"/>
                                      </a:lnTo>
                                      <a:lnTo>
                                        <a:pt x="83" y="815"/>
                                      </a:lnTo>
                                      <a:lnTo>
                                        <a:pt x="92" y="828"/>
                                      </a:lnTo>
                                      <a:lnTo>
                                        <a:pt x="98" y="836"/>
                                      </a:lnTo>
                                      <a:lnTo>
                                        <a:pt x="106" y="849"/>
                                      </a:lnTo>
                                      <a:lnTo>
                                        <a:pt x="113" y="855"/>
                                      </a:lnTo>
                                      <a:lnTo>
                                        <a:pt x="117" y="861"/>
                                      </a:lnTo>
                                      <a:lnTo>
                                        <a:pt x="123" y="868"/>
                                      </a:lnTo>
                                      <a:lnTo>
                                        <a:pt x="127" y="874"/>
                                      </a:lnTo>
                                      <a:lnTo>
                                        <a:pt x="140" y="886"/>
                                      </a:lnTo>
                                      <a:lnTo>
                                        <a:pt x="146" y="892"/>
                                      </a:lnTo>
                                      <a:lnTo>
                                        <a:pt x="151" y="898"/>
                                      </a:lnTo>
                                      <a:lnTo>
                                        <a:pt x="156" y="904"/>
                                      </a:lnTo>
                                      <a:lnTo>
                                        <a:pt x="162" y="911"/>
                                      </a:lnTo>
                                      <a:lnTo>
                                        <a:pt x="169" y="915"/>
                                      </a:lnTo>
                                      <a:lnTo>
                                        <a:pt x="168" y="915"/>
                                      </a:lnTo>
                                      <a:lnTo>
                                        <a:pt x="175" y="921"/>
                                      </a:lnTo>
                                      <a:lnTo>
                                        <a:pt x="179" y="928"/>
                                      </a:lnTo>
                                      <a:lnTo>
                                        <a:pt x="188" y="932"/>
                                      </a:lnTo>
                                      <a:lnTo>
                                        <a:pt x="187" y="932"/>
                                      </a:lnTo>
                                      <a:lnTo>
                                        <a:pt x="194" y="938"/>
                                      </a:lnTo>
                                      <a:lnTo>
                                        <a:pt x="207" y="946"/>
                                      </a:lnTo>
                                      <a:lnTo>
                                        <a:pt x="206" y="946"/>
                                      </a:lnTo>
                                      <a:lnTo>
                                        <a:pt x="213" y="953"/>
                                      </a:lnTo>
                                      <a:lnTo>
                                        <a:pt x="222" y="957"/>
                                      </a:lnTo>
                                      <a:lnTo>
                                        <a:pt x="228" y="961"/>
                                      </a:lnTo>
                                      <a:lnTo>
                                        <a:pt x="227" y="961"/>
                                      </a:lnTo>
                                      <a:lnTo>
                                        <a:pt x="234" y="968"/>
                                      </a:lnTo>
                                      <a:lnTo>
                                        <a:pt x="241" y="972"/>
                                      </a:lnTo>
                                      <a:lnTo>
                                        <a:pt x="249" y="976"/>
                                      </a:lnTo>
                                      <a:lnTo>
                                        <a:pt x="256" y="980"/>
                                      </a:lnTo>
                                      <a:lnTo>
                                        <a:pt x="255" y="980"/>
                                      </a:lnTo>
                                      <a:lnTo>
                                        <a:pt x="261" y="984"/>
                                      </a:lnTo>
                                      <a:lnTo>
                                        <a:pt x="269" y="989"/>
                                      </a:lnTo>
                                      <a:lnTo>
                                        <a:pt x="276" y="993"/>
                                      </a:lnTo>
                                      <a:lnTo>
                                        <a:pt x="284" y="997"/>
                                      </a:lnTo>
                                      <a:lnTo>
                                        <a:pt x="290" y="1001"/>
                                      </a:lnTo>
                                      <a:lnTo>
                                        <a:pt x="299" y="1007"/>
                                      </a:lnTo>
                                      <a:lnTo>
                                        <a:pt x="305" y="1008"/>
                                      </a:lnTo>
                                      <a:lnTo>
                                        <a:pt x="305" y="1007"/>
                                      </a:lnTo>
                                      <a:lnTo>
                                        <a:pt x="313" y="1011"/>
                                      </a:lnTo>
                                      <a:lnTo>
                                        <a:pt x="320" y="1015"/>
                                      </a:lnTo>
                                      <a:lnTo>
                                        <a:pt x="328" y="1018"/>
                                      </a:lnTo>
                                      <a:lnTo>
                                        <a:pt x="328" y="1017"/>
                                      </a:lnTo>
                                      <a:lnTo>
                                        <a:pt x="336" y="1022"/>
                                      </a:lnTo>
                                      <a:lnTo>
                                        <a:pt x="345" y="1024"/>
                                      </a:lnTo>
                                      <a:lnTo>
                                        <a:pt x="351" y="1027"/>
                                      </a:lnTo>
                                      <a:lnTo>
                                        <a:pt x="360" y="1029"/>
                                      </a:lnTo>
                                      <a:lnTo>
                                        <a:pt x="360" y="1028"/>
                                      </a:lnTo>
                                      <a:lnTo>
                                        <a:pt x="367" y="1032"/>
                                      </a:lnTo>
                                      <a:lnTo>
                                        <a:pt x="373" y="1035"/>
                                      </a:lnTo>
                                      <a:lnTo>
                                        <a:pt x="432" y="1050"/>
                                      </a:lnTo>
                                      <a:lnTo>
                                        <a:pt x="441" y="1050"/>
                                      </a:lnTo>
                                      <a:lnTo>
                                        <a:pt x="440" y="1050"/>
                                      </a:lnTo>
                                      <a:lnTo>
                                        <a:pt x="447" y="1052"/>
                                      </a:lnTo>
                                      <a:lnTo>
                                        <a:pt x="456" y="1052"/>
                                      </a:lnTo>
                                      <a:lnTo>
                                        <a:pt x="455" y="1052"/>
                                      </a:lnTo>
                                      <a:lnTo>
                                        <a:pt x="464" y="1054"/>
                                      </a:lnTo>
                                      <a:lnTo>
                                        <a:pt x="473" y="1054"/>
                                      </a:lnTo>
                                      <a:lnTo>
                                        <a:pt x="472" y="1054"/>
                                      </a:lnTo>
                                      <a:lnTo>
                                        <a:pt x="479" y="1056"/>
                                      </a:lnTo>
                                      <a:lnTo>
                                        <a:pt x="571" y="1056"/>
                                      </a:lnTo>
                                      <a:lnTo>
                                        <a:pt x="579" y="1054"/>
                                      </a:lnTo>
                                      <a:lnTo>
                                        <a:pt x="589" y="1054"/>
                                      </a:lnTo>
                                      <a:lnTo>
                                        <a:pt x="595" y="1052"/>
                                      </a:lnTo>
                                      <a:lnTo>
                                        <a:pt x="603" y="1052"/>
                                      </a:lnTo>
                                      <a:lnTo>
                                        <a:pt x="612" y="1050"/>
                                      </a:lnTo>
                                      <a:lnTo>
                                        <a:pt x="620" y="1050"/>
                                      </a:lnTo>
                                      <a:lnTo>
                                        <a:pt x="654" y="1041"/>
                                      </a:lnTo>
                                      <a:lnTo>
                                        <a:pt x="660" y="1039"/>
                                      </a:lnTo>
                                      <a:lnTo>
                                        <a:pt x="686" y="1032"/>
                                      </a:lnTo>
                                      <a:lnTo>
                                        <a:pt x="691" y="1028"/>
                                      </a:lnTo>
                                      <a:lnTo>
                                        <a:pt x="690" y="1029"/>
                                      </a:lnTo>
                                      <a:lnTo>
                                        <a:pt x="716" y="1021"/>
                                      </a:lnTo>
                                      <a:lnTo>
                                        <a:pt x="723" y="1017"/>
                                      </a:lnTo>
                                      <a:lnTo>
                                        <a:pt x="722" y="1018"/>
                                      </a:lnTo>
                                      <a:lnTo>
                                        <a:pt x="730" y="1016"/>
                                      </a:lnTo>
                                      <a:lnTo>
                                        <a:pt x="740" y="1011"/>
                                      </a:lnTo>
                                      <a:lnTo>
                                        <a:pt x="739" y="1012"/>
                                      </a:lnTo>
                                      <a:lnTo>
                                        <a:pt x="745" y="1010"/>
                                      </a:lnTo>
                                      <a:lnTo>
                                        <a:pt x="745" y="1009"/>
                                      </a:lnTo>
                                      <a:lnTo>
                                        <a:pt x="753" y="1005"/>
                                      </a:lnTo>
                                      <a:lnTo>
                                        <a:pt x="754" y="1005"/>
                                      </a:lnTo>
                                      <a:lnTo>
                                        <a:pt x="763" y="1001"/>
                                      </a:lnTo>
                                      <a:lnTo>
                                        <a:pt x="769" y="997"/>
                                      </a:lnTo>
                                      <a:lnTo>
                                        <a:pt x="768" y="998"/>
                                      </a:lnTo>
                                      <a:lnTo>
                                        <a:pt x="778" y="995"/>
                                      </a:lnTo>
                                      <a:lnTo>
                                        <a:pt x="784" y="989"/>
                                      </a:lnTo>
                                      <a:lnTo>
                                        <a:pt x="783" y="990"/>
                                      </a:lnTo>
                                      <a:lnTo>
                                        <a:pt x="792" y="986"/>
                                      </a:lnTo>
                                      <a:lnTo>
                                        <a:pt x="798" y="982"/>
                                      </a:lnTo>
                                      <a:lnTo>
                                        <a:pt x="804" y="976"/>
                                      </a:lnTo>
                                      <a:lnTo>
                                        <a:pt x="803" y="977"/>
                                      </a:lnTo>
                                      <a:lnTo>
                                        <a:pt x="810" y="974"/>
                                      </a:lnTo>
                                      <a:lnTo>
                                        <a:pt x="819" y="968"/>
                                      </a:lnTo>
                                      <a:lnTo>
                                        <a:pt x="837" y="955"/>
                                      </a:lnTo>
                                      <a:lnTo>
                                        <a:pt x="834" y="952"/>
                                      </a:lnTo>
                                      <a:lnTo>
                                        <a:pt x="835" y="952"/>
                                      </a:lnTo>
                                      <a:lnTo>
                                        <a:pt x="816" y="964"/>
                                      </a:lnTo>
                                      <a:lnTo>
                                        <a:pt x="815" y="964"/>
                                      </a:lnTo>
                                      <a:lnTo>
                                        <a:pt x="807" y="971"/>
                                      </a:lnTo>
                                      <a:lnTo>
                                        <a:pt x="808" y="971"/>
                                      </a:lnTo>
                                      <a:lnTo>
                                        <a:pt x="802" y="973"/>
                                      </a:lnTo>
                                      <a:lnTo>
                                        <a:pt x="794" y="979"/>
                                      </a:lnTo>
                                      <a:lnTo>
                                        <a:pt x="789" y="983"/>
                                      </a:lnTo>
                                      <a:lnTo>
                                        <a:pt x="790" y="983"/>
                                      </a:lnTo>
                                      <a:lnTo>
                                        <a:pt x="782" y="985"/>
                                      </a:lnTo>
                                      <a:lnTo>
                                        <a:pt x="774" y="992"/>
                                      </a:lnTo>
                                      <a:lnTo>
                                        <a:pt x="775" y="992"/>
                                      </a:lnTo>
                                      <a:lnTo>
                                        <a:pt x="767" y="994"/>
                                      </a:lnTo>
                                      <a:lnTo>
                                        <a:pt x="761" y="998"/>
                                      </a:lnTo>
                                      <a:lnTo>
                                        <a:pt x="752" y="1002"/>
                                      </a:lnTo>
                                      <a:lnTo>
                                        <a:pt x="744" y="1005"/>
                                      </a:lnTo>
                                      <a:lnTo>
                                        <a:pt x="738" y="1008"/>
                                      </a:lnTo>
                                      <a:lnTo>
                                        <a:pt x="729" y="1012"/>
                                      </a:lnTo>
                                      <a:lnTo>
                                        <a:pt x="721" y="1014"/>
                                      </a:lnTo>
                                      <a:lnTo>
                                        <a:pt x="715" y="1018"/>
                                      </a:lnTo>
                                      <a:lnTo>
                                        <a:pt x="689" y="1024"/>
                                      </a:lnTo>
                                      <a:lnTo>
                                        <a:pt x="683" y="1029"/>
                                      </a:lnTo>
                                      <a:lnTo>
                                        <a:pt x="684" y="1029"/>
                                      </a:lnTo>
                                      <a:lnTo>
                                        <a:pt x="659" y="1035"/>
                                      </a:lnTo>
                                      <a:lnTo>
                                        <a:pt x="653" y="1037"/>
                                      </a:lnTo>
                                      <a:lnTo>
                                        <a:pt x="619" y="1045"/>
                                      </a:lnTo>
                                      <a:lnTo>
                                        <a:pt x="620" y="1045"/>
                                      </a:lnTo>
                                      <a:lnTo>
                                        <a:pt x="611" y="1045"/>
                                      </a:lnTo>
                                      <a:lnTo>
                                        <a:pt x="602" y="1048"/>
                                      </a:lnTo>
                                      <a:lnTo>
                                        <a:pt x="603" y="1048"/>
                                      </a:lnTo>
                                      <a:lnTo>
                                        <a:pt x="594" y="1048"/>
                                      </a:lnTo>
                                      <a:lnTo>
                                        <a:pt x="587" y="1050"/>
                                      </a:lnTo>
                                      <a:lnTo>
                                        <a:pt x="589" y="1050"/>
                                      </a:lnTo>
                                      <a:lnTo>
                                        <a:pt x="578" y="1050"/>
                                      </a:lnTo>
                                      <a:lnTo>
                                        <a:pt x="570" y="1052"/>
                                      </a:lnTo>
                                      <a:lnTo>
                                        <a:pt x="571" y="1052"/>
                                      </a:lnTo>
                                      <a:lnTo>
                                        <a:pt x="480" y="1052"/>
                                      </a:lnTo>
                                      <a:lnTo>
                                        <a:pt x="473" y="1050"/>
                                      </a:lnTo>
                                      <a:lnTo>
                                        <a:pt x="465" y="1050"/>
                                      </a:lnTo>
                                      <a:lnTo>
                                        <a:pt x="456" y="1048"/>
                                      </a:lnTo>
                                      <a:lnTo>
                                        <a:pt x="448" y="1048"/>
                                      </a:lnTo>
                                      <a:lnTo>
                                        <a:pt x="441" y="1045"/>
                                      </a:lnTo>
                                      <a:lnTo>
                                        <a:pt x="433" y="1045"/>
                                      </a:lnTo>
                                      <a:lnTo>
                                        <a:pt x="374" y="1031"/>
                                      </a:lnTo>
                                      <a:lnTo>
                                        <a:pt x="368" y="1029"/>
                                      </a:lnTo>
                                      <a:lnTo>
                                        <a:pt x="369" y="1029"/>
                                      </a:lnTo>
                                      <a:lnTo>
                                        <a:pt x="361" y="1024"/>
                                      </a:lnTo>
                                      <a:lnTo>
                                        <a:pt x="352" y="1022"/>
                                      </a:lnTo>
                                      <a:lnTo>
                                        <a:pt x="346" y="1020"/>
                                      </a:lnTo>
                                      <a:lnTo>
                                        <a:pt x="337" y="1018"/>
                                      </a:lnTo>
                                      <a:lnTo>
                                        <a:pt x="339" y="1018"/>
                                      </a:lnTo>
                                      <a:lnTo>
                                        <a:pt x="329" y="1014"/>
                                      </a:lnTo>
                                      <a:lnTo>
                                        <a:pt x="321" y="1012"/>
                                      </a:lnTo>
                                      <a:lnTo>
                                        <a:pt x="322" y="1012"/>
                                      </a:lnTo>
                                      <a:lnTo>
                                        <a:pt x="315" y="1008"/>
                                      </a:lnTo>
                                      <a:lnTo>
                                        <a:pt x="306" y="1003"/>
                                      </a:lnTo>
                                      <a:lnTo>
                                        <a:pt x="300" y="1002"/>
                                      </a:lnTo>
                                      <a:lnTo>
                                        <a:pt x="301" y="1002"/>
                                      </a:lnTo>
                                      <a:lnTo>
                                        <a:pt x="292" y="998"/>
                                      </a:lnTo>
                                      <a:lnTo>
                                        <a:pt x="286" y="994"/>
                                      </a:lnTo>
                                      <a:lnTo>
                                        <a:pt x="278" y="990"/>
                                      </a:lnTo>
                                      <a:lnTo>
                                        <a:pt x="271" y="985"/>
                                      </a:lnTo>
                                      <a:lnTo>
                                        <a:pt x="263" y="981"/>
                                      </a:lnTo>
                                      <a:lnTo>
                                        <a:pt x="258" y="977"/>
                                      </a:lnTo>
                                      <a:lnTo>
                                        <a:pt x="251" y="973"/>
                                      </a:lnTo>
                                      <a:lnTo>
                                        <a:pt x="243" y="969"/>
                                      </a:lnTo>
                                      <a:lnTo>
                                        <a:pt x="237" y="964"/>
                                      </a:lnTo>
                                      <a:lnTo>
                                        <a:pt x="230" y="958"/>
                                      </a:lnTo>
                                      <a:lnTo>
                                        <a:pt x="224" y="954"/>
                                      </a:lnTo>
                                      <a:lnTo>
                                        <a:pt x="216" y="950"/>
                                      </a:lnTo>
                                      <a:lnTo>
                                        <a:pt x="209" y="943"/>
                                      </a:lnTo>
                                      <a:lnTo>
                                        <a:pt x="197" y="935"/>
                                      </a:lnTo>
                                      <a:lnTo>
                                        <a:pt x="190" y="929"/>
                                      </a:lnTo>
                                      <a:lnTo>
                                        <a:pt x="182" y="924"/>
                                      </a:lnTo>
                                      <a:lnTo>
                                        <a:pt x="182" y="925"/>
                                      </a:lnTo>
                                      <a:lnTo>
                                        <a:pt x="178" y="918"/>
                                      </a:lnTo>
                                      <a:lnTo>
                                        <a:pt x="172" y="912"/>
                                      </a:lnTo>
                                      <a:lnTo>
                                        <a:pt x="165" y="908"/>
                                      </a:lnTo>
                                      <a:lnTo>
                                        <a:pt x="159" y="901"/>
                                      </a:lnTo>
                                      <a:lnTo>
                                        <a:pt x="154" y="895"/>
                                      </a:lnTo>
                                      <a:lnTo>
                                        <a:pt x="154" y="896"/>
                                      </a:lnTo>
                                      <a:lnTo>
                                        <a:pt x="150" y="889"/>
                                      </a:lnTo>
                                      <a:lnTo>
                                        <a:pt x="143" y="883"/>
                                      </a:lnTo>
                                      <a:lnTo>
                                        <a:pt x="131" y="871"/>
                                      </a:lnTo>
                                      <a:lnTo>
                                        <a:pt x="131" y="872"/>
                                      </a:lnTo>
                                      <a:lnTo>
                                        <a:pt x="126" y="864"/>
                                      </a:lnTo>
                                      <a:lnTo>
                                        <a:pt x="120" y="858"/>
                                      </a:lnTo>
                                      <a:lnTo>
                                        <a:pt x="120" y="859"/>
                                      </a:lnTo>
                                      <a:lnTo>
                                        <a:pt x="116" y="852"/>
                                      </a:lnTo>
                                      <a:lnTo>
                                        <a:pt x="110" y="845"/>
                                      </a:lnTo>
                                      <a:lnTo>
                                        <a:pt x="110" y="846"/>
                                      </a:lnTo>
                                      <a:lnTo>
                                        <a:pt x="101" y="834"/>
                                      </a:lnTo>
                                      <a:lnTo>
                                        <a:pt x="101" y="833"/>
                                      </a:lnTo>
                                      <a:lnTo>
                                        <a:pt x="95" y="824"/>
                                      </a:lnTo>
                                      <a:lnTo>
                                        <a:pt x="95" y="825"/>
                                      </a:lnTo>
                                      <a:lnTo>
                                        <a:pt x="86" y="813"/>
                                      </a:lnTo>
                                      <a:lnTo>
                                        <a:pt x="82" y="804"/>
                                      </a:lnTo>
                                      <a:lnTo>
                                        <a:pt x="74" y="792"/>
                                      </a:lnTo>
                                      <a:lnTo>
                                        <a:pt x="70" y="783"/>
                                      </a:lnTo>
                                      <a:lnTo>
                                        <a:pt x="65" y="777"/>
                                      </a:lnTo>
                                      <a:lnTo>
                                        <a:pt x="61" y="769"/>
                                      </a:lnTo>
                                      <a:lnTo>
                                        <a:pt x="57" y="762"/>
                                      </a:lnTo>
                                      <a:lnTo>
                                        <a:pt x="58" y="763"/>
                                      </a:lnTo>
                                      <a:lnTo>
                                        <a:pt x="56" y="755"/>
                                      </a:lnTo>
                                      <a:lnTo>
                                        <a:pt x="51" y="746"/>
                                      </a:lnTo>
                                      <a:lnTo>
                                        <a:pt x="52" y="746"/>
                                      </a:lnTo>
                                      <a:lnTo>
                                        <a:pt x="50" y="740"/>
                                      </a:lnTo>
                                      <a:lnTo>
                                        <a:pt x="49" y="740"/>
                                      </a:lnTo>
                                      <a:lnTo>
                                        <a:pt x="46" y="732"/>
                                      </a:lnTo>
                                      <a:lnTo>
                                        <a:pt x="41" y="725"/>
                                      </a:lnTo>
                                      <a:lnTo>
                                        <a:pt x="42" y="725"/>
                                      </a:lnTo>
                                      <a:lnTo>
                                        <a:pt x="40" y="717"/>
                                      </a:lnTo>
                                      <a:lnTo>
                                        <a:pt x="35" y="709"/>
                                      </a:lnTo>
                                      <a:lnTo>
                                        <a:pt x="36" y="709"/>
                                      </a:lnTo>
                                      <a:lnTo>
                                        <a:pt x="34" y="700"/>
                                      </a:lnTo>
                                      <a:lnTo>
                                        <a:pt x="32" y="694"/>
                                      </a:lnTo>
                                      <a:lnTo>
                                        <a:pt x="30" y="685"/>
                                      </a:lnTo>
                                      <a:lnTo>
                                        <a:pt x="25" y="677"/>
                                      </a:lnTo>
                                      <a:lnTo>
                                        <a:pt x="26" y="677"/>
                                      </a:lnTo>
                                      <a:lnTo>
                                        <a:pt x="19" y="652"/>
                                      </a:lnTo>
                                      <a:lnTo>
                                        <a:pt x="18" y="652"/>
                                      </a:lnTo>
                                      <a:lnTo>
                                        <a:pt x="16" y="646"/>
                                      </a:lnTo>
                                      <a:lnTo>
                                        <a:pt x="17" y="647"/>
                                      </a:lnTo>
                                      <a:lnTo>
                                        <a:pt x="17" y="638"/>
                                      </a:lnTo>
                                      <a:lnTo>
                                        <a:pt x="11" y="613"/>
                                      </a:lnTo>
                                      <a:lnTo>
                                        <a:pt x="9" y="606"/>
                                      </a:lnTo>
                                      <a:lnTo>
                                        <a:pt x="9" y="607"/>
                                      </a:lnTo>
                                      <a:lnTo>
                                        <a:pt x="9" y="587"/>
                                      </a:lnTo>
                                      <a:lnTo>
                                        <a:pt x="7" y="579"/>
                                      </a:lnTo>
                                      <a:lnTo>
                                        <a:pt x="7" y="580"/>
                                      </a:lnTo>
                                      <a:lnTo>
                                        <a:pt x="7" y="571"/>
                                      </a:lnTo>
                                      <a:lnTo>
                                        <a:pt x="5" y="564"/>
                                      </a:lnTo>
                                      <a:lnTo>
                                        <a:pt x="5" y="565"/>
                                      </a:lnTo>
                                      <a:lnTo>
                                        <a:pt x="5" y="499"/>
                                      </a:lnTo>
                                      <a:lnTo>
                                        <a:pt x="7" y="491"/>
                                      </a:lnTo>
                                      <a:lnTo>
                                        <a:pt x="7" y="474"/>
                                      </a:lnTo>
                                      <a:lnTo>
                                        <a:pt x="9" y="465"/>
                                      </a:lnTo>
                                      <a:lnTo>
                                        <a:pt x="9" y="448"/>
                                      </a:lnTo>
                                      <a:lnTo>
                                        <a:pt x="11" y="442"/>
                                      </a:lnTo>
                                      <a:lnTo>
                                        <a:pt x="13" y="432"/>
                                      </a:lnTo>
                                      <a:lnTo>
                                        <a:pt x="15" y="425"/>
                                      </a:lnTo>
                                      <a:lnTo>
                                        <a:pt x="17" y="417"/>
                                      </a:lnTo>
                                      <a:lnTo>
                                        <a:pt x="17" y="410"/>
                                      </a:lnTo>
                                      <a:lnTo>
                                        <a:pt x="19" y="401"/>
                                      </a:lnTo>
                                      <a:lnTo>
                                        <a:pt x="18" y="402"/>
                                      </a:lnTo>
                                      <a:lnTo>
                                        <a:pt x="23" y="393"/>
                                      </a:lnTo>
                                      <a:lnTo>
                                        <a:pt x="23" y="384"/>
                                      </a:lnTo>
                                      <a:lnTo>
                                        <a:pt x="26" y="378"/>
                                      </a:lnTo>
                                      <a:lnTo>
                                        <a:pt x="25" y="379"/>
                                      </a:lnTo>
                                      <a:lnTo>
                                        <a:pt x="30" y="370"/>
                                      </a:lnTo>
                                      <a:lnTo>
                                        <a:pt x="34" y="353"/>
                                      </a:lnTo>
                                      <a:lnTo>
                                        <a:pt x="36" y="346"/>
                                      </a:lnTo>
                                      <a:lnTo>
                                        <a:pt x="35" y="347"/>
                                      </a:lnTo>
                                      <a:lnTo>
                                        <a:pt x="43" y="331"/>
                                      </a:lnTo>
                                      <a:lnTo>
                                        <a:pt x="44" y="330"/>
                                      </a:lnTo>
                                      <a:lnTo>
                                        <a:pt x="47" y="323"/>
                                      </a:lnTo>
                                      <a:lnTo>
                                        <a:pt x="46" y="323"/>
                                      </a:lnTo>
                                      <a:lnTo>
                                        <a:pt x="49" y="315"/>
                                      </a:lnTo>
                                      <a:lnTo>
                                        <a:pt x="50" y="315"/>
                                      </a:lnTo>
                                      <a:lnTo>
                                        <a:pt x="52" y="306"/>
                                      </a:lnTo>
                                      <a:lnTo>
                                        <a:pt x="51" y="307"/>
                                      </a:lnTo>
                                      <a:lnTo>
                                        <a:pt x="55" y="301"/>
                                      </a:lnTo>
                                      <a:lnTo>
                                        <a:pt x="59" y="293"/>
                                      </a:lnTo>
                                      <a:lnTo>
                                        <a:pt x="59" y="292"/>
                                      </a:lnTo>
                                      <a:lnTo>
                                        <a:pt x="61" y="286"/>
                                      </a:lnTo>
                                      <a:lnTo>
                                        <a:pt x="61" y="287"/>
                                      </a:lnTo>
                                      <a:lnTo>
                                        <a:pt x="70" y="271"/>
                                      </a:lnTo>
                                      <a:lnTo>
                                        <a:pt x="82" y="252"/>
                                      </a:lnTo>
                                      <a:lnTo>
                                        <a:pt x="86" y="243"/>
                                      </a:lnTo>
                                      <a:lnTo>
                                        <a:pt x="91" y="237"/>
                                      </a:lnTo>
                                      <a:lnTo>
                                        <a:pt x="97" y="231"/>
                                      </a:lnTo>
                                      <a:lnTo>
                                        <a:pt x="101" y="224"/>
                                      </a:lnTo>
                                      <a:lnTo>
                                        <a:pt x="105" y="216"/>
                                      </a:lnTo>
                                      <a:lnTo>
                                        <a:pt x="112" y="209"/>
                                      </a:lnTo>
                                      <a:lnTo>
                                        <a:pt x="116" y="203"/>
                                      </a:lnTo>
                                      <a:lnTo>
                                        <a:pt x="122" y="197"/>
                                      </a:lnTo>
                                      <a:lnTo>
                                        <a:pt x="126" y="191"/>
                                      </a:lnTo>
                                      <a:lnTo>
                                        <a:pt x="133" y="182"/>
                                      </a:lnTo>
                                      <a:lnTo>
                                        <a:pt x="137" y="178"/>
                                      </a:lnTo>
                                      <a:lnTo>
                                        <a:pt x="143" y="173"/>
                                      </a:lnTo>
                                      <a:lnTo>
                                        <a:pt x="150" y="166"/>
                                      </a:lnTo>
                                      <a:lnTo>
                                        <a:pt x="155" y="160"/>
                                      </a:lnTo>
                                      <a:lnTo>
                                        <a:pt x="159" y="154"/>
                                      </a:lnTo>
                                      <a:lnTo>
                                        <a:pt x="165" y="147"/>
                                      </a:lnTo>
                                      <a:lnTo>
                                        <a:pt x="172" y="143"/>
                                      </a:lnTo>
                                      <a:lnTo>
                                        <a:pt x="184" y="131"/>
                                      </a:lnTo>
                                      <a:lnTo>
                                        <a:pt x="190" y="126"/>
                                      </a:lnTo>
                                      <a:lnTo>
                                        <a:pt x="197" y="120"/>
                                      </a:lnTo>
                                      <a:lnTo>
                                        <a:pt x="203" y="116"/>
                                      </a:lnTo>
                                      <a:lnTo>
                                        <a:pt x="209" y="109"/>
                                      </a:lnTo>
                                      <a:lnTo>
                                        <a:pt x="218" y="105"/>
                                      </a:lnTo>
                                      <a:lnTo>
                                        <a:pt x="224" y="99"/>
                                      </a:lnTo>
                                      <a:lnTo>
                                        <a:pt x="243" y="86"/>
                                      </a:lnTo>
                                      <a:lnTo>
                                        <a:pt x="251" y="82"/>
                                      </a:lnTo>
                                      <a:lnTo>
                                        <a:pt x="258" y="78"/>
                                      </a:lnTo>
                                      <a:lnTo>
                                        <a:pt x="263" y="74"/>
                                      </a:lnTo>
                                      <a:lnTo>
                                        <a:pt x="271" y="69"/>
                                      </a:lnTo>
                                      <a:lnTo>
                                        <a:pt x="278" y="65"/>
                                      </a:lnTo>
                                      <a:lnTo>
                                        <a:pt x="301" y="54"/>
                                      </a:lnTo>
                                      <a:lnTo>
                                        <a:pt x="300" y="55"/>
                                      </a:lnTo>
                                      <a:lnTo>
                                        <a:pt x="306" y="53"/>
                                      </a:lnTo>
                                      <a:lnTo>
                                        <a:pt x="307" y="52"/>
                                      </a:lnTo>
                                      <a:lnTo>
                                        <a:pt x="315" y="47"/>
                                      </a:lnTo>
                                      <a:lnTo>
                                        <a:pt x="314" y="48"/>
                                      </a:lnTo>
                                      <a:lnTo>
                                        <a:pt x="323" y="45"/>
                                      </a:lnTo>
                                      <a:lnTo>
                                        <a:pt x="330" y="41"/>
                                      </a:lnTo>
                                      <a:lnTo>
                                        <a:pt x="329" y="42"/>
                                      </a:lnTo>
                                      <a:lnTo>
                                        <a:pt x="337" y="40"/>
                                      </a:lnTo>
                                      <a:lnTo>
                                        <a:pt x="347" y="35"/>
                                      </a:lnTo>
                                      <a:lnTo>
                                        <a:pt x="346" y="36"/>
                                      </a:lnTo>
                                      <a:lnTo>
                                        <a:pt x="354" y="34"/>
                                      </a:lnTo>
                                      <a:lnTo>
                                        <a:pt x="361" y="31"/>
                                      </a:lnTo>
                                      <a:lnTo>
                                        <a:pt x="369" y="26"/>
                                      </a:lnTo>
                                      <a:lnTo>
                                        <a:pt x="368" y="27"/>
                                      </a:lnTo>
                                      <a:lnTo>
                                        <a:pt x="393" y="21"/>
                                      </a:lnTo>
                                      <a:lnTo>
                                        <a:pt x="399" y="19"/>
                                      </a:lnTo>
                                      <a:lnTo>
                                        <a:pt x="425" y="13"/>
                                      </a:lnTo>
                                      <a:lnTo>
                                        <a:pt x="433" y="13"/>
                                      </a:lnTo>
                                      <a:lnTo>
                                        <a:pt x="441" y="10"/>
                                      </a:lnTo>
                                      <a:lnTo>
                                        <a:pt x="448" y="10"/>
                                      </a:lnTo>
                                      <a:lnTo>
                                        <a:pt x="456" y="8"/>
                                      </a:lnTo>
                                      <a:lnTo>
                                        <a:pt x="467" y="6"/>
                                      </a:lnTo>
                                      <a:lnTo>
                                        <a:pt x="489" y="6"/>
                                      </a:lnTo>
                                      <a:lnTo>
                                        <a:pt x="497" y="4"/>
                                      </a:lnTo>
                                      <a:lnTo>
                                        <a:pt x="556" y="4"/>
                                      </a:lnTo>
                                      <a:lnTo>
                                        <a:pt x="555" y="4"/>
                                      </a:lnTo>
                                      <a:lnTo>
                                        <a:pt x="563" y="6"/>
                                      </a:lnTo>
                                      <a:lnTo>
                                        <a:pt x="589" y="6"/>
                                      </a:lnTo>
                                      <a:lnTo>
                                        <a:pt x="587" y="6"/>
                                      </a:lnTo>
                                      <a:lnTo>
                                        <a:pt x="594" y="8"/>
                                      </a:lnTo>
                                      <a:lnTo>
                                        <a:pt x="604" y="10"/>
                                      </a:lnTo>
                                      <a:lnTo>
                                        <a:pt x="612" y="10"/>
                                      </a:lnTo>
                                      <a:lnTo>
                                        <a:pt x="611" y="10"/>
                                      </a:lnTo>
                                      <a:lnTo>
                                        <a:pt x="621" y="13"/>
                                      </a:lnTo>
                                      <a:lnTo>
                                        <a:pt x="627" y="15"/>
                                      </a:lnTo>
                                      <a:lnTo>
                                        <a:pt x="637" y="15"/>
                                      </a:lnTo>
                                      <a:lnTo>
                                        <a:pt x="636" y="15"/>
                                      </a:lnTo>
                                      <a:lnTo>
                                        <a:pt x="669" y="23"/>
                                      </a:lnTo>
                                      <a:lnTo>
                                        <a:pt x="676" y="25"/>
                                      </a:lnTo>
                                      <a:lnTo>
                                        <a:pt x="676" y="24"/>
                                      </a:lnTo>
                                      <a:lnTo>
                                        <a:pt x="684" y="28"/>
                                      </a:lnTo>
                                      <a:lnTo>
                                        <a:pt x="691" y="32"/>
                                      </a:lnTo>
                                      <a:lnTo>
                                        <a:pt x="700" y="34"/>
                                      </a:lnTo>
                                      <a:lnTo>
                                        <a:pt x="706" y="36"/>
                                      </a:lnTo>
                                      <a:lnTo>
                                        <a:pt x="706" y="35"/>
                                      </a:lnTo>
                                      <a:lnTo>
                                        <a:pt x="715" y="40"/>
                                      </a:lnTo>
                                      <a:lnTo>
                                        <a:pt x="723" y="42"/>
                                      </a:lnTo>
                                      <a:lnTo>
                                        <a:pt x="723" y="41"/>
                                      </a:lnTo>
                                      <a:lnTo>
                                        <a:pt x="729" y="45"/>
                                      </a:lnTo>
                                      <a:lnTo>
                                        <a:pt x="738" y="48"/>
                                      </a:lnTo>
                                      <a:lnTo>
                                        <a:pt x="738" y="47"/>
                                      </a:lnTo>
                                      <a:lnTo>
                                        <a:pt x="761" y="60"/>
                                      </a:lnTo>
                                      <a:lnTo>
                                        <a:pt x="769" y="62"/>
                                      </a:lnTo>
                                      <a:lnTo>
                                        <a:pt x="769" y="61"/>
                                      </a:lnTo>
                                      <a:lnTo>
                                        <a:pt x="782" y="69"/>
                                      </a:lnTo>
                                      <a:lnTo>
                                        <a:pt x="790" y="74"/>
                                      </a:lnTo>
                                      <a:lnTo>
                                        <a:pt x="789" y="74"/>
                                      </a:lnTo>
                                      <a:lnTo>
                                        <a:pt x="794" y="78"/>
                                      </a:lnTo>
                                      <a:lnTo>
                                        <a:pt x="795" y="78"/>
                                      </a:lnTo>
                                      <a:lnTo>
                                        <a:pt x="803" y="83"/>
                                      </a:lnTo>
                                      <a:lnTo>
                                        <a:pt x="801" y="8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4" name="Freeform 12"/>
                              <wps:cNvSpPr>
                                <a:spLocks noChangeArrowheads="1"/>
                              </wps:cNvSpPr>
                              <wps:spPr bwMode="auto">
                                <a:xfrm>
                                  <a:off x="41" y="91"/>
                                  <a:ext cx="1060" cy="962"/>
                                </a:xfrm>
                                <a:custGeom>
                                  <a:avLst/>
                                  <a:gdLst>
                                    <a:gd name="T0" fmla="*/ 916 w 1061"/>
                                    <a:gd name="T1" fmla="*/ 892 h 963"/>
                                    <a:gd name="T2" fmla="*/ 981 w 1061"/>
                                    <a:gd name="T3" fmla="*/ 806 h 963"/>
                                    <a:gd name="T4" fmla="*/ 1008 w 1061"/>
                                    <a:gd name="T5" fmla="*/ 754 h 963"/>
                                    <a:gd name="T6" fmla="*/ 1022 w 1061"/>
                                    <a:gd name="T7" fmla="*/ 717 h 963"/>
                                    <a:gd name="T8" fmla="*/ 1044 w 1061"/>
                                    <a:gd name="T9" fmla="*/ 645 h 963"/>
                                    <a:gd name="T10" fmla="*/ 1055 w 1061"/>
                                    <a:gd name="T11" fmla="*/ 502 h 963"/>
                                    <a:gd name="T12" fmla="*/ 1044 w 1061"/>
                                    <a:gd name="T13" fmla="*/ 424 h 963"/>
                                    <a:gd name="T14" fmla="*/ 1027 w 1061"/>
                                    <a:gd name="T15" fmla="*/ 362 h 963"/>
                                    <a:gd name="T16" fmla="*/ 1012 w 1061"/>
                                    <a:gd name="T17" fmla="*/ 324 h 963"/>
                                    <a:gd name="T18" fmla="*/ 981 w 1061"/>
                                    <a:gd name="T19" fmla="*/ 264 h 963"/>
                                    <a:gd name="T20" fmla="*/ 939 w 1061"/>
                                    <a:gd name="T21" fmla="*/ 202 h 963"/>
                                    <a:gd name="T22" fmla="*/ 900 w 1061"/>
                                    <a:gd name="T23" fmla="*/ 159 h 963"/>
                                    <a:gd name="T24" fmla="*/ 823 w 1061"/>
                                    <a:gd name="T25" fmla="*/ 97 h 963"/>
                                    <a:gd name="T26" fmla="*/ 786 w 1061"/>
                                    <a:gd name="T27" fmla="*/ 64 h 963"/>
                                    <a:gd name="T28" fmla="*/ 715 w 1061"/>
                                    <a:gd name="T29" fmla="*/ 33 h 963"/>
                                    <a:gd name="T30" fmla="*/ 660 w 1061"/>
                                    <a:gd name="T31" fmla="*/ 16 h 963"/>
                                    <a:gd name="T32" fmla="*/ 496 w 1061"/>
                                    <a:gd name="T33" fmla="*/ 2 h 963"/>
                                    <a:gd name="T34" fmla="*/ 430 w 1061"/>
                                    <a:gd name="T35" fmla="*/ 10 h 963"/>
                                    <a:gd name="T36" fmla="*/ 374 w 1061"/>
                                    <a:gd name="T37" fmla="*/ 25 h 963"/>
                                    <a:gd name="T38" fmla="*/ 288 w 1061"/>
                                    <a:gd name="T39" fmla="*/ 60 h 963"/>
                                    <a:gd name="T40" fmla="*/ 231 w 1061"/>
                                    <a:gd name="T41" fmla="*/ 93 h 963"/>
                                    <a:gd name="T42" fmla="*/ 179 w 1061"/>
                                    <a:gd name="T43" fmla="*/ 135 h 963"/>
                                    <a:gd name="T44" fmla="*/ 125 w 1061"/>
                                    <a:gd name="T45" fmla="*/ 189 h 963"/>
                                    <a:gd name="T46" fmla="*/ 93 w 1061"/>
                                    <a:gd name="T47" fmla="*/ 229 h 963"/>
                                    <a:gd name="T48" fmla="*/ 56 w 1061"/>
                                    <a:gd name="T49" fmla="*/ 298 h 963"/>
                                    <a:gd name="T50" fmla="*/ 27 w 1061"/>
                                    <a:gd name="T51" fmla="*/ 366 h 963"/>
                                    <a:gd name="T52" fmla="*/ 6 w 1061"/>
                                    <a:gd name="T53" fmla="*/ 455 h 963"/>
                                    <a:gd name="T54" fmla="*/ 2 w 1061"/>
                                    <a:gd name="T55" fmla="*/ 578 h 963"/>
                                    <a:gd name="T56" fmla="*/ 6 w 1061"/>
                                    <a:gd name="T57" fmla="*/ 495 h 963"/>
                                    <a:gd name="T58" fmla="*/ 21 w 1061"/>
                                    <a:gd name="T59" fmla="*/ 407 h 963"/>
                                    <a:gd name="T60" fmla="*/ 39 w 1061"/>
                                    <a:gd name="T61" fmla="*/ 345 h 963"/>
                                    <a:gd name="T62" fmla="*/ 59 w 1061"/>
                                    <a:gd name="T63" fmla="*/ 300 h 963"/>
                                    <a:gd name="T64" fmla="*/ 97 w 1061"/>
                                    <a:gd name="T65" fmla="*/ 232 h 963"/>
                                    <a:gd name="T66" fmla="*/ 145 w 1061"/>
                                    <a:gd name="T67" fmla="*/ 174 h 963"/>
                                    <a:gd name="T68" fmla="*/ 226 w 1061"/>
                                    <a:gd name="T69" fmla="*/ 103 h 963"/>
                                    <a:gd name="T70" fmla="*/ 284 w 1061"/>
                                    <a:gd name="T71" fmla="*/ 67 h 963"/>
                                    <a:gd name="T72" fmla="*/ 335 w 1061"/>
                                    <a:gd name="T73" fmla="*/ 42 h 963"/>
                                    <a:gd name="T74" fmla="*/ 400 w 1061"/>
                                    <a:gd name="T75" fmla="*/ 20 h 963"/>
                                    <a:gd name="T76" fmla="*/ 464 w 1061"/>
                                    <a:gd name="T77" fmla="*/ 8 h 963"/>
                                    <a:gd name="T78" fmla="*/ 583 w 1061"/>
                                    <a:gd name="T79" fmla="*/ 6 h 963"/>
                                    <a:gd name="T80" fmla="*/ 667 w 1061"/>
                                    <a:gd name="T81" fmla="*/ 20 h 963"/>
                                    <a:gd name="T82" fmla="*/ 723 w 1061"/>
                                    <a:gd name="T83" fmla="*/ 39 h 963"/>
                                    <a:gd name="T84" fmla="*/ 790 w 1061"/>
                                    <a:gd name="T85" fmla="*/ 71 h 963"/>
                                    <a:gd name="T86" fmla="*/ 819 w 1061"/>
                                    <a:gd name="T87" fmla="*/ 101 h 963"/>
                                    <a:gd name="T88" fmla="*/ 879 w 1061"/>
                                    <a:gd name="T89" fmla="*/ 145 h 963"/>
                                    <a:gd name="T90" fmla="*/ 923 w 1061"/>
                                    <a:gd name="T91" fmla="*/ 192 h 963"/>
                                    <a:gd name="T92" fmla="*/ 982 w 1061"/>
                                    <a:gd name="T93" fmla="*/ 274 h 963"/>
                                    <a:gd name="T94" fmla="*/ 1008 w 1061"/>
                                    <a:gd name="T95" fmla="*/ 325 h 963"/>
                                    <a:gd name="T96" fmla="*/ 1027 w 1061"/>
                                    <a:gd name="T97" fmla="*/ 380 h 963"/>
                                    <a:gd name="T98" fmla="*/ 1044 w 1061"/>
                                    <a:gd name="T99" fmla="*/ 450 h 963"/>
                                    <a:gd name="T100" fmla="*/ 1050 w 1061"/>
                                    <a:gd name="T101" fmla="*/ 586 h 963"/>
                                    <a:gd name="T102" fmla="*/ 1038 w 1061"/>
                                    <a:gd name="T103" fmla="*/ 650 h 963"/>
                                    <a:gd name="T104" fmla="*/ 1017 w 1061"/>
                                    <a:gd name="T105" fmla="*/ 721 h 963"/>
                                    <a:gd name="T106" fmla="*/ 986 w 1061"/>
                                    <a:gd name="T107" fmla="*/ 789 h 963"/>
                                    <a:gd name="T108" fmla="*/ 944 w 1061"/>
                                    <a:gd name="T109" fmla="*/ 849 h 963"/>
                                    <a:gd name="T110" fmla="*/ 901 w 1061"/>
                                    <a:gd name="T111" fmla="*/ 901 h 963"/>
                                    <a:gd name="T112" fmla="*/ 841 w 1061"/>
                                    <a:gd name="T113" fmla="*/ 959 h 963"/>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1061" h="963">
                                      <a:moveTo>
                                        <a:pt x="845" y="963"/>
                                      </a:moveTo>
                                      <a:lnTo>
                                        <a:pt x="854" y="957"/>
                                      </a:lnTo>
                                      <a:lnTo>
                                        <a:pt x="860" y="950"/>
                                      </a:lnTo>
                                      <a:lnTo>
                                        <a:pt x="873" y="942"/>
                                      </a:lnTo>
                                      <a:lnTo>
                                        <a:pt x="885" y="929"/>
                                      </a:lnTo>
                                      <a:lnTo>
                                        <a:pt x="892" y="925"/>
                                      </a:lnTo>
                                      <a:lnTo>
                                        <a:pt x="908" y="908"/>
                                      </a:lnTo>
                                      <a:lnTo>
                                        <a:pt x="914" y="902"/>
                                      </a:lnTo>
                                      <a:lnTo>
                                        <a:pt x="920" y="896"/>
                                      </a:lnTo>
                                      <a:lnTo>
                                        <a:pt x="924" y="890"/>
                                      </a:lnTo>
                                      <a:lnTo>
                                        <a:pt x="937" y="878"/>
                                      </a:lnTo>
                                      <a:lnTo>
                                        <a:pt x="941" y="871"/>
                                      </a:lnTo>
                                      <a:lnTo>
                                        <a:pt x="947" y="865"/>
                                      </a:lnTo>
                                      <a:lnTo>
                                        <a:pt x="952" y="857"/>
                                      </a:lnTo>
                                      <a:lnTo>
                                        <a:pt x="958" y="850"/>
                                      </a:lnTo>
                                      <a:lnTo>
                                        <a:pt x="970" y="831"/>
                                      </a:lnTo>
                                      <a:lnTo>
                                        <a:pt x="977" y="823"/>
                                      </a:lnTo>
                                      <a:lnTo>
                                        <a:pt x="985" y="810"/>
                                      </a:lnTo>
                                      <a:lnTo>
                                        <a:pt x="989" y="802"/>
                                      </a:lnTo>
                                      <a:lnTo>
                                        <a:pt x="994" y="796"/>
                                      </a:lnTo>
                                      <a:lnTo>
                                        <a:pt x="998" y="787"/>
                                      </a:lnTo>
                                      <a:lnTo>
                                        <a:pt x="999" y="786"/>
                                      </a:lnTo>
                                      <a:lnTo>
                                        <a:pt x="1001" y="780"/>
                                      </a:lnTo>
                                      <a:lnTo>
                                        <a:pt x="1000" y="781"/>
                                      </a:lnTo>
                                      <a:lnTo>
                                        <a:pt x="1004" y="773"/>
                                      </a:lnTo>
                                      <a:lnTo>
                                        <a:pt x="1008" y="765"/>
                                      </a:lnTo>
                                      <a:lnTo>
                                        <a:pt x="1012" y="758"/>
                                      </a:lnTo>
                                      <a:lnTo>
                                        <a:pt x="1016" y="749"/>
                                      </a:lnTo>
                                      <a:lnTo>
                                        <a:pt x="1015" y="750"/>
                                      </a:lnTo>
                                      <a:lnTo>
                                        <a:pt x="1019" y="743"/>
                                      </a:lnTo>
                                      <a:lnTo>
                                        <a:pt x="1021" y="734"/>
                                      </a:lnTo>
                                      <a:lnTo>
                                        <a:pt x="1020" y="735"/>
                                      </a:lnTo>
                                      <a:lnTo>
                                        <a:pt x="1024" y="727"/>
                                      </a:lnTo>
                                      <a:lnTo>
                                        <a:pt x="1025" y="726"/>
                                      </a:lnTo>
                                      <a:lnTo>
                                        <a:pt x="1027" y="720"/>
                                      </a:lnTo>
                                      <a:lnTo>
                                        <a:pt x="1026" y="721"/>
                                      </a:lnTo>
                                      <a:lnTo>
                                        <a:pt x="1031" y="711"/>
                                      </a:lnTo>
                                      <a:lnTo>
                                        <a:pt x="1036" y="694"/>
                                      </a:lnTo>
                                      <a:lnTo>
                                        <a:pt x="1038" y="688"/>
                                      </a:lnTo>
                                      <a:lnTo>
                                        <a:pt x="1040" y="680"/>
                                      </a:lnTo>
                                      <a:lnTo>
                                        <a:pt x="1039" y="681"/>
                                      </a:lnTo>
                                      <a:lnTo>
                                        <a:pt x="1044" y="671"/>
                                      </a:lnTo>
                                      <a:lnTo>
                                        <a:pt x="1046" y="663"/>
                                      </a:lnTo>
                                      <a:lnTo>
                                        <a:pt x="1046" y="655"/>
                                      </a:lnTo>
                                      <a:lnTo>
                                        <a:pt x="1048" y="649"/>
                                      </a:lnTo>
                                      <a:lnTo>
                                        <a:pt x="1052" y="632"/>
                                      </a:lnTo>
                                      <a:lnTo>
                                        <a:pt x="1052" y="624"/>
                                      </a:lnTo>
                                      <a:lnTo>
                                        <a:pt x="1057" y="607"/>
                                      </a:lnTo>
                                      <a:lnTo>
                                        <a:pt x="1057" y="599"/>
                                      </a:lnTo>
                                      <a:lnTo>
                                        <a:pt x="1059" y="590"/>
                                      </a:lnTo>
                                      <a:lnTo>
                                        <a:pt x="1059" y="565"/>
                                      </a:lnTo>
                                      <a:lnTo>
                                        <a:pt x="1061" y="557"/>
                                      </a:lnTo>
                                      <a:lnTo>
                                        <a:pt x="1061" y="517"/>
                                      </a:lnTo>
                                      <a:lnTo>
                                        <a:pt x="1059" y="506"/>
                                      </a:lnTo>
                                      <a:lnTo>
                                        <a:pt x="1059" y="507"/>
                                      </a:lnTo>
                                      <a:lnTo>
                                        <a:pt x="1059" y="483"/>
                                      </a:lnTo>
                                      <a:lnTo>
                                        <a:pt x="1057" y="474"/>
                                      </a:lnTo>
                                      <a:lnTo>
                                        <a:pt x="1057" y="475"/>
                                      </a:lnTo>
                                      <a:lnTo>
                                        <a:pt x="1057" y="466"/>
                                      </a:lnTo>
                                      <a:lnTo>
                                        <a:pt x="1052" y="449"/>
                                      </a:lnTo>
                                      <a:lnTo>
                                        <a:pt x="1052" y="450"/>
                                      </a:lnTo>
                                      <a:lnTo>
                                        <a:pt x="1052" y="441"/>
                                      </a:lnTo>
                                      <a:lnTo>
                                        <a:pt x="1048" y="424"/>
                                      </a:lnTo>
                                      <a:lnTo>
                                        <a:pt x="1046" y="418"/>
                                      </a:lnTo>
                                      <a:lnTo>
                                        <a:pt x="1046" y="419"/>
                                      </a:lnTo>
                                      <a:lnTo>
                                        <a:pt x="1046" y="410"/>
                                      </a:lnTo>
                                      <a:lnTo>
                                        <a:pt x="1044" y="402"/>
                                      </a:lnTo>
                                      <a:lnTo>
                                        <a:pt x="1039" y="393"/>
                                      </a:lnTo>
                                      <a:lnTo>
                                        <a:pt x="1040" y="393"/>
                                      </a:lnTo>
                                      <a:lnTo>
                                        <a:pt x="1038" y="385"/>
                                      </a:lnTo>
                                      <a:lnTo>
                                        <a:pt x="1036" y="379"/>
                                      </a:lnTo>
                                      <a:lnTo>
                                        <a:pt x="1031" y="362"/>
                                      </a:lnTo>
                                      <a:lnTo>
                                        <a:pt x="1026" y="353"/>
                                      </a:lnTo>
                                      <a:lnTo>
                                        <a:pt x="1027" y="353"/>
                                      </a:lnTo>
                                      <a:lnTo>
                                        <a:pt x="1025" y="345"/>
                                      </a:lnTo>
                                      <a:lnTo>
                                        <a:pt x="1023" y="339"/>
                                      </a:lnTo>
                                      <a:lnTo>
                                        <a:pt x="1022" y="339"/>
                                      </a:lnTo>
                                      <a:lnTo>
                                        <a:pt x="1018" y="330"/>
                                      </a:lnTo>
                                      <a:lnTo>
                                        <a:pt x="1019" y="330"/>
                                      </a:lnTo>
                                      <a:lnTo>
                                        <a:pt x="1017" y="324"/>
                                      </a:lnTo>
                                      <a:lnTo>
                                        <a:pt x="1016" y="324"/>
                                      </a:lnTo>
                                      <a:lnTo>
                                        <a:pt x="1012" y="315"/>
                                      </a:lnTo>
                                      <a:lnTo>
                                        <a:pt x="1008" y="307"/>
                                      </a:lnTo>
                                      <a:lnTo>
                                        <a:pt x="1004" y="301"/>
                                      </a:lnTo>
                                      <a:lnTo>
                                        <a:pt x="1005" y="301"/>
                                      </a:lnTo>
                                      <a:lnTo>
                                        <a:pt x="1002" y="293"/>
                                      </a:lnTo>
                                      <a:lnTo>
                                        <a:pt x="998" y="287"/>
                                      </a:lnTo>
                                      <a:lnTo>
                                        <a:pt x="994" y="279"/>
                                      </a:lnTo>
                                      <a:lnTo>
                                        <a:pt x="989" y="272"/>
                                      </a:lnTo>
                                      <a:lnTo>
                                        <a:pt x="985" y="264"/>
                                      </a:lnTo>
                                      <a:lnTo>
                                        <a:pt x="981" y="257"/>
                                      </a:lnTo>
                                      <a:lnTo>
                                        <a:pt x="977" y="248"/>
                                      </a:lnTo>
                                      <a:lnTo>
                                        <a:pt x="970" y="242"/>
                                      </a:lnTo>
                                      <a:lnTo>
                                        <a:pt x="970" y="243"/>
                                      </a:lnTo>
                                      <a:lnTo>
                                        <a:pt x="962" y="230"/>
                                      </a:lnTo>
                                      <a:lnTo>
                                        <a:pt x="958" y="221"/>
                                      </a:lnTo>
                                      <a:lnTo>
                                        <a:pt x="952" y="214"/>
                                      </a:lnTo>
                                      <a:lnTo>
                                        <a:pt x="952" y="215"/>
                                      </a:lnTo>
                                      <a:lnTo>
                                        <a:pt x="943" y="202"/>
                                      </a:lnTo>
                                      <a:lnTo>
                                        <a:pt x="930" y="189"/>
                                      </a:lnTo>
                                      <a:lnTo>
                                        <a:pt x="930" y="190"/>
                                      </a:lnTo>
                                      <a:lnTo>
                                        <a:pt x="926" y="183"/>
                                      </a:lnTo>
                                      <a:lnTo>
                                        <a:pt x="920" y="177"/>
                                      </a:lnTo>
                                      <a:lnTo>
                                        <a:pt x="914" y="171"/>
                                      </a:lnTo>
                                      <a:lnTo>
                                        <a:pt x="914" y="172"/>
                                      </a:lnTo>
                                      <a:lnTo>
                                        <a:pt x="909" y="166"/>
                                      </a:lnTo>
                                      <a:lnTo>
                                        <a:pt x="909" y="165"/>
                                      </a:lnTo>
                                      <a:lnTo>
                                        <a:pt x="904" y="159"/>
                                      </a:lnTo>
                                      <a:lnTo>
                                        <a:pt x="898" y="154"/>
                                      </a:lnTo>
                                      <a:lnTo>
                                        <a:pt x="885" y="142"/>
                                      </a:lnTo>
                                      <a:lnTo>
                                        <a:pt x="879" y="137"/>
                                      </a:lnTo>
                                      <a:lnTo>
                                        <a:pt x="866" y="125"/>
                                      </a:lnTo>
                                      <a:lnTo>
                                        <a:pt x="854" y="116"/>
                                      </a:lnTo>
                                      <a:lnTo>
                                        <a:pt x="848" y="110"/>
                                      </a:lnTo>
                                      <a:lnTo>
                                        <a:pt x="841" y="106"/>
                                      </a:lnTo>
                                      <a:lnTo>
                                        <a:pt x="833" y="102"/>
                                      </a:lnTo>
                                      <a:lnTo>
                                        <a:pt x="827" y="97"/>
                                      </a:lnTo>
                                      <a:lnTo>
                                        <a:pt x="820" y="91"/>
                                      </a:lnTo>
                                      <a:lnTo>
                                        <a:pt x="812" y="87"/>
                                      </a:lnTo>
                                      <a:lnTo>
                                        <a:pt x="812" y="90"/>
                                      </a:lnTo>
                                      <a:lnTo>
                                        <a:pt x="817" y="82"/>
                                      </a:lnTo>
                                      <a:lnTo>
                                        <a:pt x="810" y="76"/>
                                      </a:lnTo>
                                      <a:lnTo>
                                        <a:pt x="803" y="70"/>
                                      </a:lnTo>
                                      <a:lnTo>
                                        <a:pt x="795" y="68"/>
                                      </a:lnTo>
                                      <a:lnTo>
                                        <a:pt x="796" y="68"/>
                                      </a:lnTo>
                                      <a:lnTo>
                                        <a:pt x="790" y="64"/>
                                      </a:lnTo>
                                      <a:lnTo>
                                        <a:pt x="766" y="52"/>
                                      </a:lnTo>
                                      <a:lnTo>
                                        <a:pt x="757" y="50"/>
                                      </a:lnTo>
                                      <a:lnTo>
                                        <a:pt x="758" y="50"/>
                                      </a:lnTo>
                                      <a:lnTo>
                                        <a:pt x="752" y="46"/>
                                      </a:lnTo>
                                      <a:lnTo>
                                        <a:pt x="743" y="42"/>
                                      </a:lnTo>
                                      <a:lnTo>
                                        <a:pt x="734" y="40"/>
                                      </a:lnTo>
                                      <a:lnTo>
                                        <a:pt x="735" y="40"/>
                                      </a:lnTo>
                                      <a:lnTo>
                                        <a:pt x="728" y="35"/>
                                      </a:lnTo>
                                      <a:lnTo>
                                        <a:pt x="719" y="33"/>
                                      </a:lnTo>
                                      <a:lnTo>
                                        <a:pt x="720" y="33"/>
                                      </a:lnTo>
                                      <a:lnTo>
                                        <a:pt x="711" y="29"/>
                                      </a:lnTo>
                                      <a:lnTo>
                                        <a:pt x="703" y="27"/>
                                      </a:lnTo>
                                      <a:lnTo>
                                        <a:pt x="696" y="25"/>
                                      </a:lnTo>
                                      <a:lnTo>
                                        <a:pt x="689" y="23"/>
                                      </a:lnTo>
                                      <a:lnTo>
                                        <a:pt x="681" y="21"/>
                                      </a:lnTo>
                                      <a:lnTo>
                                        <a:pt x="682" y="21"/>
                                      </a:lnTo>
                                      <a:lnTo>
                                        <a:pt x="672" y="16"/>
                                      </a:lnTo>
                                      <a:lnTo>
                                        <a:pt x="664" y="16"/>
                                      </a:lnTo>
                                      <a:lnTo>
                                        <a:pt x="622" y="6"/>
                                      </a:lnTo>
                                      <a:lnTo>
                                        <a:pt x="613" y="6"/>
                                      </a:lnTo>
                                      <a:lnTo>
                                        <a:pt x="605" y="4"/>
                                      </a:lnTo>
                                      <a:lnTo>
                                        <a:pt x="597" y="4"/>
                                      </a:lnTo>
                                      <a:lnTo>
                                        <a:pt x="588" y="2"/>
                                      </a:lnTo>
                                      <a:lnTo>
                                        <a:pt x="572" y="2"/>
                                      </a:lnTo>
                                      <a:lnTo>
                                        <a:pt x="564" y="0"/>
                                      </a:lnTo>
                                      <a:lnTo>
                                        <a:pt x="504" y="0"/>
                                      </a:lnTo>
                                      <a:lnTo>
                                        <a:pt x="496" y="2"/>
                                      </a:lnTo>
                                      <a:lnTo>
                                        <a:pt x="497" y="2"/>
                                      </a:lnTo>
                                      <a:lnTo>
                                        <a:pt x="480" y="2"/>
                                      </a:lnTo>
                                      <a:lnTo>
                                        <a:pt x="472" y="4"/>
                                      </a:lnTo>
                                      <a:lnTo>
                                        <a:pt x="473" y="4"/>
                                      </a:lnTo>
                                      <a:lnTo>
                                        <a:pt x="463" y="4"/>
                                      </a:lnTo>
                                      <a:lnTo>
                                        <a:pt x="455" y="6"/>
                                      </a:lnTo>
                                      <a:lnTo>
                                        <a:pt x="456" y="6"/>
                                      </a:lnTo>
                                      <a:lnTo>
                                        <a:pt x="446" y="6"/>
                                      </a:lnTo>
                                      <a:lnTo>
                                        <a:pt x="430" y="10"/>
                                      </a:lnTo>
                                      <a:lnTo>
                                        <a:pt x="431" y="10"/>
                                      </a:lnTo>
                                      <a:lnTo>
                                        <a:pt x="421" y="10"/>
                                      </a:lnTo>
                                      <a:lnTo>
                                        <a:pt x="415" y="14"/>
                                      </a:lnTo>
                                      <a:lnTo>
                                        <a:pt x="406" y="16"/>
                                      </a:lnTo>
                                      <a:lnTo>
                                        <a:pt x="407" y="16"/>
                                      </a:lnTo>
                                      <a:lnTo>
                                        <a:pt x="398" y="16"/>
                                      </a:lnTo>
                                      <a:lnTo>
                                        <a:pt x="390" y="21"/>
                                      </a:lnTo>
                                      <a:lnTo>
                                        <a:pt x="381" y="23"/>
                                      </a:lnTo>
                                      <a:lnTo>
                                        <a:pt x="374" y="25"/>
                                      </a:lnTo>
                                      <a:lnTo>
                                        <a:pt x="357" y="29"/>
                                      </a:lnTo>
                                      <a:lnTo>
                                        <a:pt x="349" y="33"/>
                                      </a:lnTo>
                                      <a:lnTo>
                                        <a:pt x="342" y="35"/>
                                      </a:lnTo>
                                      <a:lnTo>
                                        <a:pt x="334" y="37"/>
                                      </a:lnTo>
                                      <a:lnTo>
                                        <a:pt x="328" y="42"/>
                                      </a:lnTo>
                                      <a:lnTo>
                                        <a:pt x="311" y="50"/>
                                      </a:lnTo>
                                      <a:lnTo>
                                        <a:pt x="302" y="52"/>
                                      </a:lnTo>
                                      <a:lnTo>
                                        <a:pt x="296" y="56"/>
                                      </a:lnTo>
                                      <a:lnTo>
                                        <a:pt x="288" y="60"/>
                                      </a:lnTo>
                                      <a:lnTo>
                                        <a:pt x="281" y="64"/>
                                      </a:lnTo>
                                      <a:lnTo>
                                        <a:pt x="273" y="68"/>
                                      </a:lnTo>
                                      <a:lnTo>
                                        <a:pt x="268" y="70"/>
                                      </a:lnTo>
                                      <a:lnTo>
                                        <a:pt x="258" y="76"/>
                                      </a:lnTo>
                                      <a:lnTo>
                                        <a:pt x="259" y="76"/>
                                      </a:lnTo>
                                      <a:lnTo>
                                        <a:pt x="253" y="81"/>
                                      </a:lnTo>
                                      <a:lnTo>
                                        <a:pt x="245" y="85"/>
                                      </a:lnTo>
                                      <a:lnTo>
                                        <a:pt x="232" y="93"/>
                                      </a:lnTo>
                                      <a:lnTo>
                                        <a:pt x="231" y="93"/>
                                      </a:lnTo>
                                      <a:lnTo>
                                        <a:pt x="223" y="100"/>
                                      </a:lnTo>
                                      <a:lnTo>
                                        <a:pt x="224" y="100"/>
                                      </a:lnTo>
                                      <a:lnTo>
                                        <a:pt x="210" y="108"/>
                                      </a:lnTo>
                                      <a:lnTo>
                                        <a:pt x="204" y="114"/>
                                      </a:lnTo>
                                      <a:lnTo>
                                        <a:pt x="205" y="114"/>
                                      </a:lnTo>
                                      <a:lnTo>
                                        <a:pt x="197" y="119"/>
                                      </a:lnTo>
                                      <a:lnTo>
                                        <a:pt x="185" y="131"/>
                                      </a:lnTo>
                                      <a:lnTo>
                                        <a:pt x="186" y="131"/>
                                      </a:lnTo>
                                      <a:lnTo>
                                        <a:pt x="179" y="135"/>
                                      </a:lnTo>
                                      <a:lnTo>
                                        <a:pt x="166" y="148"/>
                                      </a:lnTo>
                                      <a:lnTo>
                                        <a:pt x="167" y="148"/>
                                      </a:lnTo>
                                      <a:lnTo>
                                        <a:pt x="160" y="152"/>
                                      </a:lnTo>
                                      <a:lnTo>
                                        <a:pt x="154" y="159"/>
                                      </a:lnTo>
                                      <a:lnTo>
                                        <a:pt x="142" y="171"/>
                                      </a:lnTo>
                                      <a:lnTo>
                                        <a:pt x="138" y="179"/>
                                      </a:lnTo>
                                      <a:lnTo>
                                        <a:pt x="138" y="177"/>
                                      </a:lnTo>
                                      <a:lnTo>
                                        <a:pt x="131" y="183"/>
                                      </a:lnTo>
                                      <a:lnTo>
                                        <a:pt x="125" y="189"/>
                                      </a:lnTo>
                                      <a:lnTo>
                                        <a:pt x="121" y="196"/>
                                      </a:lnTo>
                                      <a:lnTo>
                                        <a:pt x="121" y="195"/>
                                      </a:lnTo>
                                      <a:lnTo>
                                        <a:pt x="114" y="202"/>
                                      </a:lnTo>
                                      <a:lnTo>
                                        <a:pt x="110" y="211"/>
                                      </a:lnTo>
                                      <a:lnTo>
                                        <a:pt x="110" y="210"/>
                                      </a:lnTo>
                                      <a:lnTo>
                                        <a:pt x="104" y="216"/>
                                      </a:lnTo>
                                      <a:lnTo>
                                        <a:pt x="100" y="224"/>
                                      </a:lnTo>
                                      <a:lnTo>
                                        <a:pt x="100" y="223"/>
                                      </a:lnTo>
                                      <a:lnTo>
                                        <a:pt x="93" y="229"/>
                                      </a:lnTo>
                                      <a:lnTo>
                                        <a:pt x="89" y="239"/>
                                      </a:lnTo>
                                      <a:lnTo>
                                        <a:pt x="85" y="245"/>
                                      </a:lnTo>
                                      <a:lnTo>
                                        <a:pt x="81" y="253"/>
                                      </a:lnTo>
                                      <a:lnTo>
                                        <a:pt x="77" y="260"/>
                                      </a:lnTo>
                                      <a:lnTo>
                                        <a:pt x="72" y="268"/>
                                      </a:lnTo>
                                      <a:lnTo>
                                        <a:pt x="68" y="274"/>
                                      </a:lnTo>
                                      <a:lnTo>
                                        <a:pt x="64" y="283"/>
                                      </a:lnTo>
                                      <a:lnTo>
                                        <a:pt x="60" y="289"/>
                                      </a:lnTo>
                                      <a:lnTo>
                                        <a:pt x="56" y="298"/>
                                      </a:lnTo>
                                      <a:lnTo>
                                        <a:pt x="54" y="303"/>
                                      </a:lnTo>
                                      <a:lnTo>
                                        <a:pt x="50" y="311"/>
                                      </a:lnTo>
                                      <a:lnTo>
                                        <a:pt x="46" y="320"/>
                                      </a:lnTo>
                                      <a:lnTo>
                                        <a:pt x="42" y="326"/>
                                      </a:lnTo>
                                      <a:lnTo>
                                        <a:pt x="40" y="334"/>
                                      </a:lnTo>
                                      <a:lnTo>
                                        <a:pt x="36" y="343"/>
                                      </a:lnTo>
                                      <a:lnTo>
                                        <a:pt x="34" y="351"/>
                                      </a:lnTo>
                                      <a:lnTo>
                                        <a:pt x="31" y="358"/>
                                      </a:lnTo>
                                      <a:lnTo>
                                        <a:pt x="27" y="366"/>
                                      </a:lnTo>
                                      <a:lnTo>
                                        <a:pt x="21" y="391"/>
                                      </a:lnTo>
                                      <a:lnTo>
                                        <a:pt x="19" y="398"/>
                                      </a:lnTo>
                                      <a:lnTo>
                                        <a:pt x="17" y="406"/>
                                      </a:lnTo>
                                      <a:lnTo>
                                        <a:pt x="13" y="414"/>
                                      </a:lnTo>
                                      <a:lnTo>
                                        <a:pt x="13" y="423"/>
                                      </a:lnTo>
                                      <a:lnTo>
                                        <a:pt x="13" y="422"/>
                                      </a:lnTo>
                                      <a:lnTo>
                                        <a:pt x="6" y="447"/>
                                      </a:lnTo>
                                      <a:lnTo>
                                        <a:pt x="6" y="456"/>
                                      </a:lnTo>
                                      <a:lnTo>
                                        <a:pt x="6" y="455"/>
                                      </a:lnTo>
                                      <a:lnTo>
                                        <a:pt x="4" y="464"/>
                                      </a:lnTo>
                                      <a:lnTo>
                                        <a:pt x="4" y="473"/>
                                      </a:lnTo>
                                      <a:lnTo>
                                        <a:pt x="4" y="472"/>
                                      </a:lnTo>
                                      <a:lnTo>
                                        <a:pt x="2" y="481"/>
                                      </a:lnTo>
                                      <a:lnTo>
                                        <a:pt x="2" y="499"/>
                                      </a:lnTo>
                                      <a:lnTo>
                                        <a:pt x="2" y="498"/>
                                      </a:lnTo>
                                      <a:lnTo>
                                        <a:pt x="0" y="506"/>
                                      </a:lnTo>
                                      <a:lnTo>
                                        <a:pt x="0" y="573"/>
                                      </a:lnTo>
                                      <a:lnTo>
                                        <a:pt x="2" y="582"/>
                                      </a:lnTo>
                                      <a:lnTo>
                                        <a:pt x="2" y="590"/>
                                      </a:lnTo>
                                      <a:lnTo>
                                        <a:pt x="4" y="599"/>
                                      </a:lnTo>
                                      <a:lnTo>
                                        <a:pt x="6" y="589"/>
                                      </a:lnTo>
                                      <a:lnTo>
                                        <a:pt x="6" y="590"/>
                                      </a:lnTo>
                                      <a:lnTo>
                                        <a:pt x="6" y="581"/>
                                      </a:lnTo>
                                      <a:lnTo>
                                        <a:pt x="4" y="572"/>
                                      </a:lnTo>
                                      <a:lnTo>
                                        <a:pt x="4" y="573"/>
                                      </a:lnTo>
                                      <a:lnTo>
                                        <a:pt x="4" y="507"/>
                                      </a:lnTo>
                                      <a:lnTo>
                                        <a:pt x="6" y="499"/>
                                      </a:lnTo>
                                      <a:lnTo>
                                        <a:pt x="6" y="482"/>
                                      </a:lnTo>
                                      <a:lnTo>
                                        <a:pt x="8" y="473"/>
                                      </a:lnTo>
                                      <a:lnTo>
                                        <a:pt x="8" y="465"/>
                                      </a:lnTo>
                                      <a:lnTo>
                                        <a:pt x="10" y="456"/>
                                      </a:lnTo>
                                      <a:lnTo>
                                        <a:pt x="10" y="448"/>
                                      </a:lnTo>
                                      <a:lnTo>
                                        <a:pt x="17" y="423"/>
                                      </a:lnTo>
                                      <a:lnTo>
                                        <a:pt x="17" y="415"/>
                                      </a:lnTo>
                                      <a:lnTo>
                                        <a:pt x="16" y="416"/>
                                      </a:lnTo>
                                      <a:lnTo>
                                        <a:pt x="21" y="407"/>
                                      </a:lnTo>
                                      <a:lnTo>
                                        <a:pt x="23" y="399"/>
                                      </a:lnTo>
                                      <a:lnTo>
                                        <a:pt x="25" y="392"/>
                                      </a:lnTo>
                                      <a:lnTo>
                                        <a:pt x="31" y="367"/>
                                      </a:lnTo>
                                      <a:lnTo>
                                        <a:pt x="30" y="368"/>
                                      </a:lnTo>
                                      <a:lnTo>
                                        <a:pt x="35" y="360"/>
                                      </a:lnTo>
                                      <a:lnTo>
                                        <a:pt x="36" y="359"/>
                                      </a:lnTo>
                                      <a:lnTo>
                                        <a:pt x="38" y="352"/>
                                      </a:lnTo>
                                      <a:lnTo>
                                        <a:pt x="40" y="344"/>
                                      </a:lnTo>
                                      <a:lnTo>
                                        <a:pt x="39" y="345"/>
                                      </a:lnTo>
                                      <a:lnTo>
                                        <a:pt x="44" y="335"/>
                                      </a:lnTo>
                                      <a:lnTo>
                                        <a:pt x="46" y="327"/>
                                      </a:lnTo>
                                      <a:lnTo>
                                        <a:pt x="45" y="328"/>
                                      </a:lnTo>
                                      <a:lnTo>
                                        <a:pt x="49" y="322"/>
                                      </a:lnTo>
                                      <a:lnTo>
                                        <a:pt x="54" y="313"/>
                                      </a:lnTo>
                                      <a:lnTo>
                                        <a:pt x="54" y="312"/>
                                      </a:lnTo>
                                      <a:lnTo>
                                        <a:pt x="57" y="304"/>
                                      </a:lnTo>
                                      <a:lnTo>
                                        <a:pt x="59" y="299"/>
                                      </a:lnTo>
                                      <a:lnTo>
                                        <a:pt x="59" y="300"/>
                                      </a:lnTo>
                                      <a:lnTo>
                                        <a:pt x="63" y="291"/>
                                      </a:lnTo>
                                      <a:lnTo>
                                        <a:pt x="67" y="285"/>
                                      </a:lnTo>
                                      <a:lnTo>
                                        <a:pt x="71" y="276"/>
                                      </a:lnTo>
                                      <a:lnTo>
                                        <a:pt x="76" y="270"/>
                                      </a:lnTo>
                                      <a:lnTo>
                                        <a:pt x="80" y="262"/>
                                      </a:lnTo>
                                      <a:lnTo>
                                        <a:pt x="84" y="255"/>
                                      </a:lnTo>
                                      <a:lnTo>
                                        <a:pt x="88" y="247"/>
                                      </a:lnTo>
                                      <a:lnTo>
                                        <a:pt x="92" y="241"/>
                                      </a:lnTo>
                                      <a:lnTo>
                                        <a:pt x="97" y="232"/>
                                      </a:lnTo>
                                      <a:lnTo>
                                        <a:pt x="103" y="226"/>
                                      </a:lnTo>
                                      <a:lnTo>
                                        <a:pt x="107" y="220"/>
                                      </a:lnTo>
                                      <a:lnTo>
                                        <a:pt x="113" y="213"/>
                                      </a:lnTo>
                                      <a:lnTo>
                                        <a:pt x="118" y="205"/>
                                      </a:lnTo>
                                      <a:lnTo>
                                        <a:pt x="124" y="199"/>
                                      </a:lnTo>
                                      <a:lnTo>
                                        <a:pt x="128" y="192"/>
                                      </a:lnTo>
                                      <a:lnTo>
                                        <a:pt x="134" y="186"/>
                                      </a:lnTo>
                                      <a:lnTo>
                                        <a:pt x="141" y="181"/>
                                      </a:lnTo>
                                      <a:lnTo>
                                        <a:pt x="145" y="174"/>
                                      </a:lnTo>
                                      <a:lnTo>
                                        <a:pt x="158" y="162"/>
                                      </a:lnTo>
                                      <a:lnTo>
                                        <a:pt x="163" y="155"/>
                                      </a:lnTo>
                                      <a:lnTo>
                                        <a:pt x="169" y="151"/>
                                      </a:lnTo>
                                      <a:lnTo>
                                        <a:pt x="182" y="139"/>
                                      </a:lnTo>
                                      <a:lnTo>
                                        <a:pt x="188" y="134"/>
                                      </a:lnTo>
                                      <a:lnTo>
                                        <a:pt x="201" y="122"/>
                                      </a:lnTo>
                                      <a:lnTo>
                                        <a:pt x="207" y="117"/>
                                      </a:lnTo>
                                      <a:lnTo>
                                        <a:pt x="213" y="111"/>
                                      </a:lnTo>
                                      <a:lnTo>
                                        <a:pt x="226" y="103"/>
                                      </a:lnTo>
                                      <a:lnTo>
                                        <a:pt x="234" y="96"/>
                                      </a:lnTo>
                                      <a:lnTo>
                                        <a:pt x="247" y="88"/>
                                      </a:lnTo>
                                      <a:lnTo>
                                        <a:pt x="255" y="84"/>
                                      </a:lnTo>
                                      <a:lnTo>
                                        <a:pt x="261" y="80"/>
                                      </a:lnTo>
                                      <a:lnTo>
                                        <a:pt x="270" y="73"/>
                                      </a:lnTo>
                                      <a:lnTo>
                                        <a:pt x="269" y="73"/>
                                      </a:lnTo>
                                      <a:lnTo>
                                        <a:pt x="274" y="71"/>
                                      </a:lnTo>
                                      <a:lnTo>
                                        <a:pt x="275" y="71"/>
                                      </a:lnTo>
                                      <a:lnTo>
                                        <a:pt x="284" y="67"/>
                                      </a:lnTo>
                                      <a:lnTo>
                                        <a:pt x="290" y="63"/>
                                      </a:lnTo>
                                      <a:lnTo>
                                        <a:pt x="289" y="63"/>
                                      </a:lnTo>
                                      <a:lnTo>
                                        <a:pt x="298" y="60"/>
                                      </a:lnTo>
                                      <a:lnTo>
                                        <a:pt x="305" y="55"/>
                                      </a:lnTo>
                                      <a:lnTo>
                                        <a:pt x="303" y="56"/>
                                      </a:lnTo>
                                      <a:lnTo>
                                        <a:pt x="312" y="54"/>
                                      </a:lnTo>
                                      <a:lnTo>
                                        <a:pt x="330" y="45"/>
                                      </a:lnTo>
                                      <a:lnTo>
                                        <a:pt x="336" y="41"/>
                                      </a:lnTo>
                                      <a:lnTo>
                                        <a:pt x="335" y="42"/>
                                      </a:lnTo>
                                      <a:lnTo>
                                        <a:pt x="343" y="40"/>
                                      </a:lnTo>
                                      <a:lnTo>
                                        <a:pt x="350" y="37"/>
                                      </a:lnTo>
                                      <a:lnTo>
                                        <a:pt x="351" y="36"/>
                                      </a:lnTo>
                                      <a:lnTo>
                                        <a:pt x="359" y="32"/>
                                      </a:lnTo>
                                      <a:lnTo>
                                        <a:pt x="358" y="33"/>
                                      </a:lnTo>
                                      <a:lnTo>
                                        <a:pt x="375" y="29"/>
                                      </a:lnTo>
                                      <a:lnTo>
                                        <a:pt x="382" y="27"/>
                                      </a:lnTo>
                                      <a:lnTo>
                                        <a:pt x="391" y="25"/>
                                      </a:lnTo>
                                      <a:lnTo>
                                        <a:pt x="400" y="20"/>
                                      </a:lnTo>
                                      <a:lnTo>
                                        <a:pt x="399" y="21"/>
                                      </a:lnTo>
                                      <a:lnTo>
                                        <a:pt x="407" y="21"/>
                                      </a:lnTo>
                                      <a:lnTo>
                                        <a:pt x="416" y="17"/>
                                      </a:lnTo>
                                      <a:lnTo>
                                        <a:pt x="423" y="13"/>
                                      </a:lnTo>
                                      <a:lnTo>
                                        <a:pt x="422" y="14"/>
                                      </a:lnTo>
                                      <a:lnTo>
                                        <a:pt x="431" y="14"/>
                                      </a:lnTo>
                                      <a:lnTo>
                                        <a:pt x="447" y="10"/>
                                      </a:lnTo>
                                      <a:lnTo>
                                        <a:pt x="456" y="10"/>
                                      </a:lnTo>
                                      <a:lnTo>
                                        <a:pt x="464" y="8"/>
                                      </a:lnTo>
                                      <a:lnTo>
                                        <a:pt x="473" y="8"/>
                                      </a:lnTo>
                                      <a:lnTo>
                                        <a:pt x="481" y="6"/>
                                      </a:lnTo>
                                      <a:lnTo>
                                        <a:pt x="497" y="6"/>
                                      </a:lnTo>
                                      <a:lnTo>
                                        <a:pt x="505" y="4"/>
                                      </a:lnTo>
                                      <a:lnTo>
                                        <a:pt x="564" y="4"/>
                                      </a:lnTo>
                                      <a:lnTo>
                                        <a:pt x="563" y="4"/>
                                      </a:lnTo>
                                      <a:lnTo>
                                        <a:pt x="571" y="6"/>
                                      </a:lnTo>
                                      <a:lnTo>
                                        <a:pt x="588" y="6"/>
                                      </a:lnTo>
                                      <a:lnTo>
                                        <a:pt x="587" y="6"/>
                                      </a:lnTo>
                                      <a:lnTo>
                                        <a:pt x="595" y="8"/>
                                      </a:lnTo>
                                      <a:lnTo>
                                        <a:pt x="605" y="8"/>
                                      </a:lnTo>
                                      <a:lnTo>
                                        <a:pt x="604" y="8"/>
                                      </a:lnTo>
                                      <a:lnTo>
                                        <a:pt x="612" y="10"/>
                                      </a:lnTo>
                                      <a:lnTo>
                                        <a:pt x="622" y="10"/>
                                      </a:lnTo>
                                      <a:lnTo>
                                        <a:pt x="621" y="10"/>
                                      </a:lnTo>
                                      <a:lnTo>
                                        <a:pt x="663" y="21"/>
                                      </a:lnTo>
                                      <a:lnTo>
                                        <a:pt x="672" y="21"/>
                                      </a:lnTo>
                                      <a:lnTo>
                                        <a:pt x="671" y="20"/>
                                      </a:lnTo>
                                      <a:lnTo>
                                        <a:pt x="679" y="25"/>
                                      </a:lnTo>
                                      <a:lnTo>
                                        <a:pt x="688" y="27"/>
                                      </a:lnTo>
                                      <a:lnTo>
                                        <a:pt x="695" y="29"/>
                                      </a:lnTo>
                                      <a:lnTo>
                                        <a:pt x="702" y="31"/>
                                      </a:lnTo>
                                      <a:lnTo>
                                        <a:pt x="710" y="33"/>
                                      </a:lnTo>
                                      <a:lnTo>
                                        <a:pt x="710" y="32"/>
                                      </a:lnTo>
                                      <a:lnTo>
                                        <a:pt x="718" y="37"/>
                                      </a:lnTo>
                                      <a:lnTo>
                                        <a:pt x="727" y="40"/>
                                      </a:lnTo>
                                      <a:lnTo>
                                        <a:pt x="727" y="39"/>
                                      </a:lnTo>
                                      <a:lnTo>
                                        <a:pt x="733" y="43"/>
                                      </a:lnTo>
                                      <a:lnTo>
                                        <a:pt x="741" y="46"/>
                                      </a:lnTo>
                                      <a:lnTo>
                                        <a:pt x="741" y="45"/>
                                      </a:lnTo>
                                      <a:lnTo>
                                        <a:pt x="750" y="49"/>
                                      </a:lnTo>
                                      <a:lnTo>
                                        <a:pt x="756" y="53"/>
                                      </a:lnTo>
                                      <a:lnTo>
                                        <a:pt x="765" y="56"/>
                                      </a:lnTo>
                                      <a:lnTo>
                                        <a:pt x="765" y="55"/>
                                      </a:lnTo>
                                      <a:lnTo>
                                        <a:pt x="788" y="67"/>
                                      </a:lnTo>
                                      <a:lnTo>
                                        <a:pt x="794" y="71"/>
                                      </a:lnTo>
                                      <a:lnTo>
                                        <a:pt x="801" y="74"/>
                                      </a:lnTo>
                                      <a:lnTo>
                                        <a:pt x="800" y="73"/>
                                      </a:lnTo>
                                      <a:lnTo>
                                        <a:pt x="807" y="80"/>
                                      </a:lnTo>
                                      <a:lnTo>
                                        <a:pt x="814" y="84"/>
                                      </a:lnTo>
                                      <a:lnTo>
                                        <a:pt x="813" y="82"/>
                                      </a:lnTo>
                                      <a:lnTo>
                                        <a:pt x="808" y="89"/>
                                      </a:lnTo>
                                      <a:lnTo>
                                        <a:pt x="818" y="94"/>
                                      </a:lnTo>
                                      <a:lnTo>
                                        <a:pt x="817" y="94"/>
                                      </a:lnTo>
                                      <a:lnTo>
                                        <a:pt x="823" y="101"/>
                                      </a:lnTo>
                                      <a:lnTo>
                                        <a:pt x="831" y="105"/>
                                      </a:lnTo>
                                      <a:lnTo>
                                        <a:pt x="839" y="109"/>
                                      </a:lnTo>
                                      <a:lnTo>
                                        <a:pt x="845" y="113"/>
                                      </a:lnTo>
                                      <a:lnTo>
                                        <a:pt x="844" y="113"/>
                                      </a:lnTo>
                                      <a:lnTo>
                                        <a:pt x="851" y="120"/>
                                      </a:lnTo>
                                      <a:lnTo>
                                        <a:pt x="864" y="128"/>
                                      </a:lnTo>
                                      <a:lnTo>
                                        <a:pt x="863" y="128"/>
                                      </a:lnTo>
                                      <a:lnTo>
                                        <a:pt x="876" y="141"/>
                                      </a:lnTo>
                                      <a:lnTo>
                                        <a:pt x="883" y="145"/>
                                      </a:lnTo>
                                      <a:lnTo>
                                        <a:pt x="882" y="145"/>
                                      </a:lnTo>
                                      <a:lnTo>
                                        <a:pt x="895" y="157"/>
                                      </a:lnTo>
                                      <a:lnTo>
                                        <a:pt x="902" y="162"/>
                                      </a:lnTo>
                                      <a:lnTo>
                                        <a:pt x="901" y="162"/>
                                      </a:lnTo>
                                      <a:lnTo>
                                        <a:pt x="906" y="168"/>
                                      </a:lnTo>
                                      <a:lnTo>
                                        <a:pt x="911" y="174"/>
                                      </a:lnTo>
                                      <a:lnTo>
                                        <a:pt x="917" y="181"/>
                                      </a:lnTo>
                                      <a:lnTo>
                                        <a:pt x="923" y="186"/>
                                      </a:lnTo>
                                      <a:lnTo>
                                        <a:pt x="927" y="192"/>
                                      </a:lnTo>
                                      <a:lnTo>
                                        <a:pt x="940" y="205"/>
                                      </a:lnTo>
                                      <a:lnTo>
                                        <a:pt x="948" y="217"/>
                                      </a:lnTo>
                                      <a:lnTo>
                                        <a:pt x="955" y="224"/>
                                      </a:lnTo>
                                      <a:lnTo>
                                        <a:pt x="959" y="232"/>
                                      </a:lnTo>
                                      <a:lnTo>
                                        <a:pt x="967" y="245"/>
                                      </a:lnTo>
                                      <a:lnTo>
                                        <a:pt x="974" y="251"/>
                                      </a:lnTo>
                                      <a:lnTo>
                                        <a:pt x="978" y="260"/>
                                      </a:lnTo>
                                      <a:lnTo>
                                        <a:pt x="982" y="266"/>
                                      </a:lnTo>
                                      <a:lnTo>
                                        <a:pt x="986" y="274"/>
                                      </a:lnTo>
                                      <a:lnTo>
                                        <a:pt x="990" y="281"/>
                                      </a:lnTo>
                                      <a:lnTo>
                                        <a:pt x="995" y="289"/>
                                      </a:lnTo>
                                      <a:lnTo>
                                        <a:pt x="999" y="295"/>
                                      </a:lnTo>
                                      <a:lnTo>
                                        <a:pt x="999" y="294"/>
                                      </a:lnTo>
                                      <a:lnTo>
                                        <a:pt x="1001" y="302"/>
                                      </a:lnTo>
                                      <a:lnTo>
                                        <a:pt x="1005" y="309"/>
                                      </a:lnTo>
                                      <a:lnTo>
                                        <a:pt x="1009" y="318"/>
                                      </a:lnTo>
                                      <a:lnTo>
                                        <a:pt x="1009" y="316"/>
                                      </a:lnTo>
                                      <a:lnTo>
                                        <a:pt x="1012" y="325"/>
                                      </a:lnTo>
                                      <a:lnTo>
                                        <a:pt x="1015" y="331"/>
                                      </a:lnTo>
                                      <a:lnTo>
                                        <a:pt x="1015" y="332"/>
                                      </a:lnTo>
                                      <a:lnTo>
                                        <a:pt x="1019" y="341"/>
                                      </a:lnTo>
                                      <a:lnTo>
                                        <a:pt x="1019" y="340"/>
                                      </a:lnTo>
                                      <a:lnTo>
                                        <a:pt x="1021" y="346"/>
                                      </a:lnTo>
                                      <a:lnTo>
                                        <a:pt x="1023" y="354"/>
                                      </a:lnTo>
                                      <a:lnTo>
                                        <a:pt x="1027" y="364"/>
                                      </a:lnTo>
                                      <a:lnTo>
                                        <a:pt x="1027" y="363"/>
                                      </a:lnTo>
                                      <a:lnTo>
                                        <a:pt x="1031" y="380"/>
                                      </a:lnTo>
                                      <a:lnTo>
                                        <a:pt x="1033" y="386"/>
                                      </a:lnTo>
                                      <a:lnTo>
                                        <a:pt x="1036" y="394"/>
                                      </a:lnTo>
                                      <a:lnTo>
                                        <a:pt x="1040" y="404"/>
                                      </a:lnTo>
                                      <a:lnTo>
                                        <a:pt x="1040" y="403"/>
                                      </a:lnTo>
                                      <a:lnTo>
                                        <a:pt x="1042" y="411"/>
                                      </a:lnTo>
                                      <a:lnTo>
                                        <a:pt x="1042" y="419"/>
                                      </a:lnTo>
                                      <a:lnTo>
                                        <a:pt x="1044" y="425"/>
                                      </a:lnTo>
                                      <a:lnTo>
                                        <a:pt x="1048" y="442"/>
                                      </a:lnTo>
                                      <a:lnTo>
                                        <a:pt x="1048" y="450"/>
                                      </a:lnTo>
                                      <a:lnTo>
                                        <a:pt x="1052" y="467"/>
                                      </a:lnTo>
                                      <a:lnTo>
                                        <a:pt x="1052" y="475"/>
                                      </a:lnTo>
                                      <a:lnTo>
                                        <a:pt x="1054" y="484"/>
                                      </a:lnTo>
                                      <a:lnTo>
                                        <a:pt x="1054" y="507"/>
                                      </a:lnTo>
                                      <a:lnTo>
                                        <a:pt x="1057" y="518"/>
                                      </a:lnTo>
                                      <a:lnTo>
                                        <a:pt x="1057" y="557"/>
                                      </a:lnTo>
                                      <a:lnTo>
                                        <a:pt x="1057" y="555"/>
                                      </a:lnTo>
                                      <a:lnTo>
                                        <a:pt x="1054" y="564"/>
                                      </a:lnTo>
                                      <a:lnTo>
                                        <a:pt x="1054" y="590"/>
                                      </a:lnTo>
                                      <a:lnTo>
                                        <a:pt x="1054" y="589"/>
                                      </a:lnTo>
                                      <a:lnTo>
                                        <a:pt x="1052" y="598"/>
                                      </a:lnTo>
                                      <a:lnTo>
                                        <a:pt x="1052" y="607"/>
                                      </a:lnTo>
                                      <a:lnTo>
                                        <a:pt x="1052" y="606"/>
                                      </a:lnTo>
                                      <a:lnTo>
                                        <a:pt x="1048" y="623"/>
                                      </a:lnTo>
                                      <a:lnTo>
                                        <a:pt x="1048" y="632"/>
                                      </a:lnTo>
                                      <a:lnTo>
                                        <a:pt x="1048" y="631"/>
                                      </a:lnTo>
                                      <a:lnTo>
                                        <a:pt x="1044" y="648"/>
                                      </a:lnTo>
                                      <a:lnTo>
                                        <a:pt x="1042" y="654"/>
                                      </a:lnTo>
                                      <a:lnTo>
                                        <a:pt x="1042" y="663"/>
                                      </a:lnTo>
                                      <a:lnTo>
                                        <a:pt x="1042" y="662"/>
                                      </a:lnTo>
                                      <a:lnTo>
                                        <a:pt x="1040" y="670"/>
                                      </a:lnTo>
                                      <a:lnTo>
                                        <a:pt x="1036" y="679"/>
                                      </a:lnTo>
                                      <a:lnTo>
                                        <a:pt x="1033" y="687"/>
                                      </a:lnTo>
                                      <a:lnTo>
                                        <a:pt x="1031" y="693"/>
                                      </a:lnTo>
                                      <a:lnTo>
                                        <a:pt x="1027" y="710"/>
                                      </a:lnTo>
                                      <a:lnTo>
                                        <a:pt x="1023" y="719"/>
                                      </a:lnTo>
                                      <a:lnTo>
                                        <a:pt x="1021" y="725"/>
                                      </a:lnTo>
                                      <a:lnTo>
                                        <a:pt x="1017" y="733"/>
                                      </a:lnTo>
                                      <a:lnTo>
                                        <a:pt x="1015" y="742"/>
                                      </a:lnTo>
                                      <a:lnTo>
                                        <a:pt x="1011" y="748"/>
                                      </a:lnTo>
                                      <a:lnTo>
                                        <a:pt x="1009" y="757"/>
                                      </a:lnTo>
                                      <a:lnTo>
                                        <a:pt x="1005" y="763"/>
                                      </a:lnTo>
                                      <a:lnTo>
                                        <a:pt x="1001" y="771"/>
                                      </a:lnTo>
                                      <a:lnTo>
                                        <a:pt x="997" y="779"/>
                                      </a:lnTo>
                                      <a:lnTo>
                                        <a:pt x="995" y="785"/>
                                      </a:lnTo>
                                      <a:lnTo>
                                        <a:pt x="990" y="793"/>
                                      </a:lnTo>
                                      <a:lnTo>
                                        <a:pt x="986" y="800"/>
                                      </a:lnTo>
                                      <a:lnTo>
                                        <a:pt x="982" y="808"/>
                                      </a:lnTo>
                                      <a:lnTo>
                                        <a:pt x="974" y="821"/>
                                      </a:lnTo>
                                      <a:lnTo>
                                        <a:pt x="974" y="820"/>
                                      </a:lnTo>
                                      <a:lnTo>
                                        <a:pt x="967" y="828"/>
                                      </a:lnTo>
                                      <a:lnTo>
                                        <a:pt x="967" y="829"/>
                                      </a:lnTo>
                                      <a:lnTo>
                                        <a:pt x="955" y="848"/>
                                      </a:lnTo>
                                      <a:lnTo>
                                        <a:pt x="955" y="847"/>
                                      </a:lnTo>
                                      <a:lnTo>
                                        <a:pt x="948" y="853"/>
                                      </a:lnTo>
                                      <a:lnTo>
                                        <a:pt x="944" y="863"/>
                                      </a:lnTo>
                                      <a:lnTo>
                                        <a:pt x="944" y="862"/>
                                      </a:lnTo>
                                      <a:lnTo>
                                        <a:pt x="938" y="868"/>
                                      </a:lnTo>
                                      <a:lnTo>
                                        <a:pt x="934" y="876"/>
                                      </a:lnTo>
                                      <a:lnTo>
                                        <a:pt x="934" y="874"/>
                                      </a:lnTo>
                                      <a:lnTo>
                                        <a:pt x="921" y="887"/>
                                      </a:lnTo>
                                      <a:lnTo>
                                        <a:pt x="917" y="892"/>
                                      </a:lnTo>
                                      <a:lnTo>
                                        <a:pt x="911" y="899"/>
                                      </a:lnTo>
                                      <a:lnTo>
                                        <a:pt x="905" y="905"/>
                                      </a:lnTo>
                                      <a:lnTo>
                                        <a:pt x="888" y="922"/>
                                      </a:lnTo>
                                      <a:lnTo>
                                        <a:pt x="890" y="922"/>
                                      </a:lnTo>
                                      <a:lnTo>
                                        <a:pt x="882" y="926"/>
                                      </a:lnTo>
                                      <a:lnTo>
                                        <a:pt x="870" y="939"/>
                                      </a:lnTo>
                                      <a:lnTo>
                                        <a:pt x="871" y="939"/>
                                      </a:lnTo>
                                      <a:lnTo>
                                        <a:pt x="857" y="947"/>
                                      </a:lnTo>
                                      <a:lnTo>
                                        <a:pt x="851" y="953"/>
                                      </a:lnTo>
                                      <a:lnTo>
                                        <a:pt x="842" y="960"/>
                                      </a:lnTo>
                                      <a:lnTo>
                                        <a:pt x="845" y="96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5" name="Freeform 13"/>
                              <wps:cNvSpPr>
                                <a:spLocks noChangeArrowheads="1"/>
                              </wps:cNvSpPr>
                              <wps:spPr bwMode="auto">
                                <a:xfrm>
                                  <a:off x="45" y="171"/>
                                  <a:ext cx="1064" cy="994"/>
                                </a:xfrm>
                                <a:custGeom>
                                  <a:avLst/>
                                  <a:gdLst>
                                    <a:gd name="T0" fmla="*/ 15 w 1065"/>
                                    <a:gd name="T1" fmla="*/ 590 h 995"/>
                                    <a:gd name="T2" fmla="*/ 32 w 1065"/>
                                    <a:gd name="T3" fmla="*/ 645 h 995"/>
                                    <a:gd name="T4" fmla="*/ 48 w 1065"/>
                                    <a:gd name="T5" fmla="*/ 685 h 995"/>
                                    <a:gd name="T6" fmla="*/ 73 w 1065"/>
                                    <a:gd name="T7" fmla="*/ 730 h 995"/>
                                    <a:gd name="T8" fmla="*/ 121 w 1065"/>
                                    <a:gd name="T9" fmla="*/ 798 h 995"/>
                                    <a:gd name="T10" fmla="*/ 166 w 1065"/>
                                    <a:gd name="T11" fmla="*/ 845 h 995"/>
                                    <a:gd name="T12" fmla="*/ 231 w 1065"/>
                                    <a:gd name="T13" fmla="*/ 898 h 995"/>
                                    <a:gd name="T14" fmla="*/ 290 w 1065"/>
                                    <a:gd name="T15" fmla="*/ 933 h 995"/>
                                    <a:gd name="T16" fmla="*/ 330 w 1065"/>
                                    <a:gd name="T17" fmla="*/ 949 h 995"/>
                                    <a:gd name="T18" fmla="*/ 375 w 1065"/>
                                    <a:gd name="T19" fmla="*/ 966 h 995"/>
                                    <a:gd name="T20" fmla="*/ 457 w 1065"/>
                                    <a:gd name="T21" fmla="*/ 984 h 995"/>
                                    <a:gd name="T22" fmla="*/ 539 w 1065"/>
                                    <a:gd name="T23" fmla="*/ 991 h 995"/>
                                    <a:gd name="T24" fmla="*/ 628 w 1065"/>
                                    <a:gd name="T25" fmla="*/ 980 h 995"/>
                                    <a:gd name="T26" fmla="*/ 719 w 1065"/>
                                    <a:gd name="T27" fmla="*/ 952 h 995"/>
                                    <a:gd name="T28" fmla="*/ 757 w 1065"/>
                                    <a:gd name="T29" fmla="*/ 935 h 995"/>
                                    <a:gd name="T30" fmla="*/ 829 w 1065"/>
                                    <a:gd name="T31" fmla="*/ 894 h 995"/>
                                    <a:gd name="T32" fmla="*/ 900 w 1065"/>
                                    <a:gd name="T33" fmla="*/ 835 h 995"/>
                                    <a:gd name="T34" fmla="*/ 956 w 1065"/>
                                    <a:gd name="T35" fmla="*/ 773 h 995"/>
                                    <a:gd name="T36" fmla="*/ 1001 w 1065"/>
                                    <a:gd name="T37" fmla="*/ 698 h 995"/>
                                    <a:gd name="T38" fmla="*/ 1016 w 1065"/>
                                    <a:gd name="T39" fmla="*/ 662 h 995"/>
                                    <a:gd name="T40" fmla="*/ 1031 w 1065"/>
                                    <a:gd name="T41" fmla="*/ 624 h 995"/>
                                    <a:gd name="T42" fmla="*/ 1059 w 1065"/>
                                    <a:gd name="T43" fmla="*/ 498 h 995"/>
                                    <a:gd name="T44" fmla="*/ 1057 w 1065"/>
                                    <a:gd name="T45" fmla="*/ 402 h 995"/>
                                    <a:gd name="T46" fmla="*/ 1046 w 1065"/>
                                    <a:gd name="T47" fmla="*/ 336 h 995"/>
                                    <a:gd name="T48" fmla="*/ 1018 w 1065"/>
                                    <a:gd name="T49" fmla="*/ 246 h 995"/>
                                    <a:gd name="T50" fmla="*/ 988 w 1065"/>
                                    <a:gd name="T51" fmla="*/ 188 h 995"/>
                                    <a:gd name="T52" fmla="*/ 956 w 1065"/>
                                    <a:gd name="T53" fmla="*/ 136 h 995"/>
                                    <a:gd name="T54" fmla="*/ 912 w 1065"/>
                                    <a:gd name="T55" fmla="*/ 85 h 995"/>
                                    <a:gd name="T56" fmla="*/ 856 w 1065"/>
                                    <a:gd name="T57" fmla="*/ 34 h 995"/>
                                    <a:gd name="T58" fmla="*/ 803 w 1065"/>
                                    <a:gd name="T59" fmla="*/ 11 h 995"/>
                                    <a:gd name="T60" fmla="*/ 842 w 1065"/>
                                    <a:gd name="T61" fmla="*/ 27 h 995"/>
                                    <a:gd name="T62" fmla="*/ 880 w 1065"/>
                                    <a:gd name="T63" fmla="*/ 59 h 995"/>
                                    <a:gd name="T64" fmla="*/ 926 w 1065"/>
                                    <a:gd name="T65" fmla="*/ 106 h 995"/>
                                    <a:gd name="T66" fmla="*/ 972 w 1065"/>
                                    <a:gd name="T67" fmla="*/ 167 h 995"/>
                                    <a:gd name="T68" fmla="*/ 1004 w 1065"/>
                                    <a:gd name="T69" fmla="*/ 224 h 995"/>
                                    <a:gd name="T70" fmla="*/ 1023 w 1065"/>
                                    <a:gd name="T71" fmla="*/ 272 h 995"/>
                                    <a:gd name="T72" fmla="*/ 1049 w 1065"/>
                                    <a:gd name="T73" fmla="*/ 360 h 995"/>
                                    <a:gd name="T74" fmla="*/ 1057 w 1065"/>
                                    <a:gd name="T75" fmla="*/ 468 h 995"/>
                                    <a:gd name="T76" fmla="*/ 1046 w 1065"/>
                                    <a:gd name="T77" fmla="*/ 547 h 995"/>
                                    <a:gd name="T78" fmla="*/ 1023 w 1065"/>
                                    <a:gd name="T79" fmla="*/ 637 h 995"/>
                                    <a:gd name="T80" fmla="*/ 999 w 1065"/>
                                    <a:gd name="T81" fmla="*/ 690 h 995"/>
                                    <a:gd name="T82" fmla="*/ 966 w 1065"/>
                                    <a:gd name="T83" fmla="*/ 749 h 995"/>
                                    <a:gd name="T84" fmla="*/ 932 w 1065"/>
                                    <a:gd name="T85" fmla="*/ 796 h 995"/>
                                    <a:gd name="T86" fmla="*/ 878 w 1065"/>
                                    <a:gd name="T87" fmla="*/ 848 h 995"/>
                                    <a:gd name="T88" fmla="*/ 838 w 1065"/>
                                    <a:gd name="T89" fmla="*/ 882 h 995"/>
                                    <a:gd name="T90" fmla="*/ 786 w 1065"/>
                                    <a:gd name="T91" fmla="*/ 918 h 995"/>
                                    <a:gd name="T92" fmla="*/ 708 w 1065"/>
                                    <a:gd name="T93" fmla="*/ 953 h 995"/>
                                    <a:gd name="T94" fmla="*/ 604 w 1065"/>
                                    <a:gd name="T95" fmla="*/ 980 h 995"/>
                                    <a:gd name="T96" fmla="*/ 547 w 1065"/>
                                    <a:gd name="T97" fmla="*/ 984 h 995"/>
                                    <a:gd name="T98" fmla="*/ 458 w 1065"/>
                                    <a:gd name="T99" fmla="*/ 980 h 995"/>
                                    <a:gd name="T100" fmla="*/ 363 w 1065"/>
                                    <a:gd name="T101" fmla="*/ 957 h 995"/>
                                    <a:gd name="T102" fmla="*/ 314 w 1065"/>
                                    <a:gd name="T103" fmla="*/ 940 h 995"/>
                                    <a:gd name="T104" fmla="*/ 264 w 1065"/>
                                    <a:gd name="T105" fmla="*/ 914 h 995"/>
                                    <a:gd name="T106" fmla="*/ 188 w 1065"/>
                                    <a:gd name="T107" fmla="*/ 861 h 995"/>
                                    <a:gd name="T108" fmla="*/ 128 w 1065"/>
                                    <a:gd name="T109" fmla="*/ 801 h 995"/>
                                    <a:gd name="T110" fmla="*/ 103 w 1065"/>
                                    <a:gd name="T111" fmla="*/ 768 h 995"/>
                                    <a:gd name="T112" fmla="*/ 66 w 1065"/>
                                    <a:gd name="T113" fmla="*/ 714 h 995"/>
                                    <a:gd name="T114" fmla="*/ 45 w 1065"/>
                                    <a:gd name="T115" fmla="*/ 668 h 995"/>
                                    <a:gd name="T116" fmla="*/ 29 w 1065"/>
                                    <a:gd name="T117" fmla="*/ 628 h 995"/>
                                    <a:gd name="T118" fmla="*/ 13 w 1065"/>
                                    <a:gd name="T119" fmla="*/ 573 h 995"/>
                                    <a:gd name="T120" fmla="*/ 2 w 1065"/>
                                    <a:gd name="T121" fmla="*/ 505 h 995"/>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065" h="995">
                                      <a:moveTo>
                                        <a:pt x="0" y="519"/>
                                      </a:moveTo>
                                      <a:lnTo>
                                        <a:pt x="0" y="527"/>
                                      </a:lnTo>
                                      <a:lnTo>
                                        <a:pt x="2" y="535"/>
                                      </a:lnTo>
                                      <a:lnTo>
                                        <a:pt x="2" y="544"/>
                                      </a:lnTo>
                                      <a:lnTo>
                                        <a:pt x="9" y="569"/>
                                      </a:lnTo>
                                      <a:lnTo>
                                        <a:pt x="9" y="577"/>
                                      </a:lnTo>
                                      <a:lnTo>
                                        <a:pt x="11" y="585"/>
                                      </a:lnTo>
                                      <a:lnTo>
                                        <a:pt x="15" y="594"/>
                                      </a:lnTo>
                                      <a:lnTo>
                                        <a:pt x="15" y="593"/>
                                      </a:lnTo>
                                      <a:lnTo>
                                        <a:pt x="17" y="602"/>
                                      </a:lnTo>
                                      <a:lnTo>
                                        <a:pt x="19" y="608"/>
                                      </a:lnTo>
                                      <a:lnTo>
                                        <a:pt x="25" y="633"/>
                                      </a:lnTo>
                                      <a:lnTo>
                                        <a:pt x="30" y="643"/>
                                      </a:lnTo>
                                      <a:lnTo>
                                        <a:pt x="30" y="642"/>
                                      </a:lnTo>
                                      <a:lnTo>
                                        <a:pt x="32" y="648"/>
                                      </a:lnTo>
                                      <a:lnTo>
                                        <a:pt x="32" y="649"/>
                                      </a:lnTo>
                                      <a:lnTo>
                                        <a:pt x="36" y="658"/>
                                      </a:lnTo>
                                      <a:lnTo>
                                        <a:pt x="36" y="657"/>
                                      </a:lnTo>
                                      <a:lnTo>
                                        <a:pt x="38" y="665"/>
                                      </a:lnTo>
                                      <a:lnTo>
                                        <a:pt x="42" y="674"/>
                                      </a:lnTo>
                                      <a:lnTo>
                                        <a:pt x="42" y="673"/>
                                      </a:lnTo>
                                      <a:lnTo>
                                        <a:pt x="44" y="680"/>
                                      </a:lnTo>
                                      <a:lnTo>
                                        <a:pt x="44" y="681"/>
                                      </a:lnTo>
                                      <a:lnTo>
                                        <a:pt x="48" y="689"/>
                                      </a:lnTo>
                                      <a:lnTo>
                                        <a:pt x="48" y="688"/>
                                      </a:lnTo>
                                      <a:lnTo>
                                        <a:pt x="52" y="697"/>
                                      </a:lnTo>
                                      <a:lnTo>
                                        <a:pt x="56" y="703"/>
                                      </a:lnTo>
                                      <a:lnTo>
                                        <a:pt x="60" y="711"/>
                                      </a:lnTo>
                                      <a:lnTo>
                                        <a:pt x="60" y="710"/>
                                      </a:lnTo>
                                      <a:lnTo>
                                        <a:pt x="62" y="720"/>
                                      </a:lnTo>
                                      <a:lnTo>
                                        <a:pt x="68" y="726"/>
                                      </a:lnTo>
                                      <a:lnTo>
                                        <a:pt x="73" y="734"/>
                                      </a:lnTo>
                                      <a:lnTo>
                                        <a:pt x="85" y="753"/>
                                      </a:lnTo>
                                      <a:lnTo>
                                        <a:pt x="89" y="762"/>
                                      </a:lnTo>
                                      <a:lnTo>
                                        <a:pt x="96" y="768"/>
                                      </a:lnTo>
                                      <a:lnTo>
                                        <a:pt x="100" y="774"/>
                                      </a:lnTo>
                                      <a:lnTo>
                                        <a:pt x="104" y="783"/>
                                      </a:lnTo>
                                      <a:lnTo>
                                        <a:pt x="110" y="789"/>
                                      </a:lnTo>
                                      <a:lnTo>
                                        <a:pt x="115" y="796"/>
                                      </a:lnTo>
                                      <a:lnTo>
                                        <a:pt x="121" y="802"/>
                                      </a:lnTo>
                                      <a:lnTo>
                                        <a:pt x="125" y="808"/>
                                      </a:lnTo>
                                      <a:lnTo>
                                        <a:pt x="131" y="814"/>
                                      </a:lnTo>
                                      <a:lnTo>
                                        <a:pt x="138" y="820"/>
                                      </a:lnTo>
                                      <a:lnTo>
                                        <a:pt x="150" y="832"/>
                                      </a:lnTo>
                                      <a:lnTo>
                                        <a:pt x="155" y="839"/>
                                      </a:lnTo>
                                      <a:lnTo>
                                        <a:pt x="160" y="845"/>
                                      </a:lnTo>
                                      <a:lnTo>
                                        <a:pt x="167" y="849"/>
                                      </a:lnTo>
                                      <a:lnTo>
                                        <a:pt x="166" y="849"/>
                                      </a:lnTo>
                                      <a:lnTo>
                                        <a:pt x="185" y="868"/>
                                      </a:lnTo>
                                      <a:lnTo>
                                        <a:pt x="199" y="877"/>
                                      </a:lnTo>
                                      <a:lnTo>
                                        <a:pt x="198" y="877"/>
                                      </a:lnTo>
                                      <a:lnTo>
                                        <a:pt x="204" y="883"/>
                                      </a:lnTo>
                                      <a:lnTo>
                                        <a:pt x="212" y="889"/>
                                      </a:lnTo>
                                      <a:lnTo>
                                        <a:pt x="213" y="889"/>
                                      </a:lnTo>
                                      <a:lnTo>
                                        <a:pt x="232" y="902"/>
                                      </a:lnTo>
                                      <a:lnTo>
                                        <a:pt x="231" y="902"/>
                                      </a:lnTo>
                                      <a:lnTo>
                                        <a:pt x="240" y="908"/>
                                      </a:lnTo>
                                      <a:lnTo>
                                        <a:pt x="241" y="908"/>
                                      </a:lnTo>
                                      <a:lnTo>
                                        <a:pt x="247" y="912"/>
                                      </a:lnTo>
                                      <a:lnTo>
                                        <a:pt x="255" y="917"/>
                                      </a:lnTo>
                                      <a:lnTo>
                                        <a:pt x="262" y="921"/>
                                      </a:lnTo>
                                      <a:lnTo>
                                        <a:pt x="269" y="925"/>
                                      </a:lnTo>
                                      <a:lnTo>
                                        <a:pt x="282" y="933"/>
                                      </a:lnTo>
                                      <a:lnTo>
                                        <a:pt x="290" y="937"/>
                                      </a:lnTo>
                                      <a:lnTo>
                                        <a:pt x="290" y="938"/>
                                      </a:lnTo>
                                      <a:lnTo>
                                        <a:pt x="298" y="940"/>
                                      </a:lnTo>
                                      <a:lnTo>
                                        <a:pt x="298" y="939"/>
                                      </a:lnTo>
                                      <a:lnTo>
                                        <a:pt x="305" y="943"/>
                                      </a:lnTo>
                                      <a:lnTo>
                                        <a:pt x="313" y="948"/>
                                      </a:lnTo>
                                      <a:lnTo>
                                        <a:pt x="322" y="950"/>
                                      </a:lnTo>
                                      <a:lnTo>
                                        <a:pt x="322" y="949"/>
                                      </a:lnTo>
                                      <a:lnTo>
                                        <a:pt x="330" y="953"/>
                                      </a:lnTo>
                                      <a:lnTo>
                                        <a:pt x="330" y="955"/>
                                      </a:lnTo>
                                      <a:lnTo>
                                        <a:pt x="336" y="957"/>
                                      </a:lnTo>
                                      <a:lnTo>
                                        <a:pt x="336" y="956"/>
                                      </a:lnTo>
                                      <a:lnTo>
                                        <a:pt x="345" y="961"/>
                                      </a:lnTo>
                                      <a:lnTo>
                                        <a:pt x="361" y="965"/>
                                      </a:lnTo>
                                      <a:lnTo>
                                        <a:pt x="361" y="964"/>
                                      </a:lnTo>
                                      <a:lnTo>
                                        <a:pt x="370" y="968"/>
                                      </a:lnTo>
                                      <a:lnTo>
                                        <a:pt x="375" y="970"/>
                                      </a:lnTo>
                                      <a:lnTo>
                                        <a:pt x="375" y="971"/>
                                      </a:lnTo>
                                      <a:lnTo>
                                        <a:pt x="417" y="982"/>
                                      </a:lnTo>
                                      <a:lnTo>
                                        <a:pt x="423" y="984"/>
                                      </a:lnTo>
                                      <a:lnTo>
                                        <a:pt x="435" y="984"/>
                                      </a:lnTo>
                                      <a:lnTo>
                                        <a:pt x="434" y="984"/>
                                      </a:lnTo>
                                      <a:lnTo>
                                        <a:pt x="451" y="988"/>
                                      </a:lnTo>
                                      <a:lnTo>
                                        <a:pt x="458" y="988"/>
                                      </a:lnTo>
                                      <a:lnTo>
                                        <a:pt x="457" y="988"/>
                                      </a:lnTo>
                                      <a:lnTo>
                                        <a:pt x="465" y="990"/>
                                      </a:lnTo>
                                      <a:lnTo>
                                        <a:pt x="484" y="990"/>
                                      </a:lnTo>
                                      <a:lnTo>
                                        <a:pt x="483" y="990"/>
                                      </a:lnTo>
                                      <a:lnTo>
                                        <a:pt x="490" y="992"/>
                                      </a:lnTo>
                                      <a:lnTo>
                                        <a:pt x="518" y="992"/>
                                      </a:lnTo>
                                      <a:lnTo>
                                        <a:pt x="517" y="992"/>
                                      </a:lnTo>
                                      <a:lnTo>
                                        <a:pt x="525" y="995"/>
                                      </a:lnTo>
                                      <a:lnTo>
                                        <a:pt x="543" y="995"/>
                                      </a:lnTo>
                                      <a:lnTo>
                                        <a:pt x="552" y="992"/>
                                      </a:lnTo>
                                      <a:lnTo>
                                        <a:pt x="568" y="992"/>
                                      </a:lnTo>
                                      <a:lnTo>
                                        <a:pt x="577" y="990"/>
                                      </a:lnTo>
                                      <a:lnTo>
                                        <a:pt x="593" y="990"/>
                                      </a:lnTo>
                                      <a:lnTo>
                                        <a:pt x="599" y="988"/>
                                      </a:lnTo>
                                      <a:lnTo>
                                        <a:pt x="609" y="988"/>
                                      </a:lnTo>
                                      <a:lnTo>
                                        <a:pt x="626" y="984"/>
                                      </a:lnTo>
                                      <a:lnTo>
                                        <a:pt x="632" y="984"/>
                                      </a:lnTo>
                                      <a:lnTo>
                                        <a:pt x="683" y="971"/>
                                      </a:lnTo>
                                      <a:lnTo>
                                        <a:pt x="690" y="968"/>
                                      </a:lnTo>
                                      <a:lnTo>
                                        <a:pt x="700" y="964"/>
                                      </a:lnTo>
                                      <a:lnTo>
                                        <a:pt x="699" y="965"/>
                                      </a:lnTo>
                                      <a:lnTo>
                                        <a:pt x="707" y="963"/>
                                      </a:lnTo>
                                      <a:lnTo>
                                        <a:pt x="713" y="961"/>
                                      </a:lnTo>
                                      <a:lnTo>
                                        <a:pt x="714" y="960"/>
                                      </a:lnTo>
                                      <a:lnTo>
                                        <a:pt x="723" y="956"/>
                                      </a:lnTo>
                                      <a:lnTo>
                                        <a:pt x="722" y="957"/>
                                      </a:lnTo>
                                      <a:lnTo>
                                        <a:pt x="730" y="955"/>
                                      </a:lnTo>
                                      <a:lnTo>
                                        <a:pt x="740" y="949"/>
                                      </a:lnTo>
                                      <a:lnTo>
                                        <a:pt x="739" y="950"/>
                                      </a:lnTo>
                                      <a:lnTo>
                                        <a:pt x="745" y="948"/>
                                      </a:lnTo>
                                      <a:lnTo>
                                        <a:pt x="746" y="947"/>
                                      </a:lnTo>
                                      <a:lnTo>
                                        <a:pt x="754" y="943"/>
                                      </a:lnTo>
                                      <a:lnTo>
                                        <a:pt x="761" y="939"/>
                                      </a:lnTo>
                                      <a:lnTo>
                                        <a:pt x="760" y="940"/>
                                      </a:lnTo>
                                      <a:lnTo>
                                        <a:pt x="768" y="938"/>
                                      </a:lnTo>
                                      <a:lnTo>
                                        <a:pt x="792" y="925"/>
                                      </a:lnTo>
                                      <a:lnTo>
                                        <a:pt x="798" y="921"/>
                                      </a:lnTo>
                                      <a:lnTo>
                                        <a:pt x="806" y="917"/>
                                      </a:lnTo>
                                      <a:lnTo>
                                        <a:pt x="818" y="908"/>
                                      </a:lnTo>
                                      <a:lnTo>
                                        <a:pt x="825" y="902"/>
                                      </a:lnTo>
                                      <a:lnTo>
                                        <a:pt x="833" y="898"/>
                                      </a:lnTo>
                                      <a:lnTo>
                                        <a:pt x="846" y="889"/>
                                      </a:lnTo>
                                      <a:lnTo>
                                        <a:pt x="854" y="883"/>
                                      </a:lnTo>
                                      <a:lnTo>
                                        <a:pt x="860" y="879"/>
                                      </a:lnTo>
                                      <a:lnTo>
                                        <a:pt x="867" y="872"/>
                                      </a:lnTo>
                                      <a:lnTo>
                                        <a:pt x="873" y="868"/>
                                      </a:lnTo>
                                      <a:lnTo>
                                        <a:pt x="886" y="856"/>
                                      </a:lnTo>
                                      <a:lnTo>
                                        <a:pt x="892" y="851"/>
                                      </a:lnTo>
                                      <a:lnTo>
                                        <a:pt x="904" y="839"/>
                                      </a:lnTo>
                                      <a:lnTo>
                                        <a:pt x="910" y="832"/>
                                      </a:lnTo>
                                      <a:lnTo>
                                        <a:pt x="920" y="822"/>
                                      </a:lnTo>
                                      <a:lnTo>
                                        <a:pt x="926" y="814"/>
                                      </a:lnTo>
                                      <a:lnTo>
                                        <a:pt x="939" y="802"/>
                                      </a:lnTo>
                                      <a:lnTo>
                                        <a:pt x="943" y="796"/>
                                      </a:lnTo>
                                      <a:lnTo>
                                        <a:pt x="950" y="789"/>
                                      </a:lnTo>
                                      <a:lnTo>
                                        <a:pt x="954" y="783"/>
                                      </a:lnTo>
                                      <a:lnTo>
                                        <a:pt x="960" y="777"/>
                                      </a:lnTo>
                                      <a:lnTo>
                                        <a:pt x="964" y="768"/>
                                      </a:lnTo>
                                      <a:lnTo>
                                        <a:pt x="973" y="756"/>
                                      </a:lnTo>
                                      <a:lnTo>
                                        <a:pt x="979" y="747"/>
                                      </a:lnTo>
                                      <a:lnTo>
                                        <a:pt x="987" y="734"/>
                                      </a:lnTo>
                                      <a:lnTo>
                                        <a:pt x="992" y="726"/>
                                      </a:lnTo>
                                      <a:lnTo>
                                        <a:pt x="996" y="720"/>
                                      </a:lnTo>
                                      <a:lnTo>
                                        <a:pt x="1004" y="703"/>
                                      </a:lnTo>
                                      <a:lnTo>
                                        <a:pt x="1005" y="702"/>
                                      </a:lnTo>
                                      <a:lnTo>
                                        <a:pt x="1007" y="696"/>
                                      </a:lnTo>
                                      <a:lnTo>
                                        <a:pt x="1006" y="697"/>
                                      </a:lnTo>
                                      <a:lnTo>
                                        <a:pt x="1012" y="689"/>
                                      </a:lnTo>
                                      <a:lnTo>
                                        <a:pt x="1015" y="682"/>
                                      </a:lnTo>
                                      <a:lnTo>
                                        <a:pt x="1014" y="683"/>
                                      </a:lnTo>
                                      <a:lnTo>
                                        <a:pt x="1019" y="673"/>
                                      </a:lnTo>
                                      <a:lnTo>
                                        <a:pt x="1021" y="665"/>
                                      </a:lnTo>
                                      <a:lnTo>
                                        <a:pt x="1020" y="666"/>
                                      </a:lnTo>
                                      <a:lnTo>
                                        <a:pt x="1024" y="658"/>
                                      </a:lnTo>
                                      <a:lnTo>
                                        <a:pt x="1025" y="657"/>
                                      </a:lnTo>
                                      <a:lnTo>
                                        <a:pt x="1027" y="650"/>
                                      </a:lnTo>
                                      <a:lnTo>
                                        <a:pt x="1026" y="651"/>
                                      </a:lnTo>
                                      <a:lnTo>
                                        <a:pt x="1032" y="642"/>
                                      </a:lnTo>
                                      <a:lnTo>
                                        <a:pt x="1034" y="633"/>
                                      </a:lnTo>
                                      <a:lnTo>
                                        <a:pt x="1036" y="627"/>
                                      </a:lnTo>
                                      <a:lnTo>
                                        <a:pt x="1035" y="628"/>
                                      </a:lnTo>
                                      <a:lnTo>
                                        <a:pt x="1040" y="619"/>
                                      </a:lnTo>
                                      <a:lnTo>
                                        <a:pt x="1050" y="577"/>
                                      </a:lnTo>
                                      <a:lnTo>
                                        <a:pt x="1053" y="569"/>
                                      </a:lnTo>
                                      <a:lnTo>
                                        <a:pt x="1055" y="563"/>
                                      </a:lnTo>
                                      <a:lnTo>
                                        <a:pt x="1055" y="552"/>
                                      </a:lnTo>
                                      <a:lnTo>
                                        <a:pt x="1061" y="527"/>
                                      </a:lnTo>
                                      <a:lnTo>
                                        <a:pt x="1061" y="512"/>
                                      </a:lnTo>
                                      <a:lnTo>
                                        <a:pt x="1063" y="502"/>
                                      </a:lnTo>
                                      <a:lnTo>
                                        <a:pt x="1063" y="477"/>
                                      </a:lnTo>
                                      <a:lnTo>
                                        <a:pt x="1065" y="468"/>
                                      </a:lnTo>
                                      <a:lnTo>
                                        <a:pt x="1065" y="434"/>
                                      </a:lnTo>
                                      <a:lnTo>
                                        <a:pt x="1063" y="426"/>
                                      </a:lnTo>
                                      <a:lnTo>
                                        <a:pt x="1063" y="427"/>
                                      </a:lnTo>
                                      <a:lnTo>
                                        <a:pt x="1063" y="409"/>
                                      </a:lnTo>
                                      <a:lnTo>
                                        <a:pt x="1061" y="401"/>
                                      </a:lnTo>
                                      <a:lnTo>
                                        <a:pt x="1061" y="402"/>
                                      </a:lnTo>
                                      <a:lnTo>
                                        <a:pt x="1061" y="386"/>
                                      </a:lnTo>
                                      <a:lnTo>
                                        <a:pt x="1059" y="375"/>
                                      </a:lnTo>
                                      <a:lnTo>
                                        <a:pt x="1057" y="367"/>
                                      </a:lnTo>
                                      <a:lnTo>
                                        <a:pt x="1057" y="368"/>
                                      </a:lnTo>
                                      <a:lnTo>
                                        <a:pt x="1057" y="359"/>
                                      </a:lnTo>
                                      <a:lnTo>
                                        <a:pt x="1055" y="350"/>
                                      </a:lnTo>
                                      <a:lnTo>
                                        <a:pt x="1053" y="344"/>
                                      </a:lnTo>
                                      <a:lnTo>
                                        <a:pt x="1050" y="336"/>
                                      </a:lnTo>
                                      <a:lnTo>
                                        <a:pt x="1038" y="286"/>
                                      </a:lnTo>
                                      <a:lnTo>
                                        <a:pt x="1033" y="278"/>
                                      </a:lnTo>
                                      <a:lnTo>
                                        <a:pt x="1034" y="278"/>
                                      </a:lnTo>
                                      <a:lnTo>
                                        <a:pt x="1032" y="271"/>
                                      </a:lnTo>
                                      <a:lnTo>
                                        <a:pt x="1029" y="263"/>
                                      </a:lnTo>
                                      <a:lnTo>
                                        <a:pt x="1024" y="254"/>
                                      </a:lnTo>
                                      <a:lnTo>
                                        <a:pt x="1025" y="254"/>
                                      </a:lnTo>
                                      <a:lnTo>
                                        <a:pt x="1022" y="246"/>
                                      </a:lnTo>
                                      <a:lnTo>
                                        <a:pt x="1018" y="240"/>
                                      </a:lnTo>
                                      <a:lnTo>
                                        <a:pt x="1014" y="231"/>
                                      </a:lnTo>
                                      <a:lnTo>
                                        <a:pt x="1015" y="231"/>
                                      </a:lnTo>
                                      <a:lnTo>
                                        <a:pt x="1012" y="223"/>
                                      </a:lnTo>
                                      <a:lnTo>
                                        <a:pt x="1008" y="218"/>
                                      </a:lnTo>
                                      <a:lnTo>
                                        <a:pt x="1004" y="211"/>
                                      </a:lnTo>
                                      <a:lnTo>
                                        <a:pt x="996" y="194"/>
                                      </a:lnTo>
                                      <a:lnTo>
                                        <a:pt x="992" y="188"/>
                                      </a:lnTo>
                                      <a:lnTo>
                                        <a:pt x="987" y="180"/>
                                      </a:lnTo>
                                      <a:lnTo>
                                        <a:pt x="983" y="173"/>
                                      </a:lnTo>
                                      <a:lnTo>
                                        <a:pt x="979" y="165"/>
                                      </a:lnTo>
                                      <a:lnTo>
                                        <a:pt x="975" y="157"/>
                                      </a:lnTo>
                                      <a:lnTo>
                                        <a:pt x="969" y="151"/>
                                      </a:lnTo>
                                      <a:lnTo>
                                        <a:pt x="969" y="152"/>
                                      </a:lnTo>
                                      <a:lnTo>
                                        <a:pt x="964" y="144"/>
                                      </a:lnTo>
                                      <a:lnTo>
                                        <a:pt x="960" y="136"/>
                                      </a:lnTo>
                                      <a:lnTo>
                                        <a:pt x="954" y="130"/>
                                      </a:lnTo>
                                      <a:lnTo>
                                        <a:pt x="954" y="131"/>
                                      </a:lnTo>
                                      <a:lnTo>
                                        <a:pt x="945" y="117"/>
                                      </a:lnTo>
                                      <a:lnTo>
                                        <a:pt x="939" y="111"/>
                                      </a:lnTo>
                                      <a:lnTo>
                                        <a:pt x="933" y="103"/>
                                      </a:lnTo>
                                      <a:lnTo>
                                        <a:pt x="929" y="99"/>
                                      </a:lnTo>
                                      <a:lnTo>
                                        <a:pt x="922" y="91"/>
                                      </a:lnTo>
                                      <a:lnTo>
                                        <a:pt x="916" y="85"/>
                                      </a:lnTo>
                                      <a:lnTo>
                                        <a:pt x="916" y="86"/>
                                      </a:lnTo>
                                      <a:lnTo>
                                        <a:pt x="912" y="79"/>
                                      </a:lnTo>
                                      <a:lnTo>
                                        <a:pt x="905" y="74"/>
                                      </a:lnTo>
                                      <a:lnTo>
                                        <a:pt x="900" y="68"/>
                                      </a:lnTo>
                                      <a:lnTo>
                                        <a:pt x="888" y="55"/>
                                      </a:lnTo>
                                      <a:lnTo>
                                        <a:pt x="881" y="51"/>
                                      </a:lnTo>
                                      <a:lnTo>
                                        <a:pt x="869" y="39"/>
                                      </a:lnTo>
                                      <a:lnTo>
                                        <a:pt x="860" y="34"/>
                                      </a:lnTo>
                                      <a:lnTo>
                                        <a:pt x="854" y="30"/>
                                      </a:lnTo>
                                      <a:lnTo>
                                        <a:pt x="848" y="24"/>
                                      </a:lnTo>
                                      <a:lnTo>
                                        <a:pt x="841" y="20"/>
                                      </a:lnTo>
                                      <a:lnTo>
                                        <a:pt x="833" y="13"/>
                                      </a:lnTo>
                                      <a:lnTo>
                                        <a:pt x="820" y="5"/>
                                      </a:lnTo>
                                      <a:lnTo>
                                        <a:pt x="810" y="0"/>
                                      </a:lnTo>
                                      <a:lnTo>
                                        <a:pt x="805" y="8"/>
                                      </a:lnTo>
                                      <a:lnTo>
                                        <a:pt x="807" y="11"/>
                                      </a:lnTo>
                                      <a:lnTo>
                                        <a:pt x="812" y="4"/>
                                      </a:lnTo>
                                      <a:lnTo>
                                        <a:pt x="810" y="4"/>
                                      </a:lnTo>
                                      <a:lnTo>
                                        <a:pt x="818" y="8"/>
                                      </a:lnTo>
                                      <a:lnTo>
                                        <a:pt x="831" y="16"/>
                                      </a:lnTo>
                                      <a:lnTo>
                                        <a:pt x="830" y="16"/>
                                      </a:lnTo>
                                      <a:lnTo>
                                        <a:pt x="838" y="23"/>
                                      </a:lnTo>
                                      <a:lnTo>
                                        <a:pt x="839" y="23"/>
                                      </a:lnTo>
                                      <a:lnTo>
                                        <a:pt x="846" y="27"/>
                                      </a:lnTo>
                                      <a:lnTo>
                                        <a:pt x="845" y="27"/>
                                      </a:lnTo>
                                      <a:lnTo>
                                        <a:pt x="851" y="33"/>
                                      </a:lnTo>
                                      <a:lnTo>
                                        <a:pt x="858" y="37"/>
                                      </a:lnTo>
                                      <a:lnTo>
                                        <a:pt x="867" y="42"/>
                                      </a:lnTo>
                                      <a:lnTo>
                                        <a:pt x="866" y="42"/>
                                      </a:lnTo>
                                      <a:lnTo>
                                        <a:pt x="878" y="54"/>
                                      </a:lnTo>
                                      <a:lnTo>
                                        <a:pt x="886" y="59"/>
                                      </a:lnTo>
                                      <a:lnTo>
                                        <a:pt x="884" y="59"/>
                                      </a:lnTo>
                                      <a:lnTo>
                                        <a:pt x="897" y="71"/>
                                      </a:lnTo>
                                      <a:lnTo>
                                        <a:pt x="902" y="77"/>
                                      </a:lnTo>
                                      <a:lnTo>
                                        <a:pt x="910" y="82"/>
                                      </a:lnTo>
                                      <a:lnTo>
                                        <a:pt x="909" y="82"/>
                                      </a:lnTo>
                                      <a:lnTo>
                                        <a:pt x="913" y="88"/>
                                      </a:lnTo>
                                      <a:lnTo>
                                        <a:pt x="919" y="94"/>
                                      </a:lnTo>
                                      <a:lnTo>
                                        <a:pt x="925" y="102"/>
                                      </a:lnTo>
                                      <a:lnTo>
                                        <a:pt x="930" y="106"/>
                                      </a:lnTo>
                                      <a:lnTo>
                                        <a:pt x="936" y="114"/>
                                      </a:lnTo>
                                      <a:lnTo>
                                        <a:pt x="942" y="121"/>
                                      </a:lnTo>
                                      <a:lnTo>
                                        <a:pt x="951" y="133"/>
                                      </a:lnTo>
                                      <a:lnTo>
                                        <a:pt x="957" y="140"/>
                                      </a:lnTo>
                                      <a:lnTo>
                                        <a:pt x="961" y="146"/>
                                      </a:lnTo>
                                      <a:lnTo>
                                        <a:pt x="965" y="154"/>
                                      </a:lnTo>
                                      <a:lnTo>
                                        <a:pt x="972" y="161"/>
                                      </a:lnTo>
                                      <a:lnTo>
                                        <a:pt x="976" y="167"/>
                                      </a:lnTo>
                                      <a:lnTo>
                                        <a:pt x="980" y="175"/>
                                      </a:lnTo>
                                      <a:lnTo>
                                        <a:pt x="984" y="182"/>
                                      </a:lnTo>
                                      <a:lnTo>
                                        <a:pt x="988" y="190"/>
                                      </a:lnTo>
                                      <a:lnTo>
                                        <a:pt x="993" y="196"/>
                                      </a:lnTo>
                                      <a:lnTo>
                                        <a:pt x="1001" y="213"/>
                                      </a:lnTo>
                                      <a:lnTo>
                                        <a:pt x="1005" y="220"/>
                                      </a:lnTo>
                                      <a:lnTo>
                                        <a:pt x="1008" y="225"/>
                                      </a:lnTo>
                                      <a:lnTo>
                                        <a:pt x="1008" y="224"/>
                                      </a:lnTo>
                                      <a:lnTo>
                                        <a:pt x="1011" y="232"/>
                                      </a:lnTo>
                                      <a:lnTo>
                                        <a:pt x="1015" y="242"/>
                                      </a:lnTo>
                                      <a:lnTo>
                                        <a:pt x="1019" y="248"/>
                                      </a:lnTo>
                                      <a:lnTo>
                                        <a:pt x="1019" y="247"/>
                                      </a:lnTo>
                                      <a:lnTo>
                                        <a:pt x="1021" y="255"/>
                                      </a:lnTo>
                                      <a:lnTo>
                                        <a:pt x="1025" y="265"/>
                                      </a:lnTo>
                                      <a:lnTo>
                                        <a:pt x="1025" y="264"/>
                                      </a:lnTo>
                                      <a:lnTo>
                                        <a:pt x="1027" y="272"/>
                                      </a:lnTo>
                                      <a:lnTo>
                                        <a:pt x="1029" y="279"/>
                                      </a:lnTo>
                                      <a:lnTo>
                                        <a:pt x="1029" y="280"/>
                                      </a:lnTo>
                                      <a:lnTo>
                                        <a:pt x="1034" y="288"/>
                                      </a:lnTo>
                                      <a:lnTo>
                                        <a:pt x="1034" y="287"/>
                                      </a:lnTo>
                                      <a:lnTo>
                                        <a:pt x="1046" y="338"/>
                                      </a:lnTo>
                                      <a:lnTo>
                                        <a:pt x="1048" y="345"/>
                                      </a:lnTo>
                                      <a:lnTo>
                                        <a:pt x="1050" y="351"/>
                                      </a:lnTo>
                                      <a:lnTo>
                                        <a:pt x="1053" y="360"/>
                                      </a:lnTo>
                                      <a:lnTo>
                                        <a:pt x="1053" y="368"/>
                                      </a:lnTo>
                                      <a:lnTo>
                                        <a:pt x="1055" y="376"/>
                                      </a:lnTo>
                                      <a:lnTo>
                                        <a:pt x="1057" y="387"/>
                                      </a:lnTo>
                                      <a:lnTo>
                                        <a:pt x="1057" y="402"/>
                                      </a:lnTo>
                                      <a:lnTo>
                                        <a:pt x="1059" y="410"/>
                                      </a:lnTo>
                                      <a:lnTo>
                                        <a:pt x="1059" y="427"/>
                                      </a:lnTo>
                                      <a:lnTo>
                                        <a:pt x="1061" y="435"/>
                                      </a:lnTo>
                                      <a:lnTo>
                                        <a:pt x="1061" y="468"/>
                                      </a:lnTo>
                                      <a:lnTo>
                                        <a:pt x="1061" y="467"/>
                                      </a:lnTo>
                                      <a:lnTo>
                                        <a:pt x="1059" y="475"/>
                                      </a:lnTo>
                                      <a:lnTo>
                                        <a:pt x="1059" y="502"/>
                                      </a:lnTo>
                                      <a:lnTo>
                                        <a:pt x="1059" y="501"/>
                                      </a:lnTo>
                                      <a:lnTo>
                                        <a:pt x="1057" y="511"/>
                                      </a:lnTo>
                                      <a:lnTo>
                                        <a:pt x="1057" y="527"/>
                                      </a:lnTo>
                                      <a:lnTo>
                                        <a:pt x="1057" y="526"/>
                                      </a:lnTo>
                                      <a:lnTo>
                                        <a:pt x="1050" y="551"/>
                                      </a:lnTo>
                                      <a:lnTo>
                                        <a:pt x="1050" y="563"/>
                                      </a:lnTo>
                                      <a:lnTo>
                                        <a:pt x="1050" y="562"/>
                                      </a:lnTo>
                                      <a:lnTo>
                                        <a:pt x="1048" y="568"/>
                                      </a:lnTo>
                                      <a:lnTo>
                                        <a:pt x="1046" y="575"/>
                                      </a:lnTo>
                                      <a:lnTo>
                                        <a:pt x="1036" y="618"/>
                                      </a:lnTo>
                                      <a:lnTo>
                                        <a:pt x="1032" y="626"/>
                                      </a:lnTo>
                                      <a:lnTo>
                                        <a:pt x="1029" y="632"/>
                                      </a:lnTo>
                                      <a:lnTo>
                                        <a:pt x="1027" y="641"/>
                                      </a:lnTo>
                                      <a:lnTo>
                                        <a:pt x="1023" y="649"/>
                                      </a:lnTo>
                                      <a:lnTo>
                                        <a:pt x="1021" y="655"/>
                                      </a:lnTo>
                                      <a:lnTo>
                                        <a:pt x="1017" y="664"/>
                                      </a:lnTo>
                                      <a:lnTo>
                                        <a:pt x="1015" y="672"/>
                                      </a:lnTo>
                                      <a:lnTo>
                                        <a:pt x="1011" y="681"/>
                                      </a:lnTo>
                                      <a:lnTo>
                                        <a:pt x="1008" y="687"/>
                                      </a:lnTo>
                                      <a:lnTo>
                                        <a:pt x="1008" y="686"/>
                                      </a:lnTo>
                                      <a:lnTo>
                                        <a:pt x="1003" y="694"/>
                                      </a:lnTo>
                                      <a:lnTo>
                                        <a:pt x="1001" y="701"/>
                                      </a:lnTo>
                                      <a:lnTo>
                                        <a:pt x="993" y="718"/>
                                      </a:lnTo>
                                      <a:lnTo>
                                        <a:pt x="988" y="724"/>
                                      </a:lnTo>
                                      <a:lnTo>
                                        <a:pt x="984" y="732"/>
                                      </a:lnTo>
                                      <a:lnTo>
                                        <a:pt x="976" y="745"/>
                                      </a:lnTo>
                                      <a:lnTo>
                                        <a:pt x="976" y="744"/>
                                      </a:lnTo>
                                      <a:lnTo>
                                        <a:pt x="970" y="752"/>
                                      </a:lnTo>
                                      <a:lnTo>
                                        <a:pt x="970" y="753"/>
                                      </a:lnTo>
                                      <a:lnTo>
                                        <a:pt x="961" y="766"/>
                                      </a:lnTo>
                                      <a:lnTo>
                                        <a:pt x="957" y="774"/>
                                      </a:lnTo>
                                      <a:lnTo>
                                        <a:pt x="957" y="773"/>
                                      </a:lnTo>
                                      <a:lnTo>
                                        <a:pt x="951" y="780"/>
                                      </a:lnTo>
                                      <a:lnTo>
                                        <a:pt x="946" y="787"/>
                                      </a:lnTo>
                                      <a:lnTo>
                                        <a:pt x="946" y="786"/>
                                      </a:lnTo>
                                      <a:lnTo>
                                        <a:pt x="940" y="792"/>
                                      </a:lnTo>
                                      <a:lnTo>
                                        <a:pt x="936" y="800"/>
                                      </a:lnTo>
                                      <a:lnTo>
                                        <a:pt x="936" y="799"/>
                                      </a:lnTo>
                                      <a:lnTo>
                                        <a:pt x="923" y="811"/>
                                      </a:lnTo>
                                      <a:lnTo>
                                        <a:pt x="917" y="819"/>
                                      </a:lnTo>
                                      <a:lnTo>
                                        <a:pt x="907" y="829"/>
                                      </a:lnTo>
                                      <a:lnTo>
                                        <a:pt x="901" y="836"/>
                                      </a:lnTo>
                                      <a:lnTo>
                                        <a:pt x="889" y="848"/>
                                      </a:lnTo>
                                      <a:lnTo>
                                        <a:pt x="890" y="848"/>
                                      </a:lnTo>
                                      <a:lnTo>
                                        <a:pt x="882" y="852"/>
                                      </a:lnTo>
                                      <a:lnTo>
                                        <a:pt x="870" y="865"/>
                                      </a:lnTo>
                                      <a:lnTo>
                                        <a:pt x="871" y="865"/>
                                      </a:lnTo>
                                      <a:lnTo>
                                        <a:pt x="863" y="869"/>
                                      </a:lnTo>
                                      <a:lnTo>
                                        <a:pt x="857" y="876"/>
                                      </a:lnTo>
                                      <a:lnTo>
                                        <a:pt x="858" y="876"/>
                                      </a:lnTo>
                                      <a:lnTo>
                                        <a:pt x="852" y="880"/>
                                      </a:lnTo>
                                      <a:lnTo>
                                        <a:pt x="851" y="880"/>
                                      </a:lnTo>
                                      <a:lnTo>
                                        <a:pt x="842" y="886"/>
                                      </a:lnTo>
                                      <a:lnTo>
                                        <a:pt x="844" y="886"/>
                                      </a:lnTo>
                                      <a:lnTo>
                                        <a:pt x="831" y="894"/>
                                      </a:lnTo>
                                      <a:lnTo>
                                        <a:pt x="821" y="899"/>
                                      </a:lnTo>
                                      <a:lnTo>
                                        <a:pt x="815" y="905"/>
                                      </a:lnTo>
                                      <a:lnTo>
                                        <a:pt x="816" y="905"/>
                                      </a:lnTo>
                                      <a:lnTo>
                                        <a:pt x="804" y="913"/>
                                      </a:lnTo>
                                      <a:lnTo>
                                        <a:pt x="796" y="918"/>
                                      </a:lnTo>
                                      <a:lnTo>
                                        <a:pt x="790" y="922"/>
                                      </a:lnTo>
                                      <a:lnTo>
                                        <a:pt x="767" y="933"/>
                                      </a:lnTo>
                                      <a:lnTo>
                                        <a:pt x="758" y="936"/>
                                      </a:lnTo>
                                      <a:lnTo>
                                        <a:pt x="752" y="940"/>
                                      </a:lnTo>
                                      <a:lnTo>
                                        <a:pt x="744" y="944"/>
                                      </a:lnTo>
                                      <a:lnTo>
                                        <a:pt x="737" y="946"/>
                                      </a:lnTo>
                                      <a:lnTo>
                                        <a:pt x="729" y="950"/>
                                      </a:lnTo>
                                      <a:lnTo>
                                        <a:pt x="721" y="952"/>
                                      </a:lnTo>
                                      <a:lnTo>
                                        <a:pt x="712" y="957"/>
                                      </a:lnTo>
                                      <a:lnTo>
                                        <a:pt x="706" y="959"/>
                                      </a:lnTo>
                                      <a:lnTo>
                                        <a:pt x="698" y="961"/>
                                      </a:lnTo>
                                      <a:lnTo>
                                        <a:pt x="689" y="965"/>
                                      </a:lnTo>
                                      <a:lnTo>
                                        <a:pt x="682" y="967"/>
                                      </a:lnTo>
                                      <a:lnTo>
                                        <a:pt x="631" y="980"/>
                                      </a:lnTo>
                                      <a:lnTo>
                                        <a:pt x="632" y="980"/>
                                      </a:lnTo>
                                      <a:lnTo>
                                        <a:pt x="625" y="980"/>
                                      </a:lnTo>
                                      <a:lnTo>
                                        <a:pt x="608" y="984"/>
                                      </a:lnTo>
                                      <a:lnTo>
                                        <a:pt x="609" y="984"/>
                                      </a:lnTo>
                                      <a:lnTo>
                                        <a:pt x="598" y="984"/>
                                      </a:lnTo>
                                      <a:lnTo>
                                        <a:pt x="591" y="986"/>
                                      </a:lnTo>
                                      <a:lnTo>
                                        <a:pt x="593" y="986"/>
                                      </a:lnTo>
                                      <a:lnTo>
                                        <a:pt x="576" y="986"/>
                                      </a:lnTo>
                                      <a:lnTo>
                                        <a:pt x="567" y="988"/>
                                      </a:lnTo>
                                      <a:lnTo>
                                        <a:pt x="568" y="988"/>
                                      </a:lnTo>
                                      <a:lnTo>
                                        <a:pt x="551" y="988"/>
                                      </a:lnTo>
                                      <a:lnTo>
                                        <a:pt x="542" y="990"/>
                                      </a:lnTo>
                                      <a:lnTo>
                                        <a:pt x="543" y="990"/>
                                      </a:lnTo>
                                      <a:lnTo>
                                        <a:pt x="526" y="990"/>
                                      </a:lnTo>
                                      <a:lnTo>
                                        <a:pt x="518" y="988"/>
                                      </a:lnTo>
                                      <a:lnTo>
                                        <a:pt x="491" y="988"/>
                                      </a:lnTo>
                                      <a:lnTo>
                                        <a:pt x="484" y="986"/>
                                      </a:lnTo>
                                      <a:lnTo>
                                        <a:pt x="466" y="986"/>
                                      </a:lnTo>
                                      <a:lnTo>
                                        <a:pt x="458" y="984"/>
                                      </a:lnTo>
                                      <a:lnTo>
                                        <a:pt x="452" y="984"/>
                                      </a:lnTo>
                                      <a:lnTo>
                                        <a:pt x="435" y="980"/>
                                      </a:lnTo>
                                      <a:lnTo>
                                        <a:pt x="424" y="980"/>
                                      </a:lnTo>
                                      <a:lnTo>
                                        <a:pt x="418" y="978"/>
                                      </a:lnTo>
                                      <a:lnTo>
                                        <a:pt x="376" y="967"/>
                                      </a:lnTo>
                                      <a:lnTo>
                                        <a:pt x="371" y="965"/>
                                      </a:lnTo>
                                      <a:lnTo>
                                        <a:pt x="372" y="965"/>
                                      </a:lnTo>
                                      <a:lnTo>
                                        <a:pt x="363" y="961"/>
                                      </a:lnTo>
                                      <a:lnTo>
                                        <a:pt x="346" y="957"/>
                                      </a:lnTo>
                                      <a:lnTo>
                                        <a:pt x="347" y="957"/>
                                      </a:lnTo>
                                      <a:lnTo>
                                        <a:pt x="338" y="952"/>
                                      </a:lnTo>
                                      <a:lnTo>
                                        <a:pt x="337" y="952"/>
                                      </a:lnTo>
                                      <a:lnTo>
                                        <a:pt x="331" y="950"/>
                                      </a:lnTo>
                                      <a:lnTo>
                                        <a:pt x="332" y="950"/>
                                      </a:lnTo>
                                      <a:lnTo>
                                        <a:pt x="323" y="946"/>
                                      </a:lnTo>
                                      <a:lnTo>
                                        <a:pt x="314" y="944"/>
                                      </a:lnTo>
                                      <a:lnTo>
                                        <a:pt x="315" y="944"/>
                                      </a:lnTo>
                                      <a:lnTo>
                                        <a:pt x="307" y="940"/>
                                      </a:lnTo>
                                      <a:lnTo>
                                        <a:pt x="299" y="936"/>
                                      </a:lnTo>
                                      <a:lnTo>
                                        <a:pt x="291" y="933"/>
                                      </a:lnTo>
                                      <a:lnTo>
                                        <a:pt x="283" y="930"/>
                                      </a:lnTo>
                                      <a:lnTo>
                                        <a:pt x="284" y="930"/>
                                      </a:lnTo>
                                      <a:lnTo>
                                        <a:pt x="271" y="922"/>
                                      </a:lnTo>
                                      <a:lnTo>
                                        <a:pt x="264" y="918"/>
                                      </a:lnTo>
                                      <a:lnTo>
                                        <a:pt x="257" y="913"/>
                                      </a:lnTo>
                                      <a:lnTo>
                                        <a:pt x="249" y="909"/>
                                      </a:lnTo>
                                      <a:lnTo>
                                        <a:pt x="243" y="905"/>
                                      </a:lnTo>
                                      <a:lnTo>
                                        <a:pt x="234" y="899"/>
                                      </a:lnTo>
                                      <a:lnTo>
                                        <a:pt x="215" y="886"/>
                                      </a:lnTo>
                                      <a:lnTo>
                                        <a:pt x="207" y="880"/>
                                      </a:lnTo>
                                      <a:lnTo>
                                        <a:pt x="201" y="873"/>
                                      </a:lnTo>
                                      <a:lnTo>
                                        <a:pt x="188" y="865"/>
                                      </a:lnTo>
                                      <a:lnTo>
                                        <a:pt x="169" y="846"/>
                                      </a:lnTo>
                                      <a:lnTo>
                                        <a:pt x="163" y="842"/>
                                      </a:lnTo>
                                      <a:lnTo>
                                        <a:pt x="158" y="836"/>
                                      </a:lnTo>
                                      <a:lnTo>
                                        <a:pt x="158" y="837"/>
                                      </a:lnTo>
                                      <a:lnTo>
                                        <a:pt x="154" y="829"/>
                                      </a:lnTo>
                                      <a:lnTo>
                                        <a:pt x="141" y="817"/>
                                      </a:lnTo>
                                      <a:lnTo>
                                        <a:pt x="135" y="811"/>
                                      </a:lnTo>
                                      <a:lnTo>
                                        <a:pt x="128" y="805"/>
                                      </a:lnTo>
                                      <a:lnTo>
                                        <a:pt x="128" y="806"/>
                                      </a:lnTo>
                                      <a:lnTo>
                                        <a:pt x="124" y="799"/>
                                      </a:lnTo>
                                      <a:lnTo>
                                        <a:pt x="118" y="792"/>
                                      </a:lnTo>
                                      <a:lnTo>
                                        <a:pt x="118" y="793"/>
                                      </a:lnTo>
                                      <a:lnTo>
                                        <a:pt x="114" y="786"/>
                                      </a:lnTo>
                                      <a:lnTo>
                                        <a:pt x="107" y="780"/>
                                      </a:lnTo>
                                      <a:lnTo>
                                        <a:pt x="107" y="781"/>
                                      </a:lnTo>
                                      <a:lnTo>
                                        <a:pt x="103" y="772"/>
                                      </a:lnTo>
                                      <a:lnTo>
                                        <a:pt x="99" y="765"/>
                                      </a:lnTo>
                                      <a:lnTo>
                                        <a:pt x="93" y="759"/>
                                      </a:lnTo>
                                      <a:lnTo>
                                        <a:pt x="93" y="760"/>
                                      </a:lnTo>
                                      <a:lnTo>
                                        <a:pt x="88" y="751"/>
                                      </a:lnTo>
                                      <a:lnTo>
                                        <a:pt x="76" y="732"/>
                                      </a:lnTo>
                                      <a:lnTo>
                                        <a:pt x="72" y="723"/>
                                      </a:lnTo>
                                      <a:lnTo>
                                        <a:pt x="65" y="717"/>
                                      </a:lnTo>
                                      <a:lnTo>
                                        <a:pt x="66" y="718"/>
                                      </a:lnTo>
                                      <a:lnTo>
                                        <a:pt x="64" y="709"/>
                                      </a:lnTo>
                                      <a:lnTo>
                                        <a:pt x="59" y="701"/>
                                      </a:lnTo>
                                      <a:lnTo>
                                        <a:pt x="55" y="694"/>
                                      </a:lnTo>
                                      <a:lnTo>
                                        <a:pt x="52" y="687"/>
                                      </a:lnTo>
                                      <a:lnTo>
                                        <a:pt x="47" y="679"/>
                                      </a:lnTo>
                                      <a:lnTo>
                                        <a:pt x="48" y="679"/>
                                      </a:lnTo>
                                      <a:lnTo>
                                        <a:pt x="46" y="672"/>
                                      </a:lnTo>
                                      <a:lnTo>
                                        <a:pt x="45" y="672"/>
                                      </a:lnTo>
                                      <a:lnTo>
                                        <a:pt x="41" y="664"/>
                                      </a:lnTo>
                                      <a:lnTo>
                                        <a:pt x="42" y="664"/>
                                      </a:lnTo>
                                      <a:lnTo>
                                        <a:pt x="40" y="655"/>
                                      </a:lnTo>
                                      <a:lnTo>
                                        <a:pt x="35" y="647"/>
                                      </a:lnTo>
                                      <a:lnTo>
                                        <a:pt x="36" y="647"/>
                                      </a:lnTo>
                                      <a:lnTo>
                                        <a:pt x="34" y="641"/>
                                      </a:lnTo>
                                      <a:lnTo>
                                        <a:pt x="33" y="641"/>
                                      </a:lnTo>
                                      <a:lnTo>
                                        <a:pt x="29" y="632"/>
                                      </a:lnTo>
                                      <a:lnTo>
                                        <a:pt x="30" y="632"/>
                                      </a:lnTo>
                                      <a:lnTo>
                                        <a:pt x="23" y="607"/>
                                      </a:lnTo>
                                      <a:lnTo>
                                        <a:pt x="21" y="601"/>
                                      </a:lnTo>
                                      <a:lnTo>
                                        <a:pt x="19" y="592"/>
                                      </a:lnTo>
                                      <a:lnTo>
                                        <a:pt x="14" y="584"/>
                                      </a:lnTo>
                                      <a:lnTo>
                                        <a:pt x="15" y="584"/>
                                      </a:lnTo>
                                      <a:lnTo>
                                        <a:pt x="13" y="575"/>
                                      </a:lnTo>
                                      <a:lnTo>
                                        <a:pt x="13" y="577"/>
                                      </a:lnTo>
                                      <a:lnTo>
                                        <a:pt x="13" y="568"/>
                                      </a:lnTo>
                                      <a:lnTo>
                                        <a:pt x="6" y="543"/>
                                      </a:lnTo>
                                      <a:lnTo>
                                        <a:pt x="6" y="544"/>
                                      </a:lnTo>
                                      <a:lnTo>
                                        <a:pt x="6" y="534"/>
                                      </a:lnTo>
                                      <a:lnTo>
                                        <a:pt x="4" y="526"/>
                                      </a:lnTo>
                                      <a:lnTo>
                                        <a:pt x="4" y="527"/>
                                      </a:lnTo>
                                      <a:lnTo>
                                        <a:pt x="4" y="518"/>
                                      </a:lnTo>
                                      <a:lnTo>
                                        <a:pt x="2" y="509"/>
                                      </a:lnTo>
                                      <a:lnTo>
                                        <a:pt x="0" y="5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6" name="Freeform 14"/>
                              <wps:cNvSpPr>
                                <a:spLocks noChangeArrowheads="1"/>
                              </wps:cNvSpPr>
                              <wps:spPr bwMode="auto">
                                <a:xfrm>
                                  <a:off x="166" y="240"/>
                                  <a:ext cx="907" cy="686"/>
                                </a:xfrm>
                                <a:custGeom>
                                  <a:avLst/>
                                  <a:gdLst>
                                    <a:gd name="T0" fmla="*/ 881 w 908"/>
                                    <a:gd name="T1" fmla="*/ 580 h 687"/>
                                    <a:gd name="T2" fmla="*/ 851 w 908"/>
                                    <a:gd name="T3" fmla="*/ 610 h 687"/>
                                    <a:gd name="T4" fmla="*/ 821 w 908"/>
                                    <a:gd name="T5" fmla="*/ 628 h 687"/>
                                    <a:gd name="T6" fmla="*/ 788 w 908"/>
                                    <a:gd name="T7" fmla="*/ 645 h 687"/>
                                    <a:gd name="T8" fmla="*/ 754 w 908"/>
                                    <a:gd name="T9" fmla="*/ 657 h 687"/>
                                    <a:gd name="T10" fmla="*/ 717 w 908"/>
                                    <a:gd name="T11" fmla="*/ 666 h 687"/>
                                    <a:gd name="T12" fmla="*/ 667 w 908"/>
                                    <a:gd name="T13" fmla="*/ 672 h 687"/>
                                    <a:gd name="T14" fmla="*/ 582 w 908"/>
                                    <a:gd name="T15" fmla="*/ 672 h 687"/>
                                    <a:gd name="T16" fmla="*/ 539 w 908"/>
                                    <a:gd name="T17" fmla="*/ 666 h 687"/>
                                    <a:gd name="T18" fmla="*/ 495 w 908"/>
                                    <a:gd name="T19" fmla="*/ 655 h 687"/>
                                    <a:gd name="T20" fmla="*/ 452 w 908"/>
                                    <a:gd name="T21" fmla="*/ 640 h 687"/>
                                    <a:gd name="T22" fmla="*/ 407 w 908"/>
                                    <a:gd name="T23" fmla="*/ 625 h 687"/>
                                    <a:gd name="T24" fmla="*/ 361 w 908"/>
                                    <a:gd name="T25" fmla="*/ 604 h 687"/>
                                    <a:gd name="T26" fmla="*/ 316 w 908"/>
                                    <a:gd name="T27" fmla="*/ 578 h 687"/>
                                    <a:gd name="T28" fmla="*/ 272 w 908"/>
                                    <a:gd name="T29" fmla="*/ 551 h 687"/>
                                    <a:gd name="T30" fmla="*/ 231 w 908"/>
                                    <a:gd name="T31" fmla="*/ 519 h 687"/>
                                    <a:gd name="T32" fmla="*/ 191 w 908"/>
                                    <a:gd name="T33" fmla="*/ 489 h 687"/>
                                    <a:gd name="T34" fmla="*/ 148 w 908"/>
                                    <a:gd name="T35" fmla="*/ 445 h 687"/>
                                    <a:gd name="T36" fmla="*/ 119 w 908"/>
                                    <a:gd name="T37" fmla="*/ 409 h 687"/>
                                    <a:gd name="T38" fmla="*/ 89 w 908"/>
                                    <a:gd name="T39" fmla="*/ 374 h 687"/>
                                    <a:gd name="T40" fmla="*/ 66 w 908"/>
                                    <a:gd name="T41" fmla="*/ 338 h 687"/>
                                    <a:gd name="T42" fmla="*/ 46 w 908"/>
                                    <a:gd name="T43" fmla="*/ 302 h 687"/>
                                    <a:gd name="T44" fmla="*/ 31 w 908"/>
                                    <a:gd name="T45" fmla="*/ 263 h 687"/>
                                    <a:gd name="T46" fmla="*/ 19 w 908"/>
                                    <a:gd name="T47" fmla="*/ 225 h 687"/>
                                    <a:gd name="T48" fmla="*/ 13 w 908"/>
                                    <a:gd name="T49" fmla="*/ 187 h 687"/>
                                    <a:gd name="T50" fmla="*/ 8 w 908"/>
                                    <a:gd name="T51" fmla="*/ 125 h 687"/>
                                    <a:gd name="T52" fmla="*/ 13 w 908"/>
                                    <a:gd name="T53" fmla="*/ 90 h 687"/>
                                    <a:gd name="T54" fmla="*/ 23 w 908"/>
                                    <a:gd name="T55" fmla="*/ 57 h 687"/>
                                    <a:gd name="T56" fmla="*/ 38 w 908"/>
                                    <a:gd name="T57" fmla="*/ 25 h 687"/>
                                    <a:gd name="T58" fmla="*/ 44 w 908"/>
                                    <a:gd name="T59" fmla="*/ 0 h 687"/>
                                    <a:gd name="T60" fmla="*/ 25 w 908"/>
                                    <a:gd name="T61" fmla="*/ 32 h 687"/>
                                    <a:gd name="T62" fmla="*/ 13 w 908"/>
                                    <a:gd name="T63" fmla="*/ 62 h 687"/>
                                    <a:gd name="T64" fmla="*/ 4 w 908"/>
                                    <a:gd name="T65" fmla="*/ 96 h 687"/>
                                    <a:gd name="T66" fmla="*/ 0 w 908"/>
                                    <a:gd name="T67" fmla="*/ 161 h 687"/>
                                    <a:gd name="T68" fmla="*/ 4 w 908"/>
                                    <a:gd name="T69" fmla="*/ 198 h 687"/>
                                    <a:gd name="T70" fmla="*/ 15 w 908"/>
                                    <a:gd name="T71" fmla="*/ 236 h 687"/>
                                    <a:gd name="T72" fmla="*/ 27 w 908"/>
                                    <a:gd name="T73" fmla="*/ 276 h 687"/>
                                    <a:gd name="T74" fmla="*/ 44 w 908"/>
                                    <a:gd name="T75" fmla="*/ 313 h 687"/>
                                    <a:gd name="T76" fmla="*/ 64 w 908"/>
                                    <a:gd name="T77" fmla="*/ 347 h 687"/>
                                    <a:gd name="T78" fmla="*/ 89 w 908"/>
                                    <a:gd name="T79" fmla="*/ 387 h 687"/>
                                    <a:gd name="T80" fmla="*/ 119 w 908"/>
                                    <a:gd name="T81" fmla="*/ 421 h 687"/>
                                    <a:gd name="T82" fmla="*/ 157 w 908"/>
                                    <a:gd name="T83" fmla="*/ 468 h 687"/>
                                    <a:gd name="T84" fmla="*/ 204 w 908"/>
                                    <a:gd name="T85" fmla="*/ 510 h 687"/>
                                    <a:gd name="T86" fmla="*/ 246 w 908"/>
                                    <a:gd name="T87" fmla="*/ 540 h 687"/>
                                    <a:gd name="T88" fmla="*/ 289 w 908"/>
                                    <a:gd name="T89" fmla="*/ 572 h 687"/>
                                    <a:gd name="T90" fmla="*/ 335 w 908"/>
                                    <a:gd name="T91" fmla="*/ 599 h 687"/>
                                    <a:gd name="T92" fmla="*/ 380 w 908"/>
                                    <a:gd name="T93" fmla="*/ 623 h 687"/>
                                    <a:gd name="T94" fmla="*/ 428 w 908"/>
                                    <a:gd name="T95" fmla="*/ 640 h 687"/>
                                    <a:gd name="T96" fmla="*/ 470 w 908"/>
                                    <a:gd name="T97" fmla="*/ 657 h 687"/>
                                    <a:gd name="T98" fmla="*/ 516 w 908"/>
                                    <a:gd name="T99" fmla="*/ 668 h 687"/>
                                    <a:gd name="T100" fmla="*/ 561 w 908"/>
                                    <a:gd name="T101" fmla="*/ 676 h 687"/>
                                    <a:gd name="T102" fmla="*/ 605 w 908"/>
                                    <a:gd name="T103" fmla="*/ 680 h 687"/>
                                    <a:gd name="T104" fmla="*/ 680 w 908"/>
                                    <a:gd name="T105" fmla="*/ 680 h 687"/>
                                    <a:gd name="T106" fmla="*/ 720 w 908"/>
                                    <a:gd name="T107" fmla="*/ 674 h 687"/>
                                    <a:gd name="T108" fmla="*/ 758 w 908"/>
                                    <a:gd name="T109" fmla="*/ 666 h 687"/>
                                    <a:gd name="T110" fmla="*/ 794 w 908"/>
                                    <a:gd name="T111" fmla="*/ 653 h 687"/>
                                    <a:gd name="T112" fmla="*/ 828 w 908"/>
                                    <a:gd name="T113" fmla="*/ 636 h 687"/>
                                    <a:gd name="T114" fmla="*/ 856 w 908"/>
                                    <a:gd name="T115" fmla="*/ 616 h 687"/>
                                    <a:gd name="T116" fmla="*/ 888 w 908"/>
                                    <a:gd name="T117" fmla="*/ 585 h 68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908" h="687">
                                      <a:moveTo>
                                        <a:pt x="902" y="563"/>
                                      </a:moveTo>
                                      <a:lnTo>
                                        <a:pt x="896" y="570"/>
                                      </a:lnTo>
                                      <a:lnTo>
                                        <a:pt x="892" y="576"/>
                                      </a:lnTo>
                                      <a:lnTo>
                                        <a:pt x="885" y="584"/>
                                      </a:lnTo>
                                      <a:lnTo>
                                        <a:pt x="873" y="597"/>
                                      </a:lnTo>
                                      <a:lnTo>
                                        <a:pt x="866" y="601"/>
                                      </a:lnTo>
                                      <a:lnTo>
                                        <a:pt x="860" y="608"/>
                                      </a:lnTo>
                                      <a:lnTo>
                                        <a:pt x="855" y="614"/>
                                      </a:lnTo>
                                      <a:lnTo>
                                        <a:pt x="849" y="620"/>
                                      </a:lnTo>
                                      <a:lnTo>
                                        <a:pt x="840" y="624"/>
                                      </a:lnTo>
                                      <a:lnTo>
                                        <a:pt x="832" y="629"/>
                                      </a:lnTo>
                                      <a:lnTo>
                                        <a:pt x="825" y="632"/>
                                      </a:lnTo>
                                      <a:lnTo>
                                        <a:pt x="817" y="636"/>
                                      </a:lnTo>
                                      <a:lnTo>
                                        <a:pt x="811" y="642"/>
                                      </a:lnTo>
                                      <a:lnTo>
                                        <a:pt x="802" y="644"/>
                                      </a:lnTo>
                                      <a:lnTo>
                                        <a:pt x="792" y="649"/>
                                      </a:lnTo>
                                      <a:lnTo>
                                        <a:pt x="783" y="653"/>
                                      </a:lnTo>
                                      <a:lnTo>
                                        <a:pt x="775" y="655"/>
                                      </a:lnTo>
                                      <a:lnTo>
                                        <a:pt x="767" y="659"/>
                                      </a:lnTo>
                                      <a:lnTo>
                                        <a:pt x="758" y="661"/>
                                      </a:lnTo>
                                      <a:lnTo>
                                        <a:pt x="751" y="663"/>
                                      </a:lnTo>
                                      <a:lnTo>
                                        <a:pt x="740" y="668"/>
                                      </a:lnTo>
                                      <a:lnTo>
                                        <a:pt x="730" y="670"/>
                                      </a:lnTo>
                                      <a:lnTo>
                                        <a:pt x="721" y="670"/>
                                      </a:lnTo>
                                      <a:lnTo>
                                        <a:pt x="711" y="672"/>
                                      </a:lnTo>
                                      <a:lnTo>
                                        <a:pt x="703" y="674"/>
                                      </a:lnTo>
                                      <a:lnTo>
                                        <a:pt x="692" y="676"/>
                                      </a:lnTo>
                                      <a:lnTo>
                                        <a:pt x="671" y="676"/>
                                      </a:lnTo>
                                      <a:lnTo>
                                        <a:pt x="661" y="678"/>
                                      </a:lnTo>
                                      <a:lnTo>
                                        <a:pt x="630" y="678"/>
                                      </a:lnTo>
                                      <a:lnTo>
                                        <a:pt x="620" y="676"/>
                                      </a:lnTo>
                                      <a:lnTo>
                                        <a:pt x="586" y="676"/>
                                      </a:lnTo>
                                      <a:lnTo>
                                        <a:pt x="575" y="674"/>
                                      </a:lnTo>
                                      <a:lnTo>
                                        <a:pt x="565" y="672"/>
                                      </a:lnTo>
                                      <a:lnTo>
                                        <a:pt x="553" y="670"/>
                                      </a:lnTo>
                                      <a:lnTo>
                                        <a:pt x="543" y="670"/>
                                      </a:lnTo>
                                      <a:lnTo>
                                        <a:pt x="532" y="665"/>
                                      </a:lnTo>
                                      <a:lnTo>
                                        <a:pt x="520" y="663"/>
                                      </a:lnTo>
                                      <a:lnTo>
                                        <a:pt x="509" y="661"/>
                                      </a:lnTo>
                                      <a:lnTo>
                                        <a:pt x="499" y="659"/>
                                      </a:lnTo>
                                      <a:lnTo>
                                        <a:pt x="486" y="655"/>
                                      </a:lnTo>
                                      <a:lnTo>
                                        <a:pt x="476" y="653"/>
                                      </a:lnTo>
                                      <a:lnTo>
                                        <a:pt x="463" y="649"/>
                                      </a:lnTo>
                                      <a:lnTo>
                                        <a:pt x="452" y="644"/>
                                      </a:lnTo>
                                      <a:lnTo>
                                        <a:pt x="441" y="640"/>
                                      </a:lnTo>
                                      <a:lnTo>
                                        <a:pt x="431" y="636"/>
                                      </a:lnTo>
                                      <a:lnTo>
                                        <a:pt x="418" y="632"/>
                                      </a:lnTo>
                                      <a:lnTo>
                                        <a:pt x="407" y="629"/>
                                      </a:lnTo>
                                      <a:lnTo>
                                        <a:pt x="395" y="622"/>
                                      </a:lnTo>
                                      <a:lnTo>
                                        <a:pt x="384" y="618"/>
                                      </a:lnTo>
                                      <a:lnTo>
                                        <a:pt x="372" y="614"/>
                                      </a:lnTo>
                                      <a:lnTo>
                                        <a:pt x="361" y="608"/>
                                      </a:lnTo>
                                      <a:lnTo>
                                        <a:pt x="350" y="601"/>
                                      </a:lnTo>
                                      <a:lnTo>
                                        <a:pt x="339" y="595"/>
                                      </a:lnTo>
                                      <a:lnTo>
                                        <a:pt x="327" y="589"/>
                                      </a:lnTo>
                                      <a:lnTo>
                                        <a:pt x="316" y="582"/>
                                      </a:lnTo>
                                      <a:lnTo>
                                        <a:pt x="306" y="576"/>
                                      </a:lnTo>
                                      <a:lnTo>
                                        <a:pt x="293" y="570"/>
                                      </a:lnTo>
                                      <a:lnTo>
                                        <a:pt x="282" y="561"/>
                                      </a:lnTo>
                                      <a:lnTo>
                                        <a:pt x="272" y="555"/>
                                      </a:lnTo>
                                      <a:lnTo>
                                        <a:pt x="261" y="546"/>
                                      </a:lnTo>
                                      <a:lnTo>
                                        <a:pt x="250" y="538"/>
                                      </a:lnTo>
                                      <a:lnTo>
                                        <a:pt x="242" y="532"/>
                                      </a:lnTo>
                                      <a:lnTo>
                                        <a:pt x="231" y="523"/>
                                      </a:lnTo>
                                      <a:lnTo>
                                        <a:pt x="220" y="515"/>
                                      </a:lnTo>
                                      <a:lnTo>
                                        <a:pt x="210" y="508"/>
                                      </a:lnTo>
                                      <a:lnTo>
                                        <a:pt x="202" y="499"/>
                                      </a:lnTo>
                                      <a:lnTo>
                                        <a:pt x="191" y="493"/>
                                      </a:lnTo>
                                      <a:lnTo>
                                        <a:pt x="183" y="484"/>
                                      </a:lnTo>
                                      <a:lnTo>
                                        <a:pt x="172" y="476"/>
                                      </a:lnTo>
                                      <a:lnTo>
                                        <a:pt x="164" y="465"/>
                                      </a:lnTo>
                                      <a:lnTo>
                                        <a:pt x="148" y="449"/>
                                      </a:lnTo>
                                      <a:lnTo>
                                        <a:pt x="140" y="440"/>
                                      </a:lnTo>
                                      <a:lnTo>
                                        <a:pt x="133" y="430"/>
                                      </a:lnTo>
                                      <a:lnTo>
                                        <a:pt x="125" y="421"/>
                                      </a:lnTo>
                                      <a:lnTo>
                                        <a:pt x="119" y="413"/>
                                      </a:lnTo>
                                      <a:lnTo>
                                        <a:pt x="110" y="404"/>
                                      </a:lnTo>
                                      <a:lnTo>
                                        <a:pt x="104" y="395"/>
                                      </a:lnTo>
                                      <a:lnTo>
                                        <a:pt x="98" y="386"/>
                                      </a:lnTo>
                                      <a:lnTo>
                                        <a:pt x="89" y="378"/>
                                      </a:lnTo>
                                      <a:lnTo>
                                        <a:pt x="83" y="368"/>
                                      </a:lnTo>
                                      <a:lnTo>
                                        <a:pt x="79" y="357"/>
                                      </a:lnTo>
                                      <a:lnTo>
                                        <a:pt x="72" y="349"/>
                                      </a:lnTo>
                                      <a:lnTo>
                                        <a:pt x="66" y="338"/>
                                      </a:lnTo>
                                      <a:lnTo>
                                        <a:pt x="60" y="330"/>
                                      </a:lnTo>
                                      <a:lnTo>
                                        <a:pt x="56" y="321"/>
                                      </a:lnTo>
                                      <a:lnTo>
                                        <a:pt x="51" y="311"/>
                                      </a:lnTo>
                                      <a:lnTo>
                                        <a:pt x="46" y="302"/>
                                      </a:lnTo>
                                      <a:lnTo>
                                        <a:pt x="44" y="292"/>
                                      </a:lnTo>
                                      <a:lnTo>
                                        <a:pt x="38" y="282"/>
                                      </a:lnTo>
                                      <a:lnTo>
                                        <a:pt x="36" y="274"/>
                                      </a:lnTo>
                                      <a:lnTo>
                                        <a:pt x="31" y="263"/>
                                      </a:lnTo>
                                      <a:lnTo>
                                        <a:pt x="27" y="255"/>
                                      </a:lnTo>
                                      <a:lnTo>
                                        <a:pt x="25" y="244"/>
                                      </a:lnTo>
                                      <a:lnTo>
                                        <a:pt x="23" y="236"/>
                                      </a:lnTo>
                                      <a:lnTo>
                                        <a:pt x="19" y="225"/>
                                      </a:lnTo>
                                      <a:lnTo>
                                        <a:pt x="17" y="217"/>
                                      </a:lnTo>
                                      <a:lnTo>
                                        <a:pt x="15" y="206"/>
                                      </a:lnTo>
                                      <a:lnTo>
                                        <a:pt x="13" y="198"/>
                                      </a:lnTo>
                                      <a:lnTo>
                                        <a:pt x="13" y="187"/>
                                      </a:lnTo>
                                      <a:lnTo>
                                        <a:pt x="10" y="179"/>
                                      </a:lnTo>
                                      <a:lnTo>
                                        <a:pt x="10" y="170"/>
                                      </a:lnTo>
                                      <a:lnTo>
                                        <a:pt x="8" y="161"/>
                                      </a:lnTo>
                                      <a:lnTo>
                                        <a:pt x="8" y="125"/>
                                      </a:lnTo>
                                      <a:lnTo>
                                        <a:pt x="10" y="117"/>
                                      </a:lnTo>
                                      <a:lnTo>
                                        <a:pt x="10" y="108"/>
                                      </a:lnTo>
                                      <a:lnTo>
                                        <a:pt x="13" y="100"/>
                                      </a:lnTo>
                                      <a:lnTo>
                                        <a:pt x="13" y="90"/>
                                      </a:lnTo>
                                      <a:lnTo>
                                        <a:pt x="15" y="81"/>
                                      </a:lnTo>
                                      <a:lnTo>
                                        <a:pt x="19" y="73"/>
                                      </a:lnTo>
                                      <a:lnTo>
                                        <a:pt x="21" y="64"/>
                                      </a:lnTo>
                                      <a:lnTo>
                                        <a:pt x="23" y="57"/>
                                      </a:lnTo>
                                      <a:lnTo>
                                        <a:pt x="25" y="48"/>
                                      </a:lnTo>
                                      <a:lnTo>
                                        <a:pt x="29" y="42"/>
                                      </a:lnTo>
                                      <a:lnTo>
                                        <a:pt x="34" y="34"/>
                                      </a:lnTo>
                                      <a:lnTo>
                                        <a:pt x="38" y="25"/>
                                      </a:lnTo>
                                      <a:lnTo>
                                        <a:pt x="42" y="17"/>
                                      </a:lnTo>
                                      <a:lnTo>
                                        <a:pt x="46" y="11"/>
                                      </a:lnTo>
                                      <a:lnTo>
                                        <a:pt x="50" y="4"/>
                                      </a:lnTo>
                                      <a:lnTo>
                                        <a:pt x="44" y="0"/>
                                      </a:lnTo>
                                      <a:lnTo>
                                        <a:pt x="38" y="6"/>
                                      </a:lnTo>
                                      <a:lnTo>
                                        <a:pt x="34" y="15"/>
                                      </a:lnTo>
                                      <a:lnTo>
                                        <a:pt x="29" y="23"/>
                                      </a:lnTo>
                                      <a:lnTo>
                                        <a:pt x="25" y="32"/>
                                      </a:lnTo>
                                      <a:lnTo>
                                        <a:pt x="21" y="38"/>
                                      </a:lnTo>
                                      <a:lnTo>
                                        <a:pt x="19" y="46"/>
                                      </a:lnTo>
                                      <a:lnTo>
                                        <a:pt x="15" y="55"/>
                                      </a:lnTo>
                                      <a:lnTo>
                                        <a:pt x="13" y="62"/>
                                      </a:lnTo>
                                      <a:lnTo>
                                        <a:pt x="10" y="71"/>
                                      </a:lnTo>
                                      <a:lnTo>
                                        <a:pt x="8" y="79"/>
                                      </a:lnTo>
                                      <a:lnTo>
                                        <a:pt x="6" y="87"/>
                                      </a:lnTo>
                                      <a:lnTo>
                                        <a:pt x="4" y="96"/>
                                      </a:lnTo>
                                      <a:lnTo>
                                        <a:pt x="2" y="106"/>
                                      </a:lnTo>
                                      <a:lnTo>
                                        <a:pt x="2" y="123"/>
                                      </a:lnTo>
                                      <a:lnTo>
                                        <a:pt x="0" y="134"/>
                                      </a:lnTo>
                                      <a:lnTo>
                                        <a:pt x="0" y="161"/>
                                      </a:lnTo>
                                      <a:lnTo>
                                        <a:pt x="2" y="170"/>
                                      </a:lnTo>
                                      <a:lnTo>
                                        <a:pt x="2" y="179"/>
                                      </a:lnTo>
                                      <a:lnTo>
                                        <a:pt x="4" y="187"/>
                                      </a:lnTo>
                                      <a:lnTo>
                                        <a:pt x="4" y="198"/>
                                      </a:lnTo>
                                      <a:lnTo>
                                        <a:pt x="6" y="206"/>
                                      </a:lnTo>
                                      <a:lnTo>
                                        <a:pt x="10" y="217"/>
                                      </a:lnTo>
                                      <a:lnTo>
                                        <a:pt x="13" y="227"/>
                                      </a:lnTo>
                                      <a:lnTo>
                                        <a:pt x="15" y="236"/>
                                      </a:lnTo>
                                      <a:lnTo>
                                        <a:pt x="17" y="246"/>
                                      </a:lnTo>
                                      <a:lnTo>
                                        <a:pt x="21" y="255"/>
                                      </a:lnTo>
                                      <a:lnTo>
                                        <a:pt x="23" y="265"/>
                                      </a:lnTo>
                                      <a:lnTo>
                                        <a:pt x="27" y="276"/>
                                      </a:lnTo>
                                      <a:lnTo>
                                        <a:pt x="31" y="284"/>
                                      </a:lnTo>
                                      <a:lnTo>
                                        <a:pt x="36" y="294"/>
                                      </a:lnTo>
                                      <a:lnTo>
                                        <a:pt x="40" y="302"/>
                                      </a:lnTo>
                                      <a:lnTo>
                                        <a:pt x="44" y="313"/>
                                      </a:lnTo>
                                      <a:lnTo>
                                        <a:pt x="50" y="323"/>
                                      </a:lnTo>
                                      <a:lnTo>
                                        <a:pt x="54" y="332"/>
                                      </a:lnTo>
                                      <a:lnTo>
                                        <a:pt x="58" y="342"/>
                                      </a:lnTo>
                                      <a:lnTo>
                                        <a:pt x="64" y="351"/>
                                      </a:lnTo>
                                      <a:lnTo>
                                        <a:pt x="70" y="361"/>
                                      </a:lnTo>
                                      <a:lnTo>
                                        <a:pt x="77" y="370"/>
                                      </a:lnTo>
                                      <a:lnTo>
                                        <a:pt x="83" y="380"/>
                                      </a:lnTo>
                                      <a:lnTo>
                                        <a:pt x="89" y="391"/>
                                      </a:lnTo>
                                      <a:lnTo>
                                        <a:pt x="98" y="399"/>
                                      </a:lnTo>
                                      <a:lnTo>
                                        <a:pt x="104" y="409"/>
                                      </a:lnTo>
                                      <a:lnTo>
                                        <a:pt x="112" y="417"/>
                                      </a:lnTo>
                                      <a:lnTo>
                                        <a:pt x="119" y="425"/>
                                      </a:lnTo>
                                      <a:lnTo>
                                        <a:pt x="125" y="436"/>
                                      </a:lnTo>
                                      <a:lnTo>
                                        <a:pt x="142" y="453"/>
                                      </a:lnTo>
                                      <a:lnTo>
                                        <a:pt x="150" y="463"/>
                                      </a:lnTo>
                                      <a:lnTo>
                                        <a:pt x="157" y="472"/>
                                      </a:lnTo>
                                      <a:lnTo>
                                        <a:pt x="168" y="480"/>
                                      </a:lnTo>
                                      <a:lnTo>
                                        <a:pt x="185" y="497"/>
                                      </a:lnTo>
                                      <a:lnTo>
                                        <a:pt x="195" y="505"/>
                                      </a:lnTo>
                                      <a:lnTo>
                                        <a:pt x="204" y="514"/>
                                      </a:lnTo>
                                      <a:lnTo>
                                        <a:pt x="214" y="521"/>
                                      </a:lnTo>
                                      <a:lnTo>
                                        <a:pt x="225" y="530"/>
                                      </a:lnTo>
                                      <a:lnTo>
                                        <a:pt x="235" y="538"/>
                                      </a:lnTo>
                                      <a:lnTo>
                                        <a:pt x="246" y="544"/>
                                      </a:lnTo>
                                      <a:lnTo>
                                        <a:pt x="255" y="553"/>
                                      </a:lnTo>
                                      <a:lnTo>
                                        <a:pt x="268" y="561"/>
                                      </a:lnTo>
                                      <a:lnTo>
                                        <a:pt x="278" y="568"/>
                                      </a:lnTo>
                                      <a:lnTo>
                                        <a:pt x="289" y="576"/>
                                      </a:lnTo>
                                      <a:lnTo>
                                        <a:pt x="301" y="582"/>
                                      </a:lnTo>
                                      <a:lnTo>
                                        <a:pt x="312" y="589"/>
                                      </a:lnTo>
                                      <a:lnTo>
                                        <a:pt x="324" y="597"/>
                                      </a:lnTo>
                                      <a:lnTo>
                                        <a:pt x="335" y="603"/>
                                      </a:lnTo>
                                      <a:lnTo>
                                        <a:pt x="348" y="608"/>
                                      </a:lnTo>
                                      <a:lnTo>
                                        <a:pt x="357" y="614"/>
                                      </a:lnTo>
                                      <a:lnTo>
                                        <a:pt x="370" y="620"/>
                                      </a:lnTo>
                                      <a:lnTo>
                                        <a:pt x="380" y="627"/>
                                      </a:lnTo>
                                      <a:lnTo>
                                        <a:pt x="393" y="630"/>
                                      </a:lnTo>
                                      <a:lnTo>
                                        <a:pt x="405" y="636"/>
                                      </a:lnTo>
                                      <a:lnTo>
                                        <a:pt x="416" y="640"/>
                                      </a:lnTo>
                                      <a:lnTo>
                                        <a:pt x="428" y="644"/>
                                      </a:lnTo>
                                      <a:lnTo>
                                        <a:pt x="439" y="649"/>
                                      </a:lnTo>
                                      <a:lnTo>
                                        <a:pt x="452" y="653"/>
                                      </a:lnTo>
                                      <a:lnTo>
                                        <a:pt x="461" y="657"/>
                                      </a:lnTo>
                                      <a:lnTo>
                                        <a:pt x="474" y="661"/>
                                      </a:lnTo>
                                      <a:lnTo>
                                        <a:pt x="484" y="663"/>
                                      </a:lnTo>
                                      <a:lnTo>
                                        <a:pt x="497" y="668"/>
                                      </a:lnTo>
                                      <a:lnTo>
                                        <a:pt x="509" y="670"/>
                                      </a:lnTo>
                                      <a:lnTo>
                                        <a:pt x="520" y="672"/>
                                      </a:lnTo>
                                      <a:lnTo>
                                        <a:pt x="532" y="676"/>
                                      </a:lnTo>
                                      <a:lnTo>
                                        <a:pt x="543" y="676"/>
                                      </a:lnTo>
                                      <a:lnTo>
                                        <a:pt x="553" y="678"/>
                                      </a:lnTo>
                                      <a:lnTo>
                                        <a:pt x="565" y="680"/>
                                      </a:lnTo>
                                      <a:lnTo>
                                        <a:pt x="575" y="682"/>
                                      </a:lnTo>
                                      <a:lnTo>
                                        <a:pt x="588" y="682"/>
                                      </a:lnTo>
                                      <a:lnTo>
                                        <a:pt x="599" y="684"/>
                                      </a:lnTo>
                                      <a:lnTo>
                                        <a:pt x="609" y="684"/>
                                      </a:lnTo>
                                      <a:lnTo>
                                        <a:pt x="620" y="687"/>
                                      </a:lnTo>
                                      <a:lnTo>
                                        <a:pt x="663" y="687"/>
                                      </a:lnTo>
                                      <a:lnTo>
                                        <a:pt x="673" y="684"/>
                                      </a:lnTo>
                                      <a:lnTo>
                                        <a:pt x="684" y="684"/>
                                      </a:lnTo>
                                      <a:lnTo>
                                        <a:pt x="694" y="682"/>
                                      </a:lnTo>
                                      <a:lnTo>
                                        <a:pt x="705" y="682"/>
                                      </a:lnTo>
                                      <a:lnTo>
                                        <a:pt x="715" y="680"/>
                                      </a:lnTo>
                                      <a:lnTo>
                                        <a:pt x="724" y="678"/>
                                      </a:lnTo>
                                      <a:lnTo>
                                        <a:pt x="734" y="676"/>
                                      </a:lnTo>
                                      <a:lnTo>
                                        <a:pt x="745" y="676"/>
                                      </a:lnTo>
                                      <a:lnTo>
                                        <a:pt x="753" y="672"/>
                                      </a:lnTo>
                                      <a:lnTo>
                                        <a:pt x="762" y="670"/>
                                      </a:lnTo>
                                      <a:lnTo>
                                        <a:pt x="771" y="668"/>
                                      </a:lnTo>
                                      <a:lnTo>
                                        <a:pt x="779" y="663"/>
                                      </a:lnTo>
                                      <a:lnTo>
                                        <a:pt x="790" y="661"/>
                                      </a:lnTo>
                                      <a:lnTo>
                                        <a:pt x="798" y="657"/>
                                      </a:lnTo>
                                      <a:lnTo>
                                        <a:pt x="807" y="653"/>
                                      </a:lnTo>
                                      <a:lnTo>
                                        <a:pt x="815" y="649"/>
                                      </a:lnTo>
                                      <a:lnTo>
                                        <a:pt x="823" y="644"/>
                                      </a:lnTo>
                                      <a:lnTo>
                                        <a:pt x="832" y="640"/>
                                      </a:lnTo>
                                      <a:lnTo>
                                        <a:pt x="838" y="636"/>
                                      </a:lnTo>
                                      <a:lnTo>
                                        <a:pt x="846" y="630"/>
                                      </a:lnTo>
                                      <a:lnTo>
                                        <a:pt x="853" y="627"/>
                                      </a:lnTo>
                                      <a:lnTo>
                                        <a:pt x="860" y="620"/>
                                      </a:lnTo>
                                      <a:lnTo>
                                        <a:pt x="873" y="608"/>
                                      </a:lnTo>
                                      <a:lnTo>
                                        <a:pt x="879" y="603"/>
                                      </a:lnTo>
                                      <a:lnTo>
                                        <a:pt x="885" y="597"/>
                                      </a:lnTo>
                                      <a:lnTo>
                                        <a:pt x="892" y="589"/>
                                      </a:lnTo>
                                      <a:lnTo>
                                        <a:pt x="904" y="576"/>
                                      </a:lnTo>
                                      <a:lnTo>
                                        <a:pt x="908" y="568"/>
                                      </a:lnTo>
                                      <a:lnTo>
                                        <a:pt x="902" y="56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7" name="Freeform 15"/>
                              <wps:cNvSpPr>
                                <a:spLocks noChangeArrowheads="1"/>
                              </wps:cNvSpPr>
                              <wps:spPr bwMode="auto">
                                <a:xfrm>
                                  <a:off x="59" y="482"/>
                                  <a:ext cx="867" cy="612"/>
                                </a:xfrm>
                                <a:custGeom>
                                  <a:avLst/>
                                  <a:gdLst>
                                    <a:gd name="T0" fmla="*/ 845 w 868"/>
                                    <a:gd name="T1" fmla="*/ 543 h 613"/>
                                    <a:gd name="T2" fmla="*/ 814 w 868"/>
                                    <a:gd name="T3" fmla="*/ 558 h 613"/>
                                    <a:gd name="T4" fmla="*/ 781 w 868"/>
                                    <a:gd name="T5" fmla="*/ 571 h 613"/>
                                    <a:gd name="T6" fmla="*/ 746 w 868"/>
                                    <a:gd name="T7" fmla="*/ 584 h 613"/>
                                    <a:gd name="T8" fmla="*/ 710 w 868"/>
                                    <a:gd name="T9" fmla="*/ 592 h 613"/>
                                    <a:gd name="T10" fmla="*/ 673 w 868"/>
                                    <a:gd name="T11" fmla="*/ 598 h 613"/>
                                    <a:gd name="T12" fmla="*/ 555 w 868"/>
                                    <a:gd name="T13" fmla="*/ 598 h 613"/>
                                    <a:gd name="T14" fmla="*/ 515 w 868"/>
                                    <a:gd name="T15" fmla="*/ 592 h 613"/>
                                    <a:gd name="T16" fmla="*/ 475 w 868"/>
                                    <a:gd name="T17" fmla="*/ 584 h 613"/>
                                    <a:gd name="T18" fmla="*/ 435 w 868"/>
                                    <a:gd name="T19" fmla="*/ 571 h 613"/>
                                    <a:gd name="T20" fmla="*/ 400 w 868"/>
                                    <a:gd name="T21" fmla="*/ 557 h 613"/>
                                    <a:gd name="T22" fmla="*/ 360 w 868"/>
                                    <a:gd name="T23" fmla="*/ 541 h 613"/>
                                    <a:gd name="T24" fmla="*/ 322 w 868"/>
                                    <a:gd name="T25" fmla="*/ 522 h 613"/>
                                    <a:gd name="T26" fmla="*/ 288 w 868"/>
                                    <a:gd name="T27" fmla="*/ 501 h 613"/>
                                    <a:gd name="T28" fmla="*/ 252 w 868"/>
                                    <a:gd name="T29" fmla="*/ 477 h 613"/>
                                    <a:gd name="T30" fmla="*/ 218 w 868"/>
                                    <a:gd name="T31" fmla="*/ 451 h 613"/>
                                    <a:gd name="T32" fmla="*/ 187 w 868"/>
                                    <a:gd name="T33" fmla="*/ 424 h 613"/>
                                    <a:gd name="T34" fmla="*/ 158 w 868"/>
                                    <a:gd name="T35" fmla="*/ 394 h 613"/>
                                    <a:gd name="T36" fmla="*/ 125 w 868"/>
                                    <a:gd name="T37" fmla="*/ 354 h 613"/>
                                    <a:gd name="T38" fmla="*/ 102 w 868"/>
                                    <a:gd name="T39" fmla="*/ 324 h 613"/>
                                    <a:gd name="T40" fmla="*/ 79 w 868"/>
                                    <a:gd name="T41" fmla="*/ 292 h 613"/>
                                    <a:gd name="T42" fmla="*/ 61 w 868"/>
                                    <a:gd name="T43" fmla="*/ 258 h 613"/>
                                    <a:gd name="T44" fmla="*/ 44 w 868"/>
                                    <a:gd name="T45" fmla="*/ 223 h 613"/>
                                    <a:gd name="T46" fmla="*/ 31 w 868"/>
                                    <a:gd name="T47" fmla="*/ 186 h 613"/>
                                    <a:gd name="T48" fmla="*/ 21 w 868"/>
                                    <a:gd name="T49" fmla="*/ 151 h 613"/>
                                    <a:gd name="T50" fmla="*/ 12 w 868"/>
                                    <a:gd name="T51" fmla="*/ 115 h 613"/>
                                    <a:gd name="T52" fmla="*/ 8 w 868"/>
                                    <a:gd name="T53" fmla="*/ 28 h 613"/>
                                    <a:gd name="T54" fmla="*/ 2 w 868"/>
                                    <a:gd name="T55" fmla="*/ 32 h 613"/>
                                    <a:gd name="T56" fmla="*/ 4 w 868"/>
                                    <a:gd name="T57" fmla="*/ 90 h 613"/>
                                    <a:gd name="T58" fmla="*/ 10 w 868"/>
                                    <a:gd name="T59" fmla="*/ 136 h 613"/>
                                    <a:gd name="T60" fmla="*/ 19 w 868"/>
                                    <a:gd name="T61" fmla="*/ 171 h 613"/>
                                    <a:gd name="T62" fmla="*/ 31 w 868"/>
                                    <a:gd name="T63" fmla="*/ 209 h 613"/>
                                    <a:gd name="T64" fmla="*/ 46 w 868"/>
                                    <a:gd name="T65" fmla="*/ 244 h 613"/>
                                    <a:gd name="T66" fmla="*/ 64 w 868"/>
                                    <a:gd name="T67" fmla="*/ 281 h 613"/>
                                    <a:gd name="T68" fmla="*/ 83 w 868"/>
                                    <a:gd name="T69" fmla="*/ 313 h 613"/>
                                    <a:gd name="T70" fmla="*/ 108 w 868"/>
                                    <a:gd name="T71" fmla="*/ 347 h 613"/>
                                    <a:gd name="T72" fmla="*/ 133 w 868"/>
                                    <a:gd name="T73" fmla="*/ 377 h 613"/>
                                    <a:gd name="T74" fmla="*/ 193 w 868"/>
                                    <a:gd name="T75" fmla="*/ 438 h 613"/>
                                    <a:gd name="T76" fmla="*/ 233 w 868"/>
                                    <a:gd name="T77" fmla="*/ 471 h 613"/>
                                    <a:gd name="T78" fmla="*/ 267 w 868"/>
                                    <a:gd name="T79" fmla="*/ 496 h 613"/>
                                    <a:gd name="T80" fmla="*/ 302 w 868"/>
                                    <a:gd name="T81" fmla="*/ 519 h 613"/>
                                    <a:gd name="T82" fmla="*/ 341 w 868"/>
                                    <a:gd name="T83" fmla="*/ 541 h 613"/>
                                    <a:gd name="T84" fmla="*/ 379 w 868"/>
                                    <a:gd name="T85" fmla="*/ 557 h 613"/>
                                    <a:gd name="T86" fmla="*/ 419 w 868"/>
                                    <a:gd name="T87" fmla="*/ 573 h 613"/>
                                    <a:gd name="T88" fmla="*/ 456 w 868"/>
                                    <a:gd name="T89" fmla="*/ 586 h 613"/>
                                    <a:gd name="T90" fmla="*/ 496 w 868"/>
                                    <a:gd name="T91" fmla="*/ 596 h 613"/>
                                    <a:gd name="T92" fmla="*/ 538 w 868"/>
                                    <a:gd name="T93" fmla="*/ 603 h 613"/>
                                    <a:gd name="T94" fmla="*/ 593 w 868"/>
                                    <a:gd name="T95" fmla="*/ 609 h 613"/>
                                    <a:gd name="T96" fmla="*/ 689 w 868"/>
                                    <a:gd name="T97" fmla="*/ 605 h 613"/>
                                    <a:gd name="T98" fmla="*/ 725 w 868"/>
                                    <a:gd name="T99" fmla="*/ 596 h 613"/>
                                    <a:gd name="T100" fmla="*/ 763 w 868"/>
                                    <a:gd name="T101" fmla="*/ 586 h 613"/>
                                    <a:gd name="T102" fmla="*/ 798 w 868"/>
                                    <a:gd name="T103" fmla="*/ 575 h 613"/>
                                    <a:gd name="T104" fmla="*/ 831 w 868"/>
                                    <a:gd name="T105" fmla="*/ 558 h 613"/>
                                    <a:gd name="T106" fmla="*/ 860 w 868"/>
                                    <a:gd name="T107" fmla="*/ 543 h 613"/>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868" h="613">
                                      <a:moveTo>
                                        <a:pt x="868" y="545"/>
                                      </a:moveTo>
                                      <a:lnTo>
                                        <a:pt x="868" y="536"/>
                                      </a:lnTo>
                                      <a:lnTo>
                                        <a:pt x="862" y="538"/>
                                      </a:lnTo>
                                      <a:lnTo>
                                        <a:pt x="856" y="542"/>
                                      </a:lnTo>
                                      <a:lnTo>
                                        <a:pt x="849" y="547"/>
                                      </a:lnTo>
                                      <a:lnTo>
                                        <a:pt x="843" y="549"/>
                                      </a:lnTo>
                                      <a:lnTo>
                                        <a:pt x="837" y="553"/>
                                      </a:lnTo>
                                      <a:lnTo>
                                        <a:pt x="831" y="555"/>
                                      </a:lnTo>
                                      <a:lnTo>
                                        <a:pt x="824" y="559"/>
                                      </a:lnTo>
                                      <a:lnTo>
                                        <a:pt x="818" y="562"/>
                                      </a:lnTo>
                                      <a:lnTo>
                                        <a:pt x="810" y="565"/>
                                      </a:lnTo>
                                      <a:lnTo>
                                        <a:pt x="804" y="569"/>
                                      </a:lnTo>
                                      <a:lnTo>
                                        <a:pt x="798" y="571"/>
                                      </a:lnTo>
                                      <a:lnTo>
                                        <a:pt x="792" y="573"/>
                                      </a:lnTo>
                                      <a:lnTo>
                                        <a:pt x="785" y="575"/>
                                      </a:lnTo>
                                      <a:lnTo>
                                        <a:pt x="779" y="579"/>
                                      </a:lnTo>
                                      <a:lnTo>
                                        <a:pt x="773" y="581"/>
                                      </a:lnTo>
                                      <a:lnTo>
                                        <a:pt x="764" y="583"/>
                                      </a:lnTo>
                                      <a:lnTo>
                                        <a:pt x="758" y="586"/>
                                      </a:lnTo>
                                      <a:lnTo>
                                        <a:pt x="750" y="588"/>
                                      </a:lnTo>
                                      <a:lnTo>
                                        <a:pt x="743" y="588"/>
                                      </a:lnTo>
                                      <a:lnTo>
                                        <a:pt x="735" y="590"/>
                                      </a:lnTo>
                                      <a:lnTo>
                                        <a:pt x="729" y="592"/>
                                      </a:lnTo>
                                      <a:lnTo>
                                        <a:pt x="720" y="594"/>
                                      </a:lnTo>
                                      <a:lnTo>
                                        <a:pt x="714" y="596"/>
                                      </a:lnTo>
                                      <a:lnTo>
                                        <a:pt x="706" y="596"/>
                                      </a:lnTo>
                                      <a:lnTo>
                                        <a:pt x="699" y="598"/>
                                      </a:lnTo>
                                      <a:lnTo>
                                        <a:pt x="691" y="600"/>
                                      </a:lnTo>
                                      <a:lnTo>
                                        <a:pt x="682" y="600"/>
                                      </a:lnTo>
                                      <a:lnTo>
                                        <a:pt x="677" y="602"/>
                                      </a:lnTo>
                                      <a:lnTo>
                                        <a:pt x="646" y="602"/>
                                      </a:lnTo>
                                      <a:lnTo>
                                        <a:pt x="637" y="605"/>
                                      </a:lnTo>
                                      <a:lnTo>
                                        <a:pt x="597" y="605"/>
                                      </a:lnTo>
                                      <a:lnTo>
                                        <a:pt x="591" y="602"/>
                                      </a:lnTo>
                                      <a:lnTo>
                                        <a:pt x="559" y="602"/>
                                      </a:lnTo>
                                      <a:lnTo>
                                        <a:pt x="552" y="600"/>
                                      </a:lnTo>
                                      <a:lnTo>
                                        <a:pt x="544" y="598"/>
                                      </a:lnTo>
                                      <a:lnTo>
                                        <a:pt x="535" y="598"/>
                                      </a:lnTo>
                                      <a:lnTo>
                                        <a:pt x="527" y="596"/>
                                      </a:lnTo>
                                      <a:lnTo>
                                        <a:pt x="519" y="596"/>
                                      </a:lnTo>
                                      <a:lnTo>
                                        <a:pt x="510" y="594"/>
                                      </a:lnTo>
                                      <a:lnTo>
                                        <a:pt x="502" y="592"/>
                                      </a:lnTo>
                                      <a:lnTo>
                                        <a:pt x="496" y="590"/>
                                      </a:lnTo>
                                      <a:lnTo>
                                        <a:pt x="487" y="588"/>
                                      </a:lnTo>
                                      <a:lnTo>
                                        <a:pt x="479" y="588"/>
                                      </a:lnTo>
                                      <a:lnTo>
                                        <a:pt x="470" y="583"/>
                                      </a:lnTo>
                                      <a:lnTo>
                                        <a:pt x="462" y="581"/>
                                      </a:lnTo>
                                      <a:lnTo>
                                        <a:pt x="454" y="579"/>
                                      </a:lnTo>
                                      <a:lnTo>
                                        <a:pt x="445" y="577"/>
                                      </a:lnTo>
                                      <a:lnTo>
                                        <a:pt x="439" y="575"/>
                                      </a:lnTo>
                                      <a:lnTo>
                                        <a:pt x="431" y="573"/>
                                      </a:lnTo>
                                      <a:lnTo>
                                        <a:pt x="423" y="569"/>
                                      </a:lnTo>
                                      <a:lnTo>
                                        <a:pt x="415" y="567"/>
                                      </a:lnTo>
                                      <a:lnTo>
                                        <a:pt x="408" y="565"/>
                                      </a:lnTo>
                                      <a:lnTo>
                                        <a:pt x="400" y="561"/>
                                      </a:lnTo>
                                      <a:lnTo>
                                        <a:pt x="392" y="559"/>
                                      </a:lnTo>
                                      <a:lnTo>
                                        <a:pt x="383" y="555"/>
                                      </a:lnTo>
                                      <a:lnTo>
                                        <a:pt x="377" y="553"/>
                                      </a:lnTo>
                                      <a:lnTo>
                                        <a:pt x="368" y="549"/>
                                      </a:lnTo>
                                      <a:lnTo>
                                        <a:pt x="360" y="545"/>
                                      </a:lnTo>
                                      <a:lnTo>
                                        <a:pt x="354" y="542"/>
                                      </a:lnTo>
                                      <a:lnTo>
                                        <a:pt x="345" y="538"/>
                                      </a:lnTo>
                                      <a:lnTo>
                                        <a:pt x="337" y="534"/>
                                      </a:lnTo>
                                      <a:lnTo>
                                        <a:pt x="331" y="530"/>
                                      </a:lnTo>
                                      <a:lnTo>
                                        <a:pt x="322" y="526"/>
                                      </a:lnTo>
                                      <a:lnTo>
                                        <a:pt x="316" y="521"/>
                                      </a:lnTo>
                                      <a:lnTo>
                                        <a:pt x="309" y="517"/>
                                      </a:lnTo>
                                      <a:lnTo>
                                        <a:pt x="302" y="513"/>
                                      </a:lnTo>
                                      <a:lnTo>
                                        <a:pt x="294" y="509"/>
                                      </a:lnTo>
                                      <a:lnTo>
                                        <a:pt x="288" y="505"/>
                                      </a:lnTo>
                                      <a:lnTo>
                                        <a:pt x="279" y="500"/>
                                      </a:lnTo>
                                      <a:lnTo>
                                        <a:pt x="273" y="494"/>
                                      </a:lnTo>
                                      <a:lnTo>
                                        <a:pt x="267" y="490"/>
                                      </a:lnTo>
                                      <a:lnTo>
                                        <a:pt x="258" y="486"/>
                                      </a:lnTo>
                                      <a:lnTo>
                                        <a:pt x="252" y="481"/>
                                      </a:lnTo>
                                      <a:lnTo>
                                        <a:pt x="246" y="475"/>
                                      </a:lnTo>
                                      <a:lnTo>
                                        <a:pt x="239" y="471"/>
                                      </a:lnTo>
                                      <a:lnTo>
                                        <a:pt x="231" y="465"/>
                                      </a:lnTo>
                                      <a:lnTo>
                                        <a:pt x="225" y="460"/>
                                      </a:lnTo>
                                      <a:lnTo>
                                        <a:pt x="218" y="455"/>
                                      </a:lnTo>
                                      <a:lnTo>
                                        <a:pt x="212" y="449"/>
                                      </a:lnTo>
                                      <a:lnTo>
                                        <a:pt x="206" y="445"/>
                                      </a:lnTo>
                                      <a:lnTo>
                                        <a:pt x="199" y="438"/>
                                      </a:lnTo>
                                      <a:lnTo>
                                        <a:pt x="193" y="434"/>
                                      </a:lnTo>
                                      <a:lnTo>
                                        <a:pt x="187" y="428"/>
                                      </a:lnTo>
                                      <a:lnTo>
                                        <a:pt x="182" y="421"/>
                                      </a:lnTo>
                                      <a:lnTo>
                                        <a:pt x="175" y="415"/>
                                      </a:lnTo>
                                      <a:lnTo>
                                        <a:pt x="171" y="409"/>
                                      </a:lnTo>
                                      <a:lnTo>
                                        <a:pt x="165" y="402"/>
                                      </a:lnTo>
                                      <a:lnTo>
                                        <a:pt x="158" y="398"/>
                                      </a:lnTo>
                                      <a:lnTo>
                                        <a:pt x="152" y="390"/>
                                      </a:lnTo>
                                      <a:lnTo>
                                        <a:pt x="146" y="383"/>
                                      </a:lnTo>
                                      <a:lnTo>
                                        <a:pt x="142" y="377"/>
                                      </a:lnTo>
                                      <a:lnTo>
                                        <a:pt x="137" y="371"/>
                                      </a:lnTo>
                                      <a:lnTo>
                                        <a:pt x="125" y="358"/>
                                      </a:lnTo>
                                      <a:lnTo>
                                        <a:pt x="121" y="353"/>
                                      </a:lnTo>
                                      <a:lnTo>
                                        <a:pt x="116" y="347"/>
                                      </a:lnTo>
                                      <a:lnTo>
                                        <a:pt x="110" y="340"/>
                                      </a:lnTo>
                                      <a:lnTo>
                                        <a:pt x="106" y="334"/>
                                      </a:lnTo>
                                      <a:lnTo>
                                        <a:pt x="102" y="328"/>
                                      </a:lnTo>
                                      <a:lnTo>
                                        <a:pt x="97" y="319"/>
                                      </a:lnTo>
                                      <a:lnTo>
                                        <a:pt x="91" y="313"/>
                                      </a:lnTo>
                                      <a:lnTo>
                                        <a:pt x="87" y="307"/>
                                      </a:lnTo>
                                      <a:lnTo>
                                        <a:pt x="83" y="300"/>
                                      </a:lnTo>
                                      <a:lnTo>
                                        <a:pt x="79" y="292"/>
                                      </a:lnTo>
                                      <a:lnTo>
                                        <a:pt x="74" y="286"/>
                                      </a:lnTo>
                                      <a:lnTo>
                                        <a:pt x="70" y="279"/>
                                      </a:lnTo>
                                      <a:lnTo>
                                        <a:pt x="68" y="271"/>
                                      </a:lnTo>
                                      <a:lnTo>
                                        <a:pt x="64" y="264"/>
                                      </a:lnTo>
                                      <a:lnTo>
                                        <a:pt x="61" y="258"/>
                                      </a:lnTo>
                                      <a:lnTo>
                                        <a:pt x="57" y="251"/>
                                      </a:lnTo>
                                      <a:lnTo>
                                        <a:pt x="54" y="244"/>
                                      </a:lnTo>
                                      <a:lnTo>
                                        <a:pt x="50" y="236"/>
                                      </a:lnTo>
                                      <a:lnTo>
                                        <a:pt x="48" y="230"/>
                                      </a:lnTo>
                                      <a:lnTo>
                                        <a:pt x="44" y="223"/>
                                      </a:lnTo>
                                      <a:lnTo>
                                        <a:pt x="42" y="215"/>
                                      </a:lnTo>
                                      <a:lnTo>
                                        <a:pt x="38" y="209"/>
                                      </a:lnTo>
                                      <a:lnTo>
                                        <a:pt x="36" y="200"/>
                                      </a:lnTo>
                                      <a:lnTo>
                                        <a:pt x="33" y="194"/>
                                      </a:lnTo>
                                      <a:lnTo>
                                        <a:pt x="31" y="186"/>
                                      </a:lnTo>
                                      <a:lnTo>
                                        <a:pt x="29" y="179"/>
                                      </a:lnTo>
                                      <a:lnTo>
                                        <a:pt x="27" y="171"/>
                                      </a:lnTo>
                                      <a:lnTo>
                                        <a:pt x="25" y="164"/>
                                      </a:lnTo>
                                      <a:lnTo>
                                        <a:pt x="23" y="156"/>
                                      </a:lnTo>
                                      <a:lnTo>
                                        <a:pt x="21" y="151"/>
                                      </a:lnTo>
                                      <a:lnTo>
                                        <a:pt x="19" y="142"/>
                                      </a:lnTo>
                                      <a:lnTo>
                                        <a:pt x="17" y="136"/>
                                      </a:lnTo>
                                      <a:lnTo>
                                        <a:pt x="17" y="128"/>
                                      </a:lnTo>
                                      <a:lnTo>
                                        <a:pt x="15" y="121"/>
                                      </a:lnTo>
                                      <a:lnTo>
                                        <a:pt x="12" y="115"/>
                                      </a:lnTo>
                                      <a:lnTo>
                                        <a:pt x="12" y="107"/>
                                      </a:lnTo>
                                      <a:lnTo>
                                        <a:pt x="10" y="100"/>
                                      </a:lnTo>
                                      <a:lnTo>
                                        <a:pt x="10" y="77"/>
                                      </a:lnTo>
                                      <a:lnTo>
                                        <a:pt x="8" y="71"/>
                                      </a:lnTo>
                                      <a:lnTo>
                                        <a:pt x="8" y="28"/>
                                      </a:lnTo>
                                      <a:lnTo>
                                        <a:pt x="10" y="21"/>
                                      </a:lnTo>
                                      <a:lnTo>
                                        <a:pt x="10" y="0"/>
                                      </a:lnTo>
                                      <a:lnTo>
                                        <a:pt x="4" y="7"/>
                                      </a:lnTo>
                                      <a:lnTo>
                                        <a:pt x="2" y="11"/>
                                      </a:lnTo>
                                      <a:lnTo>
                                        <a:pt x="2" y="32"/>
                                      </a:lnTo>
                                      <a:lnTo>
                                        <a:pt x="0" y="40"/>
                                      </a:lnTo>
                                      <a:lnTo>
                                        <a:pt x="0" y="54"/>
                                      </a:lnTo>
                                      <a:lnTo>
                                        <a:pt x="2" y="60"/>
                                      </a:lnTo>
                                      <a:lnTo>
                                        <a:pt x="2" y="83"/>
                                      </a:lnTo>
                                      <a:lnTo>
                                        <a:pt x="4" y="90"/>
                                      </a:lnTo>
                                      <a:lnTo>
                                        <a:pt x="4" y="104"/>
                                      </a:lnTo>
                                      <a:lnTo>
                                        <a:pt x="6" y="113"/>
                                      </a:lnTo>
                                      <a:lnTo>
                                        <a:pt x="6" y="121"/>
                                      </a:lnTo>
                                      <a:lnTo>
                                        <a:pt x="8" y="128"/>
                                      </a:lnTo>
                                      <a:lnTo>
                                        <a:pt x="10" y="136"/>
                                      </a:lnTo>
                                      <a:lnTo>
                                        <a:pt x="10" y="142"/>
                                      </a:lnTo>
                                      <a:lnTo>
                                        <a:pt x="12" y="151"/>
                                      </a:lnTo>
                                      <a:lnTo>
                                        <a:pt x="15" y="156"/>
                                      </a:lnTo>
                                      <a:lnTo>
                                        <a:pt x="17" y="164"/>
                                      </a:lnTo>
                                      <a:lnTo>
                                        <a:pt x="19" y="171"/>
                                      </a:lnTo>
                                      <a:lnTo>
                                        <a:pt x="21" y="179"/>
                                      </a:lnTo>
                                      <a:lnTo>
                                        <a:pt x="23" y="188"/>
                                      </a:lnTo>
                                      <a:lnTo>
                                        <a:pt x="25" y="194"/>
                                      </a:lnTo>
                                      <a:lnTo>
                                        <a:pt x="29" y="202"/>
                                      </a:lnTo>
                                      <a:lnTo>
                                        <a:pt x="31" y="209"/>
                                      </a:lnTo>
                                      <a:lnTo>
                                        <a:pt x="33" y="215"/>
                                      </a:lnTo>
                                      <a:lnTo>
                                        <a:pt x="38" y="223"/>
                                      </a:lnTo>
                                      <a:lnTo>
                                        <a:pt x="40" y="230"/>
                                      </a:lnTo>
                                      <a:lnTo>
                                        <a:pt x="44" y="238"/>
                                      </a:lnTo>
                                      <a:lnTo>
                                        <a:pt x="46" y="244"/>
                                      </a:lnTo>
                                      <a:lnTo>
                                        <a:pt x="50" y="253"/>
                                      </a:lnTo>
                                      <a:lnTo>
                                        <a:pt x="52" y="258"/>
                                      </a:lnTo>
                                      <a:lnTo>
                                        <a:pt x="57" y="267"/>
                                      </a:lnTo>
                                      <a:lnTo>
                                        <a:pt x="61" y="273"/>
                                      </a:lnTo>
                                      <a:lnTo>
                                        <a:pt x="64" y="281"/>
                                      </a:lnTo>
                                      <a:lnTo>
                                        <a:pt x="68" y="288"/>
                                      </a:lnTo>
                                      <a:lnTo>
                                        <a:pt x="70" y="296"/>
                                      </a:lnTo>
                                      <a:lnTo>
                                        <a:pt x="76" y="302"/>
                                      </a:lnTo>
                                      <a:lnTo>
                                        <a:pt x="79" y="309"/>
                                      </a:lnTo>
                                      <a:lnTo>
                                        <a:pt x="83" y="317"/>
                                      </a:lnTo>
                                      <a:lnTo>
                                        <a:pt x="89" y="323"/>
                                      </a:lnTo>
                                      <a:lnTo>
                                        <a:pt x="93" y="330"/>
                                      </a:lnTo>
                                      <a:lnTo>
                                        <a:pt x="97" y="336"/>
                                      </a:lnTo>
                                      <a:lnTo>
                                        <a:pt x="104" y="344"/>
                                      </a:lnTo>
                                      <a:lnTo>
                                        <a:pt x="108" y="351"/>
                                      </a:lnTo>
                                      <a:lnTo>
                                        <a:pt x="112" y="357"/>
                                      </a:lnTo>
                                      <a:lnTo>
                                        <a:pt x="118" y="362"/>
                                      </a:lnTo>
                                      <a:lnTo>
                                        <a:pt x="125" y="369"/>
                                      </a:lnTo>
                                      <a:lnTo>
                                        <a:pt x="129" y="375"/>
                                      </a:lnTo>
                                      <a:lnTo>
                                        <a:pt x="133" y="381"/>
                                      </a:lnTo>
                                      <a:lnTo>
                                        <a:pt x="152" y="400"/>
                                      </a:lnTo>
                                      <a:lnTo>
                                        <a:pt x="156" y="407"/>
                                      </a:lnTo>
                                      <a:lnTo>
                                        <a:pt x="182" y="432"/>
                                      </a:lnTo>
                                      <a:lnTo>
                                        <a:pt x="187" y="438"/>
                                      </a:lnTo>
                                      <a:lnTo>
                                        <a:pt x="193" y="442"/>
                                      </a:lnTo>
                                      <a:lnTo>
                                        <a:pt x="206" y="455"/>
                                      </a:lnTo>
                                      <a:lnTo>
                                        <a:pt x="212" y="460"/>
                                      </a:lnTo>
                                      <a:lnTo>
                                        <a:pt x="218" y="465"/>
                                      </a:lnTo>
                                      <a:lnTo>
                                        <a:pt x="225" y="471"/>
                                      </a:lnTo>
                                      <a:lnTo>
                                        <a:pt x="233" y="475"/>
                                      </a:lnTo>
                                      <a:lnTo>
                                        <a:pt x="239" y="481"/>
                                      </a:lnTo>
                                      <a:lnTo>
                                        <a:pt x="246" y="486"/>
                                      </a:lnTo>
                                      <a:lnTo>
                                        <a:pt x="252" y="492"/>
                                      </a:lnTo>
                                      <a:lnTo>
                                        <a:pt x="260" y="496"/>
                                      </a:lnTo>
                                      <a:lnTo>
                                        <a:pt x="267" y="500"/>
                                      </a:lnTo>
                                      <a:lnTo>
                                        <a:pt x="275" y="507"/>
                                      </a:lnTo>
                                      <a:lnTo>
                                        <a:pt x="281" y="511"/>
                                      </a:lnTo>
                                      <a:lnTo>
                                        <a:pt x="290" y="515"/>
                                      </a:lnTo>
                                      <a:lnTo>
                                        <a:pt x="296" y="519"/>
                                      </a:lnTo>
                                      <a:lnTo>
                                        <a:pt x="302" y="523"/>
                                      </a:lnTo>
                                      <a:lnTo>
                                        <a:pt x="310" y="528"/>
                                      </a:lnTo>
                                      <a:lnTo>
                                        <a:pt x="318" y="532"/>
                                      </a:lnTo>
                                      <a:lnTo>
                                        <a:pt x="324" y="536"/>
                                      </a:lnTo>
                                      <a:lnTo>
                                        <a:pt x="333" y="540"/>
                                      </a:lnTo>
                                      <a:lnTo>
                                        <a:pt x="341" y="545"/>
                                      </a:lnTo>
                                      <a:lnTo>
                                        <a:pt x="350" y="549"/>
                                      </a:lnTo>
                                      <a:lnTo>
                                        <a:pt x="356" y="553"/>
                                      </a:lnTo>
                                      <a:lnTo>
                                        <a:pt x="364" y="555"/>
                                      </a:lnTo>
                                      <a:lnTo>
                                        <a:pt x="371" y="559"/>
                                      </a:lnTo>
                                      <a:lnTo>
                                        <a:pt x="379" y="561"/>
                                      </a:lnTo>
                                      <a:lnTo>
                                        <a:pt x="387" y="565"/>
                                      </a:lnTo>
                                      <a:lnTo>
                                        <a:pt x="396" y="569"/>
                                      </a:lnTo>
                                      <a:lnTo>
                                        <a:pt x="404" y="571"/>
                                      </a:lnTo>
                                      <a:lnTo>
                                        <a:pt x="410" y="575"/>
                                      </a:lnTo>
                                      <a:lnTo>
                                        <a:pt x="419" y="577"/>
                                      </a:lnTo>
                                      <a:lnTo>
                                        <a:pt x="427" y="579"/>
                                      </a:lnTo>
                                      <a:lnTo>
                                        <a:pt x="435" y="581"/>
                                      </a:lnTo>
                                      <a:lnTo>
                                        <a:pt x="443" y="586"/>
                                      </a:lnTo>
                                      <a:lnTo>
                                        <a:pt x="451" y="588"/>
                                      </a:lnTo>
                                      <a:lnTo>
                                        <a:pt x="460" y="590"/>
                                      </a:lnTo>
                                      <a:lnTo>
                                        <a:pt x="468" y="592"/>
                                      </a:lnTo>
                                      <a:lnTo>
                                        <a:pt x="477" y="594"/>
                                      </a:lnTo>
                                      <a:lnTo>
                                        <a:pt x="485" y="596"/>
                                      </a:lnTo>
                                      <a:lnTo>
                                        <a:pt x="491" y="598"/>
                                      </a:lnTo>
                                      <a:lnTo>
                                        <a:pt x="500" y="600"/>
                                      </a:lnTo>
                                      <a:lnTo>
                                        <a:pt x="508" y="602"/>
                                      </a:lnTo>
                                      <a:lnTo>
                                        <a:pt x="517" y="602"/>
                                      </a:lnTo>
                                      <a:lnTo>
                                        <a:pt x="525" y="605"/>
                                      </a:lnTo>
                                      <a:lnTo>
                                        <a:pt x="533" y="607"/>
                                      </a:lnTo>
                                      <a:lnTo>
                                        <a:pt x="542" y="607"/>
                                      </a:lnTo>
                                      <a:lnTo>
                                        <a:pt x="550" y="609"/>
                                      </a:lnTo>
                                      <a:lnTo>
                                        <a:pt x="564" y="609"/>
                                      </a:lnTo>
                                      <a:lnTo>
                                        <a:pt x="572" y="611"/>
                                      </a:lnTo>
                                      <a:lnTo>
                                        <a:pt x="589" y="611"/>
                                      </a:lnTo>
                                      <a:lnTo>
                                        <a:pt x="597" y="613"/>
                                      </a:lnTo>
                                      <a:lnTo>
                                        <a:pt x="646" y="613"/>
                                      </a:lnTo>
                                      <a:lnTo>
                                        <a:pt x="652" y="611"/>
                                      </a:lnTo>
                                      <a:lnTo>
                                        <a:pt x="669" y="611"/>
                                      </a:lnTo>
                                      <a:lnTo>
                                        <a:pt x="677" y="609"/>
                                      </a:lnTo>
                                      <a:lnTo>
                                        <a:pt x="693" y="609"/>
                                      </a:lnTo>
                                      <a:lnTo>
                                        <a:pt x="699" y="607"/>
                                      </a:lnTo>
                                      <a:lnTo>
                                        <a:pt x="708" y="605"/>
                                      </a:lnTo>
                                      <a:lnTo>
                                        <a:pt x="714" y="602"/>
                                      </a:lnTo>
                                      <a:lnTo>
                                        <a:pt x="722" y="602"/>
                                      </a:lnTo>
                                      <a:lnTo>
                                        <a:pt x="729" y="600"/>
                                      </a:lnTo>
                                      <a:lnTo>
                                        <a:pt x="737" y="598"/>
                                      </a:lnTo>
                                      <a:lnTo>
                                        <a:pt x="746" y="596"/>
                                      </a:lnTo>
                                      <a:lnTo>
                                        <a:pt x="752" y="596"/>
                                      </a:lnTo>
                                      <a:lnTo>
                                        <a:pt x="760" y="594"/>
                                      </a:lnTo>
                                      <a:lnTo>
                                        <a:pt x="767" y="590"/>
                                      </a:lnTo>
                                      <a:lnTo>
                                        <a:pt x="773" y="588"/>
                                      </a:lnTo>
                                      <a:lnTo>
                                        <a:pt x="781" y="586"/>
                                      </a:lnTo>
                                      <a:lnTo>
                                        <a:pt x="788" y="583"/>
                                      </a:lnTo>
                                      <a:lnTo>
                                        <a:pt x="794" y="581"/>
                                      </a:lnTo>
                                      <a:lnTo>
                                        <a:pt x="802" y="579"/>
                                      </a:lnTo>
                                      <a:lnTo>
                                        <a:pt x="807" y="575"/>
                                      </a:lnTo>
                                      <a:lnTo>
                                        <a:pt x="814" y="573"/>
                                      </a:lnTo>
                                      <a:lnTo>
                                        <a:pt x="820" y="569"/>
                                      </a:lnTo>
                                      <a:lnTo>
                                        <a:pt x="826" y="567"/>
                                      </a:lnTo>
                                      <a:lnTo>
                                        <a:pt x="835" y="562"/>
                                      </a:lnTo>
                                      <a:lnTo>
                                        <a:pt x="841" y="561"/>
                                      </a:lnTo>
                                      <a:lnTo>
                                        <a:pt x="847" y="557"/>
                                      </a:lnTo>
                                      <a:lnTo>
                                        <a:pt x="854" y="555"/>
                                      </a:lnTo>
                                      <a:lnTo>
                                        <a:pt x="858" y="551"/>
                                      </a:lnTo>
                                      <a:lnTo>
                                        <a:pt x="864" y="547"/>
                                      </a:lnTo>
                                      <a:lnTo>
                                        <a:pt x="868" y="54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8" name="Freeform 16"/>
                              <wps:cNvSpPr>
                                <a:spLocks noChangeArrowheads="1"/>
                              </wps:cNvSpPr>
                              <wps:spPr bwMode="auto">
                                <a:xfrm>
                                  <a:off x="159" y="1"/>
                                  <a:ext cx="951" cy="1165"/>
                                </a:xfrm>
                                <a:custGeom>
                                  <a:avLst/>
                                  <a:gdLst>
                                    <a:gd name="T0" fmla="*/ 14 w 952"/>
                                    <a:gd name="T1" fmla="*/ 42 h 1166"/>
                                    <a:gd name="T2" fmla="*/ 33 w 952"/>
                                    <a:gd name="T3" fmla="*/ 87 h 1166"/>
                                    <a:gd name="T4" fmla="*/ 56 w 952"/>
                                    <a:gd name="T5" fmla="*/ 134 h 1166"/>
                                    <a:gd name="T6" fmla="*/ 78 w 952"/>
                                    <a:gd name="T7" fmla="*/ 179 h 1166"/>
                                    <a:gd name="T8" fmla="*/ 106 w 952"/>
                                    <a:gd name="T9" fmla="*/ 225 h 1166"/>
                                    <a:gd name="T10" fmla="*/ 139 w 952"/>
                                    <a:gd name="T11" fmla="*/ 273 h 1166"/>
                                    <a:gd name="T12" fmla="*/ 177 w 952"/>
                                    <a:gd name="T13" fmla="*/ 327 h 1166"/>
                                    <a:gd name="T14" fmla="*/ 216 w 952"/>
                                    <a:gd name="T15" fmla="*/ 381 h 1166"/>
                                    <a:gd name="T16" fmla="*/ 141 w 952"/>
                                    <a:gd name="T17" fmla="*/ 409 h 1166"/>
                                    <a:gd name="T18" fmla="*/ 177 w 952"/>
                                    <a:gd name="T19" fmla="*/ 474 h 1166"/>
                                    <a:gd name="T20" fmla="*/ 216 w 952"/>
                                    <a:gd name="T21" fmla="*/ 534 h 1166"/>
                                    <a:gd name="T22" fmla="*/ 260 w 952"/>
                                    <a:gd name="T23" fmla="*/ 592 h 1166"/>
                                    <a:gd name="T24" fmla="*/ 327 w 952"/>
                                    <a:gd name="T25" fmla="*/ 672 h 1166"/>
                                    <a:gd name="T26" fmla="*/ 412 w 952"/>
                                    <a:gd name="T27" fmla="*/ 751 h 1166"/>
                                    <a:gd name="T28" fmla="*/ 473 w 952"/>
                                    <a:gd name="T29" fmla="*/ 794 h 1166"/>
                                    <a:gd name="T30" fmla="*/ 521 w 952"/>
                                    <a:gd name="T31" fmla="*/ 830 h 1166"/>
                                    <a:gd name="T32" fmla="*/ 491 w 952"/>
                                    <a:gd name="T33" fmla="*/ 847 h 1166"/>
                                    <a:gd name="T34" fmla="*/ 467 w 952"/>
                                    <a:gd name="T35" fmla="*/ 857 h 1166"/>
                                    <a:gd name="T36" fmla="*/ 433 w 952"/>
                                    <a:gd name="T37" fmla="*/ 870 h 1166"/>
                                    <a:gd name="T38" fmla="*/ 391 w 952"/>
                                    <a:gd name="T39" fmla="*/ 880 h 1166"/>
                                    <a:gd name="T40" fmla="*/ 414 w 952"/>
                                    <a:gd name="T41" fmla="*/ 913 h 1166"/>
                                    <a:gd name="T42" fmla="*/ 471 w 952"/>
                                    <a:gd name="T43" fmla="*/ 953 h 1166"/>
                                    <a:gd name="T44" fmla="*/ 527 w 952"/>
                                    <a:gd name="T45" fmla="*/ 991 h 1166"/>
                                    <a:gd name="T46" fmla="*/ 592 w 952"/>
                                    <a:gd name="T47" fmla="*/ 1024 h 1166"/>
                                    <a:gd name="T48" fmla="*/ 656 w 952"/>
                                    <a:gd name="T49" fmla="*/ 1055 h 1166"/>
                                    <a:gd name="T50" fmla="*/ 728 w 952"/>
                                    <a:gd name="T51" fmla="*/ 1087 h 1166"/>
                                    <a:gd name="T52" fmla="*/ 804 w 952"/>
                                    <a:gd name="T53" fmla="*/ 1115 h 1166"/>
                                    <a:gd name="T54" fmla="*/ 883 w 952"/>
                                    <a:gd name="T55" fmla="*/ 1143 h 1166"/>
                                    <a:gd name="T56" fmla="*/ 940 w 952"/>
                                    <a:gd name="T57" fmla="*/ 1157 h 1166"/>
                                    <a:gd name="T58" fmla="*/ 896 w 952"/>
                                    <a:gd name="T59" fmla="*/ 1134 h 1166"/>
                                    <a:gd name="T60" fmla="*/ 853 w 952"/>
                                    <a:gd name="T61" fmla="*/ 1109 h 1166"/>
                                    <a:gd name="T62" fmla="*/ 808 w 952"/>
                                    <a:gd name="T63" fmla="*/ 1085 h 1166"/>
                                    <a:gd name="T64" fmla="*/ 764 w 952"/>
                                    <a:gd name="T65" fmla="*/ 1057 h 1166"/>
                                    <a:gd name="T66" fmla="*/ 723 w 952"/>
                                    <a:gd name="T67" fmla="*/ 1032 h 1166"/>
                                    <a:gd name="T68" fmla="*/ 679 w 952"/>
                                    <a:gd name="T69" fmla="*/ 1003 h 1166"/>
                                    <a:gd name="T70" fmla="*/ 633 w 952"/>
                                    <a:gd name="T71" fmla="*/ 970 h 1166"/>
                                    <a:gd name="T72" fmla="*/ 601 w 952"/>
                                    <a:gd name="T73" fmla="*/ 943 h 1166"/>
                                    <a:gd name="T74" fmla="*/ 631 w 952"/>
                                    <a:gd name="T75" fmla="*/ 930 h 1166"/>
                                    <a:gd name="T76" fmla="*/ 658 w 952"/>
                                    <a:gd name="T77" fmla="*/ 919 h 1166"/>
                                    <a:gd name="T78" fmla="*/ 686 w 952"/>
                                    <a:gd name="T79" fmla="*/ 907 h 1166"/>
                                    <a:gd name="T80" fmla="*/ 709 w 952"/>
                                    <a:gd name="T81" fmla="*/ 895 h 1166"/>
                                    <a:gd name="T82" fmla="*/ 730 w 952"/>
                                    <a:gd name="T83" fmla="*/ 885 h 1166"/>
                                    <a:gd name="T84" fmla="*/ 698 w 952"/>
                                    <a:gd name="T85" fmla="*/ 859 h 1166"/>
                                    <a:gd name="T86" fmla="*/ 637 w 952"/>
                                    <a:gd name="T87" fmla="*/ 828 h 1166"/>
                                    <a:gd name="T88" fmla="*/ 580 w 952"/>
                                    <a:gd name="T89" fmla="*/ 792 h 1166"/>
                                    <a:gd name="T90" fmla="*/ 521 w 952"/>
                                    <a:gd name="T91" fmla="*/ 757 h 1166"/>
                                    <a:gd name="T92" fmla="*/ 469 w 952"/>
                                    <a:gd name="T93" fmla="*/ 717 h 1166"/>
                                    <a:gd name="T94" fmla="*/ 406 w 952"/>
                                    <a:gd name="T95" fmla="*/ 670 h 1166"/>
                                    <a:gd name="T96" fmla="*/ 319 w 952"/>
                                    <a:gd name="T97" fmla="*/ 594 h 1166"/>
                                    <a:gd name="T98" fmla="*/ 360 w 952"/>
                                    <a:gd name="T99" fmla="*/ 553 h 1166"/>
                                    <a:gd name="T100" fmla="*/ 442 w 952"/>
                                    <a:gd name="T101" fmla="*/ 540 h 1166"/>
                                    <a:gd name="T102" fmla="*/ 476 w 952"/>
                                    <a:gd name="T103" fmla="*/ 521 h 1166"/>
                                    <a:gd name="T104" fmla="*/ 391 w 952"/>
                                    <a:gd name="T105" fmla="*/ 457 h 1166"/>
                                    <a:gd name="T106" fmla="*/ 310 w 952"/>
                                    <a:gd name="T107" fmla="*/ 385 h 1166"/>
                                    <a:gd name="T108" fmla="*/ 200 w 952"/>
                                    <a:gd name="T109" fmla="*/ 277 h 1166"/>
                                    <a:gd name="T110" fmla="*/ 118 w 952"/>
                                    <a:gd name="T111" fmla="*/ 183 h 1166"/>
                                    <a:gd name="T112" fmla="*/ 70 w 952"/>
                                    <a:gd name="T113" fmla="*/ 119 h 1166"/>
                                    <a:gd name="T114" fmla="*/ 29 w 952"/>
                                    <a:gd name="T115" fmla="*/ 53 h 116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952" h="1166">
                                      <a:moveTo>
                                        <a:pt x="0" y="0"/>
                                      </a:moveTo>
                                      <a:lnTo>
                                        <a:pt x="2" y="4"/>
                                      </a:lnTo>
                                      <a:lnTo>
                                        <a:pt x="4" y="8"/>
                                      </a:lnTo>
                                      <a:lnTo>
                                        <a:pt x="4" y="13"/>
                                      </a:lnTo>
                                      <a:lnTo>
                                        <a:pt x="6" y="17"/>
                                      </a:lnTo>
                                      <a:lnTo>
                                        <a:pt x="6" y="21"/>
                                      </a:lnTo>
                                      <a:lnTo>
                                        <a:pt x="8" y="25"/>
                                      </a:lnTo>
                                      <a:lnTo>
                                        <a:pt x="10" y="30"/>
                                      </a:lnTo>
                                      <a:lnTo>
                                        <a:pt x="10" y="34"/>
                                      </a:lnTo>
                                      <a:lnTo>
                                        <a:pt x="12" y="38"/>
                                      </a:lnTo>
                                      <a:lnTo>
                                        <a:pt x="14" y="42"/>
                                      </a:lnTo>
                                      <a:lnTo>
                                        <a:pt x="16" y="46"/>
                                      </a:lnTo>
                                      <a:lnTo>
                                        <a:pt x="18" y="51"/>
                                      </a:lnTo>
                                      <a:lnTo>
                                        <a:pt x="18" y="54"/>
                                      </a:lnTo>
                                      <a:lnTo>
                                        <a:pt x="21" y="58"/>
                                      </a:lnTo>
                                      <a:lnTo>
                                        <a:pt x="23" y="60"/>
                                      </a:lnTo>
                                      <a:lnTo>
                                        <a:pt x="25" y="66"/>
                                      </a:lnTo>
                                      <a:lnTo>
                                        <a:pt x="25" y="68"/>
                                      </a:lnTo>
                                      <a:lnTo>
                                        <a:pt x="27" y="75"/>
                                      </a:lnTo>
                                      <a:lnTo>
                                        <a:pt x="29" y="79"/>
                                      </a:lnTo>
                                      <a:lnTo>
                                        <a:pt x="31" y="81"/>
                                      </a:lnTo>
                                      <a:lnTo>
                                        <a:pt x="33" y="87"/>
                                      </a:lnTo>
                                      <a:lnTo>
                                        <a:pt x="35" y="92"/>
                                      </a:lnTo>
                                      <a:lnTo>
                                        <a:pt x="37" y="96"/>
                                      </a:lnTo>
                                      <a:lnTo>
                                        <a:pt x="40" y="100"/>
                                      </a:lnTo>
                                      <a:lnTo>
                                        <a:pt x="42" y="104"/>
                                      </a:lnTo>
                                      <a:lnTo>
                                        <a:pt x="44" y="108"/>
                                      </a:lnTo>
                                      <a:lnTo>
                                        <a:pt x="44" y="113"/>
                                      </a:lnTo>
                                      <a:lnTo>
                                        <a:pt x="46" y="115"/>
                                      </a:lnTo>
                                      <a:lnTo>
                                        <a:pt x="50" y="121"/>
                                      </a:lnTo>
                                      <a:lnTo>
                                        <a:pt x="52" y="125"/>
                                      </a:lnTo>
                                      <a:lnTo>
                                        <a:pt x="52" y="130"/>
                                      </a:lnTo>
                                      <a:lnTo>
                                        <a:pt x="56" y="134"/>
                                      </a:lnTo>
                                      <a:lnTo>
                                        <a:pt x="58" y="138"/>
                                      </a:lnTo>
                                      <a:lnTo>
                                        <a:pt x="58" y="142"/>
                                      </a:lnTo>
                                      <a:lnTo>
                                        <a:pt x="63" y="146"/>
                                      </a:lnTo>
                                      <a:lnTo>
                                        <a:pt x="65" y="151"/>
                                      </a:lnTo>
                                      <a:lnTo>
                                        <a:pt x="67" y="155"/>
                                      </a:lnTo>
                                      <a:lnTo>
                                        <a:pt x="68" y="159"/>
                                      </a:lnTo>
                                      <a:lnTo>
                                        <a:pt x="70" y="162"/>
                                      </a:lnTo>
                                      <a:lnTo>
                                        <a:pt x="72" y="166"/>
                                      </a:lnTo>
                                      <a:lnTo>
                                        <a:pt x="74" y="171"/>
                                      </a:lnTo>
                                      <a:lnTo>
                                        <a:pt x="78" y="175"/>
                                      </a:lnTo>
                                      <a:lnTo>
                                        <a:pt x="78" y="179"/>
                                      </a:lnTo>
                                      <a:lnTo>
                                        <a:pt x="83" y="183"/>
                                      </a:lnTo>
                                      <a:lnTo>
                                        <a:pt x="85" y="190"/>
                                      </a:lnTo>
                                      <a:lnTo>
                                        <a:pt x="87" y="192"/>
                                      </a:lnTo>
                                      <a:lnTo>
                                        <a:pt x="89" y="196"/>
                                      </a:lnTo>
                                      <a:lnTo>
                                        <a:pt x="91" y="200"/>
                                      </a:lnTo>
                                      <a:lnTo>
                                        <a:pt x="93" y="204"/>
                                      </a:lnTo>
                                      <a:lnTo>
                                        <a:pt x="97" y="209"/>
                                      </a:lnTo>
                                      <a:lnTo>
                                        <a:pt x="97" y="213"/>
                                      </a:lnTo>
                                      <a:lnTo>
                                        <a:pt x="101" y="217"/>
                                      </a:lnTo>
                                      <a:lnTo>
                                        <a:pt x="104" y="221"/>
                                      </a:lnTo>
                                      <a:lnTo>
                                        <a:pt x="106" y="225"/>
                                      </a:lnTo>
                                      <a:lnTo>
                                        <a:pt x="110" y="230"/>
                                      </a:lnTo>
                                      <a:lnTo>
                                        <a:pt x="112" y="234"/>
                                      </a:lnTo>
                                      <a:lnTo>
                                        <a:pt x="114" y="238"/>
                                      </a:lnTo>
                                      <a:lnTo>
                                        <a:pt x="118" y="244"/>
                                      </a:lnTo>
                                      <a:lnTo>
                                        <a:pt x="120" y="249"/>
                                      </a:lnTo>
                                      <a:lnTo>
                                        <a:pt x="125" y="251"/>
                                      </a:lnTo>
                                      <a:lnTo>
                                        <a:pt x="127" y="257"/>
                                      </a:lnTo>
                                      <a:lnTo>
                                        <a:pt x="129" y="261"/>
                                      </a:lnTo>
                                      <a:lnTo>
                                        <a:pt x="131" y="265"/>
                                      </a:lnTo>
                                      <a:lnTo>
                                        <a:pt x="135" y="269"/>
                                      </a:lnTo>
                                      <a:lnTo>
                                        <a:pt x="139" y="273"/>
                                      </a:lnTo>
                                      <a:lnTo>
                                        <a:pt x="141" y="277"/>
                                      </a:lnTo>
                                      <a:lnTo>
                                        <a:pt x="146" y="281"/>
                                      </a:lnTo>
                                      <a:lnTo>
                                        <a:pt x="148" y="285"/>
                                      </a:lnTo>
                                      <a:lnTo>
                                        <a:pt x="150" y="292"/>
                                      </a:lnTo>
                                      <a:lnTo>
                                        <a:pt x="154" y="296"/>
                                      </a:lnTo>
                                      <a:lnTo>
                                        <a:pt x="156" y="300"/>
                                      </a:lnTo>
                                      <a:lnTo>
                                        <a:pt x="160" y="304"/>
                                      </a:lnTo>
                                      <a:lnTo>
                                        <a:pt x="162" y="309"/>
                                      </a:lnTo>
                                      <a:lnTo>
                                        <a:pt x="167" y="313"/>
                                      </a:lnTo>
                                      <a:lnTo>
                                        <a:pt x="169" y="319"/>
                                      </a:lnTo>
                                      <a:lnTo>
                                        <a:pt x="177" y="327"/>
                                      </a:lnTo>
                                      <a:lnTo>
                                        <a:pt x="179" y="332"/>
                                      </a:lnTo>
                                      <a:lnTo>
                                        <a:pt x="183" y="336"/>
                                      </a:lnTo>
                                      <a:lnTo>
                                        <a:pt x="185" y="340"/>
                                      </a:lnTo>
                                      <a:lnTo>
                                        <a:pt x="194" y="349"/>
                                      </a:lnTo>
                                      <a:lnTo>
                                        <a:pt x="196" y="355"/>
                                      </a:lnTo>
                                      <a:lnTo>
                                        <a:pt x="200" y="359"/>
                                      </a:lnTo>
                                      <a:lnTo>
                                        <a:pt x="202" y="363"/>
                                      </a:lnTo>
                                      <a:lnTo>
                                        <a:pt x="205" y="368"/>
                                      </a:lnTo>
                                      <a:lnTo>
                                        <a:pt x="210" y="371"/>
                                      </a:lnTo>
                                      <a:lnTo>
                                        <a:pt x="214" y="375"/>
                                      </a:lnTo>
                                      <a:lnTo>
                                        <a:pt x="216" y="381"/>
                                      </a:lnTo>
                                      <a:lnTo>
                                        <a:pt x="235" y="400"/>
                                      </a:lnTo>
                                      <a:lnTo>
                                        <a:pt x="229" y="400"/>
                                      </a:lnTo>
                                      <a:lnTo>
                                        <a:pt x="229" y="402"/>
                                      </a:lnTo>
                                      <a:lnTo>
                                        <a:pt x="202" y="402"/>
                                      </a:lnTo>
                                      <a:lnTo>
                                        <a:pt x="202" y="404"/>
                                      </a:lnTo>
                                      <a:lnTo>
                                        <a:pt x="162" y="404"/>
                                      </a:lnTo>
                                      <a:lnTo>
                                        <a:pt x="162" y="402"/>
                                      </a:lnTo>
                                      <a:lnTo>
                                        <a:pt x="143" y="402"/>
                                      </a:lnTo>
                                      <a:lnTo>
                                        <a:pt x="141" y="400"/>
                                      </a:lnTo>
                                      <a:lnTo>
                                        <a:pt x="139" y="400"/>
                                      </a:lnTo>
                                      <a:lnTo>
                                        <a:pt x="141" y="409"/>
                                      </a:lnTo>
                                      <a:lnTo>
                                        <a:pt x="146" y="415"/>
                                      </a:lnTo>
                                      <a:lnTo>
                                        <a:pt x="148" y="419"/>
                                      </a:lnTo>
                                      <a:lnTo>
                                        <a:pt x="152" y="425"/>
                                      </a:lnTo>
                                      <a:lnTo>
                                        <a:pt x="154" y="432"/>
                                      </a:lnTo>
                                      <a:lnTo>
                                        <a:pt x="158" y="438"/>
                                      </a:lnTo>
                                      <a:lnTo>
                                        <a:pt x="160" y="444"/>
                                      </a:lnTo>
                                      <a:lnTo>
                                        <a:pt x="164" y="449"/>
                                      </a:lnTo>
                                      <a:lnTo>
                                        <a:pt x="169" y="455"/>
                                      </a:lnTo>
                                      <a:lnTo>
                                        <a:pt x="171" y="461"/>
                                      </a:lnTo>
                                      <a:lnTo>
                                        <a:pt x="175" y="468"/>
                                      </a:lnTo>
                                      <a:lnTo>
                                        <a:pt x="177" y="474"/>
                                      </a:lnTo>
                                      <a:lnTo>
                                        <a:pt x="181" y="477"/>
                                      </a:lnTo>
                                      <a:lnTo>
                                        <a:pt x="183" y="483"/>
                                      </a:lnTo>
                                      <a:lnTo>
                                        <a:pt x="188" y="490"/>
                                      </a:lnTo>
                                      <a:lnTo>
                                        <a:pt x="192" y="496"/>
                                      </a:lnTo>
                                      <a:lnTo>
                                        <a:pt x="194" y="500"/>
                                      </a:lnTo>
                                      <a:lnTo>
                                        <a:pt x="198" y="506"/>
                                      </a:lnTo>
                                      <a:lnTo>
                                        <a:pt x="202" y="513"/>
                                      </a:lnTo>
                                      <a:lnTo>
                                        <a:pt x="203" y="517"/>
                                      </a:lnTo>
                                      <a:lnTo>
                                        <a:pt x="208" y="523"/>
                                      </a:lnTo>
                                      <a:lnTo>
                                        <a:pt x="212" y="530"/>
                                      </a:lnTo>
                                      <a:lnTo>
                                        <a:pt x="216" y="534"/>
                                      </a:lnTo>
                                      <a:lnTo>
                                        <a:pt x="218" y="540"/>
                                      </a:lnTo>
                                      <a:lnTo>
                                        <a:pt x="222" y="544"/>
                                      </a:lnTo>
                                      <a:lnTo>
                                        <a:pt x="226" y="551"/>
                                      </a:lnTo>
                                      <a:lnTo>
                                        <a:pt x="229" y="557"/>
                                      </a:lnTo>
                                      <a:lnTo>
                                        <a:pt x="237" y="565"/>
                                      </a:lnTo>
                                      <a:lnTo>
                                        <a:pt x="241" y="572"/>
                                      </a:lnTo>
                                      <a:lnTo>
                                        <a:pt x="245" y="576"/>
                                      </a:lnTo>
                                      <a:lnTo>
                                        <a:pt x="250" y="582"/>
                                      </a:lnTo>
                                      <a:lnTo>
                                        <a:pt x="252" y="585"/>
                                      </a:lnTo>
                                      <a:lnTo>
                                        <a:pt x="256" y="592"/>
                                      </a:lnTo>
                                      <a:lnTo>
                                        <a:pt x="260" y="596"/>
                                      </a:lnTo>
                                      <a:lnTo>
                                        <a:pt x="264" y="602"/>
                                      </a:lnTo>
                                      <a:lnTo>
                                        <a:pt x="273" y="611"/>
                                      </a:lnTo>
                                      <a:lnTo>
                                        <a:pt x="277" y="617"/>
                                      </a:lnTo>
                                      <a:lnTo>
                                        <a:pt x="279" y="621"/>
                                      </a:lnTo>
                                      <a:lnTo>
                                        <a:pt x="287" y="630"/>
                                      </a:lnTo>
                                      <a:lnTo>
                                        <a:pt x="292" y="636"/>
                                      </a:lnTo>
                                      <a:lnTo>
                                        <a:pt x="300" y="644"/>
                                      </a:lnTo>
                                      <a:lnTo>
                                        <a:pt x="304" y="651"/>
                                      </a:lnTo>
                                      <a:lnTo>
                                        <a:pt x="315" y="661"/>
                                      </a:lnTo>
                                      <a:lnTo>
                                        <a:pt x="325" y="670"/>
                                      </a:lnTo>
                                      <a:lnTo>
                                        <a:pt x="327" y="676"/>
                                      </a:lnTo>
                                      <a:lnTo>
                                        <a:pt x="345" y="692"/>
                                      </a:lnTo>
                                      <a:lnTo>
                                        <a:pt x="354" y="700"/>
                                      </a:lnTo>
                                      <a:lnTo>
                                        <a:pt x="366" y="715"/>
                                      </a:lnTo>
                                      <a:lnTo>
                                        <a:pt x="370" y="717"/>
                                      </a:lnTo>
                                      <a:lnTo>
                                        <a:pt x="377" y="723"/>
                                      </a:lnTo>
                                      <a:lnTo>
                                        <a:pt x="381" y="725"/>
                                      </a:lnTo>
                                      <a:lnTo>
                                        <a:pt x="385" y="732"/>
                                      </a:lnTo>
                                      <a:lnTo>
                                        <a:pt x="389" y="734"/>
                                      </a:lnTo>
                                      <a:lnTo>
                                        <a:pt x="393" y="738"/>
                                      </a:lnTo>
                                      <a:lnTo>
                                        <a:pt x="400" y="742"/>
                                      </a:lnTo>
                                      <a:lnTo>
                                        <a:pt x="412" y="755"/>
                                      </a:lnTo>
                                      <a:lnTo>
                                        <a:pt x="419" y="759"/>
                                      </a:lnTo>
                                      <a:lnTo>
                                        <a:pt x="423" y="763"/>
                                      </a:lnTo>
                                      <a:lnTo>
                                        <a:pt x="427" y="765"/>
                                      </a:lnTo>
                                      <a:lnTo>
                                        <a:pt x="431" y="770"/>
                                      </a:lnTo>
                                      <a:lnTo>
                                        <a:pt x="438" y="774"/>
                                      </a:lnTo>
                                      <a:lnTo>
                                        <a:pt x="442" y="778"/>
                                      </a:lnTo>
                                      <a:lnTo>
                                        <a:pt x="448" y="780"/>
                                      </a:lnTo>
                                      <a:lnTo>
                                        <a:pt x="456" y="789"/>
                                      </a:lnTo>
                                      <a:lnTo>
                                        <a:pt x="463" y="793"/>
                                      </a:lnTo>
                                      <a:lnTo>
                                        <a:pt x="467" y="795"/>
                                      </a:lnTo>
                                      <a:lnTo>
                                        <a:pt x="473" y="798"/>
                                      </a:lnTo>
                                      <a:lnTo>
                                        <a:pt x="476" y="802"/>
                                      </a:lnTo>
                                      <a:lnTo>
                                        <a:pt x="481" y="804"/>
                                      </a:lnTo>
                                      <a:lnTo>
                                        <a:pt x="487" y="809"/>
                                      </a:lnTo>
                                      <a:lnTo>
                                        <a:pt x="491" y="811"/>
                                      </a:lnTo>
                                      <a:lnTo>
                                        <a:pt x="497" y="815"/>
                                      </a:lnTo>
                                      <a:lnTo>
                                        <a:pt x="502" y="819"/>
                                      </a:lnTo>
                                      <a:lnTo>
                                        <a:pt x="506" y="821"/>
                                      </a:lnTo>
                                      <a:lnTo>
                                        <a:pt x="512" y="825"/>
                                      </a:lnTo>
                                      <a:lnTo>
                                        <a:pt x="518" y="830"/>
                                      </a:lnTo>
                                      <a:lnTo>
                                        <a:pt x="523" y="832"/>
                                      </a:lnTo>
                                      <a:lnTo>
                                        <a:pt x="525" y="834"/>
                                      </a:lnTo>
                                      <a:lnTo>
                                        <a:pt x="521" y="838"/>
                                      </a:lnTo>
                                      <a:lnTo>
                                        <a:pt x="516" y="838"/>
                                      </a:lnTo>
                                      <a:lnTo>
                                        <a:pt x="514" y="840"/>
                                      </a:lnTo>
                                      <a:lnTo>
                                        <a:pt x="512" y="840"/>
                                      </a:lnTo>
                                      <a:lnTo>
                                        <a:pt x="508" y="844"/>
                                      </a:lnTo>
                                      <a:lnTo>
                                        <a:pt x="504" y="844"/>
                                      </a:lnTo>
                                      <a:lnTo>
                                        <a:pt x="502" y="847"/>
                                      </a:lnTo>
                                      <a:lnTo>
                                        <a:pt x="500" y="847"/>
                                      </a:lnTo>
                                      <a:lnTo>
                                        <a:pt x="500" y="849"/>
                                      </a:lnTo>
                                      <a:lnTo>
                                        <a:pt x="497" y="849"/>
                                      </a:lnTo>
                                      <a:lnTo>
                                        <a:pt x="495" y="851"/>
                                      </a:lnTo>
                                      <a:lnTo>
                                        <a:pt x="491" y="851"/>
                                      </a:lnTo>
                                      <a:lnTo>
                                        <a:pt x="491" y="853"/>
                                      </a:lnTo>
                                      <a:lnTo>
                                        <a:pt x="487" y="853"/>
                                      </a:lnTo>
                                      <a:lnTo>
                                        <a:pt x="485" y="855"/>
                                      </a:lnTo>
                                      <a:lnTo>
                                        <a:pt x="483" y="855"/>
                                      </a:lnTo>
                                      <a:lnTo>
                                        <a:pt x="481" y="857"/>
                                      </a:lnTo>
                                      <a:lnTo>
                                        <a:pt x="479" y="857"/>
                                      </a:lnTo>
                                      <a:lnTo>
                                        <a:pt x="476" y="859"/>
                                      </a:lnTo>
                                      <a:lnTo>
                                        <a:pt x="471" y="859"/>
                                      </a:lnTo>
                                      <a:lnTo>
                                        <a:pt x="469" y="861"/>
                                      </a:lnTo>
                                      <a:lnTo>
                                        <a:pt x="467" y="861"/>
                                      </a:lnTo>
                                      <a:lnTo>
                                        <a:pt x="465" y="863"/>
                                      </a:lnTo>
                                      <a:lnTo>
                                        <a:pt x="463" y="863"/>
                                      </a:lnTo>
                                      <a:lnTo>
                                        <a:pt x="461" y="866"/>
                                      </a:lnTo>
                                      <a:lnTo>
                                        <a:pt x="454" y="866"/>
                                      </a:lnTo>
                                      <a:lnTo>
                                        <a:pt x="452" y="868"/>
                                      </a:lnTo>
                                      <a:lnTo>
                                        <a:pt x="448" y="868"/>
                                      </a:lnTo>
                                      <a:lnTo>
                                        <a:pt x="448" y="870"/>
                                      </a:lnTo>
                                      <a:lnTo>
                                        <a:pt x="444" y="870"/>
                                      </a:lnTo>
                                      <a:lnTo>
                                        <a:pt x="442" y="872"/>
                                      </a:lnTo>
                                      <a:lnTo>
                                        <a:pt x="435" y="872"/>
                                      </a:lnTo>
                                      <a:lnTo>
                                        <a:pt x="433" y="874"/>
                                      </a:lnTo>
                                      <a:lnTo>
                                        <a:pt x="431" y="874"/>
                                      </a:lnTo>
                                      <a:lnTo>
                                        <a:pt x="429" y="876"/>
                                      </a:lnTo>
                                      <a:lnTo>
                                        <a:pt x="423" y="876"/>
                                      </a:lnTo>
                                      <a:lnTo>
                                        <a:pt x="421" y="878"/>
                                      </a:lnTo>
                                      <a:lnTo>
                                        <a:pt x="414" y="878"/>
                                      </a:lnTo>
                                      <a:lnTo>
                                        <a:pt x="412" y="880"/>
                                      </a:lnTo>
                                      <a:lnTo>
                                        <a:pt x="410" y="880"/>
                                      </a:lnTo>
                                      <a:lnTo>
                                        <a:pt x="406" y="882"/>
                                      </a:lnTo>
                                      <a:lnTo>
                                        <a:pt x="398" y="882"/>
                                      </a:lnTo>
                                      <a:lnTo>
                                        <a:pt x="396" y="884"/>
                                      </a:lnTo>
                                      <a:lnTo>
                                        <a:pt x="391" y="884"/>
                                      </a:lnTo>
                                      <a:lnTo>
                                        <a:pt x="389" y="887"/>
                                      </a:lnTo>
                                      <a:lnTo>
                                        <a:pt x="383" y="887"/>
                                      </a:lnTo>
                                      <a:lnTo>
                                        <a:pt x="381" y="889"/>
                                      </a:lnTo>
                                      <a:lnTo>
                                        <a:pt x="377" y="889"/>
                                      </a:lnTo>
                                      <a:lnTo>
                                        <a:pt x="381" y="893"/>
                                      </a:lnTo>
                                      <a:lnTo>
                                        <a:pt x="385" y="895"/>
                                      </a:lnTo>
                                      <a:lnTo>
                                        <a:pt x="391" y="899"/>
                                      </a:lnTo>
                                      <a:lnTo>
                                        <a:pt x="396" y="902"/>
                                      </a:lnTo>
                                      <a:lnTo>
                                        <a:pt x="404" y="911"/>
                                      </a:lnTo>
                                      <a:lnTo>
                                        <a:pt x="410" y="915"/>
                                      </a:lnTo>
                                      <a:lnTo>
                                        <a:pt x="414" y="917"/>
                                      </a:lnTo>
                                      <a:lnTo>
                                        <a:pt x="419" y="921"/>
                                      </a:lnTo>
                                      <a:lnTo>
                                        <a:pt x="425" y="926"/>
                                      </a:lnTo>
                                      <a:lnTo>
                                        <a:pt x="429" y="930"/>
                                      </a:lnTo>
                                      <a:lnTo>
                                        <a:pt x="435" y="932"/>
                                      </a:lnTo>
                                      <a:lnTo>
                                        <a:pt x="440" y="936"/>
                                      </a:lnTo>
                                      <a:lnTo>
                                        <a:pt x="446" y="940"/>
                                      </a:lnTo>
                                      <a:lnTo>
                                        <a:pt x="450" y="942"/>
                                      </a:lnTo>
                                      <a:lnTo>
                                        <a:pt x="456" y="947"/>
                                      </a:lnTo>
                                      <a:lnTo>
                                        <a:pt x="461" y="949"/>
                                      </a:lnTo>
                                      <a:lnTo>
                                        <a:pt x="467" y="953"/>
                                      </a:lnTo>
                                      <a:lnTo>
                                        <a:pt x="471" y="957"/>
                                      </a:lnTo>
                                      <a:lnTo>
                                        <a:pt x="476" y="961"/>
                                      </a:lnTo>
                                      <a:lnTo>
                                        <a:pt x="481" y="963"/>
                                      </a:lnTo>
                                      <a:lnTo>
                                        <a:pt x="487" y="968"/>
                                      </a:lnTo>
                                      <a:lnTo>
                                        <a:pt x="491" y="970"/>
                                      </a:lnTo>
                                      <a:lnTo>
                                        <a:pt x="497" y="974"/>
                                      </a:lnTo>
                                      <a:lnTo>
                                        <a:pt x="504" y="978"/>
                                      </a:lnTo>
                                      <a:lnTo>
                                        <a:pt x="508" y="980"/>
                                      </a:lnTo>
                                      <a:lnTo>
                                        <a:pt x="514" y="984"/>
                                      </a:lnTo>
                                      <a:lnTo>
                                        <a:pt x="521" y="989"/>
                                      </a:lnTo>
                                      <a:lnTo>
                                        <a:pt x="525" y="991"/>
                                      </a:lnTo>
                                      <a:lnTo>
                                        <a:pt x="531" y="995"/>
                                      </a:lnTo>
                                      <a:lnTo>
                                        <a:pt x="537" y="997"/>
                                      </a:lnTo>
                                      <a:lnTo>
                                        <a:pt x="544" y="1001"/>
                                      </a:lnTo>
                                      <a:lnTo>
                                        <a:pt x="548" y="1003"/>
                                      </a:lnTo>
                                      <a:lnTo>
                                        <a:pt x="554" y="1007"/>
                                      </a:lnTo>
                                      <a:lnTo>
                                        <a:pt x="560" y="1009"/>
                                      </a:lnTo>
                                      <a:lnTo>
                                        <a:pt x="567" y="1013"/>
                                      </a:lnTo>
                                      <a:lnTo>
                                        <a:pt x="573" y="1017"/>
                                      </a:lnTo>
                                      <a:lnTo>
                                        <a:pt x="579" y="1019"/>
                                      </a:lnTo>
                                      <a:lnTo>
                                        <a:pt x="584" y="1023"/>
                                      </a:lnTo>
                                      <a:lnTo>
                                        <a:pt x="590" y="1026"/>
                                      </a:lnTo>
                                      <a:lnTo>
                                        <a:pt x="596" y="1028"/>
                                      </a:lnTo>
                                      <a:lnTo>
                                        <a:pt x="602" y="1032"/>
                                      </a:lnTo>
                                      <a:lnTo>
                                        <a:pt x="609" y="1034"/>
                                      </a:lnTo>
                                      <a:lnTo>
                                        <a:pt x="614" y="1038"/>
                                      </a:lnTo>
                                      <a:lnTo>
                                        <a:pt x="620" y="1040"/>
                                      </a:lnTo>
                                      <a:lnTo>
                                        <a:pt x="627" y="1042"/>
                                      </a:lnTo>
                                      <a:lnTo>
                                        <a:pt x="629" y="1044"/>
                                      </a:lnTo>
                                      <a:lnTo>
                                        <a:pt x="635" y="1049"/>
                                      </a:lnTo>
                                      <a:lnTo>
                                        <a:pt x="641" y="1051"/>
                                      </a:lnTo>
                                      <a:lnTo>
                                        <a:pt x="648" y="1055"/>
                                      </a:lnTo>
                                      <a:lnTo>
                                        <a:pt x="654" y="1057"/>
                                      </a:lnTo>
                                      <a:lnTo>
                                        <a:pt x="660" y="1059"/>
                                      </a:lnTo>
                                      <a:lnTo>
                                        <a:pt x="667" y="1063"/>
                                      </a:lnTo>
                                      <a:lnTo>
                                        <a:pt x="673" y="1066"/>
                                      </a:lnTo>
                                      <a:lnTo>
                                        <a:pt x="681" y="1070"/>
                                      </a:lnTo>
                                      <a:lnTo>
                                        <a:pt x="685" y="1072"/>
                                      </a:lnTo>
                                      <a:lnTo>
                                        <a:pt x="692" y="1074"/>
                                      </a:lnTo>
                                      <a:lnTo>
                                        <a:pt x="700" y="1078"/>
                                      </a:lnTo>
                                      <a:lnTo>
                                        <a:pt x="706" y="1080"/>
                                      </a:lnTo>
                                      <a:lnTo>
                                        <a:pt x="713" y="1082"/>
                                      </a:lnTo>
                                      <a:lnTo>
                                        <a:pt x="719" y="1084"/>
                                      </a:lnTo>
                                      <a:lnTo>
                                        <a:pt x="725" y="1089"/>
                                      </a:lnTo>
                                      <a:lnTo>
                                        <a:pt x="732" y="1091"/>
                                      </a:lnTo>
                                      <a:lnTo>
                                        <a:pt x="740" y="1093"/>
                                      </a:lnTo>
                                      <a:lnTo>
                                        <a:pt x="746" y="1097"/>
                                      </a:lnTo>
                                      <a:lnTo>
                                        <a:pt x="752" y="1099"/>
                                      </a:lnTo>
                                      <a:lnTo>
                                        <a:pt x="758" y="1101"/>
                                      </a:lnTo>
                                      <a:lnTo>
                                        <a:pt x="766" y="1106"/>
                                      </a:lnTo>
                                      <a:lnTo>
                                        <a:pt x="773" y="1108"/>
                                      </a:lnTo>
                                      <a:lnTo>
                                        <a:pt x="779" y="1110"/>
                                      </a:lnTo>
                                      <a:lnTo>
                                        <a:pt x="787" y="1112"/>
                                      </a:lnTo>
                                      <a:lnTo>
                                        <a:pt x="794" y="1115"/>
                                      </a:lnTo>
                                      <a:lnTo>
                                        <a:pt x="800" y="1117"/>
                                      </a:lnTo>
                                      <a:lnTo>
                                        <a:pt x="808" y="1119"/>
                                      </a:lnTo>
                                      <a:lnTo>
                                        <a:pt x="815" y="1121"/>
                                      </a:lnTo>
                                      <a:lnTo>
                                        <a:pt x="823" y="1123"/>
                                      </a:lnTo>
                                      <a:lnTo>
                                        <a:pt x="829" y="1126"/>
                                      </a:lnTo>
                                      <a:lnTo>
                                        <a:pt x="838" y="1130"/>
                                      </a:lnTo>
                                      <a:lnTo>
                                        <a:pt x="844" y="1132"/>
                                      </a:lnTo>
                                      <a:lnTo>
                                        <a:pt x="852" y="1134"/>
                                      </a:lnTo>
                                      <a:lnTo>
                                        <a:pt x="859" y="1136"/>
                                      </a:lnTo>
                                      <a:lnTo>
                                        <a:pt x="867" y="1138"/>
                                      </a:lnTo>
                                      <a:lnTo>
                                        <a:pt x="873" y="1140"/>
                                      </a:lnTo>
                                      <a:lnTo>
                                        <a:pt x="880" y="1145"/>
                                      </a:lnTo>
                                      <a:lnTo>
                                        <a:pt x="887" y="1147"/>
                                      </a:lnTo>
                                      <a:lnTo>
                                        <a:pt x="895" y="1149"/>
                                      </a:lnTo>
                                      <a:lnTo>
                                        <a:pt x="902" y="1151"/>
                                      </a:lnTo>
                                      <a:lnTo>
                                        <a:pt x="910" y="1153"/>
                                      </a:lnTo>
                                      <a:lnTo>
                                        <a:pt x="919" y="1155"/>
                                      </a:lnTo>
                                      <a:lnTo>
                                        <a:pt x="925" y="1157"/>
                                      </a:lnTo>
                                      <a:lnTo>
                                        <a:pt x="933" y="1159"/>
                                      </a:lnTo>
                                      <a:lnTo>
                                        <a:pt x="940" y="1161"/>
                                      </a:lnTo>
                                      <a:lnTo>
                                        <a:pt x="948" y="1166"/>
                                      </a:lnTo>
                                      <a:lnTo>
                                        <a:pt x="952" y="1166"/>
                                      </a:lnTo>
                                      <a:lnTo>
                                        <a:pt x="948" y="1163"/>
                                      </a:lnTo>
                                      <a:lnTo>
                                        <a:pt x="944" y="1161"/>
                                      </a:lnTo>
                                      <a:lnTo>
                                        <a:pt x="940" y="1159"/>
                                      </a:lnTo>
                                      <a:lnTo>
                                        <a:pt x="935" y="1157"/>
                                      </a:lnTo>
                                      <a:lnTo>
                                        <a:pt x="931" y="1155"/>
                                      </a:lnTo>
                                      <a:lnTo>
                                        <a:pt x="927" y="1153"/>
                                      </a:lnTo>
                                      <a:lnTo>
                                        <a:pt x="923" y="1151"/>
                                      </a:lnTo>
                                      <a:lnTo>
                                        <a:pt x="919" y="1149"/>
                                      </a:lnTo>
                                      <a:lnTo>
                                        <a:pt x="914" y="1147"/>
                                      </a:lnTo>
                                      <a:lnTo>
                                        <a:pt x="912" y="1145"/>
                                      </a:lnTo>
                                      <a:lnTo>
                                        <a:pt x="906" y="1142"/>
                                      </a:lnTo>
                                      <a:lnTo>
                                        <a:pt x="904" y="1138"/>
                                      </a:lnTo>
                                      <a:lnTo>
                                        <a:pt x="900" y="1138"/>
                                      </a:lnTo>
                                      <a:lnTo>
                                        <a:pt x="895" y="1136"/>
                                      </a:lnTo>
                                      <a:lnTo>
                                        <a:pt x="891" y="1132"/>
                                      </a:lnTo>
                                      <a:lnTo>
                                        <a:pt x="887" y="1130"/>
                                      </a:lnTo>
                                      <a:lnTo>
                                        <a:pt x="884" y="1128"/>
                                      </a:lnTo>
                                      <a:lnTo>
                                        <a:pt x="880" y="1126"/>
                                      </a:lnTo>
                                      <a:lnTo>
                                        <a:pt x="876" y="1123"/>
                                      </a:lnTo>
                                      <a:lnTo>
                                        <a:pt x="871" y="1121"/>
                                      </a:lnTo>
                                      <a:lnTo>
                                        <a:pt x="867" y="1119"/>
                                      </a:lnTo>
                                      <a:lnTo>
                                        <a:pt x="863" y="1117"/>
                                      </a:lnTo>
                                      <a:lnTo>
                                        <a:pt x="859" y="1115"/>
                                      </a:lnTo>
                                      <a:lnTo>
                                        <a:pt x="857" y="1113"/>
                                      </a:lnTo>
                                      <a:lnTo>
                                        <a:pt x="852" y="1112"/>
                                      </a:lnTo>
                                      <a:lnTo>
                                        <a:pt x="848" y="1110"/>
                                      </a:lnTo>
                                      <a:lnTo>
                                        <a:pt x="844" y="1108"/>
                                      </a:lnTo>
                                      <a:lnTo>
                                        <a:pt x="840" y="1106"/>
                                      </a:lnTo>
                                      <a:lnTo>
                                        <a:pt x="836" y="1103"/>
                                      </a:lnTo>
                                      <a:lnTo>
                                        <a:pt x="831" y="1099"/>
                                      </a:lnTo>
                                      <a:lnTo>
                                        <a:pt x="827" y="1097"/>
                                      </a:lnTo>
                                      <a:lnTo>
                                        <a:pt x="825" y="1095"/>
                                      </a:lnTo>
                                      <a:lnTo>
                                        <a:pt x="821" y="1093"/>
                                      </a:lnTo>
                                      <a:lnTo>
                                        <a:pt x="817" y="1091"/>
                                      </a:lnTo>
                                      <a:lnTo>
                                        <a:pt x="812" y="1089"/>
                                      </a:lnTo>
                                      <a:lnTo>
                                        <a:pt x="808" y="1087"/>
                                      </a:lnTo>
                                      <a:lnTo>
                                        <a:pt x="804" y="1084"/>
                                      </a:lnTo>
                                      <a:lnTo>
                                        <a:pt x="800" y="1082"/>
                                      </a:lnTo>
                                      <a:lnTo>
                                        <a:pt x="798" y="1078"/>
                                      </a:lnTo>
                                      <a:lnTo>
                                        <a:pt x="794" y="1078"/>
                                      </a:lnTo>
                                      <a:lnTo>
                                        <a:pt x="789" y="1074"/>
                                      </a:lnTo>
                                      <a:lnTo>
                                        <a:pt x="785" y="1072"/>
                                      </a:lnTo>
                                      <a:lnTo>
                                        <a:pt x="781" y="1070"/>
                                      </a:lnTo>
                                      <a:lnTo>
                                        <a:pt x="779" y="1068"/>
                                      </a:lnTo>
                                      <a:lnTo>
                                        <a:pt x="773" y="1066"/>
                                      </a:lnTo>
                                      <a:lnTo>
                                        <a:pt x="768" y="1061"/>
                                      </a:lnTo>
                                      <a:lnTo>
                                        <a:pt x="764" y="1059"/>
                                      </a:lnTo>
                                      <a:lnTo>
                                        <a:pt x="760" y="1057"/>
                                      </a:lnTo>
                                      <a:lnTo>
                                        <a:pt x="756" y="1055"/>
                                      </a:lnTo>
                                      <a:lnTo>
                                        <a:pt x="752" y="1053"/>
                                      </a:lnTo>
                                      <a:lnTo>
                                        <a:pt x="749" y="1051"/>
                                      </a:lnTo>
                                      <a:lnTo>
                                        <a:pt x="746" y="1047"/>
                                      </a:lnTo>
                                      <a:lnTo>
                                        <a:pt x="742" y="1044"/>
                                      </a:lnTo>
                                      <a:lnTo>
                                        <a:pt x="738" y="1042"/>
                                      </a:lnTo>
                                      <a:lnTo>
                                        <a:pt x="736" y="1040"/>
                                      </a:lnTo>
                                      <a:lnTo>
                                        <a:pt x="732" y="1038"/>
                                      </a:lnTo>
                                      <a:lnTo>
                                        <a:pt x="727" y="1036"/>
                                      </a:lnTo>
                                      <a:lnTo>
                                        <a:pt x="723" y="1032"/>
                                      </a:lnTo>
                                      <a:lnTo>
                                        <a:pt x="719" y="1030"/>
                                      </a:lnTo>
                                      <a:lnTo>
                                        <a:pt x="717" y="1028"/>
                                      </a:lnTo>
                                      <a:lnTo>
                                        <a:pt x="713" y="1026"/>
                                      </a:lnTo>
                                      <a:lnTo>
                                        <a:pt x="709" y="1023"/>
                                      </a:lnTo>
                                      <a:lnTo>
                                        <a:pt x="704" y="1021"/>
                                      </a:lnTo>
                                      <a:lnTo>
                                        <a:pt x="702" y="1017"/>
                                      </a:lnTo>
                                      <a:lnTo>
                                        <a:pt x="698" y="1017"/>
                                      </a:lnTo>
                                      <a:lnTo>
                                        <a:pt x="692" y="1011"/>
                                      </a:lnTo>
                                      <a:lnTo>
                                        <a:pt x="688" y="1009"/>
                                      </a:lnTo>
                                      <a:lnTo>
                                        <a:pt x="683" y="1007"/>
                                      </a:lnTo>
                                      <a:lnTo>
                                        <a:pt x="681" y="1003"/>
                                      </a:lnTo>
                                      <a:lnTo>
                                        <a:pt x="677" y="1001"/>
                                      </a:lnTo>
                                      <a:lnTo>
                                        <a:pt x="673" y="999"/>
                                      </a:lnTo>
                                      <a:lnTo>
                                        <a:pt x="669" y="997"/>
                                      </a:lnTo>
                                      <a:lnTo>
                                        <a:pt x="662" y="991"/>
                                      </a:lnTo>
                                      <a:lnTo>
                                        <a:pt x="658" y="991"/>
                                      </a:lnTo>
                                      <a:lnTo>
                                        <a:pt x="652" y="984"/>
                                      </a:lnTo>
                                      <a:lnTo>
                                        <a:pt x="648" y="982"/>
                                      </a:lnTo>
                                      <a:lnTo>
                                        <a:pt x="643" y="978"/>
                                      </a:lnTo>
                                      <a:lnTo>
                                        <a:pt x="639" y="976"/>
                                      </a:lnTo>
                                      <a:lnTo>
                                        <a:pt x="637" y="974"/>
                                      </a:lnTo>
                                      <a:lnTo>
                                        <a:pt x="633" y="972"/>
                                      </a:lnTo>
                                      <a:lnTo>
                                        <a:pt x="627" y="966"/>
                                      </a:lnTo>
                                      <a:lnTo>
                                        <a:pt x="622" y="963"/>
                                      </a:lnTo>
                                      <a:lnTo>
                                        <a:pt x="620" y="961"/>
                                      </a:lnTo>
                                      <a:lnTo>
                                        <a:pt x="616" y="959"/>
                                      </a:lnTo>
                                      <a:lnTo>
                                        <a:pt x="612" y="957"/>
                                      </a:lnTo>
                                      <a:lnTo>
                                        <a:pt x="611" y="953"/>
                                      </a:lnTo>
                                      <a:lnTo>
                                        <a:pt x="607" y="951"/>
                                      </a:lnTo>
                                      <a:lnTo>
                                        <a:pt x="602" y="949"/>
                                      </a:lnTo>
                                      <a:lnTo>
                                        <a:pt x="600" y="947"/>
                                      </a:lnTo>
                                      <a:lnTo>
                                        <a:pt x="605" y="947"/>
                                      </a:lnTo>
                                      <a:lnTo>
                                        <a:pt x="607" y="944"/>
                                      </a:lnTo>
                                      <a:lnTo>
                                        <a:pt x="611" y="944"/>
                                      </a:lnTo>
                                      <a:lnTo>
                                        <a:pt x="612" y="942"/>
                                      </a:lnTo>
                                      <a:lnTo>
                                        <a:pt x="616" y="942"/>
                                      </a:lnTo>
                                      <a:lnTo>
                                        <a:pt x="618" y="940"/>
                                      </a:lnTo>
                                      <a:lnTo>
                                        <a:pt x="620" y="940"/>
                                      </a:lnTo>
                                      <a:lnTo>
                                        <a:pt x="622" y="938"/>
                                      </a:lnTo>
                                      <a:lnTo>
                                        <a:pt x="627" y="938"/>
                                      </a:lnTo>
                                      <a:lnTo>
                                        <a:pt x="629" y="936"/>
                                      </a:lnTo>
                                      <a:lnTo>
                                        <a:pt x="633" y="936"/>
                                      </a:lnTo>
                                      <a:lnTo>
                                        <a:pt x="635" y="934"/>
                                      </a:lnTo>
                                      <a:lnTo>
                                        <a:pt x="639" y="934"/>
                                      </a:lnTo>
                                      <a:lnTo>
                                        <a:pt x="639" y="932"/>
                                      </a:lnTo>
                                      <a:lnTo>
                                        <a:pt x="643" y="932"/>
                                      </a:lnTo>
                                      <a:lnTo>
                                        <a:pt x="646" y="930"/>
                                      </a:lnTo>
                                      <a:lnTo>
                                        <a:pt x="650" y="930"/>
                                      </a:lnTo>
                                      <a:lnTo>
                                        <a:pt x="652" y="928"/>
                                      </a:lnTo>
                                      <a:lnTo>
                                        <a:pt x="654" y="928"/>
                                      </a:lnTo>
                                      <a:lnTo>
                                        <a:pt x="656" y="926"/>
                                      </a:lnTo>
                                      <a:lnTo>
                                        <a:pt x="660" y="926"/>
                                      </a:lnTo>
                                      <a:lnTo>
                                        <a:pt x="660" y="923"/>
                                      </a:lnTo>
                                      <a:lnTo>
                                        <a:pt x="662" y="923"/>
                                      </a:lnTo>
                                      <a:lnTo>
                                        <a:pt x="664" y="921"/>
                                      </a:lnTo>
                                      <a:lnTo>
                                        <a:pt x="669" y="921"/>
                                      </a:lnTo>
                                      <a:lnTo>
                                        <a:pt x="671" y="919"/>
                                      </a:lnTo>
                                      <a:lnTo>
                                        <a:pt x="673" y="919"/>
                                      </a:lnTo>
                                      <a:lnTo>
                                        <a:pt x="675" y="917"/>
                                      </a:lnTo>
                                      <a:lnTo>
                                        <a:pt x="677" y="917"/>
                                      </a:lnTo>
                                      <a:lnTo>
                                        <a:pt x="679" y="915"/>
                                      </a:lnTo>
                                      <a:lnTo>
                                        <a:pt x="683" y="915"/>
                                      </a:lnTo>
                                      <a:lnTo>
                                        <a:pt x="685" y="913"/>
                                      </a:lnTo>
                                      <a:lnTo>
                                        <a:pt x="688" y="913"/>
                                      </a:lnTo>
                                      <a:lnTo>
                                        <a:pt x="690" y="911"/>
                                      </a:lnTo>
                                      <a:lnTo>
                                        <a:pt x="692" y="911"/>
                                      </a:lnTo>
                                      <a:lnTo>
                                        <a:pt x="692" y="909"/>
                                      </a:lnTo>
                                      <a:lnTo>
                                        <a:pt x="696" y="909"/>
                                      </a:lnTo>
                                      <a:lnTo>
                                        <a:pt x="698" y="907"/>
                                      </a:lnTo>
                                      <a:lnTo>
                                        <a:pt x="700" y="907"/>
                                      </a:lnTo>
                                      <a:lnTo>
                                        <a:pt x="702" y="904"/>
                                      </a:lnTo>
                                      <a:lnTo>
                                        <a:pt x="704" y="904"/>
                                      </a:lnTo>
                                      <a:lnTo>
                                        <a:pt x="704" y="902"/>
                                      </a:lnTo>
                                      <a:lnTo>
                                        <a:pt x="709" y="902"/>
                                      </a:lnTo>
                                      <a:lnTo>
                                        <a:pt x="711" y="900"/>
                                      </a:lnTo>
                                      <a:lnTo>
                                        <a:pt x="713" y="899"/>
                                      </a:lnTo>
                                      <a:lnTo>
                                        <a:pt x="717" y="899"/>
                                      </a:lnTo>
                                      <a:lnTo>
                                        <a:pt x="717" y="897"/>
                                      </a:lnTo>
                                      <a:lnTo>
                                        <a:pt x="719" y="897"/>
                                      </a:lnTo>
                                      <a:lnTo>
                                        <a:pt x="719" y="895"/>
                                      </a:lnTo>
                                      <a:lnTo>
                                        <a:pt x="725" y="895"/>
                                      </a:lnTo>
                                      <a:lnTo>
                                        <a:pt x="725" y="893"/>
                                      </a:lnTo>
                                      <a:lnTo>
                                        <a:pt x="727" y="893"/>
                                      </a:lnTo>
                                      <a:lnTo>
                                        <a:pt x="727" y="891"/>
                                      </a:lnTo>
                                      <a:lnTo>
                                        <a:pt x="730" y="891"/>
                                      </a:lnTo>
                                      <a:lnTo>
                                        <a:pt x="732" y="889"/>
                                      </a:lnTo>
                                      <a:lnTo>
                                        <a:pt x="734" y="889"/>
                                      </a:lnTo>
                                      <a:lnTo>
                                        <a:pt x="738" y="884"/>
                                      </a:lnTo>
                                      <a:lnTo>
                                        <a:pt x="740" y="884"/>
                                      </a:lnTo>
                                      <a:lnTo>
                                        <a:pt x="740" y="882"/>
                                      </a:lnTo>
                                      <a:lnTo>
                                        <a:pt x="742" y="882"/>
                                      </a:lnTo>
                                      <a:lnTo>
                                        <a:pt x="736" y="880"/>
                                      </a:lnTo>
                                      <a:lnTo>
                                        <a:pt x="730" y="878"/>
                                      </a:lnTo>
                                      <a:lnTo>
                                        <a:pt x="725" y="876"/>
                                      </a:lnTo>
                                      <a:lnTo>
                                        <a:pt x="719" y="872"/>
                                      </a:lnTo>
                                      <a:lnTo>
                                        <a:pt x="713" y="870"/>
                                      </a:lnTo>
                                      <a:lnTo>
                                        <a:pt x="709" y="866"/>
                                      </a:lnTo>
                                      <a:lnTo>
                                        <a:pt x="702" y="863"/>
                                      </a:lnTo>
                                      <a:lnTo>
                                        <a:pt x="696" y="859"/>
                                      </a:lnTo>
                                      <a:lnTo>
                                        <a:pt x="692" y="857"/>
                                      </a:lnTo>
                                      <a:lnTo>
                                        <a:pt x="685" y="855"/>
                                      </a:lnTo>
                                      <a:lnTo>
                                        <a:pt x="681" y="853"/>
                                      </a:lnTo>
                                      <a:lnTo>
                                        <a:pt x="675" y="849"/>
                                      </a:lnTo>
                                      <a:lnTo>
                                        <a:pt x="669" y="844"/>
                                      </a:lnTo>
                                      <a:lnTo>
                                        <a:pt x="662" y="842"/>
                                      </a:lnTo>
                                      <a:lnTo>
                                        <a:pt x="658" y="840"/>
                                      </a:lnTo>
                                      <a:lnTo>
                                        <a:pt x="652" y="836"/>
                                      </a:lnTo>
                                      <a:lnTo>
                                        <a:pt x="646" y="834"/>
                                      </a:lnTo>
                                      <a:lnTo>
                                        <a:pt x="641" y="832"/>
                                      </a:lnTo>
                                      <a:lnTo>
                                        <a:pt x="635" y="828"/>
                                      </a:lnTo>
                                      <a:lnTo>
                                        <a:pt x="631" y="825"/>
                                      </a:lnTo>
                                      <a:lnTo>
                                        <a:pt x="625" y="821"/>
                                      </a:lnTo>
                                      <a:lnTo>
                                        <a:pt x="620" y="817"/>
                                      </a:lnTo>
                                      <a:lnTo>
                                        <a:pt x="614" y="815"/>
                                      </a:lnTo>
                                      <a:lnTo>
                                        <a:pt x="611" y="811"/>
                                      </a:lnTo>
                                      <a:lnTo>
                                        <a:pt x="605" y="809"/>
                                      </a:lnTo>
                                      <a:lnTo>
                                        <a:pt x="600" y="804"/>
                                      </a:lnTo>
                                      <a:lnTo>
                                        <a:pt x="594" y="802"/>
                                      </a:lnTo>
                                      <a:lnTo>
                                        <a:pt x="588" y="798"/>
                                      </a:lnTo>
                                      <a:lnTo>
                                        <a:pt x="584" y="796"/>
                                      </a:lnTo>
                                      <a:lnTo>
                                        <a:pt x="579" y="793"/>
                                      </a:lnTo>
                                      <a:lnTo>
                                        <a:pt x="573" y="791"/>
                                      </a:lnTo>
                                      <a:lnTo>
                                        <a:pt x="567" y="787"/>
                                      </a:lnTo>
                                      <a:lnTo>
                                        <a:pt x="563" y="784"/>
                                      </a:lnTo>
                                      <a:lnTo>
                                        <a:pt x="558" y="780"/>
                                      </a:lnTo>
                                      <a:lnTo>
                                        <a:pt x="552" y="778"/>
                                      </a:lnTo>
                                      <a:lnTo>
                                        <a:pt x="546" y="774"/>
                                      </a:lnTo>
                                      <a:lnTo>
                                        <a:pt x="542" y="772"/>
                                      </a:lnTo>
                                      <a:lnTo>
                                        <a:pt x="537" y="768"/>
                                      </a:lnTo>
                                      <a:lnTo>
                                        <a:pt x="531" y="765"/>
                                      </a:lnTo>
                                      <a:lnTo>
                                        <a:pt x="525" y="761"/>
                                      </a:lnTo>
                                      <a:lnTo>
                                        <a:pt x="516" y="753"/>
                                      </a:lnTo>
                                      <a:lnTo>
                                        <a:pt x="512" y="751"/>
                                      </a:lnTo>
                                      <a:lnTo>
                                        <a:pt x="506" y="747"/>
                                      </a:lnTo>
                                      <a:lnTo>
                                        <a:pt x="502" y="744"/>
                                      </a:lnTo>
                                      <a:lnTo>
                                        <a:pt x="495" y="740"/>
                                      </a:lnTo>
                                      <a:lnTo>
                                        <a:pt x="493" y="738"/>
                                      </a:lnTo>
                                      <a:lnTo>
                                        <a:pt x="487" y="734"/>
                                      </a:lnTo>
                                      <a:lnTo>
                                        <a:pt x="483" y="732"/>
                                      </a:lnTo>
                                      <a:lnTo>
                                        <a:pt x="479" y="728"/>
                                      </a:lnTo>
                                      <a:lnTo>
                                        <a:pt x="473" y="723"/>
                                      </a:lnTo>
                                      <a:lnTo>
                                        <a:pt x="469" y="721"/>
                                      </a:lnTo>
                                      <a:lnTo>
                                        <a:pt x="465" y="717"/>
                                      </a:lnTo>
                                      <a:lnTo>
                                        <a:pt x="459" y="713"/>
                                      </a:lnTo>
                                      <a:lnTo>
                                        <a:pt x="454" y="711"/>
                                      </a:lnTo>
                                      <a:lnTo>
                                        <a:pt x="446" y="702"/>
                                      </a:lnTo>
                                      <a:lnTo>
                                        <a:pt x="440" y="698"/>
                                      </a:lnTo>
                                      <a:lnTo>
                                        <a:pt x="435" y="696"/>
                                      </a:lnTo>
                                      <a:lnTo>
                                        <a:pt x="431" y="692"/>
                                      </a:lnTo>
                                      <a:lnTo>
                                        <a:pt x="425" y="689"/>
                                      </a:lnTo>
                                      <a:lnTo>
                                        <a:pt x="417" y="680"/>
                                      </a:lnTo>
                                      <a:lnTo>
                                        <a:pt x="412" y="678"/>
                                      </a:lnTo>
                                      <a:lnTo>
                                        <a:pt x="406" y="674"/>
                                      </a:lnTo>
                                      <a:lnTo>
                                        <a:pt x="398" y="665"/>
                                      </a:lnTo>
                                      <a:lnTo>
                                        <a:pt x="391" y="661"/>
                                      </a:lnTo>
                                      <a:lnTo>
                                        <a:pt x="387" y="657"/>
                                      </a:lnTo>
                                      <a:lnTo>
                                        <a:pt x="383" y="655"/>
                                      </a:lnTo>
                                      <a:lnTo>
                                        <a:pt x="377" y="651"/>
                                      </a:lnTo>
                                      <a:lnTo>
                                        <a:pt x="356" y="630"/>
                                      </a:lnTo>
                                      <a:lnTo>
                                        <a:pt x="349" y="628"/>
                                      </a:lnTo>
                                      <a:lnTo>
                                        <a:pt x="341" y="619"/>
                                      </a:lnTo>
                                      <a:lnTo>
                                        <a:pt x="338" y="615"/>
                                      </a:lnTo>
                                      <a:lnTo>
                                        <a:pt x="325" y="602"/>
                                      </a:lnTo>
                                      <a:lnTo>
                                        <a:pt x="319" y="598"/>
                                      </a:lnTo>
                                      <a:lnTo>
                                        <a:pt x="310" y="590"/>
                                      </a:lnTo>
                                      <a:lnTo>
                                        <a:pt x="294" y="574"/>
                                      </a:lnTo>
                                      <a:lnTo>
                                        <a:pt x="289" y="570"/>
                                      </a:lnTo>
                                      <a:lnTo>
                                        <a:pt x="277" y="559"/>
                                      </a:lnTo>
                                      <a:lnTo>
                                        <a:pt x="296" y="559"/>
                                      </a:lnTo>
                                      <a:lnTo>
                                        <a:pt x="298" y="557"/>
                                      </a:lnTo>
                                      <a:lnTo>
                                        <a:pt x="325" y="557"/>
                                      </a:lnTo>
                                      <a:lnTo>
                                        <a:pt x="327" y="555"/>
                                      </a:lnTo>
                                      <a:lnTo>
                                        <a:pt x="343" y="555"/>
                                      </a:lnTo>
                                      <a:lnTo>
                                        <a:pt x="345" y="553"/>
                                      </a:lnTo>
                                      <a:lnTo>
                                        <a:pt x="360" y="553"/>
                                      </a:lnTo>
                                      <a:lnTo>
                                        <a:pt x="362" y="551"/>
                                      </a:lnTo>
                                      <a:lnTo>
                                        <a:pt x="375" y="551"/>
                                      </a:lnTo>
                                      <a:lnTo>
                                        <a:pt x="377" y="549"/>
                                      </a:lnTo>
                                      <a:lnTo>
                                        <a:pt x="396" y="549"/>
                                      </a:lnTo>
                                      <a:lnTo>
                                        <a:pt x="398" y="546"/>
                                      </a:lnTo>
                                      <a:lnTo>
                                        <a:pt x="410" y="546"/>
                                      </a:lnTo>
                                      <a:lnTo>
                                        <a:pt x="412" y="544"/>
                                      </a:lnTo>
                                      <a:lnTo>
                                        <a:pt x="421" y="544"/>
                                      </a:lnTo>
                                      <a:lnTo>
                                        <a:pt x="423" y="542"/>
                                      </a:lnTo>
                                      <a:lnTo>
                                        <a:pt x="440" y="542"/>
                                      </a:lnTo>
                                      <a:lnTo>
                                        <a:pt x="442" y="540"/>
                                      </a:lnTo>
                                      <a:lnTo>
                                        <a:pt x="450" y="540"/>
                                      </a:lnTo>
                                      <a:lnTo>
                                        <a:pt x="452" y="538"/>
                                      </a:lnTo>
                                      <a:lnTo>
                                        <a:pt x="461" y="538"/>
                                      </a:lnTo>
                                      <a:lnTo>
                                        <a:pt x="465" y="536"/>
                                      </a:lnTo>
                                      <a:lnTo>
                                        <a:pt x="476" y="536"/>
                                      </a:lnTo>
                                      <a:lnTo>
                                        <a:pt x="479" y="534"/>
                                      </a:lnTo>
                                      <a:lnTo>
                                        <a:pt x="487" y="534"/>
                                      </a:lnTo>
                                      <a:lnTo>
                                        <a:pt x="489" y="532"/>
                                      </a:lnTo>
                                      <a:lnTo>
                                        <a:pt x="491" y="532"/>
                                      </a:lnTo>
                                      <a:lnTo>
                                        <a:pt x="483" y="528"/>
                                      </a:lnTo>
                                      <a:lnTo>
                                        <a:pt x="476" y="521"/>
                                      </a:lnTo>
                                      <a:lnTo>
                                        <a:pt x="469" y="515"/>
                                      </a:lnTo>
                                      <a:lnTo>
                                        <a:pt x="463" y="511"/>
                                      </a:lnTo>
                                      <a:lnTo>
                                        <a:pt x="454" y="504"/>
                                      </a:lnTo>
                                      <a:lnTo>
                                        <a:pt x="448" y="500"/>
                                      </a:lnTo>
                                      <a:lnTo>
                                        <a:pt x="440" y="496"/>
                                      </a:lnTo>
                                      <a:lnTo>
                                        <a:pt x="427" y="483"/>
                                      </a:lnTo>
                                      <a:lnTo>
                                        <a:pt x="419" y="479"/>
                                      </a:lnTo>
                                      <a:lnTo>
                                        <a:pt x="412" y="474"/>
                                      </a:lnTo>
                                      <a:lnTo>
                                        <a:pt x="406" y="470"/>
                                      </a:lnTo>
                                      <a:lnTo>
                                        <a:pt x="400" y="463"/>
                                      </a:lnTo>
                                      <a:lnTo>
                                        <a:pt x="391" y="457"/>
                                      </a:lnTo>
                                      <a:lnTo>
                                        <a:pt x="385" y="453"/>
                                      </a:lnTo>
                                      <a:lnTo>
                                        <a:pt x="379" y="446"/>
                                      </a:lnTo>
                                      <a:lnTo>
                                        <a:pt x="372" y="442"/>
                                      </a:lnTo>
                                      <a:lnTo>
                                        <a:pt x="360" y="430"/>
                                      </a:lnTo>
                                      <a:lnTo>
                                        <a:pt x="351" y="425"/>
                                      </a:lnTo>
                                      <a:lnTo>
                                        <a:pt x="345" y="419"/>
                                      </a:lnTo>
                                      <a:lnTo>
                                        <a:pt x="340" y="413"/>
                                      </a:lnTo>
                                      <a:lnTo>
                                        <a:pt x="334" y="409"/>
                                      </a:lnTo>
                                      <a:lnTo>
                                        <a:pt x="321" y="396"/>
                                      </a:lnTo>
                                      <a:lnTo>
                                        <a:pt x="315" y="392"/>
                                      </a:lnTo>
                                      <a:lnTo>
                                        <a:pt x="310" y="385"/>
                                      </a:lnTo>
                                      <a:lnTo>
                                        <a:pt x="304" y="381"/>
                                      </a:lnTo>
                                      <a:lnTo>
                                        <a:pt x="298" y="375"/>
                                      </a:lnTo>
                                      <a:lnTo>
                                        <a:pt x="285" y="363"/>
                                      </a:lnTo>
                                      <a:lnTo>
                                        <a:pt x="279" y="359"/>
                                      </a:lnTo>
                                      <a:lnTo>
                                        <a:pt x="273" y="353"/>
                                      </a:lnTo>
                                      <a:lnTo>
                                        <a:pt x="266" y="349"/>
                                      </a:lnTo>
                                      <a:lnTo>
                                        <a:pt x="262" y="340"/>
                                      </a:lnTo>
                                      <a:lnTo>
                                        <a:pt x="256" y="336"/>
                                      </a:lnTo>
                                      <a:lnTo>
                                        <a:pt x="216" y="296"/>
                                      </a:lnTo>
                                      <a:lnTo>
                                        <a:pt x="205" y="283"/>
                                      </a:lnTo>
                                      <a:lnTo>
                                        <a:pt x="200" y="277"/>
                                      </a:lnTo>
                                      <a:lnTo>
                                        <a:pt x="192" y="271"/>
                                      </a:lnTo>
                                      <a:lnTo>
                                        <a:pt x="188" y="263"/>
                                      </a:lnTo>
                                      <a:lnTo>
                                        <a:pt x="167" y="242"/>
                                      </a:lnTo>
                                      <a:lnTo>
                                        <a:pt x="162" y="236"/>
                                      </a:lnTo>
                                      <a:lnTo>
                                        <a:pt x="156" y="230"/>
                                      </a:lnTo>
                                      <a:lnTo>
                                        <a:pt x="152" y="223"/>
                                      </a:lnTo>
                                      <a:lnTo>
                                        <a:pt x="148" y="217"/>
                                      </a:lnTo>
                                      <a:lnTo>
                                        <a:pt x="137" y="206"/>
                                      </a:lnTo>
                                      <a:lnTo>
                                        <a:pt x="133" y="200"/>
                                      </a:lnTo>
                                      <a:lnTo>
                                        <a:pt x="129" y="194"/>
                                      </a:lnTo>
                                      <a:lnTo>
                                        <a:pt x="118" y="183"/>
                                      </a:lnTo>
                                      <a:lnTo>
                                        <a:pt x="114" y="177"/>
                                      </a:lnTo>
                                      <a:lnTo>
                                        <a:pt x="110" y="171"/>
                                      </a:lnTo>
                                      <a:lnTo>
                                        <a:pt x="106" y="164"/>
                                      </a:lnTo>
                                      <a:lnTo>
                                        <a:pt x="101" y="160"/>
                                      </a:lnTo>
                                      <a:lnTo>
                                        <a:pt x="97" y="155"/>
                                      </a:lnTo>
                                      <a:lnTo>
                                        <a:pt x="91" y="149"/>
                                      </a:lnTo>
                                      <a:lnTo>
                                        <a:pt x="89" y="142"/>
                                      </a:lnTo>
                                      <a:lnTo>
                                        <a:pt x="85" y="136"/>
                                      </a:lnTo>
                                      <a:lnTo>
                                        <a:pt x="78" y="130"/>
                                      </a:lnTo>
                                      <a:lnTo>
                                        <a:pt x="76" y="123"/>
                                      </a:lnTo>
                                      <a:lnTo>
                                        <a:pt x="70" y="119"/>
                                      </a:lnTo>
                                      <a:lnTo>
                                        <a:pt x="68" y="113"/>
                                      </a:lnTo>
                                      <a:lnTo>
                                        <a:pt x="65" y="106"/>
                                      </a:lnTo>
                                      <a:lnTo>
                                        <a:pt x="61" y="100"/>
                                      </a:lnTo>
                                      <a:lnTo>
                                        <a:pt x="56" y="94"/>
                                      </a:lnTo>
                                      <a:lnTo>
                                        <a:pt x="52" y="87"/>
                                      </a:lnTo>
                                      <a:lnTo>
                                        <a:pt x="48" y="81"/>
                                      </a:lnTo>
                                      <a:lnTo>
                                        <a:pt x="44" y="75"/>
                                      </a:lnTo>
                                      <a:lnTo>
                                        <a:pt x="40" y="71"/>
                                      </a:lnTo>
                                      <a:lnTo>
                                        <a:pt x="37" y="64"/>
                                      </a:lnTo>
                                      <a:lnTo>
                                        <a:pt x="33" y="58"/>
                                      </a:lnTo>
                                      <a:lnTo>
                                        <a:pt x="29" y="53"/>
                                      </a:lnTo>
                                      <a:lnTo>
                                        <a:pt x="25" y="46"/>
                                      </a:lnTo>
                                      <a:lnTo>
                                        <a:pt x="23" y="40"/>
                                      </a:lnTo>
                                      <a:lnTo>
                                        <a:pt x="18" y="34"/>
                                      </a:lnTo>
                                      <a:lnTo>
                                        <a:pt x="16" y="27"/>
                                      </a:lnTo>
                                      <a:lnTo>
                                        <a:pt x="12" y="21"/>
                                      </a:lnTo>
                                      <a:lnTo>
                                        <a:pt x="8" y="15"/>
                                      </a:lnTo>
                                      <a:lnTo>
                                        <a:pt x="6" y="8"/>
                                      </a:lnTo>
                                      <a:lnTo>
                                        <a:pt x="2" y="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9" name="Freeform 17"/>
                              <wps:cNvSpPr>
                                <a:spLocks noChangeArrowheads="1"/>
                              </wps:cNvSpPr>
                              <wps:spPr bwMode="auto">
                                <a:xfrm>
                                  <a:off x="677" y="445"/>
                                  <a:ext cx="328" cy="363"/>
                                </a:xfrm>
                                <a:custGeom>
                                  <a:avLst/>
                                  <a:gdLst>
                                    <a:gd name="T0" fmla="*/ 130 w 329"/>
                                    <a:gd name="T1" fmla="*/ 255 h 364"/>
                                    <a:gd name="T2" fmla="*/ 132 w 329"/>
                                    <a:gd name="T3" fmla="*/ 262 h 364"/>
                                    <a:gd name="T4" fmla="*/ 136 w 329"/>
                                    <a:gd name="T5" fmla="*/ 264 h 364"/>
                                    <a:gd name="T6" fmla="*/ 142 w 329"/>
                                    <a:gd name="T7" fmla="*/ 272 h 364"/>
                                    <a:gd name="T8" fmla="*/ 146 w 329"/>
                                    <a:gd name="T9" fmla="*/ 274 h 364"/>
                                    <a:gd name="T10" fmla="*/ 155 w 329"/>
                                    <a:gd name="T11" fmla="*/ 279 h 364"/>
                                    <a:gd name="T12" fmla="*/ 164 w 329"/>
                                    <a:gd name="T13" fmla="*/ 281 h 364"/>
                                    <a:gd name="T14" fmla="*/ 188 w 329"/>
                                    <a:gd name="T15" fmla="*/ 281 h 364"/>
                                    <a:gd name="T16" fmla="*/ 198 w 329"/>
                                    <a:gd name="T17" fmla="*/ 279 h 364"/>
                                    <a:gd name="T18" fmla="*/ 209 w 329"/>
                                    <a:gd name="T19" fmla="*/ 272 h 364"/>
                                    <a:gd name="T20" fmla="*/ 215 w 329"/>
                                    <a:gd name="T21" fmla="*/ 268 h 364"/>
                                    <a:gd name="T22" fmla="*/ 219 w 329"/>
                                    <a:gd name="T23" fmla="*/ 264 h 364"/>
                                    <a:gd name="T24" fmla="*/ 221 w 329"/>
                                    <a:gd name="T25" fmla="*/ 255 h 364"/>
                                    <a:gd name="T26" fmla="*/ 221 w 329"/>
                                    <a:gd name="T27" fmla="*/ 38 h 364"/>
                                    <a:gd name="T28" fmla="*/ 198 w 329"/>
                                    <a:gd name="T29" fmla="*/ 0 h 364"/>
                                    <a:gd name="T30" fmla="*/ 302 w 329"/>
                                    <a:gd name="T31" fmla="*/ 36 h 364"/>
                                    <a:gd name="T32" fmla="*/ 300 w 329"/>
                                    <a:gd name="T33" fmla="*/ 40 h 364"/>
                                    <a:gd name="T34" fmla="*/ 296 w 329"/>
                                    <a:gd name="T35" fmla="*/ 270 h 364"/>
                                    <a:gd name="T36" fmla="*/ 294 w 329"/>
                                    <a:gd name="T37" fmla="*/ 285 h 364"/>
                                    <a:gd name="T38" fmla="*/ 289 w 329"/>
                                    <a:gd name="T39" fmla="*/ 291 h 364"/>
                                    <a:gd name="T40" fmla="*/ 287 w 329"/>
                                    <a:gd name="T41" fmla="*/ 297 h 364"/>
                                    <a:gd name="T42" fmla="*/ 283 w 329"/>
                                    <a:gd name="T43" fmla="*/ 301 h 364"/>
                                    <a:gd name="T44" fmla="*/ 281 w 329"/>
                                    <a:gd name="T45" fmla="*/ 305 h 364"/>
                                    <a:gd name="T46" fmla="*/ 273 w 329"/>
                                    <a:gd name="T47" fmla="*/ 315 h 364"/>
                                    <a:gd name="T48" fmla="*/ 269 w 329"/>
                                    <a:gd name="T49" fmla="*/ 317 h 364"/>
                                    <a:gd name="T50" fmla="*/ 263 w 329"/>
                                    <a:gd name="T51" fmla="*/ 324 h 364"/>
                                    <a:gd name="T52" fmla="*/ 257 w 329"/>
                                    <a:gd name="T53" fmla="*/ 330 h 364"/>
                                    <a:gd name="T54" fmla="*/ 248 w 329"/>
                                    <a:gd name="T55" fmla="*/ 334 h 364"/>
                                    <a:gd name="T56" fmla="*/ 238 w 329"/>
                                    <a:gd name="T57" fmla="*/ 343 h 364"/>
                                    <a:gd name="T58" fmla="*/ 227 w 329"/>
                                    <a:gd name="T59" fmla="*/ 345 h 364"/>
                                    <a:gd name="T60" fmla="*/ 221 w 329"/>
                                    <a:gd name="T61" fmla="*/ 349 h 364"/>
                                    <a:gd name="T62" fmla="*/ 209 w 329"/>
                                    <a:gd name="T63" fmla="*/ 353 h 364"/>
                                    <a:gd name="T64" fmla="*/ 198 w 329"/>
                                    <a:gd name="T65" fmla="*/ 355 h 364"/>
                                    <a:gd name="T66" fmla="*/ 179 w 329"/>
                                    <a:gd name="T67" fmla="*/ 360 h 364"/>
                                    <a:gd name="T68" fmla="*/ 125 w 329"/>
                                    <a:gd name="T69" fmla="*/ 357 h 364"/>
                                    <a:gd name="T70" fmla="*/ 115 w 329"/>
                                    <a:gd name="T71" fmla="*/ 353 h 364"/>
                                    <a:gd name="T72" fmla="*/ 102 w 329"/>
                                    <a:gd name="T73" fmla="*/ 351 h 364"/>
                                    <a:gd name="T74" fmla="*/ 96 w 329"/>
                                    <a:gd name="T75" fmla="*/ 347 h 364"/>
                                    <a:gd name="T76" fmla="*/ 85 w 329"/>
                                    <a:gd name="T77" fmla="*/ 345 h 364"/>
                                    <a:gd name="T78" fmla="*/ 81 w 329"/>
                                    <a:gd name="T79" fmla="*/ 341 h 364"/>
                                    <a:gd name="T80" fmla="*/ 75 w 329"/>
                                    <a:gd name="T81" fmla="*/ 336 h 364"/>
                                    <a:gd name="T82" fmla="*/ 69 w 329"/>
                                    <a:gd name="T83" fmla="*/ 334 h 364"/>
                                    <a:gd name="T84" fmla="*/ 62 w 329"/>
                                    <a:gd name="T85" fmla="*/ 328 h 364"/>
                                    <a:gd name="T86" fmla="*/ 58 w 329"/>
                                    <a:gd name="T87" fmla="*/ 324 h 364"/>
                                    <a:gd name="T88" fmla="*/ 51 w 329"/>
                                    <a:gd name="T89" fmla="*/ 317 h 364"/>
                                    <a:gd name="T90" fmla="*/ 47 w 329"/>
                                    <a:gd name="T91" fmla="*/ 315 h 364"/>
                                    <a:gd name="T92" fmla="*/ 42 w 329"/>
                                    <a:gd name="T93" fmla="*/ 307 h 364"/>
                                    <a:gd name="T94" fmla="*/ 36 w 329"/>
                                    <a:gd name="T95" fmla="*/ 303 h 364"/>
                                    <a:gd name="T96" fmla="*/ 34 w 329"/>
                                    <a:gd name="T97" fmla="*/ 297 h 364"/>
                                    <a:gd name="T98" fmla="*/ 28 w 329"/>
                                    <a:gd name="T99" fmla="*/ 289 h 364"/>
                                    <a:gd name="T100" fmla="*/ 26 w 329"/>
                                    <a:gd name="T101" fmla="*/ 276 h 364"/>
                                    <a:gd name="T102" fmla="*/ 21 w 329"/>
                                    <a:gd name="T103" fmla="*/ 268 h 364"/>
                                    <a:gd name="T104" fmla="*/ 17 w 329"/>
                                    <a:gd name="T105" fmla="*/ 36 h 364"/>
                                    <a:gd name="T106" fmla="*/ 149 w 329"/>
                                    <a:gd name="T107" fmla="*/ 0 h 364"/>
                                    <a:gd name="T108" fmla="*/ 132 w 329"/>
                                    <a:gd name="T109" fmla="*/ 38 h 364"/>
                                    <a:gd name="T110" fmla="*/ 128 w 329"/>
                                    <a:gd name="T111" fmla="*/ 243 h 364"/>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329" h="364">
                                      <a:moveTo>
                                        <a:pt x="128" y="247"/>
                                      </a:moveTo>
                                      <a:lnTo>
                                        <a:pt x="128" y="257"/>
                                      </a:lnTo>
                                      <a:lnTo>
                                        <a:pt x="130" y="259"/>
                                      </a:lnTo>
                                      <a:lnTo>
                                        <a:pt x="130" y="261"/>
                                      </a:lnTo>
                                      <a:lnTo>
                                        <a:pt x="132" y="264"/>
                                      </a:lnTo>
                                      <a:lnTo>
                                        <a:pt x="132" y="266"/>
                                      </a:lnTo>
                                      <a:lnTo>
                                        <a:pt x="134" y="266"/>
                                      </a:lnTo>
                                      <a:lnTo>
                                        <a:pt x="134" y="268"/>
                                      </a:lnTo>
                                      <a:lnTo>
                                        <a:pt x="136" y="268"/>
                                      </a:lnTo>
                                      <a:lnTo>
                                        <a:pt x="136" y="272"/>
                                      </a:lnTo>
                                      <a:lnTo>
                                        <a:pt x="138" y="272"/>
                                      </a:lnTo>
                                      <a:lnTo>
                                        <a:pt x="142" y="276"/>
                                      </a:lnTo>
                                      <a:lnTo>
                                        <a:pt x="144" y="276"/>
                                      </a:lnTo>
                                      <a:lnTo>
                                        <a:pt x="144" y="278"/>
                                      </a:lnTo>
                                      <a:lnTo>
                                        <a:pt x="146" y="278"/>
                                      </a:lnTo>
                                      <a:lnTo>
                                        <a:pt x="149" y="280"/>
                                      </a:lnTo>
                                      <a:lnTo>
                                        <a:pt x="153" y="280"/>
                                      </a:lnTo>
                                      <a:lnTo>
                                        <a:pt x="155" y="283"/>
                                      </a:lnTo>
                                      <a:lnTo>
                                        <a:pt x="157" y="283"/>
                                      </a:lnTo>
                                      <a:lnTo>
                                        <a:pt x="159" y="285"/>
                                      </a:lnTo>
                                      <a:lnTo>
                                        <a:pt x="165" y="285"/>
                                      </a:lnTo>
                                      <a:lnTo>
                                        <a:pt x="165" y="287"/>
                                      </a:lnTo>
                                      <a:lnTo>
                                        <a:pt x="189" y="287"/>
                                      </a:lnTo>
                                      <a:lnTo>
                                        <a:pt x="192" y="285"/>
                                      </a:lnTo>
                                      <a:lnTo>
                                        <a:pt x="198" y="285"/>
                                      </a:lnTo>
                                      <a:lnTo>
                                        <a:pt x="198" y="283"/>
                                      </a:lnTo>
                                      <a:lnTo>
                                        <a:pt x="202" y="283"/>
                                      </a:lnTo>
                                      <a:lnTo>
                                        <a:pt x="202" y="280"/>
                                      </a:lnTo>
                                      <a:lnTo>
                                        <a:pt x="208" y="280"/>
                                      </a:lnTo>
                                      <a:lnTo>
                                        <a:pt x="213" y="276"/>
                                      </a:lnTo>
                                      <a:lnTo>
                                        <a:pt x="213" y="274"/>
                                      </a:lnTo>
                                      <a:lnTo>
                                        <a:pt x="215" y="274"/>
                                      </a:lnTo>
                                      <a:lnTo>
                                        <a:pt x="219" y="272"/>
                                      </a:lnTo>
                                      <a:lnTo>
                                        <a:pt x="219" y="270"/>
                                      </a:lnTo>
                                      <a:lnTo>
                                        <a:pt x="221" y="268"/>
                                      </a:lnTo>
                                      <a:lnTo>
                                        <a:pt x="223" y="268"/>
                                      </a:lnTo>
                                      <a:lnTo>
                                        <a:pt x="223" y="266"/>
                                      </a:lnTo>
                                      <a:lnTo>
                                        <a:pt x="225" y="264"/>
                                      </a:lnTo>
                                      <a:lnTo>
                                        <a:pt x="225" y="259"/>
                                      </a:lnTo>
                                      <a:lnTo>
                                        <a:pt x="227" y="257"/>
                                      </a:lnTo>
                                      <a:lnTo>
                                        <a:pt x="227" y="38"/>
                                      </a:lnTo>
                                      <a:lnTo>
                                        <a:pt x="225" y="38"/>
                                      </a:lnTo>
                                      <a:lnTo>
                                        <a:pt x="225" y="36"/>
                                      </a:lnTo>
                                      <a:lnTo>
                                        <a:pt x="202" y="36"/>
                                      </a:lnTo>
                                      <a:lnTo>
                                        <a:pt x="202" y="0"/>
                                      </a:lnTo>
                                      <a:lnTo>
                                        <a:pt x="329" y="0"/>
                                      </a:lnTo>
                                      <a:lnTo>
                                        <a:pt x="329" y="36"/>
                                      </a:lnTo>
                                      <a:lnTo>
                                        <a:pt x="306" y="36"/>
                                      </a:lnTo>
                                      <a:lnTo>
                                        <a:pt x="306" y="38"/>
                                      </a:lnTo>
                                      <a:lnTo>
                                        <a:pt x="304" y="38"/>
                                      </a:lnTo>
                                      <a:lnTo>
                                        <a:pt x="304" y="40"/>
                                      </a:lnTo>
                                      <a:lnTo>
                                        <a:pt x="302" y="40"/>
                                      </a:lnTo>
                                      <a:lnTo>
                                        <a:pt x="302" y="272"/>
                                      </a:lnTo>
                                      <a:lnTo>
                                        <a:pt x="300" y="274"/>
                                      </a:lnTo>
                                      <a:lnTo>
                                        <a:pt x="300" y="283"/>
                                      </a:lnTo>
                                      <a:lnTo>
                                        <a:pt x="298" y="285"/>
                                      </a:lnTo>
                                      <a:lnTo>
                                        <a:pt x="298" y="289"/>
                                      </a:lnTo>
                                      <a:lnTo>
                                        <a:pt x="296" y="289"/>
                                      </a:lnTo>
                                      <a:lnTo>
                                        <a:pt x="296" y="293"/>
                                      </a:lnTo>
                                      <a:lnTo>
                                        <a:pt x="293" y="295"/>
                                      </a:lnTo>
                                      <a:lnTo>
                                        <a:pt x="293" y="297"/>
                                      </a:lnTo>
                                      <a:lnTo>
                                        <a:pt x="291" y="299"/>
                                      </a:lnTo>
                                      <a:lnTo>
                                        <a:pt x="291" y="301"/>
                                      </a:lnTo>
                                      <a:lnTo>
                                        <a:pt x="289" y="301"/>
                                      </a:lnTo>
                                      <a:lnTo>
                                        <a:pt x="289" y="304"/>
                                      </a:lnTo>
                                      <a:lnTo>
                                        <a:pt x="287" y="305"/>
                                      </a:lnTo>
                                      <a:lnTo>
                                        <a:pt x="287" y="307"/>
                                      </a:lnTo>
                                      <a:lnTo>
                                        <a:pt x="285" y="307"/>
                                      </a:lnTo>
                                      <a:lnTo>
                                        <a:pt x="285" y="309"/>
                                      </a:lnTo>
                                      <a:lnTo>
                                        <a:pt x="281" y="313"/>
                                      </a:lnTo>
                                      <a:lnTo>
                                        <a:pt x="279" y="317"/>
                                      </a:lnTo>
                                      <a:lnTo>
                                        <a:pt x="277" y="319"/>
                                      </a:lnTo>
                                      <a:lnTo>
                                        <a:pt x="275" y="319"/>
                                      </a:lnTo>
                                      <a:lnTo>
                                        <a:pt x="275" y="321"/>
                                      </a:lnTo>
                                      <a:lnTo>
                                        <a:pt x="273" y="321"/>
                                      </a:lnTo>
                                      <a:lnTo>
                                        <a:pt x="273" y="324"/>
                                      </a:lnTo>
                                      <a:lnTo>
                                        <a:pt x="269" y="328"/>
                                      </a:lnTo>
                                      <a:lnTo>
                                        <a:pt x="267" y="328"/>
                                      </a:lnTo>
                                      <a:lnTo>
                                        <a:pt x="263" y="332"/>
                                      </a:lnTo>
                                      <a:lnTo>
                                        <a:pt x="261" y="332"/>
                                      </a:lnTo>
                                      <a:lnTo>
                                        <a:pt x="261" y="334"/>
                                      </a:lnTo>
                                      <a:lnTo>
                                        <a:pt x="259" y="334"/>
                                      </a:lnTo>
                                      <a:lnTo>
                                        <a:pt x="255" y="338"/>
                                      </a:lnTo>
                                      <a:lnTo>
                                        <a:pt x="252" y="338"/>
                                      </a:lnTo>
                                      <a:lnTo>
                                        <a:pt x="252" y="340"/>
                                      </a:lnTo>
                                      <a:lnTo>
                                        <a:pt x="248" y="340"/>
                                      </a:lnTo>
                                      <a:lnTo>
                                        <a:pt x="242" y="347"/>
                                      </a:lnTo>
                                      <a:lnTo>
                                        <a:pt x="240" y="347"/>
                                      </a:lnTo>
                                      <a:lnTo>
                                        <a:pt x="238" y="349"/>
                                      </a:lnTo>
                                      <a:lnTo>
                                        <a:pt x="231" y="349"/>
                                      </a:lnTo>
                                      <a:lnTo>
                                        <a:pt x="229" y="351"/>
                                      </a:lnTo>
                                      <a:lnTo>
                                        <a:pt x="227" y="351"/>
                                      </a:lnTo>
                                      <a:lnTo>
                                        <a:pt x="225" y="353"/>
                                      </a:lnTo>
                                      <a:lnTo>
                                        <a:pt x="221" y="355"/>
                                      </a:lnTo>
                                      <a:lnTo>
                                        <a:pt x="217" y="355"/>
                                      </a:lnTo>
                                      <a:lnTo>
                                        <a:pt x="213" y="357"/>
                                      </a:lnTo>
                                      <a:lnTo>
                                        <a:pt x="210" y="357"/>
                                      </a:lnTo>
                                      <a:lnTo>
                                        <a:pt x="208" y="359"/>
                                      </a:lnTo>
                                      <a:lnTo>
                                        <a:pt x="202" y="359"/>
                                      </a:lnTo>
                                      <a:lnTo>
                                        <a:pt x="200" y="361"/>
                                      </a:lnTo>
                                      <a:lnTo>
                                        <a:pt x="185" y="361"/>
                                      </a:lnTo>
                                      <a:lnTo>
                                        <a:pt x="183" y="364"/>
                                      </a:lnTo>
                                      <a:lnTo>
                                        <a:pt x="140" y="364"/>
                                      </a:lnTo>
                                      <a:lnTo>
                                        <a:pt x="138" y="361"/>
                                      </a:lnTo>
                                      <a:lnTo>
                                        <a:pt x="125" y="361"/>
                                      </a:lnTo>
                                      <a:lnTo>
                                        <a:pt x="121" y="359"/>
                                      </a:lnTo>
                                      <a:lnTo>
                                        <a:pt x="115" y="359"/>
                                      </a:lnTo>
                                      <a:lnTo>
                                        <a:pt x="115" y="357"/>
                                      </a:lnTo>
                                      <a:lnTo>
                                        <a:pt x="111" y="357"/>
                                      </a:lnTo>
                                      <a:lnTo>
                                        <a:pt x="109" y="355"/>
                                      </a:lnTo>
                                      <a:lnTo>
                                        <a:pt x="102" y="355"/>
                                      </a:lnTo>
                                      <a:lnTo>
                                        <a:pt x="100" y="353"/>
                                      </a:lnTo>
                                      <a:lnTo>
                                        <a:pt x="98" y="353"/>
                                      </a:lnTo>
                                      <a:lnTo>
                                        <a:pt x="96" y="351"/>
                                      </a:lnTo>
                                      <a:lnTo>
                                        <a:pt x="94" y="351"/>
                                      </a:lnTo>
                                      <a:lnTo>
                                        <a:pt x="92" y="349"/>
                                      </a:lnTo>
                                      <a:lnTo>
                                        <a:pt x="85" y="349"/>
                                      </a:lnTo>
                                      <a:lnTo>
                                        <a:pt x="83" y="347"/>
                                      </a:lnTo>
                                      <a:lnTo>
                                        <a:pt x="81" y="347"/>
                                      </a:lnTo>
                                      <a:lnTo>
                                        <a:pt x="81" y="345"/>
                                      </a:lnTo>
                                      <a:lnTo>
                                        <a:pt x="79" y="343"/>
                                      </a:lnTo>
                                      <a:lnTo>
                                        <a:pt x="77" y="343"/>
                                      </a:lnTo>
                                      <a:lnTo>
                                        <a:pt x="75" y="340"/>
                                      </a:lnTo>
                                      <a:lnTo>
                                        <a:pt x="73" y="340"/>
                                      </a:lnTo>
                                      <a:lnTo>
                                        <a:pt x="71" y="338"/>
                                      </a:lnTo>
                                      <a:lnTo>
                                        <a:pt x="69" y="338"/>
                                      </a:lnTo>
                                      <a:lnTo>
                                        <a:pt x="64" y="334"/>
                                      </a:lnTo>
                                      <a:lnTo>
                                        <a:pt x="62" y="334"/>
                                      </a:lnTo>
                                      <a:lnTo>
                                        <a:pt x="62" y="332"/>
                                      </a:lnTo>
                                      <a:lnTo>
                                        <a:pt x="60" y="332"/>
                                      </a:lnTo>
                                      <a:lnTo>
                                        <a:pt x="58" y="330"/>
                                      </a:lnTo>
                                      <a:lnTo>
                                        <a:pt x="58" y="328"/>
                                      </a:lnTo>
                                      <a:lnTo>
                                        <a:pt x="55" y="328"/>
                                      </a:lnTo>
                                      <a:lnTo>
                                        <a:pt x="55" y="326"/>
                                      </a:lnTo>
                                      <a:lnTo>
                                        <a:pt x="51" y="321"/>
                                      </a:lnTo>
                                      <a:lnTo>
                                        <a:pt x="49" y="321"/>
                                      </a:lnTo>
                                      <a:lnTo>
                                        <a:pt x="49" y="319"/>
                                      </a:lnTo>
                                      <a:lnTo>
                                        <a:pt x="47" y="319"/>
                                      </a:lnTo>
                                      <a:lnTo>
                                        <a:pt x="47" y="317"/>
                                      </a:lnTo>
                                      <a:lnTo>
                                        <a:pt x="42" y="313"/>
                                      </a:lnTo>
                                      <a:lnTo>
                                        <a:pt x="42" y="311"/>
                                      </a:lnTo>
                                      <a:lnTo>
                                        <a:pt x="38" y="309"/>
                                      </a:lnTo>
                                      <a:lnTo>
                                        <a:pt x="38" y="307"/>
                                      </a:lnTo>
                                      <a:lnTo>
                                        <a:pt x="36" y="307"/>
                                      </a:lnTo>
                                      <a:lnTo>
                                        <a:pt x="36" y="305"/>
                                      </a:lnTo>
                                      <a:lnTo>
                                        <a:pt x="34" y="304"/>
                                      </a:lnTo>
                                      <a:lnTo>
                                        <a:pt x="34" y="301"/>
                                      </a:lnTo>
                                      <a:lnTo>
                                        <a:pt x="32" y="299"/>
                                      </a:lnTo>
                                      <a:lnTo>
                                        <a:pt x="32" y="297"/>
                                      </a:lnTo>
                                      <a:lnTo>
                                        <a:pt x="28" y="293"/>
                                      </a:lnTo>
                                      <a:lnTo>
                                        <a:pt x="28" y="287"/>
                                      </a:lnTo>
                                      <a:lnTo>
                                        <a:pt x="26" y="285"/>
                                      </a:lnTo>
                                      <a:lnTo>
                                        <a:pt x="26" y="280"/>
                                      </a:lnTo>
                                      <a:lnTo>
                                        <a:pt x="24" y="280"/>
                                      </a:lnTo>
                                      <a:lnTo>
                                        <a:pt x="24" y="274"/>
                                      </a:lnTo>
                                      <a:lnTo>
                                        <a:pt x="21" y="272"/>
                                      </a:lnTo>
                                      <a:lnTo>
                                        <a:pt x="21" y="38"/>
                                      </a:lnTo>
                                      <a:lnTo>
                                        <a:pt x="17" y="38"/>
                                      </a:lnTo>
                                      <a:lnTo>
                                        <a:pt x="17" y="36"/>
                                      </a:lnTo>
                                      <a:lnTo>
                                        <a:pt x="0" y="36"/>
                                      </a:lnTo>
                                      <a:lnTo>
                                        <a:pt x="0" y="0"/>
                                      </a:lnTo>
                                      <a:lnTo>
                                        <a:pt x="149" y="0"/>
                                      </a:lnTo>
                                      <a:lnTo>
                                        <a:pt x="149" y="36"/>
                                      </a:lnTo>
                                      <a:lnTo>
                                        <a:pt x="132" y="36"/>
                                      </a:lnTo>
                                      <a:lnTo>
                                        <a:pt x="132" y="38"/>
                                      </a:lnTo>
                                      <a:lnTo>
                                        <a:pt x="128" y="38"/>
                                      </a:lnTo>
                                      <a:lnTo>
                                        <a:pt x="128" y="253"/>
                                      </a:lnTo>
                                      <a:lnTo>
                                        <a:pt x="128" y="2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0" name="Freeform 18"/>
                              <wps:cNvSpPr>
                                <a:spLocks noChangeArrowheads="1"/>
                              </wps:cNvSpPr>
                              <wps:spPr bwMode="auto">
                                <a:xfrm>
                                  <a:off x="688" y="456"/>
                                  <a:ext cx="307" cy="341"/>
                                </a:xfrm>
                                <a:custGeom>
                                  <a:avLst/>
                                  <a:gdLst>
                                    <a:gd name="T0" fmla="*/ 274 w 308"/>
                                    <a:gd name="T1" fmla="*/ 259 h 342"/>
                                    <a:gd name="T2" fmla="*/ 272 w 308"/>
                                    <a:gd name="T3" fmla="*/ 268 h 342"/>
                                    <a:gd name="T4" fmla="*/ 268 w 308"/>
                                    <a:gd name="T5" fmla="*/ 276 h 342"/>
                                    <a:gd name="T6" fmla="*/ 264 w 308"/>
                                    <a:gd name="T7" fmla="*/ 281 h 342"/>
                                    <a:gd name="T8" fmla="*/ 262 w 308"/>
                                    <a:gd name="T9" fmla="*/ 288 h 342"/>
                                    <a:gd name="T10" fmla="*/ 253 w 308"/>
                                    <a:gd name="T11" fmla="*/ 296 h 342"/>
                                    <a:gd name="T12" fmla="*/ 252 w 308"/>
                                    <a:gd name="T13" fmla="*/ 300 h 342"/>
                                    <a:gd name="T14" fmla="*/ 248 w 308"/>
                                    <a:gd name="T15" fmla="*/ 304 h 342"/>
                                    <a:gd name="T16" fmla="*/ 244 w 308"/>
                                    <a:gd name="T17" fmla="*/ 306 h 342"/>
                                    <a:gd name="T18" fmla="*/ 240 w 308"/>
                                    <a:gd name="T19" fmla="*/ 311 h 342"/>
                                    <a:gd name="T20" fmla="*/ 231 w 308"/>
                                    <a:gd name="T21" fmla="*/ 315 h 342"/>
                                    <a:gd name="T22" fmla="*/ 219 w 308"/>
                                    <a:gd name="T23" fmla="*/ 323 h 342"/>
                                    <a:gd name="T24" fmla="*/ 210 w 308"/>
                                    <a:gd name="T25" fmla="*/ 325 h 342"/>
                                    <a:gd name="T26" fmla="*/ 202 w 308"/>
                                    <a:gd name="T27" fmla="*/ 330 h 342"/>
                                    <a:gd name="T28" fmla="*/ 191 w 308"/>
                                    <a:gd name="T29" fmla="*/ 332 h 342"/>
                                    <a:gd name="T30" fmla="*/ 179 w 308"/>
                                    <a:gd name="T31" fmla="*/ 336 h 342"/>
                                    <a:gd name="T32" fmla="*/ 131 w 308"/>
                                    <a:gd name="T33" fmla="*/ 338 h 342"/>
                                    <a:gd name="T34" fmla="*/ 117 w 308"/>
                                    <a:gd name="T35" fmla="*/ 334 h 342"/>
                                    <a:gd name="T36" fmla="*/ 102 w 308"/>
                                    <a:gd name="T37" fmla="*/ 332 h 342"/>
                                    <a:gd name="T38" fmla="*/ 93 w 308"/>
                                    <a:gd name="T39" fmla="*/ 328 h 342"/>
                                    <a:gd name="T40" fmla="*/ 83 w 308"/>
                                    <a:gd name="T41" fmla="*/ 325 h 342"/>
                                    <a:gd name="T42" fmla="*/ 74 w 308"/>
                                    <a:gd name="T43" fmla="*/ 319 h 342"/>
                                    <a:gd name="T44" fmla="*/ 64 w 308"/>
                                    <a:gd name="T45" fmla="*/ 315 h 342"/>
                                    <a:gd name="T46" fmla="*/ 53 w 308"/>
                                    <a:gd name="T47" fmla="*/ 306 h 342"/>
                                    <a:gd name="T48" fmla="*/ 50 w 308"/>
                                    <a:gd name="T49" fmla="*/ 304 h 342"/>
                                    <a:gd name="T50" fmla="*/ 46 w 308"/>
                                    <a:gd name="T51" fmla="*/ 300 h 342"/>
                                    <a:gd name="T52" fmla="*/ 44 w 308"/>
                                    <a:gd name="T53" fmla="*/ 296 h 342"/>
                                    <a:gd name="T54" fmla="*/ 36 w 308"/>
                                    <a:gd name="T55" fmla="*/ 288 h 342"/>
                                    <a:gd name="T56" fmla="*/ 34 w 308"/>
                                    <a:gd name="T57" fmla="*/ 283 h 342"/>
                                    <a:gd name="T58" fmla="*/ 29 w 308"/>
                                    <a:gd name="T59" fmla="*/ 278 h 342"/>
                                    <a:gd name="T60" fmla="*/ 25 w 308"/>
                                    <a:gd name="T61" fmla="*/ 265 h 342"/>
                                    <a:gd name="T62" fmla="*/ 21 w 308"/>
                                    <a:gd name="T63" fmla="*/ 257 h 342"/>
                                    <a:gd name="T64" fmla="*/ 19 w 308"/>
                                    <a:gd name="T65" fmla="*/ 21 h 342"/>
                                    <a:gd name="T66" fmla="*/ 15 w 308"/>
                                    <a:gd name="T67" fmla="*/ 19 h 342"/>
                                    <a:gd name="T68" fmla="*/ 13 w 308"/>
                                    <a:gd name="T69" fmla="*/ 15 h 342"/>
                                    <a:gd name="T70" fmla="*/ 127 w 308"/>
                                    <a:gd name="T71" fmla="*/ 0 h 342"/>
                                    <a:gd name="T72" fmla="*/ 114 w 308"/>
                                    <a:gd name="T73" fmla="*/ 17 h 342"/>
                                    <a:gd name="T74" fmla="*/ 108 w 308"/>
                                    <a:gd name="T75" fmla="*/ 21 h 342"/>
                                    <a:gd name="T76" fmla="*/ 106 w 308"/>
                                    <a:gd name="T77" fmla="*/ 244 h 342"/>
                                    <a:gd name="T78" fmla="*/ 110 w 308"/>
                                    <a:gd name="T79" fmla="*/ 251 h 342"/>
                                    <a:gd name="T80" fmla="*/ 112 w 308"/>
                                    <a:gd name="T81" fmla="*/ 259 h 342"/>
                                    <a:gd name="T82" fmla="*/ 123 w 308"/>
                                    <a:gd name="T83" fmla="*/ 268 h 342"/>
                                    <a:gd name="T84" fmla="*/ 129 w 308"/>
                                    <a:gd name="T85" fmla="*/ 274 h 342"/>
                                    <a:gd name="T86" fmla="*/ 138 w 308"/>
                                    <a:gd name="T87" fmla="*/ 276 h 342"/>
                                    <a:gd name="T88" fmla="*/ 144 w 308"/>
                                    <a:gd name="T89" fmla="*/ 280 h 342"/>
                                    <a:gd name="T90" fmla="*/ 177 w 308"/>
                                    <a:gd name="T91" fmla="*/ 281 h 342"/>
                                    <a:gd name="T92" fmla="*/ 187 w 308"/>
                                    <a:gd name="T93" fmla="*/ 278 h 342"/>
                                    <a:gd name="T94" fmla="*/ 193 w 308"/>
                                    <a:gd name="T95" fmla="*/ 276 h 342"/>
                                    <a:gd name="T96" fmla="*/ 202 w 308"/>
                                    <a:gd name="T97" fmla="*/ 272 h 342"/>
                                    <a:gd name="T98" fmla="*/ 206 w 308"/>
                                    <a:gd name="T99" fmla="*/ 268 h 342"/>
                                    <a:gd name="T100" fmla="*/ 216 w 308"/>
                                    <a:gd name="T101" fmla="*/ 259 h 342"/>
                                    <a:gd name="T102" fmla="*/ 219 w 308"/>
                                    <a:gd name="T103" fmla="*/ 253 h 342"/>
                                    <a:gd name="T104" fmla="*/ 223 w 308"/>
                                    <a:gd name="T105" fmla="*/ 246 h 342"/>
                                    <a:gd name="T106" fmla="*/ 225 w 308"/>
                                    <a:gd name="T107" fmla="*/ 27 h 342"/>
                                    <a:gd name="T108" fmla="*/ 221 w 308"/>
                                    <a:gd name="T109" fmla="*/ 21 h 342"/>
                                    <a:gd name="T110" fmla="*/ 219 w 308"/>
                                    <a:gd name="T111" fmla="*/ 17 h 342"/>
                                    <a:gd name="T112" fmla="*/ 198 w 308"/>
                                    <a:gd name="T113" fmla="*/ 15 h 342"/>
                                    <a:gd name="T114" fmla="*/ 304 w 308"/>
                                    <a:gd name="T115" fmla="*/ 15 h 342"/>
                                    <a:gd name="T116" fmla="*/ 283 w 308"/>
                                    <a:gd name="T117" fmla="*/ 17 h 342"/>
                                    <a:gd name="T118" fmla="*/ 281 w 308"/>
                                    <a:gd name="T119" fmla="*/ 21 h 342"/>
                                    <a:gd name="T120" fmla="*/ 276 w 308"/>
                                    <a:gd name="T121" fmla="*/ 27 h 342"/>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308" h="342">
                                      <a:moveTo>
                                        <a:pt x="280" y="246"/>
                                      </a:moveTo>
                                      <a:lnTo>
                                        <a:pt x="280" y="261"/>
                                      </a:lnTo>
                                      <a:lnTo>
                                        <a:pt x="278" y="263"/>
                                      </a:lnTo>
                                      <a:lnTo>
                                        <a:pt x="278" y="267"/>
                                      </a:lnTo>
                                      <a:lnTo>
                                        <a:pt x="276" y="269"/>
                                      </a:lnTo>
                                      <a:lnTo>
                                        <a:pt x="276" y="272"/>
                                      </a:lnTo>
                                      <a:lnTo>
                                        <a:pt x="274" y="274"/>
                                      </a:lnTo>
                                      <a:lnTo>
                                        <a:pt x="274" y="278"/>
                                      </a:lnTo>
                                      <a:lnTo>
                                        <a:pt x="272" y="280"/>
                                      </a:lnTo>
                                      <a:lnTo>
                                        <a:pt x="272" y="282"/>
                                      </a:lnTo>
                                      <a:lnTo>
                                        <a:pt x="270" y="284"/>
                                      </a:lnTo>
                                      <a:lnTo>
                                        <a:pt x="268" y="285"/>
                                      </a:lnTo>
                                      <a:lnTo>
                                        <a:pt x="268" y="289"/>
                                      </a:lnTo>
                                      <a:lnTo>
                                        <a:pt x="266" y="289"/>
                                      </a:lnTo>
                                      <a:lnTo>
                                        <a:pt x="266" y="292"/>
                                      </a:lnTo>
                                      <a:lnTo>
                                        <a:pt x="264" y="292"/>
                                      </a:lnTo>
                                      <a:lnTo>
                                        <a:pt x="264" y="294"/>
                                      </a:lnTo>
                                      <a:lnTo>
                                        <a:pt x="257" y="300"/>
                                      </a:lnTo>
                                      <a:lnTo>
                                        <a:pt x="257" y="302"/>
                                      </a:lnTo>
                                      <a:lnTo>
                                        <a:pt x="256" y="302"/>
                                      </a:lnTo>
                                      <a:lnTo>
                                        <a:pt x="256" y="304"/>
                                      </a:lnTo>
                                      <a:lnTo>
                                        <a:pt x="254" y="304"/>
                                      </a:lnTo>
                                      <a:lnTo>
                                        <a:pt x="252" y="306"/>
                                      </a:lnTo>
                                      <a:lnTo>
                                        <a:pt x="252" y="308"/>
                                      </a:lnTo>
                                      <a:lnTo>
                                        <a:pt x="250" y="308"/>
                                      </a:lnTo>
                                      <a:lnTo>
                                        <a:pt x="250" y="310"/>
                                      </a:lnTo>
                                      <a:lnTo>
                                        <a:pt x="248" y="310"/>
                                      </a:lnTo>
                                      <a:lnTo>
                                        <a:pt x="246" y="313"/>
                                      </a:lnTo>
                                      <a:lnTo>
                                        <a:pt x="244" y="313"/>
                                      </a:lnTo>
                                      <a:lnTo>
                                        <a:pt x="244" y="315"/>
                                      </a:lnTo>
                                      <a:lnTo>
                                        <a:pt x="241" y="315"/>
                                      </a:lnTo>
                                      <a:lnTo>
                                        <a:pt x="237" y="319"/>
                                      </a:lnTo>
                                      <a:lnTo>
                                        <a:pt x="235" y="319"/>
                                      </a:lnTo>
                                      <a:lnTo>
                                        <a:pt x="231" y="323"/>
                                      </a:lnTo>
                                      <a:lnTo>
                                        <a:pt x="227" y="323"/>
                                      </a:lnTo>
                                      <a:lnTo>
                                        <a:pt x="223" y="327"/>
                                      </a:lnTo>
                                      <a:lnTo>
                                        <a:pt x="218" y="327"/>
                                      </a:lnTo>
                                      <a:lnTo>
                                        <a:pt x="216" y="329"/>
                                      </a:lnTo>
                                      <a:lnTo>
                                        <a:pt x="214" y="329"/>
                                      </a:lnTo>
                                      <a:lnTo>
                                        <a:pt x="212" y="332"/>
                                      </a:lnTo>
                                      <a:lnTo>
                                        <a:pt x="208" y="332"/>
                                      </a:lnTo>
                                      <a:lnTo>
                                        <a:pt x="206" y="334"/>
                                      </a:lnTo>
                                      <a:lnTo>
                                        <a:pt x="202" y="334"/>
                                      </a:lnTo>
                                      <a:lnTo>
                                        <a:pt x="199" y="336"/>
                                      </a:lnTo>
                                      <a:lnTo>
                                        <a:pt x="195" y="336"/>
                                      </a:lnTo>
                                      <a:lnTo>
                                        <a:pt x="195" y="338"/>
                                      </a:lnTo>
                                      <a:lnTo>
                                        <a:pt x="185" y="338"/>
                                      </a:lnTo>
                                      <a:lnTo>
                                        <a:pt x="183" y="340"/>
                                      </a:lnTo>
                                      <a:lnTo>
                                        <a:pt x="172" y="340"/>
                                      </a:lnTo>
                                      <a:lnTo>
                                        <a:pt x="170" y="342"/>
                                      </a:lnTo>
                                      <a:lnTo>
                                        <a:pt x="131" y="342"/>
                                      </a:lnTo>
                                      <a:lnTo>
                                        <a:pt x="129" y="340"/>
                                      </a:lnTo>
                                      <a:lnTo>
                                        <a:pt x="119" y="340"/>
                                      </a:lnTo>
                                      <a:lnTo>
                                        <a:pt x="117" y="338"/>
                                      </a:lnTo>
                                      <a:lnTo>
                                        <a:pt x="106" y="338"/>
                                      </a:lnTo>
                                      <a:lnTo>
                                        <a:pt x="104" y="336"/>
                                      </a:lnTo>
                                      <a:lnTo>
                                        <a:pt x="102" y="336"/>
                                      </a:lnTo>
                                      <a:lnTo>
                                        <a:pt x="98" y="334"/>
                                      </a:lnTo>
                                      <a:lnTo>
                                        <a:pt x="96" y="334"/>
                                      </a:lnTo>
                                      <a:lnTo>
                                        <a:pt x="93" y="332"/>
                                      </a:lnTo>
                                      <a:lnTo>
                                        <a:pt x="89" y="332"/>
                                      </a:lnTo>
                                      <a:lnTo>
                                        <a:pt x="87" y="329"/>
                                      </a:lnTo>
                                      <a:lnTo>
                                        <a:pt x="83" y="329"/>
                                      </a:lnTo>
                                      <a:lnTo>
                                        <a:pt x="83" y="327"/>
                                      </a:lnTo>
                                      <a:lnTo>
                                        <a:pt x="79" y="327"/>
                                      </a:lnTo>
                                      <a:lnTo>
                                        <a:pt x="74" y="323"/>
                                      </a:lnTo>
                                      <a:lnTo>
                                        <a:pt x="70" y="323"/>
                                      </a:lnTo>
                                      <a:lnTo>
                                        <a:pt x="66" y="319"/>
                                      </a:lnTo>
                                      <a:lnTo>
                                        <a:pt x="64" y="319"/>
                                      </a:lnTo>
                                      <a:lnTo>
                                        <a:pt x="60" y="315"/>
                                      </a:lnTo>
                                      <a:lnTo>
                                        <a:pt x="58" y="315"/>
                                      </a:lnTo>
                                      <a:lnTo>
                                        <a:pt x="53" y="310"/>
                                      </a:lnTo>
                                      <a:lnTo>
                                        <a:pt x="51" y="310"/>
                                      </a:lnTo>
                                      <a:lnTo>
                                        <a:pt x="51" y="308"/>
                                      </a:lnTo>
                                      <a:lnTo>
                                        <a:pt x="50" y="308"/>
                                      </a:lnTo>
                                      <a:lnTo>
                                        <a:pt x="50" y="306"/>
                                      </a:lnTo>
                                      <a:lnTo>
                                        <a:pt x="48" y="304"/>
                                      </a:lnTo>
                                      <a:lnTo>
                                        <a:pt x="46" y="304"/>
                                      </a:lnTo>
                                      <a:lnTo>
                                        <a:pt x="46" y="302"/>
                                      </a:lnTo>
                                      <a:lnTo>
                                        <a:pt x="44" y="302"/>
                                      </a:lnTo>
                                      <a:lnTo>
                                        <a:pt x="44" y="300"/>
                                      </a:lnTo>
                                      <a:lnTo>
                                        <a:pt x="38" y="294"/>
                                      </a:lnTo>
                                      <a:lnTo>
                                        <a:pt x="38" y="292"/>
                                      </a:lnTo>
                                      <a:lnTo>
                                        <a:pt x="36" y="292"/>
                                      </a:lnTo>
                                      <a:lnTo>
                                        <a:pt x="36" y="289"/>
                                      </a:lnTo>
                                      <a:lnTo>
                                        <a:pt x="34" y="289"/>
                                      </a:lnTo>
                                      <a:lnTo>
                                        <a:pt x="34" y="287"/>
                                      </a:lnTo>
                                      <a:lnTo>
                                        <a:pt x="31" y="285"/>
                                      </a:lnTo>
                                      <a:lnTo>
                                        <a:pt x="31" y="284"/>
                                      </a:lnTo>
                                      <a:lnTo>
                                        <a:pt x="29" y="282"/>
                                      </a:lnTo>
                                      <a:lnTo>
                                        <a:pt x="29" y="280"/>
                                      </a:lnTo>
                                      <a:lnTo>
                                        <a:pt x="25" y="276"/>
                                      </a:lnTo>
                                      <a:lnTo>
                                        <a:pt x="25" y="269"/>
                                      </a:lnTo>
                                      <a:lnTo>
                                        <a:pt x="23" y="269"/>
                                      </a:lnTo>
                                      <a:lnTo>
                                        <a:pt x="23" y="263"/>
                                      </a:lnTo>
                                      <a:lnTo>
                                        <a:pt x="21" y="261"/>
                                      </a:lnTo>
                                      <a:lnTo>
                                        <a:pt x="21" y="27"/>
                                      </a:lnTo>
                                      <a:lnTo>
                                        <a:pt x="19" y="27"/>
                                      </a:lnTo>
                                      <a:lnTo>
                                        <a:pt x="19" y="21"/>
                                      </a:lnTo>
                                      <a:lnTo>
                                        <a:pt x="17" y="21"/>
                                      </a:lnTo>
                                      <a:lnTo>
                                        <a:pt x="17" y="19"/>
                                      </a:lnTo>
                                      <a:lnTo>
                                        <a:pt x="15" y="19"/>
                                      </a:lnTo>
                                      <a:lnTo>
                                        <a:pt x="15" y="17"/>
                                      </a:lnTo>
                                      <a:lnTo>
                                        <a:pt x="13" y="17"/>
                                      </a:lnTo>
                                      <a:lnTo>
                                        <a:pt x="13" y="15"/>
                                      </a:lnTo>
                                      <a:lnTo>
                                        <a:pt x="0" y="15"/>
                                      </a:lnTo>
                                      <a:lnTo>
                                        <a:pt x="0" y="0"/>
                                      </a:lnTo>
                                      <a:lnTo>
                                        <a:pt x="127" y="0"/>
                                      </a:lnTo>
                                      <a:lnTo>
                                        <a:pt x="127" y="15"/>
                                      </a:lnTo>
                                      <a:lnTo>
                                        <a:pt x="114" y="15"/>
                                      </a:lnTo>
                                      <a:lnTo>
                                        <a:pt x="114" y="17"/>
                                      </a:lnTo>
                                      <a:lnTo>
                                        <a:pt x="110" y="17"/>
                                      </a:lnTo>
                                      <a:lnTo>
                                        <a:pt x="110" y="21"/>
                                      </a:lnTo>
                                      <a:lnTo>
                                        <a:pt x="108" y="21"/>
                                      </a:lnTo>
                                      <a:lnTo>
                                        <a:pt x="108" y="23"/>
                                      </a:lnTo>
                                      <a:lnTo>
                                        <a:pt x="106" y="23"/>
                                      </a:lnTo>
                                      <a:lnTo>
                                        <a:pt x="106" y="248"/>
                                      </a:lnTo>
                                      <a:lnTo>
                                        <a:pt x="108" y="250"/>
                                      </a:lnTo>
                                      <a:lnTo>
                                        <a:pt x="108" y="253"/>
                                      </a:lnTo>
                                      <a:lnTo>
                                        <a:pt x="110" y="255"/>
                                      </a:lnTo>
                                      <a:lnTo>
                                        <a:pt x="110" y="259"/>
                                      </a:lnTo>
                                      <a:lnTo>
                                        <a:pt x="112" y="259"/>
                                      </a:lnTo>
                                      <a:lnTo>
                                        <a:pt x="112" y="263"/>
                                      </a:lnTo>
                                      <a:lnTo>
                                        <a:pt x="117" y="263"/>
                                      </a:lnTo>
                                      <a:lnTo>
                                        <a:pt x="117" y="265"/>
                                      </a:lnTo>
                                      <a:lnTo>
                                        <a:pt x="123" y="272"/>
                                      </a:lnTo>
                                      <a:lnTo>
                                        <a:pt x="125" y="272"/>
                                      </a:lnTo>
                                      <a:lnTo>
                                        <a:pt x="125" y="274"/>
                                      </a:lnTo>
                                      <a:lnTo>
                                        <a:pt x="129" y="278"/>
                                      </a:lnTo>
                                      <a:lnTo>
                                        <a:pt x="133" y="278"/>
                                      </a:lnTo>
                                      <a:lnTo>
                                        <a:pt x="135" y="280"/>
                                      </a:lnTo>
                                      <a:lnTo>
                                        <a:pt x="138" y="280"/>
                                      </a:lnTo>
                                      <a:lnTo>
                                        <a:pt x="138" y="282"/>
                                      </a:lnTo>
                                      <a:lnTo>
                                        <a:pt x="142" y="282"/>
                                      </a:lnTo>
                                      <a:lnTo>
                                        <a:pt x="144" y="284"/>
                                      </a:lnTo>
                                      <a:lnTo>
                                        <a:pt x="152" y="284"/>
                                      </a:lnTo>
                                      <a:lnTo>
                                        <a:pt x="152" y="285"/>
                                      </a:lnTo>
                                      <a:lnTo>
                                        <a:pt x="181" y="285"/>
                                      </a:lnTo>
                                      <a:lnTo>
                                        <a:pt x="181" y="284"/>
                                      </a:lnTo>
                                      <a:lnTo>
                                        <a:pt x="191" y="284"/>
                                      </a:lnTo>
                                      <a:lnTo>
                                        <a:pt x="191" y="282"/>
                                      </a:lnTo>
                                      <a:lnTo>
                                        <a:pt x="195" y="282"/>
                                      </a:lnTo>
                                      <a:lnTo>
                                        <a:pt x="195" y="280"/>
                                      </a:lnTo>
                                      <a:lnTo>
                                        <a:pt x="197" y="280"/>
                                      </a:lnTo>
                                      <a:lnTo>
                                        <a:pt x="199" y="278"/>
                                      </a:lnTo>
                                      <a:lnTo>
                                        <a:pt x="204" y="278"/>
                                      </a:lnTo>
                                      <a:lnTo>
                                        <a:pt x="206" y="276"/>
                                      </a:lnTo>
                                      <a:lnTo>
                                        <a:pt x="208" y="276"/>
                                      </a:lnTo>
                                      <a:lnTo>
                                        <a:pt x="208" y="274"/>
                                      </a:lnTo>
                                      <a:lnTo>
                                        <a:pt x="210" y="272"/>
                                      </a:lnTo>
                                      <a:lnTo>
                                        <a:pt x="218" y="265"/>
                                      </a:lnTo>
                                      <a:lnTo>
                                        <a:pt x="218" y="263"/>
                                      </a:lnTo>
                                      <a:lnTo>
                                        <a:pt x="220" y="263"/>
                                      </a:lnTo>
                                      <a:lnTo>
                                        <a:pt x="220" y="261"/>
                                      </a:lnTo>
                                      <a:lnTo>
                                        <a:pt x="223" y="261"/>
                                      </a:lnTo>
                                      <a:lnTo>
                                        <a:pt x="223" y="257"/>
                                      </a:lnTo>
                                      <a:lnTo>
                                        <a:pt x="225" y="257"/>
                                      </a:lnTo>
                                      <a:lnTo>
                                        <a:pt x="225" y="253"/>
                                      </a:lnTo>
                                      <a:lnTo>
                                        <a:pt x="227" y="250"/>
                                      </a:lnTo>
                                      <a:lnTo>
                                        <a:pt x="227" y="244"/>
                                      </a:lnTo>
                                      <a:lnTo>
                                        <a:pt x="229" y="244"/>
                                      </a:lnTo>
                                      <a:lnTo>
                                        <a:pt x="229" y="27"/>
                                      </a:lnTo>
                                      <a:lnTo>
                                        <a:pt x="227" y="27"/>
                                      </a:lnTo>
                                      <a:lnTo>
                                        <a:pt x="227" y="21"/>
                                      </a:lnTo>
                                      <a:lnTo>
                                        <a:pt x="225" y="21"/>
                                      </a:lnTo>
                                      <a:lnTo>
                                        <a:pt x="225" y="19"/>
                                      </a:lnTo>
                                      <a:lnTo>
                                        <a:pt x="223" y="19"/>
                                      </a:lnTo>
                                      <a:lnTo>
                                        <a:pt x="223" y="17"/>
                                      </a:lnTo>
                                      <a:lnTo>
                                        <a:pt x="220" y="17"/>
                                      </a:lnTo>
                                      <a:lnTo>
                                        <a:pt x="220" y="15"/>
                                      </a:lnTo>
                                      <a:lnTo>
                                        <a:pt x="202" y="15"/>
                                      </a:lnTo>
                                      <a:lnTo>
                                        <a:pt x="202" y="0"/>
                                      </a:lnTo>
                                      <a:lnTo>
                                        <a:pt x="308" y="0"/>
                                      </a:lnTo>
                                      <a:lnTo>
                                        <a:pt x="308" y="15"/>
                                      </a:lnTo>
                                      <a:lnTo>
                                        <a:pt x="289" y="15"/>
                                      </a:lnTo>
                                      <a:lnTo>
                                        <a:pt x="289" y="17"/>
                                      </a:lnTo>
                                      <a:lnTo>
                                        <a:pt x="287" y="17"/>
                                      </a:lnTo>
                                      <a:lnTo>
                                        <a:pt x="287" y="19"/>
                                      </a:lnTo>
                                      <a:lnTo>
                                        <a:pt x="285" y="19"/>
                                      </a:lnTo>
                                      <a:lnTo>
                                        <a:pt x="285" y="21"/>
                                      </a:lnTo>
                                      <a:lnTo>
                                        <a:pt x="282" y="21"/>
                                      </a:lnTo>
                                      <a:lnTo>
                                        <a:pt x="282" y="27"/>
                                      </a:lnTo>
                                      <a:lnTo>
                                        <a:pt x="280" y="27"/>
                                      </a:lnTo>
                                      <a:lnTo>
                                        <a:pt x="280" y="24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1" name="Freeform 19"/>
                              <wps:cNvSpPr>
                                <a:spLocks noChangeArrowheads="1"/>
                              </wps:cNvSpPr>
                              <wps:spPr bwMode="auto">
                                <a:xfrm>
                                  <a:off x="166" y="445"/>
                                  <a:ext cx="162" cy="354"/>
                                </a:xfrm>
                                <a:custGeom>
                                  <a:avLst/>
                                  <a:gdLst>
                                    <a:gd name="T0" fmla="*/ 134 w 163"/>
                                    <a:gd name="T1" fmla="*/ 309 h 355"/>
                                    <a:gd name="T2" fmla="*/ 134 w 163"/>
                                    <a:gd name="T3" fmla="*/ 315 h 355"/>
                                    <a:gd name="T4" fmla="*/ 136 w 163"/>
                                    <a:gd name="T5" fmla="*/ 315 h 355"/>
                                    <a:gd name="T6" fmla="*/ 136 w 163"/>
                                    <a:gd name="T7" fmla="*/ 317 h 355"/>
                                    <a:gd name="T8" fmla="*/ 159 w 163"/>
                                    <a:gd name="T9" fmla="*/ 317 h 355"/>
                                    <a:gd name="T10" fmla="*/ 159 w 163"/>
                                    <a:gd name="T11" fmla="*/ 351 h 355"/>
                                    <a:gd name="T12" fmla="*/ 0 w 163"/>
                                    <a:gd name="T13" fmla="*/ 351 h 355"/>
                                    <a:gd name="T14" fmla="*/ 0 w 163"/>
                                    <a:gd name="T15" fmla="*/ 317 h 355"/>
                                    <a:gd name="T16" fmla="*/ 23 w 163"/>
                                    <a:gd name="T17" fmla="*/ 317 h 355"/>
                                    <a:gd name="T18" fmla="*/ 23 w 163"/>
                                    <a:gd name="T19" fmla="*/ 315 h 355"/>
                                    <a:gd name="T20" fmla="*/ 25 w 163"/>
                                    <a:gd name="T21" fmla="*/ 315 h 355"/>
                                    <a:gd name="T22" fmla="*/ 25 w 163"/>
                                    <a:gd name="T23" fmla="*/ 311 h 355"/>
                                    <a:gd name="T24" fmla="*/ 27 w 163"/>
                                    <a:gd name="T25" fmla="*/ 311 h 355"/>
                                    <a:gd name="T26" fmla="*/ 27 w 163"/>
                                    <a:gd name="T27" fmla="*/ 40 h 355"/>
                                    <a:gd name="T28" fmla="*/ 25 w 163"/>
                                    <a:gd name="T29" fmla="*/ 40 h 355"/>
                                    <a:gd name="T30" fmla="*/ 25 w 163"/>
                                    <a:gd name="T31" fmla="*/ 38 h 355"/>
                                    <a:gd name="T32" fmla="*/ 23 w 163"/>
                                    <a:gd name="T33" fmla="*/ 38 h 355"/>
                                    <a:gd name="T34" fmla="*/ 23 w 163"/>
                                    <a:gd name="T35" fmla="*/ 36 h 355"/>
                                    <a:gd name="T36" fmla="*/ 0 w 163"/>
                                    <a:gd name="T37" fmla="*/ 36 h 355"/>
                                    <a:gd name="T38" fmla="*/ 0 w 163"/>
                                    <a:gd name="T39" fmla="*/ 0 h 355"/>
                                    <a:gd name="T40" fmla="*/ 159 w 163"/>
                                    <a:gd name="T41" fmla="*/ 0 h 355"/>
                                    <a:gd name="T42" fmla="*/ 159 w 163"/>
                                    <a:gd name="T43" fmla="*/ 36 h 355"/>
                                    <a:gd name="T44" fmla="*/ 136 w 163"/>
                                    <a:gd name="T45" fmla="*/ 36 h 355"/>
                                    <a:gd name="T46" fmla="*/ 136 w 163"/>
                                    <a:gd name="T47" fmla="*/ 38 h 355"/>
                                    <a:gd name="T48" fmla="*/ 134 w 163"/>
                                    <a:gd name="T49" fmla="*/ 38 h 355"/>
                                    <a:gd name="T50" fmla="*/ 134 w 163"/>
                                    <a:gd name="T51" fmla="*/ 309 h 355"/>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63" h="355">
                                      <a:moveTo>
                                        <a:pt x="138" y="313"/>
                                      </a:moveTo>
                                      <a:lnTo>
                                        <a:pt x="138" y="319"/>
                                      </a:lnTo>
                                      <a:lnTo>
                                        <a:pt x="140" y="319"/>
                                      </a:lnTo>
                                      <a:lnTo>
                                        <a:pt x="140" y="321"/>
                                      </a:lnTo>
                                      <a:lnTo>
                                        <a:pt x="163" y="321"/>
                                      </a:lnTo>
                                      <a:lnTo>
                                        <a:pt x="163" y="355"/>
                                      </a:lnTo>
                                      <a:lnTo>
                                        <a:pt x="0" y="355"/>
                                      </a:lnTo>
                                      <a:lnTo>
                                        <a:pt x="0" y="321"/>
                                      </a:lnTo>
                                      <a:lnTo>
                                        <a:pt x="23" y="321"/>
                                      </a:lnTo>
                                      <a:lnTo>
                                        <a:pt x="23" y="319"/>
                                      </a:lnTo>
                                      <a:lnTo>
                                        <a:pt x="25" y="319"/>
                                      </a:lnTo>
                                      <a:lnTo>
                                        <a:pt x="25" y="315"/>
                                      </a:lnTo>
                                      <a:lnTo>
                                        <a:pt x="27" y="315"/>
                                      </a:lnTo>
                                      <a:lnTo>
                                        <a:pt x="27" y="40"/>
                                      </a:lnTo>
                                      <a:lnTo>
                                        <a:pt x="25" y="40"/>
                                      </a:lnTo>
                                      <a:lnTo>
                                        <a:pt x="25" y="38"/>
                                      </a:lnTo>
                                      <a:lnTo>
                                        <a:pt x="23" y="38"/>
                                      </a:lnTo>
                                      <a:lnTo>
                                        <a:pt x="23" y="36"/>
                                      </a:lnTo>
                                      <a:lnTo>
                                        <a:pt x="0" y="36"/>
                                      </a:lnTo>
                                      <a:lnTo>
                                        <a:pt x="0" y="0"/>
                                      </a:lnTo>
                                      <a:lnTo>
                                        <a:pt x="163" y="0"/>
                                      </a:lnTo>
                                      <a:lnTo>
                                        <a:pt x="163" y="36"/>
                                      </a:lnTo>
                                      <a:lnTo>
                                        <a:pt x="140" y="36"/>
                                      </a:lnTo>
                                      <a:lnTo>
                                        <a:pt x="140" y="38"/>
                                      </a:lnTo>
                                      <a:lnTo>
                                        <a:pt x="138" y="38"/>
                                      </a:lnTo>
                                      <a:lnTo>
                                        <a:pt x="138" y="3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2" name="Freeform 20"/>
                              <wps:cNvSpPr>
                                <a:spLocks noChangeArrowheads="1"/>
                              </wps:cNvSpPr>
                              <wps:spPr bwMode="auto">
                                <a:xfrm>
                                  <a:off x="176" y="456"/>
                                  <a:ext cx="141" cy="333"/>
                                </a:xfrm>
                                <a:custGeom>
                                  <a:avLst/>
                                  <a:gdLst>
                                    <a:gd name="T0" fmla="*/ 112 w 142"/>
                                    <a:gd name="T1" fmla="*/ 300 h 334"/>
                                    <a:gd name="T2" fmla="*/ 112 w 142"/>
                                    <a:gd name="T3" fmla="*/ 304 h 334"/>
                                    <a:gd name="T4" fmla="*/ 114 w 142"/>
                                    <a:gd name="T5" fmla="*/ 304 h 334"/>
                                    <a:gd name="T6" fmla="*/ 114 w 142"/>
                                    <a:gd name="T7" fmla="*/ 309 h 334"/>
                                    <a:gd name="T8" fmla="*/ 115 w 142"/>
                                    <a:gd name="T9" fmla="*/ 309 h 334"/>
                                    <a:gd name="T10" fmla="*/ 115 w 142"/>
                                    <a:gd name="T11" fmla="*/ 311 h 334"/>
                                    <a:gd name="T12" fmla="*/ 117 w 142"/>
                                    <a:gd name="T13" fmla="*/ 311 h 334"/>
                                    <a:gd name="T14" fmla="*/ 117 w 142"/>
                                    <a:gd name="T15" fmla="*/ 313 h 334"/>
                                    <a:gd name="T16" fmla="*/ 119 w 142"/>
                                    <a:gd name="T17" fmla="*/ 313 h 334"/>
                                    <a:gd name="T18" fmla="*/ 119 w 142"/>
                                    <a:gd name="T19" fmla="*/ 315 h 334"/>
                                    <a:gd name="T20" fmla="*/ 124 w 142"/>
                                    <a:gd name="T21" fmla="*/ 315 h 334"/>
                                    <a:gd name="T22" fmla="*/ 124 w 142"/>
                                    <a:gd name="T23" fmla="*/ 317 h 334"/>
                                    <a:gd name="T24" fmla="*/ 138 w 142"/>
                                    <a:gd name="T25" fmla="*/ 317 h 334"/>
                                    <a:gd name="T26" fmla="*/ 138 w 142"/>
                                    <a:gd name="T27" fmla="*/ 330 h 334"/>
                                    <a:gd name="T28" fmla="*/ 0 w 142"/>
                                    <a:gd name="T29" fmla="*/ 330 h 334"/>
                                    <a:gd name="T30" fmla="*/ 0 w 142"/>
                                    <a:gd name="T31" fmla="*/ 317 h 334"/>
                                    <a:gd name="T32" fmla="*/ 15 w 142"/>
                                    <a:gd name="T33" fmla="*/ 317 h 334"/>
                                    <a:gd name="T34" fmla="*/ 15 w 142"/>
                                    <a:gd name="T35" fmla="*/ 315 h 334"/>
                                    <a:gd name="T36" fmla="*/ 19 w 142"/>
                                    <a:gd name="T37" fmla="*/ 315 h 334"/>
                                    <a:gd name="T38" fmla="*/ 19 w 142"/>
                                    <a:gd name="T39" fmla="*/ 313 h 334"/>
                                    <a:gd name="T40" fmla="*/ 21 w 142"/>
                                    <a:gd name="T41" fmla="*/ 313 h 334"/>
                                    <a:gd name="T42" fmla="*/ 24 w 142"/>
                                    <a:gd name="T43" fmla="*/ 311 h 334"/>
                                    <a:gd name="T44" fmla="*/ 24 w 142"/>
                                    <a:gd name="T45" fmla="*/ 309 h 334"/>
                                    <a:gd name="T46" fmla="*/ 25 w 142"/>
                                    <a:gd name="T47" fmla="*/ 309 h 334"/>
                                    <a:gd name="T48" fmla="*/ 25 w 142"/>
                                    <a:gd name="T49" fmla="*/ 304 h 334"/>
                                    <a:gd name="T50" fmla="*/ 27 w 142"/>
                                    <a:gd name="T51" fmla="*/ 304 h 334"/>
                                    <a:gd name="T52" fmla="*/ 27 w 142"/>
                                    <a:gd name="T53" fmla="*/ 300 h 334"/>
                                    <a:gd name="T54" fmla="*/ 27 w 142"/>
                                    <a:gd name="T55" fmla="*/ 304 h 334"/>
                                    <a:gd name="T56" fmla="*/ 27 w 142"/>
                                    <a:gd name="T57" fmla="*/ 27 h 334"/>
                                    <a:gd name="T58" fmla="*/ 25 w 142"/>
                                    <a:gd name="T59" fmla="*/ 27 h 334"/>
                                    <a:gd name="T60" fmla="*/ 25 w 142"/>
                                    <a:gd name="T61" fmla="*/ 21 h 334"/>
                                    <a:gd name="T62" fmla="*/ 24 w 142"/>
                                    <a:gd name="T63" fmla="*/ 21 h 334"/>
                                    <a:gd name="T64" fmla="*/ 24 w 142"/>
                                    <a:gd name="T65" fmla="*/ 19 h 334"/>
                                    <a:gd name="T66" fmla="*/ 21 w 142"/>
                                    <a:gd name="T67" fmla="*/ 19 h 334"/>
                                    <a:gd name="T68" fmla="*/ 21 w 142"/>
                                    <a:gd name="T69" fmla="*/ 17 h 334"/>
                                    <a:gd name="T70" fmla="*/ 19 w 142"/>
                                    <a:gd name="T71" fmla="*/ 17 h 334"/>
                                    <a:gd name="T72" fmla="*/ 19 w 142"/>
                                    <a:gd name="T73" fmla="*/ 15 h 334"/>
                                    <a:gd name="T74" fmla="*/ 0 w 142"/>
                                    <a:gd name="T75" fmla="*/ 15 h 334"/>
                                    <a:gd name="T76" fmla="*/ 0 w 142"/>
                                    <a:gd name="T77" fmla="*/ 0 h 334"/>
                                    <a:gd name="T78" fmla="*/ 138 w 142"/>
                                    <a:gd name="T79" fmla="*/ 0 h 334"/>
                                    <a:gd name="T80" fmla="*/ 138 w 142"/>
                                    <a:gd name="T81" fmla="*/ 15 h 334"/>
                                    <a:gd name="T82" fmla="*/ 119 w 142"/>
                                    <a:gd name="T83" fmla="*/ 15 h 334"/>
                                    <a:gd name="T84" fmla="*/ 119 w 142"/>
                                    <a:gd name="T85" fmla="*/ 17 h 334"/>
                                    <a:gd name="T86" fmla="*/ 117 w 142"/>
                                    <a:gd name="T87" fmla="*/ 17 h 334"/>
                                    <a:gd name="T88" fmla="*/ 117 w 142"/>
                                    <a:gd name="T89" fmla="*/ 19 h 334"/>
                                    <a:gd name="T90" fmla="*/ 115 w 142"/>
                                    <a:gd name="T91" fmla="*/ 19 h 334"/>
                                    <a:gd name="T92" fmla="*/ 115 w 142"/>
                                    <a:gd name="T93" fmla="*/ 21 h 334"/>
                                    <a:gd name="T94" fmla="*/ 114 w 142"/>
                                    <a:gd name="T95" fmla="*/ 21 h 334"/>
                                    <a:gd name="T96" fmla="*/ 114 w 142"/>
                                    <a:gd name="T97" fmla="*/ 27 h 334"/>
                                    <a:gd name="T98" fmla="*/ 112 w 142"/>
                                    <a:gd name="T99" fmla="*/ 27 h 334"/>
                                    <a:gd name="T100" fmla="*/ 112 w 142"/>
                                    <a:gd name="T101" fmla="*/ 304 h 334"/>
                                    <a:gd name="T102" fmla="*/ 112 w 142"/>
                                    <a:gd name="T103" fmla="*/ 300 h 334"/>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142" h="334">
                                      <a:moveTo>
                                        <a:pt x="116" y="304"/>
                                      </a:moveTo>
                                      <a:lnTo>
                                        <a:pt x="116" y="308"/>
                                      </a:lnTo>
                                      <a:lnTo>
                                        <a:pt x="118" y="308"/>
                                      </a:lnTo>
                                      <a:lnTo>
                                        <a:pt x="118" y="313"/>
                                      </a:lnTo>
                                      <a:lnTo>
                                        <a:pt x="119" y="313"/>
                                      </a:lnTo>
                                      <a:lnTo>
                                        <a:pt x="119" y="315"/>
                                      </a:lnTo>
                                      <a:lnTo>
                                        <a:pt x="121" y="315"/>
                                      </a:lnTo>
                                      <a:lnTo>
                                        <a:pt x="121" y="317"/>
                                      </a:lnTo>
                                      <a:lnTo>
                                        <a:pt x="123" y="317"/>
                                      </a:lnTo>
                                      <a:lnTo>
                                        <a:pt x="123" y="319"/>
                                      </a:lnTo>
                                      <a:lnTo>
                                        <a:pt x="128" y="319"/>
                                      </a:lnTo>
                                      <a:lnTo>
                                        <a:pt x="128" y="321"/>
                                      </a:lnTo>
                                      <a:lnTo>
                                        <a:pt x="142" y="321"/>
                                      </a:lnTo>
                                      <a:lnTo>
                                        <a:pt x="142" y="334"/>
                                      </a:lnTo>
                                      <a:lnTo>
                                        <a:pt x="0" y="334"/>
                                      </a:lnTo>
                                      <a:lnTo>
                                        <a:pt x="0" y="321"/>
                                      </a:lnTo>
                                      <a:lnTo>
                                        <a:pt x="15" y="321"/>
                                      </a:lnTo>
                                      <a:lnTo>
                                        <a:pt x="15" y="319"/>
                                      </a:lnTo>
                                      <a:lnTo>
                                        <a:pt x="19" y="319"/>
                                      </a:lnTo>
                                      <a:lnTo>
                                        <a:pt x="19" y="317"/>
                                      </a:lnTo>
                                      <a:lnTo>
                                        <a:pt x="21" y="317"/>
                                      </a:lnTo>
                                      <a:lnTo>
                                        <a:pt x="24" y="315"/>
                                      </a:lnTo>
                                      <a:lnTo>
                                        <a:pt x="24" y="313"/>
                                      </a:lnTo>
                                      <a:lnTo>
                                        <a:pt x="25" y="313"/>
                                      </a:lnTo>
                                      <a:lnTo>
                                        <a:pt x="25" y="308"/>
                                      </a:lnTo>
                                      <a:lnTo>
                                        <a:pt x="27" y="308"/>
                                      </a:lnTo>
                                      <a:lnTo>
                                        <a:pt x="27" y="304"/>
                                      </a:lnTo>
                                      <a:lnTo>
                                        <a:pt x="27" y="308"/>
                                      </a:lnTo>
                                      <a:lnTo>
                                        <a:pt x="27" y="27"/>
                                      </a:lnTo>
                                      <a:lnTo>
                                        <a:pt x="25" y="27"/>
                                      </a:lnTo>
                                      <a:lnTo>
                                        <a:pt x="25" y="21"/>
                                      </a:lnTo>
                                      <a:lnTo>
                                        <a:pt x="24" y="21"/>
                                      </a:lnTo>
                                      <a:lnTo>
                                        <a:pt x="24" y="19"/>
                                      </a:lnTo>
                                      <a:lnTo>
                                        <a:pt x="21" y="19"/>
                                      </a:lnTo>
                                      <a:lnTo>
                                        <a:pt x="21" y="17"/>
                                      </a:lnTo>
                                      <a:lnTo>
                                        <a:pt x="19" y="17"/>
                                      </a:lnTo>
                                      <a:lnTo>
                                        <a:pt x="19" y="15"/>
                                      </a:lnTo>
                                      <a:lnTo>
                                        <a:pt x="0" y="15"/>
                                      </a:lnTo>
                                      <a:lnTo>
                                        <a:pt x="0" y="0"/>
                                      </a:lnTo>
                                      <a:lnTo>
                                        <a:pt x="142" y="0"/>
                                      </a:lnTo>
                                      <a:lnTo>
                                        <a:pt x="142" y="15"/>
                                      </a:lnTo>
                                      <a:lnTo>
                                        <a:pt x="123" y="15"/>
                                      </a:lnTo>
                                      <a:lnTo>
                                        <a:pt x="123" y="17"/>
                                      </a:lnTo>
                                      <a:lnTo>
                                        <a:pt x="121" y="17"/>
                                      </a:lnTo>
                                      <a:lnTo>
                                        <a:pt x="121" y="19"/>
                                      </a:lnTo>
                                      <a:lnTo>
                                        <a:pt x="119" y="19"/>
                                      </a:lnTo>
                                      <a:lnTo>
                                        <a:pt x="119" y="21"/>
                                      </a:lnTo>
                                      <a:lnTo>
                                        <a:pt x="118" y="21"/>
                                      </a:lnTo>
                                      <a:lnTo>
                                        <a:pt x="118" y="27"/>
                                      </a:lnTo>
                                      <a:lnTo>
                                        <a:pt x="116" y="27"/>
                                      </a:lnTo>
                                      <a:lnTo>
                                        <a:pt x="116" y="308"/>
                                      </a:lnTo>
                                      <a:lnTo>
                                        <a:pt x="116" y="30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3" name="Freeform 21"/>
                              <wps:cNvSpPr>
                                <a:spLocks noChangeArrowheads="1"/>
                              </wps:cNvSpPr>
                              <wps:spPr bwMode="auto">
                                <a:xfrm>
                                  <a:off x="358" y="445"/>
                                  <a:ext cx="301" cy="354"/>
                                </a:xfrm>
                                <a:custGeom>
                                  <a:avLst/>
                                  <a:gdLst>
                                    <a:gd name="T0" fmla="*/ 217 w 302"/>
                                    <a:gd name="T1" fmla="*/ 317 h 355"/>
                                    <a:gd name="T2" fmla="*/ 73 w 302"/>
                                    <a:gd name="T3" fmla="*/ 351 h 355"/>
                                    <a:gd name="T4" fmla="*/ 89 w 302"/>
                                    <a:gd name="T5" fmla="*/ 317 h 355"/>
                                    <a:gd name="T6" fmla="*/ 90 w 302"/>
                                    <a:gd name="T7" fmla="*/ 315 h 355"/>
                                    <a:gd name="T8" fmla="*/ 93 w 302"/>
                                    <a:gd name="T9" fmla="*/ 311 h 355"/>
                                    <a:gd name="T10" fmla="*/ 75 w 302"/>
                                    <a:gd name="T11" fmla="*/ 71 h 355"/>
                                    <a:gd name="T12" fmla="*/ 64 w 302"/>
                                    <a:gd name="T13" fmla="*/ 73 h 355"/>
                                    <a:gd name="T14" fmla="*/ 58 w 302"/>
                                    <a:gd name="T15" fmla="*/ 75 h 355"/>
                                    <a:gd name="T16" fmla="*/ 52 w 302"/>
                                    <a:gd name="T17" fmla="*/ 77 h 355"/>
                                    <a:gd name="T18" fmla="*/ 50 w 302"/>
                                    <a:gd name="T19" fmla="*/ 79 h 355"/>
                                    <a:gd name="T20" fmla="*/ 47 w 302"/>
                                    <a:gd name="T21" fmla="*/ 81 h 355"/>
                                    <a:gd name="T22" fmla="*/ 41 w 302"/>
                                    <a:gd name="T23" fmla="*/ 86 h 355"/>
                                    <a:gd name="T24" fmla="*/ 39 w 302"/>
                                    <a:gd name="T25" fmla="*/ 90 h 355"/>
                                    <a:gd name="T26" fmla="*/ 37 w 302"/>
                                    <a:gd name="T27" fmla="*/ 94 h 355"/>
                                    <a:gd name="T28" fmla="*/ 35 w 302"/>
                                    <a:gd name="T29" fmla="*/ 98 h 355"/>
                                    <a:gd name="T30" fmla="*/ 33 w 302"/>
                                    <a:gd name="T31" fmla="*/ 107 h 355"/>
                                    <a:gd name="T32" fmla="*/ 0 w 302"/>
                                    <a:gd name="T33" fmla="*/ 124 h 355"/>
                                    <a:gd name="T34" fmla="*/ 298 w 302"/>
                                    <a:gd name="T35" fmla="*/ 0 h 355"/>
                                    <a:gd name="T36" fmla="*/ 263 w 302"/>
                                    <a:gd name="T37" fmla="*/ 124 h 355"/>
                                    <a:gd name="T38" fmla="*/ 261 w 302"/>
                                    <a:gd name="T39" fmla="*/ 100 h 355"/>
                                    <a:gd name="T40" fmla="*/ 259 w 302"/>
                                    <a:gd name="T41" fmla="*/ 94 h 355"/>
                                    <a:gd name="T42" fmla="*/ 257 w 302"/>
                                    <a:gd name="T43" fmla="*/ 90 h 355"/>
                                    <a:gd name="T44" fmla="*/ 255 w 302"/>
                                    <a:gd name="T45" fmla="*/ 86 h 355"/>
                                    <a:gd name="T46" fmla="*/ 250 w 302"/>
                                    <a:gd name="T47" fmla="*/ 81 h 355"/>
                                    <a:gd name="T48" fmla="*/ 248 w 302"/>
                                    <a:gd name="T49" fmla="*/ 79 h 355"/>
                                    <a:gd name="T50" fmla="*/ 244 w 302"/>
                                    <a:gd name="T51" fmla="*/ 77 h 355"/>
                                    <a:gd name="T52" fmla="*/ 240 w 302"/>
                                    <a:gd name="T53" fmla="*/ 75 h 355"/>
                                    <a:gd name="T54" fmla="*/ 234 w 302"/>
                                    <a:gd name="T55" fmla="*/ 73 h 355"/>
                                    <a:gd name="T56" fmla="*/ 223 w 302"/>
                                    <a:gd name="T57" fmla="*/ 71 h 355"/>
                                    <a:gd name="T58" fmla="*/ 205 w 302"/>
                                    <a:gd name="T59" fmla="*/ 311 h 355"/>
                                    <a:gd name="T60" fmla="*/ 207 w 302"/>
                                    <a:gd name="T61" fmla="*/ 315 h 355"/>
                                    <a:gd name="T62" fmla="*/ 208 w 302"/>
                                    <a:gd name="T63" fmla="*/ 317 h 355"/>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302" h="355">
                                      <a:moveTo>
                                        <a:pt x="216" y="321"/>
                                      </a:moveTo>
                                      <a:lnTo>
                                        <a:pt x="221" y="321"/>
                                      </a:lnTo>
                                      <a:lnTo>
                                        <a:pt x="221" y="355"/>
                                      </a:lnTo>
                                      <a:lnTo>
                                        <a:pt x="73" y="355"/>
                                      </a:lnTo>
                                      <a:lnTo>
                                        <a:pt x="73" y="321"/>
                                      </a:lnTo>
                                      <a:lnTo>
                                        <a:pt x="89" y="321"/>
                                      </a:lnTo>
                                      <a:lnTo>
                                        <a:pt x="89" y="319"/>
                                      </a:lnTo>
                                      <a:lnTo>
                                        <a:pt x="90" y="319"/>
                                      </a:lnTo>
                                      <a:lnTo>
                                        <a:pt x="90" y="315"/>
                                      </a:lnTo>
                                      <a:lnTo>
                                        <a:pt x="93" y="315"/>
                                      </a:lnTo>
                                      <a:lnTo>
                                        <a:pt x="93" y="71"/>
                                      </a:lnTo>
                                      <a:lnTo>
                                        <a:pt x="75" y="71"/>
                                      </a:lnTo>
                                      <a:lnTo>
                                        <a:pt x="75" y="73"/>
                                      </a:lnTo>
                                      <a:lnTo>
                                        <a:pt x="64" y="73"/>
                                      </a:lnTo>
                                      <a:lnTo>
                                        <a:pt x="64" y="75"/>
                                      </a:lnTo>
                                      <a:lnTo>
                                        <a:pt x="58" y="75"/>
                                      </a:lnTo>
                                      <a:lnTo>
                                        <a:pt x="58" y="77"/>
                                      </a:lnTo>
                                      <a:lnTo>
                                        <a:pt x="52" y="77"/>
                                      </a:lnTo>
                                      <a:lnTo>
                                        <a:pt x="52" y="79"/>
                                      </a:lnTo>
                                      <a:lnTo>
                                        <a:pt x="50" y="79"/>
                                      </a:lnTo>
                                      <a:lnTo>
                                        <a:pt x="50" y="81"/>
                                      </a:lnTo>
                                      <a:lnTo>
                                        <a:pt x="47" y="81"/>
                                      </a:lnTo>
                                      <a:lnTo>
                                        <a:pt x="43" y="86"/>
                                      </a:lnTo>
                                      <a:lnTo>
                                        <a:pt x="41" y="86"/>
                                      </a:lnTo>
                                      <a:lnTo>
                                        <a:pt x="41" y="88"/>
                                      </a:lnTo>
                                      <a:lnTo>
                                        <a:pt x="39" y="90"/>
                                      </a:lnTo>
                                      <a:lnTo>
                                        <a:pt x="39" y="94"/>
                                      </a:lnTo>
                                      <a:lnTo>
                                        <a:pt x="37" y="94"/>
                                      </a:lnTo>
                                      <a:lnTo>
                                        <a:pt x="37" y="98"/>
                                      </a:lnTo>
                                      <a:lnTo>
                                        <a:pt x="35" y="98"/>
                                      </a:lnTo>
                                      <a:lnTo>
                                        <a:pt x="35" y="105"/>
                                      </a:lnTo>
                                      <a:lnTo>
                                        <a:pt x="33" y="107"/>
                                      </a:lnTo>
                                      <a:lnTo>
                                        <a:pt x="33" y="124"/>
                                      </a:lnTo>
                                      <a:lnTo>
                                        <a:pt x="0" y="124"/>
                                      </a:lnTo>
                                      <a:lnTo>
                                        <a:pt x="0" y="0"/>
                                      </a:lnTo>
                                      <a:lnTo>
                                        <a:pt x="302" y="0"/>
                                      </a:lnTo>
                                      <a:lnTo>
                                        <a:pt x="302" y="124"/>
                                      </a:lnTo>
                                      <a:lnTo>
                                        <a:pt x="267" y="124"/>
                                      </a:lnTo>
                                      <a:lnTo>
                                        <a:pt x="267" y="102"/>
                                      </a:lnTo>
                                      <a:lnTo>
                                        <a:pt x="265" y="100"/>
                                      </a:lnTo>
                                      <a:lnTo>
                                        <a:pt x="265" y="94"/>
                                      </a:lnTo>
                                      <a:lnTo>
                                        <a:pt x="263" y="94"/>
                                      </a:lnTo>
                                      <a:lnTo>
                                        <a:pt x="263" y="92"/>
                                      </a:lnTo>
                                      <a:lnTo>
                                        <a:pt x="261" y="90"/>
                                      </a:lnTo>
                                      <a:lnTo>
                                        <a:pt x="261" y="88"/>
                                      </a:lnTo>
                                      <a:lnTo>
                                        <a:pt x="259" y="86"/>
                                      </a:lnTo>
                                      <a:lnTo>
                                        <a:pt x="256" y="86"/>
                                      </a:lnTo>
                                      <a:lnTo>
                                        <a:pt x="254" y="81"/>
                                      </a:lnTo>
                                      <a:lnTo>
                                        <a:pt x="252" y="81"/>
                                      </a:lnTo>
                                      <a:lnTo>
                                        <a:pt x="252" y="79"/>
                                      </a:lnTo>
                                      <a:lnTo>
                                        <a:pt x="250" y="79"/>
                                      </a:lnTo>
                                      <a:lnTo>
                                        <a:pt x="248" y="77"/>
                                      </a:lnTo>
                                      <a:lnTo>
                                        <a:pt x="244" y="77"/>
                                      </a:lnTo>
                                      <a:lnTo>
                                        <a:pt x="244" y="75"/>
                                      </a:lnTo>
                                      <a:lnTo>
                                        <a:pt x="238" y="75"/>
                                      </a:lnTo>
                                      <a:lnTo>
                                        <a:pt x="238" y="73"/>
                                      </a:lnTo>
                                      <a:lnTo>
                                        <a:pt x="227" y="73"/>
                                      </a:lnTo>
                                      <a:lnTo>
                                        <a:pt x="227" y="71"/>
                                      </a:lnTo>
                                      <a:lnTo>
                                        <a:pt x="209" y="71"/>
                                      </a:lnTo>
                                      <a:lnTo>
                                        <a:pt x="209" y="315"/>
                                      </a:lnTo>
                                      <a:lnTo>
                                        <a:pt x="211" y="315"/>
                                      </a:lnTo>
                                      <a:lnTo>
                                        <a:pt x="211" y="319"/>
                                      </a:lnTo>
                                      <a:lnTo>
                                        <a:pt x="212" y="319"/>
                                      </a:lnTo>
                                      <a:lnTo>
                                        <a:pt x="212" y="321"/>
                                      </a:lnTo>
                                      <a:lnTo>
                                        <a:pt x="216" y="32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4" name="Freeform 22"/>
                              <wps:cNvSpPr>
                                <a:spLocks noChangeArrowheads="1"/>
                              </wps:cNvSpPr>
                              <wps:spPr bwMode="auto">
                                <a:xfrm>
                                  <a:off x="369" y="456"/>
                                  <a:ext cx="279" cy="333"/>
                                </a:xfrm>
                                <a:custGeom>
                                  <a:avLst/>
                                  <a:gdLst>
                                    <a:gd name="T0" fmla="*/ 14 w 280"/>
                                    <a:gd name="T1" fmla="*/ 102 h 334"/>
                                    <a:gd name="T2" fmla="*/ 0 w 280"/>
                                    <a:gd name="T3" fmla="*/ 0 h 334"/>
                                    <a:gd name="T4" fmla="*/ 276 w 280"/>
                                    <a:gd name="T5" fmla="*/ 102 h 334"/>
                                    <a:gd name="T6" fmla="*/ 263 w 280"/>
                                    <a:gd name="T7" fmla="*/ 91 h 334"/>
                                    <a:gd name="T8" fmla="*/ 261 w 280"/>
                                    <a:gd name="T9" fmla="*/ 83 h 334"/>
                                    <a:gd name="T10" fmla="*/ 259 w 280"/>
                                    <a:gd name="T11" fmla="*/ 79 h 334"/>
                                    <a:gd name="T12" fmla="*/ 257 w 280"/>
                                    <a:gd name="T13" fmla="*/ 75 h 334"/>
                                    <a:gd name="T14" fmla="*/ 255 w 280"/>
                                    <a:gd name="T15" fmla="*/ 70 h 334"/>
                                    <a:gd name="T16" fmla="*/ 253 w 280"/>
                                    <a:gd name="T17" fmla="*/ 68 h 334"/>
                                    <a:gd name="T18" fmla="*/ 249 w 280"/>
                                    <a:gd name="T19" fmla="*/ 66 h 334"/>
                                    <a:gd name="T20" fmla="*/ 244 w 280"/>
                                    <a:gd name="T21" fmla="*/ 60 h 334"/>
                                    <a:gd name="T22" fmla="*/ 241 w 280"/>
                                    <a:gd name="T23" fmla="*/ 58 h 334"/>
                                    <a:gd name="T24" fmla="*/ 237 w 280"/>
                                    <a:gd name="T25" fmla="*/ 56 h 334"/>
                                    <a:gd name="T26" fmla="*/ 231 w 280"/>
                                    <a:gd name="T27" fmla="*/ 55 h 334"/>
                                    <a:gd name="T28" fmla="*/ 223 w 280"/>
                                    <a:gd name="T29" fmla="*/ 53 h 334"/>
                                    <a:gd name="T30" fmla="*/ 212 w 280"/>
                                    <a:gd name="T31" fmla="*/ 50 h 334"/>
                                    <a:gd name="T32" fmla="*/ 184 w 280"/>
                                    <a:gd name="T33" fmla="*/ 306 h 334"/>
                                    <a:gd name="T34" fmla="*/ 186 w 280"/>
                                    <a:gd name="T35" fmla="*/ 311 h 334"/>
                                    <a:gd name="T36" fmla="*/ 190 w 280"/>
                                    <a:gd name="T37" fmla="*/ 313 h 334"/>
                                    <a:gd name="T38" fmla="*/ 195 w 280"/>
                                    <a:gd name="T39" fmla="*/ 315 h 334"/>
                                    <a:gd name="T40" fmla="*/ 204 w 280"/>
                                    <a:gd name="T41" fmla="*/ 317 h 334"/>
                                    <a:gd name="T42" fmla="*/ 72 w 280"/>
                                    <a:gd name="T43" fmla="*/ 330 h 334"/>
                                    <a:gd name="T44" fmla="*/ 81 w 280"/>
                                    <a:gd name="T45" fmla="*/ 317 h 334"/>
                                    <a:gd name="T46" fmla="*/ 84 w 280"/>
                                    <a:gd name="T47" fmla="*/ 315 h 334"/>
                                    <a:gd name="T48" fmla="*/ 86 w 280"/>
                                    <a:gd name="T49" fmla="*/ 313 h 334"/>
                                    <a:gd name="T50" fmla="*/ 88 w 280"/>
                                    <a:gd name="T51" fmla="*/ 309 h 334"/>
                                    <a:gd name="T52" fmla="*/ 90 w 280"/>
                                    <a:gd name="T53" fmla="*/ 304 h 334"/>
                                    <a:gd name="T54" fmla="*/ 92 w 280"/>
                                    <a:gd name="T55" fmla="*/ 50 h 334"/>
                                    <a:gd name="T56" fmla="*/ 64 w 280"/>
                                    <a:gd name="T57" fmla="*/ 53 h 334"/>
                                    <a:gd name="T58" fmla="*/ 53 w 280"/>
                                    <a:gd name="T59" fmla="*/ 55 h 334"/>
                                    <a:gd name="T60" fmla="*/ 43 w 280"/>
                                    <a:gd name="T61" fmla="*/ 56 h 334"/>
                                    <a:gd name="T62" fmla="*/ 41 w 280"/>
                                    <a:gd name="T63" fmla="*/ 58 h 334"/>
                                    <a:gd name="T64" fmla="*/ 34 w 280"/>
                                    <a:gd name="T65" fmla="*/ 60 h 334"/>
                                    <a:gd name="T66" fmla="*/ 28 w 280"/>
                                    <a:gd name="T67" fmla="*/ 64 h 334"/>
                                    <a:gd name="T68" fmla="*/ 25 w 280"/>
                                    <a:gd name="T69" fmla="*/ 68 h 334"/>
                                    <a:gd name="T70" fmla="*/ 23 w 280"/>
                                    <a:gd name="T71" fmla="*/ 70 h 334"/>
                                    <a:gd name="T72" fmla="*/ 21 w 280"/>
                                    <a:gd name="T73" fmla="*/ 75 h 334"/>
                                    <a:gd name="T74" fmla="*/ 19 w 280"/>
                                    <a:gd name="T75" fmla="*/ 79 h 334"/>
                                    <a:gd name="T76" fmla="*/ 16 w 280"/>
                                    <a:gd name="T77" fmla="*/ 83 h 334"/>
                                    <a:gd name="T78" fmla="*/ 14 w 280"/>
                                    <a:gd name="T79" fmla="*/ 100 h 334"/>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280" h="334">
                                      <a:moveTo>
                                        <a:pt x="14" y="96"/>
                                      </a:moveTo>
                                      <a:lnTo>
                                        <a:pt x="14" y="102"/>
                                      </a:lnTo>
                                      <a:lnTo>
                                        <a:pt x="0" y="102"/>
                                      </a:lnTo>
                                      <a:lnTo>
                                        <a:pt x="0" y="0"/>
                                      </a:lnTo>
                                      <a:lnTo>
                                        <a:pt x="280" y="0"/>
                                      </a:lnTo>
                                      <a:lnTo>
                                        <a:pt x="280" y="102"/>
                                      </a:lnTo>
                                      <a:lnTo>
                                        <a:pt x="267" y="102"/>
                                      </a:lnTo>
                                      <a:lnTo>
                                        <a:pt x="267" y="91"/>
                                      </a:lnTo>
                                      <a:lnTo>
                                        <a:pt x="265" y="91"/>
                                      </a:lnTo>
                                      <a:lnTo>
                                        <a:pt x="265" y="83"/>
                                      </a:lnTo>
                                      <a:lnTo>
                                        <a:pt x="263" y="83"/>
                                      </a:lnTo>
                                      <a:lnTo>
                                        <a:pt x="263" y="79"/>
                                      </a:lnTo>
                                      <a:lnTo>
                                        <a:pt x="261" y="79"/>
                                      </a:lnTo>
                                      <a:lnTo>
                                        <a:pt x="261" y="75"/>
                                      </a:lnTo>
                                      <a:lnTo>
                                        <a:pt x="259" y="73"/>
                                      </a:lnTo>
                                      <a:lnTo>
                                        <a:pt x="259" y="70"/>
                                      </a:lnTo>
                                      <a:lnTo>
                                        <a:pt x="257" y="70"/>
                                      </a:lnTo>
                                      <a:lnTo>
                                        <a:pt x="257" y="68"/>
                                      </a:lnTo>
                                      <a:lnTo>
                                        <a:pt x="255" y="66"/>
                                      </a:lnTo>
                                      <a:lnTo>
                                        <a:pt x="253" y="66"/>
                                      </a:lnTo>
                                      <a:lnTo>
                                        <a:pt x="250" y="62"/>
                                      </a:lnTo>
                                      <a:lnTo>
                                        <a:pt x="248" y="60"/>
                                      </a:lnTo>
                                      <a:lnTo>
                                        <a:pt x="245" y="60"/>
                                      </a:lnTo>
                                      <a:lnTo>
                                        <a:pt x="245" y="58"/>
                                      </a:lnTo>
                                      <a:lnTo>
                                        <a:pt x="241" y="58"/>
                                      </a:lnTo>
                                      <a:lnTo>
                                        <a:pt x="241" y="56"/>
                                      </a:lnTo>
                                      <a:lnTo>
                                        <a:pt x="237" y="56"/>
                                      </a:lnTo>
                                      <a:lnTo>
                                        <a:pt x="235" y="55"/>
                                      </a:lnTo>
                                      <a:lnTo>
                                        <a:pt x="229" y="55"/>
                                      </a:lnTo>
                                      <a:lnTo>
                                        <a:pt x="227" y="53"/>
                                      </a:lnTo>
                                      <a:lnTo>
                                        <a:pt x="218" y="53"/>
                                      </a:lnTo>
                                      <a:lnTo>
                                        <a:pt x="216" y="50"/>
                                      </a:lnTo>
                                      <a:lnTo>
                                        <a:pt x="188" y="50"/>
                                      </a:lnTo>
                                      <a:lnTo>
                                        <a:pt x="188" y="310"/>
                                      </a:lnTo>
                                      <a:lnTo>
                                        <a:pt x="190" y="310"/>
                                      </a:lnTo>
                                      <a:lnTo>
                                        <a:pt x="190" y="315"/>
                                      </a:lnTo>
                                      <a:lnTo>
                                        <a:pt x="192" y="315"/>
                                      </a:lnTo>
                                      <a:lnTo>
                                        <a:pt x="194" y="317"/>
                                      </a:lnTo>
                                      <a:lnTo>
                                        <a:pt x="194" y="319"/>
                                      </a:lnTo>
                                      <a:lnTo>
                                        <a:pt x="199" y="319"/>
                                      </a:lnTo>
                                      <a:lnTo>
                                        <a:pt x="199" y="321"/>
                                      </a:lnTo>
                                      <a:lnTo>
                                        <a:pt x="208" y="321"/>
                                      </a:lnTo>
                                      <a:lnTo>
                                        <a:pt x="208" y="334"/>
                                      </a:lnTo>
                                      <a:lnTo>
                                        <a:pt x="72" y="334"/>
                                      </a:lnTo>
                                      <a:lnTo>
                                        <a:pt x="72" y="321"/>
                                      </a:lnTo>
                                      <a:lnTo>
                                        <a:pt x="81" y="321"/>
                                      </a:lnTo>
                                      <a:lnTo>
                                        <a:pt x="81" y="319"/>
                                      </a:lnTo>
                                      <a:lnTo>
                                        <a:pt x="84" y="319"/>
                                      </a:lnTo>
                                      <a:lnTo>
                                        <a:pt x="84" y="317"/>
                                      </a:lnTo>
                                      <a:lnTo>
                                        <a:pt x="86" y="317"/>
                                      </a:lnTo>
                                      <a:lnTo>
                                        <a:pt x="88" y="315"/>
                                      </a:lnTo>
                                      <a:lnTo>
                                        <a:pt x="88" y="313"/>
                                      </a:lnTo>
                                      <a:lnTo>
                                        <a:pt x="90" y="313"/>
                                      </a:lnTo>
                                      <a:lnTo>
                                        <a:pt x="90" y="308"/>
                                      </a:lnTo>
                                      <a:lnTo>
                                        <a:pt x="92" y="308"/>
                                      </a:lnTo>
                                      <a:lnTo>
                                        <a:pt x="92" y="50"/>
                                      </a:lnTo>
                                      <a:lnTo>
                                        <a:pt x="66" y="50"/>
                                      </a:lnTo>
                                      <a:lnTo>
                                        <a:pt x="64" y="53"/>
                                      </a:lnTo>
                                      <a:lnTo>
                                        <a:pt x="53" y="53"/>
                                      </a:lnTo>
                                      <a:lnTo>
                                        <a:pt x="53" y="55"/>
                                      </a:lnTo>
                                      <a:lnTo>
                                        <a:pt x="45" y="55"/>
                                      </a:lnTo>
                                      <a:lnTo>
                                        <a:pt x="43" y="56"/>
                                      </a:lnTo>
                                      <a:lnTo>
                                        <a:pt x="41" y="56"/>
                                      </a:lnTo>
                                      <a:lnTo>
                                        <a:pt x="41" y="58"/>
                                      </a:lnTo>
                                      <a:lnTo>
                                        <a:pt x="36" y="58"/>
                                      </a:lnTo>
                                      <a:lnTo>
                                        <a:pt x="34" y="60"/>
                                      </a:lnTo>
                                      <a:lnTo>
                                        <a:pt x="32" y="60"/>
                                      </a:lnTo>
                                      <a:lnTo>
                                        <a:pt x="28" y="64"/>
                                      </a:lnTo>
                                      <a:lnTo>
                                        <a:pt x="27" y="66"/>
                                      </a:lnTo>
                                      <a:lnTo>
                                        <a:pt x="25" y="68"/>
                                      </a:lnTo>
                                      <a:lnTo>
                                        <a:pt x="23" y="68"/>
                                      </a:lnTo>
                                      <a:lnTo>
                                        <a:pt x="23" y="70"/>
                                      </a:lnTo>
                                      <a:lnTo>
                                        <a:pt x="21" y="73"/>
                                      </a:lnTo>
                                      <a:lnTo>
                                        <a:pt x="21" y="75"/>
                                      </a:lnTo>
                                      <a:lnTo>
                                        <a:pt x="19" y="75"/>
                                      </a:lnTo>
                                      <a:lnTo>
                                        <a:pt x="19" y="79"/>
                                      </a:lnTo>
                                      <a:lnTo>
                                        <a:pt x="16" y="81"/>
                                      </a:lnTo>
                                      <a:lnTo>
                                        <a:pt x="16" y="83"/>
                                      </a:lnTo>
                                      <a:lnTo>
                                        <a:pt x="14" y="85"/>
                                      </a:lnTo>
                                      <a:lnTo>
                                        <a:pt x="14" y="100"/>
                                      </a:lnTo>
                                      <a:lnTo>
                                        <a:pt x="14" y="9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inline>
                  </w:drawing>
                </mc:Choice>
                <mc:Fallback>
                  <w:pict>
                    <v:group w14:anchorId="40DAE160" id="Group 1" o:spid="_x0000_s1026" style="width:58.5pt;height:60.75pt;mso-position-horizontal-relative:char;mso-position-vertical-relative:line" coordsize="1169,1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">
                      <v:rect id="Rectangle 3" o:spid="_x0000_s1027" style="position:absolute;width:1169;height:12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7av8AA&#10;AADcAAAADwAAAGRycy9kb3ducmV2LnhtbERPTWvDMAy9F/YfjAa7NU7GOkZWt3QtgdLb2sGuIlbi&#10;UFsOsZtk/34uDHbT431qvZ2dFSMNofOsoMhyEMS11x23Cr4u1fINRIjIGq1nUvBDAbabh8UaS+0n&#10;/qTxHFuRQjiUqMDE2JdShtqQw5D5njhxjR8cxgSHVuoBpxTurHzO81fpsOPUYLCnvaH6er45BfPH&#10;N0pvDTUoXX4aq+JQ7K1ST4/z7h1EpDn+i//cR53mv6zg/ky6QG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7av8AAAADcAAAADwAAAAAAAAAAAAAAAACYAgAAZHJzL2Rvd25y&#10;ZXYueG1sUEsFBgAAAAAEAAQA9QAAAIUDAAAAAA==&#10;" filled="f" stroked="f">
                        <v:stroke joinstyle="round"/>
                      </v:rect>
                      <v:rect id="Rectangle 4" o:spid="_x0000_s1028" style="position:absolute;left:1;top:1;width:1164;height:12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4Yi8MA&#10;AADcAAAADwAAAGRycy9kb3ducmV2LnhtbERP22rCQBB9F/oPyxR8kbqpWLExq5RUrW9i6gdMs5ML&#10;ZmfT7KqxX98tFHybw7lOsupNIy7UudqygudxBII4t7rmUsHxc/M0B+E8ssbGMim4kYPV8mGQYKzt&#10;lQ90yXwpQgi7GBVU3rexlC6vyKAb25Y4cIXtDPoAu1LqDq8h3DRyEkUzabDm0FBhS2lF+Sk7GwXO&#10;btGNXtcvP1/fH8d3mxaTdbpXavjYvy1AeOr9Xfzv3ukwfzqDv2fCB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4Yi8MAAADcAAAADwAAAAAAAAAAAAAAAACYAgAAZHJzL2Rv&#10;d25yZXYueG1sUEsFBgAAAAAEAAQA9QAAAIgDAAAAAA==&#10;" filled="f" strokecolor="white"/>
                      <v:shape id="Freeform 5" o:spid="_x0000_s1029" style="position:absolute;left:176;top:254;width:779;height:738;visibility:visible;mso-wrap-style:square;v-text-anchor:middle" coordsize="780,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w3MMA&#10;AADcAAAADwAAAGRycy9kb3ducmV2LnhtbERPTWvCQBC9F/oflin0VjdqaTW6ilpaxJw0HjyO2TEJ&#10;7s6G7GrSf98tFHqbx/uc+bK3Rtyp9bVjBcNBAoK4cLrmUsEx/3yZgPABWaNxTAq+ycNy8fgwx1S7&#10;jvd0P4RSxBD2KSqoQmhSKX1RkUU/cA1x5C6utRgibEupW+xiuDVylCRv0mLNsaHChjYVFdfDzSpw&#10;eT41H7f8NO7OmcnW2far2Z2Uen7qVzMQgfrwL/5zb3Wc//oOv8/EC+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0w3MMAAADcAAAADwAAAAAAAAAAAAAAAACYAgAAZHJzL2Rv&#10;d25yZXYueG1sUEsFBgAAAAAEAAQA9QAAAIgDAAAAAA==&#10;" path="m9,739r,-98l11,628r,-12l13,603r2,-11l15,580r2,-13l21,557r,-12l26,532r2,-10l30,511r4,-12l36,488r4,-12l45,465r4,-10l52,442r4,-11l60,422r5,-11l69,401r6,-11l81,378r5,-9l92,359r4,-11l102,338r7,-11l115,317r8,-9l130,299r6,-9l142,280r8,-9l156,263r8,-11l173,244r6,-8l221,193r11,-8l240,180r7,-9l258,163r8,-6l277,148r10,-6l296,136r10,-7l317,123r10,-6l338,110r9,-6l358,98r10,-5l379,87r10,-6l402,77r10,-5l423,68r12,-6l445,59r12,-5l468,50r12,-4l493,42r11,-2l516,36r13,-5l540,29r11,-2l563,25r13,-4l589,19r12,l614,17r12,-3l638,12r13,-2l676,10,688,8r79,l780,10,773,2r-6,l755,,703,,690,2r-27,l651,4r-13,l626,6,614,8r-13,2l589,10r-13,4l563,17r-12,2l538,21r-11,4l516,27r-15,4l491,33r-13,5l468,42r-13,4l443,50r-10,4l421,61r-11,3l397,68r-10,6l376,79r-10,6l353,91r-10,5l333,102r-10,6l312,115r-10,6l293,129r-10,7l272,142r-10,6l254,157r-10,8l236,171r-9,9l217,187r-9,9l200,202r-8,10l166,238r-6,8l152,257r-8,8l138,276r-8,8l123,295r-6,8l109,312r-7,11l96,331r-4,11l86,352r-7,11l75,374r-6,10l62,395r-4,10l54,418r-5,10l45,438r-3,12l38,461r-4,10l30,484r-4,11l24,507r-3,13l17,530r-2,13l13,554r-2,11l9,578,7,588,5,601r,13l3,626r,11l,651r,75l3,724r6,15xe" fillcolor="black" stroked="f">
                        <v:path o:connecttype="custom" o:connectlocs="11,623;15,587;21,552;28,517;36,483;49,450;60,417;75,385;92,359;109,327;130,299;150,271;173,244;232,185;258,163;287,142;317,123;347,104;379,87;407,72;440,59;475,46;511,36;546,27;584,19;621,14;671,10;775,10;750,0;658,2;621,6;584,10;546,19;511,27;473,38;438,50;405,64;376,79;343,96;312,115;283,136;254,157;227,180;200,202;160,246;138,276;117,303;96,331;79,363;62,390;49,423;38,456;26,490;17,525;11,560;5,596;3,632;3,719" o:connectangles="0,0,0,0,0,0,0,0,0,0,0,0,0,0,0,0,0,0,0,0,0,0,0,0,0,0,0,0,0,0,0,0,0,0,0,0,0,0,0,0,0,0,0,0,0,0,0,0,0,0,0,0,0,0,0,0,0,0"/>
                      </v:shape>
                      <v:shape id="Freeform 6" o:spid="_x0000_s1030" style="position:absolute;left:423;top:119;width:430;height:1017;visibility:visible;mso-wrap-style:square;v-text-anchor:middle" coordsize="43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wIaMQA&#10;AADcAAAADwAAAGRycy9kb3ducmV2LnhtbESPQW/CMAyF75P2HyJP4jbSwTRthYAmJiQuOwx22NE0&#10;pqlonC4Jbfn3+DBpN1vv+b3Py/XoW9VTTE1gA0/TAhRxFWzDtYHvw/bxFVTKyBbbwGTgSgnWq/u7&#10;JZY2DPxF/T7XSkI4lWjA5dyVWqfKkcc0DR2xaKcQPWZZY61txEHCfatnRfGiPTYsDQ472jiqzvuL&#10;N3AcPtwmvvX2Z1ZUuqHPuf51c2MmD+P7AlSmMf+b/653VvCfhVaekQn0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cCGjEAAAA3AAAAA8AAAAAAAAAAAAAAAAAmAIAAGRycy9k&#10;b3ducmV2LnhtbFBLBQYAAAAABAAEAPUAAACJAwAAAAA=&#10;" path="m,1016r2,l13,1012r12,-7l36,999r10,-4l58,991r11,-7l79,978r11,-6l100,965r11,-5l121,954r11,-6l140,941r10,-6l161,926r7,-6l179,912r8,-7l204,889r11,-7l223,872r8,-7l248,849r6,-10l263,831r7,-9l276,814r9,-11l291,795r9,-11l306,776r6,-11l318,757r7,-11l331,736r6,-10l342,716r6,-11l354,695r4,-11l363,674r6,-11l373,653r4,-13l380,630r5,-10l389,607r4,-10l395,586r4,-12l401,563r3,-12l408,538r2,-11l412,517r2,-12l416,493r,-13l418,470r2,-13l420,421r2,-13l422,372r-2,-11l420,336r-2,-13l418,311r-2,-13l414,287r-2,-11l410,263r-2,-12l406,238r-2,-13l399,215r-2,-13l395,189r-4,-12l387,165r-4,-12l378,142r-3,-13l371,117r-4,-13l363,94,356,81,350,71,346,58,339,46,335,36,329,23,321,13,316,r11,2l329,8r6,11l342,29r6,13l352,55r6,9l363,77r6,12l373,102r4,11l380,125r7,13l389,151r6,10l397,175r4,10l404,198r4,13l410,223r4,13l416,248r2,13l420,274r2,9l425,296r2,12l427,334r2,12l429,372r2,12l431,408r-2,11l429,444r-2,13l427,470r-2,10l422,493r-2,12l420,517r-4,10l416,540r-4,11l410,563r-2,11l404,586r-5,13l395,610r-2,10l389,632r-4,10l380,653r-5,12l371,676r-4,10l363,697r-7,10l350,718r-6,11l339,738r-6,11l327,759r-6,11l312,778r-6,11l300,797r-9,11l285,818r-9,8l269,835r-6,10l254,851r-8,10l212,895r-10,6l185,918r-10,6l166,933r-9,6l146,945r-10,9l127,960r-10,5l106,972r-10,6l85,984r-12,7l62,997r-9,4l42,1005r-12,7l19,1016r-2,2l2,1016r-2,xe" fillcolor="black" stroked="f">
                        <v:path o:connecttype="custom" o:connectlocs="13,1007;46,990;79,973;111,955;140,936;168,915;204,884;226,860;258,826;280,798;301,771;320,741;337,711;353,679;368,648;380,615;390,581;399,546;407,512;411,480;415,421;415,361;413,311;407,276;401,238;392,202;382,165;370,129;358,94;341,58;324,23;322,2;337,29;353,64;368,102;382,138;392,175;403,211;411,248;417,283;422,334;426,384;424,444;420,480;415,512;407,546;399,581;388,615;375,648;362,681;345,713;328,744;307,773;286,803;264,830;241,856;185,913;157,934;127,955;96,973;62,992;30,1007;2,1011" o:connectangles="0,0,0,0,0,0,0,0,0,0,0,0,0,0,0,0,0,0,0,0,0,0,0,0,0,0,0,0,0,0,0,0,0,0,0,0,0,0,0,0,0,0,0,0,0,0,0,0,0,0,0,0,0,0,0,0,0,0,0,0,0,0,0"/>
                      </v:shape>
                      <v:shape id="Freeform 7" o:spid="_x0000_s1031" style="position:absolute;left:635;top:164;width:307;height:252;visibility:visible;mso-wrap-style:square;v-text-anchor:middle" coordsize="308,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4+o8IA&#10;AADcAAAADwAAAGRycy9kb3ducmV2LnhtbERPS08CMRC+m/gfmjHxJl0IMbJQCEgIchF5eB+3w3bj&#10;dtq0lV3/vTUx8TZfvufMFr1txZVCbBwrGA4KEMSV0w3XCs6nzcMTiJiQNbaOScE3RVjMb29mWGrX&#10;8YGux1SLHMKxRAUmJV9KGStDFuPAeeLMXVywmDIMtdQBuxxuWzkqikdpseHcYNDTs6Hq8/hlFaxb&#10;s9p1r7v9Vr9NVsP3D8/b4JW6v+uXUxCJ+vQv/nO/6Dx/PIHfZ/IFcv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vj6jwgAAANwAAAAPAAAAAAAAAAAAAAAAAJgCAABkcnMvZG93&#10;bnJldi54bWxQSwUGAAAAAAQABAD1AAAAhwMAAAAA&#10;" path="m208,40r-4,-2l200,36r-2,-2l196,34r-4,-4l189,30r-2,-2l183,28r,-2l179,26r-4,-5l168,21r,-2l164,19r-4,-4l158,15r-2,-2l149,13r-3,-2l144,11,142,9r-6,l134,7r-7,l123,4r-6,l115,2r-13,l98,,75,,73,2,62,2,60,4r-4,l52,7r-5,l45,9r-3,l40,11r-2,l36,13r-4,l24,21r-3,l19,26r-2,l15,28r,2l13,30r,2l9,36r,2l7,40r,2l5,44r,3l3,49r,8l,59,,88r3,l3,98r2,2l5,104r2,3l7,109r2,l9,115r2,2l11,119r2,2l13,123r2,3l15,128r2,2l17,132r4,4l21,138r3,2l24,142r2,2l28,144r,3l32,151r,2l38,159r,2l42,166r3,l47,168r2,4l54,178r2,l62,184r,3l64,189r5,1l69,192r2,l77,198r2,l83,200r,2l88,205r2,l90,207r4,2l96,211r2,l102,215r2,l109,219r2,l115,221r2,l121,226r2,l125,228r5,l130,230r4,2l138,232r2,2l144,234r,2l149,238r6,l156,240r2,l162,242r2,l166,245r5,l173,247r8,l183,249r6,l194,251r12,l208,253r26,l234,251r12,l248,249r4,l255,247r5,l262,245r4,l266,242r2,l270,240r2,l275,238r4,l281,236r,-2l283,234r,-2l287,232r2,-4l293,223r,-2l296,221r,-2l298,219r,-2l300,215r,-2l302,211r,-4l304,205r,-3l306,200r,-6l308,192r,-22l306,168r,-7l304,159r,-6l302,151r,-7l300,144r,-2l298,140r,-2l296,136r,-2l293,132r,-4l291,126r,-3l287,119r,-2l285,115r,-2l277,104r,-4l275,100r-3,-2l272,96,262,86r-2,-5l255,75r-3,-2l250,73r-8,-9l240,63r-2,-2l236,61r-7,-6l227,55r-8,-8l217,47r-7,-7l208,40r-4,7l200,47r-4,-5l194,42r-2,-2l189,40r-2,-2l185,38r-4,-4l179,34r-2,-2l175,32r-4,-2l168,30r-2,-2l162,28r-2,-2l158,26r-2,-3l155,23r-2,-2l149,21r-5,-2l140,19r-2,-2l136,17r-2,-2l130,15r-3,-2l113,13r-2,-2l96,11,94,9,77,9r-2,2l64,11r-2,2l52,13r-1,2l49,15r-2,2l42,17r,2l40,19r-2,2l36,21r,2l34,23r-2,3l30,26r,2l28,28r-7,6l21,36r-2,l19,38r-4,4l15,47r-2,l13,51r-2,l11,55,9,57r,33l11,92r,4l13,98r,2l15,102r,7l17,111r,2l21,117r,4l24,123r,3l26,128r,2l28,132r2,l30,138r2,l36,142r,2l38,147r,2l40,151r2,l42,153r9,8l52,163r4,5l58,172r2,l67,178r2,l69,180r6,7l77,187r2,2l81,190r2,2l85,192r7,6l94,198r4,4l100,202r2,3l104,205r7,6l115,211r4,4l123,215r,2l127,219r3,l132,221r2,l136,223r2,l140,226r4,l146,228r5,l153,230r2,l156,232r4,l162,234r4,l168,236r3,l175,238r10,l187,240r7,l196,242r14,l215,245r14,l231,242r11,l244,240r6,l252,238r8,l260,236r4,l264,234r2,l268,232r2,l272,230r3,l275,228r2,l277,226r2,l287,217r,-2l293,209r,-7l296,202r,-4l298,196r,-9l300,184r,-6l298,176r,-13l296,161r,-4l293,155r,-6l291,147r,-3l289,142r,-2l287,138r,-2l285,134r,-2l283,130r,-2l281,126r,-3l279,121r-2,-4l277,115r-2,l275,113r-7,-6l268,104r-2,-2l266,100r-2,l260,96r,-2l258,94r-1,-2l255,90r,-2l248,81r-2,l242,77r,-2l240,73r-2,l231,67r-2,l227,64r-2,-1l223,61r-2,l215,55r-5,-2l208,51r-4,-2l204,47r4,-7xe" fillcolor="black" stroked="f">
                        <v:path o:connecttype="custom" o:connectlocs="184,30;163,19;144,11;115,2;56,4;36,13;15,30;5,44;3,98;11,117;17,127;28,142;47,163;69,185;88,200;104,210;125,223;144,231;161,240;201,246;250,242;267,235;282,227;293,212;301,195;299,148;291,131;282,117;267,96;235,63;205,40;184,40;166,30;154,23;134,15;77,9;47,17;34,23;19,36;11,55;15,102;24,126;36,137;51,156;69,175;92,193;115,206;134,216;153,225;166,231;210,240;255,233;267,225;282,210;295,179;288,144;280,129;272,117;261,100;250,88;226,67;205,53" o:connectangles="0,0,0,0,0,0,0,0,0,0,0,0,0,0,0,0,0,0,0,0,0,0,0,0,0,0,0,0,0,0,0,0,0,0,0,0,0,0,0,0,0,0,0,0,0,0,0,0,0,0,0,0,0,0,0,0,0,0,0,0,0,0"/>
                      </v:shape>
                      <v:shape id="Freeform 8" o:spid="_x0000_s1032" style="position:absolute;left:360;top:108;width:734;height:584;visibility:visible;mso-wrap-style:square;v-text-anchor:middle" coordsize="735,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ljrMMA&#10;AADcAAAADwAAAGRycy9kb3ducmV2LnhtbESPQWvCQBCF70L/wzJCb7pJoaLRVaQl0OpJLfQ6ZMck&#10;mJ1Ns6tJ/71zELzN8N68981qM7hG3agLtWcD6TQBRVx4W3Np4OeUT+agQkS22HgmA/8UYLN+Ga0w&#10;s77nA92OsVQSwiFDA1WMbaZ1KCpyGKa+JRbt7DuHUdau1LbDXsJdo9+SZKYd1iwNFbb0UVFxOV6d&#10;gUueFiH/zhf99dNT8qt3qd3/GfM6HrZLUJGG+DQ/rr+s4L8LvjwjE+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ljrMMAAADcAAAADwAAAAAAAAAAAAAAAACYAgAAZHJzL2Rv&#10;d25yZXYueG1sUEsFBgAAAAAEAAQA9QAAAIgDAAAAAA==&#10;" path="m735,417r-6,-21l729,405r-2,4l727,417r-2,7l725,430r-2,6l723,438r-2,5l719,447r,4l717,455r-3,2l714,464r-2,2l710,470r-2,4l706,476r-2,5l702,485r-2,2l698,490r-2,2l693,496r-8,9l683,509r-8,8l671,520r-2,4l665,526r-2,2l659,530r-4,4l650,536r-2,2l644,541r-2,2l638,545r-4,2l629,549r-4,2l621,553r-4,2l613,557r-5,l604,560r-4,2l596,564r-4,l587,566r-4,l577,568r-4,l568,570r-6,2l551,572r-7,2l536,574r-6,2l471,576r-4,-2l456,574r-6,-2l437,572r-4,-2l428,570r-4,-2l417,568r-6,-2l405,564r-5,l394,562r-6,-2l384,560r-7,-3l371,555r-6,-2l360,551r-6,l348,549r-4,-2l337,545r-6,-2l325,538r-4,l314,534r-4,-2l305,530r-6,-2l292,524r-4,-2l282,520r-4,-3l271,513r-6,-2l261,507r-7,-2l250,501r-6,-3l238,494r-5,-2l229,488r-6,-3l217,483r-5,-5l208,476r-6,-4l198,468r-7,-4l187,462r-3,-5l178,453r-9,-8l163,441r-4,-5l155,434,136,415r-4,-2l129,409r-8,-8l115,396r-2,-6l92,369r-2,-6l81,354r-2,-4l75,346r-2,-4l69,335r-3,-4l62,327r-1,-4l57,316r-2,-4l53,308r-4,-4l46,297r-2,-4l42,290r-2,-4l38,279r-2,-4l34,271r-2,-4l30,261r-2,-5l25,252r-2,-4l21,242r,-5l19,233r-2,-6l17,223r-2,-5l15,214r-2,-4l13,199r-2,-4l11,187,9,180r,-40l11,136r,-8l13,124r,-9l15,111r,-2l17,103r,-3l19,97r2,-4l21,89r2,-4l25,83r3,-5l30,74r2,-4l34,68r2,-4l38,62r2,-5l42,53r2,-2l46,47r9,-9l62,28r4,-2l69,24r4,-2l81,13r4,-2l90,9,94,7,96,5r4,-2l102,,79,5,75,9r-4,2l69,13r-5,2l61,19,44,36r-2,4l36,47r-2,4l32,55r-2,2l28,62r-3,4l21,68r,4l19,76r-2,4l15,83r,4l13,91r-2,4l9,98r,5l7,107r,4l4,115r,4l2,124r,8l,136r,51l2,193r,4l4,202r,4l7,212r,4l9,220r,7l11,231r,4l13,242r2,4l15,250r2,4l19,261r2,4l23,269r2,6l28,279r2,5l32,290r4,3l38,297r2,7l42,308r2,6l49,318r2,5l55,327r2,6l61,337r1,5l66,348r3,4l81,365r2,6l96,384r4,6l102,394r6,4l111,403r12,12l134,424r4,6l142,432r8,9l157,445r12,12l176,462r4,4l185,470r4,2l196,476r8,9l210,487r7,3l221,494r6,2l231,501r7,2l244,507r4,4l254,513r5,4l265,520r6,4l278,526r4,2l288,530r4,4l299,536r6,2l310,543r6,2l321,547r6,2l333,551r4,2l344,555r6,2l356,560r7,2l367,564r6,l379,566r5,2l392,570r4,2l402,572r7,2l413,574r6,2l426,578r11,l441,581r7,l454,583r17,l477,585r53,l536,583r10,l551,581r9,l564,578r11,l579,576r4,-2l589,574r5,-2l598,572r4,-2l606,568r4,-2l617,564r4,l623,562r6,-5l634,557r4,-2l640,553r4,-2l648,549r4,-4l657,545r2,-4l663,538r4,-2l673,530r4,-2l679,524r4,-2l691,513r2,-4l698,507r2,-4l702,501r2,-5l706,492r2,-2l710,487r2,-4l714,478r3,-2l719,472r2,-4l723,464r2,-5l725,457r2,-4l729,449r,-4l731,441r,-5l733,432r,-4l735,424r,-7xe" fillcolor="black" stroked="f">
                        <v:path o:connecttype="custom" o:connectlocs="720,425;709,452;697,480;670,512;645,531;620,546;591,559;557,567;451,569;406,561;367,550;331,538;292,519;254,500;217,478;184,452;132,408;81,349;61,318;42,290;28,256;17,223;9,180;15,109;25,83;40,57;69,24;100,3;61,19;28,62;15,87;4,115;2,197;11,231;21,265;38,292;57,328;96,379;138,425;185,465;227,491;265,515;305,533;344,550;379,563;421,573;525,580;574,571;605,561;635,548;662,531;693,502;707,478;720,452;728,423" o:connectangles="0,0,0,0,0,0,0,0,0,0,0,0,0,0,0,0,0,0,0,0,0,0,0,0,0,0,0,0,0,0,0,0,0,0,0,0,0,0,0,0,0,0,0,0,0,0,0,0,0,0,0,0,0,0,0"/>
                      </v:shape>
                      <v:shape id="Freeform 9" o:spid="_x0000_s1033" style="position:absolute;left:222;top:159;width:867;height:609;visibility:visible;mso-wrap-style:square;v-text-anchor:middle" coordsize="868,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Eb88IA&#10;AADcAAAADwAAAGRycy9kb3ducmV2LnhtbERPTWvCQBC9C/0PyxR6CbqxGpHoKqXQ4sWDsYceh+yY&#10;DWZnQ3aNaX+9Kwje5vE+Z70dbCN66nztWMF0koIgLp2uuVLwc/waL0H4gKyxcUwK/sjDdvMyWmOu&#10;3ZUP1BehEjGEfY4KTAhtLqUvDVn0E9cSR+7kOoshwq6SusNrDLeNfE/ThbRYc2ww2NKnofJcXKyC&#10;fZJ8zzL5n/TIy8s5M2H+22ul3l6HjxWIQEN4ih/unY7zsyncn4kX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oRvzwgAAANwAAAAPAAAAAAAAAAAAAAAAAJgCAABkcnMvZG93&#10;bnJldi54bWxQSwUGAAAAAAQABAD1AAAAhwMAAAAA&#10;" path="m4,64l,77,8,73r8,-5l23,64r8,-3l37,57r9,-4l53,48r9,-4l70,42r8,-4l87,36r8,-4l104,29r8,-2l120,25r9,-2l139,21r8,-4l155,17r11,-2l174,13r8,l193,11r8,l210,8r76,l295,11r19,l324,13r11,l342,15r10,2l361,19r10,2l382,23r8,2l401,27r10,2l420,32r10,4l440,38r8,4l459,46r8,5l477,53r9,4l496,61r9,3l515,68r9,5l533,77r9,6l552,87r8,7l569,98r10,6l588,111r8,6l605,121r10,6l621,134r10,6l639,146r7,7l654,159r8,8l671,174r6,6l685,185r21,23l715,215r6,8l726,230r7,8l739,244r6,9l752,261r6,9l764,276r4,8l775,293r6,8l785,308r4,9l794,323r6,9l804,340r4,11l813,357r4,8l820,376r4,8l826,393r4,8l835,410r2,8l839,426r2,8l845,444r2,9l849,461r2,9l853,478r,8l856,497r2,8l858,514r2,8l860,541r2,8l862,565r-2,11l860,593r-2,8l858,610r-2,l866,607r,-8l868,589r,-60l866,520r,-10l864,501r-2,-8l862,484r-2,-10l858,465r-2,-8l853,446r-2,-8l849,430r-4,-8l843,414r-2,-9l837,397r-5,-11l830,378r-4,-8l822,361r-3,-8l815,344r-5,-8l806,327r-4,-8l796,311r-4,-8l785,295r-4,-9l775,278r-7,-8l762,263r-4,-8l752,248r-7,-8l739,232r-6,-9l724,217r-5,-9l690,182r-9,-6l675,167r-8,-6l660,155r-8,-7l641,142r-8,-6l627,127r-10,-6l609,115r-9,-4l592,104,581,98r-8,-6l565,87r-9,-6l546,77,535,71r-7,-5l519,62,509,59r-8,-4l490,51r-8,-5l471,44,461,40r-9,-4l442,32r-8,-3l424,27r-8,-4l405,21,395,19r-9,-2l376,15r-9,-4l357,11,348,8,338,6,328,4r-19,l301,2r-10,l280,,216,r-8,2l197,2r-8,2l180,4,170,6r-9,2l153,8r-10,3l135,13r-8,2l118,17r-10,2l99,23r-8,2l83,27r-7,5l66,36r-9,2l49,42r-5,2l35,51r-8,2l19,59r-9,3l4,66r,-2xe" fillcolor="black" stroked="f">
                        <v:path o:connecttype="custom" o:connectlocs="16,68;46,53;78,38;112,27;147,17;182,13;286,8;335,13;371,21;411,29;443,42;481,57;519,73;555,94;591,117;626,140;657,167;701,208;728,238;753,270;776,301;795,327;812,360;825,396;836,429;846,465;853,500;857,544;853,596;861,594;861,505;855,469;846,433;836,400;821,365;805,331;787,303;763,270;740,240;714,208;662,161;628,136;595,111;560,87;523,66;485,51;447,36;416,23;376,15;338,6;291,2;197,2;161,8;127,15;91,25;57,38;27,53;4,64" o:connectangles="0,0,0,0,0,0,0,0,0,0,0,0,0,0,0,0,0,0,0,0,0,0,0,0,0,0,0,0,0,0,0,0,0,0,0,0,0,0,0,0,0,0,0,0,0,0,0,0,0,0,0,0,0,0,0,0,0,0"/>
                      </v:shape>
                      <v:shape id="Freeform 10" o:spid="_x0000_s1034" style="position:absolute;left:43;top:93;width:1064;height:1069;visibility:visible;mso-wrap-style:square;v-text-anchor:middle" coordsize="1065,1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utgMEA&#10;AADcAAAADwAAAGRycy9kb3ducmV2LnhtbERP24rCMBB9F/Yfwizsi6ypRUWqUURxERRB1w8YmrEp&#10;NpPSxFr/3ggL+zaHc535srOVaKnxpWMFw0ECgjh3uuRCweV3+z0F4QOyxsoxKXiSh+XiozfHTLsH&#10;n6g9h0LEEPYZKjAh1JmUPjdk0Q9cTRy5q2sshgibQuoGHzHcVjJNkom0WHJsMFjT2lB+O9+tgp/D&#10;PnXmdtxQTf1qde/a0WXaKvX12a1mIAJ14V/8597pOH+cwvuZeIF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LrYDBAAAA3AAAAA8AAAAAAAAAAAAAAAAAmAIAAGRycy9kb3du&#10;cmV2LnhtbFBLBQYAAAAABAAEAPUAAACGAwAAAAA=&#10;" path="m809,87r-7,-4l797,79r-8,-5l783,70r-7,-4l768,64r-9,-4l753,57r-8,-5l736,50r-6,-4l722,44r-9,-4l707,38r-9,-3l691,33r-8,-4l676,27r-8,-2l660,23r-9,-2l643,19r-9,l628,16,618,14r-7,l601,12r-6,-2l570,10,562,8r-59,l495,10r-22,l462,12r-8,2l447,14r-8,2l431,16r-9,3l414,21r-9,2l399,25r-8,2l382,29r-8,2l367,35r-7,3l352,40r-9,4l335,46r-6,4l320,52r-8,5l306,59r-7,3l291,66r-8,4l276,74r-8,5l263,83r-7,4l248,91r-6,4l235,100r-6,4l223,110r-9,4l208,121r-6,4l195,131r-6,4l177,148r-7,4l164,159r-4,6l154,171r-6,7l142,183r-4,4l131,195r-4,7l121,208r-4,6l110,221r-4,8l102,235r-6,7l91,248r-4,9l83,263r-4,6l75,276r-5,8l66,292r-2,6l60,306r-4,6l54,321r-4,8l48,336r-4,8l40,352r-2,7l36,367r-2,9l29,384r-2,6l27,399r-4,8l21,416r,7l19,431r-2,7l15,448r-2,6l13,471r-2,9l11,497r-3,8l8,571r3,7l11,586r2,9l13,613r2,7l17,628r2,9l21,645r,8l23,659r2,8l27,676r2,8l34,692r2,9l38,707r2,9l44,724r2,8l50,739r4,8l56,753r4,9l62,770r4,6l70,784r5,6l79,799r4,6l87,811r4,9l96,826r4,6l106,841r4,6l115,854r6,6l125,866r6,6l136,879r12,12l154,897r5,6l164,909r6,7l177,920r6,6l187,932r8,5l202,943r6,4l214,951r7,7l229,962r6,4l242,972r6,5l256,981r7,4l268,989r8,5l283,998r8,4l297,1006r9,4l312,1011r8,5l327,1020r8,2l343,1026r9,2l358,1030r9,3l374,1037r6,2l389,1041r8,2l405,1045r9,2l422,1049r9,2l439,1054r8,l454,1056r8,l471,1058r8,l486,1060r91,l585,1058r10,l601,1056r8,l618,1054r8,l634,1051r9,-2l651,1047r9,-2l666,1043r8,-2l683,1039r8,-2l696,1033r9,-3l713,1028r9,-2l728,1022r8,-2l745,1016r6,-2l759,1010r9,-4l774,1002r9,-2l789,994r8,-3l802,987r7,-6l815,979r8,-7l830,968r6,-4l842,960r9,-6l857,947r6,-4l870,939r12,-13l889,922r16,-17l911,899r6,-7l921,887r13,-12l938,868r6,-6l948,854r7,-7l959,841r4,-6l967,828r7,-8l978,814r4,-7l986,799r4,-7l995,784r2,-6l1001,770r4,-8l1009,756r2,-9l1015,741r2,-9l1021,724r2,-6l1027,709r2,-8l1031,692r3,-6l1036,678r4,-9l1042,661r,-8l1044,647r2,-8l1048,630r,-8l1050,613r2,-8l1052,597r3,-9l1055,563r2,-8l1057,516r-2,-11l1055,482r-3,-9l1052,465r-2,-8l1048,448r,-8l1046,431r-2,-8l1042,417r,-8l1040,401r-4,-9l1034,384r-3,-6l1029,369r-2,-8l1023,352r-2,-8l1019,338r-4,-9l1013,323r-4,-9l1005,306r-4,-6l999,292r-4,-6l990,278r-4,-7l982,263r-4,-6l974,248r-7,-6l963,235r-4,-6l955,221r-7,-7l944,208r-4,-6l927,189r-4,-6l917,178r-6,-7l906,165r-5,-6l895,154,882,142r-6,-4l863,125r-6,-4l851,117r-7,-7l838,106r-8,-4l823,98r-6,-7l809,87r4,-6l807,77r-7,-7l793,68r-6,-4l778,60r-6,-3l764,52r-9,-2l749,46r-8,-4l732,40r-6,-5l717,33r-8,-4l701,27r-7,-2l687,23r-8,-2l670,16r-8,l653,14r-8,-2l637,10,628,8,620,6r-9,l603,4r-8,l586,2r-16,l562,,503,r-8,2l479,2r-8,2l462,4r-8,2l445,6r-8,2l429,10r-9,l414,14r-9,2l397,16r-8,5l380,23r-7,2l365,27r-9,2l348,33r-7,2l333,38r-6,4l318,46r-8,4l301,52r-6,5l287,60r-7,4l272,68r-5,2l258,77r-6,4l244,85r-7,4l231,93r-8,7l216,104r-6,4l204,114r-6,5l185,131r-6,4l166,148r-6,4l154,159r-12,12l138,178r-7,5l125,189r-4,6l115,202r-5,8l104,217r-4,6l94,229r-5,9l85,244r-4,8l77,259r-4,8l68,273r-4,9l60,288r-4,9l54,302r-4,8l46,319r-4,6l40,333r-4,9l34,350r-2,7l27,365r-2,8l23,382r-2,8l19,397r-2,8l13,413r,8l11,429r-3,9l6,446r,8l4,463r,8l2,480r,17l,505r,66l2,580r,8l4,597r,8l6,613r,9l8,630r3,9l13,647r,8l15,663r4,8l21,680r2,6l25,695r2,8l29,711r5,9l36,726r4,9l42,743r4,8l48,758r5,8l56,774r4,6l64,788r2,9l73,803r4,8l81,818r4,6l89,830r5,9l100,845r4,6l108,860r7,6l119,872r6,7l129,885r7,6l142,897r12,12l159,916r5,6l170,926r19,19l195,949r7,5l208,960r8,6l223,970r6,5l235,979r9,6l250,989r8,5l265,998r7,4l278,1006r7,4l293,1014r8,2l308,1020r8,4l325,1026r8,4l339,1033r9,4l356,1039r9,2l373,1045r5,2l387,1049r8,2l403,1054r9,2l420,1058r6,2l437,1060r8,2l454,1064r6,l468,1066r18,l493,1068r27,l528,1070r17,l554,1068r16,l579,1066r16,l601,1064r10,l620,1062r8,-2l634,1060r9,-2l651,1056r9,-2l668,1051r8,-2l685,1047r7,-2l701,1041r8,-2l715,1037r9,-4l732,1030r9,-4l747,1024r8,-4l762,1016r8,-2l776,1010r9,-4l793,1002r6,-4l807,994r6,-5l819,985r7,-6l834,975r6,-5l847,966r8,-6l861,956r7,-7l874,945r12,-13l893,928r12,-12l911,909r10,-10l927,891r13,-12l944,872r7,-6l955,860r6,-6l965,845r4,-6l974,832r6,-8l984,818r4,-7l993,803r4,-6l1001,788r4,-8l1007,774r6,-8l1015,760r4,-9l1021,743r4,-8l1027,728r4,-8l1034,711r2,-6l1040,697r2,-9l1044,680r2,-9l1048,663r2,-8l1052,647r3,-6l1055,630r2,-8l1059,613r2,-8l1061,590r2,-10l1063,555r2,-9l1065,513r-2,-8l1063,488r-2,-8l1061,465r-2,-11l1057,446r,-8l1055,429r-3,-6l1050,416r-2,-9l1046,399r-2,-9l1042,382r-2,-9l1038,365r-4,-8l1031,350r-2,-8l1025,333r-2,-8l1019,319r-4,-9l1013,302r-4,-5l1005,290r-4,-8l997,273r-4,-6l988,259r-4,-7l980,244r-4,-6l969,231r-4,-8l961,217r-6,-7l951,204r-5,-6l940,191r-6,-8l930,179r-7,-8l917,165r-4,-6l906,154r-5,-6l889,135r-7,-4l870,119r-9,-5l855,110r-6,-6l842,100r-8,-7l828,89r-7,-4l813,81r-4,6xe" fillcolor="black" stroked="f">
                        <v:path o:connecttype="custom" o:connectlocs="725,46;629,19;454,14;360,38;268,79;189,135;117,214;64,298;27,390;8,505;25,662;60,757;110,842;183,921;263,980;352,1023;447,1049;621,1049;717,1021;804,976;900,900;969,815;1012,727;1041,634;1047,473;1026,378;990,286;935,202;846,117;773,60;682,23;581,2;420,10;327,42;237,89;142,171;81,252;36,342;8,438;4,600;27,698;66,792;125,874;216,961;301,1011;395,1046;520,1063;638,1053;736,1021;821,974;916,894;983,806;1026,715;1052,617;1054,454;1029,357;988,267;929,183;844,104" o:connectangles="0,0,0,0,0,0,0,0,0,0,0,0,0,0,0,0,0,0,0,0,0,0,0,0,0,0,0,0,0,0,0,0,0,0,0,0,0,0,0,0,0,0,0,0,0,0,0,0,0,0,0,0,0,0,0,0,0,0,0"/>
                      </v:shape>
                      <v:shape id="Freeform 11" o:spid="_x0000_s1035" style="position:absolute;left:49;top:99;width:836;height:1055;visibility:visible;mso-wrap-style:square;v-text-anchor:middle" coordsize="837,10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ZlrMEA&#10;AADcAAAADwAAAGRycy9kb3ducmV2LnhtbERPTWvCQBC9C/6HZYTezERDJaSuUpRCb6JtocchO25C&#10;s7MhuzXpv+8Khd7m8T5nu59cp248hNaLhlWWg2KpvWnFanh/e1mWoEIkMdR5YQ0/HGC/m8+2VBk/&#10;yplvl2hVCpFQkYYmxr5CDHXDjkLme5bEXf3gKCY4WDQDjSncdbjO8w06aiU1NNTzoeH66/LtNNjR&#10;IrbF8fN6KuuyLNB9bM5O64fF9PwEKvIU/8V/7leT5j8WcH8mXY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2ZazBAAAA3AAAAA8AAAAAAAAAAAAAAAAAmAIAAGRycy9kb3du&#10;cmV2LnhtbFBLBQYAAAAABAAEAPUAAACGAwAAAAA=&#10;" path="m801,80r3,-1l798,75r-6,-4l784,66,770,58r-8,-2l763,56,739,44r-9,-2l731,42r-7,-4l716,36r1,l708,32r-1,l701,29r-9,-2l685,25r1,l678,21r-1,l670,19,637,10r-9,l622,8,612,6r-7,l595,4,589,2r-25,l556,,496,r-8,2l489,2r-23,l455,4r-8,2l448,6r-8,l432,8r1,l424,8r-26,7l392,17r-25,6l360,27r-7,2l345,32r-9,4l328,38r-6,4l313,44r-8,4l299,51,276,62r-7,4l261,71r-6,4l256,75r-7,4l241,83,221,96r-6,6l216,102r-10,4l200,113r1,l194,117r-7,6l188,123r-7,4l168,140r1,l162,144r-6,7l152,158r,-1l146,163r-6,6l134,175r-4,4l123,187r,1l119,195r,-1l113,200r-4,7l109,206r-7,7l98,222r-4,6l94,227r-6,7l83,241r-4,8l67,268r-9,17l56,291r-4,8l48,305r-2,9l42,322r-2,6l32,345r-2,7l26,368r-5,9l19,383r,10l19,392r-4,8l13,408r,9l13,416r-2,8l9,431,7,441r-2,6l5,465r,-1l2,473r,18l2,490,,498r,67l2,572r,8l5,589r,18l7,614r6,25l13,647r2,6l21,678r5,9l26,686r2,9l30,701r2,9l36,719r,-1l38,726r4,8l42,733r4,8l48,747r,2l52,757r,-1l54,765r4,6l62,779r5,6l71,794r8,12l83,815r9,13l98,836r8,13l113,855r4,6l123,868r4,6l140,886r6,6l151,898r5,6l162,911r7,4l168,915r7,6l179,928r9,4l187,932r7,6l207,946r-1,l213,953r9,4l228,961r-1,l234,968r7,4l249,976r7,4l255,980r6,4l269,989r7,4l284,997r6,4l299,1007r6,1l305,1007r8,4l320,1015r8,3l328,1017r8,5l345,1024r6,3l360,1029r,-1l367,1032r6,3l432,1050r9,l440,1050r7,2l456,1052r-1,l464,1054r9,l472,1054r7,2l571,1056r8,-2l589,1054r6,-2l603,1052r9,-2l620,1050r34,-9l660,1039r26,-7l691,1028r-1,1l716,1021r7,-4l722,1018r8,-2l740,1011r-1,1l745,1010r,-1l753,1005r1,l763,1001r6,-4l768,998r10,-3l784,989r-1,1l792,986r6,-4l804,976r-1,1l810,974r9,-6l837,955r-3,-3l835,952r-19,12l815,964r-8,7l808,971r-6,2l794,979r-5,4l790,983r-8,2l774,992r1,l767,994r-6,4l752,1002r-8,3l738,1008r-9,4l721,1014r-6,4l689,1024r-6,5l684,1029r-25,6l653,1037r-34,8l620,1045r-9,l602,1048r1,l594,1048r-7,2l589,1050r-11,l570,1052r1,l480,1052r-7,-2l465,1050r-9,-2l448,1048r-7,-3l433,1045r-59,-14l368,1029r1,l361,1024r-9,-2l346,1020r-9,-2l339,1018r-10,-4l321,1012r1,l315,1008r-9,-5l300,1002r1,l292,998r-6,-4l278,990r-7,-5l263,981r-5,-4l251,973r-8,-4l237,964r-7,-6l224,954r-8,-4l209,943r-12,-8l190,929r-8,-5l182,925r-4,-7l172,912r-7,-4l159,901r-5,-6l154,896r-4,-7l143,883,131,871r,1l126,864r-6,-6l120,859r-4,-7l110,845r,1l101,834r,-1l95,824r,1l86,813r-4,-9l74,792r-4,-9l65,777r-4,-8l57,762r1,1l56,755r-5,-9l52,746r-2,-6l49,740r-3,-8l41,725r1,l40,717r-5,-8l36,709r-2,-9l32,694r-2,-9l25,677r1,l19,652r-1,l16,646r1,1l17,638,11,613,9,606r,1l9,587,7,579r,1l7,571,5,564r,1l5,499r2,-8l7,474r2,-9l9,448r2,-6l13,432r2,-7l17,417r,-7l19,401r-1,1l23,393r,-9l26,378r-1,1l30,370r4,-17l36,346r-1,1l43,331r1,-1l47,323r-1,l49,315r1,l52,306r-1,1l55,301r4,-8l59,292r2,-6l61,287r9,-16l82,252r4,-9l91,237r6,-6l101,224r4,-8l112,209r4,-6l122,197r4,-6l133,182r4,-4l143,173r7,-7l155,160r4,-6l165,147r7,-4l184,131r6,-5l197,120r6,-4l209,109r9,-4l224,99,243,86r8,-4l258,78r5,-4l271,69r7,-4l301,54r-1,1l306,53r1,-1l315,47r-1,1l323,45r7,-4l329,42r8,-2l347,35r-1,1l354,34r7,-3l369,26r-1,1l393,21r6,-2l425,13r8,l441,10r7,l456,8,467,6r22,l497,4r59,l555,4r8,2l589,6r-2,l594,8r10,2l612,10r-1,l621,13r6,2l637,15r-1,l669,23r7,2l676,24r8,4l691,32r9,2l706,36r,-1l715,40r8,2l723,41r6,4l738,48r,-1l761,60r8,2l769,61r13,8l790,74r-1,l794,78r1,l803,83r-2,-3xe" fillcolor="black" stroked="f">
                        <v:path o:connecttype="custom" o:connectlocs="734,44;687,27;607,6;461,2;392,17;305,48;221,96;181,127;134,175;102,213;56,291;21,377;9,431;0,560;21,673;42,729;62,774;117,856;168,910;222,952;269,984;328,1013;427,1045;474,1051;655,1034;734,1007;779,984;829,947;785,978;724,1007;615,1040;566,1047;368,1024;322,1007;263,976;197,930;154,891;110,840;70,778;49,735;30,680;9,601;7,491;19,401;35,347;55,301;97,231;143,173;203,116;278,65;329,42;399,19;551,4;616,13;695,34;756,60;796,80" o:connectangles="0,0,0,0,0,0,0,0,0,0,0,0,0,0,0,0,0,0,0,0,0,0,0,0,0,0,0,0,0,0,0,0,0,0,0,0,0,0,0,0,0,0,0,0,0,0,0,0,0,0,0,0,0,0,0,0,0"/>
                      </v:shape>
                      <v:shape id="Freeform 12" o:spid="_x0000_s1036" style="position:absolute;left:41;top:91;width:1060;height:962;visibility:visible;mso-wrap-style:square;v-text-anchor:middle" coordsize="1061,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hABcQA&#10;AADcAAAADwAAAGRycy9kb3ducmV2LnhtbERPTWvCQBC9F/oflin0UuqmkkZN3QQRBAVr0Op9yE6T&#10;0OxsyG41/ntXKPQ2j/c583wwrThT7xrLCt5GEQji0uqGKwXHr9XrFITzyBpby6TgSg7y7PFhjqm2&#10;F97T+eArEULYpaig9r5LpXRlTQbdyHbEgfu2vUEfYF9J3eMlhJtWjqMokQYbDg01drSsqfw5/BoF&#10;cVNOcLYvZu1iNy2Sl8/VsN2clHp+GhYfIDwN/l/8517rMP89hvsz4QK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oQAXEAAAA3AAAAA8AAAAAAAAAAAAAAAAAmAIAAGRycy9k&#10;b3ducmV2LnhtbFBLBQYAAAAABAAEAPUAAACJAwAAAAA=&#10;" path="m845,963r9,-6l860,950r13,-8l885,929r7,-4l908,908r6,-6l920,896r4,-6l937,878r4,-7l947,865r5,-8l958,850r12,-19l977,823r8,-13l989,802r5,-6l998,787r1,-1l1001,780r-1,1l1004,773r4,-8l1012,758r4,-9l1015,750r4,-7l1021,734r-1,1l1024,727r1,-1l1027,720r-1,1l1031,711r5,-17l1038,688r2,-8l1039,681r5,-10l1046,663r,-8l1048,649r4,-17l1052,624r5,-17l1057,599r2,-9l1059,565r2,-8l1061,517r-2,-11l1059,507r,-24l1057,474r,1l1057,466r-5,-17l1052,450r,-9l1048,424r-2,-6l1046,419r,-9l1044,402r-5,-9l1040,393r-2,-8l1036,379r-5,-17l1026,353r1,l1025,345r-2,-6l1022,339r-4,-9l1019,330r-2,-6l1016,324r-4,-9l1008,307r-4,-6l1005,301r-3,-8l998,287r-4,-8l989,272r-4,-8l981,257r-4,-9l970,242r,1l962,230r-4,-9l952,214r,1l943,202,930,189r,1l926,183r-6,-6l914,171r,1l909,166r,-1l904,159r-6,-5l885,142r-6,-5l866,125r-12,-9l848,110r-7,-4l833,102r-6,-5l820,91r-8,-4l812,90r5,-8l810,76r-7,-6l795,68r1,l790,64,766,52r-9,-2l758,50r-6,-4l743,42r-9,-2l735,40r-7,-5l719,33r1,l711,29r-8,-2l696,25r-7,-2l681,21r1,l672,16r-8,l622,6r-9,l605,4r-8,l588,2r-16,l564,,504,r-8,2l497,2r-17,l472,4r1,l463,4r-8,2l456,6r-10,l430,10r1,l421,10r-6,4l406,16r1,l398,16r-8,5l381,23r-7,2l357,29r-8,4l342,35r-8,2l328,42r-17,8l302,52r-6,4l288,60r-7,4l273,68r-5,2l258,76r1,l253,81r-8,4l232,93r-1,l223,100r1,l210,108r-6,6l205,114r-8,5l185,131r1,l179,135r-13,13l167,148r-7,4l154,159r-12,12l138,179r,-2l131,183r-6,6l121,196r,-1l114,202r-4,9l110,210r-6,6l100,224r,-1l93,229r-4,10l85,245r-4,8l77,260r-5,8l68,274r-4,9l60,289r-4,9l54,303r-4,8l46,320r-4,6l40,334r-4,9l34,351r-3,7l27,366r-6,25l19,398r-2,8l13,414r,9l13,422,6,447r,9l6,455r-2,9l4,473r,-1l2,481r,18l2,498,,506r,67l2,582r,8l4,599,6,589r,1l6,581,4,572r,1l4,507r2,-8l6,482r2,-9l8,465r2,-9l10,448r7,-25l17,415r-1,1l21,407r2,-8l25,392r6,-25l30,368r5,-8l36,359r2,-7l40,344r-1,1l44,335r2,-8l45,328r4,-6l54,313r,-1l57,304r2,-5l59,300r4,-9l67,285r4,-9l76,270r4,-8l84,255r4,-8l92,241r5,-9l103,226r4,-6l113,213r5,-8l124,199r4,-7l134,186r7,-5l145,174r13,-12l163,155r6,-4l182,139r6,-5l201,122r6,-5l213,111r13,-8l234,96r13,-8l255,84r6,-4l270,73r-1,l274,71r1,l284,67r6,-4l289,63r9,-3l305,55r-2,1l312,54r18,-9l336,41r-1,1l343,40r7,-3l351,36r8,-4l358,33r17,-4l382,27r9,-2l400,20r-1,1l407,21r9,-4l423,13r-1,1l431,14r16,-4l456,10r8,-2l473,8r8,-2l497,6r8,-2l564,4r-1,l571,6r17,l587,6r8,2l605,8r-1,l612,10r10,l621,10r42,11l672,21r-1,-1l679,25r9,2l695,29r7,2l710,33r,-1l718,37r9,3l727,39r6,4l741,46r,-1l750,49r6,4l765,56r,-1l788,67r6,4l801,74r-1,-1l807,80r7,4l813,82r-5,7l818,94r-1,l823,101r8,4l839,109r6,4l844,113r7,7l864,128r-1,l876,141r7,4l882,145r13,12l902,162r-1,l906,168r5,6l917,181r6,5l927,192r13,13l948,217r7,7l959,232r8,13l974,251r4,9l982,266r4,8l990,281r5,8l999,295r,-1l1001,302r4,7l1009,318r,-2l1012,325r3,6l1015,332r4,9l1019,340r2,6l1023,354r4,10l1027,363r4,17l1033,386r3,8l1040,404r,-1l1042,411r,8l1044,425r4,17l1048,450r4,17l1052,475r2,9l1054,507r3,11l1057,557r,-2l1054,564r,26l1054,589r-2,9l1052,607r,-1l1048,623r,9l1048,631r-4,17l1042,654r,9l1042,662r-2,8l1036,679r-3,8l1031,693r-4,17l1023,719r-2,6l1017,733r-2,9l1011,748r-2,9l1005,763r-4,8l997,779r-2,6l990,793r-4,7l982,808r-8,13l974,820r-7,8l967,829r-12,19l955,847r-7,6l944,863r,-1l938,868r-4,8l934,874r-13,13l917,892r-6,7l905,905r-17,17l890,922r-8,4l870,939r1,l857,947r-6,6l842,960r3,3xe" fillcolor="black" stroked="f">
                        <v:path o:connecttype="custom" o:connectlocs="915,891;980,805;1007,753;1021,716;1043,644;1054,501;1043,424;1026,362;1011,324;980,264;938,202;899,159;822,97;785,64;714,33;659,16;496,2;430,10;374,25;288,60;231,93;179,135;125,189;93,229;56,298;27,366;6,455;2,577;6,494;21,407;39,345;59,300;97,232;145,174;226,103;284,67;335,42;400,20;464,8;582,6;666,20;722,39;789,71;818,101;878,145;922,192;981,274;1007,325;1026,380;1043,450;1049,585;1037,649;1016,720;985,788;943,848;900,900;840,958" o:connectangles="0,0,0,0,0,0,0,0,0,0,0,0,0,0,0,0,0,0,0,0,0,0,0,0,0,0,0,0,0,0,0,0,0,0,0,0,0,0,0,0,0,0,0,0,0,0,0,0,0,0,0,0,0,0,0,0,0"/>
                      </v:shape>
                      <v:shape id="Freeform 13" o:spid="_x0000_s1037" style="position:absolute;left:45;top:171;width:1064;height:994;visibility:visible;mso-wrap-style:square;v-text-anchor:middle" coordsize="1065,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gC9sIA&#10;AADcAAAADwAAAGRycy9kb3ducmV2LnhtbERPTWvCQBC9F/oflil4qxuliqSuokKLV1Mx9jZmx2ww&#10;OxuyWxP/vSsIvc3jfc582dtaXKn1lWMFo2ECgrhwuuJSwf7n630GwgdkjbVjUnAjD8vF68scU+06&#10;3tE1C6WIIexTVGBCaFIpfWHIoh+6hjhyZ9daDBG2pdQtdjHc1nKcJFNpseLYYLChjaHikv1ZBU1+&#10;+s5305Hp9OpQntcfWf573Cg1eOtXnyAC9eFf/HRvdZw/mcDjmXiB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eAL2wgAAANwAAAAPAAAAAAAAAAAAAAAAAJgCAABkcnMvZG93&#10;bnJldi54bWxQSwUGAAAAAAQABAD1AAAAhwMAAAAA&#10;" path="m,519r,8l2,535r,9l9,569r,8l11,585r4,9l15,593r2,9l19,608r6,25l30,643r,-1l32,648r,1l36,658r,-1l38,665r4,9l42,673r2,7l44,681r4,8l48,688r4,9l56,703r4,8l60,710r2,10l68,726r5,8l85,753r4,9l96,768r4,6l104,783r6,6l115,796r6,6l125,808r6,6l138,820r12,12l155,839r5,6l167,849r-1,l185,868r14,9l198,877r6,6l212,889r1,l232,902r-1,l240,908r1,l247,912r8,5l262,921r7,4l282,933r8,4l290,938r8,2l298,939r7,4l313,948r9,2l322,949r8,4l330,955r6,2l336,956r9,5l361,965r,-1l370,968r5,2l375,971r42,11l423,984r12,l434,984r17,4l458,988r-1,l465,990r19,l483,990r7,2l518,992r-1,l525,995r18,l552,992r16,l577,990r16,l599,988r10,l626,984r6,l683,971r7,-3l700,964r-1,1l707,963r6,-2l714,960r9,-4l722,957r8,-2l740,949r-1,1l745,948r1,-1l754,943r7,-4l760,940r8,-2l792,925r6,-4l806,917r12,-9l825,902r8,-4l846,889r8,-6l860,879r7,-7l873,868r13,-12l892,851r12,-12l910,832r10,-10l926,814r13,-12l943,796r7,-7l954,783r6,-6l964,768r9,-12l979,747r8,-13l992,726r4,-6l1004,703r1,-1l1007,696r-1,1l1012,689r3,-7l1014,683r5,-10l1021,665r-1,1l1024,658r1,-1l1027,650r-1,1l1032,642r2,-9l1036,627r-1,1l1040,619r10,-42l1053,569r2,-6l1055,552r6,-25l1061,512r2,-10l1063,477r2,-9l1065,434r-2,-8l1063,427r,-18l1061,401r,1l1061,386r-2,-11l1057,367r,1l1057,359r-2,-9l1053,344r-3,-8l1038,286r-5,-8l1034,278r-2,-7l1029,263r-5,-9l1025,254r-3,-8l1018,240r-4,-9l1015,231r-3,-8l1008,218r-4,-7l996,194r-4,-6l987,180r-4,-7l979,165r-4,-8l969,151r,1l964,144r-4,-8l954,130r,1l945,117r-6,-6l933,103r-4,-4l922,91r-6,-6l916,86r-4,-7l905,74r-5,-6l888,55r-7,-4l869,39r-9,-5l854,30r-6,-6l841,20r-8,-7l820,5,810,r-5,8l807,11r5,-7l810,4r8,4l831,16r-1,l838,23r1,l846,27r-1,l851,33r7,4l867,42r-1,l878,54r8,5l884,59r13,12l902,77r8,5l909,82r4,6l919,94r6,8l930,106r6,8l942,121r9,12l957,140r4,6l965,154r7,7l976,167r4,8l984,182r4,8l993,196r8,17l1005,220r3,5l1008,224r3,8l1015,242r4,6l1019,247r2,8l1025,265r,-1l1027,272r2,7l1029,280r5,8l1034,287r12,51l1048,345r2,6l1053,360r,8l1055,376r2,11l1057,402r2,8l1059,427r2,8l1061,468r,-1l1059,475r,27l1059,501r-2,10l1057,527r,-1l1050,551r,12l1050,562r-2,6l1046,575r-10,43l1032,626r-3,6l1027,641r-4,8l1021,655r-4,9l1015,672r-4,9l1008,687r,-1l1003,694r-2,7l993,718r-5,6l984,732r-8,13l976,744r-6,8l970,753r-9,13l957,774r,-1l951,780r-5,7l946,786r-6,6l936,800r,-1l923,811r-6,8l907,829r-6,7l889,848r1,l882,852r-12,13l871,865r-8,4l857,876r1,l852,880r-1,l842,886r2,l831,894r-10,5l815,905r1,l804,913r-8,5l790,922r-23,11l758,936r-6,4l744,944r-7,2l729,950r-8,2l712,957r-6,2l698,961r-9,4l682,967r-51,13l632,980r-7,l608,984r1,l598,984r-7,2l593,986r-17,l567,988r1,l551,988r-9,2l543,990r-17,l518,988r-27,l484,986r-18,l458,984r-6,l435,980r-11,l418,978,376,967r-5,-2l372,965r-9,-4l346,957r1,l338,952r-1,l331,950r1,l323,946r-9,-2l315,944r-8,-4l299,936r-8,-3l283,930r1,l271,922r-7,-4l257,913r-8,-4l243,905r-9,-6l215,886r-8,-6l201,873r-13,-8l169,846r-6,-4l158,836r,1l154,829,141,817r-6,-6l128,805r,1l124,799r-6,-7l118,793r-4,-7l107,780r,1l103,772r-4,-7l93,759r,1l88,751,76,732r-4,-9l65,717r1,1l64,709r-5,-8l55,694r-3,-7l47,679r1,l46,672r-1,l41,664r1,l40,655r-5,-8l36,647r-2,-6l33,641r-4,-9l30,632,23,607r-2,-6l19,592r-5,-8l15,584r-2,-9l13,577r,-9l6,543r,1l6,534,4,526r,1l4,518,2,509,,519xe" fillcolor="black" stroked="f">
                        <v:path o:connecttype="custom" o:connectlocs="15,589;32,644;48,684;73,729;121,797;166,844;231,897;290,932;330,948;375,965;457,983;538,990;627,979;718,951;756,934;828,893;899,834;955,772;1000,697;1015,661;1030,623;1058,497;1056,402;1045,336;1017,246;987,188;955,136;911,85;855,34;802,11;841,27;879,59;925,106;971,167;1003,224;1022,272;1048,360;1056,468;1045,546;1022,636;998,689;965,748;931,795;877,847;837,881;785,917;707,952;603,979;546,983;458,979;363,956;314,939;264,913;188,860;128,800;103,767;66,713;45,667;29,627;13,572;2,504" o:connectangles="0,0,0,0,0,0,0,0,0,0,0,0,0,0,0,0,0,0,0,0,0,0,0,0,0,0,0,0,0,0,0,0,0,0,0,0,0,0,0,0,0,0,0,0,0,0,0,0,0,0,0,0,0,0,0,0,0,0,0,0,0"/>
                      </v:shape>
                      <v:shape id="Freeform 14" o:spid="_x0000_s1038" style="position:absolute;left:166;top:240;width:907;height:686;visibility:visible;mso-wrap-style:square;v-text-anchor:middle" coordsize="908,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chV8MA&#10;AADcAAAADwAAAGRycy9kb3ducmV2LnhtbERP22rCQBB9L/gPywh9qxuFik3dSCkEGghCteDrkB2T&#10;kOxsml1z6de7hULf5nCusz9MphUD9a62rGC9ikAQF1bXXCr4OqdPOxDOI2tsLZOCmRwcksXDHmNt&#10;R/6k4eRLEULYxaig8r6LpXRFRQbdynbEgbva3qAPsC+l7nEM4aaVmyjaSoM1h4YKO3qvqGhON6Pg&#10;kmc/8/fONPiSHfMinS/XYc1KPS6nt1cQnib/L/5zf+gw/3kLv8+EC2R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chV8MAAADcAAAADwAAAAAAAAAAAAAAAACYAgAAZHJzL2Rv&#10;d25yZXYueG1sUEsFBgAAAAAEAAQA9QAAAIgDAAAAAA==&#10;" path="m902,563r-6,7l892,576r-7,8l873,597r-7,4l860,608r-5,6l849,620r-9,4l832,629r-7,3l817,636r-6,6l802,644r-10,5l783,653r-8,2l767,659r-9,2l751,663r-11,5l730,670r-9,l711,672r-8,2l692,676r-21,l661,678r-31,l620,676r-34,l575,674r-10,-2l553,670r-10,l532,665r-12,-2l509,661r-10,-2l486,655r-10,-2l463,649r-11,-5l441,640r-10,-4l418,632r-11,-3l395,622r-11,-4l372,614r-11,-6l350,601r-11,-6l327,589r-11,-7l306,576r-13,-6l282,561r-10,-6l261,546r-11,-8l242,532r-11,-9l220,515r-10,-7l202,499r-11,-6l183,484r-11,-8l164,465,148,449r-8,-9l133,430r-8,-9l119,413r-9,-9l104,395r-6,-9l89,378,83,368,79,357r-7,-8l66,338r-6,-8l56,321,51,311r-5,-9l44,292,38,282r-2,-8l31,263r-4,-8l25,244r-2,-8l19,225r-2,-8l15,206r-2,-8l13,187r-3,-8l10,170,8,161r,-36l10,117r,-9l13,100r,-10l15,81r4,-8l21,64r2,-7l25,48r4,-6l34,34r4,-9l42,17r4,-6l50,4,44,,38,6r-4,9l29,23r-4,9l21,38r-2,8l15,55r-2,7l10,71,8,79,6,87,4,96,2,106r,17l,134r,27l2,170r,9l4,187r,11l6,206r4,11l13,227r2,9l17,246r4,9l23,265r4,11l31,284r5,10l40,302r4,11l50,323r4,9l58,342r6,9l70,361r7,9l83,380r6,11l98,399r6,10l112,417r7,8l125,436r17,17l150,463r7,9l168,480r17,17l195,505r9,9l214,521r11,9l235,538r11,6l255,553r13,8l278,568r11,8l301,582r11,7l324,597r11,6l348,608r9,6l370,620r10,7l393,630r12,6l416,640r12,4l439,649r13,4l461,657r13,4l484,663r13,5l509,670r11,2l532,676r11,l553,678r12,2l575,682r13,l599,684r10,l620,687r43,l673,684r11,l694,682r11,l715,680r9,-2l734,676r11,l753,672r9,-2l771,668r8,-5l790,661r8,-4l807,653r8,-4l823,644r9,-4l838,636r8,-6l853,627r7,-7l873,608r6,-5l885,597r7,-8l904,576r4,-8l902,563xe" fillcolor="black" stroked="f">
                        <v:path o:connecttype="custom" o:connectlocs="880,579;850,609;820,627;787,644;753,656;716,665;666,671;581,671;538,665;494,654;452,639;407,624;361,603;316,577;272,550;231,518;191,488;148,444;119,408;89,373;66,338;46,302;31,263;19,225;13,187;8,125;13,90;23,57;38,25;44,0;25,32;13,62;4,96;0,161;4,198;15,236;27,276;44,313;64,346;89,386;119,420;157,467;204,509;246,539;289,571;335,598;380,622;428,639;469,656;515,667;560,675;604,679;679,679;719,673;757,665;793,652;827,635;855,615;887,584" o:connectangles="0,0,0,0,0,0,0,0,0,0,0,0,0,0,0,0,0,0,0,0,0,0,0,0,0,0,0,0,0,0,0,0,0,0,0,0,0,0,0,0,0,0,0,0,0,0,0,0,0,0,0,0,0,0,0,0,0,0,0"/>
                      </v:shape>
                      <v:shape id="Freeform 15" o:spid="_x0000_s1039" style="position:absolute;left:59;top:482;width:867;height:612;visibility:visible;mso-wrap-style:square;v-text-anchor:middle" coordsize="868,6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mLsQA&#10;AADcAAAADwAAAGRycy9kb3ducmV2LnhtbERPTWvCQBC9C/6HZYTedJOW2pJmIxpoK/RirYcex+yY&#10;BLOzIbvG1F/vFgRv83ifky4G04ieOldbVhDPIhDEhdU1lwp2P+/TVxDOI2tsLJOCP3KwyMajFBNt&#10;z/xN/daXIoSwS1BB5X2bSOmKigy6mW2JA3ewnUEfYFdK3eE5hJtGPkbRXBqsOTRU2FJeUXHcnoyC&#10;fnPB3/3l6+ljvsrzz90+Lk4YK/UwGZZvIDwN/i6+udc6zH9+gf9nwgUy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jZi7EAAAA3AAAAA8AAAAAAAAAAAAAAAAAmAIAAGRycy9k&#10;b3ducmV2LnhtbFBLBQYAAAAABAAEAPUAAACJAwAAAAA=&#10;" path="m868,545r,-9l862,538r-6,4l849,547r-6,2l837,553r-6,2l824,559r-6,3l810,565r-6,4l798,571r-6,2l785,575r-6,4l773,581r-9,2l758,586r-8,2l743,588r-8,2l729,592r-9,2l714,596r-8,l699,598r-8,2l682,600r-5,2l646,602r-9,3l597,605r-6,-3l559,602r-7,-2l544,598r-9,l527,596r-8,l510,594r-8,-2l496,590r-9,-2l479,588r-9,-5l462,581r-8,-2l445,577r-6,-2l431,573r-8,-4l415,567r-7,-2l400,561r-8,-2l383,555r-6,-2l368,549r-8,-4l354,542r-9,-4l337,534r-6,-4l322,526r-6,-5l309,517r-7,-4l294,509r-6,-4l279,500r-6,-6l267,490r-9,-4l252,481r-6,-6l239,471r-8,-6l225,460r-7,-5l212,449r-6,-4l199,438r-6,-4l187,428r-5,-7l175,415r-4,-6l165,402r-7,-4l152,390r-6,-7l142,377r-5,-6l125,358r-4,-5l116,347r-6,-7l106,334r-4,-6l97,319r-6,-6l87,307r-4,-7l79,292r-5,-6l70,279r-2,-8l64,264r-3,-6l57,251r-3,-7l50,236r-2,-6l44,223r-2,-8l38,209r-2,-9l33,194r-2,-8l29,179r-2,-8l25,164r-2,-8l21,151r-2,-9l17,136r,-8l15,121r-3,-6l12,107r-2,-7l10,77,8,71,8,28r2,-7l10,,4,7,2,11r,21l,40,,54r2,6l2,83r2,7l4,104r2,9l6,121r2,7l10,136r,6l12,151r3,5l17,164r2,7l21,179r2,9l25,194r4,8l31,209r2,6l38,223r2,7l44,238r2,6l50,253r2,5l57,267r4,6l64,281r4,7l70,296r6,6l79,309r4,8l89,323r4,7l97,336r7,8l108,351r4,6l118,362r7,7l129,375r4,6l152,400r4,7l182,432r5,6l193,442r13,13l212,460r6,5l225,471r8,4l239,481r7,5l252,492r8,4l267,500r8,7l281,511r9,4l296,519r6,4l310,528r8,4l324,536r9,4l341,545r9,4l356,553r8,2l371,559r8,2l387,565r9,4l404,571r6,4l419,577r8,2l435,581r8,5l451,588r9,2l468,592r9,2l485,596r6,2l500,600r8,2l517,602r8,3l533,607r9,l550,609r14,l572,611r17,l597,613r49,l652,611r17,l677,609r16,l699,607r9,-2l714,602r8,l729,600r8,-2l746,596r6,l760,594r7,-4l773,588r8,-2l788,583r6,-2l802,579r5,-4l814,573r6,-4l826,567r9,-5l841,561r6,-4l854,555r4,-4l864,547r4,-2xe" fillcolor="black" stroked="f">
                        <v:path o:connecttype="custom" o:connectlocs="844,542;813,557;780,570;745,583;709,591;672,597;554,597;514,591;474,583;434,570;400,556;360,540;322,521;288,500;252,476;218,450;187,423;158,393;125,353;102,323;79,292;61,258;44,223;31,186;21,151;12,115;8,28;2,32;4,90;10,136;19,171;31,209;46,244;64,281;83,312;108,346;133,376;193,437;233,470;267,495;302,518;341,540;379,556;419,572;455,585;495,595;537,602;592,608;688,604;724,595;762,585;797,574;830,557;859,542" o:connectangles="0,0,0,0,0,0,0,0,0,0,0,0,0,0,0,0,0,0,0,0,0,0,0,0,0,0,0,0,0,0,0,0,0,0,0,0,0,0,0,0,0,0,0,0,0,0,0,0,0,0,0,0,0,0"/>
                      </v:shape>
                      <v:shape id="Freeform 16" o:spid="_x0000_s1040" style="position:absolute;left:159;top:1;width:951;height:1165;visibility:visible;mso-wrap-style:square;v-text-anchor:middle" coordsize="952,1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rB7sUA&#10;AADcAAAADwAAAGRycy9kb3ducmV2LnhtbESPQW/CMAyF70j8h8hIXNBIV2CaOgJCk5i2I2Xb2WtM&#10;W2icqgm0+/fzYRI3W+/5vc/r7eAadaMu1J4NPM4TUMSFtzWXBj6P+4dnUCEiW2w8k4FfCrDdjEdr&#10;zKzv+UC3PJZKQjhkaKCKsc20DkVFDsPct8SinXznMMraldp22Eu4a3SaJE/aYc3SUGFLrxUVl/zq&#10;DCz7n2KXfp/PH/UiTxd49V+zN2/MdDLsXkBFGuLd/H/9bgV/JbTyjEy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GsHuxQAAANwAAAAPAAAAAAAAAAAAAAAAAJgCAABkcnMv&#10;ZG93bnJldi54bWxQSwUGAAAAAAQABAD1AAAAigMAAAAA&#10;" path="m,l2,4,4,8r,5l6,17r,4l8,25r2,5l10,34r2,4l14,42r2,4l18,51r,3l21,58r2,2l25,66r,2l27,75r2,4l31,81r2,6l35,92r2,4l40,100r2,4l44,108r,5l46,115r4,6l52,125r,5l56,134r2,4l58,142r5,4l65,151r2,4l68,159r2,3l72,166r2,5l78,175r,4l83,183r2,7l87,192r2,4l91,200r2,4l97,209r,4l101,217r3,4l106,225r4,5l112,234r2,4l118,244r2,5l125,251r2,6l129,261r2,4l135,269r4,4l141,277r5,4l148,285r2,7l154,296r2,4l160,304r2,5l167,313r2,6l177,327r2,5l183,336r2,4l194,349r2,6l200,359r2,4l205,368r5,3l214,375r2,6l235,400r-6,l229,402r-27,l202,404r-40,l162,402r-19,l141,400r-2,l141,409r5,6l148,419r4,6l154,432r4,6l160,444r4,5l169,455r2,6l175,468r2,6l181,477r2,6l188,490r4,6l194,500r4,6l202,513r1,4l208,523r4,7l216,534r2,6l222,544r4,7l229,557r8,8l241,572r4,4l250,582r2,3l256,592r4,4l264,602r9,9l277,617r2,4l287,630r5,6l300,644r4,7l315,661r10,9l327,676r18,16l354,700r12,15l370,717r7,6l381,725r4,7l389,734r4,4l400,742r12,13l419,759r4,4l427,765r4,5l438,774r4,4l448,780r8,9l463,793r4,2l473,798r3,4l481,804r6,5l491,811r6,4l502,819r4,2l512,825r6,5l523,832r2,2l521,838r-5,l514,840r-2,l508,844r-4,l502,847r-2,l500,849r-3,l495,851r-4,l491,853r-4,l485,855r-2,l481,857r-2,l476,859r-5,l469,861r-2,l465,863r-2,l461,866r-7,l452,868r-4,l448,870r-4,l442,872r-7,l433,874r-2,l429,876r-6,l421,878r-7,l412,880r-2,l406,882r-8,l396,884r-5,l389,887r-6,l381,889r-4,l381,893r4,2l391,899r5,3l404,911r6,4l414,917r5,4l425,926r4,4l435,932r5,4l446,940r4,2l456,947r5,2l467,953r4,4l476,961r5,2l487,968r4,2l497,974r7,4l508,980r6,4l521,989r4,2l531,995r6,2l544,1001r4,2l554,1007r6,2l567,1013r6,4l579,1019r5,4l590,1026r6,2l602,1032r7,2l614,1038r6,2l627,1042r2,2l635,1049r6,2l648,1055r6,2l660,1059r7,4l673,1066r8,4l685,1072r7,2l700,1078r6,2l713,1082r6,2l725,1089r7,2l740,1093r6,4l752,1099r6,2l766,1106r7,2l779,1110r8,2l794,1115r6,2l808,1119r7,2l823,1123r6,3l838,1130r6,2l852,1134r7,2l867,1138r6,2l880,1145r7,2l895,1149r7,2l910,1153r9,2l925,1157r8,2l940,1161r8,5l952,1166r-4,-3l944,1161r-4,-2l935,1157r-4,-2l927,1153r-4,-2l919,1149r-5,-2l912,1145r-6,-3l904,1138r-4,l895,1136r-4,-4l887,1130r-3,-2l880,1126r-4,-3l871,1121r-4,-2l863,1117r-4,-2l857,1113r-5,-1l848,1110r-4,-2l840,1106r-4,-3l831,1099r-4,-2l825,1095r-4,-2l817,1091r-5,-2l808,1087r-4,-3l800,1082r-2,-4l794,1078r-5,-4l785,1072r-4,-2l779,1068r-6,-2l768,1061r-4,-2l760,1057r-4,-2l752,1053r-3,-2l746,1047r-4,-3l738,1042r-2,-2l732,1038r-5,-2l723,1032r-4,-2l717,1028r-4,-2l709,1023r-5,-2l702,1017r-4,l692,1011r-4,-2l683,1007r-2,-4l677,1001r-4,-2l669,997r-7,-6l658,991r-6,-7l648,982r-5,-4l639,976r-2,-2l633,972r-6,-6l622,963r-2,-2l616,959r-4,-2l611,953r-4,-2l602,949r-2,-2l605,947r2,-3l611,944r1,-2l616,942r2,-2l620,940r2,-2l627,938r2,-2l633,936r2,-2l639,934r,-2l643,932r3,-2l650,930r2,-2l654,928r2,-2l660,926r,-3l662,923r2,-2l669,921r2,-2l673,919r2,-2l677,917r2,-2l683,915r2,-2l688,913r2,-2l692,911r,-2l696,909r2,-2l700,907r2,-3l704,904r,-2l709,902r2,-2l713,899r4,l717,897r2,l719,895r6,l725,893r2,l727,891r3,l732,889r2,l738,884r2,l740,882r2,l736,880r-6,-2l725,876r-6,-4l713,870r-4,-4l702,863r-6,-4l692,857r-7,-2l681,853r-6,-4l669,844r-7,-2l658,840r-6,-4l646,834r-5,-2l635,828r-4,-3l625,821r-5,-4l614,815r-3,-4l605,809r-5,-5l594,802r-6,-4l584,796r-5,-3l573,791r-6,-4l563,784r-5,-4l552,778r-6,-4l542,772r-5,-4l531,765r-6,-4l516,753r-4,-2l506,747r-4,-3l495,740r-2,-2l487,734r-4,-2l479,728r-6,-5l469,721r-4,-4l459,713r-5,-2l446,702r-6,-4l435,696r-4,-4l425,689r-8,-9l412,678r-6,-4l398,665r-7,-4l387,657r-4,-2l377,651,356,630r-7,-2l341,619r-3,-4l325,602r-6,-4l310,590,294,574r-5,-4l277,559r19,l298,557r27,l327,555r16,l345,553r15,l362,551r13,l377,549r19,l398,546r12,l412,544r9,l423,542r17,l442,540r8,l452,538r9,l465,536r11,l479,534r8,l489,532r2,l483,528r-7,-7l469,515r-6,-4l454,504r-6,-4l440,496,427,483r-8,-4l412,474r-6,-4l400,463r-9,-6l385,453r-6,-7l372,442,360,430r-9,-5l345,419r-5,-6l334,409,321,396r-6,-4l310,385r-6,-4l298,375,285,363r-6,-4l273,353r-7,-4l262,340r-6,-4l216,296,205,283r-5,-6l192,271r-4,-8l167,242r-5,-6l156,230r-4,-7l148,217,137,206r-4,-6l129,194,118,183r-4,-6l110,171r-4,-7l101,160r-4,-5l91,149r-2,-7l85,136r-7,-6l76,123r-6,-4l68,113r-3,-7l61,100,56,94,52,87,48,81,44,75,40,71,37,64,33,58,29,53,25,46,23,40,18,34,16,27,12,21,8,15,6,8,2,4,,xe" fillcolor="black" stroked="f">
                        <v:path o:connecttype="custom" o:connectlocs="14,42;33,87;56,134;78,179;106,225;139,273;177,327;216,381;141,409;177,474;216,534;260,591;327,671;412,750;473,793;520,829;490,846;467,856;433,869;391,879;414,912;471,952;526,990;591,1023;655,1054;727,1086;803,1114;882,1142;939,1156;895,1133;852,1108;807,1084;763,1056;722,1031;678,1002;632,969;600,942;630,929;657,918;685,906;708,894;729,884;697,858;636,827;579,791;520,756;469,716;406,669;319,593;360,553;442,540;476,521;391,457;310,385;200,277;118,183;70,119;29,53" o:connectangles="0,0,0,0,0,0,0,0,0,0,0,0,0,0,0,0,0,0,0,0,0,0,0,0,0,0,0,0,0,0,0,0,0,0,0,0,0,0,0,0,0,0,0,0,0,0,0,0,0,0,0,0,0,0,0,0,0,0"/>
                      </v:shape>
                      <v:shape id="Freeform 17" o:spid="_x0000_s1041" style="position:absolute;left:677;top:445;width:328;height:363;visibility:visible;mso-wrap-style:square;v-text-anchor:middle" coordsize="329,3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IeV8AA&#10;AADcAAAADwAAAGRycy9kb3ducmV2LnhtbERPS4vCMBC+L/gfwgh7W1OfaDWKCMLusXUVvA3N2Bab&#10;SW2i7f57Iwh7m4/vOatNZyrxoMaVlhUMBxEI4szqknMFv4f91xyE88gaK8uk4I8cbNa9jxXG2rac&#10;0CP1uQgh7GJUUHhfx1K6rCCDbmBr4sBdbGPQB9jkUjfYhnBTyVEUzaTBkkNDgTXtCsqu6d0omBxw&#10;kkTj2zlpJaf+1KbHH7lT6rPfbZcgPHX+X/x2f+swf7qA1zPhAr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lIeV8AAAADcAAAADwAAAAAAAAAAAAAAAACYAgAAZHJzL2Rvd25y&#10;ZXYueG1sUEsFBgAAAAAEAAQA9QAAAIUDAAAAAA==&#10;" path="m128,247r,10l130,259r,2l132,264r,2l134,266r,2l136,268r,4l138,272r4,4l144,276r,2l146,278r3,2l153,280r2,3l157,283r2,2l165,285r,2l189,287r3,-2l198,285r,-2l202,283r,-3l208,280r5,-4l213,274r2,l219,272r,-2l221,268r2,l223,266r2,-2l225,259r2,-2l227,38r-2,l225,36r-23,l202,,329,r,36l306,36r,2l304,38r,2l302,40r,232l300,274r,9l298,285r,4l296,289r,4l293,295r,2l291,299r,2l289,301r,3l287,305r,2l285,307r,2l281,313r-2,4l277,319r-2,l275,321r-2,l273,324r-4,4l267,328r-4,4l261,332r,2l259,334r-4,4l252,338r,2l248,340r-6,7l240,347r-2,2l231,349r-2,2l227,351r-2,2l221,355r-4,l213,357r-3,l208,359r-6,l200,361r-15,l183,364r-43,l138,361r-13,l121,359r-6,l115,357r-4,l109,355r-7,l100,353r-2,l96,351r-2,l92,349r-7,l83,347r-2,l81,345r-2,-2l77,343r-2,-3l73,340r-2,-2l69,338r-5,-4l62,334r,-2l60,332r-2,-2l58,328r-3,l55,326r-4,-5l49,321r,-2l47,319r,-2l42,313r,-2l38,309r,-2l36,307r,-2l34,304r,-3l32,299r,-2l28,293r,-6l26,285r,-5l24,280r,-6l21,272,21,38r-4,l17,36,,36,,,149,r,36l132,36r,2l128,38r,215l128,247xe" stroked="f">
                        <v:path o:connecttype="custom" o:connectlocs="130,254;132,261;136,263;142,271;146,273;155,278;164,280;187,280;197,278;208,271;214,267;218,263;220,254;220,38;197,0;301,36;299,40;295,269;293,284;288,290;286,296;282,300;280,304;272,314;268,316;262,323;256,329;247,333;237,342;226,344;220,348;208,352;197,354;178,359;125,356;115,352;102,350;96,346;85,344;81,340;75,335;69,333;62,327;58,323;51,316;47,314;42,306;36,302;34,296;28,288;26,275;21,267;17,36;149,0;132,38;128,242" o:connectangles="0,0,0,0,0,0,0,0,0,0,0,0,0,0,0,0,0,0,0,0,0,0,0,0,0,0,0,0,0,0,0,0,0,0,0,0,0,0,0,0,0,0,0,0,0,0,0,0,0,0,0,0,0,0,0,0"/>
                      </v:shape>
                      <v:shape id="Freeform 18" o:spid="_x0000_s1042" style="position:absolute;left:688;top:456;width:307;height:341;visibility:visible;mso-wrap-style:square;v-text-anchor:middle" coordsize="308,3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4LQMUA&#10;AADcAAAADwAAAGRycy9kb3ducmV2LnhtbESPT2vDMAzF74N9B6PBbquzHkpJ65YxKBRC6Z/tspuI&#10;1ThtLAfbS7NvXx0Ku0m8p/d+Wq5H36mBYmoDG3ifFKCI62Bbbgx8f23e5qBSRrbYBSYDf5RgvXp+&#10;WmJpw42PNJxyoySEU4kGXM59qXWqHXlMk9ATi3YO0WOWNTbaRrxJuO/0tChm2mPL0uCwp09H9fX0&#10;6w1Md2l++akOfbOtxmqzj1V2QzTm9WX8WIDKNOZ/8+N6awV/JvjyjEy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gtAxQAAANwAAAAPAAAAAAAAAAAAAAAAAJgCAABkcnMv&#10;ZG93bnJldi54bWxQSwUGAAAAAAQABAD1AAAAigMAAAAA&#10;" path="m280,246r,15l278,263r,4l276,269r,3l274,274r,4l272,280r,2l270,284r-2,1l268,289r-2,l266,292r-2,l264,294r-7,6l257,302r-1,l256,304r-2,l252,306r,2l250,308r,2l248,310r-2,3l244,313r,2l241,315r-4,4l235,319r-4,4l227,323r-4,4l218,327r-2,2l214,329r-2,3l208,332r-2,2l202,334r-3,2l195,336r,2l185,338r-2,2l172,340r-2,2l131,342r-2,-2l119,340r-2,-2l106,338r-2,-2l102,336r-4,-2l96,334r-3,-2l89,332r-2,-3l83,329r,-2l79,327r-5,-4l70,323r-4,-4l64,319r-4,-4l58,315r-5,-5l51,310r,-2l50,308r,-2l48,304r-2,l46,302r-2,l44,300r-6,-6l38,292r-2,l36,289r-2,l34,287r-3,-2l31,284r-2,-2l29,280r-4,-4l25,269r-2,l23,263r-2,-2l21,27r-2,l19,21r-2,l17,19r-2,l15,17r-2,l13,15,,15,,,127,r,15l114,15r,2l110,17r,4l108,21r,2l106,23r,225l108,250r,3l110,255r,4l112,259r,4l117,263r,2l123,272r2,l125,274r4,4l133,278r2,2l138,280r,2l142,282r2,2l152,284r,1l181,285r,-1l191,284r,-2l195,282r,-2l197,280r2,-2l204,278r2,-2l208,276r,-2l210,272r8,-7l218,263r2,l220,261r3,l223,257r2,l225,253r2,-3l227,244r2,l229,27r-2,l227,21r-2,l225,19r-2,l223,17r-3,l220,15r-18,l202,,308,r,15l289,15r,2l287,17r,2l285,19r,2l282,21r,6l280,27r,219xe" fillcolor="black" stroked="f">
                        <v:path o:connecttype="custom" o:connectlocs="273,258;271,267;267,275;263,280;261,287;252,295;251,299;247,303;243,305;239,310;230,314;218,322;209,324;201,329;190,331;178,335;131,337;117,333;102,331;93,327;83,324;74,318;64,314;53,305;50,303;46,299;44,295;36,287;34,282;29,277;25,264;21,256;19,21;15,19;13,15;127,0;114,17;108,21;106,243;110,250;112,258;123,267;129,273;138,275;144,279;176,280;186,277;192,275;201,271;205,267;215,258;218,252;222,245;224,27;220,21;218,17;197,15;303,15;282,17;280,21;275,27" o:connectangles="0,0,0,0,0,0,0,0,0,0,0,0,0,0,0,0,0,0,0,0,0,0,0,0,0,0,0,0,0,0,0,0,0,0,0,0,0,0,0,0,0,0,0,0,0,0,0,0,0,0,0,0,0,0,0,0,0,0,0,0,0"/>
                      </v:shape>
                      <v:shape id="Freeform 19" o:spid="_x0000_s1043" style="position:absolute;left:166;top:445;width:162;height:354;visibility:visible;mso-wrap-style:square;v-text-anchor:middle" coordsize="163,3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32sAA&#10;AADcAAAADwAAAGRycy9kb3ducmV2LnhtbERPS4vCMBC+C/sfwgh707QeqnSNIoLgsoL4gL0OzfSB&#10;zaSbZLX+eyMI3ubje8582ZtWXMn5xrKCdJyAIC6sbrhScD5tRjMQPiBrbC2Tgjt5WC4+BnPMtb3x&#10;ga7HUIkYwj5HBXUIXS6lL2oy6Me2I45caZ3BEKGrpHZ4i+GmlZMkyaTBhmNDjR2tayoux3+j4Hcl&#10;k3LqUvmtd2v+2Zb77K8qlfoc9qsvEIH68Ba/3Fsd52cpPJ+JF8jF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wo32sAAAADcAAAADwAAAAAAAAAAAAAAAACYAgAAZHJzL2Rvd25y&#10;ZXYueG1sUEsFBgAAAAAEAAQA9QAAAIUDAAAAAA==&#10;" path="m138,313r,6l140,319r,2l163,321r,34l,355,,321r23,l23,319r2,l25,315r2,l27,40r-2,l25,38r-2,l23,36,,36,,,163,r,36l140,36r,2l138,38r,275xe" stroked="f">
                        <v:path o:connecttype="custom" o:connectlocs="133,308;133,314;135,314;135,316;158,316;158,350;0,350;0,316;23,316;23,314;25,314;25,310;27,310;27,40;25,40;25,38;23,38;23,36;0,36;0,0;158,0;158,36;135,36;135,38;133,38;133,308" o:connectangles="0,0,0,0,0,0,0,0,0,0,0,0,0,0,0,0,0,0,0,0,0,0,0,0,0,0"/>
                      </v:shape>
                      <v:shape id="Freeform 20" o:spid="_x0000_s1044" style="position:absolute;left:176;top:456;width:141;height:333;visibility:visible;mso-wrap-style:square;v-text-anchor:middle" coordsize="142,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E33MMA&#10;AADcAAAADwAAAGRycy9kb3ducmV2LnhtbERPTWsCMRC9F/wPYQQvpWb1oHY1ioiKWDyoxfM0GXcX&#10;N5NlE3X11zdCobd5vM+ZzBpbihvVvnCsoNdNQBBrZwrOFHwfVx8jED4gGywdk4IHeZhNW28TTI27&#10;855uh5CJGMI+RQV5CFUqpdc5WfRdVxFH7uxqiyHCOpOmxnsMt6XsJ8lAWiw4NuRY0SInfTlcrYLd&#10;cqufQ1n28OdzpRfrr1P1Hk5KddrNfAwiUBP+xX/ujYnzB314PRMvkN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E33MMAAADcAAAADwAAAAAAAAAAAAAAAACYAgAAZHJzL2Rv&#10;d25yZXYueG1sUEsFBgAAAAAEAAQA9QAAAIgDAAAAAA==&#10;" path="m116,304r,4l118,308r,5l119,313r,2l121,315r,2l123,317r,2l128,319r,2l142,321r,13l,334,,321r15,l15,319r4,l19,317r2,l24,315r,-2l25,313r,-5l27,308r,-4l27,308,27,27r-2,l25,21r-1,l24,19r-3,l21,17r-2,l19,15,,15,,,142,r,15l123,15r,2l121,17r,2l119,19r,2l118,21r,6l116,27r,281l116,304xe" fillcolor="black" stroked="f">
                        <v:path o:connecttype="custom" o:connectlocs="111,299;111,303;113,303;113,308;114,308;114,310;116,310;116,312;118,312;118,314;123,314;123,316;137,316;137,329;0,329;0,316;15,316;15,314;19,314;19,312;21,312;24,310;24,308;25,308;25,303;27,303;27,299;27,303;27,27;25,27;25,21;24,21;24,19;21,19;21,17;19,17;19,15;0,15;0,0;137,0;137,15;118,15;118,17;116,17;116,19;114,19;114,21;113,21;113,27;111,27;111,303;111,299" o:connectangles="0,0,0,0,0,0,0,0,0,0,0,0,0,0,0,0,0,0,0,0,0,0,0,0,0,0,0,0,0,0,0,0,0,0,0,0,0,0,0,0,0,0,0,0,0,0,0,0,0,0,0,0"/>
                      </v:shape>
                      <v:shape id="Freeform 21" o:spid="_x0000_s1045" style="position:absolute;left:358;top:445;width:301;height:354;visibility:visible;mso-wrap-style:square;v-text-anchor:middle" coordsize="302,3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TGSMQA&#10;AADcAAAADwAAAGRycy9kb3ducmV2LnhtbERPS2vCQBC+F/oflil4000VtEmzkVZRSvFSH2BvY3ZM&#10;QrOzIbvG+O+7BaG3+fiek857U4uOWldZVvA8ikAQ51ZXXCjY71bDFxDOI2usLZOCGzmYZ48PKSba&#10;XvmLuq0vRAhhl6CC0vsmkdLlJRl0I9sQB+5sW4M+wLaQusVrCDe1HEfRVBqsODSU2NCipPxnezEK&#10;Prvlxt4O69n7LNbfq9Mxrv0kVmrw1L+9gvDU+3/x3f2hw/zpBP6eCRf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0xkjEAAAA3AAAAA8AAAAAAAAAAAAAAAAAmAIAAGRycy9k&#10;b3ducmV2LnhtbFBLBQYAAAAABAAEAPUAAACJAwAAAAA=&#10;" path="m216,321r5,l221,355r-148,l73,321r16,l89,319r1,l90,315r3,l93,71r-18,l75,73r-11,l64,75r-6,l58,77r-6,l52,79r-2,l50,81r-3,l43,86r-2,l41,88r-2,2l39,94r-2,l37,98r-2,l35,105r-2,2l33,124,,124,,,302,r,124l267,124r,-22l265,100r,-6l263,94r,-2l261,90r,-2l259,86r-3,l254,81r-2,l252,79r-2,l248,77r-4,l244,75r-6,l238,73r-11,l227,71r-18,l209,315r2,l211,319r1,l212,321r4,xe" stroked="f">
                        <v:path o:connecttype="custom" o:connectlocs="216,316;73,350;89,316;90,314;93,310;75,71;64,73;58,75;52,77;50,79;47,81;41,86;39,90;37,94;35,98;33,107;0,124;297,0;262,124;260,100;258,94;256,90;254,86;249,81;247,79;243,77;239,75;233,73;222,71;204,310;206,314;207,316" o:connectangles="0,0,0,0,0,0,0,0,0,0,0,0,0,0,0,0,0,0,0,0,0,0,0,0,0,0,0,0,0,0,0,0"/>
                      </v:shape>
                      <v:shape id="Freeform 22" o:spid="_x0000_s1046" style="position:absolute;left:369;top:456;width:279;height:333;visibility:visible;mso-wrap-style:square;v-text-anchor:middle" coordsize="280,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25ssAA&#10;AADcAAAADwAAAGRycy9kb3ducmV2LnhtbERP24rCMBB9X/Afwgi+remKuNI1iiiCoC54ex+a2aRs&#10;MylN1Pr3RhB8m8O5zmTWukpcqQmlZwVf/QwEceF1yUbB6bj6HIMIEVlj5ZkU3CnAbNr5mGCu/Y33&#10;dD1EI1IIhxwV2BjrXMpQWHIY+r4mTtyfbxzGBBsjdYO3FO4qOciykXRYcmqwWNPCUvF/uDgFm3Gs&#10;zgMj70u5W2y/7fxi9udfpXrddv4DIlIb3+KXe63T/NEQns+kC+T0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25ssAAAADcAAAADwAAAAAAAAAAAAAAAACYAgAAZHJzL2Rvd25y&#10;ZXYueG1sUEsFBgAAAAAEAAQA9QAAAIUDAAAAAA==&#10;" path="m14,96r,6l,102,,,280,r,102l267,102r,-11l265,91r,-8l263,83r,-4l261,79r,-4l259,73r,-3l257,70r,-2l255,66r-2,l250,62r-2,-2l245,60r,-2l241,58r,-2l237,56r-2,-1l229,55r-2,-2l218,53r-2,-3l188,50r,260l190,310r,5l192,315r2,2l194,319r5,l199,321r9,l208,334r-136,l72,321r9,l81,319r3,l84,317r2,l88,315r,-2l90,313r,-5l92,308,92,50r-26,l64,53r-11,l53,55r-8,l43,56r-2,l41,58r-5,l34,60r-2,l28,64r-1,2l25,68r-2,l23,70r-2,3l21,75r-2,l19,79r-3,2l16,83r-2,2l14,100r,-4xe" fillcolor="black" stroked="f">
                        <v:path o:connecttype="custom" o:connectlocs="14,102;0,0;275,102;262,91;260,83;258,79;256,75;254,70;252,68;248,66;243,60;240,58;236,56;230,55;222,53;211,50;183,305;185,310;189,312;194,314;203,316;72,329;81,316;84,314;86,312;88,308;90,303;92,50;64,53;53,55;43,56;41,58;34,60;28,64;25,68;23,70;21,75;19,79;16,83;14,100" o:connectangles="0,0,0,0,0,0,0,0,0,0,0,0,0,0,0,0,0,0,0,0,0,0,0,0,0,0,0,0,0,0,0,0,0,0,0,0,0,0,0,0"/>
                      </v:shape>
                      <w10:anchorlock/>
                    </v:group>
                  </w:pict>
                </mc:Fallback>
              </mc:AlternateContent>
            </w:r>
          </w:p>
        </w:tc>
        <w:tc>
          <w:tcPr>
            <w:tcW w:w="8165" w:type="dxa"/>
          </w:tcPr>
          <w:p w14:paraId="5D4145FA" w14:textId="77777777" w:rsidR="00F75D51" w:rsidRDefault="00F75D51" w:rsidP="008F49BD">
            <w:pPr>
              <w:snapToGrid w:val="0"/>
              <w:rPr>
                <w:rFonts w:ascii="Helvetica" w:hAnsi="Helvetica"/>
              </w:rPr>
            </w:pPr>
          </w:p>
          <w:p w14:paraId="2C265D9D" w14:textId="77777777" w:rsidR="00F75D51" w:rsidRDefault="00F75D51" w:rsidP="008F49BD">
            <w:pPr>
              <w:spacing w:before="284"/>
              <w:rPr>
                <w:rFonts w:ascii="Arial" w:hAnsi="Arial"/>
                <w:sz w:val="28"/>
              </w:rPr>
            </w:pPr>
            <w:r>
              <w:rPr>
                <w:rFonts w:ascii="Arial" w:hAnsi="Arial"/>
                <w:sz w:val="28"/>
              </w:rPr>
              <w:t>INTERNATIONAL TELECOMMUNICATION UNION</w:t>
            </w:r>
          </w:p>
        </w:tc>
      </w:tr>
    </w:tbl>
    <w:p w14:paraId="3D4DA978" w14:textId="77777777" w:rsidR="00F75D51" w:rsidRDefault="00F75D51" w:rsidP="00F75D51">
      <w:pPr>
        <w:rPr>
          <w:b/>
          <w:sz w:val="18"/>
        </w:rPr>
      </w:pPr>
    </w:p>
    <w:p w14:paraId="676B40F3" w14:textId="77777777" w:rsidR="00F75D51" w:rsidRDefault="00F75D51" w:rsidP="00F75D51">
      <w:pPr>
        <w:rPr>
          <w:b/>
          <w:sz w:val="18"/>
        </w:rPr>
      </w:pPr>
    </w:p>
    <w:p w14:paraId="18A79ABF" w14:textId="77777777" w:rsidR="00F75D51" w:rsidRDefault="00F75D51" w:rsidP="00F75D51">
      <w:pPr>
        <w:rPr>
          <w:b/>
          <w:sz w:val="18"/>
        </w:rPr>
      </w:pPr>
    </w:p>
    <w:p w14:paraId="70E85D83" w14:textId="77777777" w:rsidR="00F75D51" w:rsidRPr="000F0507" w:rsidRDefault="00F75D51" w:rsidP="00F75D51">
      <w:pPr>
        <w:tabs>
          <w:tab w:val="right" w:pos="9752"/>
        </w:tabs>
        <w:ind w:left="1418"/>
        <w:rPr>
          <w:rFonts w:ascii="Helvetica" w:hAnsi="Helvetica"/>
          <w:b/>
          <w:i/>
          <w:sz w:val="40"/>
        </w:rPr>
      </w:pPr>
      <w:r>
        <w:rPr>
          <w:rFonts w:ascii="Arial" w:hAnsi="Arial"/>
          <w:b/>
          <w:spacing w:val="40"/>
          <w:sz w:val="72"/>
        </w:rPr>
        <w:t>ITU</w:t>
      </w:r>
      <w:r w:rsidRPr="000F0507">
        <w:rPr>
          <w:rFonts w:ascii="Arial" w:hAnsi="Arial"/>
          <w:b/>
          <w:spacing w:val="40"/>
          <w:sz w:val="72"/>
        </w:rPr>
        <w:t>-Т</w:t>
      </w:r>
      <w:r w:rsidRPr="000F0507">
        <w:rPr>
          <w:rFonts w:ascii="Helvetica" w:hAnsi="Helvetica"/>
          <w:b/>
          <w:spacing w:val="40"/>
          <w:sz w:val="60"/>
        </w:rPr>
        <w:tab/>
      </w:r>
      <w:r>
        <w:rPr>
          <w:rFonts w:ascii="Helvetica" w:hAnsi="Helvetica"/>
          <w:b/>
          <w:spacing w:val="40"/>
          <w:sz w:val="60"/>
        </w:rPr>
        <w:t>Series Q</w:t>
      </w:r>
    </w:p>
    <w:p w14:paraId="1D585969" w14:textId="77777777" w:rsidR="00F75D51" w:rsidRPr="00C35D3B" w:rsidRDefault="00F75D51" w:rsidP="00F75D51">
      <w:pPr>
        <w:tabs>
          <w:tab w:val="right" w:pos="9752"/>
        </w:tabs>
        <w:spacing w:line="240" w:lineRule="exact"/>
        <w:ind w:left="1418"/>
        <w:rPr>
          <w:rFonts w:ascii="Arial" w:hAnsi="Arial"/>
        </w:rPr>
      </w:pPr>
      <w:r>
        <w:rPr>
          <w:rFonts w:ascii="Arial" w:hAnsi="Arial"/>
        </w:rPr>
        <w:t>STANDARDIZATION SECTOR</w:t>
      </w:r>
      <w:r w:rsidRPr="00C35D3B">
        <w:rPr>
          <w:rFonts w:ascii="Arial" w:hAnsi="Arial"/>
        </w:rPr>
        <w:tab/>
      </w:r>
      <w:r w:rsidRPr="00C35D3B">
        <w:rPr>
          <w:rFonts w:ascii="Helvetica" w:hAnsi="Helvetica"/>
          <w:sz w:val="28"/>
        </w:rPr>
        <w:t>(</w:t>
      </w:r>
      <w:r>
        <w:rPr>
          <w:rFonts w:ascii="Helvetica" w:hAnsi="Helvetica"/>
          <w:sz w:val="28"/>
        </w:rPr>
        <w:t>mm</w:t>
      </w:r>
      <w:r w:rsidRPr="00C35D3B">
        <w:rPr>
          <w:rFonts w:ascii="Helvetica" w:hAnsi="Helvetica"/>
          <w:sz w:val="28"/>
        </w:rPr>
        <w:t>/</w:t>
      </w:r>
      <w:r>
        <w:rPr>
          <w:rFonts w:ascii="Helvetica" w:hAnsi="Helvetica"/>
          <w:sz w:val="28"/>
        </w:rPr>
        <w:t>yyyy</w:t>
      </w:r>
      <w:r w:rsidRPr="00C35D3B">
        <w:rPr>
          <w:rFonts w:ascii="Helvetica" w:hAnsi="Helvetica"/>
          <w:sz w:val="28"/>
        </w:rPr>
        <w:t>)</w:t>
      </w:r>
      <w:r w:rsidRPr="00C35D3B">
        <w:rPr>
          <w:rFonts w:ascii="Arial" w:hAnsi="Arial"/>
        </w:rPr>
        <w:br/>
      </w:r>
    </w:p>
    <w:p w14:paraId="616ADD7F" w14:textId="77777777" w:rsidR="00F75D51" w:rsidRDefault="00F75D51" w:rsidP="00F75D51">
      <w:pPr>
        <w:tabs>
          <w:tab w:val="right" w:pos="9752"/>
        </w:tabs>
        <w:spacing w:line="240" w:lineRule="exact"/>
        <w:ind w:left="1418"/>
        <w:rPr>
          <w:rFonts w:ascii="Arial" w:hAnsi="Arial"/>
        </w:rPr>
      </w:pPr>
    </w:p>
    <w:p w14:paraId="5BC02E7F" w14:textId="77777777" w:rsidR="00F75D51" w:rsidRDefault="00F75D51" w:rsidP="00F75D51">
      <w:pPr>
        <w:tabs>
          <w:tab w:val="right" w:pos="9639"/>
        </w:tabs>
        <w:ind w:left="1418"/>
        <w:rPr>
          <w:rFonts w:ascii="Helvetica" w:hAnsi="Helvetica"/>
          <w:sz w:val="18"/>
        </w:rPr>
      </w:pPr>
    </w:p>
    <w:p w14:paraId="76C4A469" w14:textId="77777777" w:rsidR="00F75D51" w:rsidRDefault="00F75D51" w:rsidP="00F75D51">
      <w:pPr>
        <w:tabs>
          <w:tab w:val="right" w:pos="9639"/>
        </w:tabs>
        <w:rPr>
          <w:rFonts w:ascii="Arial" w:hAnsi="Arial"/>
          <w:sz w:val="18"/>
        </w:rPr>
      </w:pPr>
    </w:p>
    <w:p w14:paraId="70E44E05" w14:textId="77777777" w:rsidR="00F75D51" w:rsidRDefault="00F75D51" w:rsidP="00F75D51">
      <w:pPr>
        <w:tabs>
          <w:tab w:val="right" w:pos="9639"/>
        </w:tabs>
        <w:rPr>
          <w:rFonts w:ascii="Arial" w:hAnsi="Arial"/>
          <w:sz w:val="18"/>
        </w:rPr>
      </w:pPr>
    </w:p>
    <w:p w14:paraId="01921C04" w14:textId="77777777" w:rsidR="00F75D51" w:rsidRDefault="00F75D51" w:rsidP="00F75D51">
      <w:pPr>
        <w:tabs>
          <w:tab w:val="right" w:pos="9639"/>
        </w:tabs>
        <w:rPr>
          <w:rFonts w:ascii="Arial" w:hAnsi="Arial"/>
          <w:sz w:val="18"/>
        </w:rPr>
      </w:pPr>
    </w:p>
    <w:p w14:paraId="5D498537" w14:textId="77777777" w:rsidR="00F75D51" w:rsidRPr="000F0507" w:rsidRDefault="00F75D51" w:rsidP="00F75D51">
      <w:pPr>
        <w:pStyle w:val="SectionTitle0"/>
        <w:rPr>
          <w:lang w:val="en-US"/>
        </w:rPr>
      </w:pPr>
      <w:r>
        <w:rPr>
          <w:lang w:val="en-US"/>
        </w:rPr>
        <w:t>SERIES</w:t>
      </w:r>
      <w:r w:rsidRPr="00581318">
        <w:rPr>
          <w:lang w:val="en-US"/>
        </w:rPr>
        <w:t xml:space="preserve"> </w:t>
      </w:r>
      <w:r>
        <w:t>Q</w:t>
      </w:r>
      <w:r w:rsidRPr="00581318">
        <w:rPr>
          <w:lang w:val="en-US"/>
        </w:rPr>
        <w:t xml:space="preserve">: </w:t>
      </w:r>
      <w:r>
        <w:rPr>
          <w:lang w:val="en-US"/>
        </w:rPr>
        <w:t>SWITCHING AND SIGNALLING</w:t>
      </w:r>
    </w:p>
    <w:p w14:paraId="68887EEC" w14:textId="77777777" w:rsidR="00F75D51" w:rsidRPr="00581318" w:rsidRDefault="00F75D51" w:rsidP="00F75D51">
      <w:pPr>
        <w:pBdr>
          <w:bottom w:val="single" w:sz="8" w:space="1" w:color="000000"/>
        </w:pBdr>
        <w:tabs>
          <w:tab w:val="right" w:pos="9639"/>
        </w:tabs>
        <w:spacing w:before="57"/>
        <w:ind w:left="1418"/>
        <w:rPr>
          <w:rFonts w:ascii="Arial" w:hAnsi="Arial"/>
          <w:b/>
          <w:sz w:val="36"/>
        </w:rPr>
      </w:pPr>
    </w:p>
    <w:p w14:paraId="577A1746" w14:textId="77777777" w:rsidR="00F75D51" w:rsidRPr="00581318" w:rsidRDefault="00F75D51" w:rsidP="00F75D51">
      <w:pPr>
        <w:rPr>
          <w:rFonts w:ascii="Arial" w:hAnsi="Arial"/>
          <w:sz w:val="18"/>
        </w:rPr>
      </w:pPr>
    </w:p>
    <w:p w14:paraId="01DBB5B8" w14:textId="77777777" w:rsidR="00F75D51" w:rsidRDefault="00F75D51" w:rsidP="00F75D51">
      <w:pPr>
        <w:pStyle w:val="CouvRecTitle"/>
        <w:jc w:val="left"/>
        <w:rPr>
          <w:szCs w:val="24"/>
          <w:lang w:val="en-US"/>
        </w:rPr>
      </w:pPr>
      <w:r>
        <w:rPr>
          <w:szCs w:val="24"/>
          <w:lang w:val="en-US"/>
        </w:rPr>
        <w:t>R</w:t>
      </w:r>
      <w:r w:rsidRPr="00537A73">
        <w:rPr>
          <w:szCs w:val="24"/>
          <w:lang w:val="en-GB"/>
        </w:rPr>
        <w:t>ecommendation</w:t>
      </w:r>
      <w:r w:rsidRPr="00537A73">
        <w:rPr>
          <w:szCs w:val="24"/>
          <w:lang w:val="en-US"/>
        </w:rPr>
        <w:t xml:space="preserve"> ITU Q</w:t>
      </w:r>
      <w:r w:rsidRPr="00537A73">
        <w:rPr>
          <w:szCs w:val="24"/>
          <w:lang w:val="en-GB"/>
        </w:rPr>
        <w:t>.</w:t>
      </w:r>
      <w:r>
        <w:rPr>
          <w:szCs w:val="24"/>
          <w:lang w:val="en-GB"/>
        </w:rPr>
        <w:t>TM</w:t>
      </w:r>
      <w:r w:rsidRPr="00FF01A0">
        <w:rPr>
          <w:szCs w:val="24"/>
          <w:lang w:val="en-US"/>
        </w:rPr>
        <w:t xml:space="preserve">_Int_sp_test </w:t>
      </w:r>
    </w:p>
    <w:p w14:paraId="64D70CCA" w14:textId="77777777" w:rsidR="00F75D51" w:rsidRPr="00537A73" w:rsidRDefault="00F75D51" w:rsidP="00F75D51">
      <w:pPr>
        <w:pStyle w:val="CouvRecTitle"/>
        <w:jc w:val="left"/>
        <w:rPr>
          <w:szCs w:val="24"/>
          <w:lang w:val="en-GB"/>
        </w:rPr>
      </w:pPr>
      <w:r w:rsidRPr="001523E9">
        <w:rPr>
          <w:szCs w:val="24"/>
          <w:lang w:val="en-US"/>
        </w:rPr>
        <w:t>Testing methodologies of internet speed measurement system to be used on the fixed and mobile networks</w:t>
      </w:r>
    </w:p>
    <w:p w14:paraId="29127D06" w14:textId="77777777" w:rsidR="00F75D51" w:rsidRPr="00537A73" w:rsidRDefault="00F75D51" w:rsidP="00F75D51">
      <w:pPr>
        <w:pBdr>
          <w:bottom w:val="single" w:sz="8" w:space="1" w:color="000000"/>
        </w:pBdr>
        <w:tabs>
          <w:tab w:val="right" w:pos="9639"/>
        </w:tabs>
        <w:spacing w:before="57"/>
        <w:ind w:left="1418"/>
        <w:rPr>
          <w:rFonts w:ascii="Arial" w:hAnsi="Arial"/>
          <w:b/>
          <w:sz w:val="36"/>
        </w:rPr>
      </w:pPr>
    </w:p>
    <w:p w14:paraId="45531F47" w14:textId="77777777" w:rsidR="00F75D51" w:rsidRPr="00537A73" w:rsidRDefault="00F75D51" w:rsidP="00F75D51">
      <w:pPr>
        <w:jc w:val="both"/>
      </w:pPr>
    </w:p>
    <w:p w14:paraId="20E3C74E" w14:textId="77777777" w:rsidR="00F75D51" w:rsidRPr="00E065F0" w:rsidRDefault="00F75D51" w:rsidP="00F75D51">
      <w:pPr>
        <w:pStyle w:val="ListParagraph"/>
        <w:pageBreakBefore/>
        <w:tabs>
          <w:tab w:val="clear" w:pos="1191"/>
          <w:tab w:val="left" w:pos="567"/>
        </w:tabs>
        <w:ind w:left="0"/>
        <w:jc w:val="both"/>
        <w:rPr>
          <w:rStyle w:val="hps"/>
          <w:b/>
          <w:bCs/>
          <w:szCs w:val="24"/>
          <w:lang w:val="en-US"/>
        </w:rPr>
      </w:pPr>
      <w:r w:rsidRPr="00E065F0">
        <w:rPr>
          <w:rStyle w:val="hps"/>
          <w:b/>
          <w:bCs/>
          <w:szCs w:val="24"/>
          <w:lang w:val="en-US"/>
        </w:rPr>
        <w:lastRenderedPageBreak/>
        <w:t>Content</w:t>
      </w:r>
    </w:p>
    <w:p w14:paraId="5D61AD03" w14:textId="77777777" w:rsidR="00F75D51" w:rsidRDefault="00F75D51" w:rsidP="00F75D51">
      <w:pPr>
        <w:pStyle w:val="ListParagraph"/>
        <w:tabs>
          <w:tab w:val="clear" w:pos="1191"/>
          <w:tab w:val="left" w:pos="567"/>
        </w:tabs>
        <w:ind w:left="0"/>
        <w:jc w:val="both"/>
        <w:rPr>
          <w:rStyle w:val="hps"/>
          <w:lang w:val="en-US"/>
        </w:rPr>
      </w:pPr>
    </w:p>
    <w:p w14:paraId="28742757" w14:textId="77777777" w:rsidR="00B61FA1" w:rsidRDefault="000D47C0">
      <w:pPr>
        <w:pStyle w:val="TOC1"/>
        <w:rPr>
          <w:rFonts w:asciiTheme="minorHAnsi" w:eastAsiaTheme="minorEastAsia" w:hAnsiTheme="minorHAnsi" w:cstheme="minorBidi"/>
          <w:noProof/>
          <w:sz w:val="22"/>
          <w:szCs w:val="22"/>
          <w:lang w:eastAsia="zh-CN"/>
        </w:rPr>
      </w:pPr>
      <w:r>
        <w:fldChar w:fldCharType="begin"/>
      </w:r>
      <w:r w:rsidR="00F75D51">
        <w:instrText xml:space="preserve"> TOC \o "1-3" \h \z \u </w:instrText>
      </w:r>
      <w:r>
        <w:fldChar w:fldCharType="separate"/>
      </w:r>
      <w:hyperlink w:anchor="_Toc434496964" w:history="1">
        <w:r w:rsidR="00B61FA1" w:rsidRPr="00082F38">
          <w:rPr>
            <w:rStyle w:val="Hyperlink"/>
            <w:noProof/>
          </w:rPr>
          <w:t>1.</w:t>
        </w:r>
        <w:r w:rsidR="00B61FA1">
          <w:rPr>
            <w:rFonts w:asciiTheme="minorHAnsi" w:eastAsiaTheme="minorEastAsia" w:hAnsiTheme="minorHAnsi" w:cstheme="minorBidi"/>
            <w:noProof/>
            <w:sz w:val="22"/>
            <w:szCs w:val="22"/>
            <w:lang w:eastAsia="zh-CN"/>
          </w:rPr>
          <w:tab/>
        </w:r>
        <w:r w:rsidR="00B61FA1" w:rsidRPr="00082F38">
          <w:rPr>
            <w:rStyle w:val="Hyperlink"/>
            <w:noProof/>
          </w:rPr>
          <w:t>Scope</w:t>
        </w:r>
        <w:r w:rsidR="00B61FA1">
          <w:rPr>
            <w:noProof/>
            <w:webHidden/>
          </w:rPr>
          <w:tab/>
        </w:r>
        <w:r w:rsidR="00B61FA1">
          <w:rPr>
            <w:noProof/>
            <w:webHidden/>
          </w:rPr>
          <w:fldChar w:fldCharType="begin"/>
        </w:r>
        <w:r w:rsidR="00B61FA1">
          <w:rPr>
            <w:noProof/>
            <w:webHidden/>
          </w:rPr>
          <w:instrText xml:space="preserve"> PAGEREF _Toc434496964 \h </w:instrText>
        </w:r>
        <w:r w:rsidR="00B61FA1">
          <w:rPr>
            <w:noProof/>
            <w:webHidden/>
          </w:rPr>
        </w:r>
        <w:r w:rsidR="00B61FA1">
          <w:rPr>
            <w:noProof/>
            <w:webHidden/>
          </w:rPr>
          <w:fldChar w:fldCharType="separate"/>
        </w:r>
        <w:r w:rsidR="00B61FA1">
          <w:rPr>
            <w:noProof/>
            <w:webHidden/>
          </w:rPr>
          <w:t>4</w:t>
        </w:r>
        <w:r w:rsidR="00B61FA1">
          <w:rPr>
            <w:noProof/>
            <w:webHidden/>
          </w:rPr>
          <w:fldChar w:fldCharType="end"/>
        </w:r>
      </w:hyperlink>
    </w:p>
    <w:p w14:paraId="0B15F62C" w14:textId="77777777" w:rsidR="00B61FA1" w:rsidRDefault="00B61FA1">
      <w:pPr>
        <w:pStyle w:val="TOC1"/>
        <w:rPr>
          <w:rFonts w:asciiTheme="minorHAnsi" w:eastAsiaTheme="minorEastAsia" w:hAnsiTheme="minorHAnsi" w:cstheme="minorBidi"/>
          <w:noProof/>
          <w:sz w:val="22"/>
          <w:szCs w:val="22"/>
          <w:lang w:eastAsia="zh-CN"/>
        </w:rPr>
      </w:pPr>
      <w:hyperlink w:anchor="_Toc434496965" w:history="1">
        <w:r w:rsidRPr="00082F38">
          <w:rPr>
            <w:rStyle w:val="Hyperlink"/>
            <w:noProof/>
          </w:rPr>
          <w:t>2.</w:t>
        </w:r>
        <w:r>
          <w:rPr>
            <w:rFonts w:asciiTheme="minorHAnsi" w:eastAsiaTheme="minorEastAsia" w:hAnsiTheme="minorHAnsi" w:cstheme="minorBidi"/>
            <w:noProof/>
            <w:sz w:val="22"/>
            <w:szCs w:val="22"/>
            <w:lang w:eastAsia="zh-CN"/>
          </w:rPr>
          <w:tab/>
        </w:r>
        <w:r w:rsidRPr="00082F38">
          <w:rPr>
            <w:rStyle w:val="Hyperlink"/>
            <w:noProof/>
          </w:rPr>
          <w:t>References</w:t>
        </w:r>
        <w:r>
          <w:rPr>
            <w:noProof/>
            <w:webHidden/>
          </w:rPr>
          <w:tab/>
        </w:r>
        <w:r>
          <w:rPr>
            <w:noProof/>
            <w:webHidden/>
          </w:rPr>
          <w:fldChar w:fldCharType="begin"/>
        </w:r>
        <w:r>
          <w:rPr>
            <w:noProof/>
            <w:webHidden/>
          </w:rPr>
          <w:instrText xml:space="preserve"> PAGEREF _Toc434496965 \h </w:instrText>
        </w:r>
        <w:r>
          <w:rPr>
            <w:noProof/>
            <w:webHidden/>
          </w:rPr>
        </w:r>
        <w:r>
          <w:rPr>
            <w:noProof/>
            <w:webHidden/>
          </w:rPr>
          <w:fldChar w:fldCharType="separate"/>
        </w:r>
        <w:r>
          <w:rPr>
            <w:noProof/>
            <w:webHidden/>
          </w:rPr>
          <w:t>4</w:t>
        </w:r>
        <w:r>
          <w:rPr>
            <w:noProof/>
            <w:webHidden/>
          </w:rPr>
          <w:fldChar w:fldCharType="end"/>
        </w:r>
      </w:hyperlink>
    </w:p>
    <w:p w14:paraId="6491A6FC" w14:textId="77777777" w:rsidR="00B61FA1" w:rsidRDefault="00B61FA1">
      <w:pPr>
        <w:pStyle w:val="TOC1"/>
        <w:rPr>
          <w:rFonts w:asciiTheme="minorHAnsi" w:eastAsiaTheme="minorEastAsia" w:hAnsiTheme="minorHAnsi" w:cstheme="minorBidi"/>
          <w:noProof/>
          <w:sz w:val="22"/>
          <w:szCs w:val="22"/>
          <w:lang w:eastAsia="zh-CN"/>
        </w:rPr>
      </w:pPr>
      <w:hyperlink w:anchor="_Toc434496966" w:history="1">
        <w:r w:rsidRPr="00082F38">
          <w:rPr>
            <w:rStyle w:val="Hyperlink"/>
            <w:noProof/>
          </w:rPr>
          <w:t>3.</w:t>
        </w:r>
        <w:r>
          <w:rPr>
            <w:rFonts w:asciiTheme="minorHAnsi" w:eastAsiaTheme="minorEastAsia" w:hAnsiTheme="minorHAnsi" w:cstheme="minorBidi"/>
            <w:noProof/>
            <w:sz w:val="22"/>
            <w:szCs w:val="22"/>
            <w:lang w:eastAsia="zh-CN"/>
          </w:rPr>
          <w:tab/>
        </w:r>
        <w:r w:rsidRPr="00082F38">
          <w:rPr>
            <w:rStyle w:val="Hyperlink"/>
            <w:noProof/>
          </w:rPr>
          <w:t>Definitions</w:t>
        </w:r>
        <w:r>
          <w:rPr>
            <w:noProof/>
            <w:webHidden/>
          </w:rPr>
          <w:tab/>
        </w:r>
        <w:r>
          <w:rPr>
            <w:noProof/>
            <w:webHidden/>
          </w:rPr>
          <w:fldChar w:fldCharType="begin"/>
        </w:r>
        <w:r>
          <w:rPr>
            <w:noProof/>
            <w:webHidden/>
          </w:rPr>
          <w:instrText xml:space="preserve"> PAGEREF _Toc434496966 \h </w:instrText>
        </w:r>
        <w:r>
          <w:rPr>
            <w:noProof/>
            <w:webHidden/>
          </w:rPr>
        </w:r>
        <w:r>
          <w:rPr>
            <w:noProof/>
            <w:webHidden/>
          </w:rPr>
          <w:fldChar w:fldCharType="separate"/>
        </w:r>
        <w:r>
          <w:rPr>
            <w:noProof/>
            <w:webHidden/>
          </w:rPr>
          <w:t>4</w:t>
        </w:r>
        <w:r>
          <w:rPr>
            <w:noProof/>
            <w:webHidden/>
          </w:rPr>
          <w:fldChar w:fldCharType="end"/>
        </w:r>
      </w:hyperlink>
    </w:p>
    <w:p w14:paraId="42C009CF" w14:textId="77777777" w:rsidR="00B61FA1" w:rsidRDefault="00B61FA1">
      <w:pPr>
        <w:pStyle w:val="TOC1"/>
        <w:rPr>
          <w:rFonts w:asciiTheme="minorHAnsi" w:eastAsiaTheme="minorEastAsia" w:hAnsiTheme="minorHAnsi" w:cstheme="minorBidi"/>
          <w:noProof/>
          <w:sz w:val="22"/>
          <w:szCs w:val="22"/>
          <w:lang w:eastAsia="zh-CN"/>
        </w:rPr>
      </w:pPr>
      <w:hyperlink w:anchor="_Toc434496967" w:history="1">
        <w:r w:rsidRPr="00082F38">
          <w:rPr>
            <w:rStyle w:val="Hyperlink"/>
            <w:noProof/>
          </w:rPr>
          <w:t>4.</w:t>
        </w:r>
        <w:r>
          <w:rPr>
            <w:rFonts w:asciiTheme="minorHAnsi" w:eastAsiaTheme="minorEastAsia" w:hAnsiTheme="minorHAnsi" w:cstheme="minorBidi"/>
            <w:noProof/>
            <w:sz w:val="22"/>
            <w:szCs w:val="22"/>
            <w:lang w:eastAsia="zh-CN"/>
          </w:rPr>
          <w:tab/>
        </w:r>
        <w:r w:rsidRPr="00082F38">
          <w:rPr>
            <w:rStyle w:val="Hyperlink"/>
            <w:noProof/>
          </w:rPr>
          <w:t>Abbreviations</w:t>
        </w:r>
        <w:r>
          <w:rPr>
            <w:noProof/>
            <w:webHidden/>
          </w:rPr>
          <w:tab/>
        </w:r>
        <w:r>
          <w:rPr>
            <w:noProof/>
            <w:webHidden/>
          </w:rPr>
          <w:fldChar w:fldCharType="begin"/>
        </w:r>
        <w:r>
          <w:rPr>
            <w:noProof/>
            <w:webHidden/>
          </w:rPr>
          <w:instrText xml:space="preserve"> PAGEREF _Toc434496967 \h </w:instrText>
        </w:r>
        <w:r>
          <w:rPr>
            <w:noProof/>
            <w:webHidden/>
          </w:rPr>
        </w:r>
        <w:r>
          <w:rPr>
            <w:noProof/>
            <w:webHidden/>
          </w:rPr>
          <w:fldChar w:fldCharType="separate"/>
        </w:r>
        <w:r>
          <w:rPr>
            <w:noProof/>
            <w:webHidden/>
          </w:rPr>
          <w:t>4</w:t>
        </w:r>
        <w:r>
          <w:rPr>
            <w:noProof/>
            <w:webHidden/>
          </w:rPr>
          <w:fldChar w:fldCharType="end"/>
        </w:r>
      </w:hyperlink>
    </w:p>
    <w:p w14:paraId="5C451221" w14:textId="77777777" w:rsidR="00B61FA1" w:rsidRDefault="00B61FA1">
      <w:pPr>
        <w:pStyle w:val="TOC1"/>
        <w:rPr>
          <w:rFonts w:asciiTheme="minorHAnsi" w:eastAsiaTheme="minorEastAsia" w:hAnsiTheme="minorHAnsi" w:cstheme="minorBidi"/>
          <w:noProof/>
          <w:sz w:val="22"/>
          <w:szCs w:val="22"/>
          <w:lang w:eastAsia="zh-CN"/>
        </w:rPr>
      </w:pPr>
      <w:hyperlink w:anchor="_Toc434496968" w:history="1">
        <w:r w:rsidRPr="00082F38">
          <w:rPr>
            <w:rStyle w:val="Hyperlink"/>
            <w:noProof/>
          </w:rPr>
          <w:t>5.</w:t>
        </w:r>
        <w:r>
          <w:rPr>
            <w:rFonts w:asciiTheme="minorHAnsi" w:eastAsiaTheme="minorEastAsia" w:hAnsiTheme="minorHAnsi" w:cstheme="minorBidi"/>
            <w:noProof/>
            <w:sz w:val="22"/>
            <w:szCs w:val="22"/>
            <w:lang w:eastAsia="zh-CN"/>
          </w:rPr>
          <w:tab/>
        </w:r>
        <w:r w:rsidRPr="00082F38">
          <w:rPr>
            <w:rStyle w:val="Hyperlink"/>
            <w:noProof/>
          </w:rPr>
          <w:t>Conventions</w:t>
        </w:r>
        <w:r>
          <w:rPr>
            <w:noProof/>
            <w:webHidden/>
          </w:rPr>
          <w:tab/>
        </w:r>
        <w:r>
          <w:rPr>
            <w:noProof/>
            <w:webHidden/>
          </w:rPr>
          <w:fldChar w:fldCharType="begin"/>
        </w:r>
        <w:r>
          <w:rPr>
            <w:noProof/>
            <w:webHidden/>
          </w:rPr>
          <w:instrText xml:space="preserve"> PAGEREF _Toc434496968 \h </w:instrText>
        </w:r>
        <w:r>
          <w:rPr>
            <w:noProof/>
            <w:webHidden/>
          </w:rPr>
        </w:r>
        <w:r>
          <w:rPr>
            <w:noProof/>
            <w:webHidden/>
          </w:rPr>
          <w:fldChar w:fldCharType="separate"/>
        </w:r>
        <w:r>
          <w:rPr>
            <w:noProof/>
            <w:webHidden/>
          </w:rPr>
          <w:t>4</w:t>
        </w:r>
        <w:r>
          <w:rPr>
            <w:noProof/>
            <w:webHidden/>
          </w:rPr>
          <w:fldChar w:fldCharType="end"/>
        </w:r>
      </w:hyperlink>
    </w:p>
    <w:p w14:paraId="60D56436" w14:textId="77777777" w:rsidR="00B61FA1" w:rsidRDefault="00B61FA1">
      <w:pPr>
        <w:pStyle w:val="TOC1"/>
        <w:rPr>
          <w:rFonts w:asciiTheme="minorHAnsi" w:eastAsiaTheme="minorEastAsia" w:hAnsiTheme="minorHAnsi" w:cstheme="minorBidi"/>
          <w:noProof/>
          <w:sz w:val="22"/>
          <w:szCs w:val="22"/>
          <w:lang w:eastAsia="zh-CN"/>
        </w:rPr>
      </w:pPr>
      <w:hyperlink w:anchor="_Toc434496969" w:history="1">
        <w:r w:rsidRPr="00082F38">
          <w:rPr>
            <w:rStyle w:val="Hyperlink"/>
            <w:noProof/>
          </w:rPr>
          <w:t>6.</w:t>
        </w:r>
        <w:r>
          <w:rPr>
            <w:rFonts w:asciiTheme="minorHAnsi" w:eastAsiaTheme="minorEastAsia" w:hAnsiTheme="minorHAnsi" w:cstheme="minorBidi"/>
            <w:noProof/>
            <w:sz w:val="22"/>
            <w:szCs w:val="22"/>
            <w:lang w:eastAsia="zh-CN"/>
          </w:rPr>
          <w:tab/>
        </w:r>
        <w:r w:rsidRPr="00082F38">
          <w:rPr>
            <w:rStyle w:val="Hyperlink"/>
            <w:noProof/>
          </w:rPr>
          <w:t>Test methodology</w:t>
        </w:r>
        <w:r>
          <w:rPr>
            <w:noProof/>
            <w:webHidden/>
          </w:rPr>
          <w:tab/>
        </w:r>
        <w:r>
          <w:rPr>
            <w:noProof/>
            <w:webHidden/>
          </w:rPr>
          <w:fldChar w:fldCharType="begin"/>
        </w:r>
        <w:r>
          <w:rPr>
            <w:noProof/>
            <w:webHidden/>
          </w:rPr>
          <w:instrText xml:space="preserve"> PAGEREF _Toc434496969 \h </w:instrText>
        </w:r>
        <w:r>
          <w:rPr>
            <w:noProof/>
            <w:webHidden/>
          </w:rPr>
        </w:r>
        <w:r>
          <w:rPr>
            <w:noProof/>
            <w:webHidden/>
          </w:rPr>
          <w:fldChar w:fldCharType="separate"/>
        </w:r>
        <w:r>
          <w:rPr>
            <w:noProof/>
            <w:webHidden/>
          </w:rPr>
          <w:t>5</w:t>
        </w:r>
        <w:r>
          <w:rPr>
            <w:noProof/>
            <w:webHidden/>
          </w:rPr>
          <w:fldChar w:fldCharType="end"/>
        </w:r>
      </w:hyperlink>
    </w:p>
    <w:p w14:paraId="75725EDB" w14:textId="77777777" w:rsidR="00B61FA1" w:rsidRDefault="00B61FA1">
      <w:pPr>
        <w:pStyle w:val="TOC1"/>
        <w:rPr>
          <w:rFonts w:asciiTheme="minorHAnsi" w:eastAsiaTheme="minorEastAsia" w:hAnsiTheme="minorHAnsi" w:cstheme="minorBidi"/>
          <w:noProof/>
          <w:sz w:val="22"/>
          <w:szCs w:val="22"/>
          <w:lang w:eastAsia="zh-CN"/>
        </w:rPr>
      </w:pPr>
      <w:hyperlink w:anchor="_Toc434496970" w:history="1">
        <w:r w:rsidRPr="00082F38">
          <w:rPr>
            <w:rStyle w:val="Hyperlink"/>
            <w:noProof/>
          </w:rPr>
          <w:t>6.1.</w:t>
        </w:r>
        <w:r>
          <w:rPr>
            <w:rFonts w:asciiTheme="minorHAnsi" w:eastAsiaTheme="minorEastAsia" w:hAnsiTheme="minorHAnsi" w:cstheme="minorBidi"/>
            <w:noProof/>
            <w:sz w:val="22"/>
            <w:szCs w:val="22"/>
            <w:lang w:eastAsia="zh-CN"/>
          </w:rPr>
          <w:tab/>
        </w:r>
        <w:r w:rsidRPr="00082F38">
          <w:rPr>
            <w:rStyle w:val="Hyperlink"/>
            <w:noProof/>
          </w:rPr>
          <w:t>General requirements</w:t>
        </w:r>
        <w:r>
          <w:rPr>
            <w:noProof/>
            <w:webHidden/>
          </w:rPr>
          <w:tab/>
        </w:r>
        <w:r>
          <w:rPr>
            <w:noProof/>
            <w:webHidden/>
          </w:rPr>
          <w:fldChar w:fldCharType="begin"/>
        </w:r>
        <w:r>
          <w:rPr>
            <w:noProof/>
            <w:webHidden/>
          </w:rPr>
          <w:instrText xml:space="preserve"> PAGEREF _Toc434496970 \h </w:instrText>
        </w:r>
        <w:r>
          <w:rPr>
            <w:noProof/>
            <w:webHidden/>
          </w:rPr>
        </w:r>
        <w:r>
          <w:rPr>
            <w:noProof/>
            <w:webHidden/>
          </w:rPr>
          <w:fldChar w:fldCharType="separate"/>
        </w:r>
        <w:r>
          <w:rPr>
            <w:noProof/>
            <w:webHidden/>
          </w:rPr>
          <w:t>5</w:t>
        </w:r>
        <w:r>
          <w:rPr>
            <w:noProof/>
            <w:webHidden/>
          </w:rPr>
          <w:fldChar w:fldCharType="end"/>
        </w:r>
      </w:hyperlink>
    </w:p>
    <w:p w14:paraId="3FADDF56" w14:textId="77777777" w:rsidR="00B61FA1" w:rsidRDefault="00B61FA1">
      <w:pPr>
        <w:pStyle w:val="TOC1"/>
        <w:rPr>
          <w:rFonts w:asciiTheme="minorHAnsi" w:eastAsiaTheme="minorEastAsia" w:hAnsiTheme="minorHAnsi" w:cstheme="minorBidi"/>
          <w:noProof/>
          <w:sz w:val="22"/>
          <w:szCs w:val="22"/>
          <w:lang w:eastAsia="zh-CN"/>
        </w:rPr>
      </w:pPr>
      <w:hyperlink w:anchor="_Toc434496971" w:history="1">
        <w:r w:rsidRPr="00082F38">
          <w:rPr>
            <w:rStyle w:val="Hyperlink"/>
            <w:noProof/>
          </w:rPr>
          <w:t>6.2.</w:t>
        </w:r>
        <w:r>
          <w:rPr>
            <w:rFonts w:asciiTheme="minorHAnsi" w:eastAsiaTheme="minorEastAsia" w:hAnsiTheme="minorHAnsi" w:cstheme="minorBidi"/>
            <w:noProof/>
            <w:sz w:val="22"/>
            <w:szCs w:val="22"/>
            <w:lang w:eastAsia="zh-CN"/>
          </w:rPr>
          <w:tab/>
        </w:r>
        <w:r w:rsidRPr="00082F38">
          <w:rPr>
            <w:rStyle w:val="Hyperlink"/>
            <w:noProof/>
          </w:rPr>
          <w:t>System components</w:t>
        </w:r>
        <w:r>
          <w:rPr>
            <w:noProof/>
            <w:webHidden/>
          </w:rPr>
          <w:tab/>
        </w:r>
        <w:r>
          <w:rPr>
            <w:noProof/>
            <w:webHidden/>
          </w:rPr>
          <w:fldChar w:fldCharType="begin"/>
        </w:r>
        <w:r>
          <w:rPr>
            <w:noProof/>
            <w:webHidden/>
          </w:rPr>
          <w:instrText xml:space="preserve"> PAGEREF _Toc434496971 \h </w:instrText>
        </w:r>
        <w:r>
          <w:rPr>
            <w:noProof/>
            <w:webHidden/>
          </w:rPr>
        </w:r>
        <w:r>
          <w:rPr>
            <w:noProof/>
            <w:webHidden/>
          </w:rPr>
          <w:fldChar w:fldCharType="separate"/>
        </w:r>
        <w:r>
          <w:rPr>
            <w:noProof/>
            <w:webHidden/>
          </w:rPr>
          <w:t>5</w:t>
        </w:r>
        <w:r>
          <w:rPr>
            <w:noProof/>
            <w:webHidden/>
          </w:rPr>
          <w:fldChar w:fldCharType="end"/>
        </w:r>
      </w:hyperlink>
    </w:p>
    <w:p w14:paraId="0C5DAFC0" w14:textId="77777777" w:rsidR="00B61FA1" w:rsidRDefault="00B61FA1">
      <w:pPr>
        <w:pStyle w:val="TOC1"/>
        <w:rPr>
          <w:rFonts w:asciiTheme="minorHAnsi" w:eastAsiaTheme="minorEastAsia" w:hAnsiTheme="minorHAnsi" w:cstheme="minorBidi"/>
          <w:noProof/>
          <w:sz w:val="22"/>
          <w:szCs w:val="22"/>
          <w:lang w:eastAsia="zh-CN"/>
        </w:rPr>
      </w:pPr>
      <w:hyperlink w:anchor="_Toc434496972" w:history="1">
        <w:r w:rsidRPr="00082F38">
          <w:rPr>
            <w:rStyle w:val="Hyperlink"/>
            <w:noProof/>
          </w:rPr>
          <w:t>6.3.</w:t>
        </w:r>
        <w:r>
          <w:rPr>
            <w:rFonts w:asciiTheme="minorHAnsi" w:eastAsiaTheme="minorEastAsia" w:hAnsiTheme="minorHAnsi" w:cstheme="minorBidi"/>
            <w:noProof/>
            <w:sz w:val="22"/>
            <w:szCs w:val="22"/>
            <w:lang w:eastAsia="zh-CN"/>
          </w:rPr>
          <w:tab/>
        </w:r>
        <w:r w:rsidRPr="00082F38">
          <w:rPr>
            <w:rStyle w:val="Hyperlink"/>
            <w:noProof/>
          </w:rPr>
          <w:t>Initial conditions</w:t>
        </w:r>
        <w:r>
          <w:rPr>
            <w:noProof/>
            <w:webHidden/>
          </w:rPr>
          <w:tab/>
        </w:r>
        <w:r>
          <w:rPr>
            <w:noProof/>
            <w:webHidden/>
          </w:rPr>
          <w:fldChar w:fldCharType="begin"/>
        </w:r>
        <w:r>
          <w:rPr>
            <w:noProof/>
            <w:webHidden/>
          </w:rPr>
          <w:instrText xml:space="preserve"> PAGEREF _Toc434496972 \h </w:instrText>
        </w:r>
        <w:r>
          <w:rPr>
            <w:noProof/>
            <w:webHidden/>
          </w:rPr>
        </w:r>
        <w:r>
          <w:rPr>
            <w:noProof/>
            <w:webHidden/>
          </w:rPr>
          <w:fldChar w:fldCharType="separate"/>
        </w:r>
        <w:r>
          <w:rPr>
            <w:noProof/>
            <w:webHidden/>
          </w:rPr>
          <w:t>6</w:t>
        </w:r>
        <w:r>
          <w:rPr>
            <w:noProof/>
            <w:webHidden/>
          </w:rPr>
          <w:fldChar w:fldCharType="end"/>
        </w:r>
      </w:hyperlink>
    </w:p>
    <w:p w14:paraId="012C137F" w14:textId="77777777" w:rsidR="00B61FA1" w:rsidRDefault="00B61FA1">
      <w:pPr>
        <w:pStyle w:val="TOC1"/>
        <w:rPr>
          <w:rFonts w:asciiTheme="minorHAnsi" w:eastAsiaTheme="minorEastAsia" w:hAnsiTheme="minorHAnsi" w:cstheme="minorBidi"/>
          <w:noProof/>
          <w:sz w:val="22"/>
          <w:szCs w:val="22"/>
          <w:lang w:eastAsia="zh-CN"/>
        </w:rPr>
      </w:pPr>
      <w:hyperlink w:anchor="_Toc434496973" w:history="1">
        <w:r w:rsidRPr="00082F38">
          <w:rPr>
            <w:rStyle w:val="Hyperlink"/>
            <w:noProof/>
          </w:rPr>
          <w:t>6.4.</w:t>
        </w:r>
        <w:r>
          <w:rPr>
            <w:rFonts w:asciiTheme="minorHAnsi" w:eastAsiaTheme="minorEastAsia" w:hAnsiTheme="minorHAnsi" w:cstheme="minorBidi"/>
            <w:noProof/>
            <w:sz w:val="22"/>
            <w:szCs w:val="22"/>
            <w:lang w:eastAsia="zh-CN"/>
          </w:rPr>
          <w:tab/>
        </w:r>
        <w:r w:rsidRPr="00082F38">
          <w:rPr>
            <w:rStyle w:val="Hyperlink"/>
            <w:noProof/>
          </w:rPr>
          <w:t>Measurement procedure</w:t>
        </w:r>
        <w:r>
          <w:rPr>
            <w:noProof/>
            <w:webHidden/>
          </w:rPr>
          <w:tab/>
        </w:r>
        <w:r>
          <w:rPr>
            <w:noProof/>
            <w:webHidden/>
          </w:rPr>
          <w:fldChar w:fldCharType="begin"/>
        </w:r>
        <w:r>
          <w:rPr>
            <w:noProof/>
            <w:webHidden/>
          </w:rPr>
          <w:instrText xml:space="preserve"> PAGEREF _Toc434496973 \h </w:instrText>
        </w:r>
        <w:r>
          <w:rPr>
            <w:noProof/>
            <w:webHidden/>
          </w:rPr>
        </w:r>
        <w:r>
          <w:rPr>
            <w:noProof/>
            <w:webHidden/>
          </w:rPr>
          <w:fldChar w:fldCharType="separate"/>
        </w:r>
        <w:r>
          <w:rPr>
            <w:noProof/>
            <w:webHidden/>
          </w:rPr>
          <w:t>6</w:t>
        </w:r>
        <w:r>
          <w:rPr>
            <w:noProof/>
            <w:webHidden/>
          </w:rPr>
          <w:fldChar w:fldCharType="end"/>
        </w:r>
      </w:hyperlink>
    </w:p>
    <w:p w14:paraId="12F4B233" w14:textId="77777777" w:rsidR="00B61FA1" w:rsidRDefault="00B61FA1">
      <w:pPr>
        <w:pStyle w:val="TOC1"/>
        <w:rPr>
          <w:rFonts w:asciiTheme="minorHAnsi" w:eastAsiaTheme="minorEastAsia" w:hAnsiTheme="minorHAnsi" w:cstheme="minorBidi"/>
          <w:noProof/>
          <w:sz w:val="22"/>
          <w:szCs w:val="22"/>
          <w:lang w:eastAsia="zh-CN"/>
        </w:rPr>
      </w:pPr>
      <w:hyperlink w:anchor="_Toc434496974" w:history="1">
        <w:r w:rsidRPr="00082F38">
          <w:rPr>
            <w:rStyle w:val="Hyperlink"/>
            <w:noProof/>
          </w:rPr>
          <w:t>6.4.1.</w:t>
        </w:r>
        <w:r>
          <w:rPr>
            <w:rFonts w:asciiTheme="minorHAnsi" w:eastAsiaTheme="minorEastAsia" w:hAnsiTheme="minorHAnsi" w:cstheme="minorBidi"/>
            <w:noProof/>
            <w:sz w:val="22"/>
            <w:szCs w:val="22"/>
            <w:lang w:eastAsia="zh-CN"/>
          </w:rPr>
          <w:tab/>
        </w:r>
        <w:r w:rsidRPr="00082F38">
          <w:rPr>
            <w:rStyle w:val="Hyperlink"/>
            <w:noProof/>
          </w:rPr>
          <w:t>Phase 1: Initialization</w:t>
        </w:r>
        <w:r>
          <w:rPr>
            <w:noProof/>
            <w:webHidden/>
          </w:rPr>
          <w:tab/>
        </w:r>
        <w:r>
          <w:rPr>
            <w:noProof/>
            <w:webHidden/>
          </w:rPr>
          <w:fldChar w:fldCharType="begin"/>
        </w:r>
        <w:r>
          <w:rPr>
            <w:noProof/>
            <w:webHidden/>
          </w:rPr>
          <w:instrText xml:space="preserve"> PAGEREF _Toc434496974 \h </w:instrText>
        </w:r>
        <w:r>
          <w:rPr>
            <w:noProof/>
            <w:webHidden/>
          </w:rPr>
        </w:r>
        <w:r>
          <w:rPr>
            <w:noProof/>
            <w:webHidden/>
          </w:rPr>
          <w:fldChar w:fldCharType="separate"/>
        </w:r>
        <w:r>
          <w:rPr>
            <w:noProof/>
            <w:webHidden/>
          </w:rPr>
          <w:t>7</w:t>
        </w:r>
        <w:r>
          <w:rPr>
            <w:noProof/>
            <w:webHidden/>
          </w:rPr>
          <w:fldChar w:fldCharType="end"/>
        </w:r>
      </w:hyperlink>
    </w:p>
    <w:p w14:paraId="506517CF" w14:textId="77777777" w:rsidR="00B61FA1" w:rsidRDefault="00B61FA1">
      <w:pPr>
        <w:pStyle w:val="TOC1"/>
        <w:rPr>
          <w:rFonts w:asciiTheme="minorHAnsi" w:eastAsiaTheme="minorEastAsia" w:hAnsiTheme="minorHAnsi" w:cstheme="minorBidi"/>
          <w:noProof/>
          <w:sz w:val="22"/>
          <w:szCs w:val="22"/>
          <w:lang w:eastAsia="zh-CN"/>
        </w:rPr>
      </w:pPr>
      <w:hyperlink w:anchor="_Toc434496975" w:history="1">
        <w:r w:rsidRPr="00082F38">
          <w:rPr>
            <w:rStyle w:val="Hyperlink"/>
            <w:noProof/>
          </w:rPr>
          <w:t>6.4.2.</w:t>
        </w:r>
        <w:r>
          <w:rPr>
            <w:rFonts w:asciiTheme="minorHAnsi" w:eastAsiaTheme="minorEastAsia" w:hAnsiTheme="minorHAnsi" w:cstheme="minorBidi"/>
            <w:noProof/>
            <w:sz w:val="22"/>
            <w:szCs w:val="22"/>
            <w:lang w:eastAsia="zh-CN"/>
          </w:rPr>
          <w:tab/>
        </w:r>
        <w:r w:rsidRPr="00082F38">
          <w:rPr>
            <w:rStyle w:val="Hyperlink"/>
            <w:noProof/>
          </w:rPr>
          <w:t>Phase 2: Downlink pre-test</w:t>
        </w:r>
        <w:r>
          <w:rPr>
            <w:noProof/>
            <w:webHidden/>
          </w:rPr>
          <w:tab/>
        </w:r>
        <w:r>
          <w:rPr>
            <w:noProof/>
            <w:webHidden/>
          </w:rPr>
          <w:fldChar w:fldCharType="begin"/>
        </w:r>
        <w:r>
          <w:rPr>
            <w:noProof/>
            <w:webHidden/>
          </w:rPr>
          <w:instrText xml:space="preserve"> PAGEREF _Toc434496975 \h </w:instrText>
        </w:r>
        <w:r>
          <w:rPr>
            <w:noProof/>
            <w:webHidden/>
          </w:rPr>
        </w:r>
        <w:r>
          <w:rPr>
            <w:noProof/>
            <w:webHidden/>
          </w:rPr>
          <w:fldChar w:fldCharType="separate"/>
        </w:r>
        <w:r>
          <w:rPr>
            <w:noProof/>
            <w:webHidden/>
          </w:rPr>
          <w:t>7</w:t>
        </w:r>
        <w:r>
          <w:rPr>
            <w:noProof/>
            <w:webHidden/>
          </w:rPr>
          <w:fldChar w:fldCharType="end"/>
        </w:r>
      </w:hyperlink>
    </w:p>
    <w:p w14:paraId="514F37E7" w14:textId="77777777" w:rsidR="00B61FA1" w:rsidRDefault="00B61FA1">
      <w:pPr>
        <w:pStyle w:val="TOC1"/>
        <w:rPr>
          <w:rFonts w:asciiTheme="minorHAnsi" w:eastAsiaTheme="minorEastAsia" w:hAnsiTheme="minorHAnsi" w:cstheme="minorBidi"/>
          <w:noProof/>
          <w:sz w:val="22"/>
          <w:szCs w:val="22"/>
          <w:lang w:eastAsia="zh-CN"/>
        </w:rPr>
      </w:pPr>
      <w:hyperlink w:anchor="_Toc434496976" w:history="1">
        <w:r w:rsidRPr="00082F38">
          <w:rPr>
            <w:rStyle w:val="Hyperlink"/>
            <w:noProof/>
            <w:lang w:eastAsia="de-AT"/>
          </w:rPr>
          <w:t>6.4.3.</w:t>
        </w:r>
        <w:r>
          <w:rPr>
            <w:rFonts w:asciiTheme="minorHAnsi" w:eastAsiaTheme="minorEastAsia" w:hAnsiTheme="minorHAnsi" w:cstheme="minorBidi"/>
            <w:noProof/>
            <w:sz w:val="22"/>
            <w:szCs w:val="22"/>
            <w:lang w:eastAsia="zh-CN"/>
          </w:rPr>
          <w:tab/>
        </w:r>
        <w:r w:rsidRPr="00082F38">
          <w:rPr>
            <w:rStyle w:val="Hyperlink"/>
            <w:noProof/>
          </w:rPr>
          <w:t>Phase 3: Latency test</w:t>
        </w:r>
        <w:r>
          <w:rPr>
            <w:noProof/>
            <w:webHidden/>
          </w:rPr>
          <w:tab/>
        </w:r>
        <w:r>
          <w:rPr>
            <w:noProof/>
            <w:webHidden/>
          </w:rPr>
          <w:fldChar w:fldCharType="begin"/>
        </w:r>
        <w:r>
          <w:rPr>
            <w:noProof/>
            <w:webHidden/>
          </w:rPr>
          <w:instrText xml:space="preserve"> PAGEREF _Toc434496976 \h </w:instrText>
        </w:r>
        <w:r>
          <w:rPr>
            <w:noProof/>
            <w:webHidden/>
          </w:rPr>
        </w:r>
        <w:r>
          <w:rPr>
            <w:noProof/>
            <w:webHidden/>
          </w:rPr>
          <w:fldChar w:fldCharType="separate"/>
        </w:r>
        <w:r>
          <w:rPr>
            <w:noProof/>
            <w:webHidden/>
          </w:rPr>
          <w:t>8</w:t>
        </w:r>
        <w:r>
          <w:rPr>
            <w:noProof/>
            <w:webHidden/>
          </w:rPr>
          <w:fldChar w:fldCharType="end"/>
        </w:r>
      </w:hyperlink>
    </w:p>
    <w:p w14:paraId="67207707" w14:textId="77777777" w:rsidR="00B61FA1" w:rsidRDefault="00B61FA1">
      <w:pPr>
        <w:pStyle w:val="TOC1"/>
        <w:rPr>
          <w:rFonts w:asciiTheme="minorHAnsi" w:eastAsiaTheme="minorEastAsia" w:hAnsiTheme="minorHAnsi" w:cstheme="minorBidi"/>
          <w:noProof/>
          <w:sz w:val="22"/>
          <w:szCs w:val="22"/>
          <w:lang w:eastAsia="zh-CN"/>
        </w:rPr>
      </w:pPr>
      <w:hyperlink w:anchor="_Toc434496977" w:history="1">
        <w:r w:rsidRPr="00082F38">
          <w:rPr>
            <w:rStyle w:val="Hyperlink"/>
            <w:noProof/>
            <w:lang w:eastAsia="de-AT"/>
          </w:rPr>
          <w:t>6.4.4.</w:t>
        </w:r>
        <w:r>
          <w:rPr>
            <w:rFonts w:asciiTheme="minorHAnsi" w:eastAsiaTheme="minorEastAsia" w:hAnsiTheme="minorHAnsi" w:cstheme="minorBidi"/>
            <w:noProof/>
            <w:sz w:val="22"/>
            <w:szCs w:val="22"/>
            <w:lang w:eastAsia="zh-CN"/>
          </w:rPr>
          <w:tab/>
        </w:r>
        <w:r w:rsidRPr="00082F38">
          <w:rPr>
            <w:rStyle w:val="Hyperlink"/>
            <w:noProof/>
          </w:rPr>
          <w:t>Phase 4: Downlink subtest</w:t>
        </w:r>
        <w:r>
          <w:rPr>
            <w:noProof/>
            <w:webHidden/>
          </w:rPr>
          <w:tab/>
        </w:r>
        <w:r>
          <w:rPr>
            <w:noProof/>
            <w:webHidden/>
          </w:rPr>
          <w:fldChar w:fldCharType="begin"/>
        </w:r>
        <w:r>
          <w:rPr>
            <w:noProof/>
            <w:webHidden/>
          </w:rPr>
          <w:instrText xml:space="preserve"> PAGEREF _Toc434496977 \h </w:instrText>
        </w:r>
        <w:r>
          <w:rPr>
            <w:noProof/>
            <w:webHidden/>
          </w:rPr>
        </w:r>
        <w:r>
          <w:rPr>
            <w:noProof/>
            <w:webHidden/>
          </w:rPr>
          <w:fldChar w:fldCharType="separate"/>
        </w:r>
        <w:r>
          <w:rPr>
            <w:noProof/>
            <w:webHidden/>
          </w:rPr>
          <w:t>9</w:t>
        </w:r>
        <w:r>
          <w:rPr>
            <w:noProof/>
            <w:webHidden/>
          </w:rPr>
          <w:fldChar w:fldCharType="end"/>
        </w:r>
      </w:hyperlink>
    </w:p>
    <w:p w14:paraId="638326C6" w14:textId="77777777" w:rsidR="00B61FA1" w:rsidRDefault="00B61FA1">
      <w:pPr>
        <w:pStyle w:val="TOC1"/>
        <w:rPr>
          <w:rFonts w:asciiTheme="minorHAnsi" w:eastAsiaTheme="minorEastAsia" w:hAnsiTheme="minorHAnsi" w:cstheme="minorBidi"/>
          <w:noProof/>
          <w:sz w:val="22"/>
          <w:szCs w:val="22"/>
          <w:lang w:eastAsia="zh-CN"/>
        </w:rPr>
      </w:pPr>
      <w:hyperlink w:anchor="_Toc434496978" w:history="1">
        <w:r w:rsidRPr="00082F38">
          <w:rPr>
            <w:rStyle w:val="Hyperlink"/>
            <w:noProof/>
            <w:lang w:eastAsia="de-AT"/>
          </w:rPr>
          <w:t>6.4.5.</w:t>
        </w:r>
        <w:r>
          <w:rPr>
            <w:rFonts w:asciiTheme="minorHAnsi" w:eastAsiaTheme="minorEastAsia" w:hAnsiTheme="minorHAnsi" w:cstheme="minorBidi"/>
            <w:noProof/>
            <w:sz w:val="22"/>
            <w:szCs w:val="22"/>
            <w:lang w:eastAsia="zh-CN"/>
          </w:rPr>
          <w:tab/>
        </w:r>
        <w:r w:rsidRPr="00082F38">
          <w:rPr>
            <w:rStyle w:val="Hyperlink"/>
            <w:noProof/>
          </w:rPr>
          <w:t>Phase 5: Uplink pre-test</w:t>
        </w:r>
        <w:r>
          <w:rPr>
            <w:noProof/>
            <w:webHidden/>
          </w:rPr>
          <w:tab/>
        </w:r>
        <w:r>
          <w:rPr>
            <w:noProof/>
            <w:webHidden/>
          </w:rPr>
          <w:fldChar w:fldCharType="begin"/>
        </w:r>
        <w:r>
          <w:rPr>
            <w:noProof/>
            <w:webHidden/>
          </w:rPr>
          <w:instrText xml:space="preserve"> PAGEREF _Toc434496978 \h </w:instrText>
        </w:r>
        <w:r>
          <w:rPr>
            <w:noProof/>
            <w:webHidden/>
          </w:rPr>
        </w:r>
        <w:r>
          <w:rPr>
            <w:noProof/>
            <w:webHidden/>
          </w:rPr>
          <w:fldChar w:fldCharType="separate"/>
        </w:r>
        <w:r>
          <w:rPr>
            <w:noProof/>
            <w:webHidden/>
          </w:rPr>
          <w:t>10</w:t>
        </w:r>
        <w:r>
          <w:rPr>
            <w:noProof/>
            <w:webHidden/>
          </w:rPr>
          <w:fldChar w:fldCharType="end"/>
        </w:r>
      </w:hyperlink>
    </w:p>
    <w:p w14:paraId="397374F6" w14:textId="77777777" w:rsidR="00B61FA1" w:rsidRDefault="00B61FA1">
      <w:pPr>
        <w:pStyle w:val="TOC1"/>
        <w:rPr>
          <w:rFonts w:asciiTheme="minorHAnsi" w:eastAsiaTheme="minorEastAsia" w:hAnsiTheme="minorHAnsi" w:cstheme="minorBidi"/>
          <w:noProof/>
          <w:sz w:val="22"/>
          <w:szCs w:val="22"/>
          <w:lang w:eastAsia="zh-CN"/>
        </w:rPr>
      </w:pPr>
      <w:hyperlink w:anchor="_Toc434496979" w:history="1">
        <w:r w:rsidRPr="00082F38">
          <w:rPr>
            <w:rStyle w:val="Hyperlink"/>
            <w:noProof/>
            <w:lang w:eastAsia="de-AT"/>
          </w:rPr>
          <w:t>6.4.6.</w:t>
        </w:r>
        <w:r>
          <w:rPr>
            <w:rFonts w:asciiTheme="minorHAnsi" w:eastAsiaTheme="minorEastAsia" w:hAnsiTheme="minorHAnsi" w:cstheme="minorBidi"/>
            <w:noProof/>
            <w:sz w:val="22"/>
            <w:szCs w:val="22"/>
            <w:lang w:eastAsia="zh-CN"/>
          </w:rPr>
          <w:tab/>
        </w:r>
        <w:r w:rsidRPr="00082F38">
          <w:rPr>
            <w:rStyle w:val="Hyperlink"/>
            <w:noProof/>
          </w:rPr>
          <w:t>Phase 6: Uplink subtest</w:t>
        </w:r>
        <w:r>
          <w:rPr>
            <w:noProof/>
            <w:webHidden/>
          </w:rPr>
          <w:tab/>
        </w:r>
        <w:r>
          <w:rPr>
            <w:noProof/>
            <w:webHidden/>
          </w:rPr>
          <w:fldChar w:fldCharType="begin"/>
        </w:r>
        <w:r>
          <w:rPr>
            <w:noProof/>
            <w:webHidden/>
          </w:rPr>
          <w:instrText xml:space="preserve"> PAGEREF _Toc434496979 \h </w:instrText>
        </w:r>
        <w:r>
          <w:rPr>
            <w:noProof/>
            <w:webHidden/>
          </w:rPr>
        </w:r>
        <w:r>
          <w:rPr>
            <w:noProof/>
            <w:webHidden/>
          </w:rPr>
          <w:fldChar w:fldCharType="separate"/>
        </w:r>
        <w:r>
          <w:rPr>
            <w:noProof/>
            <w:webHidden/>
          </w:rPr>
          <w:t>10</w:t>
        </w:r>
        <w:r>
          <w:rPr>
            <w:noProof/>
            <w:webHidden/>
          </w:rPr>
          <w:fldChar w:fldCharType="end"/>
        </w:r>
      </w:hyperlink>
    </w:p>
    <w:p w14:paraId="1D5AE4F3" w14:textId="77777777" w:rsidR="00B61FA1" w:rsidRDefault="00B61FA1">
      <w:pPr>
        <w:pStyle w:val="TOC1"/>
        <w:rPr>
          <w:rFonts w:asciiTheme="minorHAnsi" w:eastAsiaTheme="minorEastAsia" w:hAnsiTheme="minorHAnsi" w:cstheme="minorBidi"/>
          <w:noProof/>
          <w:sz w:val="22"/>
          <w:szCs w:val="22"/>
          <w:lang w:eastAsia="zh-CN"/>
        </w:rPr>
      </w:pPr>
      <w:hyperlink w:anchor="_Toc434496980" w:history="1">
        <w:r w:rsidRPr="00082F38">
          <w:rPr>
            <w:rStyle w:val="Hyperlink"/>
            <w:noProof/>
            <w:lang w:eastAsia="de-AT"/>
          </w:rPr>
          <w:t>6.4.7.</w:t>
        </w:r>
        <w:r>
          <w:rPr>
            <w:rFonts w:asciiTheme="minorHAnsi" w:eastAsiaTheme="minorEastAsia" w:hAnsiTheme="minorHAnsi" w:cstheme="minorBidi"/>
            <w:noProof/>
            <w:sz w:val="22"/>
            <w:szCs w:val="22"/>
            <w:lang w:eastAsia="zh-CN"/>
          </w:rPr>
          <w:tab/>
        </w:r>
        <w:r w:rsidRPr="00082F38">
          <w:rPr>
            <w:rStyle w:val="Hyperlink"/>
            <w:noProof/>
          </w:rPr>
          <w:t>Phase 7: Finalization</w:t>
        </w:r>
        <w:r>
          <w:rPr>
            <w:noProof/>
            <w:webHidden/>
          </w:rPr>
          <w:tab/>
        </w:r>
        <w:r>
          <w:rPr>
            <w:noProof/>
            <w:webHidden/>
          </w:rPr>
          <w:fldChar w:fldCharType="begin"/>
        </w:r>
        <w:r>
          <w:rPr>
            <w:noProof/>
            <w:webHidden/>
          </w:rPr>
          <w:instrText xml:space="preserve"> PAGEREF _Toc434496980 \h </w:instrText>
        </w:r>
        <w:r>
          <w:rPr>
            <w:noProof/>
            <w:webHidden/>
          </w:rPr>
        </w:r>
        <w:r>
          <w:rPr>
            <w:noProof/>
            <w:webHidden/>
          </w:rPr>
          <w:fldChar w:fldCharType="separate"/>
        </w:r>
        <w:r>
          <w:rPr>
            <w:noProof/>
            <w:webHidden/>
          </w:rPr>
          <w:t>11</w:t>
        </w:r>
        <w:r>
          <w:rPr>
            <w:noProof/>
            <w:webHidden/>
          </w:rPr>
          <w:fldChar w:fldCharType="end"/>
        </w:r>
      </w:hyperlink>
    </w:p>
    <w:p w14:paraId="430E011D" w14:textId="77777777" w:rsidR="00B61FA1" w:rsidRDefault="00B61FA1">
      <w:pPr>
        <w:pStyle w:val="TOC2"/>
        <w:rPr>
          <w:rFonts w:asciiTheme="minorHAnsi" w:eastAsiaTheme="minorEastAsia" w:hAnsiTheme="minorHAnsi" w:cstheme="minorBidi"/>
          <w:noProof/>
          <w:sz w:val="22"/>
          <w:szCs w:val="22"/>
          <w:lang w:eastAsia="zh-CN"/>
        </w:rPr>
      </w:pPr>
      <w:hyperlink w:anchor="_Toc434496981" w:history="1">
        <w:r w:rsidRPr="00082F38">
          <w:rPr>
            <w:rStyle w:val="Hyperlink"/>
            <w:noProof/>
          </w:rPr>
          <w:t>6.4.8.</w:t>
        </w:r>
        <w:r>
          <w:rPr>
            <w:rFonts w:asciiTheme="minorHAnsi" w:eastAsiaTheme="minorEastAsia" w:hAnsiTheme="minorHAnsi" w:cstheme="minorBidi"/>
            <w:noProof/>
            <w:sz w:val="22"/>
            <w:szCs w:val="22"/>
            <w:lang w:eastAsia="zh-CN"/>
          </w:rPr>
          <w:tab/>
        </w:r>
        <w:r w:rsidRPr="00082F38">
          <w:rPr>
            <w:rStyle w:val="Hyperlink"/>
            <w:noProof/>
          </w:rPr>
          <w:t>Measurement of Data</w:t>
        </w:r>
        <w:r>
          <w:rPr>
            <w:noProof/>
            <w:webHidden/>
          </w:rPr>
          <w:tab/>
        </w:r>
        <w:r>
          <w:rPr>
            <w:noProof/>
            <w:webHidden/>
          </w:rPr>
          <w:fldChar w:fldCharType="begin"/>
        </w:r>
        <w:r>
          <w:rPr>
            <w:noProof/>
            <w:webHidden/>
          </w:rPr>
          <w:instrText xml:space="preserve"> PAGEREF _Toc434496981 \h </w:instrText>
        </w:r>
        <w:r>
          <w:rPr>
            <w:noProof/>
            <w:webHidden/>
          </w:rPr>
        </w:r>
        <w:r>
          <w:rPr>
            <w:noProof/>
            <w:webHidden/>
          </w:rPr>
          <w:fldChar w:fldCharType="separate"/>
        </w:r>
        <w:r>
          <w:rPr>
            <w:noProof/>
            <w:webHidden/>
          </w:rPr>
          <w:t>11</w:t>
        </w:r>
        <w:r>
          <w:rPr>
            <w:noProof/>
            <w:webHidden/>
          </w:rPr>
          <w:fldChar w:fldCharType="end"/>
        </w:r>
      </w:hyperlink>
    </w:p>
    <w:p w14:paraId="0B4D9047" w14:textId="77777777" w:rsidR="00B61FA1" w:rsidRDefault="00B61FA1">
      <w:pPr>
        <w:pStyle w:val="TOC1"/>
        <w:rPr>
          <w:rFonts w:asciiTheme="minorHAnsi" w:eastAsiaTheme="minorEastAsia" w:hAnsiTheme="minorHAnsi" w:cstheme="minorBidi"/>
          <w:noProof/>
          <w:sz w:val="22"/>
          <w:szCs w:val="22"/>
          <w:lang w:eastAsia="zh-CN"/>
        </w:rPr>
      </w:pPr>
      <w:hyperlink w:anchor="_Toc434496982" w:history="1">
        <w:r w:rsidRPr="00082F38">
          <w:rPr>
            <w:rStyle w:val="Hyperlink"/>
            <w:noProof/>
            <w:lang w:val="en-US"/>
          </w:rPr>
          <w:t>7.</w:t>
        </w:r>
        <w:r>
          <w:rPr>
            <w:rFonts w:asciiTheme="minorHAnsi" w:eastAsiaTheme="minorEastAsia" w:hAnsiTheme="minorHAnsi" w:cstheme="minorBidi"/>
            <w:noProof/>
            <w:sz w:val="22"/>
            <w:szCs w:val="22"/>
            <w:lang w:eastAsia="zh-CN"/>
          </w:rPr>
          <w:tab/>
        </w:r>
        <w:r w:rsidRPr="00082F38">
          <w:rPr>
            <w:rStyle w:val="Hyperlink"/>
            <w:noProof/>
          </w:rPr>
          <w:t>Additional considerations</w:t>
        </w:r>
        <w:r>
          <w:rPr>
            <w:noProof/>
            <w:webHidden/>
          </w:rPr>
          <w:tab/>
        </w:r>
        <w:r>
          <w:rPr>
            <w:noProof/>
            <w:webHidden/>
          </w:rPr>
          <w:fldChar w:fldCharType="begin"/>
        </w:r>
        <w:r>
          <w:rPr>
            <w:noProof/>
            <w:webHidden/>
          </w:rPr>
          <w:instrText xml:space="preserve"> PAGEREF _Toc434496982 \h </w:instrText>
        </w:r>
        <w:r>
          <w:rPr>
            <w:noProof/>
            <w:webHidden/>
          </w:rPr>
        </w:r>
        <w:r>
          <w:rPr>
            <w:noProof/>
            <w:webHidden/>
          </w:rPr>
          <w:fldChar w:fldCharType="separate"/>
        </w:r>
        <w:r>
          <w:rPr>
            <w:noProof/>
            <w:webHidden/>
          </w:rPr>
          <w:t>11</w:t>
        </w:r>
        <w:r>
          <w:rPr>
            <w:noProof/>
            <w:webHidden/>
          </w:rPr>
          <w:fldChar w:fldCharType="end"/>
        </w:r>
      </w:hyperlink>
    </w:p>
    <w:p w14:paraId="39A4A5FF" w14:textId="77777777" w:rsidR="00B61FA1" w:rsidRDefault="00B61FA1">
      <w:pPr>
        <w:pStyle w:val="TOC1"/>
        <w:rPr>
          <w:rFonts w:asciiTheme="minorHAnsi" w:eastAsiaTheme="minorEastAsia" w:hAnsiTheme="minorHAnsi" w:cstheme="minorBidi"/>
          <w:noProof/>
          <w:sz w:val="22"/>
          <w:szCs w:val="22"/>
          <w:lang w:eastAsia="zh-CN"/>
        </w:rPr>
      </w:pPr>
      <w:hyperlink w:anchor="_Toc434496983" w:history="1">
        <w:r w:rsidRPr="00082F38">
          <w:rPr>
            <w:rStyle w:val="Hyperlink"/>
            <w:noProof/>
          </w:rPr>
          <w:t>8.</w:t>
        </w:r>
        <w:r>
          <w:rPr>
            <w:rFonts w:asciiTheme="minorHAnsi" w:eastAsiaTheme="minorEastAsia" w:hAnsiTheme="minorHAnsi" w:cstheme="minorBidi"/>
            <w:noProof/>
            <w:sz w:val="22"/>
            <w:szCs w:val="22"/>
            <w:lang w:eastAsia="zh-CN"/>
          </w:rPr>
          <w:tab/>
        </w:r>
        <w:r w:rsidRPr="00082F38">
          <w:rPr>
            <w:rStyle w:val="Hyperlink"/>
            <w:noProof/>
          </w:rPr>
          <w:t>Bibliography</w:t>
        </w:r>
        <w:r>
          <w:rPr>
            <w:noProof/>
            <w:webHidden/>
          </w:rPr>
          <w:tab/>
        </w:r>
        <w:r>
          <w:rPr>
            <w:noProof/>
            <w:webHidden/>
          </w:rPr>
          <w:fldChar w:fldCharType="begin"/>
        </w:r>
        <w:r>
          <w:rPr>
            <w:noProof/>
            <w:webHidden/>
          </w:rPr>
          <w:instrText xml:space="preserve"> PAGEREF _Toc434496983 \h </w:instrText>
        </w:r>
        <w:r>
          <w:rPr>
            <w:noProof/>
            <w:webHidden/>
          </w:rPr>
        </w:r>
        <w:r>
          <w:rPr>
            <w:noProof/>
            <w:webHidden/>
          </w:rPr>
          <w:fldChar w:fldCharType="separate"/>
        </w:r>
        <w:r>
          <w:rPr>
            <w:noProof/>
            <w:webHidden/>
          </w:rPr>
          <w:t>12</w:t>
        </w:r>
        <w:r>
          <w:rPr>
            <w:noProof/>
            <w:webHidden/>
          </w:rPr>
          <w:fldChar w:fldCharType="end"/>
        </w:r>
      </w:hyperlink>
    </w:p>
    <w:p w14:paraId="7C80F5EF" w14:textId="7A67CAE8" w:rsidR="00B61FA1" w:rsidRDefault="00B61FA1">
      <w:pPr>
        <w:pStyle w:val="TOC1"/>
        <w:rPr>
          <w:rFonts w:asciiTheme="minorHAnsi" w:eastAsiaTheme="minorEastAsia" w:hAnsiTheme="minorHAnsi" w:cstheme="minorBidi"/>
          <w:noProof/>
          <w:sz w:val="22"/>
          <w:szCs w:val="22"/>
          <w:lang w:eastAsia="zh-CN"/>
        </w:rPr>
      </w:pPr>
      <w:hyperlink w:anchor="_Toc434496984" w:history="1">
        <w:r w:rsidRPr="00082F38">
          <w:rPr>
            <w:rStyle w:val="Hyperlink"/>
            <w:noProof/>
            <w:lang w:val="en-US"/>
          </w:rPr>
          <w:t>Annex A</w:t>
        </w:r>
        <w:r>
          <w:rPr>
            <w:noProof/>
            <w:webHidden/>
          </w:rPr>
          <w:tab/>
        </w:r>
        <w:r>
          <w:rPr>
            <w:noProof/>
            <w:webHidden/>
          </w:rPr>
          <w:tab/>
        </w:r>
        <w:r>
          <w:rPr>
            <w:noProof/>
            <w:webHidden/>
          </w:rPr>
          <w:fldChar w:fldCharType="begin"/>
        </w:r>
        <w:r>
          <w:rPr>
            <w:noProof/>
            <w:webHidden/>
          </w:rPr>
          <w:instrText xml:space="preserve"> PAGEREF _Toc434496984 \h </w:instrText>
        </w:r>
        <w:r>
          <w:rPr>
            <w:noProof/>
            <w:webHidden/>
          </w:rPr>
        </w:r>
        <w:r>
          <w:rPr>
            <w:noProof/>
            <w:webHidden/>
          </w:rPr>
          <w:fldChar w:fldCharType="separate"/>
        </w:r>
        <w:r>
          <w:rPr>
            <w:noProof/>
            <w:webHidden/>
          </w:rPr>
          <w:t>13</w:t>
        </w:r>
        <w:r>
          <w:rPr>
            <w:noProof/>
            <w:webHidden/>
          </w:rPr>
          <w:fldChar w:fldCharType="end"/>
        </w:r>
      </w:hyperlink>
    </w:p>
    <w:p w14:paraId="24EDA010" w14:textId="77777777" w:rsidR="00F75D51" w:rsidRPr="00E065F0" w:rsidRDefault="000D47C0" w:rsidP="00F75D51">
      <w:pPr>
        <w:rPr>
          <w:rStyle w:val="hps"/>
          <w:lang w:val="en-US"/>
        </w:rPr>
      </w:pPr>
      <w:r>
        <w:rPr>
          <w:b/>
          <w:bCs/>
          <w:noProof/>
        </w:rPr>
        <w:fldChar w:fldCharType="end"/>
      </w:r>
    </w:p>
    <w:p w14:paraId="4B225C5B" w14:textId="77777777" w:rsidR="00F75D51" w:rsidRPr="006F4728" w:rsidRDefault="00F75D51" w:rsidP="00F75D51">
      <w:pPr>
        <w:pageBreakBefore/>
        <w:rPr>
          <w:b/>
        </w:rPr>
      </w:pPr>
      <w:r w:rsidRPr="006F4728">
        <w:rPr>
          <w:b/>
        </w:rPr>
        <w:lastRenderedPageBreak/>
        <w:t>Keywords</w:t>
      </w:r>
    </w:p>
    <w:p w14:paraId="003DE109" w14:textId="77777777" w:rsidR="00F75D51" w:rsidRPr="00FB2655" w:rsidRDefault="00F75D51" w:rsidP="00F75D51">
      <w:r>
        <w:t>Internet, testing, measurement of QoS, network performance, QoE</w:t>
      </w:r>
    </w:p>
    <w:p w14:paraId="60EEBECE" w14:textId="77777777" w:rsidR="00F75D51" w:rsidRDefault="00F75D51" w:rsidP="00F75D51">
      <w:pPr>
        <w:pStyle w:val="Heading1"/>
        <w:numPr>
          <w:ilvl w:val="0"/>
          <w:numId w:val="30"/>
        </w:numPr>
        <w:tabs>
          <w:tab w:val="clear" w:pos="794"/>
          <w:tab w:val="left" w:pos="426"/>
        </w:tabs>
        <w:spacing w:after="120"/>
        <w:ind w:left="425" w:hanging="425"/>
        <w:rPr>
          <w:szCs w:val="24"/>
        </w:rPr>
      </w:pPr>
      <w:bookmarkStart w:id="9" w:name="_Toc434496964"/>
      <w:r w:rsidRPr="009153D7">
        <w:rPr>
          <w:szCs w:val="24"/>
        </w:rPr>
        <w:t>Scope</w:t>
      </w:r>
      <w:bookmarkEnd w:id="9"/>
    </w:p>
    <w:p w14:paraId="421AC8F1" w14:textId="77777777" w:rsidR="00F75D51" w:rsidRPr="00730B92" w:rsidRDefault="00F75D51" w:rsidP="00F75D51">
      <w:pPr>
        <w:jc w:val="both"/>
      </w:pPr>
      <w:r w:rsidRPr="00730B92">
        <w:t xml:space="preserve">This Recommendation describes the </w:t>
      </w:r>
      <w:r>
        <w:t xml:space="preserve">requirements for parameters and procedures to be used for </w:t>
      </w:r>
      <w:r w:rsidRPr="00730B92">
        <w:t>Internet speed quality measurement</w:t>
      </w:r>
      <w:r>
        <w:t xml:space="preserve">. The proposed methodology is based on the concept of the </w:t>
      </w:r>
      <w:r w:rsidRPr="00A37D3C">
        <w:t>ITU-T Q.</w:t>
      </w:r>
      <w:r>
        <w:t>FW_Int_sp_test</w:t>
      </w:r>
      <w:r w:rsidRPr="00A37D3C">
        <w:t xml:space="preserve"> </w:t>
      </w:r>
      <w:r w:rsidRPr="003742A9">
        <w:rPr>
          <w:i/>
          <w:iCs/>
        </w:rPr>
        <w:t>“</w:t>
      </w:r>
      <w:r>
        <w:rPr>
          <w:i/>
          <w:iCs/>
        </w:rPr>
        <w:t>Framework of Internet speed measurements for</w:t>
      </w:r>
      <w:r w:rsidRPr="003742A9">
        <w:rPr>
          <w:i/>
          <w:iCs/>
        </w:rPr>
        <w:t xml:space="preserve"> the fixed and mobile networks”</w:t>
      </w:r>
      <w:r>
        <w:rPr>
          <w:i/>
          <w:iCs/>
        </w:rPr>
        <w:t>.</w:t>
      </w:r>
    </w:p>
    <w:p w14:paraId="189BA131" w14:textId="77777777" w:rsidR="00F75D51" w:rsidRDefault="00F75D51" w:rsidP="00F75D51">
      <w:pPr>
        <w:pStyle w:val="Heading1"/>
        <w:numPr>
          <w:ilvl w:val="0"/>
          <w:numId w:val="30"/>
        </w:numPr>
        <w:tabs>
          <w:tab w:val="clear" w:pos="794"/>
          <w:tab w:val="left" w:pos="426"/>
        </w:tabs>
        <w:spacing w:after="120"/>
        <w:ind w:left="426" w:hanging="426"/>
        <w:rPr>
          <w:szCs w:val="24"/>
        </w:rPr>
      </w:pPr>
      <w:bookmarkStart w:id="10" w:name="_Toc434496965"/>
      <w:r w:rsidRPr="009153D7">
        <w:rPr>
          <w:szCs w:val="24"/>
        </w:rPr>
        <w:t>References</w:t>
      </w:r>
      <w:bookmarkEnd w:id="10"/>
    </w:p>
    <w:p w14:paraId="25838DE6" w14:textId="77777777" w:rsidR="00F75D51" w:rsidRDefault="00F75D51" w:rsidP="00F75D51">
      <w:pPr>
        <w:tabs>
          <w:tab w:val="clear" w:pos="794"/>
          <w:tab w:val="clear" w:pos="1191"/>
          <w:tab w:val="clear" w:pos="1588"/>
          <w:tab w:val="clear" w:pos="1985"/>
        </w:tabs>
        <w:jc w:val="both"/>
        <w:rPr>
          <w:rStyle w:val="hps"/>
          <w:i/>
          <w:color w:val="000000" w:themeColor="text1"/>
        </w:rPr>
      </w:pPr>
      <w:r w:rsidRPr="00730344">
        <w:rPr>
          <w:rStyle w:val="hps"/>
          <w:color w:val="000000" w:themeColor="text1"/>
        </w:rPr>
        <w:t>[ETSI EG 202 057-4]:</w:t>
      </w:r>
      <w:r w:rsidRPr="00730344">
        <w:rPr>
          <w:rStyle w:val="hps"/>
          <w:color w:val="000000" w:themeColor="text1"/>
        </w:rPr>
        <w:tab/>
        <w:t xml:space="preserve">ETSI Guide 202 057-4 (2008), </w:t>
      </w:r>
      <w:r w:rsidRPr="00730344">
        <w:rPr>
          <w:rStyle w:val="hps"/>
          <w:i/>
          <w:color w:val="000000" w:themeColor="text1"/>
        </w:rPr>
        <w:t>Speech processing, transmission and Quality aspects (STQ); User related QoS parameter definitions and measurements; Part 4. V1.2.1.</w:t>
      </w:r>
    </w:p>
    <w:p w14:paraId="42E773C4" w14:textId="077C7451" w:rsidR="00F75D51" w:rsidRPr="00586B78" w:rsidRDefault="00F75D51" w:rsidP="00F75D51">
      <w:pPr>
        <w:tabs>
          <w:tab w:val="clear" w:pos="794"/>
          <w:tab w:val="clear" w:pos="1191"/>
          <w:tab w:val="clear" w:pos="1588"/>
          <w:tab w:val="clear" w:pos="1985"/>
        </w:tabs>
        <w:jc w:val="both"/>
        <w:rPr>
          <w:rStyle w:val="hps"/>
          <w:i/>
          <w:color w:val="000000" w:themeColor="text1"/>
        </w:rPr>
      </w:pPr>
      <w:r w:rsidRPr="005412F1">
        <w:rPr>
          <w:rStyle w:val="hps"/>
          <w:color w:val="000000" w:themeColor="text1"/>
        </w:rPr>
        <w:t>[ETSI TS 103 222-1]:</w:t>
      </w:r>
      <w:r w:rsidRPr="005412F1">
        <w:rPr>
          <w:rStyle w:val="hps"/>
          <w:color w:val="000000" w:themeColor="text1"/>
        </w:rPr>
        <w:tab/>
        <w:t xml:space="preserve">ETSI Technical Specification 103 222-1 (2015), </w:t>
      </w:r>
      <w:r w:rsidRPr="005412F1">
        <w:rPr>
          <w:rStyle w:val="hps"/>
          <w:i/>
          <w:color w:val="000000" w:themeColor="text1"/>
        </w:rPr>
        <w:t>Speech and multimedia Transmission Quality (STQ); Reference benchmarking background traffic profiles and KPIs. Part 1: Reference benchmarking, background traffic profiles and KPIs for VoIP</w:t>
      </w:r>
    </w:p>
    <w:p w14:paraId="4450FD6B" w14:textId="77777777" w:rsidR="00F75D51" w:rsidRDefault="00F75D51" w:rsidP="00F75D51">
      <w:pPr>
        <w:pStyle w:val="Heading1"/>
        <w:numPr>
          <w:ilvl w:val="0"/>
          <w:numId w:val="30"/>
        </w:numPr>
        <w:tabs>
          <w:tab w:val="clear" w:pos="794"/>
          <w:tab w:val="left" w:pos="426"/>
        </w:tabs>
        <w:spacing w:after="120"/>
        <w:ind w:left="426" w:hanging="426"/>
        <w:rPr>
          <w:szCs w:val="24"/>
        </w:rPr>
      </w:pPr>
      <w:bookmarkStart w:id="11" w:name="_Toc434496966"/>
      <w:r w:rsidRPr="009153D7">
        <w:rPr>
          <w:szCs w:val="24"/>
        </w:rPr>
        <w:t>Definitions</w:t>
      </w:r>
      <w:bookmarkEnd w:id="11"/>
    </w:p>
    <w:p w14:paraId="7216DC31" w14:textId="77777777" w:rsidR="00F75D51" w:rsidRPr="000303FB" w:rsidRDefault="00F75D51" w:rsidP="00F75D51">
      <w:pPr>
        <w:rPr>
          <w:rStyle w:val="hps"/>
          <w:szCs w:val="24"/>
        </w:rPr>
      </w:pPr>
      <w:r w:rsidRPr="00FA378C">
        <w:rPr>
          <w:i/>
        </w:rPr>
        <w:t xml:space="preserve">Data Transmission </w:t>
      </w:r>
      <w:r w:rsidRPr="00FA378C">
        <w:rPr>
          <w:i/>
          <w:szCs w:val="24"/>
        </w:rPr>
        <w:t>Speed</w:t>
      </w:r>
      <w:r>
        <w:rPr>
          <w:szCs w:val="24"/>
        </w:rPr>
        <w:t xml:space="preserve"> </w:t>
      </w:r>
      <w:r w:rsidRPr="000303FB">
        <w:rPr>
          <w:rStyle w:val="hps"/>
          <w:szCs w:val="24"/>
        </w:rPr>
        <w:t>—</w:t>
      </w:r>
      <w:r>
        <w:rPr>
          <w:rStyle w:val="hps"/>
          <w:szCs w:val="24"/>
        </w:rPr>
        <w:t xml:space="preserve"> </w:t>
      </w:r>
      <w:r w:rsidRPr="000303FB">
        <w:rPr>
          <w:rStyle w:val="hps"/>
          <w:szCs w:val="24"/>
        </w:rPr>
        <w:t>the</w:t>
      </w:r>
      <w:r w:rsidRPr="000303FB">
        <w:rPr>
          <w:rFonts w:ascii="Times" w:hAnsi="Times" w:cs="Times"/>
          <w:color w:val="000000"/>
          <w:szCs w:val="24"/>
          <w:lang w:val="en-US" w:eastAsia="zh-CN"/>
        </w:rPr>
        <w:t xml:space="preserve"> data transmission rate that is achieved separately for downloading and uploading specified test files between a remote web site and a user's computer. (As defined in [</w:t>
      </w:r>
      <w:r w:rsidRPr="000303FB">
        <w:rPr>
          <w:rStyle w:val="hps"/>
          <w:color w:val="000000" w:themeColor="text1"/>
        </w:rPr>
        <w:t>ETSI EG 202 057-4</w:t>
      </w:r>
      <w:r w:rsidRPr="000303FB">
        <w:rPr>
          <w:rFonts w:ascii="Times" w:hAnsi="Times" w:cs="Times"/>
          <w:color w:val="000000"/>
          <w:szCs w:val="24"/>
          <w:lang w:val="en-US" w:eastAsia="zh-CN"/>
        </w:rPr>
        <w:t>], Section 5.2.1).</w:t>
      </w:r>
    </w:p>
    <w:p w14:paraId="720A3A56" w14:textId="77777777" w:rsidR="00F75D51" w:rsidRDefault="00F75D51" w:rsidP="00F75D51">
      <w:pPr>
        <w:jc w:val="both"/>
        <w:rPr>
          <w:rFonts w:ascii="Times" w:hAnsi="Times" w:cs="Times"/>
          <w:color w:val="000000"/>
          <w:szCs w:val="24"/>
          <w:lang w:val="en-US" w:eastAsia="zh-CN"/>
        </w:rPr>
      </w:pPr>
      <w:r w:rsidRPr="0044390B">
        <w:rPr>
          <w:rFonts w:ascii="Times" w:hAnsi="Times" w:cs="Times"/>
          <w:i/>
          <w:color w:val="000000"/>
          <w:szCs w:val="24"/>
          <w:lang w:val="en-US" w:eastAsia="zh-CN"/>
        </w:rPr>
        <w:t>Internet Service Provider (ISP)</w:t>
      </w:r>
      <w:r w:rsidRPr="0044390B">
        <w:rPr>
          <w:rFonts w:ascii="Times" w:hAnsi="Times" w:cs="Times"/>
          <w:color w:val="000000"/>
          <w:szCs w:val="24"/>
          <w:lang w:val="en-US" w:eastAsia="zh-CN"/>
        </w:rPr>
        <w:t>:  organization that provides users with an Internet access.</w:t>
      </w:r>
    </w:p>
    <w:p w14:paraId="0D6CDCDF" w14:textId="77777777" w:rsidR="00F75D51" w:rsidRPr="004A1D9E" w:rsidRDefault="00F75D51" w:rsidP="00F75D51">
      <w:pPr>
        <w:pStyle w:val="CommentText"/>
        <w:rPr>
          <w:rFonts w:ascii="Times" w:hAnsi="Times" w:cs="Times"/>
          <w:color w:val="000000"/>
          <w:szCs w:val="24"/>
          <w:lang w:val="en-US" w:eastAsia="zh-CN"/>
        </w:rPr>
      </w:pPr>
      <w:r w:rsidRPr="004A1D9E">
        <w:rPr>
          <w:rFonts w:ascii="Times" w:hAnsi="Times" w:cs="Times"/>
          <w:color w:val="000000"/>
          <w:szCs w:val="24"/>
          <w:lang w:val="en-US" w:eastAsia="zh-CN"/>
        </w:rPr>
        <w:t xml:space="preserve">The definition of ISP for the purpose of this document can be drawn from the definition of IAP (ETSI EG 202 057-4, Section 3.1) by analogy </w:t>
      </w:r>
    </w:p>
    <w:p w14:paraId="24621295" w14:textId="77777777" w:rsidR="00F75D51" w:rsidRPr="004A1D9E" w:rsidRDefault="00F75D51" w:rsidP="00F75D51">
      <w:pPr>
        <w:jc w:val="both"/>
        <w:rPr>
          <w:rStyle w:val="hps"/>
          <w:rFonts w:ascii="Times" w:hAnsi="Times" w:cs="Times"/>
          <w:color w:val="000000"/>
          <w:szCs w:val="24"/>
          <w:lang w:val="en-US" w:eastAsia="zh-CN"/>
        </w:rPr>
      </w:pPr>
      <w:r w:rsidRPr="004A1D9E">
        <w:rPr>
          <w:rFonts w:ascii="Times" w:hAnsi="Times" w:cs="Times"/>
          <w:i/>
          <w:color w:val="000000"/>
          <w:szCs w:val="24"/>
          <w:lang w:val="en-US" w:eastAsia="zh-CN"/>
        </w:rPr>
        <w:t>Telecom operator</w:t>
      </w:r>
      <w:r w:rsidRPr="004A1D9E">
        <w:rPr>
          <w:rFonts w:ascii="Times" w:hAnsi="Times" w:cs="Times"/>
          <w:color w:val="000000"/>
          <w:szCs w:val="24"/>
          <w:lang w:val="en-US" w:eastAsia="zh-CN"/>
        </w:rPr>
        <w:t>: an organization responsible for identification and management of telecommunication network used wholly or partly for the provision of publicly available telecommunication services.</w:t>
      </w:r>
    </w:p>
    <w:p w14:paraId="616FA11D" w14:textId="77777777" w:rsidR="00F75D51" w:rsidRPr="004A1D9E" w:rsidRDefault="00F75D51" w:rsidP="00F75D51">
      <w:pPr>
        <w:pStyle w:val="CommentText"/>
        <w:rPr>
          <w:rFonts w:ascii="Times" w:hAnsi="Times" w:cs="Times"/>
          <w:color w:val="000000"/>
          <w:szCs w:val="24"/>
          <w:lang w:eastAsia="zh-CN"/>
        </w:rPr>
      </w:pPr>
      <w:r w:rsidRPr="004A1D9E">
        <w:rPr>
          <w:rFonts w:ascii="Times" w:hAnsi="Times" w:cs="Times"/>
          <w:color w:val="000000"/>
          <w:szCs w:val="24"/>
          <w:lang w:val="en-US" w:eastAsia="zh-CN"/>
        </w:rPr>
        <w:t>Combination of the following definitions: ITU-T, M.1400 (04), 3.11 and ETSI EG 202 057-4, Section 3.1, PTN</w:t>
      </w:r>
    </w:p>
    <w:p w14:paraId="1284BE37" w14:textId="77777777" w:rsidR="00F75D51" w:rsidRDefault="00F75D51" w:rsidP="00F75D51">
      <w:pPr>
        <w:pStyle w:val="Heading1"/>
        <w:numPr>
          <w:ilvl w:val="0"/>
          <w:numId w:val="30"/>
        </w:numPr>
        <w:tabs>
          <w:tab w:val="clear" w:pos="794"/>
          <w:tab w:val="left" w:pos="426"/>
        </w:tabs>
        <w:spacing w:after="120"/>
        <w:ind w:left="426" w:hanging="426"/>
        <w:rPr>
          <w:szCs w:val="24"/>
        </w:rPr>
      </w:pPr>
      <w:bookmarkStart w:id="12" w:name="_Toc434496967"/>
      <w:r w:rsidRPr="009153D7">
        <w:rPr>
          <w:szCs w:val="24"/>
        </w:rPr>
        <w:t>Abbreviations</w:t>
      </w:r>
      <w:bookmarkEnd w:id="12"/>
    </w:p>
    <w:p w14:paraId="0981EDF2" w14:textId="77777777" w:rsidR="00F75D51" w:rsidRDefault="00F75D51" w:rsidP="00F75D51">
      <w:pPr>
        <w:pStyle w:val="ListParagraph"/>
        <w:tabs>
          <w:tab w:val="clear" w:pos="794"/>
          <w:tab w:val="clear" w:pos="1191"/>
          <w:tab w:val="clear" w:pos="1588"/>
          <w:tab w:val="clear" w:pos="1985"/>
          <w:tab w:val="left" w:pos="709"/>
        </w:tabs>
        <w:ind w:left="0"/>
        <w:jc w:val="both"/>
        <w:rPr>
          <w:rStyle w:val="hps"/>
        </w:rPr>
      </w:pPr>
      <w:r>
        <w:rPr>
          <w:rStyle w:val="hps"/>
        </w:rPr>
        <w:t>BDP</w:t>
      </w:r>
      <w:r>
        <w:rPr>
          <w:rStyle w:val="hps"/>
        </w:rPr>
        <w:tab/>
        <w:t>Bandwidth-Delay Product</w:t>
      </w:r>
    </w:p>
    <w:p w14:paraId="58920599" w14:textId="77777777" w:rsidR="00F75D51" w:rsidRPr="009153D7" w:rsidRDefault="00F75D51" w:rsidP="00F75D51">
      <w:pPr>
        <w:pStyle w:val="ListParagraph"/>
        <w:tabs>
          <w:tab w:val="clear" w:pos="794"/>
          <w:tab w:val="clear" w:pos="1191"/>
          <w:tab w:val="clear" w:pos="1588"/>
          <w:tab w:val="clear" w:pos="1985"/>
          <w:tab w:val="left" w:pos="709"/>
        </w:tabs>
        <w:ind w:left="0"/>
        <w:jc w:val="both"/>
        <w:rPr>
          <w:rStyle w:val="hps"/>
        </w:rPr>
      </w:pPr>
      <w:r w:rsidRPr="00E9503C">
        <w:rPr>
          <w:rStyle w:val="hps"/>
        </w:rPr>
        <w:t>CDN</w:t>
      </w:r>
      <w:r>
        <w:rPr>
          <w:rStyle w:val="hps"/>
        </w:rPr>
        <w:tab/>
      </w:r>
      <w:r w:rsidRPr="00E9503C">
        <w:rPr>
          <w:rStyle w:val="hps"/>
        </w:rPr>
        <w:t>Content Data Network</w:t>
      </w:r>
    </w:p>
    <w:p w14:paraId="5D9DAF22" w14:textId="77777777" w:rsidR="00F75D51" w:rsidRPr="00E9503C" w:rsidRDefault="00F75D51" w:rsidP="00F75D51">
      <w:pPr>
        <w:pStyle w:val="ListParagraph"/>
        <w:tabs>
          <w:tab w:val="clear" w:pos="794"/>
          <w:tab w:val="clear" w:pos="1191"/>
          <w:tab w:val="clear" w:pos="1588"/>
          <w:tab w:val="clear" w:pos="1985"/>
          <w:tab w:val="left" w:pos="709"/>
        </w:tabs>
        <w:ind w:left="0"/>
        <w:jc w:val="both"/>
        <w:rPr>
          <w:rStyle w:val="hps"/>
        </w:rPr>
      </w:pPr>
      <w:r w:rsidRPr="00E9503C">
        <w:rPr>
          <w:rStyle w:val="hps"/>
        </w:rPr>
        <w:t>IR</w:t>
      </w:r>
      <w:r w:rsidRPr="00E9503C">
        <w:rPr>
          <w:rStyle w:val="hps"/>
        </w:rPr>
        <w:tab/>
        <w:t>Internet Resource</w:t>
      </w:r>
    </w:p>
    <w:p w14:paraId="0554906F" w14:textId="77777777" w:rsidR="00F75D51" w:rsidRDefault="00F75D51" w:rsidP="00F75D51">
      <w:pPr>
        <w:pStyle w:val="ListParagraph"/>
        <w:tabs>
          <w:tab w:val="clear" w:pos="794"/>
          <w:tab w:val="clear" w:pos="1191"/>
          <w:tab w:val="clear" w:pos="1588"/>
          <w:tab w:val="clear" w:pos="1985"/>
          <w:tab w:val="left" w:pos="709"/>
        </w:tabs>
        <w:ind w:left="0"/>
        <w:jc w:val="both"/>
        <w:rPr>
          <w:rStyle w:val="hps"/>
        </w:rPr>
      </w:pPr>
      <w:r>
        <w:rPr>
          <w:rStyle w:val="hps"/>
        </w:rPr>
        <w:t>ISP</w:t>
      </w:r>
      <w:r>
        <w:rPr>
          <w:rStyle w:val="hps"/>
        </w:rPr>
        <w:tab/>
        <w:t>Internet Service Providers</w:t>
      </w:r>
    </w:p>
    <w:p w14:paraId="5D5758F2" w14:textId="77777777" w:rsidR="00F75D51" w:rsidRPr="00E9503C" w:rsidRDefault="00F75D51" w:rsidP="00F75D51">
      <w:pPr>
        <w:pStyle w:val="ListParagraph"/>
        <w:tabs>
          <w:tab w:val="clear" w:pos="794"/>
          <w:tab w:val="clear" w:pos="1191"/>
          <w:tab w:val="clear" w:pos="1588"/>
          <w:tab w:val="clear" w:pos="1985"/>
          <w:tab w:val="left" w:pos="709"/>
        </w:tabs>
        <w:ind w:left="0"/>
        <w:jc w:val="both"/>
        <w:rPr>
          <w:rStyle w:val="hps"/>
        </w:rPr>
      </w:pPr>
      <w:r w:rsidRPr="00E9503C">
        <w:rPr>
          <w:rStyle w:val="hps"/>
        </w:rPr>
        <w:t>RTT</w:t>
      </w:r>
      <w:r w:rsidRPr="00E9503C">
        <w:rPr>
          <w:rStyle w:val="hps"/>
        </w:rPr>
        <w:tab/>
        <w:t>Round-Trip Time</w:t>
      </w:r>
    </w:p>
    <w:p w14:paraId="42A47369" w14:textId="77777777" w:rsidR="00F75D51" w:rsidRDefault="00F75D51" w:rsidP="00F75D51">
      <w:pPr>
        <w:pStyle w:val="Heading1"/>
        <w:numPr>
          <w:ilvl w:val="0"/>
          <w:numId w:val="30"/>
        </w:numPr>
        <w:tabs>
          <w:tab w:val="clear" w:pos="794"/>
          <w:tab w:val="left" w:pos="426"/>
        </w:tabs>
        <w:spacing w:after="120"/>
        <w:ind w:left="426" w:hanging="426"/>
        <w:rPr>
          <w:szCs w:val="24"/>
        </w:rPr>
      </w:pPr>
      <w:bookmarkStart w:id="13" w:name="_Toc434496968"/>
      <w:r w:rsidRPr="009153D7">
        <w:rPr>
          <w:szCs w:val="24"/>
        </w:rPr>
        <w:t>Conventions</w:t>
      </w:r>
      <w:bookmarkEnd w:id="13"/>
    </w:p>
    <w:p w14:paraId="39EC5112" w14:textId="77777777" w:rsidR="00F75D51" w:rsidRPr="009153D7" w:rsidRDefault="00F75D51" w:rsidP="00F75D51">
      <w:pPr>
        <w:pStyle w:val="ListParagraph"/>
        <w:tabs>
          <w:tab w:val="clear" w:pos="1191"/>
          <w:tab w:val="left" w:pos="567"/>
        </w:tabs>
        <w:ind w:left="0"/>
        <w:jc w:val="both"/>
        <w:rPr>
          <w:rStyle w:val="hps"/>
        </w:rPr>
      </w:pPr>
      <w:r>
        <w:rPr>
          <w:rStyle w:val="hps"/>
        </w:rPr>
        <w:t>None</w:t>
      </w:r>
    </w:p>
    <w:p w14:paraId="39EEF5C8" w14:textId="77777777" w:rsidR="00F75D51" w:rsidRDefault="00F75D51" w:rsidP="00F75D51"/>
    <w:p w14:paraId="1F57D61F" w14:textId="77777777" w:rsidR="00F75D51" w:rsidRDefault="00F75D51" w:rsidP="00F75D51">
      <w:pPr>
        <w:pStyle w:val="Heading1"/>
        <w:numPr>
          <w:ilvl w:val="0"/>
          <w:numId w:val="30"/>
        </w:numPr>
        <w:tabs>
          <w:tab w:val="clear" w:pos="794"/>
          <w:tab w:val="left" w:pos="426"/>
        </w:tabs>
        <w:spacing w:after="120"/>
        <w:ind w:left="426" w:hanging="426"/>
        <w:rPr>
          <w:szCs w:val="24"/>
        </w:rPr>
      </w:pPr>
      <w:bookmarkStart w:id="14" w:name="_Toc405979959"/>
      <w:bookmarkStart w:id="15" w:name="_Toc434496969"/>
      <w:r>
        <w:rPr>
          <w:szCs w:val="24"/>
        </w:rPr>
        <w:lastRenderedPageBreak/>
        <w:t>Test methodology</w:t>
      </w:r>
      <w:bookmarkEnd w:id="14"/>
      <w:bookmarkEnd w:id="15"/>
    </w:p>
    <w:p w14:paraId="07BE1C49" w14:textId="51C91EA3" w:rsidR="00F75D51" w:rsidRDefault="00F75D51" w:rsidP="00F75D51">
      <w:pPr>
        <w:tabs>
          <w:tab w:val="clear" w:pos="794"/>
          <w:tab w:val="left" w:pos="0"/>
        </w:tabs>
        <w:jc w:val="both"/>
        <w:rPr>
          <w:rStyle w:val="hps"/>
        </w:rPr>
      </w:pPr>
      <w:r w:rsidRPr="00487683">
        <w:rPr>
          <w:rStyle w:val="hps"/>
        </w:rPr>
        <w:t xml:space="preserve">This section defines the basic framework of the test methodology, including initial conditions, the phases of the test, measurement algorithms and </w:t>
      </w:r>
      <w:r w:rsidR="00FE6F83">
        <w:rPr>
          <w:rStyle w:val="hps"/>
        </w:rPr>
        <w:t>stop</w:t>
      </w:r>
      <w:r w:rsidRPr="00487683">
        <w:rPr>
          <w:rStyle w:val="hps"/>
        </w:rPr>
        <w:t xml:space="preserve"> conditions. Also, some guidelines in results processing are introduced.</w:t>
      </w:r>
    </w:p>
    <w:p w14:paraId="493B8C2D" w14:textId="77777777" w:rsidR="00C60407" w:rsidRDefault="00C60407" w:rsidP="00C60407">
      <w:pPr>
        <w:pStyle w:val="Heading1"/>
        <w:numPr>
          <w:ilvl w:val="1"/>
          <w:numId w:val="30"/>
        </w:numPr>
        <w:tabs>
          <w:tab w:val="clear" w:pos="794"/>
          <w:tab w:val="left" w:pos="426"/>
          <w:tab w:val="left" w:pos="568"/>
        </w:tabs>
        <w:spacing w:after="120"/>
        <w:ind w:left="426" w:hanging="426"/>
      </w:pPr>
      <w:bookmarkStart w:id="16" w:name="_Toc405979960"/>
      <w:bookmarkStart w:id="17" w:name="_Toc434496970"/>
      <w:r>
        <w:t>General requirements</w:t>
      </w:r>
      <w:bookmarkEnd w:id="17"/>
    </w:p>
    <w:p w14:paraId="0C7D844D" w14:textId="493A89A5" w:rsidR="00C60407" w:rsidRPr="00C60407" w:rsidRDefault="00C60407" w:rsidP="00C60407">
      <w:pPr>
        <w:tabs>
          <w:tab w:val="clear" w:pos="794"/>
          <w:tab w:val="left" w:pos="0"/>
        </w:tabs>
        <w:jc w:val="both"/>
        <w:rPr>
          <w:rStyle w:val="hps"/>
        </w:rPr>
      </w:pPr>
      <w:r w:rsidRPr="00C60407">
        <w:rPr>
          <w:rStyle w:val="hps"/>
        </w:rPr>
        <w:t xml:space="preserve">The test </w:t>
      </w:r>
      <w:r w:rsidR="00FE6F83">
        <w:rPr>
          <w:rStyle w:val="hps"/>
        </w:rPr>
        <w:t xml:space="preserve">aims at </w:t>
      </w:r>
      <w:r w:rsidRPr="00C60407">
        <w:rPr>
          <w:rStyle w:val="hps"/>
        </w:rPr>
        <w:t>deliver</w:t>
      </w:r>
      <w:r w:rsidR="00FE6F83">
        <w:rPr>
          <w:rStyle w:val="hps"/>
        </w:rPr>
        <w:t>ing</w:t>
      </w:r>
      <w:r w:rsidRPr="00C60407">
        <w:rPr>
          <w:rStyle w:val="hps"/>
        </w:rPr>
        <w:t xml:space="preserve"> an accurate measurement of the maximum bandwidth available over a given internet connection. This is achieved by transferring multiple parallel data streams over separate TCP connections within a predefined amount of time. The transferred data consist of randomly generated data with high entropy. It is not expected that the (pseudo) random number generator meets cryptographic requirements. However it </w:t>
      </w:r>
      <w:r w:rsidR="00216E26">
        <w:rPr>
          <w:rStyle w:val="hps"/>
        </w:rPr>
        <w:t>should</w:t>
      </w:r>
      <w:r w:rsidRPr="00C60407">
        <w:rPr>
          <w:rStyle w:val="hps"/>
        </w:rPr>
        <w:t xml:space="preserve"> effectively </w:t>
      </w:r>
      <w:r w:rsidR="00FE6F83">
        <w:rPr>
          <w:rStyle w:val="hps"/>
        </w:rPr>
        <w:t>avoid</w:t>
      </w:r>
      <w:r w:rsidRPr="00C60407">
        <w:rPr>
          <w:rStyle w:val="hps"/>
        </w:rPr>
        <w:t xml:space="preserve"> data compression during the transmission. In order to increase the probability that the test can be performed even within networks protected by firewalls and proxy servers, the data should be transferred over HTTP or HTTPS </w:t>
      </w:r>
      <w:r w:rsidR="00FE6F83">
        <w:rPr>
          <w:rStyle w:val="hps"/>
        </w:rPr>
        <w:t xml:space="preserve">(i.e. </w:t>
      </w:r>
      <w:r w:rsidRPr="00C60407">
        <w:rPr>
          <w:rStyle w:val="hps"/>
        </w:rPr>
        <w:t>TLS or SSL connection</w:t>
      </w:r>
      <w:r w:rsidR="00FE6F83">
        <w:rPr>
          <w:rStyle w:val="hps"/>
        </w:rPr>
        <w:t>)</w:t>
      </w:r>
      <w:r w:rsidRPr="00C60407">
        <w:rPr>
          <w:rStyle w:val="hps"/>
        </w:rPr>
        <w:t>.</w:t>
      </w:r>
    </w:p>
    <w:p w14:paraId="46492B4E" w14:textId="77777777" w:rsidR="00C60407" w:rsidRDefault="00C60407" w:rsidP="00C60407">
      <w:pPr>
        <w:pStyle w:val="Heading1"/>
        <w:numPr>
          <w:ilvl w:val="1"/>
          <w:numId w:val="30"/>
        </w:numPr>
        <w:tabs>
          <w:tab w:val="clear" w:pos="794"/>
          <w:tab w:val="left" w:pos="426"/>
          <w:tab w:val="left" w:pos="568"/>
        </w:tabs>
        <w:spacing w:after="120"/>
        <w:ind w:left="426" w:hanging="426"/>
      </w:pPr>
      <w:bookmarkStart w:id="18" w:name="_Toc434496971"/>
      <w:r>
        <w:t>System components</w:t>
      </w:r>
      <w:bookmarkEnd w:id="18"/>
    </w:p>
    <w:p w14:paraId="600D5C21" w14:textId="65BF4812" w:rsidR="005B1E5A" w:rsidRDefault="00C60407" w:rsidP="00290F46">
      <w:pPr>
        <w:tabs>
          <w:tab w:val="clear" w:pos="794"/>
          <w:tab w:val="left" w:pos="0"/>
        </w:tabs>
        <w:jc w:val="both"/>
        <w:rPr>
          <w:rStyle w:val="hps"/>
        </w:rPr>
      </w:pPr>
      <w:r w:rsidRPr="00C60407">
        <w:rPr>
          <w:rStyle w:val="hps"/>
        </w:rPr>
        <w:t xml:space="preserve">The </w:t>
      </w:r>
      <w:r>
        <w:rPr>
          <w:rStyle w:val="hps"/>
        </w:rPr>
        <w:t>measurement system is composed as follows:</w:t>
      </w:r>
    </w:p>
    <w:p w14:paraId="7B945A38" w14:textId="52CCE06D" w:rsidR="000D47C0" w:rsidRDefault="00F35A5F">
      <w:pPr>
        <w:tabs>
          <w:tab w:val="left" w:pos="1134"/>
        </w:tabs>
        <w:spacing w:after="240"/>
        <w:ind w:left="360"/>
        <w:jc w:val="center"/>
        <w:rPr>
          <w:rFonts w:ascii="Arial" w:hAnsi="Arial"/>
          <w:sz w:val="20"/>
        </w:rPr>
      </w:pPr>
      <w:r>
        <w:rPr>
          <w:noProof/>
          <w:lang w:eastAsia="zh-CN"/>
        </w:rPr>
        <mc:AlternateContent>
          <mc:Choice Requires="wpg">
            <w:drawing>
              <wp:inline distT="0" distB="0" distL="0" distR="0" wp14:anchorId="06607F9F" wp14:editId="39216FDA">
                <wp:extent cx="4725035" cy="2477770"/>
                <wp:effectExtent l="0" t="2540" r="635" b="0"/>
                <wp:docPr id="114"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25035" cy="2477770"/>
                          <a:chOff x="0" y="0"/>
                          <a:chExt cx="62495" cy="32771"/>
                        </a:xfrm>
                      </wpg:grpSpPr>
                      <wps:wsp>
                        <wps:cNvPr id="115" name="62 CuadroTexto"/>
                        <wps:cNvSpPr txBox="1">
                          <a:spLocks noChangeArrowheads="1"/>
                        </wps:cNvSpPr>
                        <wps:spPr bwMode="auto">
                          <a:xfrm>
                            <a:off x="51677" y="14378"/>
                            <a:ext cx="7618" cy="5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8E9A19" w14:textId="77777777" w:rsidR="00AB1482" w:rsidRPr="00406CFB" w:rsidRDefault="000D47C0" w:rsidP="006D6044">
                              <w:pPr>
                                <w:pStyle w:val="NormalWeb"/>
                                <w:spacing w:before="0" w:after="0"/>
                                <w:rPr>
                                  <w:rFonts w:asciiTheme="minorHAnsi" w:hAnsiTheme="minorHAnsi"/>
                                </w:rPr>
                              </w:pPr>
                              <w:r w:rsidRPr="000D47C0">
                                <w:rPr>
                                  <w:rFonts w:asciiTheme="minorHAnsi" w:hAnsiTheme="minorHAnsi" w:cstheme="minorBidi" w:hint="eastAsia"/>
                                  <w:b/>
                                  <w:bCs/>
                                  <w:color w:val="000000" w:themeColor="text1"/>
                                  <w:kern w:val="24"/>
                                  <w:sz w:val="20"/>
                                  <w:szCs w:val="20"/>
                                  <w:lang w:val="es-ES"/>
                                </w:rPr>
                                <w:t>RESULT</w:t>
                              </w:r>
                            </w:p>
                            <w:p w14:paraId="2EBA9410" w14:textId="77777777" w:rsidR="00AB1482" w:rsidRPr="00406CFB" w:rsidRDefault="000D47C0" w:rsidP="006D6044">
                              <w:pPr>
                                <w:pStyle w:val="NormalWeb"/>
                                <w:spacing w:before="0" w:after="0"/>
                                <w:rPr>
                                  <w:rFonts w:asciiTheme="minorHAnsi" w:hAnsiTheme="minorHAnsi"/>
                                </w:rPr>
                              </w:pPr>
                              <w:r w:rsidRPr="000D47C0">
                                <w:rPr>
                                  <w:rFonts w:asciiTheme="minorHAnsi" w:hAnsiTheme="minorHAnsi" w:cstheme="minorBidi" w:hint="eastAsia"/>
                                  <w:b/>
                                  <w:bCs/>
                                  <w:color w:val="000000" w:themeColor="text1"/>
                                  <w:kern w:val="24"/>
                                  <w:sz w:val="20"/>
                                  <w:szCs w:val="20"/>
                                  <w:lang w:val="es-ES"/>
                                </w:rPr>
                                <w:t>DATA</w:t>
                              </w:r>
                            </w:p>
                          </w:txbxContent>
                        </wps:txbx>
                        <wps:bodyPr rot="0" vert="horz" wrap="none" lIns="91440" tIns="45720" rIns="91440" bIns="45720" anchor="t" anchorCtr="0" upright="1">
                          <a:spAutoFit/>
                        </wps:bodyPr>
                      </wps:wsp>
                      <wps:wsp>
                        <wps:cNvPr id="116" name="31 Conector recto"/>
                        <wps:cNvCnPr>
                          <a:cxnSpLocks noChangeShapeType="1"/>
                        </wps:cNvCnPr>
                        <wps:spPr bwMode="auto">
                          <a:xfrm flipV="1">
                            <a:off x="22735" y="10283"/>
                            <a:ext cx="17236" cy="13898"/>
                          </a:xfrm>
                          <a:prstGeom prst="line">
                            <a:avLst/>
                          </a:prstGeom>
                          <a:noFill/>
                          <a:ln w="25400">
                            <a:solidFill>
                              <a:schemeClr val="dk1">
                                <a:lumMod val="100000"/>
                                <a:lumOff val="0"/>
                              </a:schemeClr>
                            </a:solidFill>
                            <a:round/>
                            <a:headEnd type="triangle" w="lg" len="lg"/>
                            <a:tailEnd type="triangle" w="lg" len="lg"/>
                          </a:ln>
                          <a:extLst>
                            <a:ext uri="{909E8E84-426E-40DD-AFC4-6F175D3DCCD1}">
                              <a14:hiddenFill xmlns:a14="http://schemas.microsoft.com/office/drawing/2010/main">
                                <a:noFill/>
                              </a14:hiddenFill>
                            </a:ext>
                          </a:extLst>
                        </wps:spPr>
                        <wps:bodyPr/>
                      </wps:wsp>
                      <wps:wsp>
                        <wps:cNvPr id="117" name="31 Conector recto"/>
                        <wps:cNvCnPr>
                          <a:cxnSpLocks noChangeShapeType="1"/>
                        </wps:cNvCnPr>
                        <wps:spPr bwMode="auto">
                          <a:xfrm flipV="1">
                            <a:off x="51245" y="10283"/>
                            <a:ext cx="203" cy="13317"/>
                          </a:xfrm>
                          <a:prstGeom prst="line">
                            <a:avLst/>
                          </a:prstGeom>
                          <a:noFill/>
                          <a:ln w="25400">
                            <a:solidFill>
                              <a:schemeClr val="dk1">
                                <a:lumMod val="100000"/>
                                <a:lumOff val="0"/>
                              </a:schemeClr>
                            </a:solidFill>
                            <a:round/>
                            <a:headEnd type="triangle" w="lg" len="lg"/>
                            <a:tailEnd type="triangle" w="lg" len="lg"/>
                          </a:ln>
                          <a:extLst>
                            <a:ext uri="{909E8E84-426E-40DD-AFC4-6F175D3DCCD1}">
                              <a14:hiddenFill xmlns:a14="http://schemas.microsoft.com/office/drawing/2010/main">
                                <a:noFill/>
                              </a14:hiddenFill>
                            </a:ext>
                          </a:extLst>
                        </wps:spPr>
                        <wps:bodyPr/>
                      </wps:wsp>
                      <wpg:grpSp>
                        <wpg:cNvPr id="118" name="Agrupar 348"/>
                        <wpg:cNvGrpSpPr>
                          <a:grpSpLocks/>
                        </wpg:cNvGrpSpPr>
                        <wpg:grpSpPr bwMode="auto">
                          <a:xfrm>
                            <a:off x="0" y="0"/>
                            <a:ext cx="62495" cy="32771"/>
                            <a:chOff x="0" y="0"/>
                            <a:chExt cx="62495" cy="32771"/>
                          </a:xfrm>
                        </wpg:grpSpPr>
                        <wpg:grpSp>
                          <wpg:cNvPr id="119" name="Agrupar 349"/>
                          <wpg:cNvGrpSpPr>
                            <a:grpSpLocks/>
                          </wpg:cNvGrpSpPr>
                          <wpg:grpSpPr bwMode="auto">
                            <a:xfrm>
                              <a:off x="0" y="0"/>
                              <a:ext cx="62495" cy="32771"/>
                              <a:chOff x="0" y="0"/>
                              <a:chExt cx="62495" cy="32771"/>
                            </a:xfrm>
                          </wpg:grpSpPr>
                          <wps:wsp>
                            <wps:cNvPr id="120" name="10 Rectángulo redondeado"/>
                            <wps:cNvSpPr>
                              <a:spLocks noChangeArrowheads="1"/>
                            </wps:cNvSpPr>
                            <wps:spPr bwMode="auto">
                              <a:xfrm>
                                <a:off x="39682" y="23600"/>
                                <a:ext cx="18327" cy="8899"/>
                              </a:xfrm>
                              <a:prstGeom prst="roundRect">
                                <a:avLst>
                                  <a:gd name="adj" fmla="val 16667"/>
                                </a:avLst>
                              </a:prstGeom>
                              <a:solidFill>
                                <a:schemeClr val="accent4">
                                  <a:lumMod val="20000"/>
                                  <a:lumOff val="80000"/>
                                </a:schemeClr>
                              </a:solidFill>
                              <a:ln w="25400">
                                <a:solidFill>
                                  <a:schemeClr val="accent4">
                                    <a:lumMod val="100000"/>
                                    <a:lumOff val="0"/>
                                  </a:schemeClr>
                                </a:solidFill>
                                <a:round/>
                                <a:headEnd/>
                                <a:tailEnd/>
                              </a:ln>
                            </wps:spPr>
                            <wps:bodyPr rot="0" vert="horz" wrap="square" lIns="91440" tIns="45720" rIns="91440" bIns="45720" anchor="ctr" anchorCtr="0" upright="1">
                              <a:noAutofit/>
                            </wps:bodyPr>
                          </wps:wsp>
                          <wps:wsp>
                            <wps:cNvPr id="121" name="11 Rectángulo redondeado"/>
                            <wps:cNvSpPr>
                              <a:spLocks noChangeArrowheads="1"/>
                            </wps:cNvSpPr>
                            <wps:spPr bwMode="auto">
                              <a:xfrm>
                                <a:off x="4968" y="1392"/>
                                <a:ext cx="17909" cy="8891"/>
                              </a:xfrm>
                              <a:prstGeom prst="roundRect">
                                <a:avLst>
                                  <a:gd name="adj" fmla="val 16667"/>
                                </a:avLst>
                              </a:prstGeom>
                              <a:solidFill>
                                <a:schemeClr val="accent6">
                                  <a:lumMod val="20000"/>
                                  <a:lumOff val="80000"/>
                                </a:schemeClr>
                              </a:solidFill>
                              <a:ln w="25400">
                                <a:solidFill>
                                  <a:schemeClr val="accent6">
                                    <a:lumMod val="100000"/>
                                    <a:lumOff val="0"/>
                                  </a:schemeClr>
                                </a:solidFill>
                                <a:round/>
                                <a:headEnd/>
                                <a:tailEnd/>
                              </a:ln>
                            </wps:spPr>
                            <wps:bodyPr rot="0" vert="horz" wrap="square" lIns="91440" tIns="45720" rIns="91440" bIns="45720" anchor="ctr" anchorCtr="0" upright="1">
                              <a:noAutofit/>
                            </wps:bodyPr>
                          </wps:wsp>
                          <pic:pic xmlns:pic="http://schemas.openxmlformats.org/drawingml/2006/picture">
                            <pic:nvPicPr>
                              <pic:cNvPr id="122" name="Picture 3"/>
                              <pic:cNvPicPr>
                                <a:picLocks noChangeAspect="1" noChangeArrowheads="1"/>
                              </pic:cNvPicPr>
                            </pic:nvPicPr>
                            <pic:blipFill>
                              <a:blip r:embed="rId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522" y="2208"/>
                                <a:ext cx="5470" cy="7522"/>
                              </a:xfrm>
                              <a:prstGeom prst="rect">
                                <a:avLst/>
                              </a:prstGeom>
                              <a:noFill/>
                              <a:extLst>
                                <a:ext uri="{909E8E84-426E-40DD-AFC4-6F175D3DCCD1}">
                                  <a14:hiddenFill xmlns:a14="http://schemas.microsoft.com/office/drawing/2010/main">
                                    <a:solidFill>
                                      <a:srgbClr val="FFFFFF"/>
                                    </a:solidFill>
                                  </a14:hiddenFill>
                                </a:ext>
                              </a:extLst>
                            </pic:spPr>
                          </pic:pic>
                          <wps:wsp>
                            <wps:cNvPr id="123" name="54 CuadroTexto"/>
                            <wps:cNvSpPr txBox="1">
                              <a:spLocks noChangeArrowheads="1"/>
                            </wps:cNvSpPr>
                            <wps:spPr bwMode="auto">
                              <a:xfrm>
                                <a:off x="8600" y="4568"/>
                                <a:ext cx="14110" cy="3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E52D6" w14:textId="77777777" w:rsidR="00AB1482" w:rsidRPr="00406CFB" w:rsidRDefault="000D47C0" w:rsidP="006D6044">
                                  <w:pPr>
                                    <w:pStyle w:val="NormalWeb"/>
                                    <w:spacing w:before="0" w:after="0"/>
                                    <w:rPr>
                                      <w:rFonts w:asciiTheme="minorHAnsi" w:hAnsiTheme="minorHAnsi"/>
                                    </w:rPr>
                                  </w:pPr>
                                  <w:r w:rsidRPr="000D47C0">
                                    <w:rPr>
                                      <w:rFonts w:asciiTheme="minorHAnsi" w:hAnsiTheme="minorHAnsi" w:cstheme="minorBidi" w:hint="eastAsia"/>
                                      <w:color w:val="000000" w:themeColor="text1"/>
                                      <w:kern w:val="24"/>
                                      <w:sz w:val="22"/>
                                      <w:szCs w:val="22"/>
                                      <w:lang w:val="es-ES"/>
                                    </w:rPr>
                                    <w:t>CONTROLLER</w:t>
                                  </w:r>
                                </w:p>
                              </w:txbxContent>
                            </wps:txbx>
                            <wps:bodyPr rot="0" vert="horz" wrap="square" lIns="91440" tIns="45720" rIns="91440" bIns="45720" anchor="t" anchorCtr="0" upright="1">
                              <a:spAutoFit/>
                            </wps:bodyPr>
                          </wps:wsp>
                          <pic:pic xmlns:pic="http://schemas.openxmlformats.org/drawingml/2006/picture">
                            <pic:nvPicPr>
                              <pic:cNvPr id="124" name="Picture 3"/>
                              <pic:cNvPicPr>
                                <a:picLocks noChangeAspect="1" noChangeArrowheads="1"/>
                              </pic:cNvPicPr>
                            </pic:nvPicPr>
                            <pic:blipFill>
                              <a:blip r:embed="rId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56014" y="27058"/>
                                <a:ext cx="4155" cy="571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 name="Picture 3"/>
                              <pic:cNvPicPr>
                                <a:picLocks noChangeAspect="1" noChangeArrowheads="1"/>
                              </pic:cNvPicPr>
                            </pic:nvPicPr>
                            <pic:blipFill>
                              <a:blip r:embed="rId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56014" y="22738"/>
                                <a:ext cx="4155" cy="5713"/>
                              </a:xfrm>
                              <a:prstGeom prst="rect">
                                <a:avLst/>
                              </a:prstGeom>
                              <a:noFill/>
                              <a:extLst>
                                <a:ext uri="{909E8E84-426E-40DD-AFC4-6F175D3DCCD1}">
                                  <a14:hiddenFill xmlns:a14="http://schemas.microsoft.com/office/drawing/2010/main">
                                    <a:solidFill>
                                      <a:srgbClr val="FFFFFF"/>
                                    </a:solidFill>
                                  </a14:hiddenFill>
                                </a:ext>
                              </a:extLst>
                            </pic:spPr>
                          </pic:pic>
                          <wps:wsp>
                            <wps:cNvPr id="126" name="63 CuadroTexto"/>
                            <wps:cNvSpPr txBox="1">
                              <a:spLocks noChangeArrowheads="1"/>
                            </wps:cNvSpPr>
                            <wps:spPr bwMode="auto">
                              <a:xfrm>
                                <a:off x="38978" y="13698"/>
                                <a:ext cx="11565" cy="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B5062" w14:textId="77777777" w:rsidR="00AB1482" w:rsidRPr="00406CFB" w:rsidRDefault="000D47C0" w:rsidP="006D6044">
                                  <w:pPr>
                                    <w:pStyle w:val="NormalWeb"/>
                                    <w:spacing w:before="0" w:after="0"/>
                                    <w:jc w:val="center"/>
                                    <w:rPr>
                                      <w:rFonts w:asciiTheme="minorHAnsi" w:hAnsiTheme="minorHAnsi"/>
                                    </w:rPr>
                                  </w:pPr>
                                  <w:r w:rsidRPr="000D47C0">
                                    <w:rPr>
                                      <w:rFonts w:asciiTheme="minorHAnsi" w:hAnsiTheme="minorHAnsi" w:cstheme="minorBidi" w:hint="eastAsia"/>
                                      <w:b/>
                                      <w:bCs/>
                                      <w:color w:val="000000" w:themeColor="text1"/>
                                      <w:kern w:val="24"/>
                                      <w:lang w:val="es-ES"/>
                                    </w:rPr>
                                    <w:t>RESULTS</w:t>
                                  </w:r>
                                </w:p>
                              </w:txbxContent>
                            </wps:txbx>
                            <wps:bodyPr rot="0" vert="horz" wrap="square" lIns="91440" tIns="45720" rIns="91440" bIns="45720" anchor="t" anchorCtr="0" upright="1">
                              <a:spAutoFit/>
                            </wps:bodyPr>
                          </wps:wsp>
                          <wps:wsp>
                            <wps:cNvPr id="127" name="64 CuadroTexto"/>
                            <wps:cNvSpPr txBox="1">
                              <a:spLocks noChangeArrowheads="1"/>
                            </wps:cNvSpPr>
                            <wps:spPr bwMode="auto">
                              <a:xfrm>
                                <a:off x="39969" y="25255"/>
                                <a:ext cx="15639" cy="57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69EC23" w14:textId="77777777" w:rsidR="00AB1482" w:rsidRPr="00406CFB" w:rsidRDefault="000D47C0" w:rsidP="006D6044">
                                  <w:pPr>
                                    <w:pStyle w:val="NormalWeb"/>
                                    <w:spacing w:before="0" w:after="0"/>
                                    <w:jc w:val="right"/>
                                    <w:rPr>
                                      <w:rFonts w:asciiTheme="minorHAnsi" w:hAnsiTheme="minorHAnsi"/>
                                    </w:rPr>
                                  </w:pPr>
                                  <w:r w:rsidRPr="000D47C0">
                                    <w:rPr>
                                      <w:rFonts w:asciiTheme="minorHAnsi" w:hAnsiTheme="minorHAnsi" w:cstheme="minorBidi" w:hint="eastAsia"/>
                                      <w:color w:val="000000" w:themeColor="text1"/>
                                      <w:kern w:val="24"/>
                                      <w:sz w:val="22"/>
                                      <w:szCs w:val="22"/>
                                      <w:lang w:val="es-ES"/>
                                    </w:rPr>
                                    <w:t>MEASUREMENT PEERS</w:t>
                                  </w:r>
                                </w:p>
                              </w:txbxContent>
                            </wps:txbx>
                            <wps:bodyPr rot="0" vert="horz" wrap="square" lIns="91440" tIns="45720" rIns="91440" bIns="45720" anchor="t" anchorCtr="0" upright="1">
                              <a:spAutoFit/>
                            </wps:bodyPr>
                          </wps:wsp>
                          <wps:wsp>
                            <wps:cNvPr id="128" name="22 Rectángulo redondeado"/>
                            <wps:cNvSpPr>
                              <a:spLocks noChangeArrowheads="1"/>
                            </wps:cNvSpPr>
                            <wps:spPr bwMode="auto">
                              <a:xfrm>
                                <a:off x="39515" y="1392"/>
                                <a:ext cx="19065" cy="8891"/>
                              </a:xfrm>
                              <a:prstGeom prst="roundRect">
                                <a:avLst>
                                  <a:gd name="adj" fmla="val 16667"/>
                                </a:avLst>
                              </a:prstGeom>
                              <a:solidFill>
                                <a:schemeClr val="accent3">
                                  <a:lumMod val="20000"/>
                                  <a:lumOff val="80000"/>
                                </a:schemeClr>
                              </a:solidFill>
                              <a:ln w="25400">
                                <a:solidFill>
                                  <a:schemeClr val="accent3">
                                    <a:lumMod val="100000"/>
                                    <a:lumOff val="0"/>
                                  </a:schemeClr>
                                </a:solidFill>
                                <a:round/>
                                <a:headEnd/>
                                <a:tailEnd/>
                              </a:ln>
                            </wps:spPr>
                            <wps:bodyPr rot="0" vert="horz" wrap="square" lIns="91440" tIns="45720" rIns="91440" bIns="45720" anchor="ctr" anchorCtr="0" upright="1">
                              <a:noAutofit/>
                            </wps:bodyPr>
                          </wps:wsp>
                          <wps:wsp>
                            <wps:cNvPr id="129" name="23 Cilindro"/>
                            <wps:cNvSpPr>
                              <a:spLocks noChangeArrowheads="1"/>
                            </wps:cNvSpPr>
                            <wps:spPr bwMode="auto">
                              <a:xfrm>
                                <a:off x="41943" y="7841"/>
                                <a:ext cx="5638" cy="5638"/>
                              </a:xfrm>
                              <a:prstGeom prst="can">
                                <a:avLst>
                                  <a:gd name="adj" fmla="val 25000"/>
                                </a:avLst>
                              </a:prstGeom>
                              <a:solidFill>
                                <a:schemeClr val="accent3">
                                  <a:lumMod val="100000"/>
                                  <a:lumOff val="0"/>
                                </a:schemeClr>
                              </a:solidFill>
                              <a:ln w="25400">
                                <a:solidFill>
                                  <a:schemeClr val="accent3">
                                    <a:lumMod val="50000"/>
                                    <a:lumOff val="0"/>
                                  </a:schemeClr>
                                </a:solidFill>
                                <a:round/>
                                <a:headEnd/>
                                <a:tailEnd/>
                              </a:ln>
                            </wps:spPr>
                            <wps:txbx>
                              <w:txbxContent>
                                <w:p w14:paraId="32E7A60E" w14:textId="77777777" w:rsidR="00AB1482" w:rsidRPr="00406CFB" w:rsidRDefault="000D47C0" w:rsidP="006D6044">
                                  <w:pPr>
                                    <w:pStyle w:val="NormalWeb"/>
                                    <w:spacing w:before="0" w:after="0"/>
                                    <w:jc w:val="center"/>
                                    <w:rPr>
                                      <w:rFonts w:asciiTheme="minorHAnsi" w:hAnsiTheme="minorHAnsi"/>
                                    </w:rPr>
                                  </w:pPr>
                                  <w:r w:rsidRPr="000D47C0">
                                    <w:rPr>
                                      <w:rFonts w:asciiTheme="minorHAnsi" w:hAnsiTheme="minorHAnsi" w:cstheme="minorBidi" w:hint="eastAsia"/>
                                      <w:b/>
                                      <w:bCs/>
                                      <w:color w:val="FFFFFF" w:themeColor="light1"/>
                                      <w:kern w:val="24"/>
                                      <w:sz w:val="20"/>
                                      <w:szCs w:val="20"/>
                                      <w:lang w:val="es-ES"/>
                                    </w:rPr>
                                    <w:t>DB</w:t>
                                  </w:r>
                                </w:p>
                              </w:txbxContent>
                            </wps:txbx>
                            <wps:bodyPr rot="0" vert="horz" wrap="square" lIns="91440" tIns="45720" rIns="91440" bIns="45720" anchor="ctr" anchorCtr="0" upright="1">
                              <a:noAutofit/>
                            </wps:bodyPr>
                          </wps:wsp>
                          <pic:pic xmlns:pic="http://schemas.openxmlformats.org/drawingml/2006/picture">
                            <pic:nvPicPr>
                              <pic:cNvPr id="130" name="Picture 3"/>
                              <pic:cNvPicPr>
                                <a:picLocks noChangeAspect="1" noChangeArrowheads="1"/>
                              </pic:cNvPicPr>
                            </pic:nvPicPr>
                            <pic:blipFill>
                              <a:blip r:embed="rId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56033" y="2208"/>
                                <a:ext cx="5470" cy="7522"/>
                              </a:xfrm>
                              <a:prstGeom prst="rect">
                                <a:avLst/>
                              </a:prstGeom>
                              <a:noFill/>
                              <a:extLst>
                                <a:ext uri="{909E8E84-426E-40DD-AFC4-6F175D3DCCD1}">
                                  <a14:hiddenFill xmlns:a14="http://schemas.microsoft.com/office/drawing/2010/main">
                                    <a:solidFill>
                                      <a:srgbClr val="FFFFFF"/>
                                    </a:solidFill>
                                  </a14:hiddenFill>
                                </a:ext>
                              </a:extLst>
                            </pic:spPr>
                          </pic:pic>
                          <wps:wsp>
                            <wps:cNvPr id="131" name="29 Conector recto"/>
                            <wps:cNvCnPr>
                              <a:cxnSpLocks noChangeShapeType="1"/>
                            </wps:cNvCnPr>
                            <wps:spPr bwMode="auto">
                              <a:xfrm>
                                <a:off x="22735" y="30351"/>
                                <a:ext cx="16780" cy="0"/>
                              </a:xfrm>
                              <a:prstGeom prst="line">
                                <a:avLst/>
                              </a:prstGeom>
                              <a:noFill/>
                              <a:ln w="25400">
                                <a:solidFill>
                                  <a:schemeClr val="dk1">
                                    <a:lumMod val="100000"/>
                                    <a:lumOff val="0"/>
                                  </a:schemeClr>
                                </a:solidFill>
                                <a:round/>
                                <a:headEnd type="triangle" w="lg" len="lg"/>
                                <a:tailEnd type="triangle" w="lg" len="lg"/>
                              </a:ln>
                              <a:extLst>
                                <a:ext uri="{909E8E84-426E-40DD-AFC4-6F175D3DCCD1}">
                                  <a14:hiddenFill xmlns:a14="http://schemas.microsoft.com/office/drawing/2010/main">
                                    <a:noFill/>
                                  </a14:hiddenFill>
                                </a:ext>
                              </a:extLst>
                            </wps:spPr>
                            <wps:bodyPr/>
                          </wps:wsp>
                          <wps:wsp>
                            <wps:cNvPr id="132" name="62 CuadroTexto"/>
                            <wps:cNvSpPr txBox="1">
                              <a:spLocks noChangeArrowheads="1"/>
                            </wps:cNvSpPr>
                            <wps:spPr bwMode="auto">
                              <a:xfrm>
                                <a:off x="23919" y="24725"/>
                                <a:ext cx="13606" cy="5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90495" w14:textId="77777777" w:rsidR="00AB1482" w:rsidRPr="00406CFB" w:rsidRDefault="000D47C0" w:rsidP="006D6044">
                                  <w:pPr>
                                    <w:pStyle w:val="NormalWeb"/>
                                    <w:spacing w:before="0" w:after="0"/>
                                    <w:jc w:val="center"/>
                                    <w:rPr>
                                      <w:rFonts w:asciiTheme="minorHAnsi" w:hAnsiTheme="minorHAnsi"/>
                                    </w:rPr>
                                  </w:pPr>
                                  <w:r w:rsidRPr="000D47C0">
                                    <w:rPr>
                                      <w:rFonts w:asciiTheme="minorHAnsi" w:hAnsiTheme="minorHAnsi" w:cstheme="minorBidi" w:hint="eastAsia"/>
                                      <w:b/>
                                      <w:bCs/>
                                      <w:color w:val="000000" w:themeColor="text1"/>
                                      <w:kern w:val="24"/>
                                      <w:sz w:val="20"/>
                                      <w:szCs w:val="20"/>
                                      <w:lang w:val="es-ES"/>
                                    </w:rPr>
                                    <w:t>PARAMETERS</w:t>
                                  </w:r>
                                </w:p>
                                <w:p w14:paraId="5861C389" w14:textId="77777777" w:rsidR="00AB1482" w:rsidRPr="00406CFB" w:rsidRDefault="000D47C0" w:rsidP="006D6044">
                                  <w:pPr>
                                    <w:pStyle w:val="NormalWeb"/>
                                    <w:spacing w:before="0" w:after="0"/>
                                    <w:jc w:val="center"/>
                                    <w:rPr>
                                      <w:rFonts w:asciiTheme="minorHAnsi" w:hAnsiTheme="minorHAnsi"/>
                                    </w:rPr>
                                  </w:pPr>
                                  <w:r w:rsidRPr="000D47C0">
                                    <w:rPr>
                                      <w:rFonts w:asciiTheme="minorHAnsi" w:hAnsiTheme="minorHAnsi" w:cstheme="minorBidi" w:hint="eastAsia"/>
                                      <w:b/>
                                      <w:bCs/>
                                      <w:color w:val="000000" w:themeColor="text1"/>
                                      <w:kern w:val="24"/>
                                      <w:sz w:val="20"/>
                                      <w:szCs w:val="20"/>
                                      <w:lang w:val="es-ES"/>
                                    </w:rPr>
                                    <w:t>MEASUREMENT</w:t>
                                  </w:r>
                                </w:p>
                              </w:txbxContent>
                            </wps:txbx>
                            <wps:bodyPr rot="0" vert="horz" wrap="none" lIns="91440" tIns="45720" rIns="91440" bIns="45720" anchor="t" anchorCtr="0" upright="1">
                              <a:spAutoFit/>
                            </wps:bodyPr>
                          </wps:wsp>
                          <wps:wsp>
                            <wps:cNvPr id="133" name="34 Rectángulo"/>
                            <wps:cNvSpPr>
                              <a:spLocks noChangeArrowheads="1"/>
                            </wps:cNvSpPr>
                            <wps:spPr bwMode="auto">
                              <a:xfrm>
                                <a:off x="38332" y="1881"/>
                                <a:ext cx="17234" cy="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4FF7A" w14:textId="77777777" w:rsidR="00AB1482" w:rsidRPr="00406CFB" w:rsidRDefault="000D47C0" w:rsidP="006D6044">
                                  <w:pPr>
                                    <w:pStyle w:val="NormalWeb"/>
                                    <w:spacing w:before="0" w:after="0"/>
                                    <w:jc w:val="right"/>
                                    <w:rPr>
                                      <w:rFonts w:asciiTheme="minorHAnsi" w:hAnsiTheme="minorHAnsi"/>
                                    </w:rPr>
                                  </w:pPr>
                                  <w:r w:rsidRPr="000D47C0">
                                    <w:rPr>
                                      <w:rFonts w:asciiTheme="minorHAnsi" w:hAnsiTheme="minorHAnsi" w:cstheme="minorBidi" w:hint="eastAsia"/>
                                      <w:color w:val="000000" w:themeColor="text1"/>
                                      <w:kern w:val="24"/>
                                      <w:sz w:val="22"/>
                                      <w:szCs w:val="22"/>
                                    </w:rPr>
                                    <w:t xml:space="preserve"> </w:t>
                                  </w:r>
                                </w:p>
                                <w:p w14:paraId="29D9EA2D" w14:textId="77777777" w:rsidR="00AB1482" w:rsidRPr="00406CFB" w:rsidRDefault="000D47C0" w:rsidP="006D6044">
                                  <w:pPr>
                                    <w:pStyle w:val="NormalWeb"/>
                                    <w:spacing w:before="0" w:after="0"/>
                                    <w:jc w:val="right"/>
                                    <w:rPr>
                                      <w:rFonts w:asciiTheme="minorHAnsi" w:hAnsiTheme="minorHAnsi"/>
                                    </w:rPr>
                                  </w:pPr>
                                  <w:r w:rsidRPr="000D47C0">
                                    <w:rPr>
                                      <w:rFonts w:asciiTheme="minorHAnsi" w:hAnsiTheme="minorHAnsi" w:cstheme="minorBidi" w:hint="eastAsia"/>
                                      <w:color w:val="000000" w:themeColor="text1"/>
                                      <w:kern w:val="24"/>
                                      <w:sz w:val="22"/>
                                      <w:szCs w:val="22"/>
                                    </w:rPr>
                                    <w:t>COLLECTOR</w:t>
                                  </w:r>
                                </w:p>
                                <w:p w14:paraId="27F987C2" w14:textId="77777777" w:rsidR="00AB1482" w:rsidRPr="00406CFB" w:rsidRDefault="000D47C0" w:rsidP="006D6044">
                                  <w:pPr>
                                    <w:pStyle w:val="NormalWeb"/>
                                    <w:spacing w:before="0" w:after="0"/>
                                    <w:jc w:val="right"/>
                                    <w:rPr>
                                      <w:rFonts w:asciiTheme="minorHAnsi" w:hAnsiTheme="minorHAnsi"/>
                                    </w:rPr>
                                  </w:pPr>
                                  <w:r w:rsidRPr="000D47C0">
                                    <w:rPr>
                                      <w:rFonts w:asciiTheme="minorHAnsi" w:hAnsiTheme="minorHAnsi" w:cstheme="minorBidi" w:hint="eastAsia"/>
                                      <w:b/>
                                      <w:bCs/>
                                      <w:color w:val="000000" w:themeColor="text1"/>
                                      <w:kern w:val="24"/>
                                      <w:sz w:val="22"/>
                                      <w:szCs w:val="22"/>
                                    </w:rPr>
                                    <w:t xml:space="preserve"> </w:t>
                                  </w:r>
                                </w:p>
                              </w:txbxContent>
                            </wps:txbx>
                            <wps:bodyPr rot="0" vert="horz" wrap="square" lIns="91440" tIns="45720" rIns="91440" bIns="45720" anchor="t" anchorCtr="0" upright="1">
                              <a:spAutoFit/>
                            </wps:bodyPr>
                          </wps:wsp>
                          <wps:wsp>
                            <wps:cNvPr id="134" name="62 CuadroTexto"/>
                            <wps:cNvSpPr txBox="1">
                              <a:spLocks noChangeArrowheads="1"/>
                            </wps:cNvSpPr>
                            <wps:spPr bwMode="auto">
                              <a:xfrm>
                                <a:off x="22130" y="14328"/>
                                <a:ext cx="7618" cy="5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CA4B76" w14:textId="77777777" w:rsidR="00AB1482" w:rsidRPr="00406CFB" w:rsidRDefault="000D47C0" w:rsidP="006D6044">
                                  <w:pPr>
                                    <w:pStyle w:val="NormalWeb"/>
                                    <w:spacing w:before="0" w:after="0"/>
                                    <w:jc w:val="center"/>
                                    <w:rPr>
                                      <w:rFonts w:asciiTheme="minorHAnsi" w:hAnsiTheme="minorHAnsi"/>
                                    </w:rPr>
                                  </w:pPr>
                                  <w:r w:rsidRPr="000D47C0">
                                    <w:rPr>
                                      <w:rFonts w:asciiTheme="minorHAnsi" w:hAnsiTheme="minorHAnsi" w:cstheme="minorBidi" w:hint="eastAsia"/>
                                      <w:b/>
                                      <w:bCs/>
                                      <w:color w:val="000000" w:themeColor="text1"/>
                                      <w:kern w:val="24"/>
                                      <w:sz w:val="20"/>
                                      <w:szCs w:val="20"/>
                                      <w:lang w:val="es-ES"/>
                                    </w:rPr>
                                    <w:t>RESULT</w:t>
                                  </w:r>
                                </w:p>
                                <w:p w14:paraId="48BDACA8" w14:textId="77777777" w:rsidR="00AB1482" w:rsidRPr="00406CFB" w:rsidRDefault="000D47C0" w:rsidP="006D6044">
                                  <w:pPr>
                                    <w:pStyle w:val="NormalWeb"/>
                                    <w:spacing w:before="0" w:after="0"/>
                                    <w:jc w:val="center"/>
                                    <w:rPr>
                                      <w:rFonts w:asciiTheme="minorHAnsi" w:hAnsiTheme="minorHAnsi"/>
                                    </w:rPr>
                                  </w:pPr>
                                  <w:r w:rsidRPr="000D47C0">
                                    <w:rPr>
                                      <w:rFonts w:asciiTheme="minorHAnsi" w:hAnsiTheme="minorHAnsi" w:cstheme="minorBidi" w:hint="eastAsia"/>
                                      <w:b/>
                                      <w:bCs/>
                                      <w:color w:val="000000" w:themeColor="text1"/>
                                      <w:kern w:val="24"/>
                                      <w:sz w:val="20"/>
                                      <w:szCs w:val="20"/>
                                      <w:lang w:val="es-ES"/>
                                    </w:rPr>
                                    <w:t>DATA</w:t>
                                  </w:r>
                                </w:p>
                              </w:txbxContent>
                            </wps:txbx>
                            <wps:bodyPr rot="0" vert="horz" wrap="none" lIns="91440" tIns="45720" rIns="91440" bIns="45720" anchor="t" anchorCtr="0" upright="1">
                              <a:spAutoFit/>
                            </wps:bodyPr>
                          </wps:wsp>
                          <pic:pic xmlns:pic="http://schemas.openxmlformats.org/drawingml/2006/picture">
                            <pic:nvPicPr>
                              <pic:cNvPr id="135" name="Picture 3"/>
                              <pic:cNvPicPr>
                                <a:picLocks noChangeAspect="1" noChangeArrowheads="1"/>
                              </pic:cNvPicPr>
                            </pic:nvPicPr>
                            <pic:blipFill>
                              <a:blip r:embed="rId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58340" y="24898"/>
                                <a:ext cx="4155" cy="5713"/>
                              </a:xfrm>
                              <a:prstGeom prst="rect">
                                <a:avLst/>
                              </a:prstGeom>
                              <a:noFill/>
                              <a:extLst>
                                <a:ext uri="{909E8E84-426E-40DD-AFC4-6F175D3DCCD1}">
                                  <a14:hiddenFill xmlns:a14="http://schemas.microsoft.com/office/drawing/2010/main">
                                    <a:solidFill>
                                      <a:srgbClr val="FFFFFF"/>
                                    </a:solidFill>
                                  </a14:hiddenFill>
                                </a:ext>
                              </a:extLst>
                            </pic:spPr>
                          </pic:pic>
                          <wps:wsp>
                            <wps:cNvPr id="136" name="11 Rectángulo redondeado"/>
                            <wps:cNvSpPr>
                              <a:spLocks noChangeArrowheads="1"/>
                            </wps:cNvSpPr>
                            <wps:spPr bwMode="auto">
                              <a:xfrm>
                                <a:off x="4568" y="23608"/>
                                <a:ext cx="18258" cy="8891"/>
                              </a:xfrm>
                              <a:prstGeom prst="roundRect">
                                <a:avLst>
                                  <a:gd name="adj" fmla="val 16667"/>
                                </a:avLst>
                              </a:prstGeom>
                              <a:solidFill>
                                <a:schemeClr val="accent1">
                                  <a:lumMod val="20000"/>
                                  <a:lumOff val="80000"/>
                                </a:schemeClr>
                              </a:solidFill>
                              <a:ln w="25400">
                                <a:solidFill>
                                  <a:schemeClr val="accent1">
                                    <a:lumMod val="100000"/>
                                    <a:lumOff val="0"/>
                                  </a:schemeClr>
                                </a:solidFill>
                                <a:round/>
                                <a:headEnd/>
                                <a:tailEnd/>
                              </a:ln>
                            </wps:spPr>
                            <wps:bodyPr rot="0" vert="horz" wrap="square" lIns="91440" tIns="45720" rIns="91440" bIns="45720" anchor="ctr" anchorCtr="0" upright="1">
                              <a:noAutofit/>
                            </wps:bodyPr>
                          </wps:wsp>
                          <pic:pic xmlns:pic="http://schemas.openxmlformats.org/drawingml/2006/picture">
                            <pic:nvPicPr>
                              <pic:cNvPr id="137" name="Picture 2"/>
                              <pic:cNvPicPr>
                                <a:picLocks noChangeAspect="1" noChangeArrowheads="1"/>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187" y="24242"/>
                                <a:ext cx="5563" cy="7292"/>
                              </a:xfrm>
                              <a:prstGeom prst="rect">
                                <a:avLst/>
                              </a:prstGeom>
                              <a:noFill/>
                              <a:extLst>
                                <a:ext uri="{909E8E84-426E-40DD-AFC4-6F175D3DCCD1}">
                                  <a14:hiddenFill xmlns:a14="http://schemas.microsoft.com/office/drawing/2010/main">
                                    <a:solidFill>
                                      <a:srgbClr val="FFFFFF"/>
                                    </a:solidFill>
                                  </a14:hiddenFill>
                                </a:ext>
                              </a:extLst>
                            </pic:spPr>
                          </pic:pic>
                          <wps:wsp>
                            <wps:cNvPr id="138" name="54 CuadroTexto"/>
                            <wps:cNvSpPr txBox="1">
                              <a:spLocks noChangeArrowheads="1"/>
                            </wps:cNvSpPr>
                            <wps:spPr bwMode="auto">
                              <a:xfrm>
                                <a:off x="8096" y="25322"/>
                                <a:ext cx="14622" cy="57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06BF77" w14:textId="77777777" w:rsidR="00AB1482" w:rsidRPr="00406CFB" w:rsidRDefault="000D47C0" w:rsidP="006D6044">
                                  <w:pPr>
                                    <w:pStyle w:val="NormalWeb"/>
                                    <w:spacing w:before="0" w:after="0"/>
                                    <w:rPr>
                                      <w:rFonts w:asciiTheme="minorHAnsi" w:hAnsiTheme="minorHAnsi"/>
                                    </w:rPr>
                                  </w:pPr>
                                  <w:r w:rsidRPr="000D47C0">
                                    <w:rPr>
                                      <w:rFonts w:asciiTheme="minorHAnsi" w:hAnsiTheme="minorHAnsi" w:cstheme="minorBidi" w:hint="eastAsia"/>
                                      <w:color w:val="000000" w:themeColor="text1"/>
                                      <w:kern w:val="24"/>
                                      <w:sz w:val="22"/>
                                      <w:szCs w:val="22"/>
                                      <w:lang w:val="es-ES"/>
                                    </w:rPr>
                                    <w:t>MEASUREMENT</w:t>
                                  </w:r>
                                </w:p>
                                <w:p w14:paraId="78EBE93B" w14:textId="77777777" w:rsidR="00AB1482" w:rsidRPr="00406CFB" w:rsidRDefault="000D47C0" w:rsidP="006D6044">
                                  <w:pPr>
                                    <w:pStyle w:val="NormalWeb"/>
                                    <w:spacing w:before="0" w:after="0"/>
                                    <w:rPr>
                                      <w:rFonts w:asciiTheme="minorHAnsi" w:hAnsiTheme="minorHAnsi"/>
                                    </w:rPr>
                                  </w:pPr>
                                  <w:r w:rsidRPr="000D47C0">
                                    <w:rPr>
                                      <w:rFonts w:asciiTheme="minorHAnsi" w:hAnsiTheme="minorHAnsi" w:cstheme="minorBidi" w:hint="eastAsia"/>
                                      <w:color w:val="000000" w:themeColor="text1"/>
                                      <w:kern w:val="24"/>
                                      <w:sz w:val="22"/>
                                      <w:szCs w:val="22"/>
                                      <w:lang w:val="es-ES"/>
                                    </w:rPr>
                                    <w:t>AGENT</w:t>
                                  </w:r>
                                </w:p>
                              </w:txbxContent>
                            </wps:txbx>
                            <wps:bodyPr rot="0" vert="horz" wrap="square" lIns="91440" tIns="45720" rIns="91440" bIns="45720" anchor="t" anchorCtr="0" upright="1">
                              <a:spAutoFit/>
                            </wps:bodyPr>
                          </wps:wsp>
                          <wps:wsp>
                            <wps:cNvPr id="139" name="31 Conector recto"/>
                            <wps:cNvCnPr>
                              <a:cxnSpLocks noChangeShapeType="1"/>
                            </wps:cNvCnPr>
                            <wps:spPr bwMode="auto">
                              <a:xfrm flipV="1">
                                <a:off x="16795" y="10283"/>
                                <a:ext cx="0" cy="13317"/>
                              </a:xfrm>
                              <a:prstGeom prst="line">
                                <a:avLst/>
                              </a:prstGeom>
                              <a:noFill/>
                              <a:ln w="25400">
                                <a:solidFill>
                                  <a:schemeClr val="dk1">
                                    <a:lumMod val="100000"/>
                                    <a:lumOff val="0"/>
                                  </a:schemeClr>
                                </a:solidFill>
                                <a:round/>
                                <a:headEnd type="triangle" w="lg" len="lg"/>
                                <a:tailEnd type="triangle" w="lg" len="lg"/>
                              </a:ln>
                              <a:extLst>
                                <a:ext uri="{909E8E84-426E-40DD-AFC4-6F175D3DCCD1}">
                                  <a14:hiddenFill xmlns:a14="http://schemas.microsoft.com/office/drawing/2010/main">
                                    <a:noFill/>
                                  </a14:hiddenFill>
                                </a:ext>
                              </a:extLst>
                            </wps:spPr>
                            <wps:bodyPr/>
                          </wps:wsp>
                          <wps:wsp>
                            <wps:cNvPr id="140" name="62 CuadroTexto"/>
                            <wps:cNvSpPr txBox="1">
                              <a:spLocks noChangeArrowheads="1"/>
                            </wps:cNvSpPr>
                            <wps:spPr bwMode="auto">
                              <a:xfrm>
                                <a:off x="0" y="13278"/>
                                <a:ext cx="15176" cy="7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C98AC" w14:textId="77777777" w:rsidR="00AB1482" w:rsidRPr="00406CFB" w:rsidRDefault="000D47C0" w:rsidP="006D6044">
                                  <w:pPr>
                                    <w:pStyle w:val="NormalWeb"/>
                                    <w:spacing w:before="0" w:after="0"/>
                                    <w:jc w:val="right"/>
                                    <w:rPr>
                                      <w:rFonts w:asciiTheme="minorHAnsi" w:hAnsiTheme="minorHAnsi"/>
                                    </w:rPr>
                                  </w:pPr>
                                  <w:r w:rsidRPr="000D47C0">
                                    <w:rPr>
                                      <w:rFonts w:asciiTheme="minorHAnsi" w:hAnsiTheme="minorHAnsi" w:cstheme="minorBidi" w:hint="eastAsia"/>
                                      <w:b/>
                                      <w:bCs/>
                                      <w:color w:val="000000" w:themeColor="text1"/>
                                      <w:kern w:val="24"/>
                                      <w:sz w:val="20"/>
                                      <w:szCs w:val="20"/>
                                      <w:lang w:val="es-ES"/>
                                    </w:rPr>
                                    <w:t>CONTROLLING</w:t>
                                  </w:r>
                                </w:p>
                                <w:p w14:paraId="5849C750" w14:textId="77777777" w:rsidR="00AB1482" w:rsidRPr="00406CFB" w:rsidRDefault="000D47C0" w:rsidP="006D6044">
                                  <w:pPr>
                                    <w:pStyle w:val="NormalWeb"/>
                                    <w:spacing w:before="0" w:after="0"/>
                                    <w:jc w:val="right"/>
                                    <w:rPr>
                                      <w:rFonts w:asciiTheme="minorHAnsi" w:hAnsiTheme="minorHAnsi"/>
                                    </w:rPr>
                                  </w:pPr>
                                  <w:r w:rsidRPr="000D47C0">
                                    <w:rPr>
                                      <w:rFonts w:asciiTheme="minorHAnsi" w:hAnsiTheme="minorHAnsi" w:cstheme="minorBidi" w:hint="eastAsia"/>
                                      <w:b/>
                                      <w:bCs/>
                                      <w:color w:val="000000" w:themeColor="text1"/>
                                      <w:kern w:val="24"/>
                                      <w:sz w:val="20"/>
                                      <w:szCs w:val="20"/>
                                      <w:lang w:val="es-ES"/>
                                    </w:rPr>
                                    <w:t>&amp; MEASUREMENT</w:t>
                                  </w:r>
                                </w:p>
                                <w:p w14:paraId="2170372F" w14:textId="77777777" w:rsidR="00AB1482" w:rsidRPr="00406CFB" w:rsidRDefault="000D47C0" w:rsidP="006D6044">
                                  <w:pPr>
                                    <w:pStyle w:val="NormalWeb"/>
                                    <w:spacing w:before="0" w:after="0"/>
                                    <w:jc w:val="right"/>
                                    <w:rPr>
                                      <w:rFonts w:asciiTheme="minorHAnsi" w:hAnsiTheme="minorHAnsi"/>
                                    </w:rPr>
                                  </w:pPr>
                                  <w:r w:rsidRPr="000D47C0">
                                    <w:rPr>
                                      <w:rFonts w:asciiTheme="minorHAnsi" w:hAnsiTheme="minorHAnsi" w:cstheme="minorBidi" w:hint="eastAsia"/>
                                      <w:b/>
                                      <w:bCs/>
                                      <w:color w:val="000000" w:themeColor="text1"/>
                                      <w:kern w:val="24"/>
                                      <w:sz w:val="20"/>
                                      <w:szCs w:val="20"/>
                                      <w:lang w:val="es-ES"/>
                                    </w:rPr>
                                    <w:t>RESULTS</w:t>
                                  </w:r>
                                </w:p>
                              </w:txbxContent>
                            </wps:txbx>
                            <wps:bodyPr rot="0" vert="horz" wrap="none" lIns="91440" tIns="45720" rIns="91440" bIns="45720" anchor="t" anchorCtr="0" upright="1">
                              <a:spAutoFit/>
                            </wps:bodyPr>
                          </wps:wsp>
                          <wps:wsp>
                            <wps:cNvPr id="141" name="29 Conector recto"/>
                            <wps:cNvCnPr>
                              <a:cxnSpLocks noChangeShapeType="1"/>
                            </wps:cNvCnPr>
                            <wps:spPr bwMode="auto">
                              <a:xfrm>
                                <a:off x="22780" y="7917"/>
                                <a:ext cx="16781" cy="0"/>
                              </a:xfrm>
                              <a:prstGeom prst="line">
                                <a:avLst/>
                              </a:prstGeom>
                              <a:noFill/>
                              <a:ln w="25400">
                                <a:solidFill>
                                  <a:schemeClr val="bg1">
                                    <a:lumMod val="50000"/>
                                    <a:lumOff val="0"/>
                                  </a:schemeClr>
                                </a:solidFill>
                                <a:round/>
                                <a:headEnd type="triangle" w="lg" len="lg"/>
                                <a:tailEnd type="triangle" w="lg" len="lg"/>
                              </a:ln>
                              <a:extLst>
                                <a:ext uri="{909E8E84-426E-40DD-AFC4-6F175D3DCCD1}">
                                  <a14:hiddenFill xmlns:a14="http://schemas.microsoft.com/office/drawing/2010/main">
                                    <a:noFill/>
                                  </a14:hiddenFill>
                                </a:ext>
                              </a:extLst>
                            </wps:spPr>
                            <wps:bodyPr/>
                          </wps:wsp>
                          <wps:wsp>
                            <wps:cNvPr id="142" name="62 CuadroTexto"/>
                            <wps:cNvSpPr txBox="1">
                              <a:spLocks noChangeArrowheads="1"/>
                            </wps:cNvSpPr>
                            <wps:spPr bwMode="auto">
                              <a:xfrm>
                                <a:off x="30247" y="0"/>
                                <a:ext cx="1847" cy="3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none" lIns="91440" tIns="45720" rIns="91440" bIns="45720" anchor="t" anchorCtr="0" upright="1">
                              <a:spAutoFit/>
                            </wps:bodyPr>
                          </wps:wsp>
                        </wpg:grpSp>
                        <wps:wsp>
                          <wps:cNvPr id="143" name="62 CuadroTexto"/>
                          <wps:cNvSpPr txBox="1">
                            <a:spLocks noChangeArrowheads="1"/>
                          </wps:cNvSpPr>
                          <wps:spPr bwMode="auto">
                            <a:xfrm>
                              <a:off x="24726" y="1746"/>
                              <a:ext cx="11791" cy="5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5D2F32" w14:textId="77777777" w:rsidR="00AB1482" w:rsidRPr="00406CFB" w:rsidRDefault="000D47C0" w:rsidP="006D6044">
                                <w:pPr>
                                  <w:pStyle w:val="NormalWeb"/>
                                  <w:spacing w:before="0" w:after="0"/>
                                  <w:jc w:val="center"/>
                                  <w:rPr>
                                    <w:rFonts w:asciiTheme="minorHAnsi" w:hAnsiTheme="minorHAnsi"/>
                                  </w:rPr>
                                </w:pPr>
                                <w:r w:rsidRPr="000D47C0">
                                  <w:rPr>
                                    <w:rFonts w:asciiTheme="minorHAnsi" w:hAnsiTheme="minorHAnsi" w:cstheme="minorBidi" w:hint="eastAsia"/>
                                    <w:b/>
                                    <w:bCs/>
                                    <w:color w:val="A6A6A6" w:themeColor="background1" w:themeShade="A6"/>
                                    <w:kern w:val="24"/>
                                    <w:sz w:val="20"/>
                                    <w:szCs w:val="20"/>
                                    <w:lang w:val="es-ES"/>
                                  </w:rPr>
                                  <w:t>DATA</w:t>
                                </w:r>
                              </w:p>
                              <w:p w14:paraId="05E856B4" w14:textId="77777777" w:rsidR="00AB1482" w:rsidRPr="00406CFB" w:rsidRDefault="000D47C0" w:rsidP="006D6044">
                                <w:pPr>
                                  <w:pStyle w:val="NormalWeb"/>
                                  <w:spacing w:before="0" w:after="0"/>
                                  <w:rPr>
                                    <w:rFonts w:asciiTheme="minorHAnsi" w:hAnsiTheme="minorHAnsi"/>
                                  </w:rPr>
                                </w:pPr>
                                <w:r w:rsidRPr="000D47C0">
                                  <w:rPr>
                                    <w:rFonts w:asciiTheme="minorHAnsi" w:hAnsiTheme="minorHAnsi" w:cstheme="minorBidi" w:hint="eastAsia"/>
                                    <w:b/>
                                    <w:bCs/>
                                    <w:color w:val="A6A6A6" w:themeColor="background1" w:themeShade="A6"/>
                                    <w:kern w:val="24"/>
                                    <w:sz w:val="20"/>
                                    <w:szCs w:val="20"/>
                                    <w:lang w:val="es-ES"/>
                                  </w:rPr>
                                  <w:t>ACQUISITION</w:t>
                                </w:r>
                              </w:p>
                            </w:txbxContent>
                          </wps:txbx>
                          <wps:bodyPr rot="0" vert="horz" wrap="none" lIns="91440" tIns="45720" rIns="91440" bIns="45720" anchor="t" anchorCtr="0" upright="1">
                            <a:spAutoFit/>
                          </wps:bodyPr>
                        </wps:wsp>
                      </wpg:grpSp>
                    </wpg:wgp>
                  </a:graphicData>
                </a:graphic>
              </wp:inline>
            </w:drawing>
          </mc:Choice>
          <mc:Fallback>
            <w:pict>
              <v:group w14:anchorId="06607F9F" id="Agrupar 1" o:spid="_x0000_s1026" style="width:372.05pt;height:195.1pt;mso-position-horizontal-relative:char;mso-position-vertical-relative:line" coordsize="62495,327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">
                <v:shapetype id="_x0000_t202" coordsize="21600,21600" o:spt="202" path="m,l,21600r21600,l21600,xe">
                  <v:stroke joinstyle="miter"/>
                  <v:path gradientshapeok="t" o:connecttype="rect"/>
                </v:shapetype>
                <v:shape id="62 CuadroTexto" o:spid="_x0000_s1027" type="#_x0000_t202" style="position:absolute;left:51677;top:14378;width:7618;height:53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zSsMEA&#10;AADcAAAADwAAAGRycy9kb3ducmV2LnhtbERPzWrCQBC+C32HZQq96SZSRaOrFNuCt2r0AYbsmI3J&#10;zobsVlOfvisI3ubj+53lureNuFDnK8cK0lECgrhwuuJSwfHwPZyB8AFZY+OYFPyRh/XqZbDETLsr&#10;7+mSh1LEEPYZKjAhtJmUvjBk0Y9cSxy5k+sshgi7UuoOrzHcNnKcJFNpseLYYLCljaGizn+tglli&#10;f+p6Pt55+35LJ2bz6b7as1Jvr/3HAkSgPjzFD/dWx/npBO7PxAv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80rDBAAAA3AAAAA8AAAAAAAAAAAAAAAAAmAIAAGRycy9kb3du&#10;cmV2LnhtbFBLBQYAAAAABAAEAPUAAACGAwAAAAA=&#10;" filled="f" stroked="f">
                  <v:textbox style="mso-fit-shape-to-text:t">
                    <w:txbxContent>
                      <w:p w14:paraId="398E9A19" w14:textId="77777777" w:rsidR="00AB1482" w:rsidRPr="00406CFB" w:rsidRDefault="000D47C0" w:rsidP="006D6044">
                        <w:pPr>
                          <w:pStyle w:val="NormalWeb"/>
                          <w:spacing w:before="0" w:after="0"/>
                          <w:rPr>
                            <w:rFonts w:asciiTheme="minorHAnsi" w:hAnsiTheme="minorHAnsi"/>
                          </w:rPr>
                        </w:pPr>
                        <w:r w:rsidRPr="000D47C0">
                          <w:rPr>
                            <w:rFonts w:asciiTheme="minorHAnsi" w:hAnsiTheme="minorHAnsi" w:cstheme="minorBidi" w:hint="eastAsia"/>
                            <w:b/>
                            <w:bCs/>
                            <w:color w:val="000000" w:themeColor="text1"/>
                            <w:kern w:val="24"/>
                            <w:sz w:val="20"/>
                            <w:szCs w:val="20"/>
                            <w:lang w:val="es-ES"/>
                          </w:rPr>
                          <w:t>RESULT</w:t>
                        </w:r>
                      </w:p>
                      <w:p w14:paraId="2EBA9410" w14:textId="77777777" w:rsidR="00AB1482" w:rsidRPr="00406CFB" w:rsidRDefault="000D47C0" w:rsidP="006D6044">
                        <w:pPr>
                          <w:pStyle w:val="NormalWeb"/>
                          <w:spacing w:before="0" w:after="0"/>
                          <w:rPr>
                            <w:rFonts w:asciiTheme="minorHAnsi" w:hAnsiTheme="minorHAnsi"/>
                          </w:rPr>
                        </w:pPr>
                        <w:r w:rsidRPr="000D47C0">
                          <w:rPr>
                            <w:rFonts w:asciiTheme="minorHAnsi" w:hAnsiTheme="minorHAnsi" w:cstheme="minorBidi" w:hint="eastAsia"/>
                            <w:b/>
                            <w:bCs/>
                            <w:color w:val="000000" w:themeColor="text1"/>
                            <w:kern w:val="24"/>
                            <w:sz w:val="20"/>
                            <w:szCs w:val="20"/>
                            <w:lang w:val="es-ES"/>
                          </w:rPr>
                          <w:t>DATA</w:t>
                        </w:r>
                      </w:p>
                    </w:txbxContent>
                  </v:textbox>
                </v:shape>
                <v:line id="31 Conector recto" o:spid="_x0000_s1028" style="position:absolute;flip:y;visibility:visible;mso-wrap-style:square" from="22735,10283" to="39971,241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BNhMIAAADcAAAADwAAAGRycy9kb3ducmV2LnhtbERPTYvCMBC9C/6HMAt701QPrnSNIoro&#10;IqLVxfPQjE3ZZlKaqN1/bwTB2zze50xmra3EjRpfOlYw6CcgiHOnSy4U/J5WvTEIH5A1Vo5JwT95&#10;mE27nQmm2t05o9sxFCKGsE9RgQmhTqX0uSGLvu9q4shdXGMxRNgUUjd4j+G2ksMkGUmLJccGgzUt&#10;DOV/x6tV8LNfDXfn5WHztTPb+WI7ztq1z5T6/Gjn3yACteEtfrk3Os4fjOD5TLxAT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pBNhMIAAADcAAAADwAAAAAAAAAAAAAA&#10;AAChAgAAZHJzL2Rvd25yZXYueG1sUEsFBgAAAAAEAAQA+QAAAJADAAAAAA==&#10;" strokecolor="black [3200]" strokeweight="2pt">
                  <v:stroke startarrow="block" startarrowwidth="wide" startarrowlength="long" endarrow="block" endarrowwidth="wide" endarrowlength="long"/>
                </v:line>
                <v:line id="31 Conector recto" o:spid="_x0000_s1029" style="position:absolute;flip:y;visibility:visible;mso-wrap-style:square" from="51245,10283" to="51448,2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zoH8IAAADcAAAADwAAAGRycy9kb3ducmV2LnhtbERPTYvCMBC9L/gfwgje1lQPKtUoosi6&#10;iGhVPA/N2BSbSWmy2v33mwXB2zze58wWra3EgxpfOlYw6CcgiHOnSy4UXM6bzwkIH5A1Vo5JwS95&#10;WMw7HzNMtXtyRo9TKEQMYZ+iAhNCnUrpc0MWfd/VxJG7ucZiiLAppG7wGcNtJYdJMpIWS44NBmta&#10;Gcrvpx+r4PuwGe6v6+N2vDe75Wo3ydovnynV67bLKYhAbXiLX+6tjvMHY/h/Jl4g5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dzoH8IAAADcAAAADwAAAAAAAAAAAAAA&#10;AAChAgAAZHJzL2Rvd25yZXYueG1sUEsFBgAAAAAEAAQA+QAAAJADAAAAAA==&#10;" strokecolor="black [3200]" strokeweight="2pt">
                  <v:stroke startarrow="block" startarrowwidth="wide" startarrowlength="long" endarrow="block" endarrowwidth="wide" endarrowlength="long"/>
                </v:line>
                <v:group id="Agrupar 348" o:spid="_x0000_s1030" style="position:absolute;width:62495;height:32771" coordsize="62495,327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Agrupar 349" o:spid="_x0000_s1031" style="position:absolute;width:62495;height:32771" coordsize="62495,327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roundrect id="10 Rectángulo redondeado" o:spid="_x0000_s1032" style="position:absolute;left:39682;top:23600;width:18327;height:889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DV0cUA&#10;AADcAAAADwAAAGRycy9kb3ducmV2LnhtbESPQUsDQQyF70L/w5CCNzvbKlK2nRapiC2C2NWDxzCT&#10;7i7uZJad2K7/3hwEbwnv5b0v6+0YO3OmIbeJHcxnBRhin0LLtYOP96ebJZgsyAG7xOTghzJsN5Or&#10;NZYhXfhI50pqoyGcS3TQiPSltdk3FDHPUk+s2ikNEUXXobZhwIuGx84uiuLeRmxZGxrsadeQ/6q+&#10;o4P6079JdXc4+FC8PB5Fbpf712fnrqfjwwqM0Cj/5r/rfVD8heLrMzqB3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gNXRxQAAANwAAAAPAAAAAAAAAAAAAAAAAJgCAABkcnMv&#10;ZG93bnJldi54bWxQSwUGAAAAAAQABAD1AAAAigMAAAAA&#10;" fillcolor="#e5dfec [663]" strokecolor="#8064a2 [3207]" strokeweight="2pt"/>
                    <v:roundrect id="11 Rectángulo redondeado" o:spid="_x0000_s1033" style="position:absolute;left:4968;top:1392;width:17909;height:88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QBAsMA&#10;AADcAAAADwAAAGRycy9kb3ducmV2LnhtbERPTYvCMBC9C/sfwix4EU0tIlKNsrgsehBEd0W8Dc3Y&#10;lm0mpYm2+uuNIHibx/uc2aI1pbhS7QrLCoaDCARxanXBmYK/35/+BITzyBpLy6TgRg4W84/ODBNt&#10;G97Rde8zEULYJagg975KpHRpTgbdwFbEgTvb2qAPsM6krrEJ4aaUcRSNpcGCQ0OOFS1zSv/3F6Pg&#10;fuhtm9F3NdlZuT6Vm8sqvi+PSnU/268pCE+tf4tf7rUO8+MhPJ8JF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4QBAsMAAADcAAAADwAAAAAAAAAAAAAAAACYAgAAZHJzL2Rv&#10;d25yZXYueG1sUEsFBgAAAAAEAAQA9QAAAIgDAAAAAA==&#10;" fillcolor="#fde9d9 [665]" strokecolor="#f79646 [3209]"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34" type="#_x0000_t75" style="position:absolute;left:2522;top:2208;width:5470;height:75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9vdfEAAAA3AAAAA8AAABkcnMvZG93bnJldi54bWxET01rwkAQvQv+h2WE3swmEYqkrlIqiaX0&#10;YNMePA7ZMQlmZ0N2jWl/fbdQ8DaP9zmb3WQ6MdLgWssKkigGQVxZ3XKt4OszX65BOI+ssbNMCr7J&#10;wW47n20w0/bGHzSWvhYhhF2GChrv+0xKVzVk0EW2Jw7c2Q4GfYBDLfWAtxBuOpnG8aM02HJoaLCn&#10;l4aqS3k1Coofezon8Tsdjlcsxr1b5cXbQamHxfT8BMLT5O/if/erDvPTFP6eCRfI7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a9vdfEAAAA3AAAAA8AAAAAAAAAAAAAAAAA&#10;nwIAAGRycy9kb3ducmV2LnhtbFBLBQYAAAAABAAEAPcAAACQAwAAAAA=&#10;">
                      <v:imagedata r:id="rId12" o:title="" chromakey="white"/>
                    </v:shape>
                    <v:shape id="54 CuadroTexto" o:spid="_x0000_s1035" type="#_x0000_t202" style="position:absolute;left:8600;top:4568;width:14110;height:3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Nw7sAA&#10;AADcAAAADwAAAGRycy9kb3ducmV2LnhtbERPS2vCQBC+F/wPyxR6qxstFUldRXyAh17UeB+y02xo&#10;djZkRxP/vSsUepuP7zmL1eAbdaMu1oENTMYZKOIy2JorA8V5/z4HFQXZYhOYDNwpwmo5ellgbkPP&#10;R7qdpFIphGOOBpxIm2sdS0ce4zi0xIn7CZ1HSbCrtO2wT+G+0dMsm2mPNacGhy1tHJW/p6s3IGLX&#10;k3ux8/FwGb63vcvKTyyMeXsd1l+ghAb5F/+5DzbNn37A85l0gV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bNw7sAAAADcAAAADwAAAAAAAAAAAAAAAACYAgAAZHJzL2Rvd25y&#10;ZXYueG1sUEsFBgAAAAAEAAQA9QAAAIUDAAAAAA==&#10;" filled="f" stroked="f">
                      <v:textbox style="mso-fit-shape-to-text:t">
                        <w:txbxContent>
                          <w:p w14:paraId="0E7E52D6" w14:textId="77777777" w:rsidR="00AB1482" w:rsidRPr="00406CFB" w:rsidRDefault="000D47C0" w:rsidP="006D6044">
                            <w:pPr>
                              <w:pStyle w:val="NormalWeb"/>
                              <w:spacing w:before="0" w:after="0"/>
                              <w:rPr>
                                <w:rFonts w:asciiTheme="minorHAnsi" w:hAnsiTheme="minorHAnsi"/>
                              </w:rPr>
                            </w:pPr>
                            <w:r w:rsidRPr="000D47C0">
                              <w:rPr>
                                <w:rFonts w:asciiTheme="minorHAnsi" w:hAnsiTheme="minorHAnsi" w:cstheme="minorBidi" w:hint="eastAsia"/>
                                <w:color w:val="000000" w:themeColor="text1"/>
                                <w:kern w:val="24"/>
                                <w:sz w:val="22"/>
                                <w:szCs w:val="22"/>
                                <w:lang w:val="es-ES"/>
                              </w:rPr>
                              <w:t>CONTROLLER</w:t>
                            </w:r>
                          </w:p>
                        </w:txbxContent>
                      </v:textbox>
                    </v:shape>
                    <v:shape id="Picture 3" o:spid="_x0000_s1036" type="#_x0000_t75" style="position:absolute;left:56014;top:27058;width:4155;height:57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YgDjCAAAA3AAAAA8AAABkcnMvZG93bnJldi54bWxET0uLwjAQvgv+hzDC3jRVF5GuUUSxLuLB&#10;xx72ODRjW7aZlCbWrr/eCIK3+fieM1u0phQN1a6wrGA4iEAQp1YXnCn4OW/6UxDOI2ssLZOCf3Kw&#10;mHc7M4y1vfGRmpPPRAhhF6OC3PsqltKlORl0A1sRB+5ia4M+wDqTusZbCDelHEXRRBosODTkWNEq&#10;p/TvdDUKkrv9vQyjPW0PV0yatRtvkt1WqY9eu/wC4an1b/HL/a3D/NEnPJ8JF8j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2GIA4wgAAANwAAAAPAAAAAAAAAAAAAAAAAJ8C&#10;AABkcnMvZG93bnJldi54bWxQSwUGAAAAAAQABAD3AAAAjgMAAAAA&#10;">
                      <v:imagedata r:id="rId12" o:title="" chromakey="white"/>
                    </v:shape>
                    <v:shape id="Picture 3" o:spid="_x0000_s1037" type="#_x0000_t75" style="position:absolute;left:56014;top:22738;width:4155;height:57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UJaPCAAAA3AAAAA8AAABkcnMvZG93bnJldi54bWxET0uLwjAQvgv+hzDC3jRVWZGuUUSxLuLB&#10;xx72ODRjW7aZlCbWrr/eCIK3+fieM1u0phQN1a6wrGA4iEAQp1YXnCn4OW/6UxDOI2ssLZOCf3Kw&#10;mHc7M4y1vfGRmpPPRAhhF6OC3PsqltKlORl0A1sRB+5ia4M+wDqTusZbCDelHEXRRBosODTkWNEq&#10;p/TvdDUKkrv9vQyjPW0PV0yatRtvkt1WqY9eu/wC4an1b/HL/a3D/NEnPJ8JF8j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VCWjwgAAANwAAAAPAAAAAAAAAAAAAAAAAJ8C&#10;AABkcnMvZG93bnJldi54bWxQSwUGAAAAAAQABAD3AAAAjgMAAAAA&#10;">
                      <v:imagedata r:id="rId12" o:title="" chromakey="white"/>
                    </v:shape>
                    <v:shape id="63 CuadroTexto" o:spid="_x0000_s1038" type="#_x0000_t202" style="position:absolute;left:38978;top:13698;width:11565;height:3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TTdsAA&#10;AADcAAAADwAAAGRycy9kb3ducmV2LnhtbERPTWvCQBC9F/wPywi91Y1CpaSuIVQFD15q433ITrOh&#10;2dmQHU38926h0Ns83udsisl36kZDbAMbWC4yUMR1sC03Bqqvw8sbqCjIFrvAZOBOEYrt7GmDuQ0j&#10;f9LtLI1KIRxzNOBE+lzrWDvyGBehJ07cdxg8SoJDo+2AYwr3nV5l2Vp7bDk1OOzpw1H9c756AyK2&#10;XN6rvY/Hy3TajS6rX7Ey5nk+le+ghCb5F/+5jzbNX63h95l0gd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cTTdsAAAADcAAAADwAAAAAAAAAAAAAAAACYAgAAZHJzL2Rvd25y&#10;ZXYueG1sUEsFBgAAAAAEAAQA9QAAAIUDAAAAAA==&#10;" filled="f" stroked="f">
                      <v:textbox style="mso-fit-shape-to-text:t">
                        <w:txbxContent>
                          <w:p w14:paraId="70AB5062" w14:textId="77777777" w:rsidR="00AB1482" w:rsidRPr="00406CFB" w:rsidRDefault="000D47C0" w:rsidP="006D6044">
                            <w:pPr>
                              <w:pStyle w:val="NormalWeb"/>
                              <w:spacing w:before="0" w:after="0"/>
                              <w:jc w:val="center"/>
                              <w:rPr>
                                <w:rFonts w:asciiTheme="minorHAnsi" w:hAnsiTheme="minorHAnsi"/>
                              </w:rPr>
                            </w:pPr>
                            <w:r w:rsidRPr="000D47C0">
                              <w:rPr>
                                <w:rFonts w:asciiTheme="minorHAnsi" w:hAnsiTheme="minorHAnsi" w:cstheme="minorBidi" w:hint="eastAsia"/>
                                <w:b/>
                                <w:bCs/>
                                <w:color w:val="000000" w:themeColor="text1"/>
                                <w:kern w:val="24"/>
                                <w:lang w:val="es-ES"/>
                              </w:rPr>
                              <w:t>RESULTS</w:t>
                            </w:r>
                          </w:p>
                        </w:txbxContent>
                      </v:textbox>
                    </v:shape>
                    <v:shape id="64 CuadroTexto" o:spid="_x0000_s1039" type="#_x0000_t202" style="position:absolute;left:39969;top:25255;width:15639;height:5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h27cAA&#10;AADcAAAADwAAAGRycy9kb3ducmV2LnhtbERPS2vCQBC+F/wPyxR6qxuFVkldRXyAh17UeB+y02xo&#10;djZkRxP/vSsUepuP7zmL1eAbdaMu1oENTMYZKOIy2JorA8V5/z4HFQXZYhOYDNwpwmo5ellgbkPP&#10;R7qdpFIphGOOBpxIm2sdS0ce4zi0xIn7CZ1HSbCrtO2wT+G+0dMs+9Qea04NDlvaOCp/T1dvQMSu&#10;J/di5+PhMnxve5eVH1gY8/Y6rL9ACQ3yL/5zH2yaP53B85l0gV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oh27cAAAADcAAAADwAAAAAAAAAAAAAAAACYAgAAZHJzL2Rvd25y&#10;ZXYueG1sUEsFBgAAAAAEAAQA9QAAAIUDAAAAAA==&#10;" filled="f" stroked="f">
                      <v:textbox style="mso-fit-shape-to-text:t">
                        <w:txbxContent>
                          <w:p w14:paraId="3169EC23" w14:textId="77777777" w:rsidR="00AB1482" w:rsidRPr="00406CFB" w:rsidRDefault="000D47C0" w:rsidP="006D6044">
                            <w:pPr>
                              <w:pStyle w:val="NormalWeb"/>
                              <w:spacing w:before="0" w:after="0"/>
                              <w:jc w:val="right"/>
                              <w:rPr>
                                <w:rFonts w:asciiTheme="minorHAnsi" w:hAnsiTheme="minorHAnsi"/>
                              </w:rPr>
                            </w:pPr>
                            <w:r w:rsidRPr="000D47C0">
                              <w:rPr>
                                <w:rFonts w:asciiTheme="minorHAnsi" w:hAnsiTheme="minorHAnsi" w:cstheme="minorBidi" w:hint="eastAsia"/>
                                <w:color w:val="000000" w:themeColor="text1"/>
                                <w:kern w:val="24"/>
                                <w:sz w:val="22"/>
                                <w:szCs w:val="22"/>
                                <w:lang w:val="es-ES"/>
                              </w:rPr>
                              <w:t>MEASUREMENT PEERS</w:t>
                            </w:r>
                          </w:p>
                        </w:txbxContent>
                      </v:textbox>
                    </v:shape>
                    <v:roundrect id="22 Rectángulo redondeado" o:spid="_x0000_s1040" style="position:absolute;left:39515;top:1392;width:19065;height:88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6XVsUA&#10;AADcAAAADwAAAGRycy9kb3ducmV2LnhtbESPTW/CMAyG70j7D5GRdkEjHQcEhYDQtE0TnAZDgpvV&#10;mLZb43RJBuXf48Mkbrb8fjyeLzvXqDOFWHs28DzMQBEX3tZcGvjavT1NQMWEbLHxTAauFGG5eOjN&#10;Mbf+wp903qZSSQjHHA1UKbW51rGoyGEc+pZYbicfHCZZQ6ltwIuEu0aPsmysHdYsDRW29FJR8bP9&#10;c1ISBpOkj9P3/etv2DStWx++92tjHvvdagYqUZfu4n/3hxX8kdDKMzKBXt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PpdWxQAAANwAAAAPAAAAAAAAAAAAAAAAAJgCAABkcnMv&#10;ZG93bnJldi54bWxQSwUGAAAAAAQABAD1AAAAigMAAAAA&#10;" fillcolor="#eaf1dd [662]" strokecolor="#9bbb59 [3206]" strokeweight="2p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23 Cilindro" o:spid="_x0000_s1041" type="#_x0000_t22" style="position:absolute;left:41943;top:7841;width:5638;height:56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IbPsAA&#10;AADcAAAADwAAAGRycy9kb3ducmV2LnhtbERPTYvCMBC9C/6HMII3Te2Cq7WpiNBF2dOqB49DM7bF&#10;ZlKaqO2/NwsLe5vH+5x025tGPKlztWUFi3kEgriwuuZSweWcz1YgnEfW2FgmBQM52GbjUYqJti/+&#10;oefJlyKEsEtQQeV9m0jpiooMurltiQN3s51BH2BXSt3hK4SbRsZRtJQGaw4NFba0r6i4nx5GAea5&#10;tZ/fH1Hs6NB8XR+DPPaDUtNJv9uA8NT7f/Gf+6DD/HgNv8+EC2T2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4IbPsAAAADcAAAADwAAAAAAAAAAAAAAAACYAgAAZHJzL2Rvd25y&#10;ZXYueG1sUEsFBgAAAAAEAAQA9QAAAIUDAAAAAA==&#10;" fillcolor="#9bbb59 [3206]" strokecolor="#4e6128 [1606]" strokeweight="2pt">
                      <v:textbox>
                        <w:txbxContent>
                          <w:p w14:paraId="32E7A60E" w14:textId="77777777" w:rsidR="00AB1482" w:rsidRPr="00406CFB" w:rsidRDefault="000D47C0" w:rsidP="006D6044">
                            <w:pPr>
                              <w:pStyle w:val="NormalWeb"/>
                              <w:spacing w:before="0" w:after="0"/>
                              <w:jc w:val="center"/>
                              <w:rPr>
                                <w:rFonts w:asciiTheme="minorHAnsi" w:hAnsiTheme="minorHAnsi"/>
                              </w:rPr>
                            </w:pPr>
                            <w:r w:rsidRPr="000D47C0">
                              <w:rPr>
                                <w:rFonts w:asciiTheme="minorHAnsi" w:hAnsiTheme="minorHAnsi" w:cstheme="minorBidi" w:hint="eastAsia"/>
                                <w:b/>
                                <w:bCs/>
                                <w:color w:val="FFFFFF" w:themeColor="light1"/>
                                <w:kern w:val="24"/>
                                <w:sz w:val="20"/>
                                <w:szCs w:val="20"/>
                                <w:lang w:val="es-ES"/>
                              </w:rPr>
                              <w:t>DB</w:t>
                            </w:r>
                          </w:p>
                        </w:txbxContent>
                      </v:textbox>
                    </v:shape>
                    <v:shape id="Picture 3" o:spid="_x0000_s1042" type="#_x0000_t75" style="position:absolute;left:56033;top:2208;width:5470;height:75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6EObFAAAA3AAAAA8AAABkcnMvZG93bnJldi54bWxEj0FrwkAQhe8F/8Mygre6UaGU6CqiGKX0&#10;0FoPHofsmASzsyG7xuiv7xwKvc3w3rz3zWLVu1p11IbKs4HJOAFFnHtbcWHg9LN7fQcVIrLF2jMZ&#10;eFCA1XLwssDU+jt/U3eMhZIQDikaKGNsUq1DXpLDMPYNsWgX3zqMsraFti3eJdzVepokb9phxdJQ&#10;YkObkvLr8eYMZE9/vkyST9p/3TDrtmG2yz72xoyG/XoOKlIf/81/1wcr+DPBl2dkAr38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hDmxQAAANwAAAAPAAAAAAAAAAAAAAAA&#10;AJ8CAABkcnMvZG93bnJldi54bWxQSwUGAAAAAAQABAD3AAAAkQMAAAAA&#10;">
                      <v:imagedata r:id="rId12" o:title="" chromakey="white"/>
                    </v:shape>
                    <v:line id="29 Conector recto" o:spid="_x0000_s1043" style="position:absolute;visibility:visible;mso-wrap-style:square" from="22735,30351" to="39515,30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1h/8IAAADcAAAADwAAAGRycy9kb3ducmV2LnhtbERPTWsCMRC9F/wPYYReimbdQimrUcRS&#10;KO2ltYJ4Gzbj7mIys2xSTf99UxC8zeN9zmKVvFNnGkInbGA2LUAR12I7bgzsvl8nz6BCRLbohMnA&#10;LwVYLUd3C6ysXPiLztvYqBzCoUIDbYx9pXWoW/IYptITZ+4og8eY4dBoO+Alh3uny6J40h47zg0t&#10;9rRpqT5tf7yBPfvTu0tySA8v7rOUTj5KJ8bcj9N6DipSijfx1f1m8/zHGfw/ky/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K1h/8IAAADcAAAADwAAAAAAAAAAAAAA&#10;AAChAgAAZHJzL2Rvd25yZXYueG1sUEsFBgAAAAAEAAQA+QAAAJADAAAAAA==&#10;" strokecolor="black [3200]" strokeweight="2pt">
                      <v:stroke startarrow="block" startarrowwidth="wide" startarrowlength="long" endarrow="block" endarrowwidth="wide" endarrowlength="long"/>
                    </v:line>
                    <v:shape id="62 CuadroTexto" o:spid="_x0000_s1044" type="#_x0000_t202" style="position:absolute;left:23919;top:24725;width:13606;height:53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AWpMIA&#10;AADcAAAADwAAAGRycy9kb3ducmV2LnhtbERPzWrCQBC+F/oOywjezMaoxcasUrRCb7a2DzBkx2xM&#10;djZkV0379N2C0Nt8fL9TbAbbiiv1vnasYJqkIIhLp2uuFHx97idLED4ga2wdk4Jv8rBZPz4UmGt3&#10;4w+6HkMlYgj7HBWYELpcSl8asugT1xFH7uR6iyHCvpK6x1sMt63M0vRJWqw5NhjsaGuobI4Xq2CZ&#10;2kPTPGfv3s5/pguz3bnX7qzUeDS8rEAEGsK/+O5+03H+LIO/Z+IF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oBakwgAAANwAAAAPAAAAAAAAAAAAAAAAAJgCAABkcnMvZG93&#10;bnJldi54bWxQSwUGAAAAAAQABAD1AAAAhwMAAAAA&#10;" filled="f" stroked="f">
                      <v:textbox style="mso-fit-shape-to-text:t">
                        <w:txbxContent>
                          <w:p w14:paraId="7AE90495" w14:textId="77777777" w:rsidR="00AB1482" w:rsidRPr="00406CFB" w:rsidRDefault="000D47C0" w:rsidP="006D6044">
                            <w:pPr>
                              <w:pStyle w:val="NormalWeb"/>
                              <w:spacing w:before="0" w:after="0"/>
                              <w:jc w:val="center"/>
                              <w:rPr>
                                <w:rFonts w:asciiTheme="minorHAnsi" w:hAnsiTheme="minorHAnsi"/>
                              </w:rPr>
                            </w:pPr>
                            <w:r w:rsidRPr="000D47C0">
                              <w:rPr>
                                <w:rFonts w:asciiTheme="minorHAnsi" w:hAnsiTheme="minorHAnsi" w:cstheme="minorBidi" w:hint="eastAsia"/>
                                <w:b/>
                                <w:bCs/>
                                <w:color w:val="000000" w:themeColor="text1"/>
                                <w:kern w:val="24"/>
                                <w:sz w:val="20"/>
                                <w:szCs w:val="20"/>
                                <w:lang w:val="es-ES"/>
                              </w:rPr>
                              <w:t>PARAMETERS</w:t>
                            </w:r>
                          </w:p>
                          <w:p w14:paraId="5861C389" w14:textId="77777777" w:rsidR="00AB1482" w:rsidRPr="00406CFB" w:rsidRDefault="000D47C0" w:rsidP="006D6044">
                            <w:pPr>
                              <w:pStyle w:val="NormalWeb"/>
                              <w:spacing w:before="0" w:after="0"/>
                              <w:jc w:val="center"/>
                              <w:rPr>
                                <w:rFonts w:asciiTheme="minorHAnsi" w:hAnsiTheme="minorHAnsi"/>
                              </w:rPr>
                            </w:pPr>
                            <w:r w:rsidRPr="000D47C0">
                              <w:rPr>
                                <w:rFonts w:asciiTheme="minorHAnsi" w:hAnsiTheme="minorHAnsi" w:cstheme="minorBidi" w:hint="eastAsia"/>
                                <w:b/>
                                <w:bCs/>
                                <w:color w:val="000000" w:themeColor="text1"/>
                                <w:kern w:val="24"/>
                                <w:sz w:val="20"/>
                                <w:szCs w:val="20"/>
                                <w:lang w:val="es-ES"/>
                              </w:rPr>
                              <w:t>MEASUREMENT</w:t>
                            </w:r>
                          </w:p>
                        </w:txbxContent>
                      </v:textbox>
                    </v:shape>
                    <v:rect id="34 Rectángulo" o:spid="_x0000_s1045" style="position:absolute;left:38332;top:1881;width:17234;height:7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bhMMMA&#10;AADcAAAADwAAAGRycy9kb3ducmV2LnhtbERP22rCQBB9F/oPywi+iG5ai5fUVYpaiL4Z/YAxO02i&#10;2dmQXTX9e1co+DaHc535sjWVuFHjSssK3ocRCOLM6pJzBcfDz2AKwnlkjZVlUvBHDpaLt84cY23v&#10;vKdb6nMRQtjFqKDwvo6ldFlBBt3Q1sSB+7WNQR9gk0vd4D2Em0p+RNFYGiw5NBRY06qg7JJejYLt&#10;7nN3XCXyfJmV634ySSN5Gm+U6nXb7y8Qnlr/Ev+7Ex3mj0bwfCZc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bhMMMAAADcAAAADwAAAAAAAAAAAAAAAACYAgAAZHJzL2Rv&#10;d25yZXYueG1sUEsFBgAAAAAEAAQA9QAAAIgDAAAAAA==&#10;" filled="f" stroked="f">
                      <v:textbox style="mso-fit-shape-to-text:t">
                        <w:txbxContent>
                          <w:p w14:paraId="7A54FF7A" w14:textId="77777777" w:rsidR="00AB1482" w:rsidRPr="00406CFB" w:rsidRDefault="000D47C0" w:rsidP="006D6044">
                            <w:pPr>
                              <w:pStyle w:val="NormalWeb"/>
                              <w:spacing w:before="0" w:after="0"/>
                              <w:jc w:val="right"/>
                              <w:rPr>
                                <w:rFonts w:asciiTheme="minorHAnsi" w:hAnsiTheme="minorHAnsi"/>
                              </w:rPr>
                            </w:pPr>
                            <w:r w:rsidRPr="000D47C0">
                              <w:rPr>
                                <w:rFonts w:asciiTheme="minorHAnsi" w:hAnsiTheme="minorHAnsi" w:cstheme="minorBidi" w:hint="eastAsia"/>
                                <w:color w:val="000000" w:themeColor="text1"/>
                                <w:kern w:val="24"/>
                                <w:sz w:val="22"/>
                                <w:szCs w:val="22"/>
                              </w:rPr>
                              <w:t xml:space="preserve"> </w:t>
                            </w:r>
                          </w:p>
                          <w:p w14:paraId="29D9EA2D" w14:textId="77777777" w:rsidR="00AB1482" w:rsidRPr="00406CFB" w:rsidRDefault="000D47C0" w:rsidP="006D6044">
                            <w:pPr>
                              <w:pStyle w:val="NormalWeb"/>
                              <w:spacing w:before="0" w:after="0"/>
                              <w:jc w:val="right"/>
                              <w:rPr>
                                <w:rFonts w:asciiTheme="minorHAnsi" w:hAnsiTheme="minorHAnsi"/>
                              </w:rPr>
                            </w:pPr>
                            <w:r w:rsidRPr="000D47C0">
                              <w:rPr>
                                <w:rFonts w:asciiTheme="minorHAnsi" w:hAnsiTheme="minorHAnsi" w:cstheme="minorBidi" w:hint="eastAsia"/>
                                <w:color w:val="000000" w:themeColor="text1"/>
                                <w:kern w:val="24"/>
                                <w:sz w:val="22"/>
                                <w:szCs w:val="22"/>
                              </w:rPr>
                              <w:t>COLLECTOR</w:t>
                            </w:r>
                          </w:p>
                          <w:p w14:paraId="27F987C2" w14:textId="77777777" w:rsidR="00AB1482" w:rsidRPr="00406CFB" w:rsidRDefault="000D47C0" w:rsidP="006D6044">
                            <w:pPr>
                              <w:pStyle w:val="NormalWeb"/>
                              <w:spacing w:before="0" w:after="0"/>
                              <w:jc w:val="right"/>
                              <w:rPr>
                                <w:rFonts w:asciiTheme="minorHAnsi" w:hAnsiTheme="minorHAnsi"/>
                              </w:rPr>
                            </w:pPr>
                            <w:r w:rsidRPr="000D47C0">
                              <w:rPr>
                                <w:rFonts w:asciiTheme="minorHAnsi" w:hAnsiTheme="minorHAnsi" w:cstheme="minorBidi" w:hint="eastAsia"/>
                                <w:b/>
                                <w:bCs/>
                                <w:color w:val="000000" w:themeColor="text1"/>
                                <w:kern w:val="24"/>
                                <w:sz w:val="22"/>
                                <w:szCs w:val="22"/>
                              </w:rPr>
                              <w:t xml:space="preserve"> </w:t>
                            </w:r>
                          </w:p>
                        </w:txbxContent>
                      </v:textbox>
                    </v:rect>
                    <v:shape id="62 CuadroTexto" o:spid="_x0000_s1046" type="#_x0000_t202" style="position:absolute;left:22130;top:14328;width:7618;height:53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UrS8EA&#10;AADcAAAADwAAAGRycy9kb3ducmV2LnhtbERPS27CMBDdV+IO1iCxKw6UIggYhChI7MrvAKN4iEPi&#10;cRQbCD19jVSpu3l635kvW1uJOzW+cKxg0E9AEGdOF5wrOJ+27xMQPiBrrByTgid5WC46b3NMtXvw&#10;ge7HkIsYwj5FBSaEOpXSZ4Ys+r6riSN3cY3FEGGTS93gI4bbSg6TZCwtFhwbDNa0NpSVx5tVMEns&#10;d1lOh3tvRz+DT7P+cpv6qlSv265mIAK14V/8597pOP9jBK9n4gVy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FK0vBAAAA3AAAAA8AAAAAAAAAAAAAAAAAmAIAAGRycy9kb3du&#10;cmV2LnhtbFBLBQYAAAAABAAEAPUAAACGAwAAAAA=&#10;" filled="f" stroked="f">
                      <v:textbox style="mso-fit-shape-to-text:t">
                        <w:txbxContent>
                          <w:p w14:paraId="01CA4B76" w14:textId="77777777" w:rsidR="00AB1482" w:rsidRPr="00406CFB" w:rsidRDefault="000D47C0" w:rsidP="006D6044">
                            <w:pPr>
                              <w:pStyle w:val="NormalWeb"/>
                              <w:spacing w:before="0" w:after="0"/>
                              <w:jc w:val="center"/>
                              <w:rPr>
                                <w:rFonts w:asciiTheme="minorHAnsi" w:hAnsiTheme="minorHAnsi"/>
                              </w:rPr>
                            </w:pPr>
                            <w:r w:rsidRPr="000D47C0">
                              <w:rPr>
                                <w:rFonts w:asciiTheme="minorHAnsi" w:hAnsiTheme="minorHAnsi" w:cstheme="minorBidi" w:hint="eastAsia"/>
                                <w:b/>
                                <w:bCs/>
                                <w:color w:val="000000" w:themeColor="text1"/>
                                <w:kern w:val="24"/>
                                <w:sz w:val="20"/>
                                <w:szCs w:val="20"/>
                                <w:lang w:val="es-ES"/>
                              </w:rPr>
                              <w:t>RESULT</w:t>
                            </w:r>
                          </w:p>
                          <w:p w14:paraId="48BDACA8" w14:textId="77777777" w:rsidR="00AB1482" w:rsidRPr="00406CFB" w:rsidRDefault="000D47C0" w:rsidP="006D6044">
                            <w:pPr>
                              <w:pStyle w:val="NormalWeb"/>
                              <w:spacing w:before="0" w:after="0"/>
                              <w:jc w:val="center"/>
                              <w:rPr>
                                <w:rFonts w:asciiTheme="minorHAnsi" w:hAnsiTheme="minorHAnsi"/>
                              </w:rPr>
                            </w:pPr>
                            <w:r w:rsidRPr="000D47C0">
                              <w:rPr>
                                <w:rFonts w:asciiTheme="minorHAnsi" w:hAnsiTheme="minorHAnsi" w:cstheme="minorBidi" w:hint="eastAsia"/>
                                <w:b/>
                                <w:bCs/>
                                <w:color w:val="000000" w:themeColor="text1"/>
                                <w:kern w:val="24"/>
                                <w:sz w:val="20"/>
                                <w:szCs w:val="20"/>
                                <w:lang w:val="es-ES"/>
                              </w:rPr>
                              <w:t>DATA</w:t>
                            </w:r>
                          </w:p>
                        </w:txbxContent>
                      </v:textbox>
                    </v:shape>
                    <v:shape id="Picture 3" o:spid="_x0000_s1047" type="#_x0000_t75" style="position:absolute;left:58340;top:24898;width:4155;height:57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Ns37CAAAA3AAAAA8AAABkcnMvZG93bnJldi54bWxET0uLwjAQvgv+hzDC3jRVWZGuUUSxLuLB&#10;xx72ODRjW7aZlCbWrr/eCIK3+fieM1u0phQN1a6wrGA4iEAQp1YXnCn4OW/6UxDOI2ssLZOCf3Kw&#10;mHc7M4y1vfGRmpPPRAhhF6OC3PsqltKlORl0A1sRB+5ia4M+wDqTusZbCDelHEXRRBosODTkWNEq&#10;p/TvdDUKkrv9vQyjPW0PV0yatRtvkt1WqY9eu/wC4an1b/HL/a3D/PEnPJ8JF8j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jbN+wgAAANwAAAAPAAAAAAAAAAAAAAAAAJ8C&#10;AABkcnMvZG93bnJldi54bWxQSwUGAAAAAAQABAD3AAAAjgMAAAAA&#10;">
                      <v:imagedata r:id="rId12" o:title="" chromakey="white"/>
                    </v:shape>
                    <v:roundrect id="11 Rectángulo redondeado" o:spid="_x0000_s1048" style="position:absolute;left:4568;top:23608;width:18258;height:88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lNkMIA&#10;AADcAAAADwAAAGRycy9kb3ducmV2LnhtbERPTWsCMRC9F/wPYQRvNWulUlaziwgFl57UXryNm+lm&#10;6WYSN1HX/vqmUPA2j/c5q3KwnbhSH1rHCmbTDARx7XTLjYLPw/vzG4gQkTV2jknBnQKUxehphbl2&#10;N97RdR8bkUI45KjAxOhzKUNtyGKYOk+cuC/XW4wJ9o3UPd5SuO3kS5YtpMWWU4NBTxtD9ff+YhXs&#10;zu3xVP9UfmO48jO8VMcP/arUZDyslyAiDfEh/ndvdZo/X8DfM+kCW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SU2QwgAAANwAAAAPAAAAAAAAAAAAAAAAAJgCAABkcnMvZG93&#10;bnJldi54bWxQSwUGAAAAAAQABAD1AAAAhwMAAAAA&#10;" fillcolor="#dbe5f1 [660]" strokecolor="#4f81bd [3204]" strokeweight="2pt"/>
                    <v:shape id="Picture 2" o:spid="_x0000_s1049" type="#_x0000_t75" style="position:absolute;left:2187;top:24242;width:5563;height:7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jZVvBAAAA3AAAAA8AAABkcnMvZG93bnJldi54bWxET82KwjAQvgv7DmGEvWmqotVqlEV2wcuK&#10;VR9gaMa22ExKktX69mZB8DYf3++sNp1pxI2cry0rGA0TEMSF1TWXCs6nn8EchA/IGhvLpOBBHjbr&#10;j94KM23vnNPtGEoRQ9hnqKAKoc2k9EVFBv3QtsSRu1hnMEToSqkd3mO4aeQ4SWbSYM2xocKWthUV&#10;1+OfUbA7pOXkZBs3ytvzY//9my+mSafUZ7/7WoII1IW3+OXe6Th/ksL/M/ECuX4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8jZVvBAAAA3AAAAA8AAAAAAAAAAAAAAAAAnwIA&#10;AGRycy9kb3ducmV2LnhtbFBLBQYAAAAABAAEAPcAAACNAwAAAAA=&#10;">
                      <v:imagedata r:id="rId13" o:title="" chromakey="white"/>
                    </v:shape>
                    <v:shape id="54 CuadroTexto" o:spid="_x0000_s1050" type="#_x0000_t202" style="position:absolute;left:8096;top:25322;width:14622;height:5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50QsMA&#10;AADcAAAADwAAAGRycy9kb3ducmV2LnhtbESPQU/DMAyF70j7D5EncWPpQKCpLJumAdIOXNi6u9WY&#10;plrjVI1Zu3+PD0jcbL3n9z6vt1PszJWG3CZ2sFwUYIjr5FtuHFSnj4cVmCzIHrvE5OBGGbab2d0a&#10;S59G/qLrURqjIZxLdBBE+tLaXAeKmBepJ1btOw0RRdehsX7AUcNjZx+L4sVGbFkbAva0D1Rfjj/R&#10;gYjfLW/Ve8yH8/T5NoaifsbKufv5tHsFIzTJv/nv+uAV/0lp9Rmdw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50QsMAAADcAAAADwAAAAAAAAAAAAAAAACYAgAAZHJzL2Rv&#10;d25yZXYueG1sUEsFBgAAAAAEAAQA9QAAAIgDAAAAAA==&#10;" filled="f" stroked="f">
                      <v:textbox style="mso-fit-shape-to-text:t">
                        <w:txbxContent>
                          <w:p w14:paraId="1706BF77" w14:textId="77777777" w:rsidR="00AB1482" w:rsidRPr="00406CFB" w:rsidRDefault="000D47C0" w:rsidP="006D6044">
                            <w:pPr>
                              <w:pStyle w:val="NormalWeb"/>
                              <w:spacing w:before="0" w:after="0"/>
                              <w:rPr>
                                <w:rFonts w:asciiTheme="minorHAnsi" w:hAnsiTheme="minorHAnsi"/>
                              </w:rPr>
                            </w:pPr>
                            <w:r w:rsidRPr="000D47C0">
                              <w:rPr>
                                <w:rFonts w:asciiTheme="minorHAnsi" w:hAnsiTheme="minorHAnsi" w:cstheme="minorBidi" w:hint="eastAsia"/>
                                <w:color w:val="000000" w:themeColor="text1"/>
                                <w:kern w:val="24"/>
                                <w:sz w:val="22"/>
                                <w:szCs w:val="22"/>
                                <w:lang w:val="es-ES"/>
                              </w:rPr>
                              <w:t>MEASUREMENT</w:t>
                            </w:r>
                          </w:p>
                          <w:p w14:paraId="78EBE93B" w14:textId="77777777" w:rsidR="00AB1482" w:rsidRPr="00406CFB" w:rsidRDefault="000D47C0" w:rsidP="006D6044">
                            <w:pPr>
                              <w:pStyle w:val="NormalWeb"/>
                              <w:spacing w:before="0" w:after="0"/>
                              <w:rPr>
                                <w:rFonts w:asciiTheme="minorHAnsi" w:hAnsiTheme="minorHAnsi"/>
                              </w:rPr>
                            </w:pPr>
                            <w:r w:rsidRPr="000D47C0">
                              <w:rPr>
                                <w:rFonts w:asciiTheme="minorHAnsi" w:hAnsiTheme="minorHAnsi" w:cstheme="minorBidi" w:hint="eastAsia"/>
                                <w:color w:val="000000" w:themeColor="text1"/>
                                <w:kern w:val="24"/>
                                <w:sz w:val="22"/>
                                <w:szCs w:val="22"/>
                                <w:lang w:val="es-ES"/>
                              </w:rPr>
                              <w:t>AGENT</w:t>
                            </w:r>
                          </w:p>
                        </w:txbxContent>
                      </v:textbox>
                    </v:shape>
                    <v:line id="31 Conector recto" o:spid="_x0000_s1051" style="position:absolute;flip:y;visibility:visible;mso-wrap-style:square" from="16795,10283" to="16795,2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qFlsMAAADcAAAADwAAAGRycy9kb3ducmV2LnhtbERP32vCMBB+H+x/CDfwbaYqqOuMIg5R&#10;EdmqsuejOZuy5lKaqPW/N4Kwt/v4ft5k1tpKXKjxpWMFvW4Cgjh3uuRCwfGwfB+D8AFZY+WYFNzI&#10;w2z6+jLBVLsrZ3TZh0LEEPYpKjAh1KmUPjdk0XddTRy5k2sshgibQuoGrzHcVrKfJENpseTYYLCm&#10;haH8b3+2Cjbfy/7u9+tnPdqZ7XyxHWftymdKdd7a+SeIQG34Fz/dax3nDz7g8Uy8QE7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6hZbDAAAA3AAAAA8AAAAAAAAAAAAA&#10;AAAAoQIAAGRycy9kb3ducmV2LnhtbFBLBQYAAAAABAAEAPkAAACRAwAAAAA=&#10;" strokecolor="black [3200]" strokeweight="2pt">
                      <v:stroke startarrow="block" startarrowwidth="wide" startarrowlength="long" endarrow="block" endarrowwidth="wide" endarrowlength="long"/>
                    </v:line>
                    <v:shape id="62 CuadroTexto" o:spid="_x0000_s1052" type="#_x0000_t202" style="position:absolute;top:13278;width:15176;height:73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heNcUA&#10;AADcAAAADwAAAGRycy9kb3ducmV2LnhtbESPzW7CQAyE75V4h5WRuJUNiFY0ZUGIH6m3lp8HsLJu&#10;Nk3WG2UXSPv09QGJm60Zz3xerHrfqCt1sQpsYDLOQBEXwVZcGjif9s9zUDEhW2wCk4FfirBaDp4W&#10;mNtw4wNdj6lUEsIxRwMupTbXOhaOPMZxaIlF+w6dxyRrV2rb4U3CfaOnWfaqPVYsDQ5b2jgq6uPF&#10;G5hn/rOu36Zf0c/+Ji9usw279seY0bBfv4NK1KeH+X79YQV/JvjyjEy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OF41xQAAANwAAAAPAAAAAAAAAAAAAAAAAJgCAABkcnMv&#10;ZG93bnJldi54bWxQSwUGAAAAAAQABAD1AAAAigMAAAAA&#10;" filled="f" stroked="f">
                      <v:textbox style="mso-fit-shape-to-text:t">
                        <w:txbxContent>
                          <w:p w14:paraId="220C98AC" w14:textId="77777777" w:rsidR="00AB1482" w:rsidRPr="00406CFB" w:rsidRDefault="000D47C0" w:rsidP="006D6044">
                            <w:pPr>
                              <w:pStyle w:val="NormalWeb"/>
                              <w:spacing w:before="0" w:after="0"/>
                              <w:jc w:val="right"/>
                              <w:rPr>
                                <w:rFonts w:asciiTheme="minorHAnsi" w:hAnsiTheme="minorHAnsi"/>
                              </w:rPr>
                            </w:pPr>
                            <w:r w:rsidRPr="000D47C0">
                              <w:rPr>
                                <w:rFonts w:asciiTheme="minorHAnsi" w:hAnsiTheme="minorHAnsi" w:cstheme="minorBidi" w:hint="eastAsia"/>
                                <w:b/>
                                <w:bCs/>
                                <w:color w:val="000000" w:themeColor="text1"/>
                                <w:kern w:val="24"/>
                                <w:sz w:val="20"/>
                                <w:szCs w:val="20"/>
                                <w:lang w:val="es-ES"/>
                              </w:rPr>
                              <w:t>CONTROLLING</w:t>
                            </w:r>
                          </w:p>
                          <w:p w14:paraId="5849C750" w14:textId="77777777" w:rsidR="00AB1482" w:rsidRPr="00406CFB" w:rsidRDefault="000D47C0" w:rsidP="006D6044">
                            <w:pPr>
                              <w:pStyle w:val="NormalWeb"/>
                              <w:spacing w:before="0" w:after="0"/>
                              <w:jc w:val="right"/>
                              <w:rPr>
                                <w:rFonts w:asciiTheme="minorHAnsi" w:hAnsiTheme="minorHAnsi"/>
                              </w:rPr>
                            </w:pPr>
                            <w:r w:rsidRPr="000D47C0">
                              <w:rPr>
                                <w:rFonts w:asciiTheme="minorHAnsi" w:hAnsiTheme="minorHAnsi" w:cstheme="minorBidi" w:hint="eastAsia"/>
                                <w:b/>
                                <w:bCs/>
                                <w:color w:val="000000" w:themeColor="text1"/>
                                <w:kern w:val="24"/>
                                <w:sz w:val="20"/>
                                <w:szCs w:val="20"/>
                                <w:lang w:val="es-ES"/>
                              </w:rPr>
                              <w:t>&amp; MEASUREMENT</w:t>
                            </w:r>
                          </w:p>
                          <w:p w14:paraId="2170372F" w14:textId="77777777" w:rsidR="00AB1482" w:rsidRPr="00406CFB" w:rsidRDefault="000D47C0" w:rsidP="006D6044">
                            <w:pPr>
                              <w:pStyle w:val="NormalWeb"/>
                              <w:spacing w:before="0" w:after="0"/>
                              <w:jc w:val="right"/>
                              <w:rPr>
                                <w:rFonts w:asciiTheme="minorHAnsi" w:hAnsiTheme="minorHAnsi"/>
                              </w:rPr>
                            </w:pPr>
                            <w:r w:rsidRPr="000D47C0">
                              <w:rPr>
                                <w:rFonts w:asciiTheme="minorHAnsi" w:hAnsiTheme="minorHAnsi" w:cstheme="minorBidi" w:hint="eastAsia"/>
                                <w:b/>
                                <w:bCs/>
                                <w:color w:val="000000" w:themeColor="text1"/>
                                <w:kern w:val="24"/>
                                <w:sz w:val="20"/>
                                <w:szCs w:val="20"/>
                                <w:lang w:val="es-ES"/>
                              </w:rPr>
                              <w:t>RESULTS</w:t>
                            </w:r>
                          </w:p>
                        </w:txbxContent>
                      </v:textbox>
                    </v:shape>
                    <v:line id="29 Conector recto" o:spid="_x0000_s1053" style="position:absolute;visibility:visible;mso-wrap-style:square" from="22780,7917" to="39561,7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dps8QAAADcAAAADwAAAGRycy9kb3ducmV2LnhtbERPzWrCQBC+C77DMoIX0U1KsU10FbG0&#10;VKGHah9gmh2TaHY27K4a375bELzNx/c782VnGnEh52vLCtJJAoK4sLrmUsHP/n38CsIHZI2NZVJw&#10;Iw/LRb83x1zbK3/TZRdKEUPY56igCqHNpfRFRQb9xLbEkTtYZzBE6EqpHV5juGnkU5JMpcGaY0OF&#10;La0rKk67s1Hwsv7apm+/qyzJbu5jtD1uMl1vlBoOutUMRKAuPMR396eO859T+H8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N2mzxAAAANwAAAAPAAAAAAAAAAAA&#10;AAAAAKECAABkcnMvZG93bnJldi54bWxQSwUGAAAAAAQABAD5AAAAkgMAAAAA&#10;" strokecolor="#7f7f7f [1612]" strokeweight="2pt">
                      <v:stroke startarrow="block" startarrowwidth="wide" startarrowlength="long" endarrow="block" endarrowwidth="wide" endarrowlength="long"/>
                    </v:line>
                    <v:shape id="62 CuadroTexto" o:spid="_x0000_s1054" type="#_x0000_t202" style="position:absolute;left:30247;width:1847;height:30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Zl2cEA&#10;AADcAAAADwAAAGRycy9kb3ducmV2LnhtbERPzYrCMBC+C/sOYRa8aWpR0WqUxVXwpqs+wNDMNt02&#10;k9JE7e7TG0HY23x8v7Ncd7YWN2p96VjBaJiAIM6dLrlQcDnvBjMQPiBrrB2Tgl/ysF699ZaYaXfn&#10;L7qdQiFiCPsMFZgQmkxKnxuy6IeuIY7ct2sthgjbQuoW7zHc1jJNkqm0WHJsMNjQxlBena5WwSyx&#10;h6qap0dvx3+jidl8um3zo1T/vftYgAjUhX/xy73Xcf44hecz8QK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mZdnBAAAA3AAAAA8AAAAAAAAAAAAAAAAAmAIAAGRycy9kb3du&#10;cmV2LnhtbFBLBQYAAAAABAAEAPUAAACGAwAAAAA=&#10;" filled="f" stroked="f">
                      <v:textbox style="mso-fit-shape-to-text:t"/>
                    </v:shape>
                  </v:group>
                  <v:shape id="62 CuadroTexto" o:spid="_x0000_s1055" type="#_x0000_t202" style="position:absolute;left:24726;top:1746;width:11791;height:53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AQsEA&#10;AADcAAAADwAAAGRycy9kb3ducmV2LnhtbERPS27CMBDdV+IO1iCxKw6UIggYhChI7MrvAKN4iEPi&#10;cRQbCD19jVSpu3l635kvW1uJOzW+cKxg0E9AEGdOF5wrOJ+27xMQPiBrrByTgid5WC46b3NMtXvw&#10;ge7HkIsYwj5FBSaEOpXSZ4Ys+r6riSN3cY3FEGGTS93gI4bbSg6TZCwtFhwbDNa0NpSVx5tVMEns&#10;d1lOh3tvRz+DT7P+cpv6qlSv265mIAK14V/8597pOH/0Aa9n4gVy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PqwELBAAAA3AAAAA8AAAAAAAAAAAAAAAAAmAIAAGRycy9kb3du&#10;cmV2LnhtbFBLBQYAAAAABAAEAPUAAACGAwAAAAA=&#10;" filled="f" stroked="f">
                    <v:textbox style="mso-fit-shape-to-text:t">
                      <w:txbxContent>
                        <w:p w14:paraId="045D2F32" w14:textId="77777777" w:rsidR="00AB1482" w:rsidRPr="00406CFB" w:rsidRDefault="000D47C0" w:rsidP="006D6044">
                          <w:pPr>
                            <w:pStyle w:val="NormalWeb"/>
                            <w:spacing w:before="0" w:after="0"/>
                            <w:jc w:val="center"/>
                            <w:rPr>
                              <w:rFonts w:asciiTheme="minorHAnsi" w:hAnsiTheme="minorHAnsi"/>
                            </w:rPr>
                          </w:pPr>
                          <w:r w:rsidRPr="000D47C0">
                            <w:rPr>
                              <w:rFonts w:asciiTheme="minorHAnsi" w:hAnsiTheme="minorHAnsi" w:cstheme="minorBidi" w:hint="eastAsia"/>
                              <w:b/>
                              <w:bCs/>
                              <w:color w:val="A6A6A6" w:themeColor="background1" w:themeShade="A6"/>
                              <w:kern w:val="24"/>
                              <w:sz w:val="20"/>
                              <w:szCs w:val="20"/>
                              <w:lang w:val="es-ES"/>
                            </w:rPr>
                            <w:t>DATA</w:t>
                          </w:r>
                        </w:p>
                        <w:p w14:paraId="05E856B4" w14:textId="77777777" w:rsidR="00AB1482" w:rsidRPr="00406CFB" w:rsidRDefault="000D47C0" w:rsidP="006D6044">
                          <w:pPr>
                            <w:pStyle w:val="NormalWeb"/>
                            <w:spacing w:before="0" w:after="0"/>
                            <w:rPr>
                              <w:rFonts w:asciiTheme="minorHAnsi" w:hAnsiTheme="minorHAnsi"/>
                            </w:rPr>
                          </w:pPr>
                          <w:r w:rsidRPr="000D47C0">
                            <w:rPr>
                              <w:rFonts w:asciiTheme="minorHAnsi" w:hAnsiTheme="minorHAnsi" w:cstheme="minorBidi" w:hint="eastAsia"/>
                              <w:b/>
                              <w:bCs/>
                              <w:color w:val="A6A6A6" w:themeColor="background1" w:themeShade="A6"/>
                              <w:kern w:val="24"/>
                              <w:sz w:val="20"/>
                              <w:szCs w:val="20"/>
                              <w:lang w:val="es-ES"/>
                            </w:rPr>
                            <w:t>ACQUISITION</w:t>
                          </w:r>
                        </w:p>
                      </w:txbxContent>
                    </v:textbox>
                  </v:shape>
                </v:group>
                <w10:anchorlock/>
              </v:group>
            </w:pict>
          </mc:Fallback>
        </mc:AlternateContent>
      </w:r>
    </w:p>
    <w:p w14:paraId="055603F8" w14:textId="77777777" w:rsidR="000D47C0" w:rsidRPr="000D47C0" w:rsidRDefault="000D47C0">
      <w:pPr>
        <w:tabs>
          <w:tab w:val="left" w:pos="1134"/>
        </w:tabs>
        <w:spacing w:after="240"/>
        <w:ind w:left="360"/>
        <w:jc w:val="center"/>
        <w:rPr>
          <w:szCs w:val="24"/>
        </w:rPr>
      </w:pPr>
      <w:r w:rsidRPr="000D47C0">
        <w:rPr>
          <w:b/>
          <w:szCs w:val="24"/>
        </w:rPr>
        <w:t>Figure 1.</w:t>
      </w:r>
      <w:r w:rsidRPr="000D47C0">
        <w:rPr>
          <w:szCs w:val="24"/>
        </w:rPr>
        <w:t xml:space="preserve"> Measurement System Components</w:t>
      </w:r>
    </w:p>
    <w:p w14:paraId="4FE2EAAE" w14:textId="77777777" w:rsidR="001016CC" w:rsidRPr="00C10569" w:rsidRDefault="000D47C0" w:rsidP="00C60407">
      <w:pPr>
        <w:tabs>
          <w:tab w:val="clear" w:pos="794"/>
          <w:tab w:val="left" w:pos="0"/>
        </w:tabs>
        <w:jc w:val="both"/>
      </w:pPr>
      <w:r w:rsidRPr="000D47C0">
        <w:rPr>
          <w:rStyle w:val="hps"/>
        </w:rPr>
        <w:t xml:space="preserve">The requirements for the system components are described in related </w:t>
      </w:r>
      <w:r w:rsidRPr="000D47C0">
        <w:t>ITU-T Q.FW_Int_sp_test Recommendation.</w:t>
      </w:r>
    </w:p>
    <w:p w14:paraId="4F51E7C8" w14:textId="252E6670" w:rsidR="001016CC" w:rsidRPr="00C10569" w:rsidRDefault="000D47C0" w:rsidP="001016CC">
      <w:pPr>
        <w:jc w:val="both"/>
      </w:pPr>
      <w:r w:rsidRPr="000D47C0">
        <w:t>By default, all data transmissions between Measurement Agent and Measurement Peer (test data) and between Measurement Agent and Collector (result data) should be carried over TCP in order to avoid interference with firewalls as much as possible. The ports for communication and data transfers between the different servers themselves are configurable.</w:t>
      </w:r>
    </w:p>
    <w:p w14:paraId="1435C3F1" w14:textId="001C91F6" w:rsidR="000D47C0" w:rsidRDefault="000D47C0" w:rsidP="000D47C0">
      <w:pPr>
        <w:jc w:val="both"/>
      </w:pPr>
      <w:r w:rsidRPr="000D47C0">
        <w:t>Only the controller may use a different protocol to keep the communication simple and therefore the workload of the server at a minimum.</w:t>
      </w:r>
    </w:p>
    <w:p w14:paraId="6DAAB7AF" w14:textId="77777777" w:rsidR="001016CC" w:rsidRPr="00C60407" w:rsidRDefault="001016CC" w:rsidP="00C60407">
      <w:pPr>
        <w:tabs>
          <w:tab w:val="clear" w:pos="794"/>
          <w:tab w:val="left" w:pos="0"/>
        </w:tabs>
        <w:jc w:val="both"/>
        <w:rPr>
          <w:rStyle w:val="hps"/>
        </w:rPr>
      </w:pPr>
    </w:p>
    <w:p w14:paraId="4955AB2F" w14:textId="77777777" w:rsidR="00F75D51" w:rsidRDefault="00F75D51" w:rsidP="00C60407">
      <w:pPr>
        <w:pStyle w:val="Heading1"/>
        <w:numPr>
          <w:ilvl w:val="1"/>
          <w:numId w:val="30"/>
        </w:numPr>
        <w:tabs>
          <w:tab w:val="clear" w:pos="794"/>
          <w:tab w:val="left" w:pos="426"/>
          <w:tab w:val="left" w:pos="568"/>
        </w:tabs>
        <w:spacing w:after="120"/>
        <w:ind w:left="426" w:hanging="426"/>
      </w:pPr>
      <w:bookmarkStart w:id="19" w:name="_Toc434496972"/>
      <w:r>
        <w:lastRenderedPageBreak/>
        <w:t>Initial conditions</w:t>
      </w:r>
      <w:bookmarkEnd w:id="16"/>
      <w:bookmarkEnd w:id="19"/>
    </w:p>
    <w:p w14:paraId="76951897" w14:textId="77777777" w:rsidR="00F75D51" w:rsidRDefault="00F75D51" w:rsidP="00F75D51">
      <w:pPr>
        <w:jc w:val="both"/>
        <w:rPr>
          <w:rStyle w:val="hps"/>
        </w:rPr>
      </w:pPr>
      <w:r>
        <w:rPr>
          <w:rStyle w:val="hps"/>
        </w:rPr>
        <w:t>The test methodology defines a set of variables and constants that need to be assigned prior to the execution of the measurement algorithm or during the test execution. Some of these values are open to selection within a range, according to the specific considerations of each implementation or the current network conditions at the time the test is being executed.</w:t>
      </w:r>
    </w:p>
    <w:p w14:paraId="50DD55FC" w14:textId="77777777" w:rsidR="00F75D51" w:rsidRDefault="00F75D51" w:rsidP="00F75D51">
      <w:pPr>
        <w:jc w:val="both"/>
        <w:rPr>
          <w:rStyle w:val="hps"/>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4431"/>
        <w:gridCol w:w="710"/>
        <w:gridCol w:w="1846"/>
        <w:gridCol w:w="1562"/>
      </w:tblGrid>
      <w:tr w:rsidR="00F75D51" w14:paraId="7D11AA30" w14:textId="77777777" w:rsidTr="00F75D51">
        <w:tc>
          <w:tcPr>
            <w:tcW w:w="539" w:type="dxa"/>
          </w:tcPr>
          <w:p w14:paraId="56388B92" w14:textId="77777777" w:rsidR="00F75D51" w:rsidRDefault="00F75D51" w:rsidP="00F75D51">
            <w:pPr>
              <w:spacing w:before="0"/>
              <w:jc w:val="both"/>
              <w:rPr>
                <w:rStyle w:val="hps"/>
              </w:rPr>
            </w:pPr>
          </w:p>
        </w:tc>
        <w:tc>
          <w:tcPr>
            <w:tcW w:w="4431" w:type="dxa"/>
          </w:tcPr>
          <w:p w14:paraId="524F56E0" w14:textId="77777777" w:rsidR="00F75D51" w:rsidRDefault="00F75D51" w:rsidP="00F75D51">
            <w:pPr>
              <w:spacing w:before="0"/>
              <w:jc w:val="both"/>
              <w:rPr>
                <w:rStyle w:val="hps"/>
              </w:rPr>
            </w:pPr>
            <w:r>
              <w:rPr>
                <w:rStyle w:val="hps"/>
              </w:rPr>
              <w:t>Parameter</w:t>
            </w:r>
          </w:p>
        </w:tc>
        <w:tc>
          <w:tcPr>
            <w:tcW w:w="710" w:type="dxa"/>
          </w:tcPr>
          <w:p w14:paraId="48C4AC5C" w14:textId="77777777" w:rsidR="00F75D51" w:rsidRDefault="00F75D51" w:rsidP="00F75D51">
            <w:pPr>
              <w:spacing w:before="0"/>
              <w:jc w:val="center"/>
              <w:rPr>
                <w:rStyle w:val="hps"/>
              </w:rPr>
            </w:pPr>
            <w:r>
              <w:rPr>
                <w:rStyle w:val="hps"/>
              </w:rPr>
              <w:t>Unit</w:t>
            </w:r>
          </w:p>
        </w:tc>
        <w:tc>
          <w:tcPr>
            <w:tcW w:w="1846" w:type="dxa"/>
          </w:tcPr>
          <w:p w14:paraId="3C152F39" w14:textId="77777777" w:rsidR="00F75D51" w:rsidRDefault="00F75D51" w:rsidP="00F75D51">
            <w:pPr>
              <w:spacing w:before="0"/>
              <w:jc w:val="center"/>
              <w:rPr>
                <w:rStyle w:val="hps"/>
              </w:rPr>
            </w:pPr>
            <w:r>
              <w:rPr>
                <w:rStyle w:val="hps"/>
              </w:rPr>
              <w:t>Range</w:t>
            </w:r>
          </w:p>
        </w:tc>
        <w:tc>
          <w:tcPr>
            <w:tcW w:w="1562" w:type="dxa"/>
          </w:tcPr>
          <w:p w14:paraId="13C16378" w14:textId="77777777" w:rsidR="00F75D51" w:rsidRDefault="00F75D51" w:rsidP="00F75D51">
            <w:pPr>
              <w:spacing w:before="0"/>
              <w:jc w:val="both"/>
              <w:rPr>
                <w:rStyle w:val="hps"/>
              </w:rPr>
            </w:pPr>
            <w:r>
              <w:rPr>
                <w:rStyle w:val="hps"/>
              </w:rPr>
              <w:t>Default value</w:t>
            </w:r>
          </w:p>
        </w:tc>
      </w:tr>
      <w:tr w:rsidR="00F75D51" w14:paraId="545D782A" w14:textId="77777777" w:rsidTr="00F75D51">
        <w:tc>
          <w:tcPr>
            <w:tcW w:w="539" w:type="dxa"/>
          </w:tcPr>
          <w:p w14:paraId="29BAEB1A" w14:textId="77777777" w:rsidR="00F75D51" w:rsidRDefault="00F75D51" w:rsidP="00F75D51">
            <w:pPr>
              <w:spacing w:before="0"/>
              <w:jc w:val="both"/>
              <w:rPr>
                <w:rStyle w:val="hps"/>
              </w:rPr>
            </w:pPr>
            <w:r>
              <w:rPr>
                <w:rStyle w:val="hps"/>
              </w:rPr>
              <w:t>n</w:t>
            </w:r>
          </w:p>
        </w:tc>
        <w:tc>
          <w:tcPr>
            <w:tcW w:w="4431" w:type="dxa"/>
          </w:tcPr>
          <w:p w14:paraId="02D9FB12" w14:textId="77777777" w:rsidR="00F75D51" w:rsidRDefault="00F75D51" w:rsidP="00F75D51">
            <w:pPr>
              <w:spacing w:before="0"/>
              <w:jc w:val="both"/>
              <w:rPr>
                <w:rStyle w:val="hps"/>
              </w:rPr>
            </w:pPr>
            <w:r>
              <w:rPr>
                <w:rStyle w:val="hps"/>
              </w:rPr>
              <w:t>Number of parallel connections</w:t>
            </w:r>
          </w:p>
        </w:tc>
        <w:tc>
          <w:tcPr>
            <w:tcW w:w="710" w:type="dxa"/>
          </w:tcPr>
          <w:p w14:paraId="7F81A4F9" w14:textId="77777777" w:rsidR="00F75D51" w:rsidRDefault="00F75D51" w:rsidP="00F75D51">
            <w:pPr>
              <w:spacing w:before="0"/>
              <w:jc w:val="center"/>
              <w:rPr>
                <w:rStyle w:val="hps"/>
              </w:rPr>
            </w:pPr>
            <w:r>
              <w:rPr>
                <w:rStyle w:val="hps"/>
              </w:rPr>
              <w:t>#</w:t>
            </w:r>
          </w:p>
        </w:tc>
        <w:tc>
          <w:tcPr>
            <w:tcW w:w="1846" w:type="dxa"/>
          </w:tcPr>
          <w:p w14:paraId="2BA2D095" w14:textId="77777777" w:rsidR="00F75D51" w:rsidRDefault="00F75D51" w:rsidP="00F75D51">
            <w:pPr>
              <w:spacing w:before="0"/>
              <w:jc w:val="center"/>
              <w:rPr>
                <w:rStyle w:val="hps"/>
              </w:rPr>
            </w:pPr>
            <w:r>
              <w:rPr>
                <w:rStyle w:val="hps"/>
              </w:rPr>
              <w:t xml:space="preserve">1 </w:t>
            </w:r>
            <w:r w:rsidRPr="00F75D51">
              <w:rPr>
                <w:rFonts w:ascii="MS Gothic" w:eastAsia="MS Gothic"/>
                <w:color w:val="000000"/>
              </w:rPr>
              <w:t>≤</w:t>
            </w:r>
            <w:r>
              <w:rPr>
                <w:rStyle w:val="hps"/>
              </w:rPr>
              <w:t xml:space="preserve"> n </w:t>
            </w:r>
            <w:r w:rsidRPr="00F75D51">
              <w:rPr>
                <w:rFonts w:ascii="MS Gothic" w:eastAsia="MS Gothic"/>
                <w:color w:val="000000"/>
              </w:rPr>
              <w:t>≤</w:t>
            </w:r>
            <w:r>
              <w:rPr>
                <w:rStyle w:val="hps"/>
              </w:rPr>
              <w:t xml:space="preserve"> 10</w:t>
            </w:r>
          </w:p>
        </w:tc>
        <w:tc>
          <w:tcPr>
            <w:tcW w:w="1562" w:type="dxa"/>
          </w:tcPr>
          <w:p w14:paraId="2028B2BB" w14:textId="77777777" w:rsidR="00F75D51" w:rsidRDefault="00F75D51" w:rsidP="00F75D51">
            <w:pPr>
              <w:spacing w:before="0"/>
              <w:jc w:val="both"/>
              <w:rPr>
                <w:rStyle w:val="hps"/>
              </w:rPr>
            </w:pPr>
            <w:r>
              <w:rPr>
                <w:rStyle w:val="hps"/>
              </w:rPr>
              <w:t>n = 3</w:t>
            </w:r>
          </w:p>
        </w:tc>
      </w:tr>
      <w:tr w:rsidR="00F75D51" w14:paraId="48B7F849" w14:textId="77777777" w:rsidTr="00F75D51">
        <w:tc>
          <w:tcPr>
            <w:tcW w:w="539" w:type="dxa"/>
          </w:tcPr>
          <w:p w14:paraId="20D7C0FF" w14:textId="77777777" w:rsidR="00F75D51" w:rsidRDefault="00F75D51" w:rsidP="00F75D51">
            <w:pPr>
              <w:spacing w:before="0"/>
              <w:jc w:val="both"/>
              <w:rPr>
                <w:rStyle w:val="hps"/>
              </w:rPr>
            </w:pPr>
            <w:r>
              <w:rPr>
                <w:rStyle w:val="hps"/>
              </w:rPr>
              <w:t>Tp</w:t>
            </w:r>
          </w:p>
        </w:tc>
        <w:tc>
          <w:tcPr>
            <w:tcW w:w="4431" w:type="dxa"/>
          </w:tcPr>
          <w:p w14:paraId="1013B308" w14:textId="77777777" w:rsidR="00F75D51" w:rsidRDefault="00F75D51" w:rsidP="00F75D51">
            <w:pPr>
              <w:spacing w:before="0"/>
              <w:jc w:val="both"/>
              <w:rPr>
                <w:rStyle w:val="hps"/>
              </w:rPr>
            </w:pPr>
            <w:r>
              <w:rPr>
                <w:rStyle w:val="hps"/>
              </w:rPr>
              <w:t>Duration of pre-test</w:t>
            </w:r>
          </w:p>
        </w:tc>
        <w:tc>
          <w:tcPr>
            <w:tcW w:w="710" w:type="dxa"/>
          </w:tcPr>
          <w:p w14:paraId="5EC7FCD1" w14:textId="77777777" w:rsidR="00F75D51" w:rsidRDefault="00F75D51" w:rsidP="00F75D51">
            <w:pPr>
              <w:spacing w:before="0"/>
              <w:jc w:val="center"/>
              <w:rPr>
                <w:rStyle w:val="hps"/>
              </w:rPr>
            </w:pPr>
            <w:r>
              <w:rPr>
                <w:rStyle w:val="hps"/>
              </w:rPr>
              <w:t>s</w:t>
            </w:r>
          </w:p>
        </w:tc>
        <w:tc>
          <w:tcPr>
            <w:tcW w:w="1846" w:type="dxa"/>
          </w:tcPr>
          <w:p w14:paraId="393ABFA2" w14:textId="77777777" w:rsidR="00F75D51" w:rsidRDefault="00F75D51" w:rsidP="00F75D51">
            <w:pPr>
              <w:spacing w:before="0"/>
              <w:jc w:val="center"/>
              <w:rPr>
                <w:rStyle w:val="hps"/>
              </w:rPr>
            </w:pPr>
            <w:r>
              <w:rPr>
                <w:rStyle w:val="hps"/>
              </w:rPr>
              <w:t xml:space="preserve">0 </w:t>
            </w:r>
            <w:r w:rsidRPr="00F75D51">
              <w:rPr>
                <w:rFonts w:ascii="MS Gothic" w:eastAsia="MS Gothic"/>
                <w:color w:val="000000"/>
              </w:rPr>
              <w:t>≤</w:t>
            </w:r>
            <w:r>
              <w:rPr>
                <w:rStyle w:val="hps"/>
              </w:rPr>
              <w:t xml:space="preserve"> Tp </w:t>
            </w:r>
            <w:r w:rsidRPr="00F75D51">
              <w:rPr>
                <w:rFonts w:ascii="MS Gothic" w:eastAsia="MS Gothic"/>
                <w:color w:val="000000"/>
              </w:rPr>
              <w:t>≤</w:t>
            </w:r>
            <w:r>
              <w:rPr>
                <w:rStyle w:val="hps"/>
              </w:rPr>
              <w:t xml:space="preserve"> 5</w:t>
            </w:r>
          </w:p>
        </w:tc>
        <w:tc>
          <w:tcPr>
            <w:tcW w:w="1562" w:type="dxa"/>
          </w:tcPr>
          <w:p w14:paraId="1DD67E4C" w14:textId="77777777" w:rsidR="00F75D51" w:rsidRDefault="00F75D51" w:rsidP="00F75D51">
            <w:pPr>
              <w:spacing w:before="0"/>
              <w:jc w:val="both"/>
              <w:rPr>
                <w:rStyle w:val="hps"/>
              </w:rPr>
            </w:pPr>
            <w:r>
              <w:rPr>
                <w:rStyle w:val="hps"/>
              </w:rPr>
              <w:t>Tp = 2 s</w:t>
            </w:r>
          </w:p>
        </w:tc>
      </w:tr>
      <w:tr w:rsidR="00F75D51" w14:paraId="028A615B" w14:textId="77777777" w:rsidTr="00F75D51">
        <w:tc>
          <w:tcPr>
            <w:tcW w:w="539" w:type="dxa"/>
          </w:tcPr>
          <w:p w14:paraId="54BCD7B8" w14:textId="77777777" w:rsidR="00F75D51" w:rsidRDefault="00F75D51" w:rsidP="00F75D51">
            <w:pPr>
              <w:spacing w:before="0"/>
              <w:jc w:val="both"/>
              <w:rPr>
                <w:rStyle w:val="hps"/>
              </w:rPr>
            </w:pPr>
            <w:r>
              <w:rPr>
                <w:rStyle w:val="hps"/>
              </w:rPr>
              <w:t>Td</w:t>
            </w:r>
          </w:p>
        </w:tc>
        <w:tc>
          <w:tcPr>
            <w:tcW w:w="4431" w:type="dxa"/>
          </w:tcPr>
          <w:p w14:paraId="6BAC8775" w14:textId="77777777" w:rsidR="00F75D51" w:rsidRDefault="00F75D51" w:rsidP="00F75D51">
            <w:pPr>
              <w:spacing w:before="0"/>
              <w:jc w:val="both"/>
              <w:rPr>
                <w:rStyle w:val="hps"/>
              </w:rPr>
            </w:pPr>
            <w:r>
              <w:rPr>
                <w:rStyle w:val="hps"/>
              </w:rPr>
              <w:t>Duration of the downlink subtest</w:t>
            </w:r>
          </w:p>
        </w:tc>
        <w:tc>
          <w:tcPr>
            <w:tcW w:w="710" w:type="dxa"/>
          </w:tcPr>
          <w:p w14:paraId="54D576A2" w14:textId="77777777" w:rsidR="00F75D51" w:rsidRDefault="00F75D51" w:rsidP="00F75D51">
            <w:pPr>
              <w:spacing w:before="0"/>
              <w:jc w:val="center"/>
              <w:rPr>
                <w:rStyle w:val="hps"/>
              </w:rPr>
            </w:pPr>
            <w:r>
              <w:rPr>
                <w:rStyle w:val="hps"/>
              </w:rPr>
              <w:t>s</w:t>
            </w:r>
          </w:p>
        </w:tc>
        <w:tc>
          <w:tcPr>
            <w:tcW w:w="1846" w:type="dxa"/>
          </w:tcPr>
          <w:p w14:paraId="1C350AAE" w14:textId="185ADD58" w:rsidR="00F75D51" w:rsidRDefault="00F75D51" w:rsidP="00F75D51">
            <w:pPr>
              <w:spacing w:before="0"/>
              <w:jc w:val="center"/>
              <w:rPr>
                <w:rStyle w:val="hps"/>
              </w:rPr>
            </w:pPr>
            <w:r>
              <w:rPr>
                <w:rStyle w:val="hps"/>
              </w:rPr>
              <w:t xml:space="preserve">5 </w:t>
            </w:r>
            <w:r w:rsidRPr="00F75D51">
              <w:rPr>
                <w:rFonts w:ascii="MS Gothic" w:eastAsia="MS Gothic"/>
                <w:color w:val="000000"/>
              </w:rPr>
              <w:t>≤</w:t>
            </w:r>
            <w:r w:rsidRPr="00F75D51">
              <w:rPr>
                <w:rFonts w:ascii="MS Gothic" w:eastAsia="MS Gothic"/>
                <w:color w:val="000000"/>
              </w:rPr>
              <w:t xml:space="preserve"> </w:t>
            </w:r>
            <w:r>
              <w:rPr>
                <w:rStyle w:val="hps"/>
              </w:rPr>
              <w:t xml:space="preserve">Td </w:t>
            </w:r>
            <w:r w:rsidRPr="00F75D51">
              <w:rPr>
                <w:rFonts w:ascii="MS Gothic" w:eastAsia="MS Gothic"/>
                <w:color w:val="000000"/>
              </w:rPr>
              <w:t>≤</w:t>
            </w:r>
            <w:r>
              <w:rPr>
                <w:rStyle w:val="hps"/>
              </w:rPr>
              <w:t xml:space="preserve"> </w:t>
            </w:r>
            <w:r w:rsidR="00182C2E">
              <w:rPr>
                <w:rStyle w:val="hps"/>
              </w:rPr>
              <w:t>15</w:t>
            </w:r>
          </w:p>
        </w:tc>
        <w:tc>
          <w:tcPr>
            <w:tcW w:w="1562" w:type="dxa"/>
          </w:tcPr>
          <w:p w14:paraId="39E78948" w14:textId="77777777" w:rsidR="00F75D51" w:rsidRDefault="00F75D51" w:rsidP="00F75D51">
            <w:pPr>
              <w:spacing w:before="0"/>
              <w:jc w:val="both"/>
              <w:rPr>
                <w:rStyle w:val="hps"/>
              </w:rPr>
            </w:pPr>
            <w:r>
              <w:rPr>
                <w:rStyle w:val="hps"/>
              </w:rPr>
              <w:t>Td = 7 s</w:t>
            </w:r>
          </w:p>
        </w:tc>
      </w:tr>
      <w:tr w:rsidR="00F75D51" w14:paraId="0B6117A5" w14:textId="77777777" w:rsidTr="00F75D51">
        <w:tc>
          <w:tcPr>
            <w:tcW w:w="539" w:type="dxa"/>
          </w:tcPr>
          <w:p w14:paraId="11C59D81" w14:textId="77777777" w:rsidR="00F75D51" w:rsidRDefault="00F75D51" w:rsidP="00F75D51">
            <w:pPr>
              <w:spacing w:before="0"/>
              <w:jc w:val="both"/>
              <w:rPr>
                <w:rStyle w:val="hps"/>
              </w:rPr>
            </w:pPr>
            <w:r>
              <w:rPr>
                <w:rStyle w:val="hps"/>
              </w:rPr>
              <w:t>Tu</w:t>
            </w:r>
          </w:p>
        </w:tc>
        <w:tc>
          <w:tcPr>
            <w:tcW w:w="4431" w:type="dxa"/>
          </w:tcPr>
          <w:p w14:paraId="65380F3E" w14:textId="77777777" w:rsidR="00F75D51" w:rsidRDefault="00F75D51" w:rsidP="00F75D51">
            <w:pPr>
              <w:spacing w:before="0"/>
              <w:jc w:val="both"/>
              <w:rPr>
                <w:rStyle w:val="hps"/>
              </w:rPr>
            </w:pPr>
            <w:r>
              <w:rPr>
                <w:rStyle w:val="hps"/>
              </w:rPr>
              <w:t>Duration of the uplink subtest</w:t>
            </w:r>
          </w:p>
        </w:tc>
        <w:tc>
          <w:tcPr>
            <w:tcW w:w="710" w:type="dxa"/>
          </w:tcPr>
          <w:p w14:paraId="32ADA2E7" w14:textId="77777777" w:rsidR="00F75D51" w:rsidRDefault="00F75D51" w:rsidP="00F75D51">
            <w:pPr>
              <w:spacing w:before="0"/>
              <w:jc w:val="center"/>
              <w:rPr>
                <w:rStyle w:val="hps"/>
              </w:rPr>
            </w:pPr>
            <w:r>
              <w:rPr>
                <w:rStyle w:val="hps"/>
              </w:rPr>
              <w:t>s</w:t>
            </w:r>
          </w:p>
        </w:tc>
        <w:tc>
          <w:tcPr>
            <w:tcW w:w="1846" w:type="dxa"/>
          </w:tcPr>
          <w:p w14:paraId="4A4F488A" w14:textId="77777777" w:rsidR="00F75D51" w:rsidRDefault="00F75D51" w:rsidP="00F75D51">
            <w:pPr>
              <w:spacing w:before="0"/>
              <w:jc w:val="center"/>
              <w:rPr>
                <w:rStyle w:val="hps"/>
              </w:rPr>
            </w:pPr>
            <w:r>
              <w:rPr>
                <w:rStyle w:val="hps"/>
              </w:rPr>
              <w:t xml:space="preserve">5 </w:t>
            </w:r>
            <w:r w:rsidRPr="00F75D51">
              <w:rPr>
                <w:rFonts w:ascii="MS Gothic" w:eastAsia="MS Gothic"/>
                <w:color w:val="000000"/>
              </w:rPr>
              <w:t>≤</w:t>
            </w:r>
            <w:r>
              <w:rPr>
                <w:rStyle w:val="hps"/>
              </w:rPr>
              <w:t xml:space="preserve"> Tu </w:t>
            </w:r>
            <w:r w:rsidRPr="00F75D51">
              <w:rPr>
                <w:rFonts w:ascii="MS Gothic" w:eastAsia="MS Gothic"/>
                <w:color w:val="000000"/>
              </w:rPr>
              <w:t>≤</w:t>
            </w:r>
            <w:r>
              <w:rPr>
                <w:rStyle w:val="hps"/>
              </w:rPr>
              <w:t xml:space="preserve"> 15</w:t>
            </w:r>
          </w:p>
        </w:tc>
        <w:tc>
          <w:tcPr>
            <w:tcW w:w="1562" w:type="dxa"/>
          </w:tcPr>
          <w:p w14:paraId="5E9EC10E" w14:textId="70EA3FB3" w:rsidR="00F75D51" w:rsidRDefault="00F75D51" w:rsidP="00F75D51">
            <w:pPr>
              <w:spacing w:before="0"/>
              <w:jc w:val="both"/>
              <w:rPr>
                <w:rStyle w:val="hps"/>
              </w:rPr>
            </w:pPr>
            <w:r>
              <w:rPr>
                <w:rStyle w:val="hps"/>
              </w:rPr>
              <w:t xml:space="preserve">Td = </w:t>
            </w:r>
            <w:r w:rsidR="00182C2E">
              <w:rPr>
                <w:rStyle w:val="hps"/>
              </w:rPr>
              <w:t>7</w:t>
            </w:r>
            <w:r>
              <w:rPr>
                <w:rStyle w:val="hps"/>
              </w:rPr>
              <w:t xml:space="preserve"> s</w:t>
            </w:r>
          </w:p>
        </w:tc>
      </w:tr>
      <w:tr w:rsidR="00F75D51" w14:paraId="4CBE360A" w14:textId="77777777" w:rsidTr="00F75D51">
        <w:tc>
          <w:tcPr>
            <w:tcW w:w="539" w:type="dxa"/>
          </w:tcPr>
          <w:p w14:paraId="26D4DB73" w14:textId="77777777" w:rsidR="00F75D51" w:rsidRDefault="00F75D51" w:rsidP="00F75D51">
            <w:pPr>
              <w:spacing w:before="0"/>
              <w:jc w:val="both"/>
              <w:rPr>
                <w:rStyle w:val="hps"/>
              </w:rPr>
            </w:pPr>
            <w:r>
              <w:rPr>
                <w:rStyle w:val="hps"/>
              </w:rPr>
              <w:t>To</w:t>
            </w:r>
          </w:p>
        </w:tc>
        <w:tc>
          <w:tcPr>
            <w:tcW w:w="4431" w:type="dxa"/>
          </w:tcPr>
          <w:p w14:paraId="4EF3A1B2" w14:textId="77777777" w:rsidR="00F75D51" w:rsidRDefault="00F75D51" w:rsidP="00F75D51">
            <w:pPr>
              <w:spacing w:before="0"/>
              <w:jc w:val="both"/>
              <w:rPr>
                <w:rStyle w:val="hps"/>
              </w:rPr>
            </w:pPr>
            <w:r>
              <w:rPr>
                <w:rStyle w:val="hps"/>
              </w:rPr>
              <w:t>Timeout value</w:t>
            </w:r>
          </w:p>
        </w:tc>
        <w:tc>
          <w:tcPr>
            <w:tcW w:w="710" w:type="dxa"/>
          </w:tcPr>
          <w:p w14:paraId="738EF81C" w14:textId="77777777" w:rsidR="00F75D51" w:rsidRDefault="00F75D51" w:rsidP="00F75D51">
            <w:pPr>
              <w:spacing w:before="0"/>
              <w:jc w:val="center"/>
              <w:rPr>
                <w:rStyle w:val="hps"/>
              </w:rPr>
            </w:pPr>
            <w:r>
              <w:rPr>
                <w:rStyle w:val="hps"/>
              </w:rPr>
              <w:t>s</w:t>
            </w:r>
          </w:p>
        </w:tc>
        <w:tc>
          <w:tcPr>
            <w:tcW w:w="1846" w:type="dxa"/>
          </w:tcPr>
          <w:p w14:paraId="4ED15131" w14:textId="77777777" w:rsidR="00F75D51" w:rsidRDefault="00F75D51" w:rsidP="00F75D51">
            <w:pPr>
              <w:spacing w:before="0"/>
              <w:jc w:val="center"/>
              <w:rPr>
                <w:rStyle w:val="hps"/>
              </w:rPr>
            </w:pPr>
            <w:r>
              <w:rPr>
                <w:rStyle w:val="hps"/>
              </w:rPr>
              <w:t xml:space="preserve">5 </w:t>
            </w:r>
            <w:r w:rsidRPr="00F75D51">
              <w:rPr>
                <w:rFonts w:ascii="MS Gothic" w:eastAsia="MS Gothic"/>
                <w:color w:val="000000"/>
              </w:rPr>
              <w:t>≤</w:t>
            </w:r>
            <w:r>
              <w:rPr>
                <w:rStyle w:val="hps"/>
              </w:rPr>
              <w:t xml:space="preserve"> To </w:t>
            </w:r>
            <w:r w:rsidRPr="00F75D51">
              <w:rPr>
                <w:rFonts w:ascii="MS Gothic" w:eastAsia="MS Gothic"/>
                <w:color w:val="000000"/>
              </w:rPr>
              <w:t>≤</w:t>
            </w:r>
            <w:r>
              <w:rPr>
                <w:rStyle w:val="hps"/>
              </w:rPr>
              <w:t xml:space="preserve"> 10</w:t>
            </w:r>
          </w:p>
        </w:tc>
        <w:tc>
          <w:tcPr>
            <w:tcW w:w="1562" w:type="dxa"/>
          </w:tcPr>
          <w:p w14:paraId="4F24AAED" w14:textId="77777777" w:rsidR="00F75D51" w:rsidRDefault="00F75D51" w:rsidP="00F75D51">
            <w:pPr>
              <w:spacing w:before="0"/>
              <w:jc w:val="both"/>
              <w:rPr>
                <w:rStyle w:val="hps"/>
              </w:rPr>
            </w:pPr>
            <w:r>
              <w:rPr>
                <w:rStyle w:val="hps"/>
              </w:rPr>
              <w:t>To = 5 s</w:t>
            </w:r>
          </w:p>
        </w:tc>
      </w:tr>
      <w:tr w:rsidR="00F75D51" w14:paraId="50F0943F" w14:textId="77777777" w:rsidTr="00F75D51">
        <w:tc>
          <w:tcPr>
            <w:tcW w:w="539" w:type="dxa"/>
          </w:tcPr>
          <w:p w14:paraId="382C05B6" w14:textId="77777777" w:rsidR="00F75D51" w:rsidRDefault="00F75D51" w:rsidP="00F75D51">
            <w:pPr>
              <w:spacing w:before="0"/>
              <w:jc w:val="both"/>
              <w:rPr>
                <w:rStyle w:val="hps"/>
              </w:rPr>
            </w:pPr>
            <w:r>
              <w:rPr>
                <w:rStyle w:val="hps"/>
              </w:rPr>
              <w:t>p</w:t>
            </w:r>
          </w:p>
        </w:tc>
        <w:tc>
          <w:tcPr>
            <w:tcW w:w="4431" w:type="dxa"/>
          </w:tcPr>
          <w:p w14:paraId="0BE3D60F" w14:textId="77777777" w:rsidR="00F75D51" w:rsidRDefault="00F75D51" w:rsidP="00F75D51">
            <w:pPr>
              <w:spacing w:before="0"/>
              <w:jc w:val="both"/>
              <w:rPr>
                <w:rStyle w:val="hps"/>
              </w:rPr>
            </w:pPr>
            <w:r>
              <w:rPr>
                <w:rStyle w:val="hps"/>
              </w:rPr>
              <w:t>Number of ‘pings’ during delay subtest</w:t>
            </w:r>
          </w:p>
        </w:tc>
        <w:tc>
          <w:tcPr>
            <w:tcW w:w="710" w:type="dxa"/>
          </w:tcPr>
          <w:p w14:paraId="3E97C71B" w14:textId="77777777" w:rsidR="00F75D51" w:rsidRDefault="00F75D51" w:rsidP="00F75D51">
            <w:pPr>
              <w:spacing w:before="0"/>
              <w:jc w:val="center"/>
              <w:rPr>
                <w:rStyle w:val="hps"/>
              </w:rPr>
            </w:pPr>
            <w:r>
              <w:rPr>
                <w:rStyle w:val="hps"/>
              </w:rPr>
              <w:t>#</w:t>
            </w:r>
          </w:p>
        </w:tc>
        <w:tc>
          <w:tcPr>
            <w:tcW w:w="1846" w:type="dxa"/>
          </w:tcPr>
          <w:p w14:paraId="5FBE1F7D" w14:textId="470E8DCF" w:rsidR="00F75D51" w:rsidRDefault="00510CFE" w:rsidP="00510CFE">
            <w:pPr>
              <w:spacing w:before="0"/>
              <w:jc w:val="center"/>
              <w:rPr>
                <w:rStyle w:val="hps"/>
              </w:rPr>
            </w:pPr>
            <w:r>
              <w:rPr>
                <w:rStyle w:val="hps"/>
              </w:rPr>
              <w:t>5</w:t>
            </w:r>
            <w:r w:rsidR="00F75D51" w:rsidRPr="00F75D51">
              <w:rPr>
                <w:rFonts w:ascii="MS Gothic" w:eastAsia="MS Gothic"/>
                <w:color w:val="000000"/>
              </w:rPr>
              <w:t>≤</w:t>
            </w:r>
            <w:r w:rsidR="00F75D51">
              <w:rPr>
                <w:rStyle w:val="hps"/>
              </w:rPr>
              <w:t xml:space="preserve"> p </w:t>
            </w:r>
            <w:r w:rsidR="00F75D51" w:rsidRPr="00F75D51">
              <w:rPr>
                <w:rFonts w:ascii="MS Gothic" w:eastAsia="MS Gothic"/>
                <w:color w:val="000000"/>
              </w:rPr>
              <w:t>≤</w:t>
            </w:r>
            <w:r w:rsidR="00F75D51">
              <w:rPr>
                <w:rStyle w:val="hps"/>
              </w:rPr>
              <w:t xml:space="preserve"> </w:t>
            </w:r>
            <w:r>
              <w:rPr>
                <w:rStyle w:val="hps"/>
              </w:rPr>
              <w:t>20</w:t>
            </w:r>
          </w:p>
        </w:tc>
        <w:tc>
          <w:tcPr>
            <w:tcW w:w="1562" w:type="dxa"/>
          </w:tcPr>
          <w:p w14:paraId="1BCADF98" w14:textId="146315A5" w:rsidR="00F75D51" w:rsidRDefault="00F75D51" w:rsidP="00510CFE">
            <w:pPr>
              <w:spacing w:before="0"/>
              <w:jc w:val="both"/>
              <w:rPr>
                <w:rStyle w:val="hps"/>
              </w:rPr>
            </w:pPr>
            <w:r>
              <w:rPr>
                <w:rStyle w:val="hps"/>
              </w:rPr>
              <w:t>p =</w:t>
            </w:r>
            <w:r w:rsidR="00510CFE">
              <w:rPr>
                <w:rStyle w:val="hps"/>
              </w:rPr>
              <w:t>10</w:t>
            </w:r>
          </w:p>
        </w:tc>
      </w:tr>
      <w:tr w:rsidR="00F75D51" w14:paraId="564FDD1F" w14:textId="77777777" w:rsidTr="00F75D51">
        <w:tc>
          <w:tcPr>
            <w:tcW w:w="539" w:type="dxa"/>
          </w:tcPr>
          <w:p w14:paraId="38742069" w14:textId="77777777" w:rsidR="00F75D51" w:rsidRDefault="00F75D51" w:rsidP="00F75D51">
            <w:pPr>
              <w:spacing w:before="0"/>
              <w:jc w:val="both"/>
              <w:rPr>
                <w:rStyle w:val="hps"/>
              </w:rPr>
            </w:pPr>
            <w:r>
              <w:rPr>
                <w:rStyle w:val="hps"/>
              </w:rPr>
              <w:t>T</w:t>
            </w:r>
            <w:r w:rsidR="0092227E" w:rsidRPr="0092227E">
              <w:rPr>
                <w:rStyle w:val="hps"/>
                <w:vertAlign w:val="subscript"/>
              </w:rPr>
              <w:t>l</w:t>
            </w:r>
          </w:p>
        </w:tc>
        <w:tc>
          <w:tcPr>
            <w:tcW w:w="4431" w:type="dxa"/>
          </w:tcPr>
          <w:p w14:paraId="5A0C28B8" w14:textId="38420D72" w:rsidR="00F75D51" w:rsidRDefault="00F75D51" w:rsidP="00510CFE">
            <w:pPr>
              <w:spacing w:before="0"/>
              <w:jc w:val="both"/>
              <w:rPr>
                <w:rStyle w:val="hps"/>
              </w:rPr>
            </w:pPr>
            <w:r>
              <w:rPr>
                <w:rStyle w:val="hps"/>
              </w:rPr>
              <w:t xml:space="preserve">Maximum elapsed time </w:t>
            </w:r>
            <w:r w:rsidR="00510CFE">
              <w:rPr>
                <w:rStyle w:val="hps"/>
              </w:rPr>
              <w:t xml:space="preserve">before the first </w:t>
            </w:r>
            <w:r>
              <w:rPr>
                <w:rStyle w:val="hps"/>
              </w:rPr>
              <w:t>ping starts</w:t>
            </w:r>
          </w:p>
        </w:tc>
        <w:tc>
          <w:tcPr>
            <w:tcW w:w="710" w:type="dxa"/>
          </w:tcPr>
          <w:p w14:paraId="1F830D1D" w14:textId="77777777" w:rsidR="00F75D51" w:rsidRDefault="00F75D51" w:rsidP="00F75D51">
            <w:pPr>
              <w:spacing w:before="0"/>
              <w:jc w:val="center"/>
              <w:rPr>
                <w:rStyle w:val="hps"/>
              </w:rPr>
            </w:pPr>
            <w:r>
              <w:rPr>
                <w:rStyle w:val="hps"/>
              </w:rPr>
              <w:t>ms</w:t>
            </w:r>
          </w:p>
        </w:tc>
        <w:tc>
          <w:tcPr>
            <w:tcW w:w="1846" w:type="dxa"/>
          </w:tcPr>
          <w:p w14:paraId="019AC517" w14:textId="77777777" w:rsidR="00F75D51" w:rsidRDefault="00F75D51" w:rsidP="00F75D51">
            <w:pPr>
              <w:spacing w:before="0"/>
              <w:jc w:val="center"/>
              <w:rPr>
                <w:rStyle w:val="hps"/>
              </w:rPr>
            </w:pPr>
            <w:r>
              <w:rPr>
                <w:rStyle w:val="hps"/>
              </w:rPr>
              <w:t xml:space="preserve">200 </w:t>
            </w:r>
            <w:r w:rsidRPr="00F75D51">
              <w:rPr>
                <w:rFonts w:ascii="MS Gothic" w:eastAsia="MS Gothic"/>
                <w:color w:val="000000"/>
              </w:rPr>
              <w:t>≤</w:t>
            </w:r>
            <w:r>
              <w:rPr>
                <w:rStyle w:val="hps"/>
              </w:rPr>
              <w:t xml:space="preserve"> Tl </w:t>
            </w:r>
            <w:r w:rsidRPr="00F75D51">
              <w:rPr>
                <w:rFonts w:ascii="MS Gothic" w:eastAsia="MS Gothic"/>
                <w:color w:val="000000"/>
              </w:rPr>
              <w:t>≤</w:t>
            </w:r>
            <w:r>
              <w:rPr>
                <w:rStyle w:val="hps"/>
              </w:rPr>
              <w:t xml:space="preserve"> 1000</w:t>
            </w:r>
          </w:p>
        </w:tc>
        <w:tc>
          <w:tcPr>
            <w:tcW w:w="1562" w:type="dxa"/>
          </w:tcPr>
          <w:p w14:paraId="2987B5A2" w14:textId="77777777" w:rsidR="00F75D51" w:rsidRDefault="00F75D51" w:rsidP="00F75D51">
            <w:pPr>
              <w:spacing w:before="0"/>
              <w:jc w:val="both"/>
              <w:rPr>
                <w:rStyle w:val="hps"/>
              </w:rPr>
            </w:pPr>
            <w:r>
              <w:rPr>
                <w:rStyle w:val="hps"/>
              </w:rPr>
              <w:t>Tl = 500 ms</w:t>
            </w:r>
          </w:p>
        </w:tc>
      </w:tr>
      <w:tr w:rsidR="00F75D51" w14:paraId="66A4A2EE" w14:textId="77777777" w:rsidTr="00F75D51">
        <w:tc>
          <w:tcPr>
            <w:tcW w:w="539" w:type="dxa"/>
          </w:tcPr>
          <w:p w14:paraId="50E2C85D" w14:textId="77777777" w:rsidR="00F75D51" w:rsidRDefault="00F75D51" w:rsidP="00F75D51">
            <w:pPr>
              <w:spacing w:before="0"/>
              <w:jc w:val="both"/>
              <w:rPr>
                <w:rStyle w:val="hps"/>
              </w:rPr>
            </w:pPr>
            <w:r>
              <w:rPr>
                <w:rStyle w:val="hps"/>
              </w:rPr>
              <w:t>z</w:t>
            </w:r>
          </w:p>
        </w:tc>
        <w:tc>
          <w:tcPr>
            <w:tcW w:w="4431" w:type="dxa"/>
          </w:tcPr>
          <w:p w14:paraId="272D6EB4" w14:textId="77777777" w:rsidR="00F75D51" w:rsidRDefault="00F75D51" w:rsidP="00F75D51">
            <w:pPr>
              <w:spacing w:before="0"/>
              <w:jc w:val="both"/>
              <w:rPr>
                <w:rStyle w:val="hps"/>
              </w:rPr>
            </w:pPr>
            <w:r>
              <w:rPr>
                <w:rStyle w:val="hps"/>
              </w:rPr>
              <w:t>Reference size of data block (chunk size)</w:t>
            </w:r>
          </w:p>
        </w:tc>
        <w:tc>
          <w:tcPr>
            <w:tcW w:w="710" w:type="dxa"/>
          </w:tcPr>
          <w:p w14:paraId="14FCBDD8" w14:textId="77777777" w:rsidR="00F75D51" w:rsidRDefault="00F75D51" w:rsidP="00F75D51">
            <w:pPr>
              <w:spacing w:before="0"/>
              <w:jc w:val="center"/>
              <w:rPr>
                <w:rStyle w:val="hps"/>
              </w:rPr>
            </w:pPr>
            <w:r>
              <w:rPr>
                <w:rStyle w:val="hps"/>
              </w:rPr>
              <w:t>KB</w:t>
            </w:r>
          </w:p>
        </w:tc>
        <w:tc>
          <w:tcPr>
            <w:tcW w:w="1846" w:type="dxa"/>
          </w:tcPr>
          <w:p w14:paraId="3F0BC1C3" w14:textId="77777777" w:rsidR="00F75D51" w:rsidRPr="00F75D51" w:rsidRDefault="00F75D51" w:rsidP="00F75D51">
            <w:pPr>
              <w:spacing w:before="0"/>
              <w:jc w:val="center"/>
              <w:rPr>
                <w:rStyle w:val="hps"/>
                <w:color w:val="FF0000"/>
              </w:rPr>
            </w:pPr>
            <w:r w:rsidRPr="00F75D51">
              <w:rPr>
                <w:rStyle w:val="hps"/>
                <w:color w:val="FF0000"/>
              </w:rPr>
              <w:t>TBD</w:t>
            </w:r>
          </w:p>
        </w:tc>
        <w:tc>
          <w:tcPr>
            <w:tcW w:w="1562" w:type="dxa"/>
          </w:tcPr>
          <w:p w14:paraId="41153BD1" w14:textId="77777777" w:rsidR="00F75D51" w:rsidRDefault="00F75D51" w:rsidP="00F75D51">
            <w:pPr>
              <w:spacing w:before="0"/>
              <w:jc w:val="both"/>
              <w:rPr>
                <w:rStyle w:val="hps"/>
              </w:rPr>
            </w:pPr>
            <w:r>
              <w:rPr>
                <w:rStyle w:val="hps"/>
              </w:rPr>
              <w:t>z = 4 KB</w:t>
            </w:r>
          </w:p>
        </w:tc>
      </w:tr>
      <w:tr w:rsidR="00F75D51" w14:paraId="6F4F3638" w14:textId="77777777" w:rsidTr="00F75D51">
        <w:tc>
          <w:tcPr>
            <w:tcW w:w="539" w:type="dxa"/>
          </w:tcPr>
          <w:p w14:paraId="550B74C7" w14:textId="77777777" w:rsidR="00F75D51" w:rsidRDefault="00F75D51" w:rsidP="00F75D51">
            <w:pPr>
              <w:spacing w:before="0"/>
              <w:jc w:val="both"/>
              <w:rPr>
                <w:rStyle w:val="hps"/>
              </w:rPr>
            </w:pPr>
            <w:r>
              <w:rPr>
                <w:rStyle w:val="hps"/>
              </w:rPr>
              <w:t>c</w:t>
            </w:r>
          </w:p>
        </w:tc>
        <w:tc>
          <w:tcPr>
            <w:tcW w:w="4431" w:type="dxa"/>
          </w:tcPr>
          <w:p w14:paraId="338BDAD9" w14:textId="05987D50" w:rsidR="00F75D51" w:rsidRDefault="00F75D51" w:rsidP="00BC4345">
            <w:pPr>
              <w:spacing w:before="0"/>
              <w:jc w:val="both"/>
              <w:rPr>
                <w:rStyle w:val="hps"/>
              </w:rPr>
            </w:pPr>
            <w:r>
              <w:rPr>
                <w:rStyle w:val="hps"/>
              </w:rPr>
              <w:t xml:space="preserve">Number of received chunks after which the </w:t>
            </w:r>
            <w:r w:rsidR="00BC4345">
              <w:rPr>
                <w:rStyle w:val="hps"/>
              </w:rPr>
              <w:t xml:space="preserve">MP </w:t>
            </w:r>
            <w:r>
              <w:rPr>
                <w:rStyle w:val="hps"/>
              </w:rPr>
              <w:t xml:space="preserve">answers back to the </w:t>
            </w:r>
            <w:r w:rsidR="00BC4345">
              <w:rPr>
                <w:rStyle w:val="hps"/>
              </w:rPr>
              <w:t>MA</w:t>
            </w:r>
          </w:p>
        </w:tc>
        <w:tc>
          <w:tcPr>
            <w:tcW w:w="710" w:type="dxa"/>
          </w:tcPr>
          <w:p w14:paraId="17578788" w14:textId="77777777" w:rsidR="00F75D51" w:rsidRDefault="00F75D51" w:rsidP="00F75D51">
            <w:pPr>
              <w:spacing w:before="0"/>
              <w:jc w:val="center"/>
              <w:rPr>
                <w:rStyle w:val="hps"/>
              </w:rPr>
            </w:pPr>
            <w:r>
              <w:rPr>
                <w:rStyle w:val="hps"/>
              </w:rPr>
              <w:t>#</w:t>
            </w:r>
          </w:p>
        </w:tc>
        <w:tc>
          <w:tcPr>
            <w:tcW w:w="1846" w:type="dxa"/>
          </w:tcPr>
          <w:p w14:paraId="13F737F0" w14:textId="77777777" w:rsidR="00F75D51" w:rsidRDefault="00F75D51" w:rsidP="00F75D51">
            <w:pPr>
              <w:spacing w:before="0"/>
              <w:jc w:val="center"/>
              <w:rPr>
                <w:rStyle w:val="hps"/>
              </w:rPr>
            </w:pPr>
            <w:r>
              <w:rPr>
                <w:rStyle w:val="hps"/>
              </w:rPr>
              <w:t xml:space="preserve">5 </w:t>
            </w:r>
            <w:r w:rsidRPr="00F75D51">
              <w:rPr>
                <w:rFonts w:ascii="MS Gothic" w:eastAsia="MS Gothic"/>
                <w:color w:val="000000"/>
              </w:rPr>
              <w:t>≤</w:t>
            </w:r>
            <w:r>
              <w:rPr>
                <w:rStyle w:val="hps"/>
              </w:rPr>
              <w:t xml:space="preserve"> c </w:t>
            </w:r>
            <w:r w:rsidRPr="00F75D51">
              <w:rPr>
                <w:rFonts w:ascii="MS Gothic" w:eastAsia="MS Gothic"/>
                <w:color w:val="000000"/>
              </w:rPr>
              <w:t>≤</w:t>
            </w:r>
            <w:r>
              <w:rPr>
                <w:rStyle w:val="hps"/>
              </w:rPr>
              <w:t xml:space="preserve"> 20</w:t>
            </w:r>
          </w:p>
        </w:tc>
        <w:tc>
          <w:tcPr>
            <w:tcW w:w="1562" w:type="dxa"/>
          </w:tcPr>
          <w:p w14:paraId="0E29A943" w14:textId="77777777" w:rsidR="00F75D51" w:rsidRDefault="00F75D51" w:rsidP="00F75D51">
            <w:pPr>
              <w:spacing w:before="0"/>
              <w:jc w:val="both"/>
              <w:rPr>
                <w:rStyle w:val="hps"/>
              </w:rPr>
            </w:pPr>
            <w:r>
              <w:rPr>
                <w:rStyle w:val="hps"/>
              </w:rPr>
              <w:t>c = 10</w:t>
            </w:r>
          </w:p>
        </w:tc>
      </w:tr>
    </w:tbl>
    <w:p w14:paraId="4CDFFC1A" w14:textId="56C43141" w:rsidR="009B7C7B" w:rsidRPr="00E52097" w:rsidRDefault="0092227E" w:rsidP="009B7C7B">
      <w:pPr>
        <w:tabs>
          <w:tab w:val="left" w:pos="1134"/>
        </w:tabs>
        <w:spacing w:after="240"/>
        <w:ind w:left="360"/>
        <w:jc w:val="center"/>
        <w:rPr>
          <w:szCs w:val="24"/>
        </w:rPr>
      </w:pPr>
      <w:r w:rsidRPr="004A1D9E">
        <w:rPr>
          <w:b/>
          <w:szCs w:val="24"/>
        </w:rPr>
        <w:t>Table 1.</w:t>
      </w:r>
      <w:r w:rsidRPr="004A1D9E">
        <w:rPr>
          <w:szCs w:val="24"/>
        </w:rPr>
        <w:t xml:space="preserve"> Indicative Measurement</w:t>
      </w:r>
      <w:r w:rsidRPr="0092227E">
        <w:rPr>
          <w:szCs w:val="24"/>
        </w:rPr>
        <w:t xml:space="preserve"> Parameters*</w:t>
      </w:r>
    </w:p>
    <w:p w14:paraId="47D751BA" w14:textId="77777777" w:rsidR="00F75D51" w:rsidRPr="00510CFE" w:rsidRDefault="009B7C7B" w:rsidP="00F75D51">
      <w:pPr>
        <w:pStyle w:val="CommentText"/>
        <w:rPr>
          <w:i/>
          <w:szCs w:val="24"/>
        </w:rPr>
      </w:pPr>
      <w:r>
        <w:rPr>
          <w:i/>
          <w:szCs w:val="24"/>
        </w:rPr>
        <w:t>*</w:t>
      </w:r>
      <w:r w:rsidR="001B2ACE" w:rsidRPr="001B2ACE">
        <w:rPr>
          <w:i/>
          <w:szCs w:val="24"/>
        </w:rPr>
        <w:t>All the values in the table are indicative. It must be discussed the suitability of each of the variables/constants and the most adequate default values, as well as the acceptable ranges.</w:t>
      </w:r>
    </w:p>
    <w:p w14:paraId="0500AD78" w14:textId="77777777" w:rsidR="00F75D51" w:rsidRPr="004A1D9E" w:rsidRDefault="00F75D51" w:rsidP="00F75D51">
      <w:pPr>
        <w:rPr>
          <w:i/>
        </w:rPr>
      </w:pPr>
      <w:r w:rsidRPr="004A1D9E">
        <w:rPr>
          <w:i/>
        </w:rPr>
        <w:t>Some of these parameters (specially z and c) might be related to the specific methodology to be applied. Suitability must be discussed.</w:t>
      </w:r>
    </w:p>
    <w:p w14:paraId="060B7E08" w14:textId="77777777" w:rsidR="00F75D51" w:rsidRPr="004A1D9E" w:rsidRDefault="00F75D51" w:rsidP="00F75D51">
      <w:pPr>
        <w:rPr>
          <w:i/>
        </w:rPr>
      </w:pPr>
      <w:r w:rsidRPr="004A1D9E">
        <w:rPr>
          <w:i/>
        </w:rPr>
        <w:t>The meaning of these parameters and the selection of the most adequate values will be further detailed in next sections.</w:t>
      </w:r>
    </w:p>
    <w:p w14:paraId="01EEBD8B" w14:textId="77777777" w:rsidR="00F75D51" w:rsidRPr="007F4182" w:rsidRDefault="00F75D51" w:rsidP="00F75D51">
      <w:pPr>
        <w:pStyle w:val="ListParagraph"/>
        <w:tabs>
          <w:tab w:val="clear" w:pos="1191"/>
          <w:tab w:val="clear" w:pos="1588"/>
          <w:tab w:val="left" w:pos="567"/>
          <w:tab w:val="left" w:pos="1134"/>
        </w:tabs>
        <w:ind w:left="0"/>
        <w:rPr>
          <w:rStyle w:val="hps"/>
          <w:i/>
        </w:rPr>
      </w:pPr>
      <w:r w:rsidRPr="004A1D9E">
        <w:rPr>
          <w:i/>
          <w:color w:val="000000" w:themeColor="text1"/>
        </w:rPr>
        <w:t xml:space="preserve">More information about this issue can be found in </w:t>
      </w:r>
      <w:r w:rsidRPr="004A1D9E">
        <w:rPr>
          <w:b/>
          <w:i/>
          <w:color w:val="000000" w:themeColor="text1"/>
        </w:rPr>
        <w:t>Annex A: “List of issues under study”</w:t>
      </w:r>
    </w:p>
    <w:p w14:paraId="3EEA3FA8" w14:textId="77777777" w:rsidR="00F75D51" w:rsidRPr="007A5B45" w:rsidRDefault="00F75D51" w:rsidP="00F75D51">
      <w:pPr>
        <w:rPr>
          <w:b/>
          <w:i/>
        </w:rPr>
      </w:pPr>
    </w:p>
    <w:p w14:paraId="3B98F8C9" w14:textId="77777777" w:rsidR="00F75D51" w:rsidRDefault="00F75D51" w:rsidP="00F75D51">
      <w:pPr>
        <w:pStyle w:val="Heading1"/>
        <w:numPr>
          <w:ilvl w:val="1"/>
          <w:numId w:val="30"/>
        </w:numPr>
        <w:tabs>
          <w:tab w:val="clear" w:pos="794"/>
          <w:tab w:val="left" w:pos="426"/>
          <w:tab w:val="left" w:pos="568"/>
        </w:tabs>
        <w:spacing w:after="120"/>
        <w:ind w:left="426" w:hanging="426"/>
      </w:pPr>
      <w:bookmarkStart w:id="20" w:name="_Toc405979961"/>
      <w:bookmarkStart w:id="21" w:name="_Toc434496973"/>
      <w:r>
        <w:t>M</w:t>
      </w:r>
      <w:r w:rsidRPr="00B5465D">
        <w:t>easurement procedure</w:t>
      </w:r>
      <w:bookmarkEnd w:id="20"/>
      <w:bookmarkEnd w:id="21"/>
    </w:p>
    <w:p w14:paraId="768CFEF3" w14:textId="33A74517" w:rsidR="00F75D51" w:rsidRPr="004576B3" w:rsidRDefault="00F75D51" w:rsidP="00F75D51">
      <w:pPr>
        <w:tabs>
          <w:tab w:val="clear" w:pos="1191"/>
          <w:tab w:val="left" w:pos="567"/>
        </w:tabs>
        <w:jc w:val="both"/>
        <w:rPr>
          <w:rStyle w:val="hps"/>
          <w:lang w:val="en-US"/>
        </w:rPr>
      </w:pPr>
      <w:r w:rsidRPr="004576B3">
        <w:rPr>
          <w:rStyle w:val="hps"/>
          <w:lang w:val="en-US"/>
        </w:rPr>
        <w:t xml:space="preserve">This section defines the main phases of the measurement procedure, once the </w:t>
      </w:r>
      <w:r w:rsidR="00450791">
        <w:rPr>
          <w:rStyle w:val="hps"/>
          <w:lang w:val="en-US"/>
        </w:rPr>
        <w:t>Measurement Agent</w:t>
      </w:r>
      <w:r w:rsidRPr="004576B3">
        <w:rPr>
          <w:rStyle w:val="hps"/>
          <w:lang w:val="en-US"/>
        </w:rPr>
        <w:t xml:space="preserve"> has obtained the test code from the </w:t>
      </w:r>
      <w:r w:rsidR="008F49BD">
        <w:rPr>
          <w:rStyle w:val="hps"/>
          <w:lang w:val="en-US"/>
        </w:rPr>
        <w:t>Controller</w:t>
      </w:r>
      <w:r w:rsidRPr="004576B3">
        <w:rPr>
          <w:rStyle w:val="hps"/>
          <w:lang w:val="en-US"/>
        </w:rPr>
        <w:t xml:space="preserve"> and the location or locations of the measurement </w:t>
      </w:r>
      <w:r w:rsidR="008F49BD">
        <w:rPr>
          <w:rStyle w:val="hps"/>
          <w:lang w:val="en-US"/>
        </w:rPr>
        <w:t>peers</w:t>
      </w:r>
      <w:r w:rsidRPr="004576B3">
        <w:rPr>
          <w:rStyle w:val="hps"/>
          <w:lang w:val="en-US"/>
        </w:rPr>
        <w:t>.</w:t>
      </w:r>
    </w:p>
    <w:p w14:paraId="1A1D9881" w14:textId="1F05A52A" w:rsidR="00F75D51" w:rsidRDefault="00F75D51" w:rsidP="00F75D51">
      <w:pPr>
        <w:tabs>
          <w:tab w:val="clear" w:pos="1191"/>
          <w:tab w:val="left" w:pos="567"/>
        </w:tabs>
        <w:jc w:val="both"/>
        <w:rPr>
          <w:rStyle w:val="hps"/>
          <w:lang w:val="en-US"/>
        </w:rPr>
      </w:pPr>
      <w:r w:rsidRPr="004576B3">
        <w:rPr>
          <w:rStyle w:val="hps"/>
          <w:lang w:val="en-US"/>
        </w:rPr>
        <w:t xml:space="preserve">The </w:t>
      </w:r>
      <w:r w:rsidR="00D43711">
        <w:rPr>
          <w:rStyle w:val="hps"/>
          <w:lang w:val="en-US"/>
        </w:rPr>
        <w:t xml:space="preserve">Measurement </w:t>
      </w:r>
      <w:r w:rsidR="00920BF2">
        <w:rPr>
          <w:rStyle w:val="hps"/>
          <w:lang w:val="en-US"/>
        </w:rPr>
        <w:t>Peer</w:t>
      </w:r>
      <w:r w:rsidR="009F4EFC">
        <w:rPr>
          <w:rStyle w:val="hps"/>
          <w:lang w:val="en-US"/>
        </w:rPr>
        <w:t xml:space="preserve"> (M</w:t>
      </w:r>
      <w:r w:rsidR="00920BF2">
        <w:rPr>
          <w:rStyle w:val="hps"/>
          <w:lang w:val="en-US"/>
        </w:rPr>
        <w:t>P</w:t>
      </w:r>
      <w:r w:rsidR="009F4EFC">
        <w:rPr>
          <w:rStyle w:val="hps"/>
          <w:lang w:val="en-US"/>
        </w:rPr>
        <w:t>)</w:t>
      </w:r>
      <w:r w:rsidRPr="004576B3">
        <w:rPr>
          <w:rStyle w:val="hps"/>
          <w:lang w:val="en-US"/>
        </w:rPr>
        <w:t xml:space="preserve"> is determined directly in </w:t>
      </w:r>
      <w:r w:rsidR="009F4EFC">
        <w:rPr>
          <w:rStyle w:val="hps"/>
          <w:lang w:val="en-US"/>
        </w:rPr>
        <w:t>Controller</w:t>
      </w:r>
      <w:r w:rsidRPr="004576B3">
        <w:rPr>
          <w:rStyle w:val="hps"/>
          <w:lang w:val="en-US"/>
        </w:rPr>
        <w:t xml:space="preserve"> by geo-locating the </w:t>
      </w:r>
      <w:r w:rsidR="00920BF2">
        <w:rPr>
          <w:rStyle w:val="hps"/>
          <w:lang w:val="en-US"/>
        </w:rPr>
        <w:t xml:space="preserve">Measurement Agent </w:t>
      </w:r>
      <w:r>
        <w:rPr>
          <w:rStyle w:val="hps"/>
          <w:lang w:val="en-US"/>
        </w:rPr>
        <w:t>(</w:t>
      </w:r>
      <w:r w:rsidR="00920BF2">
        <w:rPr>
          <w:rStyle w:val="hps"/>
          <w:lang w:val="en-US"/>
        </w:rPr>
        <w:t>MA</w:t>
      </w:r>
      <w:r>
        <w:rPr>
          <w:rStyle w:val="hps"/>
          <w:lang w:val="en-US"/>
        </w:rPr>
        <w:t>)</w:t>
      </w:r>
      <w:r w:rsidRPr="004576B3">
        <w:rPr>
          <w:rStyle w:val="hps"/>
          <w:lang w:val="en-US"/>
        </w:rPr>
        <w:t xml:space="preserve"> and determining his closest access to the Internet. In case of executing the Internet resource</w:t>
      </w:r>
      <w:r w:rsidR="0056263E">
        <w:rPr>
          <w:rStyle w:val="hps"/>
          <w:lang w:val="en-US"/>
        </w:rPr>
        <w:t xml:space="preserve"> </w:t>
      </w:r>
      <w:r w:rsidRPr="004576B3">
        <w:rPr>
          <w:rStyle w:val="hps"/>
          <w:lang w:val="en-US"/>
        </w:rPr>
        <w:t xml:space="preserve">speed test, the </w:t>
      </w:r>
      <w:r w:rsidR="00DD0868">
        <w:rPr>
          <w:rStyle w:val="hps"/>
          <w:lang w:val="en-US"/>
        </w:rPr>
        <w:t>M</w:t>
      </w:r>
      <w:r>
        <w:rPr>
          <w:rStyle w:val="hps"/>
          <w:lang w:val="en-US"/>
        </w:rPr>
        <w:t xml:space="preserve">easurement </w:t>
      </w:r>
      <w:r w:rsidR="009F4EFC">
        <w:rPr>
          <w:rStyle w:val="hps"/>
          <w:lang w:val="en-US"/>
        </w:rPr>
        <w:t>Peer</w:t>
      </w:r>
      <w:r w:rsidR="009F4EFC" w:rsidRPr="004576B3">
        <w:rPr>
          <w:rStyle w:val="hps"/>
          <w:lang w:val="en-US"/>
        </w:rPr>
        <w:t xml:space="preserve"> </w:t>
      </w:r>
      <w:r w:rsidRPr="004576B3">
        <w:rPr>
          <w:rStyle w:val="hps"/>
          <w:lang w:val="en-US"/>
        </w:rPr>
        <w:t>can be either selected by default or letting the user chose a destination within a list of Internet resources.</w:t>
      </w:r>
    </w:p>
    <w:p w14:paraId="7C7059D0" w14:textId="444ADE66" w:rsidR="00F75D51" w:rsidRDefault="00F75D51" w:rsidP="00F75D51">
      <w:pPr>
        <w:tabs>
          <w:tab w:val="clear" w:pos="1191"/>
          <w:tab w:val="left" w:pos="567"/>
        </w:tabs>
        <w:jc w:val="both"/>
        <w:rPr>
          <w:rStyle w:val="hps"/>
          <w:lang w:val="en-US"/>
        </w:rPr>
      </w:pPr>
      <w:r>
        <w:rPr>
          <w:rStyle w:val="hps"/>
          <w:lang w:val="en-US"/>
        </w:rPr>
        <w:t xml:space="preserve">The following set of </w:t>
      </w:r>
      <w:r w:rsidRPr="004576B3">
        <w:rPr>
          <w:rStyle w:val="hps"/>
          <w:lang w:val="en-US"/>
        </w:rPr>
        <w:t xml:space="preserve">graphics state the basic exchange of information between the </w:t>
      </w:r>
      <w:r w:rsidR="009F4EFC">
        <w:rPr>
          <w:rStyle w:val="hps"/>
          <w:lang w:val="en-US"/>
        </w:rPr>
        <w:t>Measurement Agent (MA)</w:t>
      </w:r>
      <w:r w:rsidRPr="004576B3">
        <w:rPr>
          <w:rStyle w:val="hps"/>
          <w:lang w:val="en-US"/>
        </w:rPr>
        <w:t xml:space="preserve"> and the selected </w:t>
      </w:r>
      <w:r w:rsidR="009F4EFC">
        <w:rPr>
          <w:rStyle w:val="hps"/>
          <w:lang w:val="en-US"/>
        </w:rPr>
        <w:t>M</w:t>
      </w:r>
      <w:r w:rsidRPr="004576B3">
        <w:rPr>
          <w:rStyle w:val="hps"/>
          <w:lang w:val="en-US"/>
        </w:rPr>
        <w:t>easurement</w:t>
      </w:r>
      <w:r w:rsidR="004D5C5B">
        <w:rPr>
          <w:rStyle w:val="hps"/>
          <w:lang w:val="en-US"/>
        </w:rPr>
        <w:t xml:space="preserve"> </w:t>
      </w:r>
      <w:r w:rsidR="009F4EFC">
        <w:rPr>
          <w:rStyle w:val="hps"/>
          <w:lang w:val="en-US"/>
        </w:rPr>
        <w:t>Peer (MP)</w:t>
      </w:r>
      <w:r w:rsidRPr="004576B3">
        <w:rPr>
          <w:rStyle w:val="hps"/>
          <w:lang w:val="en-US"/>
        </w:rPr>
        <w:t xml:space="preserve"> for</w:t>
      </w:r>
      <w:r>
        <w:rPr>
          <w:rStyle w:val="hps"/>
          <w:lang w:val="en-US"/>
        </w:rPr>
        <w:t xml:space="preserve"> each of the cases (The same procedure is defined for both </w:t>
      </w:r>
      <w:r w:rsidRPr="00575440">
        <w:rPr>
          <w:rStyle w:val="hps"/>
          <w:lang w:val="en-US"/>
        </w:rPr>
        <w:t xml:space="preserve">the </w:t>
      </w:r>
      <w:r w:rsidR="000D47C0" w:rsidRPr="000D47C0">
        <w:rPr>
          <w:rStyle w:val="hps"/>
          <w:lang w:val="en-US"/>
        </w:rPr>
        <w:t>Network Internet speed test</w:t>
      </w:r>
      <w:r>
        <w:rPr>
          <w:rStyle w:val="hps"/>
          <w:lang w:val="en-US"/>
        </w:rPr>
        <w:t xml:space="preserve"> and the Internet resource speed test).</w:t>
      </w:r>
    </w:p>
    <w:p w14:paraId="7D326F4E" w14:textId="27A070AF" w:rsidR="000D47C0" w:rsidRDefault="009F4EFC">
      <w:pPr>
        <w:jc w:val="both"/>
        <w:rPr>
          <w:lang w:eastAsia="de-AT"/>
        </w:rPr>
      </w:pPr>
      <w:r>
        <w:rPr>
          <w:lang w:eastAsia="de-AT"/>
        </w:rPr>
        <w:t xml:space="preserve">The test follows the procedure outlined below. The test consists of seven phases which are carried out one after each other, i.e. phase </w:t>
      </w:r>
      <w:r>
        <w:rPr>
          <w:i/>
          <w:iCs/>
          <w:lang w:eastAsia="de-AT"/>
        </w:rPr>
        <w:t xml:space="preserve">m </w:t>
      </w:r>
      <w:r>
        <w:rPr>
          <w:lang w:eastAsia="de-AT"/>
        </w:rPr>
        <w:t xml:space="preserve">starts after phase </w:t>
      </w:r>
      <w:r>
        <w:rPr>
          <w:i/>
          <w:iCs/>
          <w:lang w:eastAsia="de-AT"/>
        </w:rPr>
        <w:t>m</w:t>
      </w:r>
      <w:r>
        <w:rPr>
          <w:lang w:eastAsia="de-AT"/>
        </w:rPr>
        <w:t>-1 has finished without any pause in-between. That means that the phases do not overlap.</w:t>
      </w:r>
    </w:p>
    <w:p w14:paraId="12E4EF29" w14:textId="63C2F6F2" w:rsidR="009F4EFC" w:rsidRDefault="009F4EFC" w:rsidP="009F4EFC">
      <w:pPr>
        <w:rPr>
          <w:rStyle w:val="shorttext"/>
        </w:rPr>
      </w:pPr>
      <w:r>
        <w:rPr>
          <w:rStyle w:val="shorttext"/>
        </w:rPr>
        <w:lastRenderedPageBreak/>
        <w:t xml:space="preserve">To ensure comparable data transmission speed test conditions in mobile networks, a pre-load should be initiated. With the pre-load, the mobile networks are set in a defined initial state </w:t>
      </w:r>
      <w:r w:rsidR="00FE6F83">
        <w:rPr>
          <w:rStyle w:val="shorttext"/>
        </w:rPr>
        <w:t>i.e.</w:t>
      </w:r>
      <w:r>
        <w:rPr>
          <w:rStyle w:val="shorttext"/>
        </w:rPr>
        <w:t xml:space="preserve"> CELL_DCH in UMTS and connected in LTE.</w:t>
      </w:r>
    </w:p>
    <w:p w14:paraId="73B7BA0E" w14:textId="18645A39" w:rsidR="009F4EFC" w:rsidRDefault="009F4EFC" w:rsidP="009F4EFC">
      <w:pPr>
        <w:jc w:val="both"/>
        <w:rPr>
          <w:lang w:eastAsia="de-AT"/>
        </w:rPr>
      </w:pPr>
      <w:r>
        <w:rPr>
          <w:rStyle w:val="shorttext"/>
        </w:rPr>
        <w:t xml:space="preserve">If the downlink and uplink pre-tests procedures are not </w:t>
      </w:r>
      <w:r w:rsidR="00EB25A4" w:rsidRPr="00575440">
        <w:rPr>
          <w:rStyle w:val="shorttext"/>
        </w:rPr>
        <w:t>implemented</w:t>
      </w:r>
      <w:r w:rsidRPr="00575440">
        <w:rPr>
          <w:rStyle w:val="shorttext"/>
        </w:rPr>
        <w:t xml:space="preserve"> (Phase</w:t>
      </w:r>
      <w:r w:rsidR="00ED336D" w:rsidRPr="00575440">
        <w:rPr>
          <w:rStyle w:val="shorttext"/>
        </w:rPr>
        <w:t>s</w:t>
      </w:r>
      <w:r w:rsidRPr="00575440">
        <w:rPr>
          <w:rStyle w:val="shorttext"/>
        </w:rPr>
        <w:t xml:space="preserve"> 2 and 5), the </w:t>
      </w:r>
      <w:r w:rsidR="005C3D44" w:rsidRPr="00575440">
        <w:rPr>
          <w:rStyle w:val="shorttext"/>
        </w:rPr>
        <w:t>Measurement A</w:t>
      </w:r>
      <w:r w:rsidRPr="00575440">
        <w:rPr>
          <w:rStyle w:val="shorttext"/>
        </w:rPr>
        <w:t xml:space="preserve">gent shall open a TCP uplink and downlink connection. For downlink, </w:t>
      </w:r>
      <w:r w:rsidRPr="00575440">
        <w:rPr>
          <w:lang w:eastAsia="de-AT"/>
        </w:rPr>
        <w:t>the Con</w:t>
      </w:r>
      <w:r w:rsidR="005C3D44" w:rsidRPr="00575440">
        <w:rPr>
          <w:lang w:eastAsia="de-AT"/>
        </w:rPr>
        <w:t>troller</w:t>
      </w:r>
      <w:r w:rsidRPr="00575440">
        <w:rPr>
          <w:lang w:eastAsia="de-AT"/>
        </w:rPr>
        <w:t xml:space="preserve"> sends a data block of size </w:t>
      </w:r>
      <w:r w:rsidR="005C3D44" w:rsidRPr="00575440">
        <w:rPr>
          <w:lang w:eastAsia="de-AT"/>
        </w:rPr>
        <w:t>z</w:t>
      </w:r>
      <w:r w:rsidR="004B6D1E" w:rsidRPr="00575440">
        <w:rPr>
          <w:lang w:eastAsia="de-AT"/>
        </w:rPr>
        <w:t>.</w:t>
      </w:r>
      <w:r w:rsidRPr="00575440">
        <w:rPr>
          <w:lang w:eastAsia="de-AT"/>
        </w:rPr>
        <w:t xml:space="preserve"> </w:t>
      </w:r>
      <w:r w:rsidR="004B6D1E" w:rsidRPr="00575440">
        <w:rPr>
          <w:lang w:eastAsia="de-AT"/>
        </w:rPr>
        <w:t>F</w:t>
      </w:r>
      <w:r w:rsidRPr="00575440">
        <w:rPr>
          <w:lang w:eastAsia="de-AT"/>
        </w:rPr>
        <w:t>or uplink</w:t>
      </w:r>
      <w:r w:rsidR="004B6D1E" w:rsidRPr="00575440">
        <w:rPr>
          <w:lang w:eastAsia="de-AT"/>
        </w:rPr>
        <w:t>,</w:t>
      </w:r>
      <w:r w:rsidRPr="00575440">
        <w:rPr>
          <w:lang w:eastAsia="de-AT"/>
        </w:rPr>
        <w:t xml:space="preserve"> the </w:t>
      </w:r>
      <w:r w:rsidR="005C3D44" w:rsidRPr="00575440">
        <w:rPr>
          <w:lang w:eastAsia="de-AT"/>
        </w:rPr>
        <w:t xml:space="preserve">Measurement Agent </w:t>
      </w:r>
      <w:r w:rsidRPr="00575440">
        <w:rPr>
          <w:lang w:eastAsia="de-AT"/>
        </w:rPr>
        <w:t xml:space="preserve">sends a data block of size </w:t>
      </w:r>
      <w:r w:rsidR="005C3D44" w:rsidRPr="00575440">
        <w:rPr>
          <w:lang w:eastAsia="de-AT"/>
        </w:rPr>
        <w:t>z.</w:t>
      </w:r>
    </w:p>
    <w:p w14:paraId="6A6993D5" w14:textId="77777777" w:rsidR="007445ED" w:rsidRDefault="007445ED" w:rsidP="00C60CE5">
      <w:pPr>
        <w:pStyle w:val="Heading1"/>
        <w:numPr>
          <w:ilvl w:val="2"/>
          <w:numId w:val="30"/>
        </w:numPr>
        <w:tabs>
          <w:tab w:val="clear" w:pos="794"/>
          <w:tab w:val="clear" w:pos="1191"/>
          <w:tab w:val="left" w:pos="426"/>
          <w:tab w:val="left" w:pos="568"/>
        </w:tabs>
        <w:spacing w:after="120"/>
        <w:ind w:left="709"/>
      </w:pPr>
      <w:bookmarkStart w:id="22" w:name="_Toc434496974"/>
      <w:r w:rsidRPr="007445ED">
        <w:t>Phase 1: Initialization</w:t>
      </w:r>
      <w:bookmarkEnd w:id="22"/>
    </w:p>
    <w:p w14:paraId="6F59502E" w14:textId="77777777" w:rsidR="00C60CE5" w:rsidRDefault="00C60CE5" w:rsidP="00C60CE5">
      <w:pPr>
        <w:keepNext/>
        <w:keepLines/>
        <w:jc w:val="both"/>
        <w:rPr>
          <w:lang w:eastAsia="de-AT"/>
        </w:rPr>
      </w:pPr>
      <w:r>
        <w:rPr>
          <w:lang w:eastAsia="de-AT"/>
        </w:rPr>
        <w:t xml:space="preserve">The Measurement Agent tries to connect to the Controller on the TCP using </w:t>
      </w:r>
      <w:r>
        <w:rPr>
          <w:rStyle w:val="hps"/>
          <w:color w:val="000000" w:themeColor="text1"/>
        </w:rPr>
        <w:t xml:space="preserve">HTTP and/or HTTPS using port 443 over </w:t>
      </w:r>
      <w:r>
        <w:rPr>
          <w:lang w:eastAsia="de-AT"/>
        </w:rPr>
        <w:t>TLS or SSL. In order to pass through certain firewalls, which might block unencrypted data transmissions, HTTPS might be necessary. The data streams themselves are optionally unencrypted. In order for the computational cost of encryption not to deteriorate the measurement results, encryption and authentication parameters should be chosen as low as possible.</w:t>
      </w:r>
    </w:p>
    <w:p w14:paraId="5065F3F0" w14:textId="77777777" w:rsidR="00C60CE5" w:rsidRDefault="00C60CE5" w:rsidP="00C60CE5">
      <w:pPr>
        <w:jc w:val="both"/>
        <w:rPr>
          <w:lang w:eastAsia="de-AT"/>
        </w:rPr>
      </w:pPr>
      <w:r>
        <w:rPr>
          <w:lang w:eastAsia="de-AT"/>
        </w:rPr>
        <w:t xml:space="preserve">After establishing a proper connection, Measurement Agent and </w:t>
      </w:r>
      <w:r w:rsidR="00951A0B">
        <w:rPr>
          <w:lang w:eastAsia="de-AT"/>
        </w:rPr>
        <w:t>Measurement Peer</w:t>
      </w:r>
      <w:r>
        <w:rPr>
          <w:lang w:eastAsia="de-AT"/>
        </w:rPr>
        <w:t xml:space="preserve"> exchange the information, which is required for running the test.</w:t>
      </w:r>
    </w:p>
    <w:p w14:paraId="724C2882" w14:textId="77777777" w:rsidR="00C60CE5" w:rsidRDefault="00C60CE5" w:rsidP="00C60CE5">
      <w:pPr>
        <w:jc w:val="both"/>
        <w:rPr>
          <w:lang w:eastAsia="de-AT"/>
        </w:rPr>
      </w:pPr>
      <w:r>
        <w:rPr>
          <w:lang w:eastAsia="de-AT"/>
        </w:rPr>
        <w:t>The Measurement Agent sends its version number, optional the geo-location data and IP address as well as other relevant information to the Controller.</w:t>
      </w:r>
    </w:p>
    <w:p w14:paraId="160C9578" w14:textId="5CE5EFA8" w:rsidR="000D47C0" w:rsidRDefault="00C60CE5">
      <w:pPr>
        <w:jc w:val="both"/>
        <w:rPr>
          <w:szCs w:val="24"/>
          <w:lang w:eastAsia="de-AT"/>
        </w:rPr>
      </w:pPr>
      <w:r>
        <w:rPr>
          <w:lang w:eastAsia="de-AT"/>
        </w:rPr>
        <w:t xml:space="preserve">The Controller determines the </w:t>
      </w:r>
      <w:r w:rsidRPr="00E273A0">
        <w:rPr>
          <w:lang w:eastAsia="de-AT"/>
        </w:rPr>
        <w:t xml:space="preserve">Measurement </w:t>
      </w:r>
      <w:r>
        <w:rPr>
          <w:lang w:eastAsia="de-AT"/>
        </w:rPr>
        <w:t>Peer to be used. It then generates a token consisting of the following components:</w:t>
      </w:r>
    </w:p>
    <w:p w14:paraId="7BCED829" w14:textId="77777777" w:rsidR="000D47C0" w:rsidRDefault="0092227E">
      <w:pPr>
        <w:pStyle w:val="B1"/>
        <w:numPr>
          <w:ilvl w:val="0"/>
          <w:numId w:val="42"/>
        </w:numPr>
        <w:spacing w:before="120" w:after="0"/>
        <w:ind w:left="738" w:hanging="454"/>
        <w:rPr>
          <w:sz w:val="24"/>
          <w:szCs w:val="24"/>
        </w:rPr>
      </w:pPr>
      <w:r w:rsidRPr="0092227E">
        <w:rPr>
          <w:sz w:val="24"/>
          <w:szCs w:val="24"/>
        </w:rPr>
        <w:t>a unique test ID;</w:t>
      </w:r>
    </w:p>
    <w:p w14:paraId="4947863E" w14:textId="77777777" w:rsidR="000D47C0" w:rsidRDefault="0092227E">
      <w:pPr>
        <w:pStyle w:val="B1"/>
        <w:numPr>
          <w:ilvl w:val="0"/>
          <w:numId w:val="42"/>
        </w:numPr>
        <w:spacing w:before="120" w:after="0"/>
        <w:rPr>
          <w:sz w:val="24"/>
          <w:szCs w:val="24"/>
        </w:rPr>
      </w:pPr>
      <w:r w:rsidRPr="0092227E">
        <w:rPr>
          <w:sz w:val="24"/>
          <w:szCs w:val="24"/>
        </w:rPr>
        <w:t>the time at which the measurement is allowed to start (a string representing Unix time);</w:t>
      </w:r>
    </w:p>
    <w:p w14:paraId="57F5E159" w14:textId="77777777" w:rsidR="000D47C0" w:rsidRDefault="0092227E">
      <w:pPr>
        <w:pStyle w:val="B1"/>
        <w:numPr>
          <w:ilvl w:val="0"/>
          <w:numId w:val="42"/>
        </w:numPr>
        <w:spacing w:before="120" w:after="0"/>
        <w:rPr>
          <w:sz w:val="24"/>
          <w:szCs w:val="24"/>
        </w:rPr>
      </w:pPr>
      <w:r w:rsidRPr="0092227E">
        <w:rPr>
          <w:sz w:val="24"/>
          <w:szCs w:val="24"/>
        </w:rPr>
        <w:t>the period of time during which access to the Measurement Peer is allowed (a string representing number of seconds);</w:t>
      </w:r>
    </w:p>
    <w:p w14:paraId="0ED2F198" w14:textId="22D4EF8B" w:rsidR="000D47C0" w:rsidRDefault="0092227E">
      <w:pPr>
        <w:pStyle w:val="B1"/>
        <w:numPr>
          <w:ilvl w:val="0"/>
          <w:numId w:val="42"/>
        </w:numPr>
        <w:spacing w:before="120" w:after="0"/>
        <w:rPr>
          <w:sz w:val="24"/>
          <w:szCs w:val="24"/>
        </w:rPr>
      </w:pPr>
      <w:r w:rsidRPr="0092227E">
        <w:rPr>
          <w:sz w:val="24"/>
          <w:szCs w:val="24"/>
        </w:rPr>
        <w:t>the maximum number of permitted parallel connections from the Measurement Agent to the Measurement Peer (a string representing a positive integer);</w:t>
      </w:r>
    </w:p>
    <w:p w14:paraId="4D8B1B07" w14:textId="77777777" w:rsidR="00C60CE5" w:rsidRDefault="00C60CE5" w:rsidP="00C60CE5">
      <w:pPr>
        <w:rPr>
          <w:lang w:eastAsia="de-AT"/>
        </w:rPr>
      </w:pPr>
      <w:r>
        <w:rPr>
          <w:lang w:eastAsia="de-AT"/>
        </w:rPr>
        <w:t>The Control</w:t>
      </w:r>
      <w:r w:rsidR="000B5E3D">
        <w:rPr>
          <w:lang w:eastAsia="de-AT"/>
        </w:rPr>
        <w:t xml:space="preserve">ler </w:t>
      </w:r>
      <w:r>
        <w:rPr>
          <w:lang w:eastAsia="de-AT"/>
        </w:rPr>
        <w:t xml:space="preserve">then transmits the token as well as all the additional test parameters (IP address of the </w:t>
      </w:r>
      <w:r w:rsidR="006A2390">
        <w:rPr>
          <w:lang w:eastAsia="de-AT"/>
        </w:rPr>
        <w:t>Measurement Peer</w:t>
      </w:r>
      <w:r>
        <w:rPr>
          <w:lang w:eastAsia="de-AT"/>
        </w:rPr>
        <w:t xml:space="preserve">, public IP address of the </w:t>
      </w:r>
      <w:r w:rsidR="00450791">
        <w:rPr>
          <w:lang w:eastAsia="de-AT"/>
        </w:rPr>
        <w:t>Measurement Agent</w:t>
      </w:r>
      <w:r>
        <w:rPr>
          <w:lang w:eastAsia="de-AT"/>
        </w:rPr>
        <w:t xml:space="preserve">, number of parallel TCP connections, etc.) to the </w:t>
      </w:r>
      <w:r w:rsidR="006A2390">
        <w:rPr>
          <w:lang w:eastAsia="de-AT"/>
        </w:rPr>
        <w:t>Measurement Agent</w:t>
      </w:r>
      <w:r>
        <w:rPr>
          <w:lang w:eastAsia="de-AT"/>
        </w:rPr>
        <w:t>. The token is used for identifying the test session.</w:t>
      </w:r>
    </w:p>
    <w:p w14:paraId="6C98A7F8" w14:textId="77777777" w:rsidR="006A2390" w:rsidRDefault="006A2390" w:rsidP="006A2390">
      <w:pPr>
        <w:pStyle w:val="Heading1"/>
        <w:numPr>
          <w:ilvl w:val="2"/>
          <w:numId w:val="30"/>
        </w:numPr>
        <w:tabs>
          <w:tab w:val="clear" w:pos="794"/>
          <w:tab w:val="clear" w:pos="1191"/>
          <w:tab w:val="left" w:pos="426"/>
          <w:tab w:val="left" w:pos="568"/>
        </w:tabs>
        <w:spacing w:after="120"/>
        <w:ind w:left="709"/>
      </w:pPr>
      <w:bookmarkStart w:id="23" w:name="_Toc434496975"/>
      <w:r w:rsidRPr="007445ED">
        <w:t xml:space="preserve">Phase </w:t>
      </w:r>
      <w:r>
        <w:t>2</w:t>
      </w:r>
      <w:r w:rsidRPr="007445ED">
        <w:t xml:space="preserve">: </w:t>
      </w:r>
      <w:r w:rsidRPr="006A2390">
        <w:t>Downlink pre-test</w:t>
      </w:r>
      <w:bookmarkEnd w:id="23"/>
    </w:p>
    <w:p w14:paraId="3770B96C" w14:textId="77777777" w:rsidR="006A2390" w:rsidRDefault="006A2390" w:rsidP="006A2390">
      <w:pPr>
        <w:jc w:val="both"/>
        <w:rPr>
          <w:lang w:eastAsia="de-AT"/>
        </w:rPr>
      </w:pPr>
      <w:r>
        <w:rPr>
          <w:lang w:eastAsia="de-AT"/>
        </w:rPr>
        <w:t>The downlink pre-test is for high speed internet connections optional.</w:t>
      </w:r>
    </w:p>
    <w:p w14:paraId="7A864676" w14:textId="77777777" w:rsidR="006A2390" w:rsidRDefault="006A2390" w:rsidP="006A2390">
      <w:pPr>
        <w:jc w:val="both"/>
        <w:rPr>
          <w:lang w:eastAsia="de-AT"/>
        </w:rPr>
      </w:pPr>
      <w:r>
        <w:rPr>
          <w:lang w:eastAsia="de-AT"/>
        </w:rPr>
        <w:t xml:space="preserve">In Phase 2, the </w:t>
      </w:r>
      <w:r w:rsidR="007C6EA0">
        <w:rPr>
          <w:lang w:eastAsia="de-AT"/>
        </w:rPr>
        <w:t xml:space="preserve">Measurement Agent </w:t>
      </w:r>
      <w:r>
        <w:rPr>
          <w:lang w:eastAsia="de-AT"/>
        </w:rPr>
        <w:t xml:space="preserve">opens </w:t>
      </w:r>
      <w:r w:rsidRPr="006A2390">
        <w:rPr>
          <w:lang w:eastAsia="de-AT"/>
        </w:rPr>
        <w:t xml:space="preserve">n </w:t>
      </w:r>
      <w:r>
        <w:rPr>
          <w:lang w:eastAsia="de-AT"/>
        </w:rPr>
        <w:t xml:space="preserve">TCP connections to the assigned </w:t>
      </w:r>
      <w:r w:rsidRPr="00035A71">
        <w:rPr>
          <w:lang w:eastAsia="de-AT"/>
        </w:rPr>
        <w:t xml:space="preserve">Measurement </w:t>
      </w:r>
      <w:r w:rsidR="007C6EA0">
        <w:rPr>
          <w:lang w:eastAsia="de-AT"/>
        </w:rPr>
        <w:t>Peer</w:t>
      </w:r>
      <w:r>
        <w:rPr>
          <w:lang w:eastAsia="de-AT"/>
        </w:rPr>
        <w:t xml:space="preserve">. Within each TCP </w:t>
      </w:r>
      <w:r w:rsidRPr="00575440">
        <w:rPr>
          <w:lang w:eastAsia="de-AT"/>
        </w:rPr>
        <w:t xml:space="preserve">connection, the </w:t>
      </w:r>
      <w:r w:rsidR="007C6EA0" w:rsidRPr="00575440">
        <w:rPr>
          <w:lang w:eastAsia="de-AT"/>
        </w:rPr>
        <w:t xml:space="preserve">Measurement Agent </w:t>
      </w:r>
      <w:r w:rsidRPr="00575440">
        <w:rPr>
          <w:lang w:eastAsia="de-AT"/>
        </w:rPr>
        <w:t xml:space="preserve">requests and the </w:t>
      </w:r>
      <w:r w:rsidR="007C6EA0" w:rsidRPr="00575440">
        <w:rPr>
          <w:lang w:eastAsia="de-AT"/>
        </w:rPr>
        <w:t xml:space="preserve">Measurement Peer </w:t>
      </w:r>
      <w:r w:rsidRPr="00575440">
        <w:rPr>
          <w:lang w:eastAsia="de-AT"/>
        </w:rPr>
        <w:t xml:space="preserve">sends a data block of size </w:t>
      </w:r>
      <w:r w:rsidR="007C6EA0" w:rsidRPr="00575440">
        <w:rPr>
          <w:lang w:eastAsia="de-AT"/>
        </w:rPr>
        <w:t>z</w:t>
      </w:r>
      <w:r w:rsidRPr="00575440">
        <w:rPr>
          <w:lang w:eastAsia="de-AT"/>
        </w:rPr>
        <w:t xml:space="preserve"> (randomly generated data with high entropy). While the duration of the pre-test has not exceeded Tp, the </w:t>
      </w:r>
      <w:r w:rsidR="007C6EA0" w:rsidRPr="00575440">
        <w:rPr>
          <w:lang w:eastAsia="de-AT"/>
        </w:rPr>
        <w:t xml:space="preserve">Measurement Agent </w:t>
      </w:r>
      <w:r w:rsidRPr="00575440">
        <w:rPr>
          <w:lang w:eastAsia="de-AT"/>
        </w:rPr>
        <w:t xml:space="preserve">requests a data block of double size compared to the last iteration step. The transfer of the last </w:t>
      </w:r>
      <w:r w:rsidR="000D47C0">
        <w:rPr>
          <w:lang w:eastAsia="de-AT"/>
        </w:rPr>
        <w:t xml:space="preserve">data block will be finished even if the duration has already exceeded </w:t>
      </w:r>
      <w:r w:rsidRPr="00575440">
        <w:rPr>
          <w:lang w:eastAsia="de-AT"/>
        </w:rPr>
        <w:t>Tp. At the end of the pre-test, all TCP connections are left open for further use if more than four chunks have</w:t>
      </w:r>
      <w:r>
        <w:rPr>
          <w:lang w:eastAsia="de-AT"/>
        </w:rPr>
        <w:t xml:space="preserve"> been transmitted in the downlink pre-test. Otherwise, </w:t>
      </w:r>
      <w:r w:rsidRPr="006A2390">
        <w:rPr>
          <w:lang w:eastAsia="de-AT"/>
        </w:rPr>
        <w:t xml:space="preserve">n </w:t>
      </w:r>
      <w:r>
        <w:rPr>
          <w:lang w:eastAsia="de-AT"/>
        </w:rPr>
        <w:t>is reduced to 1.</w:t>
      </w:r>
    </w:p>
    <w:p w14:paraId="0C4A2218" w14:textId="77777777" w:rsidR="006A2390" w:rsidRDefault="006A2390" w:rsidP="006A2390">
      <w:pPr>
        <w:jc w:val="both"/>
        <w:rPr>
          <w:lang w:eastAsia="de-AT"/>
        </w:rPr>
      </w:pPr>
    </w:p>
    <w:p w14:paraId="130AA4B3" w14:textId="77777777" w:rsidR="00575440" w:rsidRDefault="00575440" w:rsidP="006A2390">
      <w:pPr>
        <w:jc w:val="both"/>
        <w:rPr>
          <w:lang w:eastAsia="de-AT"/>
        </w:rPr>
      </w:pPr>
    </w:p>
    <w:p w14:paraId="1A5D206D" w14:textId="77777777" w:rsidR="00575440" w:rsidRDefault="00575440" w:rsidP="006A2390">
      <w:pPr>
        <w:jc w:val="both"/>
        <w:rPr>
          <w:lang w:eastAsia="de-AT"/>
        </w:rPr>
      </w:pPr>
    </w:p>
    <w:tbl>
      <w:tblPr>
        <w:tblStyle w:val="TableGrid"/>
        <w:tblW w:w="0" w:type="auto"/>
        <w:jc w:val="center"/>
        <w:tblLook w:val="04A0" w:firstRow="1" w:lastRow="0" w:firstColumn="1" w:lastColumn="0" w:noHBand="0" w:noVBand="1"/>
      </w:tblPr>
      <w:tblGrid>
        <w:gridCol w:w="1101"/>
        <w:gridCol w:w="1496"/>
        <w:gridCol w:w="1418"/>
      </w:tblGrid>
      <w:tr w:rsidR="006A2390" w14:paraId="5043662B" w14:textId="77777777" w:rsidTr="00FE6F83">
        <w:trPr>
          <w:jc w:val="center"/>
        </w:trPr>
        <w:tc>
          <w:tcPr>
            <w:tcW w:w="1101" w:type="dxa"/>
          </w:tcPr>
          <w:p w14:paraId="01B1AE53" w14:textId="77777777" w:rsidR="006A2390" w:rsidRDefault="006A2390" w:rsidP="00FE6F83">
            <w:pPr>
              <w:jc w:val="center"/>
              <w:rPr>
                <w:lang w:eastAsia="de-AT"/>
              </w:rPr>
            </w:pPr>
            <w:r>
              <w:rPr>
                <w:lang w:eastAsia="de-AT"/>
              </w:rPr>
              <w:lastRenderedPageBreak/>
              <w:t># Chunks</w:t>
            </w:r>
          </w:p>
        </w:tc>
        <w:tc>
          <w:tcPr>
            <w:tcW w:w="1417" w:type="dxa"/>
          </w:tcPr>
          <w:p w14:paraId="18794686" w14:textId="77777777" w:rsidR="006A2390" w:rsidRDefault="006A2390" w:rsidP="00FE6F83">
            <w:pPr>
              <w:jc w:val="center"/>
              <w:rPr>
                <w:lang w:eastAsia="de-AT"/>
              </w:rPr>
            </w:pPr>
            <w:r>
              <w:rPr>
                <w:lang w:eastAsia="de-AT"/>
              </w:rPr>
              <w:t>Data Block chunk in Kbyte/Mbyte</w:t>
            </w:r>
          </w:p>
        </w:tc>
        <w:tc>
          <w:tcPr>
            <w:tcW w:w="1418" w:type="dxa"/>
          </w:tcPr>
          <w:p w14:paraId="7F934823" w14:textId="77777777" w:rsidR="006A2390" w:rsidRDefault="006A2390" w:rsidP="00FE6F83">
            <w:pPr>
              <w:jc w:val="center"/>
              <w:rPr>
                <w:lang w:eastAsia="de-AT"/>
              </w:rPr>
            </w:pPr>
            <w:r>
              <w:rPr>
                <w:lang w:eastAsia="de-AT"/>
              </w:rPr>
              <w:t>Data Blocks [Mbyte] transmitted in time tp</w:t>
            </w:r>
          </w:p>
        </w:tc>
      </w:tr>
      <w:tr w:rsidR="006A2390" w14:paraId="61A7C810" w14:textId="77777777" w:rsidTr="00FE6F83">
        <w:trPr>
          <w:jc w:val="center"/>
        </w:trPr>
        <w:tc>
          <w:tcPr>
            <w:tcW w:w="1101" w:type="dxa"/>
          </w:tcPr>
          <w:p w14:paraId="44B35869" w14:textId="77777777" w:rsidR="006A2390" w:rsidRDefault="006A2390" w:rsidP="00FE6F83">
            <w:pPr>
              <w:jc w:val="center"/>
              <w:rPr>
                <w:lang w:eastAsia="de-AT"/>
              </w:rPr>
            </w:pPr>
            <w:r>
              <w:rPr>
                <w:lang w:eastAsia="de-AT"/>
              </w:rPr>
              <w:t>1</w:t>
            </w:r>
          </w:p>
        </w:tc>
        <w:tc>
          <w:tcPr>
            <w:tcW w:w="1417" w:type="dxa"/>
          </w:tcPr>
          <w:p w14:paraId="2F53975A" w14:textId="77777777" w:rsidR="006A2390" w:rsidRDefault="006A2390" w:rsidP="00FE6F83">
            <w:pPr>
              <w:jc w:val="center"/>
              <w:rPr>
                <w:lang w:eastAsia="de-AT"/>
              </w:rPr>
            </w:pPr>
            <w:r>
              <w:rPr>
                <w:lang w:eastAsia="de-AT"/>
              </w:rPr>
              <w:t>4/ 0.004</w:t>
            </w:r>
          </w:p>
        </w:tc>
        <w:tc>
          <w:tcPr>
            <w:tcW w:w="1418" w:type="dxa"/>
          </w:tcPr>
          <w:p w14:paraId="34E21E0E" w14:textId="77777777" w:rsidR="006A2390" w:rsidRDefault="006A2390" w:rsidP="00FE6F83">
            <w:pPr>
              <w:jc w:val="center"/>
              <w:rPr>
                <w:lang w:eastAsia="de-AT"/>
              </w:rPr>
            </w:pPr>
            <w:r>
              <w:rPr>
                <w:lang w:eastAsia="de-AT"/>
              </w:rPr>
              <w:t>0.004</w:t>
            </w:r>
          </w:p>
        </w:tc>
      </w:tr>
      <w:tr w:rsidR="006A2390" w14:paraId="5B66793C" w14:textId="77777777" w:rsidTr="00FE6F83">
        <w:trPr>
          <w:jc w:val="center"/>
        </w:trPr>
        <w:tc>
          <w:tcPr>
            <w:tcW w:w="1101" w:type="dxa"/>
          </w:tcPr>
          <w:p w14:paraId="7CB30ADD" w14:textId="77777777" w:rsidR="006A2390" w:rsidRDefault="006A2390" w:rsidP="00FE6F83">
            <w:pPr>
              <w:jc w:val="center"/>
              <w:rPr>
                <w:lang w:eastAsia="de-AT"/>
              </w:rPr>
            </w:pPr>
            <w:r>
              <w:rPr>
                <w:lang w:eastAsia="de-AT"/>
              </w:rPr>
              <w:t>2</w:t>
            </w:r>
          </w:p>
        </w:tc>
        <w:tc>
          <w:tcPr>
            <w:tcW w:w="1417" w:type="dxa"/>
          </w:tcPr>
          <w:p w14:paraId="7BB4C68E" w14:textId="77777777" w:rsidR="006A2390" w:rsidRDefault="006A2390" w:rsidP="00FE6F83">
            <w:pPr>
              <w:jc w:val="center"/>
              <w:rPr>
                <w:lang w:eastAsia="de-AT"/>
              </w:rPr>
            </w:pPr>
            <w:r>
              <w:rPr>
                <w:lang w:eastAsia="de-AT"/>
              </w:rPr>
              <w:t>8/ 0.008</w:t>
            </w:r>
          </w:p>
        </w:tc>
        <w:tc>
          <w:tcPr>
            <w:tcW w:w="1418" w:type="dxa"/>
          </w:tcPr>
          <w:p w14:paraId="6132229B" w14:textId="77777777" w:rsidR="006A2390" w:rsidRDefault="006A2390" w:rsidP="00FE6F83">
            <w:pPr>
              <w:jc w:val="center"/>
              <w:rPr>
                <w:lang w:eastAsia="de-AT"/>
              </w:rPr>
            </w:pPr>
            <w:r>
              <w:rPr>
                <w:lang w:eastAsia="de-AT"/>
              </w:rPr>
              <w:t>0.012</w:t>
            </w:r>
          </w:p>
        </w:tc>
      </w:tr>
      <w:tr w:rsidR="006A2390" w14:paraId="32020855" w14:textId="77777777" w:rsidTr="00FE6F83">
        <w:trPr>
          <w:jc w:val="center"/>
        </w:trPr>
        <w:tc>
          <w:tcPr>
            <w:tcW w:w="1101" w:type="dxa"/>
          </w:tcPr>
          <w:p w14:paraId="0545E657" w14:textId="77777777" w:rsidR="006A2390" w:rsidRDefault="006A2390" w:rsidP="00FE6F83">
            <w:pPr>
              <w:jc w:val="center"/>
              <w:rPr>
                <w:lang w:eastAsia="de-AT"/>
              </w:rPr>
            </w:pPr>
            <w:r>
              <w:rPr>
                <w:lang w:eastAsia="de-AT"/>
              </w:rPr>
              <w:t>3</w:t>
            </w:r>
          </w:p>
        </w:tc>
        <w:tc>
          <w:tcPr>
            <w:tcW w:w="1417" w:type="dxa"/>
          </w:tcPr>
          <w:p w14:paraId="65A24E87" w14:textId="77777777" w:rsidR="006A2390" w:rsidRDefault="006A2390" w:rsidP="00FE6F83">
            <w:pPr>
              <w:jc w:val="center"/>
              <w:rPr>
                <w:lang w:eastAsia="de-AT"/>
              </w:rPr>
            </w:pPr>
            <w:r>
              <w:rPr>
                <w:lang w:eastAsia="de-AT"/>
              </w:rPr>
              <w:t>16/0.016</w:t>
            </w:r>
          </w:p>
        </w:tc>
        <w:tc>
          <w:tcPr>
            <w:tcW w:w="1418" w:type="dxa"/>
          </w:tcPr>
          <w:p w14:paraId="1EAB705B" w14:textId="77777777" w:rsidR="006A2390" w:rsidRDefault="006A2390" w:rsidP="00FE6F83">
            <w:pPr>
              <w:jc w:val="center"/>
              <w:rPr>
                <w:lang w:eastAsia="de-AT"/>
              </w:rPr>
            </w:pPr>
            <w:r>
              <w:rPr>
                <w:lang w:eastAsia="de-AT"/>
              </w:rPr>
              <w:t>0.028</w:t>
            </w:r>
          </w:p>
        </w:tc>
      </w:tr>
      <w:tr w:rsidR="006A2390" w14:paraId="5150F467" w14:textId="77777777" w:rsidTr="00FE6F83">
        <w:trPr>
          <w:jc w:val="center"/>
        </w:trPr>
        <w:tc>
          <w:tcPr>
            <w:tcW w:w="1101" w:type="dxa"/>
          </w:tcPr>
          <w:p w14:paraId="13068457" w14:textId="77777777" w:rsidR="006A2390" w:rsidRDefault="006A2390" w:rsidP="00FE6F83">
            <w:pPr>
              <w:jc w:val="center"/>
              <w:rPr>
                <w:lang w:eastAsia="de-AT"/>
              </w:rPr>
            </w:pPr>
            <w:r>
              <w:rPr>
                <w:lang w:eastAsia="de-AT"/>
              </w:rPr>
              <w:t>4</w:t>
            </w:r>
          </w:p>
        </w:tc>
        <w:tc>
          <w:tcPr>
            <w:tcW w:w="1417" w:type="dxa"/>
          </w:tcPr>
          <w:p w14:paraId="7C0FC0D0" w14:textId="77777777" w:rsidR="006A2390" w:rsidRDefault="006A2390" w:rsidP="00FE6F83">
            <w:pPr>
              <w:jc w:val="center"/>
              <w:rPr>
                <w:lang w:eastAsia="de-AT"/>
              </w:rPr>
            </w:pPr>
            <w:r>
              <w:rPr>
                <w:lang w:eastAsia="de-AT"/>
              </w:rPr>
              <w:t>32/0.032</w:t>
            </w:r>
          </w:p>
        </w:tc>
        <w:tc>
          <w:tcPr>
            <w:tcW w:w="1418" w:type="dxa"/>
          </w:tcPr>
          <w:p w14:paraId="0364E925" w14:textId="77777777" w:rsidR="006A2390" w:rsidRDefault="006A2390" w:rsidP="00FE6F83">
            <w:pPr>
              <w:jc w:val="center"/>
              <w:rPr>
                <w:lang w:eastAsia="de-AT"/>
              </w:rPr>
            </w:pPr>
            <w:r>
              <w:rPr>
                <w:lang w:eastAsia="de-AT"/>
              </w:rPr>
              <w:t>0.06</w:t>
            </w:r>
          </w:p>
        </w:tc>
      </w:tr>
      <w:tr w:rsidR="006A2390" w14:paraId="3C2B03BC" w14:textId="77777777" w:rsidTr="00FE6F83">
        <w:trPr>
          <w:jc w:val="center"/>
        </w:trPr>
        <w:tc>
          <w:tcPr>
            <w:tcW w:w="1101" w:type="dxa"/>
          </w:tcPr>
          <w:p w14:paraId="29BCE398" w14:textId="77777777" w:rsidR="006A2390" w:rsidRDefault="006A2390" w:rsidP="00FE6F83">
            <w:pPr>
              <w:jc w:val="center"/>
              <w:rPr>
                <w:lang w:eastAsia="de-AT"/>
              </w:rPr>
            </w:pPr>
            <w:r>
              <w:rPr>
                <w:lang w:eastAsia="de-AT"/>
              </w:rPr>
              <w:t>5</w:t>
            </w:r>
          </w:p>
        </w:tc>
        <w:tc>
          <w:tcPr>
            <w:tcW w:w="1417" w:type="dxa"/>
          </w:tcPr>
          <w:p w14:paraId="4E73FF55" w14:textId="77777777" w:rsidR="006A2390" w:rsidRDefault="006A2390" w:rsidP="00FE6F83">
            <w:pPr>
              <w:jc w:val="center"/>
              <w:rPr>
                <w:lang w:eastAsia="de-AT"/>
              </w:rPr>
            </w:pPr>
            <w:r>
              <w:rPr>
                <w:lang w:eastAsia="de-AT"/>
              </w:rPr>
              <w:t>64/0.06</w:t>
            </w:r>
          </w:p>
        </w:tc>
        <w:tc>
          <w:tcPr>
            <w:tcW w:w="1418" w:type="dxa"/>
          </w:tcPr>
          <w:p w14:paraId="531733CC" w14:textId="77777777" w:rsidR="006A2390" w:rsidRDefault="006A2390" w:rsidP="00FE6F83">
            <w:pPr>
              <w:jc w:val="center"/>
              <w:rPr>
                <w:lang w:eastAsia="de-AT"/>
              </w:rPr>
            </w:pPr>
            <w:r>
              <w:rPr>
                <w:lang w:eastAsia="de-AT"/>
              </w:rPr>
              <w:t>0.096</w:t>
            </w:r>
          </w:p>
        </w:tc>
      </w:tr>
      <w:tr w:rsidR="006A2390" w14:paraId="73C0DEBD" w14:textId="77777777" w:rsidTr="00FE6F83">
        <w:trPr>
          <w:jc w:val="center"/>
        </w:trPr>
        <w:tc>
          <w:tcPr>
            <w:tcW w:w="1101" w:type="dxa"/>
          </w:tcPr>
          <w:p w14:paraId="593B08FB" w14:textId="77777777" w:rsidR="006A2390" w:rsidRDefault="006A2390" w:rsidP="00FE6F83">
            <w:pPr>
              <w:jc w:val="center"/>
              <w:rPr>
                <w:lang w:eastAsia="de-AT"/>
              </w:rPr>
            </w:pPr>
            <w:r>
              <w:rPr>
                <w:lang w:eastAsia="de-AT"/>
              </w:rPr>
              <w:t>6</w:t>
            </w:r>
          </w:p>
        </w:tc>
        <w:tc>
          <w:tcPr>
            <w:tcW w:w="1417" w:type="dxa"/>
          </w:tcPr>
          <w:p w14:paraId="48D45C2D" w14:textId="77777777" w:rsidR="006A2390" w:rsidRDefault="006A2390" w:rsidP="00FE6F83">
            <w:pPr>
              <w:jc w:val="center"/>
              <w:rPr>
                <w:lang w:eastAsia="de-AT"/>
              </w:rPr>
            </w:pPr>
            <w:r>
              <w:rPr>
                <w:lang w:eastAsia="de-AT"/>
              </w:rPr>
              <w:t>128</w:t>
            </w:r>
          </w:p>
        </w:tc>
        <w:tc>
          <w:tcPr>
            <w:tcW w:w="1418" w:type="dxa"/>
          </w:tcPr>
          <w:p w14:paraId="15E0FFC5" w14:textId="77777777" w:rsidR="006A2390" w:rsidRDefault="006A2390" w:rsidP="00FE6F83">
            <w:pPr>
              <w:jc w:val="center"/>
              <w:rPr>
                <w:lang w:eastAsia="de-AT"/>
              </w:rPr>
            </w:pPr>
            <w:r>
              <w:rPr>
                <w:lang w:eastAsia="de-AT"/>
              </w:rPr>
              <w:t>0.224</w:t>
            </w:r>
          </w:p>
        </w:tc>
      </w:tr>
      <w:tr w:rsidR="006A2390" w14:paraId="135B7DE5" w14:textId="77777777" w:rsidTr="00FE6F83">
        <w:trPr>
          <w:jc w:val="center"/>
        </w:trPr>
        <w:tc>
          <w:tcPr>
            <w:tcW w:w="1101" w:type="dxa"/>
          </w:tcPr>
          <w:p w14:paraId="492DDF03" w14:textId="77777777" w:rsidR="006A2390" w:rsidRDefault="006A2390" w:rsidP="00FE6F83">
            <w:pPr>
              <w:jc w:val="center"/>
              <w:rPr>
                <w:lang w:eastAsia="de-AT"/>
              </w:rPr>
            </w:pPr>
            <w:r>
              <w:rPr>
                <w:lang w:eastAsia="de-AT"/>
              </w:rPr>
              <w:t>7</w:t>
            </w:r>
          </w:p>
        </w:tc>
        <w:tc>
          <w:tcPr>
            <w:tcW w:w="1417" w:type="dxa"/>
          </w:tcPr>
          <w:p w14:paraId="7FD154B9" w14:textId="77777777" w:rsidR="006A2390" w:rsidRDefault="006A2390" w:rsidP="00FE6F83">
            <w:pPr>
              <w:jc w:val="center"/>
              <w:rPr>
                <w:lang w:eastAsia="de-AT"/>
              </w:rPr>
            </w:pPr>
            <w:r>
              <w:rPr>
                <w:lang w:eastAsia="de-AT"/>
              </w:rPr>
              <w:t>256</w:t>
            </w:r>
          </w:p>
        </w:tc>
        <w:tc>
          <w:tcPr>
            <w:tcW w:w="1418" w:type="dxa"/>
          </w:tcPr>
          <w:p w14:paraId="1CAC26DC" w14:textId="77777777" w:rsidR="006A2390" w:rsidRDefault="006A2390" w:rsidP="00FE6F83">
            <w:pPr>
              <w:jc w:val="center"/>
              <w:rPr>
                <w:lang w:eastAsia="de-AT"/>
              </w:rPr>
            </w:pPr>
            <w:r>
              <w:rPr>
                <w:lang w:eastAsia="de-AT"/>
              </w:rPr>
              <w:t>0.480</w:t>
            </w:r>
          </w:p>
        </w:tc>
      </w:tr>
      <w:tr w:rsidR="006A2390" w14:paraId="394CEF1D" w14:textId="77777777" w:rsidTr="00FE6F83">
        <w:trPr>
          <w:jc w:val="center"/>
        </w:trPr>
        <w:tc>
          <w:tcPr>
            <w:tcW w:w="1101" w:type="dxa"/>
          </w:tcPr>
          <w:p w14:paraId="37F987F8" w14:textId="77777777" w:rsidR="006A2390" w:rsidRDefault="006A2390" w:rsidP="00FE6F83">
            <w:pPr>
              <w:jc w:val="center"/>
              <w:rPr>
                <w:lang w:eastAsia="de-AT"/>
              </w:rPr>
            </w:pPr>
            <w:r>
              <w:rPr>
                <w:lang w:eastAsia="de-AT"/>
              </w:rPr>
              <w:t>8</w:t>
            </w:r>
          </w:p>
        </w:tc>
        <w:tc>
          <w:tcPr>
            <w:tcW w:w="1417" w:type="dxa"/>
          </w:tcPr>
          <w:p w14:paraId="7AE1FD65" w14:textId="77777777" w:rsidR="006A2390" w:rsidRDefault="006A2390" w:rsidP="00FE6F83">
            <w:pPr>
              <w:jc w:val="center"/>
              <w:rPr>
                <w:lang w:eastAsia="de-AT"/>
              </w:rPr>
            </w:pPr>
            <w:r>
              <w:rPr>
                <w:lang w:eastAsia="de-AT"/>
              </w:rPr>
              <w:t>512</w:t>
            </w:r>
          </w:p>
        </w:tc>
        <w:tc>
          <w:tcPr>
            <w:tcW w:w="1418" w:type="dxa"/>
          </w:tcPr>
          <w:p w14:paraId="4AC316C2" w14:textId="77777777" w:rsidR="006A2390" w:rsidRDefault="006A2390" w:rsidP="00FE6F83">
            <w:pPr>
              <w:jc w:val="center"/>
              <w:rPr>
                <w:lang w:eastAsia="de-AT"/>
              </w:rPr>
            </w:pPr>
            <w:r>
              <w:rPr>
                <w:lang w:eastAsia="de-AT"/>
              </w:rPr>
              <w:t>0.992</w:t>
            </w:r>
          </w:p>
        </w:tc>
      </w:tr>
      <w:tr w:rsidR="006A2390" w14:paraId="0D3C0972" w14:textId="77777777" w:rsidTr="00FE6F83">
        <w:trPr>
          <w:jc w:val="center"/>
        </w:trPr>
        <w:tc>
          <w:tcPr>
            <w:tcW w:w="1101" w:type="dxa"/>
          </w:tcPr>
          <w:p w14:paraId="577DEED2" w14:textId="77777777" w:rsidR="006A2390" w:rsidRDefault="006A2390" w:rsidP="00FE6F83">
            <w:pPr>
              <w:jc w:val="center"/>
              <w:rPr>
                <w:lang w:eastAsia="de-AT"/>
              </w:rPr>
            </w:pPr>
            <w:r>
              <w:rPr>
                <w:lang w:eastAsia="de-AT"/>
              </w:rPr>
              <w:t>9</w:t>
            </w:r>
          </w:p>
        </w:tc>
        <w:tc>
          <w:tcPr>
            <w:tcW w:w="1417" w:type="dxa"/>
          </w:tcPr>
          <w:p w14:paraId="153FCC7A" w14:textId="77777777" w:rsidR="006A2390" w:rsidRDefault="006A2390" w:rsidP="00FE6F83">
            <w:pPr>
              <w:jc w:val="center"/>
              <w:rPr>
                <w:lang w:eastAsia="de-AT"/>
              </w:rPr>
            </w:pPr>
            <w:r>
              <w:rPr>
                <w:lang w:eastAsia="de-AT"/>
              </w:rPr>
              <w:t>1024</w:t>
            </w:r>
          </w:p>
        </w:tc>
        <w:tc>
          <w:tcPr>
            <w:tcW w:w="1418" w:type="dxa"/>
          </w:tcPr>
          <w:p w14:paraId="4B942429" w14:textId="77777777" w:rsidR="006A2390" w:rsidRDefault="006A2390" w:rsidP="00FE6F83">
            <w:pPr>
              <w:jc w:val="center"/>
              <w:rPr>
                <w:lang w:eastAsia="de-AT"/>
              </w:rPr>
            </w:pPr>
            <w:r>
              <w:rPr>
                <w:lang w:eastAsia="de-AT"/>
              </w:rPr>
              <w:t>2.016</w:t>
            </w:r>
          </w:p>
        </w:tc>
      </w:tr>
      <w:tr w:rsidR="006A2390" w14:paraId="3980EC6D" w14:textId="77777777" w:rsidTr="00FE6F83">
        <w:trPr>
          <w:jc w:val="center"/>
        </w:trPr>
        <w:tc>
          <w:tcPr>
            <w:tcW w:w="1101" w:type="dxa"/>
          </w:tcPr>
          <w:p w14:paraId="53431801" w14:textId="77777777" w:rsidR="006A2390" w:rsidRDefault="006A2390" w:rsidP="00FE6F83">
            <w:pPr>
              <w:jc w:val="center"/>
              <w:rPr>
                <w:lang w:eastAsia="de-AT"/>
              </w:rPr>
            </w:pPr>
            <w:r>
              <w:rPr>
                <w:lang w:eastAsia="de-AT"/>
              </w:rPr>
              <w:t>10</w:t>
            </w:r>
          </w:p>
        </w:tc>
        <w:tc>
          <w:tcPr>
            <w:tcW w:w="1417" w:type="dxa"/>
          </w:tcPr>
          <w:p w14:paraId="4FFCC40A" w14:textId="77777777" w:rsidR="006A2390" w:rsidRDefault="006A2390" w:rsidP="00FE6F83">
            <w:pPr>
              <w:jc w:val="center"/>
              <w:rPr>
                <w:lang w:eastAsia="de-AT"/>
              </w:rPr>
            </w:pPr>
            <w:r>
              <w:rPr>
                <w:lang w:eastAsia="de-AT"/>
              </w:rPr>
              <w:t>2048</w:t>
            </w:r>
          </w:p>
        </w:tc>
        <w:tc>
          <w:tcPr>
            <w:tcW w:w="1418" w:type="dxa"/>
          </w:tcPr>
          <w:p w14:paraId="2EF9A021" w14:textId="77777777" w:rsidR="006A2390" w:rsidRDefault="006A2390" w:rsidP="00FE6F83">
            <w:pPr>
              <w:jc w:val="center"/>
              <w:rPr>
                <w:lang w:eastAsia="de-AT"/>
              </w:rPr>
            </w:pPr>
            <w:r>
              <w:rPr>
                <w:lang w:eastAsia="de-AT"/>
              </w:rPr>
              <w:t>4.064</w:t>
            </w:r>
          </w:p>
        </w:tc>
      </w:tr>
    </w:tbl>
    <w:p w14:paraId="33888974" w14:textId="4B50D3F4" w:rsidR="000D47C0" w:rsidRDefault="0092227E">
      <w:pPr>
        <w:tabs>
          <w:tab w:val="left" w:pos="1134"/>
        </w:tabs>
        <w:spacing w:after="240"/>
        <w:ind w:left="360"/>
        <w:jc w:val="center"/>
        <w:rPr>
          <w:szCs w:val="24"/>
        </w:rPr>
      </w:pPr>
      <w:r w:rsidRPr="0092227E">
        <w:rPr>
          <w:b/>
          <w:szCs w:val="24"/>
        </w:rPr>
        <w:t xml:space="preserve">Table </w:t>
      </w:r>
      <w:r w:rsidR="00B461C5">
        <w:rPr>
          <w:b/>
          <w:szCs w:val="24"/>
        </w:rPr>
        <w:t>2</w:t>
      </w:r>
      <w:r w:rsidRPr="0092227E">
        <w:rPr>
          <w:b/>
          <w:szCs w:val="24"/>
        </w:rPr>
        <w:t xml:space="preserve">: </w:t>
      </w:r>
      <w:r w:rsidRPr="0092227E">
        <w:rPr>
          <w:szCs w:val="24"/>
        </w:rPr>
        <w:t>Size of chunks and Data Blocks chunks transmitted in time Tp</w:t>
      </w:r>
    </w:p>
    <w:p w14:paraId="180DF85E" w14:textId="77777777" w:rsidR="006A2390" w:rsidRDefault="006A2390" w:rsidP="008B1E39">
      <w:pPr>
        <w:ind w:left="360"/>
        <w:jc w:val="center"/>
        <w:rPr>
          <w:rStyle w:val="hps"/>
          <w:szCs w:val="24"/>
          <w:lang w:val="en-US"/>
        </w:rPr>
      </w:pPr>
    </w:p>
    <w:p w14:paraId="6AFDDDBA" w14:textId="124C1C11" w:rsidR="0011119F" w:rsidRPr="00991B0F" w:rsidRDefault="00F35A5F" w:rsidP="008B1E39">
      <w:pPr>
        <w:ind w:left="360"/>
        <w:jc w:val="center"/>
        <w:rPr>
          <w:rStyle w:val="hps"/>
          <w:szCs w:val="24"/>
          <w:lang w:val="en-US"/>
        </w:rPr>
      </w:pPr>
      <w:r>
        <w:rPr>
          <w:noProof/>
          <w:lang w:eastAsia="zh-CN"/>
        </w:rPr>
        <mc:AlternateContent>
          <mc:Choice Requires="wpg">
            <w:drawing>
              <wp:inline distT="0" distB="0" distL="0" distR="0" wp14:anchorId="6458F2EA" wp14:editId="6C40F035">
                <wp:extent cx="4008120" cy="2465705"/>
                <wp:effectExtent l="3810" t="1905" r="0" b="18415"/>
                <wp:docPr id="96"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8120" cy="2465705"/>
                          <a:chOff x="0" y="0"/>
                          <a:chExt cx="54462" cy="33499"/>
                        </a:xfrm>
                      </wpg:grpSpPr>
                      <wps:wsp>
                        <wps:cNvPr id="97" name="Cuadro de texto 150"/>
                        <wps:cNvSpPr txBox="1">
                          <a:spLocks noChangeArrowheads="1"/>
                        </wps:cNvSpPr>
                        <wps:spPr bwMode="auto">
                          <a:xfrm>
                            <a:off x="32783" y="0"/>
                            <a:ext cx="5582" cy="35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5354A" w14:textId="77777777" w:rsidR="0011119F" w:rsidRDefault="0011119F" w:rsidP="0011119F">
                              <w:pPr>
                                <w:pStyle w:val="NormalWeb"/>
                                <w:spacing w:before="0" w:after="0"/>
                                <w:jc w:val="center"/>
                                <w:rPr>
                                  <w:sz w:val="24"/>
                                  <w:szCs w:val="24"/>
                                </w:rPr>
                              </w:pPr>
                              <w:r>
                                <w:rPr>
                                  <w:rFonts w:asciiTheme="minorHAnsi" w:hAnsi="Calibri" w:cstheme="minorBidi"/>
                                  <w:color w:val="000000" w:themeColor="text1"/>
                                  <w:kern w:val="24"/>
                                  <w:sz w:val="22"/>
                                  <w:szCs w:val="22"/>
                                  <w:lang w:val="es-ES"/>
                                </w:rPr>
                                <w:t>MA</w:t>
                              </w:r>
                            </w:p>
                          </w:txbxContent>
                        </wps:txbx>
                        <wps:bodyPr rot="0" vert="horz" wrap="square" lIns="91440" tIns="45720" rIns="91440" bIns="45720" anchor="t" anchorCtr="0" upright="1">
                          <a:spAutoFit/>
                        </wps:bodyPr>
                      </wps:wsp>
                      <wps:wsp>
                        <wps:cNvPr id="98" name="Cuadro de texto 151"/>
                        <wps:cNvSpPr txBox="1">
                          <a:spLocks noChangeArrowheads="1"/>
                        </wps:cNvSpPr>
                        <wps:spPr bwMode="auto">
                          <a:xfrm>
                            <a:off x="49354" y="0"/>
                            <a:ext cx="5108" cy="35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7D1484" w14:textId="77777777" w:rsidR="0011119F" w:rsidRDefault="0011119F" w:rsidP="0011119F">
                              <w:pPr>
                                <w:pStyle w:val="NormalWeb"/>
                                <w:spacing w:before="0" w:after="0"/>
                                <w:jc w:val="center"/>
                                <w:rPr>
                                  <w:sz w:val="24"/>
                                  <w:szCs w:val="24"/>
                                </w:rPr>
                              </w:pPr>
                              <w:r>
                                <w:rPr>
                                  <w:rFonts w:asciiTheme="minorHAnsi" w:hAnsi="Calibri" w:cstheme="minorBidi"/>
                                  <w:color w:val="000000" w:themeColor="text1"/>
                                  <w:kern w:val="24"/>
                                  <w:sz w:val="22"/>
                                  <w:szCs w:val="22"/>
                                  <w:lang w:val="es-ES"/>
                                </w:rPr>
                                <w:t>MP</w:t>
                              </w:r>
                            </w:p>
                          </w:txbxContent>
                        </wps:txbx>
                        <wps:bodyPr rot="0" vert="horz" wrap="square" lIns="91440" tIns="45720" rIns="91440" bIns="45720" anchor="t" anchorCtr="0" upright="1">
                          <a:spAutoFit/>
                        </wps:bodyPr>
                      </wps:wsp>
                      <wps:wsp>
                        <wps:cNvPr id="99" name="Conector recto de flecha 152"/>
                        <wps:cNvCnPr>
                          <a:cxnSpLocks noChangeShapeType="1"/>
                        </wps:cNvCnPr>
                        <wps:spPr bwMode="auto">
                          <a:xfrm>
                            <a:off x="35337" y="7691"/>
                            <a:ext cx="16571" cy="3175"/>
                          </a:xfrm>
                          <a:prstGeom prst="straightConnector1">
                            <a:avLst/>
                          </a:prstGeom>
                          <a:noFill/>
                          <a:ln w="25400">
                            <a:solidFill>
                              <a:schemeClr val="dk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100" name="Cuadro de texto 153"/>
                        <wps:cNvSpPr txBox="1">
                          <a:spLocks noChangeArrowheads="1"/>
                        </wps:cNvSpPr>
                        <wps:spPr bwMode="auto">
                          <a:xfrm rot="668432">
                            <a:off x="36386" y="5914"/>
                            <a:ext cx="14349" cy="35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03E17D" w14:textId="77777777" w:rsidR="0011119F" w:rsidRDefault="0011119F" w:rsidP="0011119F">
                              <w:pPr>
                                <w:pStyle w:val="NormalWeb"/>
                                <w:spacing w:before="0" w:after="0"/>
                                <w:rPr>
                                  <w:sz w:val="24"/>
                                  <w:szCs w:val="24"/>
                                </w:rPr>
                              </w:pPr>
                              <w:r>
                                <w:rPr>
                                  <w:rFonts w:asciiTheme="minorHAnsi" w:hAnsi="Calibri" w:cstheme="minorBidi"/>
                                  <w:color w:val="000000" w:themeColor="text1"/>
                                  <w:kern w:val="24"/>
                                  <w:sz w:val="22"/>
                                  <w:szCs w:val="22"/>
                                  <w:lang w:val="es-ES"/>
                                </w:rPr>
                                <w:t>Request Pre-DL</w:t>
                              </w:r>
                            </w:p>
                          </w:txbxContent>
                        </wps:txbx>
                        <wps:bodyPr rot="0" vert="horz" wrap="none" lIns="91440" tIns="45720" rIns="91440" bIns="45720" anchor="t" anchorCtr="0" upright="1">
                          <a:spAutoFit/>
                        </wps:bodyPr>
                      </wps:wsp>
                      <wps:wsp>
                        <wps:cNvPr id="101" name="Abrir llave 154"/>
                        <wps:cNvSpPr>
                          <a:spLocks/>
                        </wps:cNvSpPr>
                        <wps:spPr bwMode="auto">
                          <a:xfrm>
                            <a:off x="16470" y="8258"/>
                            <a:ext cx="2381" cy="18046"/>
                          </a:xfrm>
                          <a:prstGeom prst="leftBrace">
                            <a:avLst>
                              <a:gd name="adj1" fmla="val 8351"/>
                              <a:gd name="adj2" fmla="val 50000"/>
                            </a:avLst>
                          </a:prstGeom>
                          <a:noFill/>
                          <a:ln w="25400">
                            <a:solidFill>
                              <a:schemeClr val="accent2">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2" name="Cuadro de texto 155"/>
                        <wps:cNvSpPr txBox="1">
                          <a:spLocks noChangeArrowheads="1"/>
                        </wps:cNvSpPr>
                        <wps:spPr bwMode="auto">
                          <a:xfrm>
                            <a:off x="0" y="12941"/>
                            <a:ext cx="16678" cy="86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0A4D7" w14:textId="77777777" w:rsidR="0011119F" w:rsidRPr="0011119F" w:rsidRDefault="0092227E" w:rsidP="0011119F">
                              <w:pPr>
                                <w:pStyle w:val="NormalWeb"/>
                                <w:spacing w:before="0" w:after="0"/>
                                <w:rPr>
                                  <w:sz w:val="26"/>
                                  <w:szCs w:val="26"/>
                                </w:rPr>
                              </w:pPr>
                              <w:r w:rsidRPr="00406CFB">
                                <w:rPr>
                                  <w:rFonts w:asciiTheme="minorHAnsi" w:hAnsi="Calibri" w:cstheme="minorBidi"/>
                                  <w:b/>
                                  <w:bCs/>
                                  <w:color w:val="C0504D" w:themeColor="accent2"/>
                                  <w:kern w:val="24"/>
                                  <w:sz w:val="26"/>
                                  <w:szCs w:val="26"/>
                                </w:rPr>
                                <w:t>PHASE 2</w:t>
                              </w:r>
                            </w:p>
                            <w:p w14:paraId="2D40B754" w14:textId="77777777" w:rsidR="0011119F" w:rsidRDefault="0011119F" w:rsidP="0011119F">
                              <w:pPr>
                                <w:pStyle w:val="NormalWeb"/>
                                <w:spacing w:before="0" w:after="0"/>
                              </w:pPr>
                              <w:r w:rsidRPr="00406CFB">
                                <w:rPr>
                                  <w:rFonts w:asciiTheme="minorHAnsi" w:hAnsi="Calibri" w:cstheme="minorBidi"/>
                                  <w:b/>
                                  <w:bCs/>
                                  <w:color w:val="000000" w:themeColor="text1"/>
                                  <w:kern w:val="24"/>
                                  <w:sz w:val="22"/>
                                  <w:szCs w:val="22"/>
                                </w:rPr>
                                <w:t>Downlink Pre-test</w:t>
                              </w:r>
                            </w:p>
                            <w:p w14:paraId="26C5E896" w14:textId="77777777" w:rsidR="0011119F" w:rsidRDefault="0011119F" w:rsidP="0011119F">
                              <w:pPr>
                                <w:pStyle w:val="NormalWeb"/>
                                <w:spacing w:before="0" w:after="0"/>
                              </w:pPr>
                              <w:r w:rsidRPr="00406CFB">
                                <w:rPr>
                                  <w:rFonts w:asciiTheme="minorHAnsi" w:hAnsi="Calibri" w:cstheme="minorBidi"/>
                                  <w:color w:val="000000" w:themeColor="text1"/>
                                  <w:kern w:val="24"/>
                                  <w:sz w:val="22"/>
                                  <w:szCs w:val="22"/>
                                </w:rPr>
                                <w:t>n connections</w:t>
                              </w:r>
                            </w:p>
                          </w:txbxContent>
                        </wps:txbx>
                        <wps:bodyPr rot="0" vert="horz" wrap="none" lIns="91440" tIns="45720" rIns="91440" bIns="45720" anchor="t" anchorCtr="0" upright="1">
                          <a:spAutoFit/>
                        </wps:bodyPr>
                      </wps:wsp>
                      <wps:wsp>
                        <wps:cNvPr id="103" name="Conector recto 156"/>
                        <wps:cNvCnPr>
                          <a:cxnSpLocks noChangeShapeType="1"/>
                        </wps:cNvCnPr>
                        <wps:spPr bwMode="auto">
                          <a:xfrm flipH="1">
                            <a:off x="30658" y="8258"/>
                            <a:ext cx="3855" cy="0"/>
                          </a:xfrm>
                          <a:prstGeom prst="line">
                            <a:avLst/>
                          </a:prstGeom>
                          <a:noFill/>
                          <a:ln w="9525">
                            <a:solidFill>
                              <a:schemeClr val="accent6">
                                <a:lumMod val="100000"/>
                                <a:lumOff val="0"/>
                              </a:schemeClr>
                            </a:solidFill>
                            <a:prstDash val="sysDash"/>
                            <a:round/>
                            <a:headEnd/>
                            <a:tailEnd/>
                          </a:ln>
                          <a:extLst>
                            <a:ext uri="{909E8E84-426E-40DD-AFC4-6F175D3DCCD1}">
                              <a14:hiddenFill xmlns:a14="http://schemas.microsoft.com/office/drawing/2010/main">
                                <a:noFill/>
                              </a14:hiddenFill>
                            </a:ext>
                          </a:extLst>
                        </wps:spPr>
                        <wps:bodyPr/>
                      </wps:wsp>
                      <wps:wsp>
                        <wps:cNvPr id="104" name="Paralelogramo 157"/>
                        <wps:cNvSpPr>
                          <a:spLocks noChangeArrowheads="1"/>
                        </wps:cNvSpPr>
                        <wps:spPr bwMode="auto">
                          <a:xfrm rot="-891825">
                            <a:off x="34031" y="14521"/>
                            <a:ext cx="19137" cy="8264"/>
                          </a:xfrm>
                          <a:prstGeom prst="parallelogram">
                            <a:avLst>
                              <a:gd name="adj" fmla="val 25001"/>
                            </a:avLst>
                          </a:prstGeom>
                          <a:gradFill rotWithShape="1">
                            <a:gsLst>
                              <a:gs pos="0">
                                <a:srgbClr val="E4F9FF"/>
                              </a:gs>
                              <a:gs pos="64999">
                                <a:srgbClr val="BBEFFF"/>
                              </a:gs>
                              <a:gs pos="100000">
                                <a:srgbClr val="9EEAFF"/>
                              </a:gs>
                            </a:gsLst>
                            <a:lin ang="5400000" scaled="1"/>
                          </a:gradFill>
                          <a:ln w="9525">
                            <a:solidFill>
                              <a:schemeClr val="accent5">
                                <a:lumMod val="95000"/>
                                <a:lumOff val="0"/>
                              </a:schemeClr>
                            </a:solidFill>
                            <a:miter lim="800000"/>
                            <a:headEnd/>
                            <a:tailEnd/>
                          </a:ln>
                          <a:effectLst>
                            <a:outerShdw dist="20000" dir="5400000" rotWithShape="0">
                              <a:srgbClr val="808080">
                                <a:alpha val="37999"/>
                              </a:srgbClr>
                            </a:outerShdw>
                          </a:effectLst>
                        </wps:spPr>
                        <wps:bodyPr rot="0" vert="horz" wrap="square" lIns="91440" tIns="45720" rIns="91440" bIns="45720" anchor="ctr" anchorCtr="0" upright="1">
                          <a:noAutofit/>
                        </wps:bodyPr>
                      </wps:wsp>
                      <wps:wsp>
                        <wps:cNvPr id="105" name="Conector recto de flecha 158"/>
                        <wps:cNvCnPr>
                          <a:cxnSpLocks noChangeShapeType="1"/>
                        </wps:cNvCnPr>
                        <wps:spPr bwMode="auto">
                          <a:xfrm flipH="1">
                            <a:off x="35337" y="12057"/>
                            <a:ext cx="16571" cy="4551"/>
                          </a:xfrm>
                          <a:prstGeom prst="straightConnector1">
                            <a:avLst/>
                          </a:prstGeom>
                          <a:noFill/>
                          <a:ln w="25400">
                            <a:solidFill>
                              <a:schemeClr val="dk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106" name="Conector recto de flecha 159"/>
                        <wps:cNvCnPr>
                          <a:cxnSpLocks noChangeShapeType="1"/>
                        </wps:cNvCnPr>
                        <wps:spPr bwMode="auto">
                          <a:xfrm flipH="1">
                            <a:off x="35337" y="20665"/>
                            <a:ext cx="16571" cy="4550"/>
                          </a:xfrm>
                          <a:prstGeom prst="straightConnector1">
                            <a:avLst/>
                          </a:prstGeom>
                          <a:noFill/>
                          <a:ln w="25400">
                            <a:solidFill>
                              <a:schemeClr val="dk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107" name="Cuadro de texto 416"/>
                        <wps:cNvSpPr txBox="1">
                          <a:spLocks noChangeArrowheads="1"/>
                        </wps:cNvSpPr>
                        <wps:spPr bwMode="auto">
                          <a:xfrm rot="-891406">
                            <a:off x="36269" y="14310"/>
                            <a:ext cx="14185" cy="8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4385E" w14:textId="77777777" w:rsidR="0011119F" w:rsidRDefault="0011119F" w:rsidP="0011119F">
                              <w:pPr>
                                <w:pStyle w:val="NormalWeb"/>
                                <w:spacing w:before="0" w:after="0"/>
                                <w:jc w:val="center"/>
                                <w:rPr>
                                  <w:sz w:val="24"/>
                                  <w:szCs w:val="24"/>
                                </w:rPr>
                              </w:pPr>
                              <w:r>
                                <w:rPr>
                                  <w:rFonts w:asciiTheme="minorHAnsi" w:hAnsi="Calibri" w:cstheme="minorBidi"/>
                                  <w:color w:val="000000" w:themeColor="text1"/>
                                  <w:kern w:val="24"/>
                                  <w:sz w:val="22"/>
                                  <w:szCs w:val="22"/>
                                  <w:lang w:val="es-ES"/>
                                </w:rPr>
                                <w:t xml:space="preserve">Random </w:t>
                              </w:r>
                            </w:p>
                            <w:p w14:paraId="7DE354DF" w14:textId="77777777" w:rsidR="0011119F" w:rsidRDefault="0011119F" w:rsidP="0011119F">
                              <w:pPr>
                                <w:pStyle w:val="NormalWeb"/>
                                <w:spacing w:before="0" w:after="0"/>
                                <w:jc w:val="center"/>
                              </w:pPr>
                              <w:r>
                                <w:rPr>
                                  <w:rFonts w:asciiTheme="minorHAnsi" w:hAnsi="Calibri" w:cstheme="minorBidi"/>
                                  <w:color w:val="000000" w:themeColor="text1"/>
                                  <w:kern w:val="24"/>
                                  <w:sz w:val="22"/>
                                  <w:szCs w:val="22"/>
                                  <w:lang w:val="es-ES"/>
                                </w:rPr>
                                <w:t xml:space="preserve">Incompressible </w:t>
                              </w:r>
                            </w:p>
                            <w:p w14:paraId="153BF057" w14:textId="77777777" w:rsidR="0011119F" w:rsidRDefault="0011119F" w:rsidP="0011119F">
                              <w:pPr>
                                <w:pStyle w:val="NormalWeb"/>
                                <w:spacing w:before="0" w:after="0"/>
                                <w:jc w:val="center"/>
                              </w:pPr>
                              <w:r>
                                <w:rPr>
                                  <w:rFonts w:asciiTheme="minorHAnsi" w:hAnsi="Calibri" w:cstheme="minorBidi"/>
                                  <w:color w:val="000000" w:themeColor="text1"/>
                                  <w:kern w:val="24"/>
                                  <w:sz w:val="22"/>
                                  <w:szCs w:val="22"/>
                                  <w:lang w:val="es-ES"/>
                                </w:rPr>
                                <w:t>data</w:t>
                              </w:r>
                            </w:p>
                          </w:txbxContent>
                        </wps:txbx>
                        <wps:bodyPr rot="0" vert="horz" wrap="none" lIns="91440" tIns="45720" rIns="91440" bIns="45720" anchor="t" anchorCtr="0" upright="1">
                          <a:spAutoFit/>
                        </wps:bodyPr>
                      </wps:wsp>
                      <wps:wsp>
                        <wps:cNvPr id="108" name="Conector recto 417"/>
                        <wps:cNvCnPr>
                          <a:cxnSpLocks noChangeShapeType="1"/>
                        </wps:cNvCnPr>
                        <wps:spPr bwMode="auto">
                          <a:xfrm>
                            <a:off x="35337" y="3037"/>
                            <a:ext cx="0" cy="30462"/>
                          </a:xfrm>
                          <a:prstGeom prst="line">
                            <a:avLst/>
                          </a:prstGeom>
                          <a:noFill/>
                          <a:ln w="25400">
                            <a:solidFill>
                              <a:schemeClr val="dk1">
                                <a:lumMod val="100000"/>
                                <a:lumOff val="0"/>
                              </a:schemeClr>
                            </a:solidFill>
                            <a:round/>
                            <a:headEnd/>
                            <a:tailEnd/>
                          </a:ln>
                          <a:extLst>
                            <a:ext uri="{909E8E84-426E-40DD-AFC4-6F175D3DCCD1}">
                              <a14:hiddenFill xmlns:a14="http://schemas.microsoft.com/office/drawing/2010/main">
                                <a:noFill/>
                              </a14:hiddenFill>
                            </a:ext>
                          </a:extLst>
                        </wps:spPr>
                        <wps:bodyPr/>
                      </wps:wsp>
                      <wps:wsp>
                        <wps:cNvPr id="109" name="Conector recto 418"/>
                        <wps:cNvCnPr>
                          <a:cxnSpLocks noChangeShapeType="1"/>
                        </wps:cNvCnPr>
                        <wps:spPr bwMode="auto">
                          <a:xfrm>
                            <a:off x="51908" y="3037"/>
                            <a:ext cx="0" cy="30462"/>
                          </a:xfrm>
                          <a:prstGeom prst="line">
                            <a:avLst/>
                          </a:prstGeom>
                          <a:noFill/>
                          <a:ln w="25400">
                            <a:solidFill>
                              <a:schemeClr val="dk1">
                                <a:lumMod val="100000"/>
                                <a:lumOff val="0"/>
                              </a:schemeClr>
                            </a:solidFill>
                            <a:round/>
                            <a:headEnd/>
                            <a:tailEnd/>
                          </a:ln>
                          <a:extLst>
                            <a:ext uri="{909E8E84-426E-40DD-AFC4-6F175D3DCCD1}">
                              <a14:hiddenFill xmlns:a14="http://schemas.microsoft.com/office/drawing/2010/main">
                                <a:noFill/>
                              </a14:hiddenFill>
                            </a:ext>
                          </a:extLst>
                        </wps:spPr>
                        <wps:bodyPr/>
                      </wps:wsp>
                      <wps:wsp>
                        <wps:cNvPr id="110" name="Conector recto de flecha 419"/>
                        <wps:cNvCnPr>
                          <a:cxnSpLocks noChangeShapeType="1"/>
                        </wps:cNvCnPr>
                        <wps:spPr bwMode="auto">
                          <a:xfrm flipV="1">
                            <a:off x="32233" y="8258"/>
                            <a:ext cx="0" cy="16957"/>
                          </a:xfrm>
                          <a:prstGeom prst="straightConnector1">
                            <a:avLst/>
                          </a:prstGeom>
                          <a:noFill/>
                          <a:ln w="25400">
                            <a:solidFill>
                              <a:srgbClr val="F79646"/>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111" name="Conector recto 420"/>
                        <wps:cNvCnPr>
                          <a:cxnSpLocks noChangeShapeType="1"/>
                        </wps:cNvCnPr>
                        <wps:spPr bwMode="auto">
                          <a:xfrm flipH="1">
                            <a:off x="30658" y="25208"/>
                            <a:ext cx="4166" cy="7"/>
                          </a:xfrm>
                          <a:prstGeom prst="line">
                            <a:avLst/>
                          </a:prstGeom>
                          <a:noFill/>
                          <a:ln w="9525">
                            <a:solidFill>
                              <a:schemeClr val="accent6">
                                <a:lumMod val="100000"/>
                                <a:lumOff val="0"/>
                              </a:schemeClr>
                            </a:solidFill>
                            <a:prstDash val="sysDash"/>
                            <a:round/>
                            <a:headEnd/>
                            <a:tailEnd/>
                          </a:ln>
                          <a:extLst>
                            <a:ext uri="{909E8E84-426E-40DD-AFC4-6F175D3DCCD1}">
                              <a14:hiddenFill xmlns:a14="http://schemas.microsoft.com/office/drawing/2010/main">
                                <a:noFill/>
                              </a14:hiddenFill>
                            </a:ext>
                          </a:extLst>
                        </wps:spPr>
                        <wps:bodyPr/>
                      </wps:wsp>
                      <wps:wsp>
                        <wps:cNvPr id="112" name="Cuadro de texto 421"/>
                        <wps:cNvSpPr txBox="1">
                          <a:spLocks noChangeArrowheads="1"/>
                        </wps:cNvSpPr>
                        <wps:spPr bwMode="auto">
                          <a:xfrm>
                            <a:off x="487" y="27324"/>
                            <a:ext cx="34021" cy="58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DEE29" w14:textId="77777777" w:rsidR="0011119F" w:rsidRDefault="0011119F" w:rsidP="0011119F">
                              <w:pPr>
                                <w:pStyle w:val="NormalWeb"/>
                                <w:spacing w:before="0" w:after="0"/>
                                <w:jc w:val="right"/>
                                <w:rPr>
                                  <w:sz w:val="24"/>
                                  <w:szCs w:val="24"/>
                                </w:rPr>
                              </w:pPr>
                              <w:r w:rsidRPr="00406CFB">
                                <w:rPr>
                                  <w:rFonts w:asciiTheme="minorHAnsi" w:hAnsi="Calibri" w:cstheme="minorBidi"/>
                                  <w:color w:val="000000" w:themeColor="text1"/>
                                  <w:kern w:val="24"/>
                                  <w:sz w:val="22"/>
                                  <w:szCs w:val="22"/>
                                </w:rPr>
                                <w:t>Evaluates initial parameters</w:t>
                              </w:r>
                            </w:p>
                            <w:p w14:paraId="5F96667F" w14:textId="77777777" w:rsidR="0011119F" w:rsidRDefault="0011119F" w:rsidP="0011119F">
                              <w:pPr>
                                <w:pStyle w:val="NormalWeb"/>
                                <w:spacing w:before="0" w:after="0"/>
                                <w:jc w:val="right"/>
                              </w:pPr>
                              <w:r w:rsidRPr="00406CFB">
                                <w:rPr>
                                  <w:rFonts w:asciiTheme="minorHAnsi" w:hAnsi="Calibri" w:cstheme="minorBidi"/>
                                  <w:color w:val="000000" w:themeColor="text1"/>
                                  <w:kern w:val="24"/>
                                  <w:sz w:val="22"/>
                                  <w:szCs w:val="22"/>
                                </w:rPr>
                                <w:t>for downlink subtest</w:t>
                              </w:r>
                            </w:p>
                          </w:txbxContent>
                        </wps:txbx>
                        <wps:bodyPr rot="0" vert="horz" wrap="square" lIns="91440" tIns="45720" rIns="91440" bIns="45720" anchor="t" anchorCtr="0" upright="1">
                          <a:spAutoFit/>
                        </wps:bodyPr>
                      </wps:wsp>
                      <wps:wsp>
                        <wps:cNvPr id="113" name="Cuadro de texto 422"/>
                        <wps:cNvSpPr txBox="1">
                          <a:spLocks noChangeArrowheads="1"/>
                        </wps:cNvSpPr>
                        <wps:spPr bwMode="auto">
                          <a:xfrm>
                            <a:off x="16972" y="12972"/>
                            <a:ext cx="14849" cy="8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266941" w14:textId="77777777" w:rsidR="0011119F" w:rsidRDefault="0011119F" w:rsidP="0011119F">
                              <w:pPr>
                                <w:pStyle w:val="NormalWeb"/>
                                <w:spacing w:before="0" w:after="0"/>
                                <w:jc w:val="right"/>
                                <w:rPr>
                                  <w:sz w:val="24"/>
                                  <w:szCs w:val="24"/>
                                </w:rPr>
                              </w:pPr>
                              <w:r>
                                <w:rPr>
                                  <w:rFonts w:asciiTheme="minorHAnsi" w:hAnsi="Calibri" w:cstheme="minorBidi"/>
                                  <w:color w:val="000000" w:themeColor="text1"/>
                                  <w:kern w:val="24"/>
                                  <w:sz w:val="22"/>
                                  <w:szCs w:val="22"/>
                                  <w:lang w:val="es-ES"/>
                                </w:rPr>
                                <w:t xml:space="preserve">Pre-test </w:t>
                              </w:r>
                            </w:p>
                            <w:p w14:paraId="53A0DCBF" w14:textId="77777777" w:rsidR="0011119F" w:rsidRDefault="0011119F" w:rsidP="0011119F">
                              <w:pPr>
                                <w:pStyle w:val="NormalWeb"/>
                                <w:spacing w:before="0" w:after="0"/>
                                <w:jc w:val="right"/>
                              </w:pPr>
                              <w:r>
                                <w:rPr>
                                  <w:rFonts w:asciiTheme="minorHAnsi" w:hAnsi="Calibri" w:cstheme="minorBidi"/>
                                  <w:color w:val="000000" w:themeColor="text1"/>
                                  <w:kern w:val="24"/>
                                  <w:sz w:val="22"/>
                                  <w:szCs w:val="22"/>
                                  <w:lang w:val="es-ES"/>
                                </w:rPr>
                                <w:t>duration time</w:t>
                              </w:r>
                            </w:p>
                            <w:p w14:paraId="5D416812" w14:textId="77777777" w:rsidR="0011119F" w:rsidRDefault="0011119F" w:rsidP="0011119F">
                              <w:pPr>
                                <w:pStyle w:val="NormalWeb"/>
                                <w:spacing w:before="0" w:after="0"/>
                                <w:jc w:val="right"/>
                              </w:pPr>
                              <w:r>
                                <w:rPr>
                                  <w:rFonts w:asciiTheme="minorHAnsi" w:hAnsi="Calibri" w:cstheme="minorBidi"/>
                                  <w:b/>
                                  <w:bCs/>
                                  <w:color w:val="000000" w:themeColor="text1"/>
                                  <w:kern w:val="24"/>
                                  <w:sz w:val="22"/>
                                  <w:szCs w:val="22"/>
                                  <w:lang w:val="es-ES"/>
                                </w:rPr>
                                <w:t>Tp</w:t>
                              </w:r>
                            </w:p>
                          </w:txbxContent>
                        </wps:txbx>
                        <wps:bodyPr rot="0" vert="horz" wrap="square" lIns="91440" tIns="45720" rIns="91440" bIns="45720" anchor="t" anchorCtr="0" upright="1">
                          <a:spAutoFit/>
                        </wps:bodyPr>
                      </wps:wsp>
                    </wpg:wgp>
                  </a:graphicData>
                </a:graphic>
              </wp:inline>
            </w:drawing>
          </mc:Choice>
          <mc:Fallback>
            <w:pict>
              <v:group w14:anchorId="6458F2EA" id="Group 61" o:spid="_x0000_s1056" style="width:315.6pt;height:194.15pt;mso-position-horizontal-relative:char;mso-position-vertical-relative:line" coordsize="54462,3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">
                <v:shape id="Cuadro de texto 150" o:spid="_x0000_s1057" type="#_x0000_t202" style="position:absolute;left:32783;width:5582;height:35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n8FsIA&#10;AADbAAAADwAAAGRycy9kb3ducmV2LnhtbESPQWvCQBSE7wX/w/KE3upGwdamriJqwYOXarw/sq/Z&#10;0OzbkH2a+O+7hYLHYWa+YZbrwTfqRl2sAxuYTjJQxGWwNVcGivPnywJUFGSLTWAycKcI69XoaYm5&#10;DT1/0e0klUoQjjkacCJtrnUsHXmMk9ASJ+87dB4lya7StsM+wX2jZ1n2qj3WnBYctrR1VP6crt6A&#10;iN1M78Xex8NlOO56l5VzLIx5Hg+bD1BCgzzC/+2DNfD+B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ufwWwgAAANsAAAAPAAAAAAAAAAAAAAAAAJgCAABkcnMvZG93&#10;bnJldi54bWxQSwUGAAAAAAQABAD1AAAAhwMAAAAA&#10;" filled="f" stroked="f">
                  <v:textbox style="mso-fit-shape-to-text:t">
                    <w:txbxContent>
                      <w:p w14:paraId="2E85354A" w14:textId="77777777" w:rsidR="0011119F" w:rsidRDefault="0011119F" w:rsidP="0011119F">
                        <w:pPr>
                          <w:pStyle w:val="NormalWeb"/>
                          <w:spacing w:before="0" w:after="0"/>
                          <w:jc w:val="center"/>
                          <w:rPr>
                            <w:sz w:val="24"/>
                            <w:szCs w:val="24"/>
                          </w:rPr>
                        </w:pPr>
                        <w:r>
                          <w:rPr>
                            <w:rFonts w:asciiTheme="minorHAnsi" w:hAnsi="Calibri" w:cstheme="minorBidi"/>
                            <w:color w:val="000000" w:themeColor="text1"/>
                            <w:kern w:val="24"/>
                            <w:sz w:val="22"/>
                            <w:szCs w:val="22"/>
                            <w:lang w:val="es-ES"/>
                          </w:rPr>
                          <w:t>MA</w:t>
                        </w:r>
                      </w:p>
                    </w:txbxContent>
                  </v:textbox>
                </v:shape>
                <v:shape id="Cuadro de texto 151" o:spid="_x0000_s1058" type="#_x0000_t202" style="position:absolute;left:49354;width:5108;height:3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ZoZL4A&#10;AADbAAAADwAAAGRycy9kb3ducmV2LnhtbERPTWvCQBC9F/wPywi91Y0FS42uIlbBQy9qvA/ZMRvM&#10;zobsaOK/7x4KHh/ve7kefKMe1MU6sIHpJANFXAZbc2WgOO8/vkFFQbbYBCYDT4qwXo3elpjb0POR&#10;HiepVArhmKMBJ9LmWsfSkcc4CS1x4q6h8ygJdpW2HfYp3Df6M8u+tMeaU4PDlraOytvp7g2I2M30&#10;Wex8PFyG35/eZeUMC2Pex8NmAUpokJf4332wBuZpbP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kmaGS+AAAA2wAAAA8AAAAAAAAAAAAAAAAAmAIAAGRycy9kb3ducmV2&#10;LnhtbFBLBQYAAAAABAAEAPUAAACDAwAAAAA=&#10;" filled="f" stroked="f">
                  <v:textbox style="mso-fit-shape-to-text:t">
                    <w:txbxContent>
                      <w:p w14:paraId="6A7D1484" w14:textId="77777777" w:rsidR="0011119F" w:rsidRDefault="0011119F" w:rsidP="0011119F">
                        <w:pPr>
                          <w:pStyle w:val="NormalWeb"/>
                          <w:spacing w:before="0" w:after="0"/>
                          <w:jc w:val="center"/>
                          <w:rPr>
                            <w:sz w:val="24"/>
                            <w:szCs w:val="24"/>
                          </w:rPr>
                        </w:pPr>
                        <w:r>
                          <w:rPr>
                            <w:rFonts w:asciiTheme="minorHAnsi" w:hAnsi="Calibri" w:cstheme="minorBidi"/>
                            <w:color w:val="000000" w:themeColor="text1"/>
                            <w:kern w:val="24"/>
                            <w:sz w:val="22"/>
                            <w:szCs w:val="22"/>
                            <w:lang w:val="es-ES"/>
                          </w:rPr>
                          <w:t>MP</w:t>
                        </w:r>
                      </w:p>
                    </w:txbxContent>
                  </v:textbox>
                </v:shape>
                <v:shapetype id="_x0000_t32" coordsize="21600,21600" o:spt="32" o:oned="t" path="m,l21600,21600e" filled="f">
                  <v:path arrowok="t" fillok="f" o:connecttype="none"/>
                  <o:lock v:ext="edit" shapetype="t"/>
                </v:shapetype>
                <v:shape id="Conector recto de flecha 152" o:spid="_x0000_s1059" type="#_x0000_t32" style="position:absolute;left:35337;top:7691;width:16571;height:31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TZiMUAAADbAAAADwAAAGRycy9kb3ducmV2LnhtbESPQWsCMRSE74X+h/AKvWm2Cm1djSLF&#10;0kWoUPXi7bF57i5uXkIS3bW/vhGEHoeZ+YaZLXrTigv50FhW8DLMQBCXVjdcKdjvPgfvIEJE1tha&#10;JgVXCrCYPz7MMNe24x+6bGMlEoRDjgrqGF0uZShrMhiG1hEn72i9wZikr6T22CW4aeUoy16lwYbT&#10;Qo2OPmoqT9uzUXBedpuxu+78/m3Nh6Jw4+/f1ZdSz0/9cgoiUh//w/d2oRVMJnD7kn6A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VTZiMUAAADbAAAADwAAAAAAAAAA&#10;AAAAAAChAgAAZHJzL2Rvd25yZXYueG1sUEsFBgAAAAAEAAQA+QAAAJMDAAAAAA==&#10;" strokecolor="black [3200]" strokeweight="2pt">
                  <v:stroke endarrow="block" endarrowwidth="wide" endarrowlength="long"/>
                </v:shape>
                <v:shape id="Cuadro de texto 153" o:spid="_x0000_s1060" type="#_x0000_t202" style="position:absolute;left:36386;top:5914;width:14349;height:3563;rotation:730106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LNx8QA&#10;AADcAAAADwAAAGRycy9kb3ducmV2LnhtbESPT4vCMBDF74LfIYzgRdZUDyJdoyyKIMIe/LOHvQ3N&#10;2JRtJqWJWvfTOwfB2zzm/d68Waw6X6sbtbEKbGAyzkARF8FWXBo4n7Yfc1AxIVusA5OBB0VYLfu9&#10;BeY23PlAt2MqlYRwzNGAS6nJtY6FI49xHBpi2V1C6zGJbEttW7xLuK/1NMtm2mPFcsFhQ2tHxd/x&#10;6qWGHcVfXP+Xl5/v/WijkztNw8GY4aD7+gSVqEtv84veWeEyqS/PyAR6+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yzcfEAAAA3AAAAA8AAAAAAAAAAAAAAAAAmAIAAGRycy9k&#10;b3ducmV2LnhtbFBLBQYAAAAABAAEAPUAAACJAwAAAAA=&#10;" filled="f" stroked="f">
                  <v:textbox style="mso-fit-shape-to-text:t">
                    <w:txbxContent>
                      <w:p w14:paraId="2F03E17D" w14:textId="77777777" w:rsidR="0011119F" w:rsidRDefault="0011119F" w:rsidP="0011119F">
                        <w:pPr>
                          <w:pStyle w:val="NormalWeb"/>
                          <w:spacing w:before="0" w:after="0"/>
                          <w:rPr>
                            <w:sz w:val="24"/>
                            <w:szCs w:val="24"/>
                          </w:rPr>
                        </w:pPr>
                        <w:r>
                          <w:rPr>
                            <w:rFonts w:asciiTheme="minorHAnsi" w:hAnsi="Calibri" w:cstheme="minorBidi"/>
                            <w:color w:val="000000" w:themeColor="text1"/>
                            <w:kern w:val="24"/>
                            <w:sz w:val="22"/>
                            <w:szCs w:val="22"/>
                            <w:lang w:val="es-ES"/>
                          </w:rPr>
                          <w:t>Request Pre-DL</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brir llave 154" o:spid="_x0000_s1061" type="#_x0000_t87" style="position:absolute;left:16470;top:8258;width:2381;height:180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A4cEA&#10;AADcAAAADwAAAGRycy9kb3ducmV2LnhtbERPS2vCQBC+F/wPywi91Y05iERX8YEgeGnT9j5mx2w0&#10;Oxuya5L213cFobf5+J6zXA+2Fh21vnKsYDpJQBAXTldcKvj6PLzNQfiArLF2TAp+yMN6NXpZYqZd&#10;zx/U5aEUMYR9hgpMCE0mpS8MWfQT1xBH7uJaiyHCtpS6xT6G21qmSTKTFiuODQYb2hkqbvndKhj2&#10;3a880fX83s+/qU+3aZEbq9TreNgsQAQawr/46T7qOD+ZwuOZeIF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vwOHBAAAA3AAAAA8AAAAAAAAAAAAAAAAAmAIAAGRycy9kb3du&#10;cmV2LnhtbFBLBQYAAAAABAAEAPUAAACGAwAAAAA=&#10;" adj="238" strokecolor="#c0504d [3205]" strokeweight="2pt"/>
                <v:shape id="Cuadro de texto 155" o:spid="_x0000_s1062" type="#_x0000_t202" style="position:absolute;top:12941;width:16678;height:86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cGcIA&#10;AADcAAAADwAAAGRycy9kb3ducmV2LnhtbERP22oCMRB9L/gPYQTfauJii65GEavQt9bLBwybcbPu&#10;ZrJsUt3265tCwbc5nOss171rxI26UHnWMBkrEMSFNxWXGs6n/fMMRIjIBhvPpOGbAqxXg6cl5sbf&#10;+UC3YyxFCuGQowYbY5tLGQpLDsPYt8SJu/jOYUywK6Xp8J7CXSMzpV6lw4pTg8WWtpaK+vjlNMyU&#10;+6jrefYZ3PRn8mK3b37XXrUeDfvNAkSkPj7E/+53k+arDP6eSRf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zNwZwgAAANwAAAAPAAAAAAAAAAAAAAAAAJgCAABkcnMvZG93&#10;bnJldi54bWxQSwUGAAAAAAQABAD1AAAAhwMAAAAA&#10;" filled="f" stroked="f">
                  <v:textbox style="mso-fit-shape-to-text:t">
                    <w:txbxContent>
                      <w:p w14:paraId="4780A4D7" w14:textId="77777777" w:rsidR="0011119F" w:rsidRPr="0011119F" w:rsidRDefault="0092227E" w:rsidP="0011119F">
                        <w:pPr>
                          <w:pStyle w:val="NormalWeb"/>
                          <w:spacing w:before="0" w:after="0"/>
                          <w:rPr>
                            <w:sz w:val="26"/>
                            <w:szCs w:val="26"/>
                          </w:rPr>
                        </w:pPr>
                        <w:r w:rsidRPr="00406CFB">
                          <w:rPr>
                            <w:rFonts w:asciiTheme="minorHAnsi" w:hAnsi="Calibri" w:cstheme="minorBidi"/>
                            <w:b/>
                            <w:bCs/>
                            <w:color w:val="C0504D" w:themeColor="accent2"/>
                            <w:kern w:val="24"/>
                            <w:sz w:val="26"/>
                            <w:szCs w:val="26"/>
                          </w:rPr>
                          <w:t>PHASE 2</w:t>
                        </w:r>
                      </w:p>
                      <w:p w14:paraId="2D40B754" w14:textId="77777777" w:rsidR="0011119F" w:rsidRDefault="0011119F" w:rsidP="0011119F">
                        <w:pPr>
                          <w:pStyle w:val="NormalWeb"/>
                          <w:spacing w:before="0" w:after="0"/>
                        </w:pPr>
                        <w:r w:rsidRPr="00406CFB">
                          <w:rPr>
                            <w:rFonts w:asciiTheme="minorHAnsi" w:hAnsi="Calibri" w:cstheme="minorBidi"/>
                            <w:b/>
                            <w:bCs/>
                            <w:color w:val="000000" w:themeColor="text1"/>
                            <w:kern w:val="24"/>
                            <w:sz w:val="22"/>
                            <w:szCs w:val="22"/>
                          </w:rPr>
                          <w:t>Downlink Pre-test</w:t>
                        </w:r>
                      </w:p>
                      <w:p w14:paraId="26C5E896" w14:textId="77777777" w:rsidR="0011119F" w:rsidRDefault="0011119F" w:rsidP="0011119F">
                        <w:pPr>
                          <w:pStyle w:val="NormalWeb"/>
                          <w:spacing w:before="0" w:after="0"/>
                        </w:pPr>
                        <w:r w:rsidRPr="00406CFB">
                          <w:rPr>
                            <w:rFonts w:asciiTheme="minorHAnsi" w:hAnsi="Calibri" w:cstheme="minorBidi"/>
                            <w:color w:val="000000" w:themeColor="text1"/>
                            <w:kern w:val="24"/>
                            <w:sz w:val="22"/>
                            <w:szCs w:val="22"/>
                          </w:rPr>
                          <w:t>n connections</w:t>
                        </w:r>
                      </w:p>
                    </w:txbxContent>
                  </v:textbox>
                </v:shape>
                <v:line id="Conector recto 156" o:spid="_x0000_s1063" style="position:absolute;flip:x;visibility:visible;mso-wrap-style:square" from="30658,8258" to="34513,8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VGS8UAAADcAAAADwAAAGRycy9kb3ducmV2LnhtbERP30vDMBB+H/g/hBN8kS1RUUZdVqog&#10;CMOp7aavZ3Nri82lNNnW7a9fBGFv9/H9vFk62FbsqPeNYw03EwWCuHSm4UrDqngZT0H4gGywdUwa&#10;DuQhnV+MZpgYt+dP2uWhEjGEfYIa6hC6REpf1mTRT1xHHLmN6y2GCPtKmh73Mdy28lapB2mx4dhQ&#10;Y0fPNZW/+dZqyJ7Wh/fjT7G8Lj7uF8u3rw1/K6n11eWQPYIINISz+N/9auJ8dQd/z8QL5Pw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yVGS8UAAADcAAAADwAAAAAAAAAA&#10;AAAAAAChAgAAZHJzL2Rvd25yZXYueG1sUEsFBgAAAAAEAAQA+QAAAJMDAAAAAA==&#10;" strokecolor="#f79646 [3209]">
                  <v:stroke dashstyle="3 1"/>
                </v:lin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157" o:spid="_x0000_s1064" type="#_x0000_t7" style="position:absolute;left:34031;top:14521;width:19137;height:8264;rotation:-97411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LYJ8UA&#10;AADcAAAADwAAAGRycy9kb3ducmV2LnhtbERPTWsCMRC9C/6HMEJvmliLtqtR2oJFEQ9uK17Hzbi7&#10;uJksm1S3/vqmUPA2j/c5s0VrK3GhxpeONQwHCgRx5kzJuYavz2X/GYQPyAYrx6Thhzws5t3ODBPj&#10;rryjSxpyEUPYJ6ihCKFOpPRZQRb9wNXEkTu5xmKIsMmlafAaw20lH5UaS4slx4YCa3ovKDun31bD&#10;1rxN1ofjcnXc7m9qs34ZfVSTkdYPvfZ1CiJQG+7if/fKxPnqCf6eiRf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UtgnxQAAANwAAAAPAAAAAAAAAAAAAAAAAJgCAABkcnMv&#10;ZG93bnJldi54bWxQSwUGAAAAAAQABAD1AAAAigMAAAAA&#10;" adj="2332" fillcolor="#e4f9ff" strokecolor="#40a7c2 [3048]">
                  <v:fill color2="#9eeaff" rotate="t" colors="0 #e4f9ff;42598f #bbefff;1 #9eeaff" focus="100%" type="gradient"/>
                  <v:shadow on="t" opacity="24903f" origin=",.5" offset="0,.55556mm"/>
                </v:shape>
                <v:shape id="Conector recto de flecha 158" o:spid="_x0000_s1065" type="#_x0000_t32" style="position:absolute;left:35337;top:12057;width:16571;height:455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qlvsEAAADcAAAADwAAAGRycy9kb3ducmV2LnhtbERP32vCMBB+F/wfwgl702RjK9oZZUyG&#10;Pgm2256P5tYWk0tpMtv992Yg+HYf389bb0dnxYX60HrW8LhQIIgrb1quNXyWH/MliBCRDVrPpOGP&#10;Amw308kac+MHPtGliLVIIRxy1NDE2OVShqohh2HhO+LE/fjeYUywr6XpcUjhzsonpTLpsOXU0GBH&#10;7w1V5+LXaVh9ZXIoytXz+Xu/U0fc2yzurNYPs/HtFUSkMd7FN/fBpPnqBf6fSRfIzR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yqW+wQAAANwAAAAPAAAAAAAAAAAAAAAA&#10;AKECAABkcnMvZG93bnJldi54bWxQSwUGAAAAAAQABAD5AAAAjwMAAAAA&#10;" strokecolor="black [3200]" strokeweight="2pt">
                  <v:stroke endarrow="block" endarrowwidth="wide" endarrowlength="long"/>
                </v:shape>
                <v:shape id="Conector recto de flecha 159" o:spid="_x0000_s1066" type="#_x0000_t32" style="position:absolute;left:35337;top:20665;width:16571;height:455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g7ycAAAADcAAAADwAAAGRycy9kb3ducmV2LnhtbERP32vCMBB+H+x/CCfsbSYOKbMzikxE&#10;nwSr7vlozraYXEqT2e6/N4Kwt/v4ft58OTgrbtSFxrOGyViBIC69abjScDpu3j9BhIhs0HomDX8U&#10;YLl4fZljbnzPB7oVsRIphEOOGuoY21zKUNbkMIx9S5y4i+8cxgS7SpoO+xTurPxQKpMOG04NNbb0&#10;XVN5LX6dhtk5k31xnE2vP9u12uPWZnFttX4bDasvEJGG+C9+uncmzVcZPJ5JF8jFH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YO8nAAAAA3AAAAA8AAAAAAAAAAAAAAAAA&#10;oQIAAGRycy9kb3ducmV2LnhtbFBLBQYAAAAABAAEAPkAAACOAwAAAAA=&#10;" strokecolor="black [3200]" strokeweight="2pt">
                  <v:stroke endarrow="block" endarrowwidth="wide" endarrowlength="long"/>
                </v:shape>
                <v:shape id="Cuadro de texto 416" o:spid="_x0000_s1067" type="#_x0000_t202" style="position:absolute;left:36269;top:14310;width:14185;height:8197;rotation:-973653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OBEsIA&#10;AADcAAAADwAAAGRycy9kb3ducmV2LnhtbERPzWoCMRC+F3yHMEJvNXGFKqtRtFAsXkq1DzBuxt3o&#10;ZrJusrq+fVMo9DYf3+8sVr2rxY3aYD1rGI8UCOLCG8ulhu/D+8sMRIjIBmvPpOFBAVbLwdMCc+Pv&#10;/EW3fSxFCuGQo4YqxiaXMhQVOQwj3xAn7uRbhzHBtpSmxXsKd7XMlHqVDi2nhgobequouOw7p8Ha&#10;cnedHSaf09Mxw+1503Uq67R+HvbrOYhIffwX/7k/TJqvpvD7TLpAL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k4ESwgAAANwAAAAPAAAAAAAAAAAAAAAAAJgCAABkcnMvZG93&#10;bnJldi54bWxQSwUGAAAAAAQABAD1AAAAhwMAAAAA&#10;" filled="f" stroked="f">
                  <v:textbox style="mso-fit-shape-to-text:t">
                    <w:txbxContent>
                      <w:p w14:paraId="55B4385E" w14:textId="77777777" w:rsidR="0011119F" w:rsidRDefault="0011119F" w:rsidP="0011119F">
                        <w:pPr>
                          <w:pStyle w:val="NormalWeb"/>
                          <w:spacing w:before="0" w:after="0"/>
                          <w:jc w:val="center"/>
                          <w:rPr>
                            <w:sz w:val="24"/>
                            <w:szCs w:val="24"/>
                          </w:rPr>
                        </w:pPr>
                        <w:r>
                          <w:rPr>
                            <w:rFonts w:asciiTheme="minorHAnsi" w:hAnsi="Calibri" w:cstheme="minorBidi"/>
                            <w:color w:val="000000" w:themeColor="text1"/>
                            <w:kern w:val="24"/>
                            <w:sz w:val="22"/>
                            <w:szCs w:val="22"/>
                            <w:lang w:val="es-ES"/>
                          </w:rPr>
                          <w:t xml:space="preserve">Random </w:t>
                        </w:r>
                      </w:p>
                      <w:p w14:paraId="7DE354DF" w14:textId="77777777" w:rsidR="0011119F" w:rsidRDefault="0011119F" w:rsidP="0011119F">
                        <w:pPr>
                          <w:pStyle w:val="NormalWeb"/>
                          <w:spacing w:before="0" w:after="0"/>
                          <w:jc w:val="center"/>
                        </w:pPr>
                        <w:r>
                          <w:rPr>
                            <w:rFonts w:asciiTheme="minorHAnsi" w:hAnsi="Calibri" w:cstheme="minorBidi"/>
                            <w:color w:val="000000" w:themeColor="text1"/>
                            <w:kern w:val="24"/>
                            <w:sz w:val="22"/>
                            <w:szCs w:val="22"/>
                            <w:lang w:val="es-ES"/>
                          </w:rPr>
                          <w:t xml:space="preserve">Incompressible </w:t>
                        </w:r>
                      </w:p>
                      <w:p w14:paraId="153BF057" w14:textId="77777777" w:rsidR="0011119F" w:rsidRDefault="0011119F" w:rsidP="0011119F">
                        <w:pPr>
                          <w:pStyle w:val="NormalWeb"/>
                          <w:spacing w:before="0" w:after="0"/>
                          <w:jc w:val="center"/>
                        </w:pPr>
                        <w:r>
                          <w:rPr>
                            <w:rFonts w:asciiTheme="minorHAnsi" w:hAnsi="Calibri" w:cstheme="minorBidi"/>
                            <w:color w:val="000000" w:themeColor="text1"/>
                            <w:kern w:val="24"/>
                            <w:sz w:val="22"/>
                            <w:szCs w:val="22"/>
                            <w:lang w:val="es-ES"/>
                          </w:rPr>
                          <w:t>data</w:t>
                        </w:r>
                      </w:p>
                    </w:txbxContent>
                  </v:textbox>
                </v:shape>
                <v:line id="Conector recto 417" o:spid="_x0000_s1068" style="position:absolute;visibility:visible;mso-wrap-style:square" from="35337,3037" to="35337,33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UpQcQAAADcAAAADwAAAGRycy9kb3ducmV2LnhtbESPTWvCQBCG7wX/wzKCt7qxBKvRVWxB&#10;6ClQlVJvQ3aahGZnw+7WxH/fORR6m2Hej2e2+9F16kYhtp4NLOYZKOLK25ZrA5fz8XEFKiZki51n&#10;MnCnCPvd5GGLhfUDv9PtlGolIRwLNNCk1Bdax6ohh3Hue2K5ffngMMkaam0DDhLuOv2UZUvtsGVp&#10;aLCn14aq79OPk96wdvlHzu5aDs/3z/ylXC/L0pjZdDxsQCUa07/4z/1mBT8TWnlGJtC7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tSlBxAAAANwAAAAPAAAAAAAAAAAA&#10;AAAAAKECAABkcnMvZG93bnJldi54bWxQSwUGAAAAAAQABAD5AAAAkgMAAAAA&#10;" strokecolor="black [3200]" strokeweight="2pt"/>
                <v:line id="Conector recto 418" o:spid="_x0000_s1069" style="position:absolute;visibility:visible;mso-wrap-style:square" from="51908,3037" to="51908,33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M2sUAAADcAAAADwAAAGRycy9kb3ducmV2LnhtbESPzWrDMBCE74W8g9hAb42cYtLYiRKS&#10;QqEnQ9MSkttibWwTa2Uk1T9vXxUKve0ys/PNbvejaUVPzjeWFSwXCQji0uqGKwVfn29PaxA+IGts&#10;LZOCiTzsd7OHLebaDvxB/SlUIoawz1FBHUKXS+nLmgz6he2Io3azzmCIq6ukdjjEcNPK5yRZSYMN&#10;R0KNHb3WVN5P3yZyXWbSc8rmWgwv0yU9FtmqKJR6nI+HDYhAY/g3/12/61g/yeD3mTiB3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mM2sUAAADcAAAADwAAAAAAAAAA&#10;AAAAAAChAgAAZHJzL2Rvd25yZXYueG1sUEsFBgAAAAAEAAQA+QAAAJMDAAAAAA==&#10;" strokecolor="black [3200]" strokeweight="2pt"/>
                <v:shape id="Conector recto de flecha 419" o:spid="_x0000_s1070" type="#_x0000_t32" style="position:absolute;left:32233;top:8258;width:0;height:1695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em28UAAADcAAAADwAAAGRycy9kb3ducmV2LnhtbESPT0sDQQzF70K/wxDBi7SzFXTr2mmp&#10;hWLBk7XQa9jJ/sGdzLITt+u3NwfBW8J7ee+X9XYKnRlpSG1kB8tFBoa4jL7l2sH58zBfgUmC7LGL&#10;TA5+KMF2M7tZY+HjlT9oPEltNIRTgQ4akb6wNpUNBUyL2BOrVsUhoOg61NYPeNXw0NmHLHuyAVvW&#10;hgZ72jdUfp2+gwPhx2fJ3/eHS7zPY5W/Va/HfnTu7nbavYARmuTf/Hd99Iq/VHx9Riew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em28UAAADcAAAADwAAAAAAAAAA&#10;AAAAAAChAgAAZHJzL2Rvd25yZXYueG1sUEsFBgAAAAAEAAQA+QAAAJMDAAAAAA==&#10;" strokecolor="#f79646" strokeweight="2pt">
                  <v:stroke startarrow="block" startarrowwidth="wide" endarrow="block" endarrowwidth="wide"/>
                </v:shape>
                <v:line id="Conector recto 420" o:spid="_x0000_s1071" style="position:absolute;flip:x;visibility:visible;mso-wrap-style:square" from="30658,25208" to="34824,25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LresUAAADcAAAADwAAAGRycy9kb3ducmV2LnhtbERPTWvCQBC9F/wPyxS8lLqJUCnRVWxB&#10;EKRWk6rXaXZMgtnZkF019td3C0Jv83ifM5l1phYXal1lWUE8iEAQ51ZXXCj4yhbPryCcR9ZYWyYF&#10;N3Iwm/YeJphoe+UtXVJfiBDCLkEFpfdNIqXLSzLoBrYhDtzRtgZ9gG0hdYvXEG5qOYyikTRYcWgo&#10;saH3kvJTejYK5m+72+fPd7Z+yjYvq/XH/siHSCrVf+zmYxCeOv8vvruXOsyPY/h7Jlwgp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LresUAAADcAAAADwAAAAAAAAAA&#10;AAAAAAChAgAAZHJzL2Rvd25yZXYueG1sUEsFBgAAAAAEAAQA+QAAAJMDAAAAAA==&#10;" strokecolor="#f79646 [3209]">
                  <v:stroke dashstyle="3 1"/>
                </v:line>
                <v:shape id="Cuadro de texto 421" o:spid="_x0000_s1072" type="#_x0000_t202" style="position:absolute;left:487;top:27324;width:34021;height:5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MfyL8A&#10;AADcAAAADwAAAGRycy9kb3ducmV2LnhtbERPTWvCQBC9F/wPyxS81U0ERVJXkVrBgxdteh+y02xo&#10;djZkpyb+e1cQepvH+5z1dvStulIfm8AG8lkGirgKtuHaQPl1eFuBioJssQ1MBm4UYbuZvKyxsGHg&#10;M10vUqsUwrFAA06kK7SOlSOPcRY64sT9hN6jJNjX2vY4pHDf6nmWLbXHhlODw44+HFW/lz9vQMTu&#10;8lv56ePxezztB5dVCyyNmb6Ou3dQQqP8i5/uo03z8zk8nkkX6M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kx/IvwAAANwAAAAPAAAAAAAAAAAAAAAAAJgCAABkcnMvZG93bnJl&#10;di54bWxQSwUGAAAAAAQABAD1AAAAhAMAAAAA&#10;" filled="f" stroked="f">
                  <v:textbox style="mso-fit-shape-to-text:t">
                    <w:txbxContent>
                      <w:p w14:paraId="44ADEE29" w14:textId="77777777" w:rsidR="0011119F" w:rsidRDefault="0011119F" w:rsidP="0011119F">
                        <w:pPr>
                          <w:pStyle w:val="NormalWeb"/>
                          <w:spacing w:before="0" w:after="0"/>
                          <w:jc w:val="right"/>
                          <w:rPr>
                            <w:sz w:val="24"/>
                            <w:szCs w:val="24"/>
                          </w:rPr>
                        </w:pPr>
                        <w:r w:rsidRPr="00406CFB">
                          <w:rPr>
                            <w:rFonts w:asciiTheme="minorHAnsi" w:hAnsi="Calibri" w:cstheme="minorBidi"/>
                            <w:color w:val="000000" w:themeColor="text1"/>
                            <w:kern w:val="24"/>
                            <w:sz w:val="22"/>
                            <w:szCs w:val="22"/>
                          </w:rPr>
                          <w:t>Evaluates initial parameters</w:t>
                        </w:r>
                      </w:p>
                      <w:p w14:paraId="5F96667F" w14:textId="77777777" w:rsidR="0011119F" w:rsidRDefault="0011119F" w:rsidP="0011119F">
                        <w:pPr>
                          <w:pStyle w:val="NormalWeb"/>
                          <w:spacing w:before="0" w:after="0"/>
                          <w:jc w:val="right"/>
                        </w:pPr>
                        <w:r w:rsidRPr="00406CFB">
                          <w:rPr>
                            <w:rFonts w:asciiTheme="minorHAnsi" w:hAnsi="Calibri" w:cstheme="minorBidi"/>
                            <w:color w:val="000000" w:themeColor="text1"/>
                            <w:kern w:val="24"/>
                            <w:sz w:val="22"/>
                            <w:szCs w:val="22"/>
                          </w:rPr>
                          <w:t>for downlink subtest</w:t>
                        </w:r>
                      </w:p>
                    </w:txbxContent>
                  </v:textbox>
                </v:shape>
                <v:shape id="Cuadro de texto 422" o:spid="_x0000_s1073" type="#_x0000_t202" style="position:absolute;left:16972;top:12972;width:14849;height:8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6U8AA&#10;AADcAAAADwAAAGRycy9kb3ducmV2LnhtbERPS2vCQBC+F/oflin0VjexVEp0FfEBHnrRxvuQnWZD&#10;s7MhO5r4712h0Nt8fM9ZrEbfqiv1sQlsIJ9koIirYBuuDZTf+7dPUFGQLbaBycCNIqyWz08LLGwY&#10;+EjXk9QqhXAs0IAT6QqtY+XIY5yEjjhxP6H3KAn2tbY9Dinct3qaZTPtseHU4LCjjaPq93TxBkTs&#10;Or+VOx8P5/FrO7is+sDSmNeXcT0HJTTKv/jPfbBpfv4Oj2fSBXp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9+6U8AAAADcAAAADwAAAAAAAAAAAAAAAACYAgAAZHJzL2Rvd25y&#10;ZXYueG1sUEsFBgAAAAAEAAQA9QAAAIUDAAAAAA==&#10;" filled="f" stroked="f">
                  <v:textbox style="mso-fit-shape-to-text:t">
                    <w:txbxContent>
                      <w:p w14:paraId="63266941" w14:textId="77777777" w:rsidR="0011119F" w:rsidRDefault="0011119F" w:rsidP="0011119F">
                        <w:pPr>
                          <w:pStyle w:val="NormalWeb"/>
                          <w:spacing w:before="0" w:after="0"/>
                          <w:jc w:val="right"/>
                          <w:rPr>
                            <w:sz w:val="24"/>
                            <w:szCs w:val="24"/>
                          </w:rPr>
                        </w:pPr>
                        <w:r>
                          <w:rPr>
                            <w:rFonts w:asciiTheme="minorHAnsi" w:hAnsi="Calibri" w:cstheme="minorBidi"/>
                            <w:color w:val="000000" w:themeColor="text1"/>
                            <w:kern w:val="24"/>
                            <w:sz w:val="22"/>
                            <w:szCs w:val="22"/>
                            <w:lang w:val="es-ES"/>
                          </w:rPr>
                          <w:t xml:space="preserve">Pre-test </w:t>
                        </w:r>
                      </w:p>
                      <w:p w14:paraId="53A0DCBF" w14:textId="77777777" w:rsidR="0011119F" w:rsidRDefault="0011119F" w:rsidP="0011119F">
                        <w:pPr>
                          <w:pStyle w:val="NormalWeb"/>
                          <w:spacing w:before="0" w:after="0"/>
                          <w:jc w:val="right"/>
                        </w:pPr>
                        <w:r>
                          <w:rPr>
                            <w:rFonts w:asciiTheme="minorHAnsi" w:hAnsi="Calibri" w:cstheme="minorBidi"/>
                            <w:color w:val="000000" w:themeColor="text1"/>
                            <w:kern w:val="24"/>
                            <w:sz w:val="22"/>
                            <w:szCs w:val="22"/>
                            <w:lang w:val="es-ES"/>
                          </w:rPr>
                          <w:t>duration time</w:t>
                        </w:r>
                      </w:p>
                      <w:p w14:paraId="5D416812" w14:textId="77777777" w:rsidR="0011119F" w:rsidRDefault="0011119F" w:rsidP="0011119F">
                        <w:pPr>
                          <w:pStyle w:val="NormalWeb"/>
                          <w:spacing w:before="0" w:after="0"/>
                          <w:jc w:val="right"/>
                        </w:pPr>
                        <w:r>
                          <w:rPr>
                            <w:rFonts w:asciiTheme="minorHAnsi" w:hAnsi="Calibri" w:cstheme="minorBidi"/>
                            <w:b/>
                            <w:bCs/>
                            <w:color w:val="000000" w:themeColor="text1"/>
                            <w:kern w:val="24"/>
                            <w:sz w:val="22"/>
                            <w:szCs w:val="22"/>
                            <w:lang w:val="es-ES"/>
                          </w:rPr>
                          <w:t>Tp</w:t>
                        </w:r>
                      </w:p>
                    </w:txbxContent>
                  </v:textbox>
                </v:shape>
                <w10:anchorlock/>
              </v:group>
            </w:pict>
          </mc:Fallback>
        </mc:AlternateContent>
      </w:r>
    </w:p>
    <w:p w14:paraId="28300F86" w14:textId="77777777" w:rsidR="006A2390" w:rsidRPr="00991B0F" w:rsidRDefault="0092227E" w:rsidP="007C6EA0">
      <w:pPr>
        <w:tabs>
          <w:tab w:val="left" w:pos="1134"/>
        </w:tabs>
        <w:spacing w:after="240"/>
        <w:ind w:left="360"/>
        <w:jc w:val="center"/>
        <w:rPr>
          <w:rFonts w:ascii="Arial" w:hAnsi="Arial"/>
          <w:b/>
          <w:szCs w:val="24"/>
        </w:rPr>
      </w:pPr>
      <w:r w:rsidRPr="0092227E">
        <w:rPr>
          <w:b/>
          <w:szCs w:val="24"/>
        </w:rPr>
        <w:t xml:space="preserve">Figure 2. </w:t>
      </w:r>
      <w:r w:rsidR="00223EF3" w:rsidRPr="00991B0F">
        <w:rPr>
          <w:rStyle w:val="hps"/>
          <w:szCs w:val="24"/>
        </w:rPr>
        <w:t>Sample diagram of phase 2 of measurement algorithm</w:t>
      </w:r>
    </w:p>
    <w:p w14:paraId="56D05155" w14:textId="77777777" w:rsidR="008B1E39" w:rsidRDefault="008B1E39" w:rsidP="008B1E39">
      <w:pPr>
        <w:pStyle w:val="Heading1"/>
        <w:numPr>
          <w:ilvl w:val="2"/>
          <w:numId w:val="30"/>
        </w:numPr>
        <w:tabs>
          <w:tab w:val="clear" w:pos="794"/>
          <w:tab w:val="clear" w:pos="1191"/>
          <w:tab w:val="left" w:pos="426"/>
          <w:tab w:val="left" w:pos="568"/>
        </w:tabs>
        <w:spacing w:after="120"/>
        <w:ind w:left="709"/>
        <w:rPr>
          <w:lang w:eastAsia="de-AT"/>
        </w:rPr>
      </w:pPr>
      <w:bookmarkStart w:id="24" w:name="_Toc434496976"/>
      <w:r w:rsidRPr="007445ED">
        <w:t xml:space="preserve">Phase </w:t>
      </w:r>
      <w:r>
        <w:t>3</w:t>
      </w:r>
      <w:r w:rsidRPr="007445ED">
        <w:t xml:space="preserve">: </w:t>
      </w:r>
      <w:r>
        <w:t>Latency test</w:t>
      </w:r>
      <w:bookmarkEnd w:id="24"/>
    </w:p>
    <w:p w14:paraId="10CD18ED" w14:textId="2F3EED50" w:rsidR="008B1E39" w:rsidRDefault="00D26011" w:rsidP="00D26011">
      <w:pPr>
        <w:jc w:val="both"/>
        <w:rPr>
          <w:lang w:eastAsia="de-AT"/>
        </w:rPr>
      </w:pPr>
      <w:r w:rsidRPr="00FD21FB">
        <w:rPr>
          <w:lang w:eastAsia="de-AT"/>
        </w:rPr>
        <w:t xml:space="preserve">During this phase, the </w:t>
      </w:r>
      <w:r>
        <w:rPr>
          <w:lang w:eastAsia="de-AT"/>
        </w:rPr>
        <w:t>Measurement Agent</w:t>
      </w:r>
      <w:r w:rsidRPr="00FD21FB">
        <w:rPr>
          <w:lang w:eastAsia="de-AT"/>
        </w:rPr>
        <w:t xml:space="preserve"> sends p “pings” in short intervals to the </w:t>
      </w:r>
      <w:r>
        <w:rPr>
          <w:lang w:eastAsia="de-AT"/>
        </w:rPr>
        <w:t>Measurement Peer</w:t>
      </w:r>
      <w:r w:rsidRPr="00FD21FB">
        <w:rPr>
          <w:lang w:eastAsia="de-AT"/>
        </w:rPr>
        <w:t xml:space="preserve"> to test the</w:t>
      </w:r>
      <w:r>
        <w:rPr>
          <w:lang w:eastAsia="de-AT"/>
        </w:rPr>
        <w:t xml:space="preserve"> </w:t>
      </w:r>
      <w:r w:rsidRPr="00FD21FB">
        <w:rPr>
          <w:lang w:eastAsia="de-AT"/>
        </w:rPr>
        <w:t>latency of the connection. One “ping” consists of the transmission of short strings via one of</w:t>
      </w:r>
      <w:r>
        <w:rPr>
          <w:lang w:eastAsia="de-AT"/>
        </w:rPr>
        <w:t xml:space="preserve"> </w:t>
      </w:r>
      <w:r w:rsidRPr="00FD21FB">
        <w:rPr>
          <w:lang w:eastAsia="de-AT"/>
        </w:rPr>
        <w:t xml:space="preserve">the TCP connections to the </w:t>
      </w:r>
      <w:r>
        <w:rPr>
          <w:lang w:eastAsia="de-AT"/>
        </w:rPr>
        <w:t>Measurement Peer</w:t>
      </w:r>
      <w:r w:rsidRPr="00FD21FB">
        <w:rPr>
          <w:lang w:eastAsia="de-AT"/>
        </w:rPr>
        <w:t>, which returns short strings as acknowledgement</w:t>
      </w:r>
      <w:r w:rsidRPr="00C71B22">
        <w:rPr>
          <w:lang w:eastAsia="de-AT"/>
        </w:rPr>
        <w:t>. The</w:t>
      </w:r>
      <w:r>
        <w:rPr>
          <w:lang w:eastAsia="de-AT"/>
        </w:rPr>
        <w:t xml:space="preserve"> Measurement Agent</w:t>
      </w:r>
      <w:r w:rsidRPr="00C71B22">
        <w:rPr>
          <w:lang w:eastAsia="de-AT"/>
        </w:rPr>
        <w:t xml:space="preserve"> measures the time between sending and receiving the return message, while the</w:t>
      </w:r>
      <w:r>
        <w:rPr>
          <w:lang w:eastAsia="de-AT"/>
        </w:rPr>
        <w:t xml:space="preserve"> Measurement Peer</w:t>
      </w:r>
      <w:r w:rsidRPr="00C71B22">
        <w:rPr>
          <w:lang w:eastAsia="de-AT"/>
        </w:rPr>
        <w:t xml:space="preserve"> additionally measures the time between sending its return message and the </w:t>
      </w:r>
      <w:r>
        <w:rPr>
          <w:lang w:eastAsia="de-AT"/>
        </w:rPr>
        <w:t>Measurement Agent</w:t>
      </w:r>
      <w:r w:rsidRPr="00C71B22">
        <w:rPr>
          <w:lang w:eastAsia="de-AT"/>
        </w:rPr>
        <w:t>’s</w:t>
      </w:r>
      <w:r>
        <w:rPr>
          <w:lang w:eastAsia="de-AT"/>
        </w:rPr>
        <w:t xml:space="preserve"> </w:t>
      </w:r>
      <w:r w:rsidRPr="00C71B22">
        <w:rPr>
          <w:lang w:eastAsia="de-AT"/>
        </w:rPr>
        <w:t xml:space="preserve">reception response. The </w:t>
      </w:r>
      <w:r>
        <w:rPr>
          <w:lang w:eastAsia="de-AT"/>
        </w:rPr>
        <w:t>Measurement Agent</w:t>
      </w:r>
      <w:r w:rsidRPr="00C71B22">
        <w:rPr>
          <w:lang w:eastAsia="de-AT"/>
        </w:rPr>
        <w:t xml:space="preserve"> stores all measurements</w:t>
      </w:r>
      <w:r w:rsidR="009B7C7B">
        <w:rPr>
          <w:lang w:eastAsia="de-AT"/>
        </w:rPr>
        <w:t>.</w:t>
      </w:r>
    </w:p>
    <w:p w14:paraId="2741F6EB" w14:textId="77777777" w:rsidR="000D47C0" w:rsidRDefault="000D47C0">
      <w:pPr>
        <w:tabs>
          <w:tab w:val="left" w:pos="567"/>
        </w:tabs>
        <w:ind w:left="360"/>
        <w:jc w:val="center"/>
      </w:pPr>
    </w:p>
    <w:p w14:paraId="28AA5F67" w14:textId="33A7987E" w:rsidR="000D47C0" w:rsidRDefault="00F35A5F">
      <w:pPr>
        <w:tabs>
          <w:tab w:val="left" w:pos="567"/>
        </w:tabs>
        <w:ind w:left="360"/>
        <w:jc w:val="center"/>
        <w:rPr>
          <w:rStyle w:val="hps"/>
          <w:lang w:val="en-US"/>
        </w:rPr>
      </w:pPr>
      <w:r>
        <w:rPr>
          <w:noProof/>
          <w:lang w:eastAsia="zh-CN"/>
        </w:rPr>
        <w:lastRenderedPageBreak/>
        <mc:AlternateContent>
          <mc:Choice Requires="wpg">
            <w:drawing>
              <wp:inline distT="0" distB="0" distL="0" distR="0" wp14:anchorId="20071E80" wp14:editId="75D6271E">
                <wp:extent cx="4130040" cy="2874010"/>
                <wp:effectExtent l="0" t="635" r="0" b="20955"/>
                <wp:docPr id="66"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30040" cy="2874010"/>
                          <a:chOff x="0" y="0"/>
                          <a:chExt cx="53243" cy="39118"/>
                        </a:xfrm>
                      </wpg:grpSpPr>
                      <wpg:grpSp>
                        <wpg:cNvPr id="67" name="Agrupar 460"/>
                        <wpg:cNvGrpSpPr>
                          <a:grpSpLocks/>
                        </wpg:cNvGrpSpPr>
                        <wpg:grpSpPr bwMode="auto">
                          <a:xfrm>
                            <a:off x="0" y="0"/>
                            <a:ext cx="53243" cy="39118"/>
                            <a:chOff x="0" y="0"/>
                            <a:chExt cx="53243" cy="39118"/>
                          </a:xfrm>
                        </wpg:grpSpPr>
                        <wps:wsp>
                          <wps:cNvPr id="68" name="Conector recto 461"/>
                          <wps:cNvCnPr>
                            <a:cxnSpLocks noChangeShapeType="1"/>
                          </wps:cNvCnPr>
                          <wps:spPr bwMode="auto">
                            <a:xfrm flipH="1">
                              <a:off x="32955" y="3037"/>
                              <a:ext cx="0" cy="36081"/>
                            </a:xfrm>
                            <a:prstGeom prst="line">
                              <a:avLst/>
                            </a:prstGeom>
                            <a:noFill/>
                            <a:ln w="25400">
                              <a:solidFill>
                                <a:schemeClr val="dk1">
                                  <a:lumMod val="100000"/>
                                  <a:lumOff val="0"/>
                                </a:schemeClr>
                              </a:solidFill>
                              <a:round/>
                              <a:headEnd/>
                              <a:tailEnd/>
                            </a:ln>
                            <a:extLst>
                              <a:ext uri="{909E8E84-426E-40DD-AFC4-6F175D3DCCD1}">
                                <a14:hiddenFill xmlns:a14="http://schemas.microsoft.com/office/drawing/2010/main">
                                  <a:noFill/>
                                </a14:hiddenFill>
                              </a:ext>
                            </a:extLst>
                          </wps:spPr>
                          <wps:bodyPr/>
                        </wps:wsp>
                        <wps:wsp>
                          <wps:cNvPr id="69" name="Conector recto 462"/>
                          <wps:cNvCnPr>
                            <a:cxnSpLocks noChangeShapeType="1"/>
                          </wps:cNvCnPr>
                          <wps:spPr bwMode="auto">
                            <a:xfrm flipH="1">
                              <a:off x="49527" y="3037"/>
                              <a:ext cx="0" cy="36081"/>
                            </a:xfrm>
                            <a:prstGeom prst="line">
                              <a:avLst/>
                            </a:prstGeom>
                            <a:noFill/>
                            <a:ln w="25400">
                              <a:solidFill>
                                <a:schemeClr val="dk1">
                                  <a:lumMod val="100000"/>
                                  <a:lumOff val="0"/>
                                </a:schemeClr>
                              </a:solidFill>
                              <a:round/>
                              <a:headEnd/>
                              <a:tailEnd/>
                            </a:ln>
                            <a:extLst>
                              <a:ext uri="{909E8E84-426E-40DD-AFC4-6F175D3DCCD1}">
                                <a14:hiddenFill xmlns:a14="http://schemas.microsoft.com/office/drawing/2010/main">
                                  <a:noFill/>
                                </a14:hiddenFill>
                              </a:ext>
                            </a:extLst>
                          </wps:spPr>
                          <wps:bodyPr/>
                        </wps:wsp>
                        <wps:wsp>
                          <wps:cNvPr id="70" name="Cuadro de texto 463"/>
                          <wps:cNvSpPr txBox="1">
                            <a:spLocks noChangeArrowheads="1"/>
                          </wps:cNvSpPr>
                          <wps:spPr bwMode="auto">
                            <a:xfrm>
                              <a:off x="30404" y="0"/>
                              <a:ext cx="6270" cy="35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A29142" w14:textId="77777777" w:rsidR="009E03F0" w:rsidRDefault="009E03F0" w:rsidP="009E03F0">
                                <w:pPr>
                                  <w:pStyle w:val="NormalWeb"/>
                                  <w:spacing w:before="0" w:after="0"/>
                                  <w:jc w:val="center"/>
                                  <w:rPr>
                                    <w:sz w:val="24"/>
                                    <w:szCs w:val="24"/>
                                  </w:rPr>
                                </w:pPr>
                                <w:r>
                                  <w:rPr>
                                    <w:rFonts w:asciiTheme="minorHAnsi" w:hAnsi="Calibri" w:cstheme="minorBidi"/>
                                    <w:color w:val="000000" w:themeColor="text1"/>
                                    <w:kern w:val="24"/>
                                    <w:sz w:val="22"/>
                                    <w:szCs w:val="22"/>
                                    <w:lang w:val="es-ES"/>
                                  </w:rPr>
                                  <w:t>MA</w:t>
                                </w:r>
                              </w:p>
                            </w:txbxContent>
                          </wps:txbx>
                          <wps:bodyPr rot="0" vert="horz" wrap="square" lIns="91440" tIns="45720" rIns="91440" bIns="45720" anchor="t" anchorCtr="0" upright="1">
                            <a:spAutoFit/>
                          </wps:bodyPr>
                        </wps:wsp>
                        <wps:wsp>
                          <wps:cNvPr id="71" name="Cuadro de texto 464"/>
                          <wps:cNvSpPr txBox="1">
                            <a:spLocks noChangeArrowheads="1"/>
                          </wps:cNvSpPr>
                          <wps:spPr bwMode="auto">
                            <a:xfrm>
                              <a:off x="46973" y="0"/>
                              <a:ext cx="6270" cy="35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924112" w14:textId="77777777" w:rsidR="009E03F0" w:rsidRDefault="009E03F0" w:rsidP="009E03F0">
                                <w:pPr>
                                  <w:pStyle w:val="NormalWeb"/>
                                  <w:spacing w:before="0" w:after="0"/>
                                  <w:jc w:val="center"/>
                                  <w:rPr>
                                    <w:sz w:val="24"/>
                                    <w:szCs w:val="24"/>
                                  </w:rPr>
                                </w:pPr>
                                <w:r>
                                  <w:rPr>
                                    <w:rFonts w:asciiTheme="minorHAnsi" w:hAnsi="Calibri" w:cstheme="minorBidi"/>
                                    <w:color w:val="000000" w:themeColor="text1"/>
                                    <w:kern w:val="24"/>
                                    <w:sz w:val="22"/>
                                    <w:szCs w:val="22"/>
                                    <w:lang w:val="es-ES"/>
                                  </w:rPr>
                                  <w:t>MP</w:t>
                                </w:r>
                              </w:p>
                            </w:txbxContent>
                          </wps:txbx>
                          <wps:bodyPr rot="0" vert="horz" wrap="square" lIns="91440" tIns="45720" rIns="91440" bIns="45720" anchor="t" anchorCtr="0" upright="1">
                            <a:spAutoFit/>
                          </wps:bodyPr>
                        </wps:wsp>
                        <wps:wsp>
                          <wps:cNvPr id="72" name="Conector recto de flecha 465"/>
                          <wps:cNvCnPr>
                            <a:cxnSpLocks noChangeShapeType="1"/>
                          </wps:cNvCnPr>
                          <wps:spPr bwMode="auto">
                            <a:xfrm>
                              <a:off x="32955" y="4970"/>
                              <a:ext cx="16572" cy="3175"/>
                            </a:xfrm>
                            <a:prstGeom prst="straightConnector1">
                              <a:avLst/>
                            </a:prstGeom>
                            <a:noFill/>
                            <a:ln w="25400">
                              <a:solidFill>
                                <a:schemeClr val="dk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73" name="Conector recto de flecha 466"/>
                          <wps:cNvCnPr>
                            <a:cxnSpLocks noChangeShapeType="1"/>
                          </wps:cNvCnPr>
                          <wps:spPr bwMode="auto">
                            <a:xfrm flipH="1">
                              <a:off x="32955" y="8769"/>
                              <a:ext cx="16572" cy="4550"/>
                            </a:xfrm>
                            <a:prstGeom prst="straightConnector1">
                              <a:avLst/>
                            </a:prstGeom>
                            <a:noFill/>
                            <a:ln w="25400">
                              <a:solidFill>
                                <a:schemeClr val="dk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74" name="Conector recto de flecha 467"/>
                          <wps:cNvCnPr>
                            <a:cxnSpLocks noChangeShapeType="1"/>
                          </wps:cNvCnPr>
                          <wps:spPr bwMode="auto">
                            <a:xfrm flipH="1">
                              <a:off x="32955" y="32445"/>
                              <a:ext cx="16572" cy="4551"/>
                            </a:xfrm>
                            <a:prstGeom prst="straightConnector1">
                              <a:avLst/>
                            </a:prstGeom>
                            <a:noFill/>
                            <a:ln w="25400">
                              <a:solidFill>
                                <a:schemeClr val="dk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75" name="Conector recto de flecha 468"/>
                          <wps:cNvCnPr>
                            <a:cxnSpLocks noChangeShapeType="1"/>
                          </wps:cNvCnPr>
                          <wps:spPr bwMode="auto">
                            <a:xfrm>
                              <a:off x="32955" y="28452"/>
                              <a:ext cx="16572" cy="3176"/>
                            </a:xfrm>
                            <a:prstGeom prst="straightConnector1">
                              <a:avLst/>
                            </a:prstGeom>
                            <a:noFill/>
                            <a:ln w="25400">
                              <a:solidFill>
                                <a:schemeClr val="dk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76" name="Conector recto 469"/>
                          <wps:cNvCnPr>
                            <a:cxnSpLocks noChangeShapeType="1"/>
                          </wps:cNvCnPr>
                          <wps:spPr bwMode="auto">
                            <a:xfrm>
                              <a:off x="41441" y="23639"/>
                              <a:ext cx="0" cy="3457"/>
                            </a:xfrm>
                            <a:prstGeom prst="line">
                              <a:avLst/>
                            </a:prstGeom>
                            <a:noFill/>
                            <a:ln w="19050">
                              <a:solidFill>
                                <a:schemeClr val="dk1">
                                  <a:lumMod val="100000"/>
                                  <a:lumOff val="0"/>
                                </a:schemeClr>
                              </a:solidFill>
                              <a:prstDash val="dot"/>
                              <a:round/>
                              <a:headEnd/>
                              <a:tailEnd/>
                            </a:ln>
                            <a:extLst>
                              <a:ext uri="{909E8E84-426E-40DD-AFC4-6F175D3DCCD1}">
                                <a14:hiddenFill xmlns:a14="http://schemas.microsoft.com/office/drawing/2010/main">
                                  <a:noFill/>
                                </a14:hiddenFill>
                              </a:ext>
                            </a:extLst>
                          </wps:spPr>
                          <wps:bodyPr/>
                        </wps:wsp>
                        <wps:wsp>
                          <wps:cNvPr id="77" name="Cuadro de texto 470"/>
                          <wps:cNvSpPr txBox="1">
                            <a:spLocks noChangeArrowheads="1"/>
                          </wps:cNvSpPr>
                          <wps:spPr bwMode="auto">
                            <a:xfrm rot="668432">
                              <a:off x="36683" y="3102"/>
                              <a:ext cx="8137" cy="3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B90C7" w14:textId="77777777" w:rsidR="009E03F0" w:rsidRDefault="009E03F0" w:rsidP="009E03F0">
                                <w:pPr>
                                  <w:pStyle w:val="NormalWeb"/>
                                  <w:spacing w:before="0" w:after="0"/>
                                  <w:rPr>
                                    <w:sz w:val="24"/>
                                    <w:szCs w:val="24"/>
                                  </w:rPr>
                                </w:pPr>
                                <w:r>
                                  <w:rPr>
                                    <w:rFonts w:asciiTheme="minorHAnsi" w:hAnsi="Calibri" w:cstheme="minorBidi"/>
                                    <w:color w:val="000000" w:themeColor="text1"/>
                                    <w:kern w:val="24"/>
                                    <w:sz w:val="22"/>
                                    <w:szCs w:val="22"/>
                                    <w:lang w:val="es-ES"/>
                                  </w:rPr>
                                  <w:t>ping # 1</w:t>
                                </w:r>
                              </w:p>
                            </w:txbxContent>
                          </wps:txbx>
                          <wps:bodyPr rot="0" vert="horz" wrap="none" lIns="91440" tIns="45720" rIns="91440" bIns="45720" anchor="t" anchorCtr="0" upright="1">
                            <a:spAutoFit/>
                          </wps:bodyPr>
                        </wps:wsp>
                        <wps:wsp>
                          <wps:cNvPr id="78" name="Cuadro de texto 471"/>
                          <wps:cNvSpPr txBox="1">
                            <a:spLocks noChangeArrowheads="1"/>
                          </wps:cNvSpPr>
                          <wps:spPr bwMode="auto">
                            <a:xfrm rot="668432">
                              <a:off x="37141" y="26845"/>
                              <a:ext cx="8170" cy="3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B5A2B" w14:textId="77777777" w:rsidR="009E03F0" w:rsidRDefault="009E03F0" w:rsidP="009E03F0">
                                <w:pPr>
                                  <w:pStyle w:val="NormalWeb"/>
                                  <w:spacing w:before="0" w:after="0"/>
                                  <w:rPr>
                                    <w:sz w:val="24"/>
                                    <w:szCs w:val="24"/>
                                  </w:rPr>
                                </w:pPr>
                                <w:r>
                                  <w:rPr>
                                    <w:rFonts w:asciiTheme="minorHAnsi" w:hAnsi="Calibri" w:cstheme="minorBidi"/>
                                    <w:color w:val="000000" w:themeColor="text1"/>
                                    <w:kern w:val="24"/>
                                    <w:sz w:val="22"/>
                                    <w:szCs w:val="22"/>
                                    <w:lang w:val="es-ES"/>
                                  </w:rPr>
                                  <w:t>ping # p</w:t>
                                </w:r>
                              </w:p>
                            </w:txbxContent>
                          </wps:txbx>
                          <wps:bodyPr rot="0" vert="horz" wrap="none" lIns="91440" tIns="45720" rIns="91440" bIns="45720" anchor="t" anchorCtr="0" upright="1">
                            <a:spAutoFit/>
                          </wps:bodyPr>
                        </wps:wsp>
                        <wps:wsp>
                          <wps:cNvPr id="79" name="Cuadro de texto 472"/>
                          <wps:cNvSpPr txBox="1">
                            <a:spLocks noChangeArrowheads="1"/>
                          </wps:cNvSpPr>
                          <wps:spPr bwMode="auto">
                            <a:xfrm rot="-897997">
                              <a:off x="36300" y="8110"/>
                              <a:ext cx="8242" cy="37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DCDF5" w14:textId="77777777" w:rsidR="009E03F0" w:rsidRDefault="009E03F0" w:rsidP="009E03F0">
                                <w:pPr>
                                  <w:pStyle w:val="NormalWeb"/>
                                  <w:spacing w:before="0" w:after="0"/>
                                  <w:rPr>
                                    <w:sz w:val="24"/>
                                    <w:szCs w:val="24"/>
                                  </w:rPr>
                                </w:pPr>
                                <w:r>
                                  <w:rPr>
                                    <w:rFonts w:asciiTheme="minorHAnsi" w:hAnsi="Calibri" w:cstheme="minorBidi"/>
                                    <w:color w:val="000000" w:themeColor="text1"/>
                                    <w:kern w:val="24"/>
                                    <w:sz w:val="22"/>
                                    <w:szCs w:val="22"/>
                                    <w:lang w:val="es-ES"/>
                                  </w:rPr>
                                  <w:t>ack # 1</w:t>
                                </w:r>
                              </w:p>
                            </w:txbxContent>
                          </wps:txbx>
                          <wps:bodyPr rot="0" vert="horz" wrap="square" lIns="91440" tIns="45720" rIns="91440" bIns="45720" anchor="t" anchorCtr="0" upright="1">
                            <a:noAutofit/>
                          </wps:bodyPr>
                        </wps:wsp>
                        <wps:wsp>
                          <wps:cNvPr id="80" name="Cuadro de texto 473"/>
                          <wps:cNvSpPr txBox="1">
                            <a:spLocks noChangeArrowheads="1"/>
                          </wps:cNvSpPr>
                          <wps:spPr bwMode="auto">
                            <a:xfrm rot="-897997">
                              <a:off x="36290" y="31763"/>
                              <a:ext cx="7466" cy="3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F8384" w14:textId="77777777" w:rsidR="009E03F0" w:rsidRDefault="009E03F0" w:rsidP="009E03F0">
                                <w:pPr>
                                  <w:pStyle w:val="NormalWeb"/>
                                  <w:spacing w:before="0" w:after="0"/>
                                  <w:rPr>
                                    <w:sz w:val="24"/>
                                    <w:szCs w:val="24"/>
                                  </w:rPr>
                                </w:pPr>
                                <w:r>
                                  <w:rPr>
                                    <w:rFonts w:asciiTheme="minorHAnsi" w:hAnsi="Calibri" w:cstheme="minorBidi"/>
                                    <w:color w:val="000000" w:themeColor="text1"/>
                                    <w:kern w:val="24"/>
                                    <w:sz w:val="22"/>
                                    <w:szCs w:val="22"/>
                                    <w:lang w:val="es-ES"/>
                                  </w:rPr>
                                  <w:t>ack # p</w:t>
                                </w:r>
                              </w:p>
                            </w:txbxContent>
                          </wps:txbx>
                          <wps:bodyPr rot="0" vert="horz" wrap="none" lIns="91440" tIns="45720" rIns="91440" bIns="45720" anchor="t" anchorCtr="0" upright="1">
                            <a:spAutoFit/>
                          </wps:bodyPr>
                        </wps:wsp>
                        <wps:wsp>
                          <wps:cNvPr id="81" name="Abrir llave 474"/>
                          <wps:cNvSpPr>
                            <a:spLocks/>
                          </wps:cNvSpPr>
                          <wps:spPr bwMode="auto">
                            <a:xfrm>
                              <a:off x="16470" y="4970"/>
                              <a:ext cx="2381" cy="32162"/>
                            </a:xfrm>
                            <a:prstGeom prst="leftBrace">
                              <a:avLst>
                                <a:gd name="adj1" fmla="val 8317"/>
                                <a:gd name="adj2" fmla="val 50000"/>
                              </a:avLst>
                            </a:prstGeom>
                            <a:noFill/>
                            <a:ln w="25400">
                              <a:solidFill>
                                <a:schemeClr val="accent2">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2" name="Cuadro de texto 475"/>
                          <wps:cNvSpPr txBox="1">
                            <a:spLocks noChangeArrowheads="1"/>
                          </wps:cNvSpPr>
                          <wps:spPr bwMode="auto">
                            <a:xfrm>
                              <a:off x="0" y="16577"/>
                              <a:ext cx="15030" cy="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01CA3D" w14:textId="77777777" w:rsidR="009E03F0" w:rsidRPr="00FF38B5" w:rsidRDefault="0092227E" w:rsidP="009E03F0">
                                <w:pPr>
                                  <w:pStyle w:val="NormalWeb"/>
                                  <w:spacing w:before="0" w:after="0"/>
                                  <w:rPr>
                                    <w:sz w:val="24"/>
                                    <w:szCs w:val="24"/>
                                  </w:rPr>
                                </w:pPr>
                                <w:r w:rsidRPr="0092227E">
                                  <w:rPr>
                                    <w:rFonts w:asciiTheme="minorHAnsi" w:hAnsi="Calibri" w:cstheme="minorBidi"/>
                                    <w:b/>
                                    <w:bCs/>
                                    <w:color w:val="C0504D" w:themeColor="accent2"/>
                                    <w:kern w:val="24"/>
                                    <w:sz w:val="24"/>
                                    <w:szCs w:val="24"/>
                                    <w:lang w:val="es-ES"/>
                                  </w:rPr>
                                  <w:t>PHASE 3</w:t>
                                </w:r>
                              </w:p>
                              <w:p w14:paraId="03B86ADE" w14:textId="77777777" w:rsidR="009E03F0" w:rsidRDefault="009E03F0" w:rsidP="009E03F0">
                                <w:pPr>
                                  <w:pStyle w:val="NormalWeb"/>
                                  <w:spacing w:before="0" w:after="0"/>
                                </w:pPr>
                                <w:r>
                                  <w:rPr>
                                    <w:rFonts w:asciiTheme="minorHAnsi" w:hAnsi="Calibri" w:cstheme="minorBidi"/>
                                    <w:b/>
                                    <w:bCs/>
                                    <w:color w:val="000000" w:themeColor="text1"/>
                                    <w:kern w:val="24"/>
                                    <w:sz w:val="22"/>
                                    <w:szCs w:val="22"/>
                                    <w:lang w:val="es-ES"/>
                                  </w:rPr>
                                  <w:t>Latency Subtest</w:t>
                                </w:r>
                              </w:p>
                              <w:p w14:paraId="54E87EEB" w14:textId="77777777" w:rsidR="009E03F0" w:rsidRDefault="009E03F0" w:rsidP="009E03F0">
                                <w:pPr>
                                  <w:pStyle w:val="NormalWeb"/>
                                  <w:spacing w:before="0" w:after="0"/>
                                </w:pPr>
                                <w:r>
                                  <w:rPr>
                                    <w:rFonts w:asciiTheme="minorHAnsi" w:hAnsi="Calibri" w:cstheme="minorBidi"/>
                                    <w:color w:val="000000" w:themeColor="text1"/>
                                    <w:kern w:val="24"/>
                                    <w:sz w:val="22"/>
                                    <w:szCs w:val="22"/>
                                    <w:lang w:val="es-ES"/>
                                  </w:rPr>
                                  <w:t>1 TCP connection</w:t>
                                </w:r>
                              </w:p>
                            </w:txbxContent>
                          </wps:txbx>
                          <wps:bodyPr rot="0" vert="horz" wrap="none" lIns="91440" tIns="45720" rIns="91440" bIns="45720" anchor="t" anchorCtr="0" upright="1">
                            <a:spAutoFit/>
                          </wps:bodyPr>
                        </wps:wsp>
                        <wps:wsp>
                          <wps:cNvPr id="83" name="Conector recto 476"/>
                          <wps:cNvCnPr>
                            <a:cxnSpLocks noChangeShapeType="1"/>
                          </wps:cNvCnPr>
                          <wps:spPr bwMode="auto">
                            <a:xfrm flipH="1">
                              <a:off x="26916" y="4970"/>
                              <a:ext cx="5216" cy="0"/>
                            </a:xfrm>
                            <a:prstGeom prst="line">
                              <a:avLst/>
                            </a:prstGeom>
                            <a:noFill/>
                            <a:ln w="9525">
                              <a:solidFill>
                                <a:schemeClr val="accent6">
                                  <a:lumMod val="100000"/>
                                  <a:lumOff val="0"/>
                                </a:schemeClr>
                              </a:solidFill>
                              <a:prstDash val="sysDash"/>
                              <a:round/>
                              <a:headEnd/>
                              <a:tailEnd/>
                            </a:ln>
                            <a:extLst>
                              <a:ext uri="{909E8E84-426E-40DD-AFC4-6F175D3DCCD1}">
                                <a14:hiddenFill xmlns:a14="http://schemas.microsoft.com/office/drawing/2010/main">
                                  <a:noFill/>
                                </a14:hiddenFill>
                              </a:ext>
                            </a:extLst>
                          </wps:spPr>
                          <wps:bodyPr/>
                        </wps:wsp>
                        <wps:wsp>
                          <wps:cNvPr id="84" name="Conector recto 477"/>
                          <wps:cNvCnPr>
                            <a:cxnSpLocks noChangeShapeType="1"/>
                          </wps:cNvCnPr>
                          <wps:spPr bwMode="auto">
                            <a:xfrm flipH="1">
                              <a:off x="26916" y="13433"/>
                              <a:ext cx="5216" cy="0"/>
                            </a:xfrm>
                            <a:prstGeom prst="line">
                              <a:avLst/>
                            </a:prstGeom>
                            <a:noFill/>
                            <a:ln w="9525">
                              <a:solidFill>
                                <a:schemeClr val="accent6">
                                  <a:lumMod val="100000"/>
                                  <a:lumOff val="0"/>
                                </a:schemeClr>
                              </a:solidFill>
                              <a:prstDash val="sysDash"/>
                              <a:round/>
                              <a:headEnd/>
                              <a:tailEnd/>
                            </a:ln>
                            <a:extLst>
                              <a:ext uri="{909E8E84-426E-40DD-AFC4-6F175D3DCCD1}">
                                <a14:hiddenFill xmlns:a14="http://schemas.microsoft.com/office/drawing/2010/main">
                                  <a:noFill/>
                                </a14:hiddenFill>
                              </a:ext>
                            </a:extLst>
                          </wps:spPr>
                          <wps:bodyPr/>
                        </wps:wsp>
                        <wps:wsp>
                          <wps:cNvPr id="85" name="Conector recto 478"/>
                          <wps:cNvCnPr>
                            <a:cxnSpLocks noChangeShapeType="1"/>
                          </wps:cNvCnPr>
                          <wps:spPr bwMode="auto">
                            <a:xfrm flipH="1">
                              <a:off x="26916" y="28452"/>
                              <a:ext cx="5216" cy="0"/>
                            </a:xfrm>
                            <a:prstGeom prst="line">
                              <a:avLst/>
                            </a:prstGeom>
                            <a:noFill/>
                            <a:ln w="9525">
                              <a:solidFill>
                                <a:schemeClr val="accent6">
                                  <a:lumMod val="100000"/>
                                  <a:lumOff val="0"/>
                                </a:schemeClr>
                              </a:solidFill>
                              <a:prstDash val="sysDash"/>
                              <a:round/>
                              <a:headEnd/>
                              <a:tailEnd/>
                            </a:ln>
                            <a:extLst>
                              <a:ext uri="{909E8E84-426E-40DD-AFC4-6F175D3DCCD1}">
                                <a14:hiddenFill xmlns:a14="http://schemas.microsoft.com/office/drawing/2010/main">
                                  <a:noFill/>
                                </a14:hiddenFill>
                              </a:ext>
                            </a:extLst>
                          </wps:spPr>
                          <wps:bodyPr/>
                        </wps:wsp>
                        <wps:wsp>
                          <wps:cNvPr id="86" name="Conector recto 479"/>
                          <wps:cNvCnPr>
                            <a:cxnSpLocks noChangeShapeType="1"/>
                          </wps:cNvCnPr>
                          <wps:spPr bwMode="auto">
                            <a:xfrm flipH="1">
                              <a:off x="26916" y="36996"/>
                              <a:ext cx="5216" cy="0"/>
                            </a:xfrm>
                            <a:prstGeom prst="line">
                              <a:avLst/>
                            </a:prstGeom>
                            <a:noFill/>
                            <a:ln w="9525">
                              <a:solidFill>
                                <a:schemeClr val="accent6">
                                  <a:lumMod val="100000"/>
                                  <a:lumOff val="0"/>
                                </a:schemeClr>
                              </a:solidFill>
                              <a:prstDash val="sysDash"/>
                              <a:round/>
                              <a:headEnd/>
                              <a:tailEnd/>
                            </a:ln>
                            <a:extLst>
                              <a:ext uri="{909E8E84-426E-40DD-AFC4-6F175D3DCCD1}">
                                <a14:hiddenFill xmlns:a14="http://schemas.microsoft.com/office/drawing/2010/main">
                                  <a:noFill/>
                                </a14:hiddenFill>
                              </a:ext>
                            </a:extLst>
                          </wps:spPr>
                          <wps:bodyPr/>
                        </wps:wsp>
                        <wps:wsp>
                          <wps:cNvPr id="87" name="Conector recto de flecha 480"/>
                          <wps:cNvCnPr>
                            <a:cxnSpLocks noChangeShapeType="1"/>
                          </wps:cNvCnPr>
                          <wps:spPr bwMode="auto">
                            <a:xfrm flipV="1">
                              <a:off x="27926" y="4970"/>
                              <a:ext cx="0" cy="8349"/>
                            </a:xfrm>
                            <a:prstGeom prst="straightConnector1">
                              <a:avLst/>
                            </a:prstGeom>
                            <a:noFill/>
                            <a:ln w="25400">
                              <a:solidFill>
                                <a:srgbClr val="F79646"/>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8" name="Conector recto de flecha 481"/>
                          <wps:cNvCnPr>
                            <a:cxnSpLocks noChangeShapeType="1"/>
                          </wps:cNvCnPr>
                          <wps:spPr bwMode="auto">
                            <a:xfrm flipV="1">
                              <a:off x="27926" y="28452"/>
                              <a:ext cx="0" cy="8680"/>
                            </a:xfrm>
                            <a:prstGeom prst="straightConnector1">
                              <a:avLst/>
                            </a:prstGeom>
                            <a:noFill/>
                            <a:ln w="25400">
                              <a:solidFill>
                                <a:srgbClr val="F79646"/>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89" name="Cuadro de texto 482"/>
                          <wps:cNvSpPr txBox="1">
                            <a:spLocks noChangeArrowheads="1"/>
                          </wps:cNvSpPr>
                          <wps:spPr bwMode="auto">
                            <a:xfrm>
                              <a:off x="18853" y="7044"/>
                              <a:ext cx="9078" cy="40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08900" w14:textId="77777777" w:rsidR="009E03F0" w:rsidRDefault="009E03F0" w:rsidP="009E03F0">
                                <w:pPr>
                                  <w:pStyle w:val="NormalWeb"/>
                                  <w:spacing w:before="0" w:after="0"/>
                                  <w:jc w:val="center"/>
                                  <w:rPr>
                                    <w:sz w:val="24"/>
                                    <w:szCs w:val="24"/>
                                  </w:rPr>
                                </w:pPr>
                                <w:r>
                                  <w:rPr>
                                    <w:rFonts w:asciiTheme="minorHAnsi" w:hAnsi="Calibri" w:cstheme="minorBidi"/>
                                    <w:color w:val="000000" w:themeColor="text1"/>
                                    <w:kern w:val="24"/>
                                    <w:sz w:val="22"/>
                                    <w:szCs w:val="22"/>
                                    <w:lang w:val="es-ES"/>
                                  </w:rPr>
                                  <w:t>RTT</w:t>
                                </w:r>
                                <w:r>
                                  <w:rPr>
                                    <w:rFonts w:asciiTheme="minorHAnsi" w:hAnsi="Calibri" w:cstheme="minorBidi"/>
                                    <w:color w:val="000000" w:themeColor="text1"/>
                                    <w:kern w:val="24"/>
                                    <w:position w:val="-6"/>
                                    <w:sz w:val="22"/>
                                    <w:szCs w:val="22"/>
                                    <w:vertAlign w:val="subscript"/>
                                    <w:lang w:val="es-ES"/>
                                  </w:rPr>
                                  <w:t>1</w:t>
                                </w:r>
                              </w:p>
                            </w:txbxContent>
                          </wps:txbx>
                          <wps:bodyPr rot="0" vert="horz" wrap="square" lIns="91440" tIns="45720" rIns="91440" bIns="45720" anchor="t" anchorCtr="0" upright="1">
                            <a:spAutoFit/>
                          </wps:bodyPr>
                        </wps:wsp>
                        <wps:wsp>
                          <wps:cNvPr id="90" name="Cuadro de texto 483"/>
                          <wps:cNvSpPr txBox="1">
                            <a:spLocks noChangeArrowheads="1"/>
                          </wps:cNvSpPr>
                          <wps:spPr bwMode="auto">
                            <a:xfrm>
                              <a:off x="18853" y="31072"/>
                              <a:ext cx="9078" cy="40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B9A62" w14:textId="77777777" w:rsidR="009E03F0" w:rsidRDefault="009E03F0" w:rsidP="009E03F0">
                                <w:pPr>
                                  <w:pStyle w:val="NormalWeb"/>
                                  <w:spacing w:before="0" w:after="0"/>
                                  <w:jc w:val="center"/>
                                  <w:rPr>
                                    <w:sz w:val="24"/>
                                    <w:szCs w:val="24"/>
                                  </w:rPr>
                                </w:pPr>
                                <w:r>
                                  <w:rPr>
                                    <w:rFonts w:asciiTheme="minorHAnsi" w:hAnsi="Calibri" w:cstheme="minorBidi"/>
                                    <w:color w:val="000000" w:themeColor="text1"/>
                                    <w:kern w:val="24"/>
                                    <w:sz w:val="22"/>
                                    <w:szCs w:val="22"/>
                                    <w:lang w:val="es-ES"/>
                                  </w:rPr>
                                  <w:t>RTT</w:t>
                                </w:r>
                                <w:r>
                                  <w:rPr>
                                    <w:rFonts w:asciiTheme="minorHAnsi" w:hAnsi="Calibri" w:cstheme="minorBidi"/>
                                    <w:color w:val="000000" w:themeColor="text1"/>
                                    <w:kern w:val="24"/>
                                    <w:position w:val="-6"/>
                                    <w:sz w:val="22"/>
                                    <w:szCs w:val="22"/>
                                    <w:vertAlign w:val="subscript"/>
                                    <w:lang w:val="es-ES"/>
                                  </w:rPr>
                                  <w:t>p</w:t>
                                </w:r>
                              </w:p>
                            </w:txbxContent>
                          </wps:txbx>
                          <wps:bodyPr rot="0" vert="horz" wrap="square" lIns="91440" tIns="45720" rIns="91440" bIns="45720" anchor="t" anchorCtr="0" upright="1">
                            <a:spAutoFit/>
                          </wps:bodyPr>
                        </wps:wsp>
                        <wps:wsp>
                          <wps:cNvPr id="91" name="Conector recto 484"/>
                          <wps:cNvCnPr>
                            <a:cxnSpLocks noChangeShapeType="1"/>
                          </wps:cNvCnPr>
                          <wps:spPr bwMode="auto">
                            <a:xfrm>
                              <a:off x="23347" y="23639"/>
                              <a:ext cx="0" cy="3457"/>
                            </a:xfrm>
                            <a:prstGeom prst="line">
                              <a:avLst/>
                            </a:prstGeom>
                            <a:noFill/>
                            <a:ln w="19050">
                              <a:solidFill>
                                <a:schemeClr val="dk1">
                                  <a:lumMod val="100000"/>
                                  <a:lumOff val="0"/>
                                </a:schemeClr>
                              </a:solidFill>
                              <a:prstDash val="dot"/>
                              <a:round/>
                              <a:headEnd/>
                              <a:tailEnd/>
                            </a:ln>
                            <a:extLst>
                              <a:ext uri="{909E8E84-426E-40DD-AFC4-6F175D3DCCD1}">
                                <a14:hiddenFill xmlns:a14="http://schemas.microsoft.com/office/drawing/2010/main">
                                  <a:noFill/>
                                </a14:hiddenFill>
                              </a:ext>
                            </a:extLst>
                          </wps:spPr>
                          <wps:bodyPr/>
                        </wps:wsp>
                        <wps:wsp>
                          <wps:cNvPr id="92" name="Conector recto de flecha 485"/>
                          <wps:cNvCnPr>
                            <a:cxnSpLocks noChangeShapeType="1"/>
                          </wps:cNvCnPr>
                          <wps:spPr bwMode="auto">
                            <a:xfrm>
                              <a:off x="32955" y="13687"/>
                              <a:ext cx="16572" cy="3176"/>
                            </a:xfrm>
                            <a:prstGeom prst="straightConnector1">
                              <a:avLst/>
                            </a:prstGeom>
                            <a:noFill/>
                            <a:ln w="25400">
                              <a:solidFill>
                                <a:schemeClr val="dk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93" name="Conector recto de flecha 486"/>
                          <wps:cNvCnPr>
                            <a:cxnSpLocks noChangeShapeType="1"/>
                          </wps:cNvCnPr>
                          <wps:spPr bwMode="auto">
                            <a:xfrm flipH="1">
                              <a:off x="32955" y="17487"/>
                              <a:ext cx="16572" cy="4550"/>
                            </a:xfrm>
                            <a:prstGeom prst="straightConnector1">
                              <a:avLst/>
                            </a:prstGeom>
                            <a:noFill/>
                            <a:ln w="25400">
                              <a:solidFill>
                                <a:schemeClr val="dk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94" name="Cuadro de texto 487"/>
                          <wps:cNvSpPr txBox="1">
                            <a:spLocks noChangeArrowheads="1"/>
                          </wps:cNvSpPr>
                          <wps:spPr bwMode="auto">
                            <a:xfrm rot="-897997">
                              <a:off x="36298" y="16828"/>
                              <a:ext cx="7425" cy="35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3B95A" w14:textId="77777777" w:rsidR="009E03F0" w:rsidRDefault="009E03F0" w:rsidP="009E03F0">
                                <w:pPr>
                                  <w:pStyle w:val="NormalWeb"/>
                                  <w:spacing w:before="0" w:after="0"/>
                                  <w:rPr>
                                    <w:sz w:val="24"/>
                                    <w:szCs w:val="24"/>
                                  </w:rPr>
                                </w:pPr>
                                <w:r>
                                  <w:rPr>
                                    <w:rFonts w:asciiTheme="minorHAnsi" w:hAnsi="Calibri" w:cstheme="minorBidi"/>
                                    <w:color w:val="000000" w:themeColor="text1"/>
                                    <w:kern w:val="24"/>
                                    <w:sz w:val="22"/>
                                    <w:szCs w:val="22"/>
                                    <w:lang w:val="es-ES"/>
                                  </w:rPr>
                                  <w:t>ack # 2</w:t>
                                </w:r>
                              </w:p>
                            </w:txbxContent>
                          </wps:txbx>
                          <wps:bodyPr rot="0" vert="horz" wrap="none" lIns="91440" tIns="45720" rIns="91440" bIns="45720" anchor="t" anchorCtr="0" upright="1">
                            <a:spAutoFit/>
                          </wps:bodyPr>
                        </wps:wsp>
                      </wpg:grpSp>
                      <wps:wsp>
                        <wps:cNvPr id="95" name="Cuadro de texto 488"/>
                        <wps:cNvSpPr txBox="1">
                          <a:spLocks noChangeArrowheads="1"/>
                        </wps:cNvSpPr>
                        <wps:spPr bwMode="auto">
                          <a:xfrm rot="668432">
                            <a:off x="36953" y="12238"/>
                            <a:ext cx="8137" cy="3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B1FE4" w14:textId="77777777" w:rsidR="009E03F0" w:rsidRDefault="009E03F0" w:rsidP="009E03F0">
                              <w:pPr>
                                <w:pStyle w:val="NormalWeb"/>
                                <w:spacing w:before="0" w:after="0"/>
                                <w:rPr>
                                  <w:sz w:val="24"/>
                                  <w:szCs w:val="24"/>
                                </w:rPr>
                              </w:pPr>
                              <w:r>
                                <w:rPr>
                                  <w:rFonts w:asciiTheme="minorHAnsi" w:hAnsi="Calibri" w:cstheme="minorBidi"/>
                                  <w:color w:val="000000" w:themeColor="text1"/>
                                  <w:kern w:val="24"/>
                                  <w:sz w:val="22"/>
                                  <w:szCs w:val="22"/>
                                  <w:lang w:val="es-ES"/>
                                </w:rPr>
                                <w:t>ping # 2</w:t>
                              </w:r>
                            </w:p>
                          </w:txbxContent>
                        </wps:txbx>
                        <wps:bodyPr rot="0" vert="horz" wrap="none" lIns="91440" tIns="45720" rIns="91440" bIns="45720" anchor="t" anchorCtr="0" upright="1">
                          <a:spAutoFit/>
                        </wps:bodyPr>
                      </wps:wsp>
                    </wpg:wgp>
                  </a:graphicData>
                </a:graphic>
              </wp:inline>
            </w:drawing>
          </mc:Choice>
          <mc:Fallback>
            <w:pict>
              <v:group w14:anchorId="20071E80" id="Group 79" o:spid="_x0000_s1074" style="width:325.2pt;height:226.3pt;mso-position-horizontal-relative:char;mso-position-vertical-relative:line" coordsize="53243,39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">
                <v:group id="Agrupar 460" o:spid="_x0000_s1075" style="position:absolute;width:53243;height:39118" coordsize="53243,39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line id="Conector recto 461" o:spid="_x0000_s1076" style="position:absolute;flip:x;visibility:visible;mso-wrap-style:square" from="32955,3037" to="32955,39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CUC78AAADbAAAADwAAAGRycy9kb3ducmV2LnhtbERPzYrCMBC+C75DGMGLaKoHkWoUEfzB&#10;i+juA4zN2BabSWlGW/fpN4eFPX58/6tN5yr1piaUng1MJwko4szbknMD31/78QJUEGSLlWcy8KEA&#10;m3W/t8LU+pav9L5JrmIIhxQNFCJ1qnXICnIYJr4mjtzDNw4lwibXtsE2hrtKz5Jkrh2WHBsKrGlX&#10;UPa8vZwBuV/a0UF81p2nu6PYn8fh7C7GDAfddglKqJN/8Z/7ZA3M49j4Jf4Avf4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5RCUC78AAADbAAAADwAAAAAAAAAAAAAAAACh&#10;AgAAZHJzL2Rvd25yZXYueG1sUEsFBgAAAAAEAAQA+QAAAI0DAAAAAA==&#10;" strokecolor="black [3200]" strokeweight="2pt"/>
                  <v:line id="Conector recto 462" o:spid="_x0000_s1077" style="position:absolute;flip:x;visibility:visible;mso-wrap-style:square" from="49527,3037" to="49527,39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wxkMMAAADbAAAADwAAAGRycy9kb3ducmV2LnhtbESPQWvCQBSE70L/w/IKXqRu7EE0ukoR&#10;aosXMfYHPLPPJDT7NmRfTeyvdwXB4zAz3zDLde9qdaE2VJ4NTMYJKOLc24oLAz/Hz7cZqCDIFmvP&#10;ZOBKAdarl8ESU+s7PtAlk0JFCIcUDZQiTap1yEtyGMa+IY7e2bcOJcq20LbFLsJdrd+TZKodVhwX&#10;SmxoU1L+m/05A3Lad6Ot+LzfTTZfYv/P253bGzN87T8WoIR6eYYf7W9rYDqH+5f4A/Tq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pcMZDDAAAA2wAAAA8AAAAAAAAAAAAA&#10;AAAAoQIAAGRycy9kb3ducmV2LnhtbFBLBQYAAAAABAAEAPkAAACRAwAAAAA=&#10;" strokecolor="black [3200]" strokeweight="2pt"/>
                  <v:shape id="Cuadro de texto 463" o:spid="_x0000_s1078" type="#_x0000_t202" style="position:absolute;left:30404;width:6270;height:3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yCmL4A&#10;AADbAAAADwAAAGRycy9kb3ducmV2LnhtbERPTWvCQBC9F/wPywi91Y0FW4muIlbBQy9qvA/ZMRvM&#10;zobsaOK/7x4KHh/ve7kefKMe1MU6sIHpJANFXAZbc2WgOO8/5qCiIFtsApOBJ0VYr0ZvS8xt6PlI&#10;j5NUKoVwzNGAE2lzrWPpyGOchJY4cdfQeZQEu0rbDvsU7hv9mWVf2mPNqcFhS1tH5e109wZE7Gb6&#10;LHY+Hi7D70/vsnKGhTHv42GzACU0yEv87z5YA99pff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cgpi+AAAA2wAAAA8AAAAAAAAAAAAAAAAAmAIAAGRycy9kb3ducmV2&#10;LnhtbFBLBQYAAAAABAAEAPUAAACDAwAAAAA=&#10;" filled="f" stroked="f">
                    <v:textbox style="mso-fit-shape-to-text:t">
                      <w:txbxContent>
                        <w:p w14:paraId="5CA29142" w14:textId="77777777" w:rsidR="009E03F0" w:rsidRDefault="009E03F0" w:rsidP="009E03F0">
                          <w:pPr>
                            <w:pStyle w:val="NormalWeb"/>
                            <w:spacing w:before="0" w:after="0"/>
                            <w:jc w:val="center"/>
                            <w:rPr>
                              <w:sz w:val="24"/>
                              <w:szCs w:val="24"/>
                            </w:rPr>
                          </w:pPr>
                          <w:r>
                            <w:rPr>
                              <w:rFonts w:asciiTheme="minorHAnsi" w:hAnsi="Calibri" w:cstheme="minorBidi"/>
                              <w:color w:val="000000" w:themeColor="text1"/>
                              <w:kern w:val="24"/>
                              <w:sz w:val="22"/>
                              <w:szCs w:val="22"/>
                              <w:lang w:val="es-ES"/>
                            </w:rPr>
                            <w:t>MA</w:t>
                          </w:r>
                        </w:p>
                      </w:txbxContent>
                    </v:textbox>
                  </v:shape>
                  <v:shape id="Cuadro de texto 464" o:spid="_x0000_s1079" type="#_x0000_t202" style="position:absolute;left:46973;width:6270;height:3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AnA8IA&#10;AADbAAAADwAAAGRycy9kb3ducmV2LnhtbESPzWrDMBCE74W+g9hCb43sQJviRAkhP5BDL0md+2Jt&#10;LVNrZaxN7Lx9FCj0OMzMN8xiNfpWXamPTWAD+SQDRVwF23BtoPzev32CioJssQ1MBm4UYbV8flpg&#10;YcPAR7qepFYJwrFAA06kK7SOlSOPcRI64uT9hN6jJNnX2vY4JLhv9TTLPrTHhtOCw442jqrf08Ub&#10;ELHr/FbufDycx6/t4LLqHUtjXl/G9RyU0Cj/4b/2wRqY5fD4kn6AXt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CcDwgAAANsAAAAPAAAAAAAAAAAAAAAAAJgCAABkcnMvZG93&#10;bnJldi54bWxQSwUGAAAAAAQABAD1AAAAhwMAAAAA&#10;" filled="f" stroked="f">
                    <v:textbox style="mso-fit-shape-to-text:t">
                      <w:txbxContent>
                        <w:p w14:paraId="42924112" w14:textId="77777777" w:rsidR="009E03F0" w:rsidRDefault="009E03F0" w:rsidP="009E03F0">
                          <w:pPr>
                            <w:pStyle w:val="NormalWeb"/>
                            <w:spacing w:before="0" w:after="0"/>
                            <w:jc w:val="center"/>
                            <w:rPr>
                              <w:sz w:val="24"/>
                              <w:szCs w:val="24"/>
                            </w:rPr>
                          </w:pPr>
                          <w:r>
                            <w:rPr>
                              <w:rFonts w:asciiTheme="minorHAnsi" w:hAnsi="Calibri" w:cstheme="minorBidi"/>
                              <w:color w:val="000000" w:themeColor="text1"/>
                              <w:kern w:val="24"/>
                              <w:sz w:val="22"/>
                              <w:szCs w:val="22"/>
                              <w:lang w:val="es-ES"/>
                            </w:rPr>
                            <w:t>MP</w:t>
                          </w:r>
                        </w:p>
                      </w:txbxContent>
                    </v:textbox>
                  </v:shape>
                  <v:shape id="Conector recto de flecha 465" o:spid="_x0000_s1080" type="#_x0000_t32" style="position:absolute;left:32955;top:4970;width:16572;height:31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tA8UAAADbAAAADwAAAGRycy9kb3ducmV2LnhtbESPQWsCMRSE70L/Q3iF3jRbhVq2RpGi&#10;dClY6Oqlt8fmubu4eQlJdNf++kYoeBxm5htmsRpMJy7kQ2tZwfMkA0FcWd1yreCw345fQYSIrLGz&#10;TAquFGC1fBgtMNe252+6lLEWCcIhRwVNjC6XMlQNGQwT64iTd7TeYEzS11J77BPcdHKaZS/SYMtp&#10;oUFH7w1Vp/JsFJzX/dfMXff+MP/kn6Jws93v5kOpp8dh/QYi0hDv4f92oRXMp3D7kn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ytA8UAAADbAAAADwAAAAAAAAAA&#10;AAAAAAChAgAAZHJzL2Rvd25yZXYueG1sUEsFBgAAAAAEAAQA+QAAAJMDAAAAAA==&#10;" strokecolor="black [3200]" strokeweight="2pt">
                    <v:stroke endarrow="block" endarrowwidth="wide" endarrowlength="long"/>
                  </v:shape>
                  <v:shape id="Conector recto de flecha 466" o:spid="_x0000_s1081" type="#_x0000_t32" style="position:absolute;left:32955;top:8769;width:16572;height:455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aO8MAAADbAAAADwAAAGRycy9kb3ducmV2LnhtbESPQWvCQBSE70L/w/IK3nRTW2KNrlIU&#10;0ZNgrJ4f2WcS3H0bsluT/nu3UPA4zMw3zGLVWyPu1PrasYK3cQKCuHC65lLB92k7+gThA7JG45gU&#10;/JKH1fJlsMBMu46PdM9DKSKEfYYKqhCaTEpfVGTRj11DHL2ray2GKNtS6ha7CLdGTpIklRZrjgsV&#10;NrSuqLjlP1bB7JzKLj/NPm6X3SY54M6kYWOUGr72X3MQgfrwDP+391rB9B3+vsQfIJ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nmjvDAAAA2wAAAA8AAAAAAAAAAAAA&#10;AAAAoQIAAGRycy9kb3ducmV2LnhtbFBLBQYAAAAABAAEAPkAAACRAwAAAAA=&#10;" strokecolor="black [3200]" strokeweight="2pt">
                    <v:stroke endarrow="block" endarrowwidth="wide" endarrowlength="long"/>
                  </v:shape>
                  <v:shape id="Conector recto de flecha 467" o:spid="_x0000_s1082" type="#_x0000_t32" style="position:absolute;left:32955;top:32445;width:16572;height:455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4CT8MAAADbAAAADwAAAGRycy9kb3ducmV2LnhtbESPQWvCQBSE74L/YXmCN91YJNY0q0hF&#10;7KlgbHt+ZF+TkN23Ibua+O+7hUKPw8x8w+T70Rpxp943jhWslgkI4tLphisFH9fT4hmED8gajWNS&#10;8CAP+910kmOm3cAXuhehEhHCPkMFdQhdJqUva7Lol64jjt636y2GKPtK6h6HCLdGPiVJKi02HBdq&#10;7Oi1prItblbB9jOVQ3Hdrtuv8zF5x7NJw9EoNZ+NhxcQgcbwH/5rv2kFmzX8fok/QO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QOAk/DAAAA2wAAAA8AAAAAAAAAAAAA&#10;AAAAoQIAAGRycy9kb3ducmV2LnhtbFBLBQYAAAAABAAEAPkAAACRAwAAAAA=&#10;" strokecolor="black [3200]" strokeweight="2pt">
                    <v:stroke endarrow="block" endarrowwidth="wide" endarrowlength="long"/>
                  </v:shape>
                  <v:shape id="Conector recto de flecha 468" o:spid="_x0000_s1083" type="#_x0000_t32" style="position:absolute;left:32955;top:28452;width:16572;height:31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U1d8UAAADbAAAADwAAAGRycy9kb3ducmV2LnhtbESPQWsCMRSE74X+h/AKvWm2SmtZjSLF&#10;0kWoUPXi7bF57i5uXkIS3bW/vhGEHoeZ+YaZLXrTigv50FhW8DLMQBCXVjdcKdjvPgfvIEJE1tha&#10;JgVXCrCYPz7MMNe24x+6bGMlEoRDjgrqGF0uZShrMhiG1hEn72i9wZikr6T22CW4aeUoy96kwYbT&#10;Qo2OPmoqT9uzUXBedpuxu+78frLmQ1G48ffv6kup56d+OQURqY//4Xu70Aomr3D7kn6A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BU1d8UAAADbAAAADwAAAAAAAAAA&#10;AAAAAAChAgAAZHJzL2Rvd25yZXYueG1sUEsFBgAAAAAEAAQA+QAAAJMDAAAAAA==&#10;" strokecolor="black [3200]" strokeweight="2pt">
                    <v:stroke endarrow="block" endarrowwidth="wide" endarrowlength="long"/>
                  </v:shape>
                  <v:line id="Conector recto 469" o:spid="_x0000_s1084" style="position:absolute;visibility:visible;mso-wrap-style:square" from="41441,23639" to="41441,27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1IX8YAAADbAAAADwAAAGRycy9kb3ducmV2LnhtbESPT0sDMRTE74LfITzBi7TZVljL2rQU&#10;ad16q9s/0Ntj80wWNy/LJrbrtzeC4HGYmd8w8+XgWnGhPjSeFUzGGQji2uuGjYLDfjOagQgRWWPr&#10;mRR8U4Dl4vZmjoX2V36nSxWNSBAOBSqwMXaFlKG25DCMfUecvA/fO4xJ9kbqHq8J7lo5zbJcOmw4&#10;LVjs6MVS/Vl9OQX5w9mWp0dTHt/y1et2vd9VJRml7u+G1TOISEP8D/+1t1rBUw6/X9IP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dSF/GAAAA2wAAAA8AAAAAAAAA&#10;AAAAAAAAoQIAAGRycy9kb3ducmV2LnhtbFBLBQYAAAAABAAEAPkAAACUAwAAAAA=&#10;" strokecolor="black [3200]" strokeweight="1.5pt">
                    <v:stroke dashstyle="dot"/>
                  </v:line>
                  <v:shape id="Cuadro de texto 470" o:spid="_x0000_s1085" type="#_x0000_t202" style="position:absolute;left:36683;top:3102;width:8137;height:3570;rotation:730106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DL/cUA&#10;AADbAAAADwAAAGRycy9kb3ducmV2LnhtbESPwWrDMBBE74X+g9hCLyaWk0MTnMimJBRKoYfYySG3&#10;xdpYptbKWGri5uujQqHHYXbe7GzKyfbiQqPvHCuYpxkI4sbpjlsFh/pttgLhA7LG3jEp+CEPZfH4&#10;sMFcuyvv6VKFVkQI+xwVmBCGXErfGLLoUzcQR+/sRoshyrGVesRrhNteLrLsRVrsODYYHGhrqPmq&#10;vm18Qyf+hNtbez5+fiQ7GUy9cHulnp+m1zWIQFP4P/5Lv2sFyyX8bokAk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Mv9xQAAANsAAAAPAAAAAAAAAAAAAAAAAJgCAABkcnMv&#10;ZG93bnJldi54bWxQSwUGAAAAAAQABAD1AAAAigMAAAAA&#10;" filled="f" stroked="f">
                    <v:textbox style="mso-fit-shape-to-text:t">
                      <w:txbxContent>
                        <w:p w14:paraId="7DAB90C7" w14:textId="77777777" w:rsidR="009E03F0" w:rsidRDefault="009E03F0" w:rsidP="009E03F0">
                          <w:pPr>
                            <w:pStyle w:val="NormalWeb"/>
                            <w:spacing w:before="0" w:after="0"/>
                            <w:rPr>
                              <w:sz w:val="24"/>
                              <w:szCs w:val="24"/>
                            </w:rPr>
                          </w:pPr>
                          <w:r>
                            <w:rPr>
                              <w:rFonts w:asciiTheme="minorHAnsi" w:hAnsi="Calibri" w:cstheme="minorBidi"/>
                              <w:color w:val="000000" w:themeColor="text1"/>
                              <w:kern w:val="24"/>
                              <w:sz w:val="22"/>
                              <w:szCs w:val="22"/>
                              <w:lang w:val="es-ES"/>
                            </w:rPr>
                            <w:t>ping # 1</w:t>
                          </w:r>
                        </w:p>
                      </w:txbxContent>
                    </v:textbox>
                  </v:shape>
                  <v:shape id="Cuadro de texto 471" o:spid="_x0000_s1086" type="#_x0000_t202" style="position:absolute;left:37141;top:26845;width:8170;height:3570;rotation:730106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9fj8QA&#10;AADbAAAADwAAAGRycy9kb3ducmV2LnhtbESPwWrCQBCG70LfYZmCF6mbetCSupFiKYjgQW0PvQ3Z&#10;STY0OxuyW40+vXMQPA7//N98s1wNvlUn6mMT2MDrNANFXAbbcG3g+/j18gYqJmSLbWAycKEIq+Jp&#10;tMTchjPv6XRItRIIxxwNuJS6XOtYOvIYp6EjlqwKvcckY19r2+NZ4L7Vsyyba48NywWHHa0dlX+H&#10;fy8adhJ/cX2tq5/ddvKpkzvOwt6Y8fPw8Q4q0ZAey/f2xhpYiKz8IgDQ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vX4/EAAAA2wAAAA8AAAAAAAAAAAAAAAAAmAIAAGRycy9k&#10;b3ducmV2LnhtbFBLBQYAAAAABAAEAPUAAACJAwAAAAA=&#10;" filled="f" stroked="f">
                    <v:textbox style="mso-fit-shape-to-text:t">
                      <w:txbxContent>
                        <w:p w14:paraId="168B5A2B" w14:textId="77777777" w:rsidR="009E03F0" w:rsidRDefault="009E03F0" w:rsidP="009E03F0">
                          <w:pPr>
                            <w:pStyle w:val="NormalWeb"/>
                            <w:spacing w:before="0" w:after="0"/>
                            <w:rPr>
                              <w:sz w:val="24"/>
                              <w:szCs w:val="24"/>
                            </w:rPr>
                          </w:pPr>
                          <w:r>
                            <w:rPr>
                              <w:rFonts w:asciiTheme="minorHAnsi" w:hAnsi="Calibri" w:cstheme="minorBidi"/>
                              <w:color w:val="000000" w:themeColor="text1"/>
                              <w:kern w:val="24"/>
                              <w:sz w:val="22"/>
                              <w:szCs w:val="22"/>
                              <w:lang w:val="es-ES"/>
                            </w:rPr>
                            <w:t>ping # p</w:t>
                          </w:r>
                        </w:p>
                      </w:txbxContent>
                    </v:textbox>
                  </v:shape>
                  <v:shape id="Cuadro de texto 472" o:spid="_x0000_s1087" type="#_x0000_t202" style="position:absolute;left:36300;top:8110;width:8242;height:3753;rotation:-98085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4KGsUA&#10;AADbAAAADwAAAGRycy9kb3ducmV2LnhtbESP3WoCMRSE7wu+QzhC72rWQv1ZjWKlBaWo+PMAh81x&#10;s+zmZNmkuvbpTUHwcpiZb5jpvLWVuFDjC8cK+r0EBHHmdMG5gtPx+20EwgdkjZVjUnAjD/NZ52WK&#10;qXZX3tPlEHIRIexTVGBCqFMpfWbIou+5mjh6Z9dYDFE2udQNXiPcVvI9SQbSYsFxwWBNS0NZefi1&#10;CnYfn39LOdiUq+3Xz357GwWzLsdKvXbbxQREoDY8w4/2SisYjuH/S/w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bgoaxQAAANsAAAAPAAAAAAAAAAAAAAAAAJgCAABkcnMv&#10;ZG93bnJldi54bWxQSwUGAAAAAAQABAD1AAAAigMAAAAA&#10;" filled="f" stroked="f">
                    <v:textbox>
                      <w:txbxContent>
                        <w:p w14:paraId="032DCDF5" w14:textId="77777777" w:rsidR="009E03F0" w:rsidRDefault="009E03F0" w:rsidP="009E03F0">
                          <w:pPr>
                            <w:pStyle w:val="NormalWeb"/>
                            <w:spacing w:before="0" w:after="0"/>
                            <w:rPr>
                              <w:sz w:val="24"/>
                              <w:szCs w:val="24"/>
                            </w:rPr>
                          </w:pPr>
                          <w:r>
                            <w:rPr>
                              <w:rFonts w:asciiTheme="minorHAnsi" w:hAnsi="Calibri" w:cstheme="minorBidi"/>
                              <w:color w:val="000000" w:themeColor="text1"/>
                              <w:kern w:val="24"/>
                              <w:sz w:val="22"/>
                              <w:szCs w:val="22"/>
                              <w:lang w:val="es-ES"/>
                            </w:rPr>
                            <w:t>ack # 1</w:t>
                          </w:r>
                        </w:p>
                      </w:txbxContent>
                    </v:textbox>
                  </v:shape>
                  <v:shape id="Cuadro de texto 473" o:spid="_x0000_s1088" type="#_x0000_t202" style="position:absolute;left:36290;top:31763;width:7466;height:3570;rotation:-980852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JvuMAA&#10;AADbAAAADwAAAGRycy9kb3ducmV2LnhtbERPTYvCMBC9L/gfwgheRFM9LFKNooIgKMKqeB6bsS02&#10;k5LE2vrrN4eFPT7e92LVmko05HxpWcFknIAgzqwuOVdwvexGMxA+IGusLJOCjjyslr2vBabavvmH&#10;mnPIRQxhn6KCIoQ6ldJnBRn0Y1sTR+5hncEQoculdviO4aaS0yT5lgZLjg0F1rQtKHueX0bBYdjd&#10;muDuH/s8ltfTRg4fnT4pNei36zmIQG34F/+591rBLK6PX+IPk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KJvuMAAAADbAAAADwAAAAAAAAAAAAAAAACYAgAAZHJzL2Rvd25y&#10;ZXYueG1sUEsFBgAAAAAEAAQA9QAAAIUDAAAAAA==&#10;" filled="f" stroked="f">
                    <v:textbox style="mso-fit-shape-to-text:t">
                      <w:txbxContent>
                        <w:p w14:paraId="130F8384" w14:textId="77777777" w:rsidR="009E03F0" w:rsidRDefault="009E03F0" w:rsidP="009E03F0">
                          <w:pPr>
                            <w:pStyle w:val="NormalWeb"/>
                            <w:spacing w:before="0" w:after="0"/>
                            <w:rPr>
                              <w:sz w:val="24"/>
                              <w:szCs w:val="24"/>
                            </w:rPr>
                          </w:pPr>
                          <w:r>
                            <w:rPr>
                              <w:rFonts w:asciiTheme="minorHAnsi" w:hAnsi="Calibri" w:cstheme="minorBidi"/>
                              <w:color w:val="000000" w:themeColor="text1"/>
                              <w:kern w:val="24"/>
                              <w:sz w:val="22"/>
                              <w:szCs w:val="22"/>
                              <w:lang w:val="es-ES"/>
                            </w:rPr>
                            <w:t>ack # p</w:t>
                          </w:r>
                        </w:p>
                      </w:txbxContent>
                    </v:textbox>
                  </v:shape>
                  <v:shape id="Abrir llave 474" o:spid="_x0000_s1089" type="#_x0000_t87" style="position:absolute;left:16470;top:4970;width:2381;height:321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J68cMA&#10;AADbAAAADwAAAGRycy9kb3ducmV2LnhtbESPwWrDMBBE74X+g9hCLyGW40Nj3CghlBRMb3HzAYu0&#10;lZ1aK2Mptvv3VSHQ4zAzb5jdYXG9mGgMnWcFmywHQay96dgquHy+r0sQISIb7D2Tgh8KcNg/Puyw&#10;Mn7mM01NtCJBOFSooI1xqKQMuiWHIfMDcfK+/OgwJjlaaUacE9z1ssjzF+mw47TQ4kBvLenv5uYU&#10;bIsl6lU5repT088fVzra69Yq9fy0HF9BRFrif/jero2CcgN/X9IP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J68cMAAADbAAAADwAAAAAAAAAAAAAAAACYAgAAZHJzL2Rv&#10;d25yZXYueG1sUEsFBgAAAAAEAAQA9QAAAIgDAAAAAA==&#10;" adj="133" strokecolor="#c0504d [3205]" strokeweight="2pt"/>
                  <v:shape id="Cuadro de texto 475" o:spid="_x0000_s1090" type="#_x0000_t202" style="position:absolute;top:16577;width:15030;height:84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RUsMMA&#10;AADbAAAADwAAAGRycy9kb3ducmV2LnhtbESP0WrCQBRE34X+w3KFvukmoRWNbqRoC33TWj/gkr1m&#10;Y7J3Q3bVtF/vFgo+DjNnhlmtB9uKK/W+dqwgnSYgiEuna64UHL8/JnMQPiBrbB2Tgh/ysC6eRivM&#10;tbvxF10PoRKxhH2OCkwIXS6lLw1Z9FPXEUfv5HqLIcq+krrHWyy3rcySZCYt1hwXDHa0MVQ2h4tV&#10;ME/srmkW2d7bl9/01Wy27r07K/U8Ht6WIAIN4RH+pz915DL4+xJ/gC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RUsMMAAADbAAAADwAAAAAAAAAAAAAAAACYAgAAZHJzL2Rv&#10;d25yZXYueG1sUEsFBgAAAAAEAAQA9QAAAIgDAAAAAA==&#10;" filled="f" stroked="f">
                    <v:textbox style="mso-fit-shape-to-text:t">
                      <w:txbxContent>
                        <w:p w14:paraId="7401CA3D" w14:textId="77777777" w:rsidR="009E03F0" w:rsidRPr="00FF38B5" w:rsidRDefault="0092227E" w:rsidP="009E03F0">
                          <w:pPr>
                            <w:pStyle w:val="NormalWeb"/>
                            <w:spacing w:before="0" w:after="0"/>
                            <w:rPr>
                              <w:sz w:val="24"/>
                              <w:szCs w:val="24"/>
                            </w:rPr>
                          </w:pPr>
                          <w:r w:rsidRPr="0092227E">
                            <w:rPr>
                              <w:rFonts w:asciiTheme="minorHAnsi" w:hAnsi="Calibri" w:cstheme="minorBidi"/>
                              <w:b/>
                              <w:bCs/>
                              <w:color w:val="C0504D" w:themeColor="accent2"/>
                              <w:kern w:val="24"/>
                              <w:sz w:val="24"/>
                              <w:szCs w:val="24"/>
                              <w:lang w:val="es-ES"/>
                            </w:rPr>
                            <w:t>PHASE 3</w:t>
                          </w:r>
                        </w:p>
                        <w:p w14:paraId="03B86ADE" w14:textId="77777777" w:rsidR="009E03F0" w:rsidRDefault="009E03F0" w:rsidP="009E03F0">
                          <w:pPr>
                            <w:pStyle w:val="NormalWeb"/>
                            <w:spacing w:before="0" w:after="0"/>
                          </w:pPr>
                          <w:r>
                            <w:rPr>
                              <w:rFonts w:asciiTheme="minorHAnsi" w:hAnsi="Calibri" w:cstheme="minorBidi"/>
                              <w:b/>
                              <w:bCs/>
                              <w:color w:val="000000" w:themeColor="text1"/>
                              <w:kern w:val="24"/>
                              <w:sz w:val="22"/>
                              <w:szCs w:val="22"/>
                              <w:lang w:val="es-ES"/>
                            </w:rPr>
                            <w:t>Latency Subtest</w:t>
                          </w:r>
                        </w:p>
                        <w:p w14:paraId="54E87EEB" w14:textId="77777777" w:rsidR="009E03F0" w:rsidRDefault="009E03F0" w:rsidP="009E03F0">
                          <w:pPr>
                            <w:pStyle w:val="NormalWeb"/>
                            <w:spacing w:before="0" w:after="0"/>
                          </w:pPr>
                          <w:r>
                            <w:rPr>
                              <w:rFonts w:asciiTheme="minorHAnsi" w:hAnsi="Calibri" w:cstheme="minorBidi"/>
                              <w:color w:val="000000" w:themeColor="text1"/>
                              <w:kern w:val="24"/>
                              <w:sz w:val="22"/>
                              <w:szCs w:val="22"/>
                              <w:lang w:val="es-ES"/>
                            </w:rPr>
                            <w:t>1 TCP connection</w:t>
                          </w:r>
                        </w:p>
                      </w:txbxContent>
                    </v:textbox>
                  </v:shape>
                  <v:line id="Conector recto 476" o:spid="_x0000_s1091" style="position:absolute;flip:x;visibility:visible;mso-wrap-style:square" from="26916,4970" to="32132,4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R0GMcAAADbAAAADwAAAGRycy9kb3ducmV2LnhtbESP3WrCQBSE7wu+w3KE3hTdtFKR6Cq2&#10;UBDEnxpbb4/ZYxLMng3ZVaNP7wqFXg4z8w0zmjSmFGeqXWFZwWs3AkGcWl1wpmCbfHUGIJxH1lha&#10;JgVXcjAZt55GGGt74W86b3wmAoRdjApy76tYSpfmZNB1bUUcvIOtDfog60zqGi8Bbkr5FkV9abDg&#10;sJBjRZ85pcfNySiYfvxcV7d9snxJ1u/z5eL3wLtIKvXcbqZDEJ4a/x/+a8+0gkEPHl/CD5Dj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pHQYxwAAANsAAAAPAAAAAAAA&#10;AAAAAAAAAKECAABkcnMvZG93bnJldi54bWxQSwUGAAAAAAQABAD5AAAAlQMAAAAA&#10;" strokecolor="#f79646 [3209]">
                    <v:stroke dashstyle="3 1"/>
                  </v:line>
                  <v:line id="Conector recto 477" o:spid="_x0000_s1092" style="position:absolute;flip:x;visibility:visible;mso-wrap-style:square" from="26916,13433" to="32132,13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3sbMcAAADbAAAADwAAAGRycy9kb3ducmV2LnhtbESP3WrCQBSE7wu+w3KE3hTdtFiR6Cq2&#10;UBDEnxpbb4/ZYxLMng3ZVaNP7wqFXg4z8w0zmjSmFGeqXWFZwWs3AkGcWl1wpmCbfHUGIJxH1lha&#10;JgVXcjAZt55GGGt74W86b3wmAoRdjApy76tYSpfmZNB1bUUcvIOtDfog60zqGi8Bbkr5FkV9abDg&#10;sJBjRZ85pcfNySiYfvxcV7d9snxJ1u/z5eL3wLtIKvXcbqZDEJ4a/x/+a8+0gkEPHl/CD5Dj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TexsxwAAANsAAAAPAAAAAAAA&#10;AAAAAAAAAKECAABkcnMvZG93bnJldi54bWxQSwUGAAAAAAQABAD5AAAAlQMAAAAA&#10;" strokecolor="#f79646 [3209]">
                    <v:stroke dashstyle="3 1"/>
                  </v:line>
                  <v:line id="Conector recto 478" o:spid="_x0000_s1093" style="position:absolute;flip:x;visibility:visible;mso-wrap-style:square" from="26916,28452" to="32132,28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FJ98YAAADbAAAADwAAAGRycy9kb3ducmV2LnhtbESPQWvCQBSE74X+h+UVvBTdKFgkuooV&#10;BEG0atReX7PPJDT7NmRXjf31bkHwOMzMN8xo0phSXKh2hWUF3U4Egji1uuBMwT6ZtwcgnEfWWFom&#10;BTdyMBm/voww1vbKW7rsfCYChF2MCnLvq1hKl+Zk0HVsRRy8k60N+iDrTOoarwFuStmLog9psOCw&#10;kGNFs5zS393ZKJh+Hm5ffz/J+j3Z9Jfr1fHE35FUqvXWTIcgPDX+GX60F1rBoA//X8IPkO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oBSffGAAAA2wAAAA8AAAAAAAAA&#10;AAAAAAAAoQIAAGRycy9kb3ducmV2LnhtbFBLBQYAAAAABAAEAPkAAACUAwAAAAA=&#10;" strokecolor="#f79646 [3209]">
                    <v:stroke dashstyle="3 1"/>
                  </v:line>
                  <v:line id="Conector recto 479" o:spid="_x0000_s1094" style="position:absolute;flip:x;visibility:visible;mso-wrap-style:square" from="26916,36996" to="32132,36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PXgMYAAADbAAAADwAAAGRycy9kb3ducmV2LnhtbESP3WrCQBSE7wt9h+UUvCl1o6BI6ioq&#10;CEKpf9F6e8wek2D2bMhuNfr0XUHo5TAz3zDDcWNKcaHaFZYVdNoRCOLU6oIzBbtk/jEA4TyyxtIy&#10;KbiRg/Ho9WWIsbZX3tBl6zMRIOxiVJB7X8VSujQng65tK+LgnWxt0AdZZ1LXeA1wU8puFPWlwYLD&#10;Qo4VzXJKz9tfo2Ay3d9W92OyfE/Wva/l98+JD5FUqvXWTD5BeGr8f/jZXmgFgz48voQfIE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T14DGAAAA2wAAAA8AAAAAAAAA&#10;AAAAAAAAoQIAAGRycy9kb3ducmV2LnhtbFBLBQYAAAAABAAEAPkAAACUAwAAAAA=&#10;" strokecolor="#f79646 [3209]">
                    <v:stroke dashstyle="3 1"/>
                  </v:line>
                  <v:shape id="Conector recto de flecha 480" o:spid="_x0000_s1095" type="#_x0000_t32" style="position:absolute;left:27926;top:4970;width:0;height:83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8aRsQAAADbAAAADwAAAGRycy9kb3ducmV2LnhtbESPS2sCQRCE74H8h6EDXkKcVTBrNo4S&#10;BVHIyQfk2uz0PshOz7LTruu/d4RAjkVVfUUtVoNrVE9dqD0bmIwTUMS5tzWXBs6n7dscVBBki41n&#10;MnCjAKvl89MCM+uvfKD+KKWKEA4ZGqhE2kzrkFfkMIx9Sxy9wncOJcqu1LbDa4S7Rk+T5F07rDku&#10;VNjSpqL893hxBoRnH5J+b7Y//jX1Rbor1vu2N2b0Mnx9ghIa5D/8195bA/MUHl/iD9D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LxpGxAAAANsAAAAPAAAAAAAAAAAA&#10;AAAAAKECAABkcnMvZG93bnJldi54bWxQSwUGAAAAAAQABAD5AAAAkgMAAAAA&#10;" strokecolor="#f79646" strokeweight="2pt">
                    <v:stroke startarrow="block" startarrowwidth="wide" endarrow="block" endarrowwidth="wide"/>
                  </v:shape>
                  <v:shape id="Conector recto de flecha 481" o:spid="_x0000_s1096" type="#_x0000_t32" style="position:absolute;left:27926;top:28452;width:0;height:86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CONMAAAADbAAAADwAAAGRycy9kb3ducmV2LnhtbERPS2vCQBC+F/wPywheim4UajS6ihWk&#10;gqdaweuQnTwwOxuy05j+++6h0OPH997uB9eonrpQezYwnyWgiHNvay4N3L5O0xWoIMgWG89k4IcC&#10;7Hejly1m1j/5k/qrlCqGcMjQQCXSZlqHvCKHYeZb4sgVvnMoEXalth0+Y7hr9CJJltphzbGhwpaO&#10;FeWP67czIPy2lvRyPN39a+qL9KN4P7e9MZPxcNiAEhrkX/znPlsDqzg2fok/QO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WwjjTAAAAA2wAAAA8AAAAAAAAAAAAAAAAA&#10;oQIAAGRycy9kb3ducmV2LnhtbFBLBQYAAAAABAAEAPkAAACOAwAAAAA=&#10;" strokecolor="#f79646" strokeweight="2pt">
                    <v:stroke startarrow="block" startarrowwidth="wide" endarrow="block" endarrowwidth="wide"/>
                  </v:shape>
                  <v:shape id="Cuadro de texto 482" o:spid="_x0000_s1097" type="#_x0000_t202" style="position:absolute;left:18853;top:7044;width:9078;height:40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NbIsIA&#10;AADbAAAADwAAAGRycy9kb3ducmV2LnhtbESPzWrDMBCE74W+g9hAbo2cQkviRDahP5BDL02c+2Jt&#10;LBNrZaxt7Lx9VCj0OMzMN8y2nHynrjTENrCB5SIDRVwH23JjoDp+Pq1ARUG22AUmAzeKUBaPD1vM&#10;bRj5m64HaVSCcMzRgBPpc61j7chjXISeOHnnMHiUJIdG2wHHBPedfs6yV+2x5bTgsKc3R/Xl8OMN&#10;iNjd8lZ9+Lg/TV/vo8vqF6yMmc+m3QaU0CT/4b/23hpYreH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s1siwgAAANsAAAAPAAAAAAAAAAAAAAAAAJgCAABkcnMvZG93&#10;bnJldi54bWxQSwUGAAAAAAQABAD1AAAAhwMAAAAA&#10;" filled="f" stroked="f">
                    <v:textbox style="mso-fit-shape-to-text:t">
                      <w:txbxContent>
                        <w:p w14:paraId="72008900" w14:textId="77777777" w:rsidR="009E03F0" w:rsidRDefault="009E03F0" w:rsidP="009E03F0">
                          <w:pPr>
                            <w:pStyle w:val="NormalWeb"/>
                            <w:spacing w:before="0" w:after="0"/>
                            <w:jc w:val="center"/>
                            <w:rPr>
                              <w:sz w:val="24"/>
                              <w:szCs w:val="24"/>
                            </w:rPr>
                          </w:pPr>
                          <w:r>
                            <w:rPr>
                              <w:rFonts w:asciiTheme="minorHAnsi" w:hAnsi="Calibri" w:cstheme="minorBidi"/>
                              <w:color w:val="000000" w:themeColor="text1"/>
                              <w:kern w:val="24"/>
                              <w:sz w:val="22"/>
                              <w:szCs w:val="22"/>
                              <w:lang w:val="es-ES"/>
                            </w:rPr>
                            <w:t>RTT</w:t>
                          </w:r>
                          <w:r>
                            <w:rPr>
                              <w:rFonts w:asciiTheme="minorHAnsi" w:hAnsi="Calibri" w:cstheme="minorBidi"/>
                              <w:color w:val="000000" w:themeColor="text1"/>
                              <w:kern w:val="24"/>
                              <w:position w:val="-6"/>
                              <w:sz w:val="22"/>
                              <w:szCs w:val="22"/>
                              <w:vertAlign w:val="subscript"/>
                              <w:lang w:val="es-ES"/>
                            </w:rPr>
                            <w:t>1</w:t>
                          </w:r>
                        </w:p>
                      </w:txbxContent>
                    </v:textbox>
                  </v:shape>
                  <v:shape id="Cuadro de texto 483" o:spid="_x0000_s1098" type="#_x0000_t202" style="position:absolute;left:18853;top:31072;width:9078;height:40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BkYr4A&#10;AADbAAAADwAAAGRycy9kb3ducmV2LnhtbERPTWvCQBC9F/wPywi91Y0FS42uIlbBQy9qvA/ZMRvM&#10;zobsaOK/7x4KHh/ve7kefKMe1MU6sIHpJANFXAZbc2WgOO8/vkFFQbbYBCYDT4qwXo3elpjb0POR&#10;HiepVArhmKMBJ9LmWsfSkcc4CS1x4q6h8ygJdpW2HfYp3Df6M8u+tMeaU4PDlraOytvp7g2I2M30&#10;Wex8PFyG35/eZeUMC2Pex8NmAUpokJf4332wBuZpff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dQZGK+AAAA2wAAAA8AAAAAAAAAAAAAAAAAmAIAAGRycy9kb3ducmV2&#10;LnhtbFBLBQYAAAAABAAEAPUAAACDAwAAAAA=&#10;" filled="f" stroked="f">
                    <v:textbox style="mso-fit-shape-to-text:t">
                      <w:txbxContent>
                        <w:p w14:paraId="777B9A62" w14:textId="77777777" w:rsidR="009E03F0" w:rsidRDefault="009E03F0" w:rsidP="009E03F0">
                          <w:pPr>
                            <w:pStyle w:val="NormalWeb"/>
                            <w:spacing w:before="0" w:after="0"/>
                            <w:jc w:val="center"/>
                            <w:rPr>
                              <w:sz w:val="24"/>
                              <w:szCs w:val="24"/>
                            </w:rPr>
                          </w:pPr>
                          <w:r>
                            <w:rPr>
                              <w:rFonts w:asciiTheme="minorHAnsi" w:hAnsi="Calibri" w:cstheme="minorBidi"/>
                              <w:color w:val="000000" w:themeColor="text1"/>
                              <w:kern w:val="24"/>
                              <w:sz w:val="22"/>
                              <w:szCs w:val="22"/>
                              <w:lang w:val="es-ES"/>
                            </w:rPr>
                            <w:t>RTT</w:t>
                          </w:r>
                          <w:r>
                            <w:rPr>
                              <w:rFonts w:asciiTheme="minorHAnsi" w:hAnsi="Calibri" w:cstheme="minorBidi"/>
                              <w:color w:val="000000" w:themeColor="text1"/>
                              <w:kern w:val="24"/>
                              <w:position w:val="-6"/>
                              <w:sz w:val="22"/>
                              <w:szCs w:val="22"/>
                              <w:vertAlign w:val="subscript"/>
                              <w:lang w:val="es-ES"/>
                            </w:rPr>
                            <w:t>p</w:t>
                          </w:r>
                        </w:p>
                      </w:txbxContent>
                    </v:textbox>
                  </v:shape>
                  <v:line id="Conector recto 484" o:spid="_x0000_s1099" style="position:absolute;visibility:visible;mso-wrap-style:square" from="23347,23639" to="23347,27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g20cYAAADbAAAADwAAAGRycy9kb3ducmV2LnhtbESPT0sDMRTE74LfIbyCF2mzbWHRtWkp&#10;Yrv1pts/4O2xeU0WNy/LJrbrtzeC4HGYmd8wi9XgWnGhPjSeFUwnGQji2uuGjYLDfjN+ABEissbW&#10;Myn4pgCr5e3NAgvtr/xOlyoakSAcClRgY+wKKUNtyWGY+I44eWffO4xJ9kbqHq8J7lo5y7JcOmw4&#10;LVjs6NlS/Vl9OQX5/YctT3NTHl/z9Xb3sn+rSjJK3Y2G9ROISEP8D/+1d1rB4xR+v6Qf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4NtHGAAAA2wAAAA8AAAAAAAAA&#10;AAAAAAAAoQIAAGRycy9kb3ducmV2LnhtbFBLBQYAAAAABAAEAPkAAACUAwAAAAA=&#10;" strokecolor="black [3200]" strokeweight="1.5pt">
                    <v:stroke dashstyle="dot"/>
                  </v:line>
                  <v:shape id="Conector recto de flecha 485" o:spid="_x0000_s1100" type="#_x0000_t32" style="position:absolute;left:32955;top:13687;width:16572;height:31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L+cYAAADbAAAADwAAAGRycy9kb3ducmV2LnhtbESPT2sCMRTE74V+h/AK3mq2ClZXo0ip&#10;uBQq+Ofi7bF57i7dvIQkums/fVMo9DjMzG+Yxao3rbiRD41lBS/DDARxaXXDlYLTcfM8BREissbW&#10;Mim4U4DV8vFhgbm2He/pdoiVSBAOOSqoY3S5lKGsyWAYWkecvIv1BmOSvpLaY5fgppWjLJtIgw2n&#10;hRodvdVUfh2uRsF13e3G7n70p9cPPheFG39+v2+VGjz16zmISH38D/+1C61gNoLfL+kH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wS/nGAAAA2wAAAA8AAAAAAAAA&#10;AAAAAAAAoQIAAGRycy9kb3ducmV2LnhtbFBLBQYAAAAABAAEAPkAAACUAwAAAAA=&#10;" strokecolor="black [3200]" strokeweight="2pt">
                    <v:stroke endarrow="block" endarrowwidth="wide" endarrowlength="long"/>
                  </v:shape>
                  <v:shape id="Conector recto de flecha 486" o:spid="_x0000_s1101" type="#_x0000_t32" style="position:absolute;left:32955;top:17487;width:16572;height:455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wcIAAADbAAAADwAAAGRycy9kb3ducmV2LnhtbESPT4vCMBTE7wt+h/CEva2puhStRhFF&#10;9LSw9c/50TzbYvJSmmi7394sLOxxmPnNMMt1b414UutrxwrGowQEceF0zaWC82n/MQPhA7JG45gU&#10;/JCH9WrwtsRMu46/6ZmHUsQS9hkqqEJoMil9UZFFP3INcfRurrUYomxLqVvsYrk1cpIkqbRYc1yo&#10;sKFtRcU9f1gF80squ/w0/7xfD7vkCw8mDTuj1Puw3yxABOrDf/iPPurITeH3S/wBcvU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8wcIAAADbAAAADwAAAAAAAAAAAAAA&#10;AAChAgAAZHJzL2Rvd25yZXYueG1sUEsFBgAAAAAEAAQA+QAAAJADAAAAAA==&#10;" strokecolor="black [3200]" strokeweight="2pt">
                    <v:stroke endarrow="block" endarrowwidth="wide" endarrowlength="long"/>
                  </v:shape>
                  <v:shape id="Cuadro de texto 487" o:spid="_x0000_s1102" type="#_x0000_t202" style="position:absolute;left:36298;top:16828;width:7425;height:3569;rotation:-980852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D/ZsUA&#10;AADbAAAADwAAAGRycy9kb3ducmV2LnhtbESPW2sCMRSE3wv+h3AKvohmK6Xo1qxYQRBaBC/0+XRz&#10;9oKbkyWJ625/fVMo9HGYmW+Y1bo3jejI+dqygqdZAoI4t7rmUsHlvJsuQPiArLGxTAoG8rDORg8r&#10;TLW985G6UyhFhLBPUUEVQptK6fOKDPqZbYmjV1hnMETpSqkd3iPcNHKeJC/SYM1xocKWthXl19PN&#10;KHifDJ9dcF/f9vpRXw5vclIM+qDU+LHfvIII1If/8F97rxUsn+H3S/wBMv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P9mxQAAANsAAAAPAAAAAAAAAAAAAAAAAJgCAABkcnMv&#10;ZG93bnJldi54bWxQSwUGAAAAAAQABAD1AAAAigMAAAAA&#10;" filled="f" stroked="f">
                    <v:textbox style="mso-fit-shape-to-text:t">
                      <w:txbxContent>
                        <w:p w14:paraId="0323B95A" w14:textId="77777777" w:rsidR="009E03F0" w:rsidRDefault="009E03F0" w:rsidP="009E03F0">
                          <w:pPr>
                            <w:pStyle w:val="NormalWeb"/>
                            <w:spacing w:before="0" w:after="0"/>
                            <w:rPr>
                              <w:sz w:val="24"/>
                              <w:szCs w:val="24"/>
                            </w:rPr>
                          </w:pPr>
                          <w:r>
                            <w:rPr>
                              <w:rFonts w:asciiTheme="minorHAnsi" w:hAnsi="Calibri" w:cstheme="minorBidi"/>
                              <w:color w:val="000000" w:themeColor="text1"/>
                              <w:kern w:val="24"/>
                              <w:sz w:val="22"/>
                              <w:szCs w:val="22"/>
                              <w:lang w:val="es-ES"/>
                            </w:rPr>
                            <w:t>ack # 2</w:t>
                          </w:r>
                        </w:p>
                      </w:txbxContent>
                    </v:textbox>
                  </v:shape>
                </v:group>
                <v:shape id="Cuadro de texto 488" o:spid="_x0000_s1103" type="#_x0000_t202" style="position:absolute;left:36953;top:12238;width:8137;height:3570;rotation:730106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IW68UA&#10;AADbAAAADwAAAGRycy9kb3ducmV2LnhtbESPQWvCQBCF70L/wzKFXkQ3Bio1ukpRCqXQg1EP3obs&#10;mA3NzobsNon++q4g9Ph48743b7UZbC06an3lWMFsmoAgLpyuuFRwPHxM3kD4gKyxdkwKruRhs34a&#10;rTDTruc9dXkoRYSwz1CBCaHJpPSFIYt+6hri6F1cazFE2ZZSt9hHuK1lmiRzabHi2GCwoa2h4if/&#10;tfENPfZn3N7Ky+n7a7yTwRxSt1fq5Xl4X4IINIT/40f6UytYvMJ9SwS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ohbrxQAAANsAAAAPAAAAAAAAAAAAAAAAAJgCAABkcnMv&#10;ZG93bnJldi54bWxQSwUGAAAAAAQABAD1AAAAigMAAAAA&#10;" filled="f" stroked="f">
                  <v:textbox style="mso-fit-shape-to-text:t">
                    <w:txbxContent>
                      <w:p w14:paraId="36AB1FE4" w14:textId="77777777" w:rsidR="009E03F0" w:rsidRDefault="009E03F0" w:rsidP="009E03F0">
                        <w:pPr>
                          <w:pStyle w:val="NormalWeb"/>
                          <w:spacing w:before="0" w:after="0"/>
                          <w:rPr>
                            <w:sz w:val="24"/>
                            <w:szCs w:val="24"/>
                          </w:rPr>
                        </w:pPr>
                        <w:r>
                          <w:rPr>
                            <w:rFonts w:asciiTheme="minorHAnsi" w:hAnsi="Calibri" w:cstheme="minorBidi"/>
                            <w:color w:val="000000" w:themeColor="text1"/>
                            <w:kern w:val="24"/>
                            <w:sz w:val="22"/>
                            <w:szCs w:val="22"/>
                            <w:lang w:val="es-ES"/>
                          </w:rPr>
                          <w:t>ping # 2</w:t>
                        </w:r>
                      </w:p>
                    </w:txbxContent>
                  </v:textbox>
                </v:shape>
                <w10:anchorlock/>
              </v:group>
            </w:pict>
          </mc:Fallback>
        </mc:AlternateContent>
      </w:r>
      <w:r w:rsidR="000D47C0">
        <w:fldChar w:fldCharType="begin"/>
      </w:r>
      <w:r w:rsidR="000D47C0">
        <w:fldChar w:fldCharType="end"/>
      </w:r>
    </w:p>
    <w:p w14:paraId="2B1AB794" w14:textId="77777777" w:rsidR="000D47C0" w:rsidRDefault="0092227E">
      <w:pPr>
        <w:tabs>
          <w:tab w:val="left" w:pos="567"/>
          <w:tab w:val="left" w:pos="1134"/>
        </w:tabs>
        <w:spacing w:after="240"/>
        <w:ind w:left="360"/>
        <w:jc w:val="center"/>
        <w:rPr>
          <w:rFonts w:ascii="Arial" w:hAnsi="Arial"/>
          <w:b/>
        </w:rPr>
      </w:pPr>
      <w:r w:rsidRPr="0092227E">
        <w:rPr>
          <w:b/>
          <w:szCs w:val="24"/>
        </w:rPr>
        <w:t xml:space="preserve">Figure 3. </w:t>
      </w:r>
      <w:r w:rsidR="00223EF3" w:rsidRPr="0072628C">
        <w:rPr>
          <w:rStyle w:val="hps"/>
          <w:szCs w:val="24"/>
        </w:rPr>
        <w:t>Sample</w:t>
      </w:r>
      <w:r w:rsidR="00223EF3">
        <w:rPr>
          <w:rStyle w:val="hps"/>
        </w:rPr>
        <w:t xml:space="preserve"> diagram of phase 3 of measurement algorithm</w:t>
      </w:r>
    </w:p>
    <w:p w14:paraId="3B017558" w14:textId="77777777" w:rsidR="009B7C7B" w:rsidRPr="00D41685" w:rsidRDefault="009B7C7B" w:rsidP="00D26011">
      <w:pPr>
        <w:jc w:val="both"/>
        <w:rPr>
          <w:lang w:eastAsia="de-AT"/>
        </w:rPr>
      </w:pPr>
    </w:p>
    <w:p w14:paraId="41FF7CDF" w14:textId="77777777" w:rsidR="001A0675" w:rsidRDefault="001A0675" w:rsidP="001A0675">
      <w:pPr>
        <w:pStyle w:val="Heading1"/>
        <w:numPr>
          <w:ilvl w:val="2"/>
          <w:numId w:val="30"/>
        </w:numPr>
        <w:tabs>
          <w:tab w:val="clear" w:pos="794"/>
          <w:tab w:val="clear" w:pos="1191"/>
          <w:tab w:val="left" w:pos="426"/>
          <w:tab w:val="left" w:pos="568"/>
        </w:tabs>
        <w:spacing w:after="120"/>
        <w:ind w:left="709"/>
        <w:rPr>
          <w:lang w:eastAsia="de-AT"/>
        </w:rPr>
      </w:pPr>
      <w:bookmarkStart w:id="25" w:name="_Toc434496977"/>
      <w:r w:rsidRPr="007445ED">
        <w:t xml:space="preserve">Phase </w:t>
      </w:r>
      <w:r>
        <w:t>4</w:t>
      </w:r>
      <w:r w:rsidRPr="007445ED">
        <w:t xml:space="preserve">: </w:t>
      </w:r>
      <w:r>
        <w:t xml:space="preserve">Downlink </w:t>
      </w:r>
      <w:r w:rsidR="00C86FB0">
        <w:t>sub</w:t>
      </w:r>
      <w:r>
        <w:t>test</w:t>
      </w:r>
      <w:bookmarkEnd w:id="25"/>
    </w:p>
    <w:p w14:paraId="016650EE" w14:textId="77777777" w:rsidR="001A0675" w:rsidRDefault="001A0675" w:rsidP="001A0675">
      <w:pPr>
        <w:tabs>
          <w:tab w:val="clear" w:pos="794"/>
          <w:tab w:val="clear" w:pos="1191"/>
          <w:tab w:val="clear" w:pos="1588"/>
          <w:tab w:val="clear" w:pos="1985"/>
        </w:tabs>
        <w:jc w:val="both"/>
        <w:rPr>
          <w:lang w:eastAsia="de-AT"/>
        </w:rPr>
      </w:pPr>
      <w:r w:rsidRPr="004A1D9E">
        <w:rPr>
          <w:lang w:eastAsia="de-AT"/>
        </w:rPr>
        <w:t xml:space="preserve">Within each of the n TCP connections opened during phase </w:t>
      </w:r>
      <w:r w:rsidR="0092227E" w:rsidRPr="004A1D9E">
        <w:rPr>
          <w:lang w:eastAsia="de-AT"/>
        </w:rPr>
        <w:t>2,</w:t>
      </w:r>
      <w:r w:rsidRPr="004A1D9E">
        <w:rPr>
          <w:lang w:eastAsia="de-AT"/>
        </w:rPr>
        <w:t xml:space="preserve"> the</w:t>
      </w:r>
      <w:r w:rsidRPr="00FD21FB">
        <w:rPr>
          <w:lang w:eastAsia="de-AT"/>
        </w:rPr>
        <w:t xml:space="preserve"> </w:t>
      </w:r>
      <w:r>
        <w:rPr>
          <w:lang w:eastAsia="de-AT"/>
        </w:rPr>
        <w:t>Measurement Agent</w:t>
      </w:r>
      <w:r w:rsidRPr="00FD21FB">
        <w:rPr>
          <w:lang w:eastAsia="de-AT"/>
        </w:rPr>
        <w:t xml:space="preserve"> simultaneously</w:t>
      </w:r>
      <w:r>
        <w:rPr>
          <w:lang w:eastAsia="de-AT"/>
        </w:rPr>
        <w:t xml:space="preserve"> </w:t>
      </w:r>
      <w:r w:rsidRPr="00FD21FB">
        <w:rPr>
          <w:lang w:eastAsia="de-AT"/>
        </w:rPr>
        <w:t xml:space="preserve">requests and the </w:t>
      </w:r>
      <w:r>
        <w:rPr>
          <w:lang w:eastAsia="de-AT"/>
        </w:rPr>
        <w:t>Measurement Peer</w:t>
      </w:r>
      <w:r w:rsidRPr="00FD21FB">
        <w:rPr>
          <w:lang w:eastAsia="de-AT"/>
        </w:rPr>
        <w:t xml:space="preserve"> continuously sends data streams consisting of fixed-size chunks of</w:t>
      </w:r>
      <w:r>
        <w:rPr>
          <w:lang w:eastAsia="de-AT"/>
        </w:rPr>
        <w:t xml:space="preserve"> </w:t>
      </w:r>
      <w:r w:rsidRPr="00FD21FB">
        <w:rPr>
          <w:lang w:eastAsia="de-AT"/>
        </w:rPr>
        <w:t xml:space="preserve">size s (randomly </w:t>
      </w:r>
      <w:r w:rsidR="00FD7B5D">
        <w:rPr>
          <w:lang w:eastAsia="de-AT"/>
        </w:rPr>
        <w:t>pre-</w:t>
      </w:r>
      <w:r w:rsidRPr="00FD21FB">
        <w:rPr>
          <w:lang w:eastAsia="de-AT"/>
        </w:rPr>
        <w:t>generated data with high entropy).</w:t>
      </w:r>
      <w:r w:rsidRPr="007062BD">
        <w:rPr>
          <w:lang w:eastAsia="de-AT"/>
        </w:rPr>
        <w:t xml:space="preserve"> </w:t>
      </w:r>
    </w:p>
    <w:p w14:paraId="4D3B6CBD" w14:textId="60C36892" w:rsidR="001A0675" w:rsidRDefault="001A0675" w:rsidP="001A0675">
      <w:pPr>
        <w:jc w:val="both"/>
        <w:rPr>
          <w:lang w:eastAsia="de-AT"/>
        </w:rPr>
      </w:pPr>
      <w:r>
        <w:rPr>
          <w:lang w:eastAsia="de-AT"/>
        </w:rPr>
        <w:t>As an option</w:t>
      </w:r>
      <w:r w:rsidR="00872D9B">
        <w:rPr>
          <w:lang w:eastAsia="de-AT"/>
        </w:rPr>
        <w:t>,</w:t>
      </w:r>
      <w:r>
        <w:rPr>
          <w:lang w:eastAsia="de-AT"/>
        </w:rPr>
        <w:t xml:space="preserve"> the Collector can continuously send data streams on </w:t>
      </w:r>
      <w:r w:rsidRPr="007062BD">
        <w:rPr>
          <w:lang w:eastAsia="de-AT"/>
        </w:rPr>
        <w:t xml:space="preserve">n </w:t>
      </w:r>
      <w:r>
        <w:rPr>
          <w:lang w:eastAsia="de-AT"/>
        </w:rPr>
        <w:t xml:space="preserve">TCP connections consisting data files from the data-reference system. </w:t>
      </w:r>
      <w:r w:rsidRPr="00FD21FB">
        <w:rPr>
          <w:lang w:eastAsia="de-AT"/>
        </w:rPr>
        <w:t>All transmissions start at</w:t>
      </w:r>
      <w:r>
        <w:rPr>
          <w:lang w:eastAsia="de-AT"/>
        </w:rPr>
        <w:t xml:space="preserve"> </w:t>
      </w:r>
      <w:r w:rsidRPr="00FD21FB">
        <w:rPr>
          <w:lang w:eastAsia="de-AT"/>
        </w:rPr>
        <w:t>the same time, which is denoted as relative time 0. For each TCP connection k, 1 ≤ k ≤ n, the</w:t>
      </w:r>
      <w:r>
        <w:rPr>
          <w:lang w:eastAsia="de-AT"/>
        </w:rPr>
        <w:t xml:space="preserve"> </w:t>
      </w:r>
      <w:r w:rsidR="00DA5DC9">
        <w:rPr>
          <w:lang w:eastAsia="de-AT"/>
        </w:rPr>
        <w:t>Measurement Agent</w:t>
      </w:r>
      <w:r w:rsidRPr="00FD21FB">
        <w:rPr>
          <w:lang w:eastAsia="de-AT"/>
        </w:rPr>
        <w:t xml:space="preserve"> records the </w:t>
      </w:r>
      <w:r w:rsidR="00CC038A">
        <w:rPr>
          <w:lang w:eastAsia="de-AT"/>
        </w:rPr>
        <w:t xml:space="preserve">elapsed </w:t>
      </w:r>
      <w:r w:rsidRPr="00FD21FB">
        <w:rPr>
          <w:lang w:eastAsia="de-AT"/>
        </w:rPr>
        <w:t>time</w:t>
      </w:r>
      <w:r>
        <w:rPr>
          <w:lang w:eastAsia="de-AT"/>
        </w:rPr>
        <w:t xml:space="preserve"> </w:t>
      </w:r>
      <w:r w:rsidRPr="004A1D9E">
        <w:rPr>
          <w:lang w:eastAsia="de-AT"/>
        </w:rPr>
        <w:t>t</w:t>
      </w:r>
      <w:r w:rsidRPr="004A1D9E">
        <w:rPr>
          <w:vertAlign w:val="subscript"/>
          <w:lang w:eastAsia="de-AT"/>
        </w:rPr>
        <w:t>k</w:t>
      </w:r>
      <w:r w:rsidRPr="004B111E">
        <w:rPr>
          <w:vertAlign w:val="subscript"/>
          <w:lang w:eastAsia="de-AT"/>
        </w:rPr>
        <w:t xml:space="preserve"> </w:t>
      </w:r>
      <w:r w:rsidRPr="00FD21FB">
        <w:rPr>
          <w:lang w:eastAsia="de-AT"/>
        </w:rPr>
        <w:t xml:space="preserve"> and the amount of </w:t>
      </w:r>
      <w:r w:rsidRPr="003911BC">
        <w:rPr>
          <w:lang w:eastAsia="de-AT"/>
        </w:rPr>
        <w:t>data</w:t>
      </w:r>
      <w:r w:rsidR="004B111E" w:rsidRPr="003911BC">
        <w:rPr>
          <w:lang w:eastAsia="de-AT"/>
        </w:rPr>
        <w:t xml:space="preserve"> z</w:t>
      </w:r>
      <w:r w:rsidRPr="003911BC">
        <w:rPr>
          <w:vertAlign w:val="subscript"/>
          <w:lang w:eastAsia="de-AT"/>
        </w:rPr>
        <w:t>k</w:t>
      </w:r>
      <w:r w:rsidRPr="003911BC">
        <w:rPr>
          <w:lang w:eastAsia="de-AT"/>
        </w:rPr>
        <w:t xml:space="preserve"> received from time 0 to t</w:t>
      </w:r>
      <w:r w:rsidRPr="003911BC">
        <w:rPr>
          <w:vertAlign w:val="subscript"/>
          <w:lang w:eastAsia="de-AT"/>
        </w:rPr>
        <w:t>k</w:t>
      </w:r>
      <w:r w:rsidRPr="003911BC">
        <w:rPr>
          <w:lang w:eastAsia="de-AT"/>
        </w:rPr>
        <w:t xml:space="preserve"> for successive values (usually after receiving each chunk</w:t>
      </w:r>
      <w:r w:rsidR="000D47C0">
        <w:rPr>
          <w:lang w:eastAsia="de-AT"/>
        </w:rPr>
        <w:t xml:space="preserve"> or data files from the data-reference system). After time </w:t>
      </w:r>
      <w:r w:rsidRPr="003911BC">
        <w:rPr>
          <w:lang w:eastAsia="de-AT"/>
        </w:rPr>
        <w:t>td, each</w:t>
      </w:r>
      <w:r w:rsidRPr="00FD21FB">
        <w:rPr>
          <w:lang w:eastAsia="de-AT"/>
        </w:rPr>
        <w:t xml:space="preserve"> TCP</w:t>
      </w:r>
      <w:r>
        <w:rPr>
          <w:lang w:eastAsia="de-AT"/>
        </w:rPr>
        <w:t xml:space="preserve"> </w:t>
      </w:r>
      <w:r w:rsidRPr="00FD21FB">
        <w:rPr>
          <w:lang w:eastAsia="de-AT"/>
        </w:rPr>
        <w:t>connection is reset immediately after the next chunk</w:t>
      </w:r>
      <w:r>
        <w:rPr>
          <w:lang w:eastAsia="de-AT"/>
        </w:rPr>
        <w:t xml:space="preserve"> (or data file)</w:t>
      </w:r>
      <w:r w:rsidRPr="00FD21FB">
        <w:rPr>
          <w:lang w:eastAsia="de-AT"/>
        </w:rPr>
        <w:t xml:space="preserve"> has been received. After finishing all tests, the </w:t>
      </w:r>
      <w:r w:rsidR="004B111E">
        <w:rPr>
          <w:lang w:eastAsia="de-AT"/>
        </w:rPr>
        <w:t>Measurem</w:t>
      </w:r>
      <w:r w:rsidR="00CC038A">
        <w:rPr>
          <w:lang w:eastAsia="de-AT"/>
        </w:rPr>
        <w:t>e</w:t>
      </w:r>
      <w:r w:rsidR="004B111E">
        <w:rPr>
          <w:lang w:eastAsia="de-AT"/>
        </w:rPr>
        <w:t>nt Agent</w:t>
      </w:r>
      <w:r w:rsidRPr="00FD21FB">
        <w:rPr>
          <w:lang w:eastAsia="de-AT"/>
        </w:rPr>
        <w:t xml:space="preserve"> sends the collected data to the </w:t>
      </w:r>
      <w:r w:rsidR="004B111E">
        <w:rPr>
          <w:lang w:eastAsia="de-AT"/>
        </w:rPr>
        <w:t>Collect</w:t>
      </w:r>
      <w:r w:rsidR="00CC038A">
        <w:rPr>
          <w:lang w:eastAsia="de-AT"/>
        </w:rPr>
        <w:t>o</w:t>
      </w:r>
      <w:r w:rsidR="004B111E">
        <w:rPr>
          <w:lang w:eastAsia="de-AT"/>
        </w:rPr>
        <w:t>r</w:t>
      </w:r>
      <w:r w:rsidRPr="00FD21FB">
        <w:rPr>
          <w:lang w:eastAsia="de-AT"/>
        </w:rPr>
        <w:t>.</w:t>
      </w:r>
    </w:p>
    <w:p w14:paraId="7BC763ED" w14:textId="438F8DE5" w:rsidR="004A7906" w:rsidRPr="00DB372A" w:rsidRDefault="00F35A5F" w:rsidP="00B77484">
      <w:pPr>
        <w:pStyle w:val="ListParagraph"/>
        <w:tabs>
          <w:tab w:val="clear" w:pos="794"/>
          <w:tab w:val="clear" w:pos="1191"/>
        </w:tabs>
        <w:ind w:left="0"/>
        <w:jc w:val="center"/>
        <w:rPr>
          <w:rStyle w:val="hps"/>
          <w:lang w:val="en-US"/>
        </w:rPr>
      </w:pPr>
      <w:r>
        <w:rPr>
          <w:noProof/>
          <w:lang w:eastAsia="zh-CN"/>
        </w:rPr>
        <mc:AlternateContent>
          <mc:Choice Requires="wpg">
            <w:drawing>
              <wp:inline distT="0" distB="0" distL="0" distR="0" wp14:anchorId="7ABE49EB" wp14:editId="26ED1AD7">
                <wp:extent cx="3895090" cy="2387600"/>
                <wp:effectExtent l="3810" t="4445" r="0" b="17780"/>
                <wp:docPr id="49"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95090" cy="2387600"/>
                          <a:chOff x="0" y="0"/>
                          <a:chExt cx="57962" cy="35531"/>
                        </a:xfrm>
                      </wpg:grpSpPr>
                      <wps:wsp>
                        <wps:cNvPr id="50" name="Cuadro de texto 490"/>
                        <wps:cNvSpPr txBox="1">
                          <a:spLocks noChangeArrowheads="1"/>
                        </wps:cNvSpPr>
                        <wps:spPr bwMode="auto">
                          <a:xfrm>
                            <a:off x="35389" y="0"/>
                            <a:ext cx="6002" cy="38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568BB7" w14:textId="77777777" w:rsidR="004A7906" w:rsidRDefault="004A7906" w:rsidP="004A7906">
                              <w:pPr>
                                <w:pStyle w:val="NormalWeb"/>
                                <w:spacing w:before="0" w:after="0"/>
                                <w:jc w:val="center"/>
                                <w:rPr>
                                  <w:sz w:val="24"/>
                                  <w:szCs w:val="24"/>
                                </w:rPr>
                              </w:pPr>
                              <w:r>
                                <w:rPr>
                                  <w:rFonts w:asciiTheme="minorHAnsi" w:hAnsi="Calibri" w:cstheme="minorBidi"/>
                                  <w:color w:val="000000" w:themeColor="text1"/>
                                  <w:kern w:val="24"/>
                                  <w:sz w:val="22"/>
                                  <w:szCs w:val="22"/>
                                  <w:lang w:val="es-ES"/>
                                </w:rPr>
                                <w:t>MA</w:t>
                              </w:r>
                            </w:p>
                          </w:txbxContent>
                        </wps:txbx>
                        <wps:bodyPr rot="0" vert="horz" wrap="square" lIns="91440" tIns="45720" rIns="91440" bIns="45720" anchor="t" anchorCtr="0" upright="1">
                          <a:spAutoFit/>
                        </wps:bodyPr>
                      </wps:wsp>
                      <wps:wsp>
                        <wps:cNvPr id="51" name="Cuadro de texto 491"/>
                        <wps:cNvSpPr txBox="1">
                          <a:spLocks noChangeArrowheads="1"/>
                        </wps:cNvSpPr>
                        <wps:spPr bwMode="auto">
                          <a:xfrm>
                            <a:off x="51960" y="0"/>
                            <a:ext cx="6002" cy="38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044E4" w14:textId="77777777" w:rsidR="004A7906" w:rsidRDefault="004A7906" w:rsidP="004A7906">
                              <w:pPr>
                                <w:pStyle w:val="NormalWeb"/>
                                <w:spacing w:before="0" w:after="0"/>
                                <w:jc w:val="center"/>
                                <w:rPr>
                                  <w:sz w:val="24"/>
                                  <w:szCs w:val="24"/>
                                </w:rPr>
                              </w:pPr>
                              <w:r>
                                <w:rPr>
                                  <w:rFonts w:asciiTheme="minorHAnsi" w:hAnsi="Calibri" w:cstheme="minorBidi"/>
                                  <w:color w:val="000000" w:themeColor="text1"/>
                                  <w:kern w:val="24"/>
                                  <w:sz w:val="22"/>
                                  <w:szCs w:val="22"/>
                                  <w:lang w:val="es-ES"/>
                                </w:rPr>
                                <w:t>MP</w:t>
                              </w:r>
                            </w:p>
                          </w:txbxContent>
                        </wps:txbx>
                        <wps:bodyPr rot="0" vert="horz" wrap="square" lIns="91440" tIns="45720" rIns="91440" bIns="45720" anchor="t" anchorCtr="0" upright="1">
                          <a:spAutoFit/>
                        </wps:bodyPr>
                      </wps:wsp>
                      <wps:wsp>
                        <wps:cNvPr id="52" name="Conector recto de flecha 492"/>
                        <wps:cNvCnPr>
                          <a:cxnSpLocks noChangeShapeType="1"/>
                        </wps:cNvCnPr>
                        <wps:spPr bwMode="auto">
                          <a:xfrm>
                            <a:off x="37942" y="7691"/>
                            <a:ext cx="16572" cy="3175"/>
                          </a:xfrm>
                          <a:prstGeom prst="straightConnector1">
                            <a:avLst/>
                          </a:prstGeom>
                          <a:noFill/>
                          <a:ln w="25400">
                            <a:solidFill>
                              <a:schemeClr val="dk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53" name="Cuadro de texto 493"/>
                        <wps:cNvSpPr txBox="1">
                          <a:spLocks noChangeArrowheads="1"/>
                        </wps:cNvSpPr>
                        <wps:spPr bwMode="auto">
                          <a:xfrm rot="668432">
                            <a:off x="40053" y="5744"/>
                            <a:ext cx="12238" cy="3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9043F" w14:textId="77777777" w:rsidR="004A7906" w:rsidRDefault="004A7906" w:rsidP="004A7906">
                              <w:pPr>
                                <w:pStyle w:val="NormalWeb"/>
                                <w:spacing w:before="0" w:after="0"/>
                                <w:rPr>
                                  <w:sz w:val="24"/>
                                  <w:szCs w:val="24"/>
                                </w:rPr>
                              </w:pPr>
                              <w:r>
                                <w:rPr>
                                  <w:rFonts w:asciiTheme="minorHAnsi" w:hAnsi="Calibri" w:cstheme="minorBidi"/>
                                  <w:color w:val="000000" w:themeColor="text1"/>
                                  <w:kern w:val="24"/>
                                  <w:sz w:val="22"/>
                                  <w:szCs w:val="22"/>
                                  <w:lang w:val="es-ES"/>
                                </w:rPr>
                                <w:t>Request DL</w:t>
                              </w:r>
                            </w:p>
                          </w:txbxContent>
                        </wps:txbx>
                        <wps:bodyPr rot="0" vert="horz" wrap="none" lIns="91440" tIns="45720" rIns="91440" bIns="45720" anchor="t" anchorCtr="0" upright="1">
                          <a:spAutoFit/>
                        </wps:bodyPr>
                      </wps:wsp>
                      <wps:wsp>
                        <wps:cNvPr id="54" name="Abrir llave 494"/>
                        <wps:cNvSpPr>
                          <a:spLocks/>
                        </wps:cNvSpPr>
                        <wps:spPr bwMode="auto">
                          <a:xfrm>
                            <a:off x="14769" y="8258"/>
                            <a:ext cx="2381" cy="25871"/>
                          </a:xfrm>
                          <a:prstGeom prst="leftBrace">
                            <a:avLst>
                              <a:gd name="adj1" fmla="val 8350"/>
                              <a:gd name="adj2" fmla="val 50000"/>
                            </a:avLst>
                          </a:prstGeom>
                          <a:noFill/>
                          <a:ln w="25400">
                            <a:solidFill>
                              <a:schemeClr val="accent2">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5" name="Cuadro de texto 495"/>
                        <wps:cNvSpPr txBox="1">
                          <a:spLocks noChangeArrowheads="1"/>
                        </wps:cNvSpPr>
                        <wps:spPr bwMode="auto">
                          <a:xfrm>
                            <a:off x="0" y="18076"/>
                            <a:ext cx="15054" cy="9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4D35E" w14:textId="77777777" w:rsidR="004A7906" w:rsidRPr="00551BF3" w:rsidRDefault="0092227E" w:rsidP="004A7906">
                              <w:pPr>
                                <w:pStyle w:val="NormalWeb"/>
                                <w:spacing w:before="0" w:after="0"/>
                                <w:rPr>
                                  <w:sz w:val="24"/>
                                  <w:szCs w:val="24"/>
                                </w:rPr>
                              </w:pPr>
                              <w:r w:rsidRPr="0092227E">
                                <w:rPr>
                                  <w:rFonts w:asciiTheme="minorHAnsi" w:hAnsi="Calibri" w:cstheme="minorBidi"/>
                                  <w:b/>
                                  <w:bCs/>
                                  <w:color w:val="C0504D" w:themeColor="accent2"/>
                                  <w:kern w:val="24"/>
                                  <w:sz w:val="24"/>
                                  <w:szCs w:val="24"/>
                                  <w:lang w:val="es-ES"/>
                                </w:rPr>
                                <w:t>PHASE 4</w:t>
                              </w:r>
                            </w:p>
                            <w:p w14:paraId="404D7C63" w14:textId="77777777" w:rsidR="004A7906" w:rsidRDefault="004A7906" w:rsidP="004A7906">
                              <w:pPr>
                                <w:pStyle w:val="NormalWeb"/>
                                <w:spacing w:before="0" w:after="0"/>
                              </w:pPr>
                              <w:r>
                                <w:rPr>
                                  <w:rFonts w:asciiTheme="minorHAnsi" w:hAnsi="Calibri" w:cstheme="minorBidi"/>
                                  <w:b/>
                                  <w:bCs/>
                                  <w:color w:val="000000" w:themeColor="text1"/>
                                  <w:kern w:val="24"/>
                                  <w:sz w:val="22"/>
                                  <w:szCs w:val="22"/>
                                  <w:lang w:val="es-ES"/>
                                </w:rPr>
                                <w:t>Downlink Test</w:t>
                              </w:r>
                            </w:p>
                            <w:p w14:paraId="77A9C77D" w14:textId="77777777" w:rsidR="004A7906" w:rsidRDefault="004A7906" w:rsidP="004A7906">
                              <w:pPr>
                                <w:pStyle w:val="NormalWeb"/>
                                <w:spacing w:before="0" w:after="0"/>
                              </w:pPr>
                              <w:r>
                                <w:rPr>
                                  <w:rFonts w:asciiTheme="minorHAnsi" w:hAnsi="Calibri" w:cstheme="minorBidi"/>
                                  <w:color w:val="000000" w:themeColor="text1"/>
                                  <w:kern w:val="24"/>
                                  <w:sz w:val="22"/>
                                  <w:szCs w:val="22"/>
                                  <w:lang w:val="es-ES"/>
                                </w:rPr>
                                <w:t>n connections</w:t>
                              </w:r>
                            </w:p>
                          </w:txbxContent>
                        </wps:txbx>
                        <wps:bodyPr rot="0" vert="horz" wrap="none" lIns="91440" tIns="45720" rIns="91440" bIns="45720" anchor="t" anchorCtr="0" upright="1">
                          <a:spAutoFit/>
                        </wps:bodyPr>
                      </wps:wsp>
                      <wps:wsp>
                        <wps:cNvPr id="56" name="Conector recto 496"/>
                        <wps:cNvCnPr>
                          <a:cxnSpLocks noChangeShapeType="1"/>
                        </wps:cNvCnPr>
                        <wps:spPr bwMode="auto">
                          <a:xfrm flipH="1">
                            <a:off x="32696" y="8258"/>
                            <a:ext cx="4423" cy="0"/>
                          </a:xfrm>
                          <a:prstGeom prst="line">
                            <a:avLst/>
                          </a:prstGeom>
                          <a:noFill/>
                          <a:ln w="9525">
                            <a:solidFill>
                              <a:schemeClr val="accent6">
                                <a:lumMod val="100000"/>
                                <a:lumOff val="0"/>
                              </a:schemeClr>
                            </a:solidFill>
                            <a:prstDash val="sysDash"/>
                            <a:round/>
                            <a:headEnd/>
                            <a:tailEnd/>
                          </a:ln>
                          <a:extLst>
                            <a:ext uri="{909E8E84-426E-40DD-AFC4-6F175D3DCCD1}">
                              <a14:hiddenFill xmlns:a14="http://schemas.microsoft.com/office/drawing/2010/main">
                                <a:noFill/>
                              </a14:hiddenFill>
                            </a:ext>
                          </a:extLst>
                        </wps:spPr>
                        <wps:bodyPr/>
                      </wps:wsp>
                      <wps:wsp>
                        <wps:cNvPr id="57" name="Paralelogramo 497"/>
                        <wps:cNvSpPr>
                          <a:spLocks noChangeArrowheads="1"/>
                        </wps:cNvSpPr>
                        <wps:spPr bwMode="auto">
                          <a:xfrm rot="-891825">
                            <a:off x="35628" y="14668"/>
                            <a:ext cx="21213" cy="15430"/>
                          </a:xfrm>
                          <a:prstGeom prst="parallelogram">
                            <a:avLst>
                              <a:gd name="adj" fmla="val 27642"/>
                            </a:avLst>
                          </a:prstGeom>
                          <a:gradFill rotWithShape="1">
                            <a:gsLst>
                              <a:gs pos="0">
                                <a:srgbClr val="E4F9FF"/>
                              </a:gs>
                              <a:gs pos="64999">
                                <a:srgbClr val="BBEFFF"/>
                              </a:gs>
                              <a:gs pos="100000">
                                <a:srgbClr val="9EEAFF"/>
                              </a:gs>
                            </a:gsLst>
                            <a:lin ang="5400000" scaled="1"/>
                          </a:gradFill>
                          <a:ln w="9525">
                            <a:solidFill>
                              <a:schemeClr val="accent5">
                                <a:lumMod val="95000"/>
                                <a:lumOff val="0"/>
                              </a:schemeClr>
                            </a:solidFill>
                            <a:miter lim="800000"/>
                            <a:headEnd/>
                            <a:tailEnd/>
                          </a:ln>
                          <a:effectLst>
                            <a:outerShdw dist="20000" dir="5400000" rotWithShape="0">
                              <a:srgbClr val="808080">
                                <a:alpha val="37999"/>
                              </a:srgbClr>
                            </a:outerShdw>
                          </a:effectLst>
                        </wps:spPr>
                        <wps:bodyPr rot="0" vert="horz" wrap="square" lIns="91440" tIns="45720" rIns="91440" bIns="45720" anchor="ctr" anchorCtr="0" upright="1">
                          <a:noAutofit/>
                        </wps:bodyPr>
                      </wps:wsp>
                      <wps:wsp>
                        <wps:cNvPr id="58" name="Conector recto de flecha 498"/>
                        <wps:cNvCnPr>
                          <a:cxnSpLocks noChangeShapeType="1"/>
                        </wps:cNvCnPr>
                        <wps:spPr bwMode="auto">
                          <a:xfrm flipH="1">
                            <a:off x="37942" y="12057"/>
                            <a:ext cx="16572" cy="4551"/>
                          </a:xfrm>
                          <a:prstGeom prst="straightConnector1">
                            <a:avLst/>
                          </a:prstGeom>
                          <a:noFill/>
                          <a:ln w="25400">
                            <a:solidFill>
                              <a:schemeClr val="dk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59" name="Conector recto de flecha 499"/>
                        <wps:cNvCnPr>
                          <a:cxnSpLocks noChangeShapeType="1"/>
                        </wps:cNvCnPr>
                        <wps:spPr bwMode="auto">
                          <a:xfrm flipH="1">
                            <a:off x="37942" y="28124"/>
                            <a:ext cx="16572" cy="4550"/>
                          </a:xfrm>
                          <a:prstGeom prst="straightConnector1">
                            <a:avLst/>
                          </a:prstGeom>
                          <a:noFill/>
                          <a:ln w="25400">
                            <a:solidFill>
                              <a:schemeClr val="dk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60" name="Cuadro de texto 500"/>
                        <wps:cNvSpPr txBox="1">
                          <a:spLocks noChangeArrowheads="1"/>
                        </wps:cNvSpPr>
                        <wps:spPr bwMode="auto">
                          <a:xfrm rot="-891406">
                            <a:off x="38171" y="19367"/>
                            <a:ext cx="15536" cy="6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5A9EB5" w14:textId="77777777" w:rsidR="004A7906" w:rsidRDefault="004A7906" w:rsidP="004A7906">
                              <w:pPr>
                                <w:pStyle w:val="NormalWeb"/>
                                <w:spacing w:before="0" w:after="0"/>
                                <w:jc w:val="center"/>
                                <w:rPr>
                                  <w:sz w:val="24"/>
                                  <w:szCs w:val="24"/>
                                </w:rPr>
                              </w:pPr>
                              <w:r>
                                <w:rPr>
                                  <w:rFonts w:asciiTheme="minorHAnsi" w:hAnsi="Calibri" w:cstheme="minorBidi"/>
                                  <w:color w:val="000000" w:themeColor="text1"/>
                                  <w:kern w:val="24"/>
                                  <w:sz w:val="22"/>
                                  <w:szCs w:val="22"/>
                                  <w:lang w:val="es-ES"/>
                                </w:rPr>
                                <w:t xml:space="preserve">Incompressible </w:t>
                              </w:r>
                            </w:p>
                            <w:p w14:paraId="3C8775FF" w14:textId="77777777" w:rsidR="004A7906" w:rsidRDefault="004A7906" w:rsidP="004A7906">
                              <w:pPr>
                                <w:pStyle w:val="NormalWeb"/>
                                <w:spacing w:before="0" w:after="0"/>
                                <w:jc w:val="center"/>
                              </w:pPr>
                              <w:r>
                                <w:rPr>
                                  <w:rFonts w:asciiTheme="minorHAnsi" w:hAnsi="Calibri" w:cstheme="minorBidi"/>
                                  <w:color w:val="000000" w:themeColor="text1"/>
                                  <w:kern w:val="24"/>
                                  <w:sz w:val="22"/>
                                  <w:szCs w:val="22"/>
                                  <w:lang w:val="es-ES"/>
                                </w:rPr>
                                <w:t>data</w:t>
                              </w:r>
                            </w:p>
                          </w:txbxContent>
                        </wps:txbx>
                        <wps:bodyPr rot="0" vert="horz" wrap="none" lIns="91440" tIns="45720" rIns="91440" bIns="45720" anchor="t" anchorCtr="0" upright="1">
                          <a:spAutoFit/>
                        </wps:bodyPr>
                      </wps:wsp>
                      <wps:wsp>
                        <wps:cNvPr id="61" name="Conector recto 501"/>
                        <wps:cNvCnPr>
                          <a:cxnSpLocks noChangeShapeType="1"/>
                        </wps:cNvCnPr>
                        <wps:spPr bwMode="auto">
                          <a:xfrm>
                            <a:off x="37942" y="3037"/>
                            <a:ext cx="0" cy="32494"/>
                          </a:xfrm>
                          <a:prstGeom prst="line">
                            <a:avLst/>
                          </a:prstGeom>
                          <a:noFill/>
                          <a:ln w="25400">
                            <a:solidFill>
                              <a:schemeClr val="dk1">
                                <a:lumMod val="100000"/>
                                <a:lumOff val="0"/>
                              </a:schemeClr>
                            </a:solidFill>
                            <a:round/>
                            <a:headEnd/>
                            <a:tailEnd/>
                          </a:ln>
                          <a:extLst>
                            <a:ext uri="{909E8E84-426E-40DD-AFC4-6F175D3DCCD1}">
                              <a14:hiddenFill xmlns:a14="http://schemas.microsoft.com/office/drawing/2010/main">
                                <a:noFill/>
                              </a14:hiddenFill>
                            </a:ext>
                          </a:extLst>
                        </wps:spPr>
                        <wps:bodyPr/>
                      </wps:wsp>
                      <wps:wsp>
                        <wps:cNvPr id="62" name="Conector recto 502"/>
                        <wps:cNvCnPr>
                          <a:cxnSpLocks noChangeShapeType="1"/>
                        </wps:cNvCnPr>
                        <wps:spPr bwMode="auto">
                          <a:xfrm>
                            <a:off x="54514" y="3037"/>
                            <a:ext cx="0" cy="32494"/>
                          </a:xfrm>
                          <a:prstGeom prst="line">
                            <a:avLst/>
                          </a:prstGeom>
                          <a:noFill/>
                          <a:ln w="25400">
                            <a:solidFill>
                              <a:schemeClr val="dk1">
                                <a:lumMod val="100000"/>
                                <a:lumOff val="0"/>
                              </a:schemeClr>
                            </a:solidFill>
                            <a:round/>
                            <a:headEnd/>
                            <a:tailEnd/>
                          </a:ln>
                          <a:extLst>
                            <a:ext uri="{909E8E84-426E-40DD-AFC4-6F175D3DCCD1}">
                              <a14:hiddenFill xmlns:a14="http://schemas.microsoft.com/office/drawing/2010/main">
                                <a:noFill/>
                              </a14:hiddenFill>
                            </a:ext>
                          </a:extLst>
                        </wps:spPr>
                        <wps:bodyPr/>
                      </wps:wsp>
                      <wps:wsp>
                        <wps:cNvPr id="63" name="Cuadro de texto 503"/>
                        <wps:cNvSpPr txBox="1">
                          <a:spLocks noChangeArrowheads="1"/>
                        </wps:cNvSpPr>
                        <wps:spPr bwMode="auto">
                          <a:xfrm>
                            <a:off x="18293" y="18139"/>
                            <a:ext cx="15706" cy="115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5D4044" w14:textId="77777777" w:rsidR="004A7906" w:rsidRDefault="004A7906" w:rsidP="004A7906">
                              <w:pPr>
                                <w:pStyle w:val="NormalWeb"/>
                                <w:spacing w:before="0" w:after="0"/>
                                <w:jc w:val="right"/>
                                <w:rPr>
                                  <w:sz w:val="24"/>
                                  <w:szCs w:val="24"/>
                                </w:rPr>
                              </w:pPr>
                              <w:r>
                                <w:rPr>
                                  <w:rFonts w:asciiTheme="minorHAnsi" w:hAnsi="Calibri" w:cstheme="minorBidi"/>
                                  <w:color w:val="000000" w:themeColor="text1"/>
                                  <w:kern w:val="24"/>
                                  <w:sz w:val="22"/>
                                  <w:szCs w:val="22"/>
                                  <w:lang w:val="es-ES"/>
                                </w:rPr>
                                <w:t xml:space="preserve">Downlink subtest duration time </w:t>
                              </w:r>
                            </w:p>
                            <w:p w14:paraId="687759FA" w14:textId="77777777" w:rsidR="004A7906" w:rsidRDefault="004A7906" w:rsidP="004A7906">
                              <w:pPr>
                                <w:pStyle w:val="NormalWeb"/>
                                <w:spacing w:before="0" w:after="0"/>
                                <w:jc w:val="right"/>
                              </w:pPr>
                              <w:r>
                                <w:rPr>
                                  <w:rFonts w:asciiTheme="minorHAnsi" w:hAnsi="Calibri" w:cstheme="minorBidi"/>
                                  <w:b/>
                                  <w:bCs/>
                                  <w:color w:val="000000" w:themeColor="text1"/>
                                  <w:kern w:val="24"/>
                                  <w:sz w:val="22"/>
                                  <w:szCs w:val="22"/>
                                  <w:lang w:val="es-ES"/>
                                </w:rPr>
                                <w:t>Td</w:t>
                              </w:r>
                            </w:p>
                          </w:txbxContent>
                        </wps:txbx>
                        <wps:bodyPr rot="0" vert="horz" wrap="square" lIns="91440" tIns="45720" rIns="91440" bIns="45720" anchor="t" anchorCtr="0" upright="1">
                          <a:spAutoFit/>
                        </wps:bodyPr>
                      </wps:wsp>
                      <wps:wsp>
                        <wps:cNvPr id="64" name="Conector recto de flecha 504"/>
                        <wps:cNvCnPr>
                          <a:cxnSpLocks noChangeShapeType="1"/>
                        </wps:cNvCnPr>
                        <wps:spPr bwMode="auto">
                          <a:xfrm flipV="1">
                            <a:off x="35315" y="8258"/>
                            <a:ext cx="0" cy="24296"/>
                          </a:xfrm>
                          <a:prstGeom prst="straightConnector1">
                            <a:avLst/>
                          </a:prstGeom>
                          <a:noFill/>
                          <a:ln w="25400">
                            <a:solidFill>
                              <a:srgbClr val="F79646"/>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65" name="Conector recto 505"/>
                        <wps:cNvCnPr>
                          <a:cxnSpLocks noChangeShapeType="1"/>
                        </wps:cNvCnPr>
                        <wps:spPr bwMode="auto">
                          <a:xfrm flipH="1">
                            <a:off x="32696" y="32554"/>
                            <a:ext cx="4734" cy="0"/>
                          </a:xfrm>
                          <a:prstGeom prst="line">
                            <a:avLst/>
                          </a:prstGeom>
                          <a:noFill/>
                          <a:ln w="9525">
                            <a:solidFill>
                              <a:schemeClr val="accent6">
                                <a:lumMod val="100000"/>
                                <a:lumOff val="0"/>
                              </a:schemeClr>
                            </a:solidFill>
                            <a:prstDash val="sys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ABE49EB" id="Group 109" o:spid="_x0000_s1104" style="width:306.7pt;height:188pt;mso-position-horizontal-relative:char;mso-position-vertical-relative:line" coordsize="57962,35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">
                <v:shape id="Cuadro de texto 490" o:spid="_x0000_s1105" type="#_x0000_t202" style="position:absolute;left:35389;width:6002;height:3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L4A&#10;AADbAAAADwAAAGRycy9kb3ducmV2LnhtbERPS4vCMBC+L/gfwgje1lTBZalGER/gwcu69T40Y1Ns&#10;JqUZbf335rCwx4/vvdoMvlFP6mId2MBsmoEiLoOtuTJQ/B4/v0FFQbbYBCYDL4qwWY8+Vpjb0PMP&#10;PS9SqRTCMUcDTqTNtY6lI49xGlrixN1C51ES7CptO+xTuG/0PMu+tMeaU4PDlnaOyvvl4Q2I2O3s&#10;VRx8PF2H8753WbnAwpjJeNguQQkN8i/+c5+sgUVan76kH6DX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zp3vi+AAAA2wAAAA8AAAAAAAAAAAAAAAAAmAIAAGRycy9kb3ducmV2&#10;LnhtbFBLBQYAAAAABAAEAPUAAACDAwAAAAA=&#10;" filled="f" stroked="f">
                  <v:textbox style="mso-fit-shape-to-text:t">
                    <w:txbxContent>
                      <w:p w14:paraId="55568BB7" w14:textId="77777777" w:rsidR="004A7906" w:rsidRDefault="004A7906" w:rsidP="004A7906">
                        <w:pPr>
                          <w:pStyle w:val="NormalWeb"/>
                          <w:spacing w:before="0" w:after="0"/>
                          <w:jc w:val="center"/>
                          <w:rPr>
                            <w:sz w:val="24"/>
                            <w:szCs w:val="24"/>
                          </w:rPr>
                        </w:pPr>
                        <w:r>
                          <w:rPr>
                            <w:rFonts w:asciiTheme="minorHAnsi" w:hAnsi="Calibri" w:cstheme="minorBidi"/>
                            <w:color w:val="000000" w:themeColor="text1"/>
                            <w:kern w:val="24"/>
                            <w:sz w:val="22"/>
                            <w:szCs w:val="22"/>
                            <w:lang w:val="es-ES"/>
                          </w:rPr>
                          <w:t>MA</w:t>
                        </w:r>
                      </w:p>
                    </w:txbxContent>
                  </v:textbox>
                </v:shape>
                <v:shape id="Cuadro de texto 491" o:spid="_x0000_s1106" type="#_x0000_t202" style="position:absolute;left:51960;width:6002;height:3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V7Y8EA&#10;AADbAAAADwAAAGRycy9kb3ducmV2LnhtbESPQWvCQBSE7wX/w/IK3uomgiKpq0it4MGLNr0/sq/Z&#10;0OzbkH018d+7gtDjMDPfMOvt6Ft1pT42gQ3kswwUcRVsw7WB8uvwtgIVBdliG5gM3CjCdjN5WWNh&#10;w8Bnul6kVgnCsUADTqQrtI6VI49xFjri5P2E3qMk2dfa9jgkuG/1PMuW2mPDacFhRx+Oqt/Lnzcg&#10;Ynf5rfz08fg9nvaDy6oFlsZMX8fdOyihUf7Dz/bRGljk8PiSf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le2PBAAAA2wAAAA8AAAAAAAAAAAAAAAAAmAIAAGRycy9kb3du&#10;cmV2LnhtbFBLBQYAAAAABAAEAPUAAACGAwAAAAA=&#10;" filled="f" stroked="f">
                  <v:textbox style="mso-fit-shape-to-text:t">
                    <w:txbxContent>
                      <w:p w14:paraId="112044E4" w14:textId="77777777" w:rsidR="004A7906" w:rsidRDefault="004A7906" w:rsidP="004A7906">
                        <w:pPr>
                          <w:pStyle w:val="NormalWeb"/>
                          <w:spacing w:before="0" w:after="0"/>
                          <w:jc w:val="center"/>
                          <w:rPr>
                            <w:sz w:val="24"/>
                            <w:szCs w:val="24"/>
                          </w:rPr>
                        </w:pPr>
                        <w:r>
                          <w:rPr>
                            <w:rFonts w:asciiTheme="minorHAnsi" w:hAnsi="Calibri" w:cstheme="minorBidi"/>
                            <w:color w:val="000000" w:themeColor="text1"/>
                            <w:kern w:val="24"/>
                            <w:sz w:val="22"/>
                            <w:szCs w:val="22"/>
                            <w:lang w:val="es-ES"/>
                          </w:rPr>
                          <w:t>MP</w:t>
                        </w:r>
                      </w:p>
                    </w:txbxContent>
                  </v:textbox>
                </v:shape>
                <v:shape id="Conector recto de flecha 492" o:spid="_x0000_s1107" type="#_x0000_t32" style="position:absolute;left:37942;top:7691;width:16572;height:31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nxY8YAAADbAAAADwAAAGRycy9kb3ducmV2LnhtbESPT2sCMRTE74V+h/AK3mq2ilVWo0ip&#10;uBQq+Ofi7bF57i7dvIQkums/fVMo9DjMzG+Yxao3rbiRD41lBS/DDARxaXXDlYLTcfM8AxEissbW&#10;Mim4U4DV8vFhgbm2He/pdoiVSBAOOSqoY3S5lKGsyWAYWkecvIv1BmOSvpLaY5fgppWjLHuVBhtO&#10;CzU6equp/DpcjYLrutuN3f3oT9MPPheFG39+v2+VGjz16zmISH38D/+1C61gMoLfL+kH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J8WPGAAAA2wAAAA8AAAAAAAAA&#10;AAAAAAAAoQIAAGRycy9kb3ducmV2LnhtbFBLBQYAAAAABAAEAPkAAACUAwAAAAA=&#10;" strokecolor="black [3200]" strokeweight="2pt">
                  <v:stroke endarrow="block" endarrowwidth="wide" endarrowlength="long"/>
                </v:shape>
                <v:shape id="Cuadro de texto 493" o:spid="_x0000_s1108" type="#_x0000_t202" style="position:absolute;left:40053;top:5744;width:12238;height:3903;rotation:730106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6RnsUA&#10;AADbAAAADwAAAGRycy9kb3ducmV2LnhtbESPQWvCQBCF70L/wzKFXkQ3plgkukpRCqXQg1EP3obs&#10;mA3NzobsNon++q4g9Ph48743b7UZbC06an3lWMFsmoAgLpyuuFRwPHxMFiB8QNZYOyYFV/KwWT+N&#10;Vphp1/OeujyUIkLYZ6jAhNBkUvrCkEU/dQ1x9C6utRiibEupW+wj3NYyTZI3abHi2GCwoa2h4if/&#10;tfENPfZn3N7Ky+n7a7yTwRxSt1fq5Xl4X4IINIT/40f6UyuYv8J9SwS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vpGexQAAANsAAAAPAAAAAAAAAAAAAAAAAJgCAABkcnMv&#10;ZG93bnJldi54bWxQSwUGAAAAAAQABAD1AAAAigMAAAAA&#10;" filled="f" stroked="f">
                  <v:textbox style="mso-fit-shape-to-text:t">
                    <w:txbxContent>
                      <w:p w14:paraId="7149043F" w14:textId="77777777" w:rsidR="004A7906" w:rsidRDefault="004A7906" w:rsidP="004A7906">
                        <w:pPr>
                          <w:pStyle w:val="NormalWeb"/>
                          <w:spacing w:before="0" w:after="0"/>
                          <w:rPr>
                            <w:sz w:val="24"/>
                            <w:szCs w:val="24"/>
                          </w:rPr>
                        </w:pPr>
                        <w:r>
                          <w:rPr>
                            <w:rFonts w:asciiTheme="minorHAnsi" w:hAnsi="Calibri" w:cstheme="minorBidi"/>
                            <w:color w:val="000000" w:themeColor="text1"/>
                            <w:kern w:val="24"/>
                            <w:sz w:val="22"/>
                            <w:szCs w:val="22"/>
                            <w:lang w:val="es-ES"/>
                          </w:rPr>
                          <w:t>Request DL</w:t>
                        </w:r>
                      </w:p>
                    </w:txbxContent>
                  </v:textbox>
                </v:shape>
                <v:shape id="Abrir llave 494" o:spid="_x0000_s1109" type="#_x0000_t87" style="position:absolute;left:14769;top:8258;width:2381;height:258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MyYcQA&#10;AADbAAAADwAAAGRycy9kb3ducmV2LnhtbESPzWoCMRSF9wXfIVyhu5qx2EFGo6hQcNGWOurC3XVy&#10;nQxOboYk1enbN4VCl4fz83Hmy9624kY+NI4VjEcZCOLK6YZrBYf969MURIjIGlvHpOCbAiwXg4c5&#10;FtrdeUe3MtYijXAoUIGJsSukDJUhi2HkOuLkXZy3GJP0tdQe72nctvI5y3JpseFEMNjRxlB1Lb9s&#10;gpxP5frd689V/pEbffZv/nSslHoc9qsZiEh9/A//tbdawcsEfr+kHy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zMmHEAAAA2wAAAA8AAAAAAAAAAAAAAAAAmAIAAGRycy9k&#10;b3ducmV2LnhtbFBLBQYAAAAABAAEAPUAAACJAwAAAAA=&#10;" adj="166" strokecolor="#c0504d [3205]" strokeweight="2pt"/>
                <v:shape id="Cuadro de texto 495" o:spid="_x0000_s1110" type="#_x0000_t202" style="position:absolute;top:18076;width:15054;height:92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3gg8QA&#10;AADbAAAADwAAAGRycy9kb3ducmV2LnhtbESP0WrCQBRE3wv9h+UW+lY3kaZodCPFWuibNfoBl+w1&#10;G5O9G7Krpv16t1DwcZiZM8xyNdpOXGjwjWMF6SQBQVw53XCt4LD/fJmB8AFZY+eYFPyQh1Xx+LDE&#10;XLsr7+hShlpECPscFZgQ+lxKXxmy6CeuJ47e0Q0WQ5RDLfWA1wi3nZwmyZu02HBcMNjT2lDVlmer&#10;YJbYbdvOp9/evv6mmVl/uE1/Uur5aXxfgAg0hnv4v/2lFWQZ/H2JP0AW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d4IPEAAAA2wAAAA8AAAAAAAAAAAAAAAAAmAIAAGRycy9k&#10;b3ducmV2LnhtbFBLBQYAAAAABAAEAPUAAACJAwAAAAA=&#10;" filled="f" stroked="f">
                  <v:textbox style="mso-fit-shape-to-text:t">
                    <w:txbxContent>
                      <w:p w14:paraId="1AA4D35E" w14:textId="77777777" w:rsidR="004A7906" w:rsidRPr="00551BF3" w:rsidRDefault="0092227E" w:rsidP="004A7906">
                        <w:pPr>
                          <w:pStyle w:val="NormalWeb"/>
                          <w:spacing w:before="0" w:after="0"/>
                          <w:rPr>
                            <w:sz w:val="24"/>
                            <w:szCs w:val="24"/>
                          </w:rPr>
                        </w:pPr>
                        <w:r w:rsidRPr="0092227E">
                          <w:rPr>
                            <w:rFonts w:asciiTheme="minorHAnsi" w:hAnsi="Calibri" w:cstheme="minorBidi"/>
                            <w:b/>
                            <w:bCs/>
                            <w:color w:val="C0504D" w:themeColor="accent2"/>
                            <w:kern w:val="24"/>
                            <w:sz w:val="24"/>
                            <w:szCs w:val="24"/>
                            <w:lang w:val="es-ES"/>
                          </w:rPr>
                          <w:t>PHASE 4</w:t>
                        </w:r>
                      </w:p>
                      <w:p w14:paraId="404D7C63" w14:textId="77777777" w:rsidR="004A7906" w:rsidRDefault="004A7906" w:rsidP="004A7906">
                        <w:pPr>
                          <w:pStyle w:val="NormalWeb"/>
                          <w:spacing w:before="0" w:after="0"/>
                        </w:pPr>
                        <w:r>
                          <w:rPr>
                            <w:rFonts w:asciiTheme="minorHAnsi" w:hAnsi="Calibri" w:cstheme="minorBidi"/>
                            <w:b/>
                            <w:bCs/>
                            <w:color w:val="000000" w:themeColor="text1"/>
                            <w:kern w:val="24"/>
                            <w:sz w:val="22"/>
                            <w:szCs w:val="22"/>
                            <w:lang w:val="es-ES"/>
                          </w:rPr>
                          <w:t>Downlink Test</w:t>
                        </w:r>
                      </w:p>
                      <w:p w14:paraId="77A9C77D" w14:textId="77777777" w:rsidR="004A7906" w:rsidRDefault="004A7906" w:rsidP="004A7906">
                        <w:pPr>
                          <w:pStyle w:val="NormalWeb"/>
                          <w:spacing w:before="0" w:after="0"/>
                        </w:pPr>
                        <w:r>
                          <w:rPr>
                            <w:rFonts w:asciiTheme="minorHAnsi" w:hAnsi="Calibri" w:cstheme="minorBidi"/>
                            <w:color w:val="000000" w:themeColor="text1"/>
                            <w:kern w:val="24"/>
                            <w:sz w:val="22"/>
                            <w:szCs w:val="22"/>
                            <w:lang w:val="es-ES"/>
                          </w:rPr>
                          <w:t>n connections</w:t>
                        </w:r>
                      </w:p>
                    </w:txbxContent>
                  </v:textbox>
                </v:shape>
                <v:line id="Conector recto 496" o:spid="_x0000_s1111" style="position:absolute;flip:x;visibility:visible;mso-wrap-style:square" from="32696,8258" to="37119,8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P7x8YAAADbAAAADwAAAGRycy9kb3ducmV2LnhtbESP3WrCQBSE74W+w3IK3kjdKCiSuooK&#10;glDqX7TeHrPHJJg9G7JbjX36bkHo5TAz3zDjaWNKcaPaFZYV9LoRCOLU6oIzBYdk+TYC4TyyxtIy&#10;KXiQg+nkpTXGWNs77+i295kIEHYxKsi9r2IpXZqTQde1FXHwLrY26IOsM6lrvAe4KWU/iobSYMFh&#10;IceKFjml1/23UTCbHx+bn3Oy7iTbwcf68+vCp0gq1X5tZu8gPDX+P/xsr7SCwRD+voQfIC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Sz+8fGAAAA2wAAAA8AAAAAAAAA&#10;AAAAAAAAoQIAAGRycy9kb3ducmV2LnhtbFBLBQYAAAAABAAEAPkAAACUAwAAAAA=&#10;" strokecolor="#f79646 [3209]">
                  <v:stroke dashstyle="3 1"/>
                </v:line>
                <v:shape id="Paralelogramo 497" o:spid="_x0000_s1112" type="#_x0000_t7" style="position:absolute;left:35628;top:14668;width:21213;height:15430;rotation:-97411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J7M8UA&#10;AADbAAAADwAAAGRycy9kb3ducmV2LnhtbESPS2vCQBSF94X+h+EW3NWJLU1K6igiLZS60VgX7m4z&#10;1ySYuRMyYx7/viMILg/n8XHmy8HUoqPWVZYVzKYRCOLc6ooLBb/7r+d3EM4ja6wtk4KRHCwXjw9z&#10;TLXteUdd5gsRRtilqKD0vkmldHlJBt3UNsTBO9nWoA+yLaRusQ/jppYvURRLgxUHQokNrUvKz9nF&#10;BG68Px7G4W+TzKLP1+3PuLLrvFBq8jSsPkB4Gvw9fGt/awVvCVy/hB8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InszxQAAANsAAAAPAAAAAAAAAAAAAAAAAJgCAABkcnMv&#10;ZG93bnJldi54bWxQSwUGAAAAAAQABAD1AAAAigMAAAAA&#10;" adj="4343" fillcolor="#e4f9ff" strokecolor="#40a7c2 [3048]">
                  <v:fill color2="#9eeaff" rotate="t" colors="0 #e4f9ff;42598f #bbefff;1 #9eeaff" focus="100%" type="gradient"/>
                  <v:shadow on="t" opacity="24903f" origin=",.5" offset="0,.55556mm"/>
                </v:shape>
                <v:shape id="Conector recto de flecha 498" o:spid="_x0000_s1113" type="#_x0000_t32" style="position:absolute;left:37942;top:12057;width:16572;height:455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ZUKsEAAADbAAAADwAAAGRycy9kb3ducmV2LnhtbERPz2vCMBS+C/sfwhvsZtPJVmY1lmER&#10;dxqs3XZ+NM+2mLyUJtr635vDYMeP7/e2mK0RVxp971jBc5KCIG6c7rlV8F0flm8gfEDWaByTght5&#10;KHYPiy3m2k38RdcqtCKGsM9RQRfCkEvpm44s+sQNxJE7udFiiHBspR5xiuHWyFWaZtJiz7Ghw4H2&#10;HTXn6mIVrH8yOVX1+uX8eyzTTzyaLJRGqafH+X0DItAc/sV/7g+t4DWOjV/iD5C7O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9lQqwQAAANsAAAAPAAAAAAAAAAAAAAAA&#10;AKECAABkcnMvZG93bnJldi54bWxQSwUGAAAAAAQABAD5AAAAjwMAAAAA&#10;" strokecolor="black [3200]" strokeweight="2pt">
                  <v:stroke endarrow="block" endarrowwidth="wide" endarrowlength="long"/>
                </v:shape>
                <v:shape id="Conector recto de flecha 499" o:spid="_x0000_s1114" type="#_x0000_t32" style="position:absolute;left:37942;top:28124;width:16572;height:455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rxscMAAADbAAAADwAAAGRycy9kb3ducmV2LnhtbESPT2vCQBTE7wW/w/KE3urGYoOJriKK&#10;6KnQ+Of8yD6T4O7bkN2a9Nu7hUKPw8z8hlmuB2vEgzrfOFYwnSQgiEunG64UnE/7tzkIH5A1Gsek&#10;4Ic8rFejlyXm2vX8RY8iVCJC2OeooA6hzaX0ZU0W/cS1xNG7uc5iiLKrpO6wj3Br5HuSpNJiw3Gh&#10;xpa2NZX34tsqyC6p7ItTNrtfD7vkEw8mDTuj1Ot42CxABBrCf/ivfdQKPjL4/RJ/gFw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G68bHDAAAA2wAAAA8AAAAAAAAAAAAA&#10;AAAAoQIAAGRycy9kb3ducmV2LnhtbFBLBQYAAAAABAAEAPkAAACRAwAAAAA=&#10;" strokecolor="black [3200]" strokeweight="2pt">
                  <v:stroke endarrow="block" endarrowwidth="wide" endarrowlength="long"/>
                </v:shape>
                <v:shape id="Cuadro de texto 500" o:spid="_x0000_s1115" type="#_x0000_t202" style="position:absolute;left:38171;top:19367;width:15536;height:6435;rotation:-973653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BeUcEA&#10;AADbAAAADwAAAGRycy9kb3ducmV2LnhtbERP3WrCMBS+H+wdwhnsbqZ24KQzLSrIxm5krQ9w1hzb&#10;aHNSm1S7tzcXg11+fP+rYrKduNLgjWMF81kCgrh22nCj4FDtXpYgfEDW2DkmBb/kocgfH1aYaXfj&#10;b7qWoRExhH2GCtoQ+kxKX7dk0c9cTxy5oxsshgiHRuoBbzHcdjJNkoW0aDg2tNjTtqX6XI5WgTHN&#10;12VZve7fjj8pfpw245iko1LPT9P6HUSgKfyL/9yfWsEiro9f4g+Q+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gXlHBAAAA2wAAAA8AAAAAAAAAAAAAAAAAmAIAAGRycy9kb3du&#10;cmV2LnhtbFBLBQYAAAAABAAEAPUAAACGAwAAAAA=&#10;" filled="f" stroked="f">
                  <v:textbox style="mso-fit-shape-to-text:t">
                    <w:txbxContent>
                      <w:p w14:paraId="715A9EB5" w14:textId="77777777" w:rsidR="004A7906" w:rsidRDefault="004A7906" w:rsidP="004A7906">
                        <w:pPr>
                          <w:pStyle w:val="NormalWeb"/>
                          <w:spacing w:before="0" w:after="0"/>
                          <w:jc w:val="center"/>
                          <w:rPr>
                            <w:sz w:val="24"/>
                            <w:szCs w:val="24"/>
                          </w:rPr>
                        </w:pPr>
                        <w:r>
                          <w:rPr>
                            <w:rFonts w:asciiTheme="minorHAnsi" w:hAnsi="Calibri" w:cstheme="minorBidi"/>
                            <w:color w:val="000000" w:themeColor="text1"/>
                            <w:kern w:val="24"/>
                            <w:sz w:val="22"/>
                            <w:szCs w:val="22"/>
                            <w:lang w:val="es-ES"/>
                          </w:rPr>
                          <w:t xml:space="preserve">Incompressible </w:t>
                        </w:r>
                      </w:p>
                      <w:p w14:paraId="3C8775FF" w14:textId="77777777" w:rsidR="004A7906" w:rsidRDefault="004A7906" w:rsidP="004A7906">
                        <w:pPr>
                          <w:pStyle w:val="NormalWeb"/>
                          <w:spacing w:before="0" w:after="0"/>
                          <w:jc w:val="center"/>
                        </w:pPr>
                        <w:r>
                          <w:rPr>
                            <w:rFonts w:asciiTheme="minorHAnsi" w:hAnsi="Calibri" w:cstheme="minorBidi"/>
                            <w:color w:val="000000" w:themeColor="text1"/>
                            <w:kern w:val="24"/>
                            <w:sz w:val="22"/>
                            <w:szCs w:val="22"/>
                            <w:lang w:val="es-ES"/>
                          </w:rPr>
                          <w:t>data</w:t>
                        </w:r>
                      </w:p>
                    </w:txbxContent>
                  </v:textbox>
                </v:shape>
                <v:line id="Conector recto 501" o:spid="_x0000_s1116" style="position:absolute;visibility:visible;mso-wrap-style:square" from="37942,3037" to="37942,35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W2QsIAAADbAAAADwAAAGRycy9kb3ducmV2LnhtbESPX2vCMBTF3wd+h3AF32bqKJ1Wo+hA&#10;8KkwlTHfLs1dW9bclCTa+u2NMNjj4fz5cVabwbTiRs43lhXMpgkI4tLqhisF59P+dQ7CB2SNrWVS&#10;cCcPm/XoZYW5tj1/0u0YKhFH2OeooA6hy6X0ZU0G/dR2xNH7sc5giNJVUjvs47hp5VuSZNJgw5FQ&#10;Y0cfNZW/x6uJXLcw6VfK5lL07/fvdFcssqJQajIetksQgYbwH/5rH7SCbAbPL/EH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wW2QsIAAADbAAAADwAAAAAAAAAAAAAA&#10;AAChAgAAZHJzL2Rvd25yZXYueG1sUEsFBgAAAAAEAAQA+QAAAJADAAAAAA==&#10;" strokecolor="black [3200]" strokeweight="2pt"/>
                <v:line id="Conector recto 502" o:spid="_x0000_s1117" style="position:absolute;visibility:visible;mso-wrap-style:square" from="54514,3037" to="54514,35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coNcIAAADbAAAADwAAAGRycy9kb3ducmV2LnhtbESPX2vCMBTF3wd+h3CFvc1UKZ1Wo7iB&#10;sKfCVETfLs21LTY3JYm2fvtlMNjj4fz5cVabwbTiQc43lhVMJwkI4tLqhisFx8PubQ7CB2SNrWVS&#10;8CQPm/XoZYW5tj1/02MfKhFH2OeooA6hy6X0ZU0G/cR2xNG7WmcwROkqqR32cdy0cpYkmTTYcCTU&#10;2NFnTeVtfzeR6xYmPaVsLkX//jynH8UiKwqlXsfDdgki0BD+w3/tL60gm8Hvl/gD5P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9coNcIAAADbAAAADwAAAAAAAAAAAAAA&#10;AAChAgAAZHJzL2Rvd25yZXYueG1sUEsFBgAAAAAEAAQA+QAAAJADAAAAAA==&#10;" strokecolor="black [3200]" strokeweight="2pt"/>
                <v:shape id="Cuadro de texto 503" o:spid="_x0000_s1118" type="#_x0000_t202" style="position:absolute;left:18293;top:18139;width:15706;height:115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eKMsIA&#10;AADbAAAADwAAAGRycy9kb3ducmV2LnhtbESPzWrDMBCE74W+g9hAbo2clobgRDahP5BDL02c+2Jt&#10;LBNrZaxt7Lx9VCj0OMzMN8y2nHynrjTENrCB5SIDRVwH23JjoDp+Pq1BRUG22AUmAzeKUBaPD1vM&#10;bRj5m64HaVSCcMzRgBPpc61j7chjXISeOHnnMHiUJIdG2wHHBPedfs6ylfbYclpw2NObo/py+PEG&#10;ROxueas+fNyfpq/30WX1K1bGzGfTbgNKaJL/8F97bw2sXu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V4oywgAAANsAAAAPAAAAAAAAAAAAAAAAAJgCAABkcnMvZG93&#10;bnJldi54bWxQSwUGAAAAAAQABAD1AAAAhwMAAAAA&#10;" filled="f" stroked="f">
                  <v:textbox style="mso-fit-shape-to-text:t">
                    <w:txbxContent>
                      <w:p w14:paraId="645D4044" w14:textId="77777777" w:rsidR="004A7906" w:rsidRDefault="004A7906" w:rsidP="004A7906">
                        <w:pPr>
                          <w:pStyle w:val="NormalWeb"/>
                          <w:spacing w:before="0" w:after="0"/>
                          <w:jc w:val="right"/>
                          <w:rPr>
                            <w:sz w:val="24"/>
                            <w:szCs w:val="24"/>
                          </w:rPr>
                        </w:pPr>
                        <w:r>
                          <w:rPr>
                            <w:rFonts w:asciiTheme="minorHAnsi" w:hAnsi="Calibri" w:cstheme="minorBidi"/>
                            <w:color w:val="000000" w:themeColor="text1"/>
                            <w:kern w:val="24"/>
                            <w:sz w:val="22"/>
                            <w:szCs w:val="22"/>
                            <w:lang w:val="es-ES"/>
                          </w:rPr>
                          <w:t xml:space="preserve">Downlink subtest duration time </w:t>
                        </w:r>
                      </w:p>
                      <w:p w14:paraId="687759FA" w14:textId="77777777" w:rsidR="004A7906" w:rsidRDefault="004A7906" w:rsidP="004A7906">
                        <w:pPr>
                          <w:pStyle w:val="NormalWeb"/>
                          <w:spacing w:before="0" w:after="0"/>
                          <w:jc w:val="right"/>
                        </w:pPr>
                        <w:r>
                          <w:rPr>
                            <w:rFonts w:asciiTheme="minorHAnsi" w:hAnsi="Calibri" w:cstheme="minorBidi"/>
                            <w:b/>
                            <w:bCs/>
                            <w:color w:val="000000" w:themeColor="text1"/>
                            <w:kern w:val="24"/>
                            <w:sz w:val="22"/>
                            <w:szCs w:val="22"/>
                            <w:lang w:val="es-ES"/>
                          </w:rPr>
                          <w:t>Td</w:t>
                        </w:r>
                      </w:p>
                    </w:txbxContent>
                  </v:textbox>
                </v:shape>
                <v:shape id="Conector recto de flecha 504" o:spid="_x0000_s1119" type="#_x0000_t32" style="position:absolute;left:35315;top:8258;width:0;height:2429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Fiy8QAAADbAAAADwAAAGRycy9kb3ducmV2LnhtbESPX2vCQBDE3wW/w7FCX4peLK1po6eo&#10;IBX6VC30dclt/mBuL+TWmH77XqHg4zAzv2FWm8E1qqcu1J4NzGcJKOLc25pLA1/nw/QVVBBki41n&#10;MvBDATbr8WiFmfU3/qT+JKWKEA4ZGqhE2kzrkFfkMMx8Sxy9wncOJcqu1LbDW4S7Rj8lyUI7rDku&#10;VNjSvqL8cro6A8Ivb5J+7A/f/jH1Rfpe7I5tb8zDZNguQQkNcg//t4/WwOIZ/r7EH6D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8WLLxAAAANsAAAAPAAAAAAAAAAAA&#10;AAAAAKECAABkcnMvZG93bnJldi54bWxQSwUGAAAAAAQABAD5AAAAkgMAAAAA&#10;" strokecolor="#f79646" strokeweight="2pt">
                  <v:stroke startarrow="block" startarrowwidth="wide" endarrow="block" endarrowwidth="wide"/>
                </v:shape>
                <v:line id="Conector recto 505" o:spid="_x0000_s1120" style="position:absolute;flip:x;visibility:visible;mso-wrap-style:square" from="32696,32554" to="37430,32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2vDcYAAADbAAAADwAAAGRycy9kb3ducmV2LnhtbESP3WrCQBSE74W+w3IK3kjdKCiSuooK&#10;glDqX7TeHrPHJJg9G7JbjX36bkHo5TAz3zDjaWNKcaPaFZYV9LoRCOLU6oIzBYdk+TYC4TyyxtIy&#10;KXiQg+nkpTXGWNs77+i295kIEHYxKsi9r2IpXZqTQde1FXHwLrY26IOsM6lrvAe4KWU/iobSYMFh&#10;IceKFjml1/23UTCbHx+bn3Oy7iTbwcf68+vCp0gq1X5tZu8gPDX+P/xsr7SC4QD+voQfIC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Nrw3GAAAA2wAAAA8AAAAAAAAA&#10;AAAAAAAAoQIAAGRycy9kb3ducmV2LnhtbFBLBQYAAAAABAAEAPkAAACUAwAAAAA=&#10;" strokecolor="#f79646 [3209]">
                  <v:stroke dashstyle="3 1"/>
                </v:line>
                <w10:anchorlock/>
              </v:group>
            </w:pict>
          </mc:Fallback>
        </mc:AlternateContent>
      </w:r>
    </w:p>
    <w:p w14:paraId="2B517B87" w14:textId="77777777" w:rsidR="00B77484" w:rsidRDefault="00B77484" w:rsidP="00B77484">
      <w:pPr>
        <w:pStyle w:val="ListParagraph"/>
        <w:tabs>
          <w:tab w:val="clear" w:pos="794"/>
          <w:tab w:val="clear" w:pos="1191"/>
          <w:tab w:val="clear" w:pos="1588"/>
          <w:tab w:val="left" w:pos="1134"/>
        </w:tabs>
        <w:spacing w:after="240"/>
        <w:ind w:left="0"/>
        <w:contextualSpacing w:val="0"/>
        <w:jc w:val="center"/>
        <w:rPr>
          <w:rStyle w:val="hps"/>
        </w:rPr>
      </w:pPr>
      <w:r>
        <w:rPr>
          <w:rStyle w:val="hps"/>
          <w:b/>
        </w:rPr>
        <w:t>Figure 4</w:t>
      </w:r>
      <w:r w:rsidRPr="00B94500">
        <w:rPr>
          <w:rStyle w:val="hps"/>
          <w:b/>
        </w:rPr>
        <w:t>.</w:t>
      </w:r>
      <w:r>
        <w:rPr>
          <w:rStyle w:val="hps"/>
        </w:rPr>
        <w:t xml:space="preserve"> </w:t>
      </w:r>
      <w:r w:rsidR="00223EF3">
        <w:rPr>
          <w:rStyle w:val="hps"/>
        </w:rPr>
        <w:t>Sample diagram of phase 4 of measurement algorithm</w:t>
      </w:r>
    </w:p>
    <w:p w14:paraId="6FFCAA67" w14:textId="77777777" w:rsidR="00B77484" w:rsidRPr="00DA5DC9" w:rsidRDefault="00B77484" w:rsidP="00DA5DC9">
      <w:pPr>
        <w:tabs>
          <w:tab w:val="left" w:pos="1134"/>
        </w:tabs>
        <w:spacing w:after="240"/>
        <w:ind w:left="360"/>
        <w:jc w:val="center"/>
        <w:rPr>
          <w:rFonts w:ascii="Arial" w:hAnsi="Arial"/>
          <w:b/>
          <w:sz w:val="20"/>
        </w:rPr>
      </w:pPr>
    </w:p>
    <w:p w14:paraId="4B2232BE" w14:textId="77777777" w:rsidR="00B77484" w:rsidRDefault="00B77484" w:rsidP="00B77484">
      <w:pPr>
        <w:pStyle w:val="Heading1"/>
        <w:numPr>
          <w:ilvl w:val="2"/>
          <w:numId w:val="30"/>
        </w:numPr>
        <w:tabs>
          <w:tab w:val="clear" w:pos="794"/>
          <w:tab w:val="clear" w:pos="1191"/>
          <w:tab w:val="left" w:pos="426"/>
          <w:tab w:val="left" w:pos="568"/>
        </w:tabs>
        <w:spacing w:after="120"/>
        <w:ind w:left="709"/>
        <w:rPr>
          <w:lang w:eastAsia="de-AT"/>
        </w:rPr>
      </w:pPr>
      <w:bookmarkStart w:id="26" w:name="_Toc434496978"/>
      <w:r w:rsidRPr="007445ED">
        <w:lastRenderedPageBreak/>
        <w:t xml:space="preserve">Phase </w:t>
      </w:r>
      <w:r w:rsidR="00223EF3">
        <w:t>5</w:t>
      </w:r>
      <w:r w:rsidRPr="007445ED">
        <w:t xml:space="preserve">: </w:t>
      </w:r>
      <w:r w:rsidR="00223EF3">
        <w:t>Up</w:t>
      </w:r>
      <w:r>
        <w:t xml:space="preserve">link </w:t>
      </w:r>
      <w:r w:rsidR="00223EF3">
        <w:t>pre-</w:t>
      </w:r>
      <w:r>
        <w:t>test</w:t>
      </w:r>
      <w:bookmarkEnd w:id="26"/>
    </w:p>
    <w:p w14:paraId="7A0190A4" w14:textId="77777777" w:rsidR="000D47C0" w:rsidRDefault="00223EF3">
      <w:pPr>
        <w:tabs>
          <w:tab w:val="clear" w:pos="794"/>
          <w:tab w:val="clear" w:pos="1191"/>
          <w:tab w:val="clear" w:pos="1588"/>
          <w:tab w:val="clear" w:pos="1985"/>
        </w:tabs>
        <w:jc w:val="both"/>
        <w:rPr>
          <w:lang w:eastAsia="de-AT"/>
        </w:rPr>
      </w:pPr>
      <w:r w:rsidRPr="00223EF3">
        <w:rPr>
          <w:lang w:eastAsia="de-AT"/>
        </w:rPr>
        <w:t>The uplink pre-test is for high speed internet connections optional.</w:t>
      </w:r>
    </w:p>
    <w:p w14:paraId="6CAEF2AD" w14:textId="4199A48F" w:rsidR="000D47C0" w:rsidRDefault="00223EF3">
      <w:pPr>
        <w:tabs>
          <w:tab w:val="clear" w:pos="794"/>
          <w:tab w:val="clear" w:pos="1191"/>
          <w:tab w:val="clear" w:pos="1588"/>
          <w:tab w:val="clear" w:pos="1985"/>
        </w:tabs>
        <w:jc w:val="both"/>
        <w:rPr>
          <w:rStyle w:val="hps"/>
          <w:lang w:val="en-US"/>
        </w:rPr>
      </w:pPr>
      <w:r w:rsidRPr="00223EF3">
        <w:rPr>
          <w:lang w:eastAsia="de-AT"/>
        </w:rPr>
        <w:t xml:space="preserve">In Phase 5, the </w:t>
      </w:r>
      <w:r>
        <w:rPr>
          <w:lang w:eastAsia="de-AT"/>
        </w:rPr>
        <w:t>Measurement Agent</w:t>
      </w:r>
      <w:r w:rsidRPr="00223EF3">
        <w:rPr>
          <w:lang w:eastAsia="de-AT"/>
        </w:rPr>
        <w:t xml:space="preserve"> opens </w:t>
      </w:r>
      <w:r w:rsidR="0092227E" w:rsidRPr="0092227E">
        <w:rPr>
          <w:lang w:eastAsia="de-AT"/>
        </w:rPr>
        <w:t xml:space="preserve">n </w:t>
      </w:r>
      <w:r w:rsidRPr="00223EF3">
        <w:rPr>
          <w:lang w:eastAsia="de-AT"/>
        </w:rPr>
        <w:t xml:space="preserve">TCP connections to the assigned </w:t>
      </w:r>
      <w:r w:rsidRPr="003911BC">
        <w:rPr>
          <w:lang w:eastAsia="de-AT"/>
        </w:rPr>
        <w:t>Measurement Peer. Within each TCP connection, the Measurement Agent</w:t>
      </w:r>
      <w:r w:rsidR="000D47C0">
        <w:rPr>
          <w:lang w:eastAsia="de-AT"/>
        </w:rPr>
        <w:t xml:space="preserve"> sends a data block of size </w:t>
      </w:r>
      <w:r w:rsidR="0092227E" w:rsidRPr="003911BC">
        <w:rPr>
          <w:lang w:eastAsia="de-AT"/>
        </w:rPr>
        <w:t>z</w:t>
      </w:r>
      <w:r w:rsidRPr="003911BC">
        <w:rPr>
          <w:lang w:eastAsia="de-AT"/>
        </w:rPr>
        <w:t xml:space="preserve"> (randomly </w:t>
      </w:r>
      <w:r w:rsidR="00F73211" w:rsidRPr="003911BC">
        <w:rPr>
          <w:lang w:eastAsia="de-AT"/>
        </w:rPr>
        <w:t>pre-</w:t>
      </w:r>
      <w:r w:rsidRPr="003911BC">
        <w:rPr>
          <w:lang w:eastAsia="de-AT"/>
        </w:rPr>
        <w:t xml:space="preserve">generated data with high entropy). While the duration of the pre-test has not exceeded </w:t>
      </w:r>
      <w:r w:rsidR="0092227E" w:rsidRPr="003911BC">
        <w:rPr>
          <w:lang w:eastAsia="de-AT"/>
        </w:rPr>
        <w:t>Tp,</w:t>
      </w:r>
      <w:r w:rsidRPr="003911BC">
        <w:rPr>
          <w:lang w:eastAsia="de-AT"/>
        </w:rPr>
        <w:t xml:space="preserve"> the </w:t>
      </w:r>
      <w:r w:rsidR="000D47C0">
        <w:rPr>
          <w:lang w:eastAsia="de-AT"/>
        </w:rPr>
        <w:t>Measurement Agent sends a data block of double size compared to the last iteration step. The</w:t>
      </w:r>
      <w:r w:rsidRPr="00223EF3">
        <w:rPr>
          <w:lang w:eastAsia="de-AT"/>
        </w:rPr>
        <w:t xml:space="preserve"> transfer of the last data block will be finished even if the duration has already exceeded Tp. At the end of the pre-test, the TCP connections are left open for further use.</w:t>
      </w:r>
      <w:r w:rsidR="00720149" w:rsidDel="00720149">
        <w:rPr>
          <w:lang w:eastAsia="de-AT"/>
        </w:rPr>
        <w:t xml:space="preserve"> </w:t>
      </w:r>
    </w:p>
    <w:p w14:paraId="0EA0C931" w14:textId="34E2D314" w:rsidR="00720149" w:rsidRDefault="00F35A5F" w:rsidP="00223EF3">
      <w:pPr>
        <w:tabs>
          <w:tab w:val="clear" w:pos="1191"/>
          <w:tab w:val="left" w:pos="567"/>
        </w:tabs>
        <w:jc w:val="center"/>
        <w:rPr>
          <w:rStyle w:val="hps"/>
          <w:lang w:val="en-US"/>
        </w:rPr>
      </w:pPr>
      <w:r>
        <w:rPr>
          <w:noProof/>
          <w:lang w:eastAsia="zh-CN"/>
        </w:rPr>
        <mc:AlternateContent>
          <mc:Choice Requires="wpg">
            <w:drawing>
              <wp:inline distT="0" distB="0" distL="0" distR="0" wp14:anchorId="7656A28F" wp14:editId="5E27B8A1">
                <wp:extent cx="3946525" cy="2238375"/>
                <wp:effectExtent l="0" t="2540" r="0" b="0"/>
                <wp:docPr id="31" name="Group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46525" cy="2238375"/>
                          <a:chOff x="0" y="0"/>
                          <a:chExt cx="57419" cy="32563"/>
                        </a:xfrm>
                      </wpg:grpSpPr>
                      <wps:wsp>
                        <wps:cNvPr id="32" name="Cuadro de texto 507"/>
                        <wps:cNvSpPr txBox="1">
                          <a:spLocks noChangeArrowheads="1"/>
                        </wps:cNvSpPr>
                        <wps:spPr bwMode="auto">
                          <a:xfrm>
                            <a:off x="34443" y="0"/>
                            <a:ext cx="6405" cy="3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4E87C" w14:textId="77777777" w:rsidR="00720149" w:rsidRDefault="00720149" w:rsidP="00720149">
                              <w:pPr>
                                <w:pStyle w:val="NormalWeb"/>
                                <w:spacing w:before="0" w:after="0"/>
                                <w:jc w:val="center"/>
                                <w:rPr>
                                  <w:sz w:val="24"/>
                                  <w:szCs w:val="24"/>
                                </w:rPr>
                              </w:pPr>
                              <w:r>
                                <w:rPr>
                                  <w:rFonts w:asciiTheme="minorHAnsi" w:hAnsi="Calibri" w:cstheme="minorBidi"/>
                                  <w:color w:val="000000" w:themeColor="text1"/>
                                  <w:kern w:val="24"/>
                                  <w:sz w:val="22"/>
                                  <w:szCs w:val="22"/>
                                  <w:lang w:val="es-ES"/>
                                </w:rPr>
                                <w:t>MA</w:t>
                              </w:r>
                            </w:p>
                          </w:txbxContent>
                        </wps:txbx>
                        <wps:bodyPr rot="0" vert="horz" wrap="square" lIns="91440" tIns="45720" rIns="91440" bIns="45720" anchor="t" anchorCtr="0" upright="1">
                          <a:spAutoFit/>
                        </wps:bodyPr>
                      </wps:wsp>
                      <wps:wsp>
                        <wps:cNvPr id="33" name="Cuadro de texto 508"/>
                        <wps:cNvSpPr txBox="1">
                          <a:spLocks noChangeArrowheads="1"/>
                        </wps:cNvSpPr>
                        <wps:spPr bwMode="auto">
                          <a:xfrm>
                            <a:off x="51014" y="0"/>
                            <a:ext cx="6405" cy="3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036557" w14:textId="77777777" w:rsidR="00720149" w:rsidRDefault="00720149" w:rsidP="00720149">
                              <w:pPr>
                                <w:pStyle w:val="NormalWeb"/>
                                <w:spacing w:before="0" w:after="0"/>
                                <w:jc w:val="center"/>
                                <w:rPr>
                                  <w:sz w:val="24"/>
                                  <w:szCs w:val="24"/>
                                </w:rPr>
                              </w:pPr>
                              <w:r>
                                <w:rPr>
                                  <w:rFonts w:asciiTheme="minorHAnsi" w:hAnsi="Calibri" w:cstheme="minorBidi"/>
                                  <w:color w:val="000000" w:themeColor="text1"/>
                                  <w:kern w:val="24"/>
                                  <w:sz w:val="22"/>
                                  <w:szCs w:val="22"/>
                                  <w:lang w:val="es-ES"/>
                                </w:rPr>
                                <w:t>MP</w:t>
                              </w:r>
                            </w:p>
                          </w:txbxContent>
                        </wps:txbx>
                        <wps:bodyPr rot="0" vert="horz" wrap="square" lIns="91440" tIns="45720" rIns="91440" bIns="45720" anchor="t" anchorCtr="0" upright="1">
                          <a:spAutoFit/>
                        </wps:bodyPr>
                      </wps:wsp>
                      <wps:wsp>
                        <wps:cNvPr id="34" name="Abrir llave 509"/>
                        <wps:cNvSpPr>
                          <a:spLocks/>
                        </wps:cNvSpPr>
                        <wps:spPr bwMode="auto">
                          <a:xfrm>
                            <a:off x="16228" y="8258"/>
                            <a:ext cx="2381" cy="16495"/>
                          </a:xfrm>
                          <a:prstGeom prst="leftBrace">
                            <a:avLst>
                              <a:gd name="adj1" fmla="val 8339"/>
                              <a:gd name="adj2" fmla="val 50000"/>
                            </a:avLst>
                          </a:prstGeom>
                          <a:noFill/>
                          <a:ln w="25400">
                            <a:solidFill>
                              <a:schemeClr val="accent2">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5" name="Cuadro de texto 510"/>
                        <wps:cNvSpPr txBox="1">
                          <a:spLocks noChangeArrowheads="1"/>
                        </wps:cNvSpPr>
                        <wps:spPr bwMode="auto">
                          <a:xfrm>
                            <a:off x="0" y="13092"/>
                            <a:ext cx="15299" cy="89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80B36C" w14:textId="77777777" w:rsidR="00720149" w:rsidRPr="00720149" w:rsidRDefault="0092227E" w:rsidP="00720149">
                              <w:pPr>
                                <w:pStyle w:val="NormalWeb"/>
                                <w:spacing w:before="0" w:after="0"/>
                                <w:rPr>
                                  <w:sz w:val="24"/>
                                  <w:szCs w:val="24"/>
                                </w:rPr>
                              </w:pPr>
                              <w:r w:rsidRPr="00406CFB">
                                <w:rPr>
                                  <w:rFonts w:asciiTheme="minorHAnsi" w:hAnsi="Calibri" w:cstheme="minorBidi"/>
                                  <w:b/>
                                  <w:bCs/>
                                  <w:color w:val="C0504D" w:themeColor="accent2"/>
                                  <w:kern w:val="24"/>
                                  <w:sz w:val="24"/>
                                  <w:szCs w:val="24"/>
                                </w:rPr>
                                <w:t>PHASE 5</w:t>
                              </w:r>
                            </w:p>
                            <w:p w14:paraId="316FF660" w14:textId="77777777" w:rsidR="00720149" w:rsidRDefault="00720149" w:rsidP="00720149">
                              <w:pPr>
                                <w:pStyle w:val="NormalWeb"/>
                                <w:spacing w:before="0" w:after="0"/>
                              </w:pPr>
                              <w:r w:rsidRPr="00406CFB">
                                <w:rPr>
                                  <w:rFonts w:asciiTheme="minorHAnsi" w:hAnsi="Calibri" w:cstheme="minorBidi"/>
                                  <w:b/>
                                  <w:bCs/>
                                  <w:color w:val="000000" w:themeColor="text1"/>
                                  <w:kern w:val="24"/>
                                  <w:sz w:val="22"/>
                                  <w:szCs w:val="22"/>
                                </w:rPr>
                                <w:t>Uplink Pre-test</w:t>
                              </w:r>
                            </w:p>
                            <w:p w14:paraId="2F4B86EF" w14:textId="77777777" w:rsidR="00720149" w:rsidRDefault="00720149" w:rsidP="00720149">
                              <w:pPr>
                                <w:pStyle w:val="NormalWeb"/>
                                <w:spacing w:before="0" w:after="0"/>
                              </w:pPr>
                              <w:r w:rsidRPr="00406CFB">
                                <w:rPr>
                                  <w:rFonts w:asciiTheme="minorHAnsi" w:hAnsi="Calibri" w:cstheme="minorBidi"/>
                                  <w:color w:val="000000" w:themeColor="text1"/>
                                  <w:kern w:val="24"/>
                                  <w:sz w:val="22"/>
                                  <w:szCs w:val="22"/>
                                </w:rPr>
                                <w:t>n connections</w:t>
                              </w:r>
                            </w:p>
                          </w:txbxContent>
                        </wps:txbx>
                        <wps:bodyPr rot="0" vert="horz" wrap="none" lIns="91440" tIns="45720" rIns="91440" bIns="45720" anchor="t" anchorCtr="0" upright="1">
                          <a:spAutoFit/>
                        </wps:bodyPr>
                      </wps:wsp>
                      <wps:wsp>
                        <wps:cNvPr id="36" name="Paralelogramo 511"/>
                        <wps:cNvSpPr>
                          <a:spLocks noChangeArrowheads="1"/>
                        </wps:cNvSpPr>
                        <wps:spPr bwMode="auto">
                          <a:xfrm rot="600032" flipH="1">
                            <a:off x="35981" y="9436"/>
                            <a:ext cx="18620" cy="9843"/>
                          </a:xfrm>
                          <a:prstGeom prst="parallelogram">
                            <a:avLst>
                              <a:gd name="adj" fmla="val 16439"/>
                            </a:avLst>
                          </a:prstGeom>
                          <a:gradFill rotWithShape="1">
                            <a:gsLst>
                              <a:gs pos="0">
                                <a:srgbClr val="E4F9FF"/>
                              </a:gs>
                              <a:gs pos="64999">
                                <a:srgbClr val="BBEFFF"/>
                              </a:gs>
                              <a:gs pos="100000">
                                <a:srgbClr val="9EEAFF"/>
                              </a:gs>
                            </a:gsLst>
                            <a:lin ang="5400000" scaled="1"/>
                          </a:gradFill>
                          <a:ln w="9525">
                            <a:solidFill>
                              <a:schemeClr val="accent5">
                                <a:lumMod val="95000"/>
                                <a:lumOff val="0"/>
                              </a:schemeClr>
                            </a:solidFill>
                            <a:miter lim="800000"/>
                            <a:headEnd/>
                            <a:tailEnd/>
                          </a:ln>
                          <a:effectLst>
                            <a:outerShdw dist="20000" dir="5400000" rotWithShape="0">
                              <a:srgbClr val="808080">
                                <a:alpha val="37999"/>
                              </a:srgbClr>
                            </a:outerShdw>
                          </a:effectLst>
                        </wps:spPr>
                        <wps:bodyPr rot="0" vert="horz" wrap="square" lIns="91440" tIns="45720" rIns="91440" bIns="45720" anchor="ctr" anchorCtr="0" upright="1">
                          <a:noAutofit/>
                        </wps:bodyPr>
                      </wps:wsp>
                      <wps:wsp>
                        <wps:cNvPr id="37" name="Conector recto 512"/>
                        <wps:cNvCnPr>
                          <a:cxnSpLocks noChangeShapeType="1"/>
                        </wps:cNvCnPr>
                        <wps:spPr bwMode="auto">
                          <a:xfrm>
                            <a:off x="36997" y="3037"/>
                            <a:ext cx="0" cy="28797"/>
                          </a:xfrm>
                          <a:prstGeom prst="line">
                            <a:avLst/>
                          </a:prstGeom>
                          <a:noFill/>
                          <a:ln w="25400">
                            <a:solidFill>
                              <a:schemeClr val="dk1">
                                <a:lumMod val="100000"/>
                                <a:lumOff val="0"/>
                              </a:schemeClr>
                            </a:solidFill>
                            <a:round/>
                            <a:headEnd/>
                            <a:tailEnd/>
                          </a:ln>
                          <a:extLst>
                            <a:ext uri="{909E8E84-426E-40DD-AFC4-6F175D3DCCD1}">
                              <a14:hiddenFill xmlns:a14="http://schemas.microsoft.com/office/drawing/2010/main">
                                <a:noFill/>
                              </a14:hiddenFill>
                            </a:ext>
                          </a:extLst>
                        </wps:spPr>
                        <wps:bodyPr/>
                      </wps:wsp>
                      <wps:wsp>
                        <wps:cNvPr id="38" name="Conector recto 513"/>
                        <wps:cNvCnPr>
                          <a:cxnSpLocks noChangeShapeType="1"/>
                        </wps:cNvCnPr>
                        <wps:spPr bwMode="auto">
                          <a:xfrm>
                            <a:off x="53568" y="3037"/>
                            <a:ext cx="0" cy="28797"/>
                          </a:xfrm>
                          <a:prstGeom prst="line">
                            <a:avLst/>
                          </a:prstGeom>
                          <a:noFill/>
                          <a:ln w="25400">
                            <a:solidFill>
                              <a:schemeClr val="dk1">
                                <a:lumMod val="100000"/>
                                <a:lumOff val="0"/>
                              </a:schemeClr>
                            </a:solidFill>
                            <a:round/>
                            <a:headEnd/>
                            <a:tailEnd/>
                          </a:ln>
                          <a:extLst>
                            <a:ext uri="{909E8E84-426E-40DD-AFC4-6F175D3DCCD1}">
                              <a14:hiddenFill xmlns:a14="http://schemas.microsoft.com/office/drawing/2010/main">
                                <a:noFill/>
                              </a14:hiddenFill>
                            </a:ext>
                          </a:extLst>
                        </wps:spPr>
                        <wps:bodyPr/>
                      </wps:wsp>
                      <wps:wsp>
                        <wps:cNvPr id="39" name="Conector recto de flecha 514"/>
                        <wps:cNvCnPr>
                          <a:cxnSpLocks noChangeShapeType="1"/>
                        </wps:cNvCnPr>
                        <wps:spPr bwMode="auto">
                          <a:xfrm>
                            <a:off x="36997" y="7691"/>
                            <a:ext cx="16571" cy="3175"/>
                          </a:xfrm>
                          <a:prstGeom prst="straightConnector1">
                            <a:avLst/>
                          </a:prstGeom>
                          <a:noFill/>
                          <a:ln w="25400">
                            <a:solidFill>
                              <a:schemeClr val="dk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40" name="Cuadro de texto 515"/>
                        <wps:cNvSpPr txBox="1">
                          <a:spLocks noChangeArrowheads="1"/>
                        </wps:cNvSpPr>
                        <wps:spPr bwMode="auto">
                          <a:xfrm rot="668432">
                            <a:off x="41137" y="5788"/>
                            <a:ext cx="8285" cy="3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5EE6D" w14:textId="77777777" w:rsidR="00720149" w:rsidRDefault="00720149" w:rsidP="00720149">
                              <w:pPr>
                                <w:pStyle w:val="NormalWeb"/>
                                <w:spacing w:before="0" w:after="0"/>
                                <w:rPr>
                                  <w:sz w:val="24"/>
                                  <w:szCs w:val="24"/>
                                </w:rPr>
                              </w:pPr>
                              <w:r>
                                <w:rPr>
                                  <w:rFonts w:asciiTheme="minorHAnsi" w:hAnsi="Calibri" w:cstheme="minorBidi"/>
                                  <w:color w:val="000000" w:themeColor="text1"/>
                                  <w:kern w:val="24"/>
                                  <w:sz w:val="22"/>
                                  <w:szCs w:val="22"/>
                                  <w:lang w:val="es-ES"/>
                                </w:rPr>
                                <w:t>Pre-UL</w:t>
                              </w:r>
                            </w:p>
                          </w:txbxContent>
                        </wps:txbx>
                        <wps:bodyPr rot="0" vert="horz" wrap="none" lIns="91440" tIns="45720" rIns="91440" bIns="45720" anchor="t" anchorCtr="0" upright="1">
                          <a:spAutoFit/>
                        </wps:bodyPr>
                      </wps:wsp>
                      <wps:wsp>
                        <wps:cNvPr id="41" name="Conector recto de flecha 516"/>
                        <wps:cNvCnPr>
                          <a:cxnSpLocks noChangeShapeType="1"/>
                        </wps:cNvCnPr>
                        <wps:spPr bwMode="auto">
                          <a:xfrm>
                            <a:off x="36997" y="17779"/>
                            <a:ext cx="16571" cy="3175"/>
                          </a:xfrm>
                          <a:prstGeom prst="straightConnector1">
                            <a:avLst/>
                          </a:prstGeom>
                          <a:noFill/>
                          <a:ln w="25400">
                            <a:solidFill>
                              <a:schemeClr val="dk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42" name="Cuadro de texto 517"/>
                        <wps:cNvSpPr txBox="1">
                          <a:spLocks noChangeArrowheads="1"/>
                        </wps:cNvSpPr>
                        <wps:spPr bwMode="auto">
                          <a:xfrm rot="668432">
                            <a:off x="37319" y="9635"/>
                            <a:ext cx="15188" cy="8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2058F" w14:textId="77777777" w:rsidR="00720149" w:rsidRDefault="00720149" w:rsidP="00720149">
                              <w:pPr>
                                <w:pStyle w:val="NormalWeb"/>
                                <w:spacing w:before="0" w:after="0"/>
                                <w:jc w:val="center"/>
                                <w:rPr>
                                  <w:sz w:val="24"/>
                                  <w:szCs w:val="24"/>
                                </w:rPr>
                              </w:pPr>
                              <w:r>
                                <w:rPr>
                                  <w:rFonts w:asciiTheme="minorHAnsi" w:hAnsi="Calibri" w:cstheme="minorBidi"/>
                                  <w:color w:val="000000" w:themeColor="text1"/>
                                  <w:kern w:val="24"/>
                                  <w:sz w:val="22"/>
                                  <w:szCs w:val="22"/>
                                  <w:lang w:val="es-ES"/>
                                </w:rPr>
                                <w:t>Random</w:t>
                              </w:r>
                            </w:p>
                            <w:p w14:paraId="102BFF04" w14:textId="77777777" w:rsidR="00720149" w:rsidRDefault="00720149" w:rsidP="00720149">
                              <w:pPr>
                                <w:pStyle w:val="NormalWeb"/>
                                <w:spacing w:before="0" w:after="0"/>
                                <w:jc w:val="center"/>
                              </w:pPr>
                              <w:r>
                                <w:rPr>
                                  <w:rFonts w:asciiTheme="minorHAnsi" w:hAnsi="Calibri" w:cstheme="minorBidi"/>
                                  <w:color w:val="000000" w:themeColor="text1"/>
                                  <w:kern w:val="24"/>
                                  <w:sz w:val="22"/>
                                  <w:szCs w:val="22"/>
                                  <w:lang w:val="es-ES"/>
                                </w:rPr>
                                <w:t xml:space="preserve">Incompressible </w:t>
                              </w:r>
                            </w:p>
                            <w:p w14:paraId="02E2FB8C" w14:textId="77777777" w:rsidR="00720149" w:rsidRDefault="00720149" w:rsidP="00720149">
                              <w:pPr>
                                <w:pStyle w:val="NormalWeb"/>
                                <w:spacing w:before="0" w:after="0"/>
                                <w:jc w:val="center"/>
                              </w:pPr>
                              <w:r>
                                <w:rPr>
                                  <w:rFonts w:asciiTheme="minorHAnsi" w:hAnsi="Calibri" w:cstheme="minorBidi"/>
                                  <w:color w:val="000000" w:themeColor="text1"/>
                                  <w:kern w:val="24"/>
                                  <w:sz w:val="22"/>
                                  <w:szCs w:val="22"/>
                                  <w:lang w:val="es-ES"/>
                                </w:rPr>
                                <w:t>Data</w:t>
                              </w:r>
                            </w:p>
                          </w:txbxContent>
                        </wps:txbx>
                        <wps:bodyPr rot="0" vert="horz" wrap="none" lIns="91440" tIns="45720" rIns="91440" bIns="45720" anchor="t" anchorCtr="0" upright="1">
                          <a:spAutoFit/>
                        </wps:bodyPr>
                      </wps:wsp>
                      <wps:wsp>
                        <wps:cNvPr id="43" name="Conector recto de flecha 518"/>
                        <wps:cNvCnPr>
                          <a:cxnSpLocks noChangeShapeType="1"/>
                        </wps:cNvCnPr>
                        <wps:spPr bwMode="auto">
                          <a:xfrm flipH="1">
                            <a:off x="36997" y="21241"/>
                            <a:ext cx="16571" cy="3506"/>
                          </a:xfrm>
                          <a:prstGeom prst="straightConnector1">
                            <a:avLst/>
                          </a:prstGeom>
                          <a:noFill/>
                          <a:ln w="25400">
                            <a:solidFill>
                              <a:schemeClr val="tx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44" name="Cuadro de texto 519"/>
                        <wps:cNvSpPr txBox="1">
                          <a:spLocks noChangeArrowheads="1"/>
                        </wps:cNvSpPr>
                        <wps:spPr bwMode="auto">
                          <a:xfrm>
                            <a:off x="2147" y="26294"/>
                            <a:ext cx="34026" cy="6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C1CD" w14:textId="77777777" w:rsidR="00720149" w:rsidRDefault="00720149" w:rsidP="00720149">
                              <w:pPr>
                                <w:pStyle w:val="NormalWeb"/>
                                <w:spacing w:before="0" w:after="0"/>
                                <w:jc w:val="right"/>
                                <w:rPr>
                                  <w:sz w:val="24"/>
                                  <w:szCs w:val="24"/>
                                </w:rPr>
                              </w:pPr>
                              <w:r w:rsidRPr="00CF5AFF">
                                <w:rPr>
                                  <w:rFonts w:asciiTheme="minorHAnsi" w:hAnsi="Calibri" w:cstheme="minorBidi"/>
                                  <w:color w:val="000000" w:themeColor="text1"/>
                                  <w:kern w:val="24"/>
                                  <w:sz w:val="22"/>
                                  <w:szCs w:val="22"/>
                                </w:rPr>
                                <w:t>Evaluates initial parameters</w:t>
                              </w:r>
                            </w:p>
                            <w:p w14:paraId="186C81AF" w14:textId="77777777" w:rsidR="00720149" w:rsidRDefault="00720149" w:rsidP="00720149">
                              <w:pPr>
                                <w:pStyle w:val="NormalWeb"/>
                                <w:spacing w:before="0" w:after="0"/>
                                <w:jc w:val="right"/>
                              </w:pPr>
                              <w:r w:rsidRPr="00406CFB">
                                <w:rPr>
                                  <w:rFonts w:asciiTheme="minorHAnsi" w:hAnsi="Calibri" w:cstheme="minorBidi"/>
                                  <w:color w:val="000000" w:themeColor="text1"/>
                                  <w:kern w:val="24"/>
                                  <w:sz w:val="22"/>
                                  <w:szCs w:val="22"/>
                                </w:rPr>
                                <w:t>for uplink subtest</w:t>
                              </w:r>
                            </w:p>
                          </w:txbxContent>
                        </wps:txbx>
                        <wps:bodyPr rot="0" vert="horz" wrap="square" lIns="91440" tIns="45720" rIns="91440" bIns="45720" anchor="t" anchorCtr="0" upright="1">
                          <a:spAutoFit/>
                        </wps:bodyPr>
                      </wps:wsp>
                      <wps:wsp>
                        <wps:cNvPr id="45" name="Conector recto 520"/>
                        <wps:cNvCnPr>
                          <a:cxnSpLocks noChangeShapeType="1"/>
                        </wps:cNvCnPr>
                        <wps:spPr bwMode="auto">
                          <a:xfrm flipH="1">
                            <a:off x="32423" y="7691"/>
                            <a:ext cx="3855" cy="0"/>
                          </a:xfrm>
                          <a:prstGeom prst="line">
                            <a:avLst/>
                          </a:prstGeom>
                          <a:noFill/>
                          <a:ln w="9525">
                            <a:solidFill>
                              <a:schemeClr val="accent6">
                                <a:lumMod val="100000"/>
                                <a:lumOff val="0"/>
                              </a:schemeClr>
                            </a:solidFill>
                            <a:prstDash val="sysDash"/>
                            <a:round/>
                            <a:headEnd/>
                            <a:tailEnd/>
                          </a:ln>
                          <a:extLst>
                            <a:ext uri="{909E8E84-426E-40DD-AFC4-6F175D3DCCD1}">
                              <a14:hiddenFill xmlns:a14="http://schemas.microsoft.com/office/drawing/2010/main">
                                <a:noFill/>
                              </a14:hiddenFill>
                            </a:ext>
                          </a:extLst>
                        </wps:spPr>
                        <wps:bodyPr/>
                      </wps:wsp>
                      <wps:wsp>
                        <wps:cNvPr id="46" name="Conector recto de flecha 521"/>
                        <wps:cNvCnPr>
                          <a:cxnSpLocks noChangeShapeType="1"/>
                        </wps:cNvCnPr>
                        <wps:spPr bwMode="auto">
                          <a:xfrm flipV="1">
                            <a:off x="33999" y="7894"/>
                            <a:ext cx="0" cy="16853"/>
                          </a:xfrm>
                          <a:prstGeom prst="straightConnector1">
                            <a:avLst/>
                          </a:prstGeom>
                          <a:noFill/>
                          <a:ln w="25400">
                            <a:solidFill>
                              <a:srgbClr val="F79646"/>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47" name="Conector recto 522"/>
                        <wps:cNvCnPr>
                          <a:cxnSpLocks noChangeShapeType="1"/>
                        </wps:cNvCnPr>
                        <wps:spPr bwMode="auto">
                          <a:xfrm flipH="1">
                            <a:off x="32307" y="24747"/>
                            <a:ext cx="4166" cy="6"/>
                          </a:xfrm>
                          <a:prstGeom prst="line">
                            <a:avLst/>
                          </a:prstGeom>
                          <a:noFill/>
                          <a:ln w="9525">
                            <a:solidFill>
                              <a:schemeClr val="accent6">
                                <a:lumMod val="100000"/>
                                <a:lumOff val="0"/>
                              </a:schemeClr>
                            </a:solidFill>
                            <a:prstDash val="sysDash"/>
                            <a:round/>
                            <a:headEnd/>
                            <a:tailEnd/>
                          </a:ln>
                          <a:extLst>
                            <a:ext uri="{909E8E84-426E-40DD-AFC4-6F175D3DCCD1}">
                              <a14:hiddenFill xmlns:a14="http://schemas.microsoft.com/office/drawing/2010/main">
                                <a:noFill/>
                              </a14:hiddenFill>
                            </a:ext>
                          </a:extLst>
                        </wps:spPr>
                        <wps:bodyPr/>
                      </wps:wsp>
                      <wps:wsp>
                        <wps:cNvPr id="48" name="Cuadro de texto 523"/>
                        <wps:cNvSpPr txBox="1">
                          <a:spLocks noChangeArrowheads="1"/>
                        </wps:cNvSpPr>
                        <wps:spPr bwMode="auto">
                          <a:xfrm>
                            <a:off x="20616" y="12340"/>
                            <a:ext cx="12971" cy="11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65B46" w14:textId="77777777" w:rsidR="00720149" w:rsidRDefault="00720149" w:rsidP="00720149">
                              <w:pPr>
                                <w:pStyle w:val="NormalWeb"/>
                                <w:spacing w:before="0" w:after="0"/>
                                <w:jc w:val="right"/>
                                <w:rPr>
                                  <w:sz w:val="24"/>
                                  <w:szCs w:val="24"/>
                                </w:rPr>
                              </w:pPr>
                              <w:r>
                                <w:rPr>
                                  <w:rFonts w:asciiTheme="minorHAnsi" w:hAnsi="Calibri" w:cstheme="minorBidi"/>
                                  <w:color w:val="000000" w:themeColor="text1"/>
                                  <w:kern w:val="24"/>
                                  <w:sz w:val="22"/>
                                  <w:szCs w:val="22"/>
                                  <w:lang w:val="es-ES"/>
                                </w:rPr>
                                <w:t xml:space="preserve">Pre-test </w:t>
                              </w:r>
                            </w:p>
                            <w:p w14:paraId="1FA85CAE" w14:textId="77777777" w:rsidR="00720149" w:rsidRDefault="00720149" w:rsidP="00720149">
                              <w:pPr>
                                <w:pStyle w:val="NormalWeb"/>
                                <w:spacing w:before="0" w:after="0"/>
                                <w:jc w:val="right"/>
                              </w:pPr>
                              <w:r>
                                <w:rPr>
                                  <w:rFonts w:asciiTheme="minorHAnsi" w:hAnsi="Calibri" w:cstheme="minorBidi"/>
                                  <w:color w:val="000000" w:themeColor="text1"/>
                                  <w:kern w:val="24"/>
                                  <w:sz w:val="22"/>
                                  <w:szCs w:val="22"/>
                                  <w:lang w:val="es-ES"/>
                                </w:rPr>
                                <w:t>duration time</w:t>
                              </w:r>
                            </w:p>
                            <w:p w14:paraId="18F8474B" w14:textId="77777777" w:rsidR="00720149" w:rsidRDefault="00720149" w:rsidP="00720149">
                              <w:pPr>
                                <w:pStyle w:val="NormalWeb"/>
                                <w:spacing w:before="0" w:after="0"/>
                                <w:jc w:val="right"/>
                              </w:pPr>
                              <w:r>
                                <w:rPr>
                                  <w:rFonts w:asciiTheme="minorHAnsi" w:hAnsi="Calibri" w:cstheme="minorBidi"/>
                                  <w:b/>
                                  <w:bCs/>
                                  <w:color w:val="000000" w:themeColor="text1"/>
                                  <w:kern w:val="24"/>
                                  <w:sz w:val="22"/>
                                  <w:szCs w:val="22"/>
                                  <w:lang w:val="es-ES"/>
                                </w:rPr>
                                <w:t>Tp</w:t>
                              </w:r>
                            </w:p>
                          </w:txbxContent>
                        </wps:txbx>
                        <wps:bodyPr rot="0" vert="horz" wrap="square" lIns="91440" tIns="45720" rIns="91440" bIns="45720" anchor="t" anchorCtr="0" upright="1">
                          <a:spAutoFit/>
                        </wps:bodyPr>
                      </wps:wsp>
                    </wpg:wgp>
                  </a:graphicData>
                </a:graphic>
              </wp:inline>
            </w:drawing>
          </mc:Choice>
          <mc:Fallback>
            <w:pict>
              <v:group w14:anchorId="7656A28F" id="Group 126" o:spid="_x0000_s1121" style="width:310.75pt;height:176.25pt;mso-position-horizontal-relative:char;mso-position-vertical-relative:line" coordsize="57419,32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">
                <v:shape id="Cuadro de texto 507" o:spid="_x0000_s1122" type="#_x0000_t202" style="position:absolute;left:34443;width:6405;height:38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gAtMIA&#10;AADbAAAADwAAAGRycy9kb3ducmV2LnhtbESPT2vCQBTE7wW/w/IKvdWNloqkriL+AQ+9qPH+yL5m&#10;Q7NvQ/Zp4rd3hUKPw8z8hlmsBt+oG3WxDmxgMs5AEZfB1lwZKM779zmoKMgWm8Bk4E4RVsvRywJz&#10;G3o+0u0klUoQjjkacCJtrnUsHXmM49ASJ+8ndB4lya7StsM+wX2jp1k20x5rTgsOW9o4Kn9PV29A&#10;xK4n92Ln4+EyfG97l5WfWBjz9jqsv0AJDfIf/msfrIGP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qAC0wgAAANsAAAAPAAAAAAAAAAAAAAAAAJgCAABkcnMvZG93&#10;bnJldi54bWxQSwUGAAAAAAQABAD1AAAAhwMAAAAA&#10;" filled="f" stroked="f">
                  <v:textbox style="mso-fit-shape-to-text:t">
                    <w:txbxContent>
                      <w:p w14:paraId="7EE4E87C" w14:textId="77777777" w:rsidR="00720149" w:rsidRDefault="00720149" w:rsidP="00720149">
                        <w:pPr>
                          <w:pStyle w:val="NormalWeb"/>
                          <w:spacing w:before="0" w:after="0"/>
                          <w:jc w:val="center"/>
                          <w:rPr>
                            <w:sz w:val="24"/>
                            <w:szCs w:val="24"/>
                          </w:rPr>
                        </w:pPr>
                        <w:r>
                          <w:rPr>
                            <w:rFonts w:asciiTheme="minorHAnsi" w:hAnsi="Calibri" w:cstheme="minorBidi"/>
                            <w:color w:val="000000" w:themeColor="text1"/>
                            <w:kern w:val="24"/>
                            <w:sz w:val="22"/>
                            <w:szCs w:val="22"/>
                            <w:lang w:val="es-ES"/>
                          </w:rPr>
                          <w:t>MA</w:t>
                        </w:r>
                      </w:p>
                    </w:txbxContent>
                  </v:textbox>
                </v:shape>
                <v:shape id="Cuadro de texto 508" o:spid="_x0000_s1123" type="#_x0000_t202" style="position:absolute;left:51014;width:6405;height:38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lL8EA&#10;AADbAAAADwAAAGRycy9kb3ducmV2LnhtbESPQWvCQBSE7wX/w/IK3upGpSKpq4hW8NCLGu+P7Gs2&#10;NPs2ZF9N/PfdguBxmJlvmNVm8I26URfrwAamkwwUcRlszZWB4nJ4W4KKgmyxCUwG7hRhsx69rDC3&#10;oecT3c5SqQThmKMBJ9LmWsfSkcc4CS1x8r5D51GS7CptO+wT3Dd6lmUL7bHmtOCwpZ2j8uf86w2I&#10;2O30Xnz6eLwOX/veZeU7FsaMX4ftByihQZ7hR/toDczn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kpS/BAAAA2wAAAA8AAAAAAAAAAAAAAAAAmAIAAGRycy9kb3du&#10;cmV2LnhtbFBLBQYAAAAABAAEAPUAAACGAwAAAAA=&#10;" filled="f" stroked="f">
                  <v:textbox style="mso-fit-shape-to-text:t">
                    <w:txbxContent>
                      <w:p w14:paraId="5D036557" w14:textId="77777777" w:rsidR="00720149" w:rsidRDefault="00720149" w:rsidP="00720149">
                        <w:pPr>
                          <w:pStyle w:val="NormalWeb"/>
                          <w:spacing w:before="0" w:after="0"/>
                          <w:jc w:val="center"/>
                          <w:rPr>
                            <w:sz w:val="24"/>
                            <w:szCs w:val="24"/>
                          </w:rPr>
                        </w:pPr>
                        <w:r>
                          <w:rPr>
                            <w:rFonts w:asciiTheme="minorHAnsi" w:hAnsi="Calibri" w:cstheme="minorBidi"/>
                            <w:color w:val="000000" w:themeColor="text1"/>
                            <w:kern w:val="24"/>
                            <w:sz w:val="22"/>
                            <w:szCs w:val="22"/>
                            <w:lang w:val="es-ES"/>
                          </w:rPr>
                          <w:t>MP</w:t>
                        </w:r>
                      </w:p>
                    </w:txbxContent>
                  </v:textbox>
                </v:shape>
                <v:shape id="Abrir llave 509" o:spid="_x0000_s1124" type="#_x0000_t87" style="position:absolute;left:16228;top:8258;width:2381;height:164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xGcsYA&#10;AADbAAAADwAAAGRycy9kb3ducmV2LnhtbESPQWsCMRSE74X+h/CEXkrNqrWE1Si1VSh6qm3B42Pz&#10;3Gy7eVk26br+eyMUehxm5htmvuxdLTpqQ+VZw2iYgSAuvKm41PD5sXlQIEJENlh7Jg1nCrBc3N7M&#10;MTf+xO/U7WMpEoRDjhpsjE0uZSgsOQxD3xAn7+hbhzHJtpSmxVOCu1qOs+xJOqw4LVhs6MVS8bP/&#10;dRp2X2q6+ja2aw67qbKv92o7Xiut7wb98wxEpD7+h//ab0bD5BGuX9IPk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oxGcsYAAADbAAAADwAAAAAAAAAAAAAAAACYAgAAZHJz&#10;L2Rvd25yZXYueG1sUEsFBgAAAAAEAAQA9QAAAIsDAAAAAA==&#10;" adj="260" strokecolor="#c0504d [3205]" strokeweight="2pt"/>
                <v:shape id="Cuadro de texto 510" o:spid="_x0000_s1125" type="#_x0000_t202" style="position:absolute;top:13092;width:15299;height:899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IFI8QA&#10;AADbAAAADwAAAGRycy9kb3ducmV2LnhtbESPwW7CMBBE70j8g7VIvRUnUCpIYxCCIvUGpf2AVbzE&#10;aeJ1FBsI/foaqRLH0cy80eSr3jbiQp2vHCtIxwkI4sLpiksF31+75zkIH5A1No5JwY08rJbDQY6Z&#10;dlf+pMsxlCJC2GeowITQZlL6wpBFP3YtcfROrrMYouxKqTu8Rrht5CRJXqXFiuOCwZY2hor6eLYK&#10;5ond1/VicvD25Tedmc3Wvbc/Sj2N+vUbiEB9eIT/2x9awXQG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CBSPEAAAA2wAAAA8AAAAAAAAAAAAAAAAAmAIAAGRycy9k&#10;b3ducmV2LnhtbFBLBQYAAAAABAAEAPUAAACJAwAAAAA=&#10;" filled="f" stroked="f">
                  <v:textbox style="mso-fit-shape-to-text:t">
                    <w:txbxContent>
                      <w:p w14:paraId="3180B36C" w14:textId="77777777" w:rsidR="00720149" w:rsidRPr="00720149" w:rsidRDefault="0092227E" w:rsidP="00720149">
                        <w:pPr>
                          <w:pStyle w:val="NormalWeb"/>
                          <w:spacing w:before="0" w:after="0"/>
                          <w:rPr>
                            <w:sz w:val="24"/>
                            <w:szCs w:val="24"/>
                          </w:rPr>
                        </w:pPr>
                        <w:r w:rsidRPr="00406CFB">
                          <w:rPr>
                            <w:rFonts w:asciiTheme="minorHAnsi" w:hAnsi="Calibri" w:cstheme="minorBidi"/>
                            <w:b/>
                            <w:bCs/>
                            <w:color w:val="C0504D" w:themeColor="accent2"/>
                            <w:kern w:val="24"/>
                            <w:sz w:val="24"/>
                            <w:szCs w:val="24"/>
                          </w:rPr>
                          <w:t>PHASE 5</w:t>
                        </w:r>
                      </w:p>
                      <w:p w14:paraId="316FF660" w14:textId="77777777" w:rsidR="00720149" w:rsidRDefault="00720149" w:rsidP="00720149">
                        <w:pPr>
                          <w:pStyle w:val="NormalWeb"/>
                          <w:spacing w:before="0" w:after="0"/>
                        </w:pPr>
                        <w:r w:rsidRPr="00406CFB">
                          <w:rPr>
                            <w:rFonts w:asciiTheme="minorHAnsi" w:hAnsi="Calibri" w:cstheme="minorBidi"/>
                            <w:b/>
                            <w:bCs/>
                            <w:color w:val="000000" w:themeColor="text1"/>
                            <w:kern w:val="24"/>
                            <w:sz w:val="22"/>
                            <w:szCs w:val="22"/>
                          </w:rPr>
                          <w:t>Uplink Pre-test</w:t>
                        </w:r>
                      </w:p>
                      <w:p w14:paraId="2F4B86EF" w14:textId="77777777" w:rsidR="00720149" w:rsidRDefault="00720149" w:rsidP="00720149">
                        <w:pPr>
                          <w:pStyle w:val="NormalWeb"/>
                          <w:spacing w:before="0" w:after="0"/>
                        </w:pPr>
                        <w:r w:rsidRPr="00406CFB">
                          <w:rPr>
                            <w:rFonts w:asciiTheme="minorHAnsi" w:hAnsi="Calibri" w:cstheme="minorBidi"/>
                            <w:color w:val="000000" w:themeColor="text1"/>
                            <w:kern w:val="24"/>
                            <w:sz w:val="22"/>
                            <w:szCs w:val="22"/>
                          </w:rPr>
                          <w:t>n connections</w:t>
                        </w:r>
                      </w:p>
                    </w:txbxContent>
                  </v:textbox>
                </v:shape>
                <v:shape id="Paralelogramo 511" o:spid="_x0000_s1126" type="#_x0000_t7" style="position:absolute;left:35981;top:9436;width:18620;height:9843;rotation:-655395fd;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Ss4sUA&#10;AADbAAAADwAAAGRycy9kb3ducmV2LnhtbESPW2vCQBSE3wv+h+UIvtWNF7SNruLd4oNQK/h6yB6T&#10;YPZsyK4x/nu3UOjjMDPfMNN5YwpRU+Vyywp63QgEcWJ1zqmC88/2/QOE88gaC8uk4EkO5rPW2xRj&#10;bR/8TfXJpyJA2MWoIPO+jKV0SUYGXdeWxMG72sqgD7JKpa7wEeCmkP0oGkmDOYeFDEtaZZTcTnej&#10;QC/3x9t4WBafh8t+uNysd+f6YJTqtJvFBISnxv+H/9pfWsFgBL9fwg+Qs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JKzixQAAANsAAAAPAAAAAAAAAAAAAAAAAJgCAABkcnMv&#10;ZG93bnJldi54bWxQSwUGAAAAAAQABAD1AAAAigMAAAAA&#10;" adj="1877" fillcolor="#e4f9ff" strokecolor="#40a7c2 [3048]">
                  <v:fill color2="#9eeaff" rotate="t" colors="0 #e4f9ff;42598f #bbefff;1 #9eeaff" focus="100%" type="gradient"/>
                  <v:shadow on="t" opacity="24903f" origin=",.5" offset="0,.55556mm"/>
                </v:shape>
                <v:line id="Conector recto 512" o:spid="_x0000_s1127" style="position:absolute;visibility:visible;mso-wrap-style:square" from="36997,3037" to="36997,31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OksMMAAADbAAAADwAAAGRycy9kb3ducmV2LnhtbESPS2vCQBSF94X+h+EK3dWJNviIjlIL&#10;ha4CWhHdXTLXJJi5E2amJv57RxC6PJzHx1mue9OIKzlfW1YwGiYgiAuray4V7H+/32cgfEDW2Fgm&#10;BTfysF69viwx07bjLV13oRRxhH2GCqoQ2kxKX1Rk0A9tSxy9s3UGQ5SulNphF8dNI8dJMpEGa46E&#10;Clv6qqi47P5M5Lq5SQ8pm1PeTW/HdJPPJ3mu1Nug/1yACNSH//Cz/aMVfEzh8SX+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wTpLDDAAAA2wAAAA8AAAAAAAAAAAAA&#10;AAAAoQIAAGRycy9kb3ducmV2LnhtbFBLBQYAAAAABAAEAPkAAACRAwAAAAA=&#10;" strokecolor="black [3200]" strokeweight="2pt"/>
                <v:line id="Conector recto 513" o:spid="_x0000_s1128" style="position:absolute;visibility:visible;mso-wrap-style:square" from="53568,3037" to="53568,31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wwwsEAAADbAAAADwAAAGRycy9kb3ducmV2LnhtbERPTWvCQBC9F/oflin0Vjdtg9XoKq0g&#10;eArUlqK3ITsmwexs2F1N/PedQ6HHx/terkfXqSuF2Ho28DzJQBFX3rZcG/j+2j7NQMWEbLHzTAZu&#10;FGG9ur9bYmH9wJ903adaSQjHAg00KfWF1rFqyGGc+J5YuJMPDpPAUGsbcJBw1+mXLJtqhy1LQ4M9&#10;bRqqzvuLk94wd/lPzu5YDm+3Q/5Rzqdlaczjw/i+AJVoTP/iP/fOGniVsfJFfoBe/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jDDCwQAAANsAAAAPAAAAAAAAAAAAAAAA&#10;AKECAABkcnMvZG93bnJldi54bWxQSwUGAAAAAAQABAD5AAAAjwMAAAAA&#10;" strokecolor="black [3200]" strokeweight="2pt"/>
                <v:shape id="Conector recto de flecha 514" o:spid="_x0000_s1129" type="#_x0000_t32" style="position:absolute;left:36997;top:7691;width:16571;height:31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KGssUAAADbAAAADwAAAGRycy9kb3ducmV2LnhtbESPQWsCMRSE74X+h/CE3mrWLrS6GkVK&#10;SxehhaoXb4/Nc3dx8xKS6K799Y1Q6HGYmW+YxWownbiQD61lBZNxBoK4srrlWsF+9/44BREissbO&#10;Mim4UoDV8v5ugYW2PX/TZRtrkSAcClTQxOgKKUPVkMEwto44eUfrDcYkfS21xz7BTSefsuxZGmw5&#10;LTTo6LWh6rQ9GwXndf+Vu+vO7182fChLl3/+vH0o9TAa1nMQkYb4H/5rl1pBPoPbl/QD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KGssUAAADbAAAADwAAAAAAAAAA&#10;AAAAAAChAgAAZHJzL2Rvd25yZXYueG1sUEsFBgAAAAAEAAQA+QAAAJMDAAAAAA==&#10;" strokecolor="black [3200]" strokeweight="2pt">
                  <v:stroke endarrow="block" endarrowwidth="wide" endarrowlength="long"/>
                </v:shape>
                <v:shape id="Cuadro de texto 515" o:spid="_x0000_s1130" type="#_x0000_t202" style="position:absolute;left:41137;top:5788;width:8285;height:3806;rotation:730106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WZNMQA&#10;AADbAAAADwAAAGRycy9kb3ducmV2LnhtbESPwWrCQBCG70LfYZmCF6mbikhJ3UixFETwoLaH3obs&#10;JBuanQ3ZrUaf3jkIHod//m++Wa4G36oT9bEJbOB1moEiLoNtuDbwffx6eQMVE7LFNjAZuFCEVfE0&#10;WmJuw5n3dDqkWgmEY44GXEpdrnUsHXmM09ARS1aF3mOSsa+17fEscN/qWZYttMeG5YLDjtaOyr/D&#10;vxcNO4m/uL7W1c9uO/nUyR1nYW/M+Hn4eAeVaEiP5Xt7Yw3MxV5+EQDo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1mTTEAAAA2wAAAA8AAAAAAAAAAAAAAAAAmAIAAGRycy9k&#10;b3ducmV2LnhtbFBLBQYAAAAABAAEAPUAAACJAwAAAAA=&#10;" filled="f" stroked="f">
                  <v:textbox style="mso-fit-shape-to-text:t">
                    <w:txbxContent>
                      <w:p w14:paraId="1255EE6D" w14:textId="77777777" w:rsidR="00720149" w:rsidRDefault="00720149" w:rsidP="00720149">
                        <w:pPr>
                          <w:pStyle w:val="NormalWeb"/>
                          <w:spacing w:before="0" w:after="0"/>
                          <w:rPr>
                            <w:sz w:val="24"/>
                            <w:szCs w:val="24"/>
                          </w:rPr>
                        </w:pPr>
                        <w:r>
                          <w:rPr>
                            <w:rFonts w:asciiTheme="minorHAnsi" w:hAnsi="Calibri" w:cstheme="minorBidi"/>
                            <w:color w:val="000000" w:themeColor="text1"/>
                            <w:kern w:val="24"/>
                            <w:sz w:val="22"/>
                            <w:szCs w:val="22"/>
                            <w:lang w:val="es-ES"/>
                          </w:rPr>
                          <w:t>Pre-UL</w:t>
                        </w:r>
                      </w:p>
                    </w:txbxContent>
                  </v:textbox>
                </v:shape>
                <v:shape id="Conector recto de flecha 516" o:spid="_x0000_s1131" type="#_x0000_t32" style="position:absolute;left:36997;top:17779;width:16571;height:31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L5ycUAAADbAAAADwAAAGRycy9kb3ducmV2LnhtbESPQWsCMRSE74X+h/AK3jSrlrasRpGi&#10;dBEqVL309tg8d5duXkIS3bW/vhGEHoeZ+YaZL3vTigv50FhWMB5lIIhLqxuuFBwPm+EbiBCRNbaW&#10;ScGVAiwXjw9zzLXt+Isu+1iJBOGQo4I6RpdLGcqaDIaRdcTJO1lvMCbpK6k9dgluWjnJshdpsOG0&#10;UKOj95rKn/3ZKDivut3UXQ/++Lrl76Jw08/f9YdSg6d+NQMRqY//4Xu70Aqex3D7kn6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UL5ycUAAADbAAAADwAAAAAAAAAA&#10;AAAAAAChAgAAZHJzL2Rvd25yZXYueG1sUEsFBgAAAAAEAAQA+QAAAJMDAAAAAA==&#10;" strokecolor="black [3200]" strokeweight="2pt">
                  <v:stroke endarrow="block" endarrowwidth="wide" endarrowlength="long"/>
                </v:shape>
                <v:shape id="Cuadro de texto 517" o:spid="_x0000_s1132" type="#_x0000_t202" style="position:absolute;left:37319;top:9635;width:15188;height:8777;rotation:730106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i2MUA&#10;AADbAAAADwAAAGRycy9kb3ducmV2LnhtbESPwWrDMBBE74X8g9hCLqGWY0IJruVQEgql0EPi5NDb&#10;Yq0tU2tlLCVx+vVVoNDjMDtvdorNZHtxodF3jhUskxQEce10x62CY/X2tAbhA7LG3jEpuJGHTTl7&#10;KDDX7sp7uhxCKyKEfY4KTAhDLqWvDVn0iRuIo9e40WKIcmylHvEa4baXWZo+S4sdxwaDA20N1d+H&#10;s41v6IX/wu1P25w+PxY7GUyVub1S88fp9QVEoCn8H/+l37WCVQb3LREAsv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K6LYxQAAANsAAAAPAAAAAAAAAAAAAAAAAJgCAABkcnMv&#10;ZG93bnJldi54bWxQSwUGAAAAAAQABAD1AAAAigMAAAAA&#10;" filled="f" stroked="f">
                  <v:textbox style="mso-fit-shape-to-text:t">
                    <w:txbxContent>
                      <w:p w14:paraId="2CD2058F" w14:textId="77777777" w:rsidR="00720149" w:rsidRDefault="00720149" w:rsidP="00720149">
                        <w:pPr>
                          <w:pStyle w:val="NormalWeb"/>
                          <w:spacing w:before="0" w:after="0"/>
                          <w:jc w:val="center"/>
                          <w:rPr>
                            <w:sz w:val="24"/>
                            <w:szCs w:val="24"/>
                          </w:rPr>
                        </w:pPr>
                        <w:r>
                          <w:rPr>
                            <w:rFonts w:asciiTheme="minorHAnsi" w:hAnsi="Calibri" w:cstheme="minorBidi"/>
                            <w:color w:val="000000" w:themeColor="text1"/>
                            <w:kern w:val="24"/>
                            <w:sz w:val="22"/>
                            <w:szCs w:val="22"/>
                            <w:lang w:val="es-ES"/>
                          </w:rPr>
                          <w:t>Random</w:t>
                        </w:r>
                      </w:p>
                      <w:p w14:paraId="102BFF04" w14:textId="77777777" w:rsidR="00720149" w:rsidRDefault="00720149" w:rsidP="00720149">
                        <w:pPr>
                          <w:pStyle w:val="NormalWeb"/>
                          <w:spacing w:before="0" w:after="0"/>
                          <w:jc w:val="center"/>
                        </w:pPr>
                        <w:r>
                          <w:rPr>
                            <w:rFonts w:asciiTheme="minorHAnsi" w:hAnsi="Calibri" w:cstheme="minorBidi"/>
                            <w:color w:val="000000" w:themeColor="text1"/>
                            <w:kern w:val="24"/>
                            <w:sz w:val="22"/>
                            <w:szCs w:val="22"/>
                            <w:lang w:val="es-ES"/>
                          </w:rPr>
                          <w:t xml:space="preserve">Incompressible </w:t>
                        </w:r>
                      </w:p>
                      <w:p w14:paraId="02E2FB8C" w14:textId="77777777" w:rsidR="00720149" w:rsidRDefault="00720149" w:rsidP="00720149">
                        <w:pPr>
                          <w:pStyle w:val="NormalWeb"/>
                          <w:spacing w:before="0" w:after="0"/>
                          <w:jc w:val="center"/>
                        </w:pPr>
                        <w:r>
                          <w:rPr>
                            <w:rFonts w:asciiTheme="minorHAnsi" w:hAnsi="Calibri" w:cstheme="minorBidi"/>
                            <w:color w:val="000000" w:themeColor="text1"/>
                            <w:kern w:val="24"/>
                            <w:sz w:val="22"/>
                            <w:szCs w:val="22"/>
                            <w:lang w:val="es-ES"/>
                          </w:rPr>
                          <w:t>Data</w:t>
                        </w:r>
                      </w:p>
                    </w:txbxContent>
                  </v:textbox>
                </v:shape>
                <v:shape id="Conector recto de flecha 518" o:spid="_x0000_s1133" type="#_x0000_t32" style="position:absolute;left:36997;top:21241;width:16571;height:350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HLL8UAAADbAAAADwAAAGRycy9kb3ducmV2LnhtbESPwW7CMBBE70j9B2srcQOHQipIMagg&#10;ITi2lAPcVvY2CcTrEBsIfH1dqVKPo5l5o5nOW1uJKzW+dKxg0E9AEGtnSs4V7L5WvTEIH5ANVo5J&#10;wZ08zGdPnSlmxt34k67bkIsIYZ+hgiKEOpPS64Is+r6riaP37RqLIcoml6bBW4TbSr4kyau0WHJc&#10;KLCmZUH6tL1YBR96MHzo9blOD4vlfpweU11NUqW6z+37G4hAbfgP/7U3RsFoCL9f4g+Qs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ZHLL8UAAADbAAAADwAAAAAAAAAA&#10;AAAAAAChAgAAZHJzL2Rvd25yZXYueG1sUEsFBgAAAAAEAAQA+QAAAJMDAAAAAA==&#10;" strokecolor="black [3213]" strokeweight="2pt">
                  <v:stroke endarrow="block" endarrowwidth="wide" endarrowlength="long"/>
                </v:shape>
                <v:shape id="Cuadro de texto 519" o:spid="_x0000_s1134" type="#_x0000_t202" style="position:absolute;left:2147;top:26294;width:34026;height:62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tOJsEA&#10;AADbAAAADwAAAGRycy9kb3ducmV2LnhtbESPQWvCQBSE7wX/w/IK3upGsSKpq4hW8NCLGu+P7Gs2&#10;NPs2ZF9N/PfdguBxmJlvmNVm8I26URfrwAamkwwUcRlszZWB4nJ4W4KKgmyxCUwG7hRhsx69rDC3&#10;oecT3c5SqQThmKMBJ9LmWsfSkcc4CS1x8r5D51GS7CptO+wT3Dd6lmUL7bHmtOCwpZ2j8uf86w2I&#10;2O30Xnz6eLwOX/veZeU7FsaMX4ftByihQZ7hR/toDczn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LTibBAAAA2wAAAA8AAAAAAAAAAAAAAAAAmAIAAGRycy9kb3du&#10;cmV2LnhtbFBLBQYAAAAABAAEAPUAAACGAwAAAAA=&#10;" filled="f" stroked="f">
                  <v:textbox style="mso-fit-shape-to-text:t">
                    <w:txbxContent>
                      <w:p w14:paraId="1259C1CD" w14:textId="77777777" w:rsidR="00720149" w:rsidRDefault="00720149" w:rsidP="00720149">
                        <w:pPr>
                          <w:pStyle w:val="NormalWeb"/>
                          <w:spacing w:before="0" w:after="0"/>
                          <w:jc w:val="right"/>
                          <w:rPr>
                            <w:sz w:val="24"/>
                            <w:szCs w:val="24"/>
                          </w:rPr>
                        </w:pPr>
                        <w:r w:rsidRPr="00CF5AFF">
                          <w:rPr>
                            <w:rFonts w:asciiTheme="minorHAnsi" w:hAnsi="Calibri" w:cstheme="minorBidi"/>
                            <w:color w:val="000000" w:themeColor="text1"/>
                            <w:kern w:val="24"/>
                            <w:sz w:val="22"/>
                            <w:szCs w:val="22"/>
                          </w:rPr>
                          <w:t>Evaluates initial parameters</w:t>
                        </w:r>
                      </w:p>
                      <w:p w14:paraId="186C81AF" w14:textId="77777777" w:rsidR="00720149" w:rsidRDefault="00720149" w:rsidP="00720149">
                        <w:pPr>
                          <w:pStyle w:val="NormalWeb"/>
                          <w:spacing w:before="0" w:after="0"/>
                          <w:jc w:val="right"/>
                        </w:pPr>
                        <w:r w:rsidRPr="00406CFB">
                          <w:rPr>
                            <w:rFonts w:asciiTheme="minorHAnsi" w:hAnsi="Calibri" w:cstheme="minorBidi"/>
                            <w:color w:val="000000" w:themeColor="text1"/>
                            <w:kern w:val="24"/>
                            <w:sz w:val="22"/>
                            <w:szCs w:val="22"/>
                          </w:rPr>
                          <w:t>for uplink subtest</w:t>
                        </w:r>
                      </w:p>
                    </w:txbxContent>
                  </v:textbox>
                </v:shape>
                <v:line id="Conector recto 520" o:spid="_x0000_s1135" style="position:absolute;flip:x;visibility:visible;mso-wrap-style:square" from="32423,7691" to="36278,7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jzbcYAAADbAAAADwAAAGRycy9kb3ducmV2LnhtbESPQWvCQBSE7wX/w/IEL0U3Si0luooW&#10;CkJRW2Pr9Zl9JsHs25BdNfrrXaHQ4zAz3zDjaWNKcabaFZYV9HsRCOLU6oIzBdvko/sGwnlkjaVl&#10;UnAlB9NJ62mMsbYX/qbzxmciQNjFqCD3voqldGlOBl3PVsTBO9jaoA+yzqSu8RLgppSDKHqVBgsO&#10;CzlW9J5TetycjILZ/Oe6vu2T1XPyNfxcLX8PvIukUp12MxuB8NT4//Bfe6EVvAzh8SX8ADm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4823GAAAA2wAAAA8AAAAAAAAA&#10;AAAAAAAAoQIAAGRycy9kb3ducmV2LnhtbFBLBQYAAAAABAAEAPkAAACUAwAAAAA=&#10;" strokecolor="#f79646 [3209]">
                  <v:stroke dashstyle="3 1"/>
                </v:line>
                <v:shape id="Conector recto de flecha 521" o:spid="_x0000_s1136" type="#_x0000_t32" style="position:absolute;left:33999;top:7894;width:0;height:1685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oFR8QAAADbAAAADwAAAGRycy9kb3ducmV2LnhtbESPX2vCQBDE3wW/w7FCX4peLK1po6eo&#10;IBX6VC30dclt/mBuL+TWmH77XqHg4zAzv2FWm8E1qqcu1J4NzGcJKOLc25pLA1/nw/QVVBBki41n&#10;MvBDATbr8WiFmfU3/qT+JKWKEA4ZGqhE2kzrkFfkMMx8Sxy9wncOJcqu1LbDW4S7Rj8lyUI7rDku&#10;VNjSvqL8cro6A8Ivb5J+7A/f/jH1Rfpe7I5tb8zDZNguQQkNcg//t4/WwPMC/r7EH6D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2gVHxAAAANsAAAAPAAAAAAAAAAAA&#10;AAAAAKECAABkcnMvZG93bnJldi54bWxQSwUGAAAAAAQABAD5AAAAkgMAAAAA&#10;" strokecolor="#f79646" strokeweight="2pt">
                  <v:stroke startarrow="block" startarrowwidth="wide" endarrow="block" endarrowwidth="wide"/>
                </v:shape>
                <v:line id="Conector recto 522" o:spid="_x0000_s1137" style="position:absolute;flip:x;visibility:visible;mso-wrap-style:square" from="32307,24747" to="36473,24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bIgccAAADbAAAADwAAAGRycy9kb3ducmV2LnhtbESPQWvCQBSE7wX/w/IKXkQ3LbaW6Cq2&#10;IAiiVdPW62v2mQSzb0N21eivdwtCj8PMfMOMJo0pxYlqV1hW8NSLQBCnVhecKfhKZt03EM4jaywt&#10;k4ILOZiMWw8jjLU984ZOW5+JAGEXo4Lc+yqW0qU5GXQ9WxEHb29rgz7IOpO6xnOAm1I+R9GrNFhw&#10;WMixoo+c0sP2aBRM378vn9ffZNVJ1i+L1fJnz7tIKtV+bKZDEJ4a/x++t+daQX8Af1/CD5Dj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JsiBxwAAANsAAAAPAAAAAAAA&#10;AAAAAAAAAKECAABkcnMvZG93bnJldi54bWxQSwUGAAAAAAQABAD5AAAAlQMAAAAA&#10;" strokecolor="#f79646 [3209]">
                  <v:stroke dashstyle="3 1"/>
                </v:line>
                <v:shape id="Cuadro de texto 523" o:spid="_x0000_s1138" type="#_x0000_t202" style="position:absolute;left:20616;top:12340;width:12971;height:11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ZEI74A&#10;AADbAAAADwAAAGRycy9kb3ducmV2LnhtbERPTWvCQBC9F/wPywi91Y3FFomuIlbBQy9qvA/ZMRvM&#10;zobsaOK/7x4KHh/ve7kefKMe1MU6sIHpJANFXAZbc2WgOO8/5qCiIFtsApOBJ0VYr0ZvS8xt6PlI&#10;j5NUKoVwzNGAE2lzrWPpyGOchJY4cdfQeZQEu0rbDvsU7hv9mWXf2mPNqcFhS1tH5e109wZE7Gb6&#10;LHY+Hi7D70/vsvILC2Pex8NmAUpokJf4332wBmZpbP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dGRCO+AAAA2wAAAA8AAAAAAAAAAAAAAAAAmAIAAGRycy9kb3ducmV2&#10;LnhtbFBLBQYAAAAABAAEAPUAAACDAwAAAAA=&#10;" filled="f" stroked="f">
                  <v:textbox style="mso-fit-shape-to-text:t">
                    <w:txbxContent>
                      <w:p w14:paraId="47C65B46" w14:textId="77777777" w:rsidR="00720149" w:rsidRDefault="00720149" w:rsidP="00720149">
                        <w:pPr>
                          <w:pStyle w:val="NormalWeb"/>
                          <w:spacing w:before="0" w:after="0"/>
                          <w:jc w:val="right"/>
                          <w:rPr>
                            <w:sz w:val="24"/>
                            <w:szCs w:val="24"/>
                          </w:rPr>
                        </w:pPr>
                        <w:r>
                          <w:rPr>
                            <w:rFonts w:asciiTheme="minorHAnsi" w:hAnsi="Calibri" w:cstheme="minorBidi"/>
                            <w:color w:val="000000" w:themeColor="text1"/>
                            <w:kern w:val="24"/>
                            <w:sz w:val="22"/>
                            <w:szCs w:val="22"/>
                            <w:lang w:val="es-ES"/>
                          </w:rPr>
                          <w:t xml:space="preserve">Pre-test </w:t>
                        </w:r>
                      </w:p>
                      <w:p w14:paraId="1FA85CAE" w14:textId="77777777" w:rsidR="00720149" w:rsidRDefault="00720149" w:rsidP="00720149">
                        <w:pPr>
                          <w:pStyle w:val="NormalWeb"/>
                          <w:spacing w:before="0" w:after="0"/>
                          <w:jc w:val="right"/>
                        </w:pPr>
                        <w:r>
                          <w:rPr>
                            <w:rFonts w:asciiTheme="minorHAnsi" w:hAnsi="Calibri" w:cstheme="minorBidi"/>
                            <w:color w:val="000000" w:themeColor="text1"/>
                            <w:kern w:val="24"/>
                            <w:sz w:val="22"/>
                            <w:szCs w:val="22"/>
                            <w:lang w:val="es-ES"/>
                          </w:rPr>
                          <w:t>duration time</w:t>
                        </w:r>
                      </w:p>
                      <w:p w14:paraId="18F8474B" w14:textId="77777777" w:rsidR="00720149" w:rsidRDefault="00720149" w:rsidP="00720149">
                        <w:pPr>
                          <w:pStyle w:val="NormalWeb"/>
                          <w:spacing w:before="0" w:after="0"/>
                          <w:jc w:val="right"/>
                        </w:pPr>
                        <w:r>
                          <w:rPr>
                            <w:rFonts w:asciiTheme="minorHAnsi" w:hAnsi="Calibri" w:cstheme="minorBidi"/>
                            <w:b/>
                            <w:bCs/>
                            <w:color w:val="000000" w:themeColor="text1"/>
                            <w:kern w:val="24"/>
                            <w:sz w:val="22"/>
                            <w:szCs w:val="22"/>
                            <w:lang w:val="es-ES"/>
                          </w:rPr>
                          <w:t>Tp</w:t>
                        </w:r>
                      </w:p>
                    </w:txbxContent>
                  </v:textbox>
                </v:shape>
                <w10:anchorlock/>
              </v:group>
            </w:pict>
          </mc:Fallback>
        </mc:AlternateContent>
      </w:r>
    </w:p>
    <w:p w14:paraId="49531778" w14:textId="77777777" w:rsidR="00223EF3" w:rsidRDefault="00223EF3" w:rsidP="00223EF3">
      <w:pPr>
        <w:pStyle w:val="ListParagraph"/>
        <w:tabs>
          <w:tab w:val="clear" w:pos="1191"/>
          <w:tab w:val="clear" w:pos="1588"/>
          <w:tab w:val="left" w:pos="567"/>
          <w:tab w:val="left" w:pos="1134"/>
        </w:tabs>
        <w:ind w:left="0"/>
        <w:jc w:val="center"/>
        <w:rPr>
          <w:rStyle w:val="hps"/>
        </w:rPr>
      </w:pPr>
      <w:r>
        <w:rPr>
          <w:rStyle w:val="hps"/>
          <w:b/>
        </w:rPr>
        <w:t>Figure 5</w:t>
      </w:r>
      <w:r w:rsidRPr="00B94500">
        <w:rPr>
          <w:rStyle w:val="hps"/>
          <w:b/>
        </w:rPr>
        <w:t>.</w:t>
      </w:r>
      <w:r>
        <w:rPr>
          <w:rStyle w:val="hps"/>
        </w:rPr>
        <w:t xml:space="preserve"> Sample diagram of phase 5 of measurement algorithm</w:t>
      </w:r>
    </w:p>
    <w:p w14:paraId="13B8390D" w14:textId="77777777" w:rsidR="000D47C0" w:rsidRDefault="000D47C0">
      <w:pPr>
        <w:tabs>
          <w:tab w:val="clear" w:pos="794"/>
          <w:tab w:val="clear" w:pos="1191"/>
          <w:tab w:val="clear" w:pos="1588"/>
          <w:tab w:val="clear" w:pos="1985"/>
        </w:tabs>
        <w:jc w:val="both"/>
        <w:rPr>
          <w:lang w:eastAsia="de-AT"/>
        </w:rPr>
      </w:pPr>
    </w:p>
    <w:p w14:paraId="1D717520" w14:textId="77777777" w:rsidR="0043646B" w:rsidRDefault="0043646B" w:rsidP="0043646B">
      <w:pPr>
        <w:pStyle w:val="Heading1"/>
        <w:numPr>
          <w:ilvl w:val="2"/>
          <w:numId w:val="30"/>
        </w:numPr>
        <w:tabs>
          <w:tab w:val="clear" w:pos="794"/>
          <w:tab w:val="clear" w:pos="1191"/>
          <w:tab w:val="left" w:pos="426"/>
          <w:tab w:val="left" w:pos="568"/>
        </w:tabs>
        <w:spacing w:after="120"/>
        <w:ind w:left="709"/>
        <w:rPr>
          <w:lang w:eastAsia="de-AT"/>
        </w:rPr>
      </w:pPr>
      <w:bookmarkStart w:id="27" w:name="_Toc434496979"/>
      <w:r w:rsidRPr="007445ED">
        <w:t xml:space="preserve">Phase </w:t>
      </w:r>
      <w:r>
        <w:t>6</w:t>
      </w:r>
      <w:r w:rsidRPr="007445ED">
        <w:t xml:space="preserve">: </w:t>
      </w:r>
      <w:r>
        <w:t xml:space="preserve">Uplink </w:t>
      </w:r>
      <w:r w:rsidR="00C86FB0">
        <w:t>subt</w:t>
      </w:r>
      <w:r>
        <w:t>est</w:t>
      </w:r>
      <w:bookmarkEnd w:id="27"/>
    </w:p>
    <w:p w14:paraId="3961ED16" w14:textId="36136ED5" w:rsidR="000D47C0" w:rsidRPr="004A1D9E" w:rsidRDefault="00C86FB0">
      <w:pPr>
        <w:jc w:val="both"/>
        <w:rPr>
          <w:szCs w:val="24"/>
          <w:lang w:eastAsia="de-AT"/>
        </w:rPr>
      </w:pPr>
      <w:r w:rsidRPr="00FD21FB">
        <w:rPr>
          <w:lang w:eastAsia="de-AT"/>
        </w:rPr>
        <w:t xml:space="preserve">Within each of the n TCP connections opened during phase 5, the </w:t>
      </w:r>
      <w:r w:rsidR="00AB622B">
        <w:rPr>
          <w:lang w:eastAsia="de-AT"/>
        </w:rPr>
        <w:t>Measurement Agent</w:t>
      </w:r>
      <w:r w:rsidRPr="00FD21FB">
        <w:rPr>
          <w:lang w:eastAsia="de-AT"/>
        </w:rPr>
        <w:t xml:space="preserve"> continuously sends</w:t>
      </w:r>
      <w:r>
        <w:rPr>
          <w:lang w:eastAsia="de-AT"/>
        </w:rPr>
        <w:t xml:space="preserve"> </w:t>
      </w:r>
      <w:r w:rsidRPr="00FD21FB">
        <w:rPr>
          <w:lang w:eastAsia="de-AT"/>
        </w:rPr>
        <w:t xml:space="preserve">data streams consisting of fixed-size chunks </w:t>
      </w:r>
      <w:r w:rsidRPr="004A1D9E">
        <w:rPr>
          <w:lang w:eastAsia="de-AT"/>
        </w:rPr>
        <w:t xml:space="preserve">of size </w:t>
      </w:r>
      <w:r w:rsidR="00AB622B" w:rsidRPr="004A1D9E">
        <w:rPr>
          <w:lang w:eastAsia="de-AT"/>
        </w:rPr>
        <w:t>z</w:t>
      </w:r>
      <w:r w:rsidRPr="004A1D9E">
        <w:rPr>
          <w:lang w:eastAsia="de-AT"/>
        </w:rPr>
        <w:t xml:space="preserve"> (randomly generated data with high entropy). As an option</w:t>
      </w:r>
      <w:r w:rsidR="007D0871" w:rsidRPr="004A1D9E">
        <w:rPr>
          <w:lang w:eastAsia="de-AT"/>
        </w:rPr>
        <w:t>,</w:t>
      </w:r>
      <w:r w:rsidRPr="004A1D9E">
        <w:rPr>
          <w:lang w:eastAsia="de-AT"/>
        </w:rPr>
        <w:t xml:space="preserve"> the </w:t>
      </w:r>
      <w:r w:rsidR="00AB622B" w:rsidRPr="004A1D9E">
        <w:rPr>
          <w:lang w:eastAsia="de-AT"/>
        </w:rPr>
        <w:t>Measurement Agent</w:t>
      </w:r>
      <w:r w:rsidRPr="004A1D9E">
        <w:rPr>
          <w:lang w:eastAsia="de-AT"/>
        </w:rPr>
        <w:t xml:space="preserve"> can continuously send data streams on n TCP connections consisting of a data file from the data-reference system</w:t>
      </w:r>
      <w:r w:rsidR="00B34DB8" w:rsidRPr="004A1D9E">
        <w:rPr>
          <w:lang w:eastAsia="de-AT"/>
        </w:rPr>
        <w:t xml:space="preserve">. </w:t>
      </w:r>
      <w:r w:rsidRPr="004A1D9E">
        <w:rPr>
          <w:lang w:eastAsia="de-AT"/>
        </w:rPr>
        <w:t xml:space="preserve">All transmissions start at the same time, which is denoted as relative time 0. For each TCP connection k, 1 ≤ k ≤ n, the </w:t>
      </w:r>
      <w:r w:rsidR="00AB622B" w:rsidRPr="004A1D9E">
        <w:rPr>
          <w:lang w:eastAsia="de-AT"/>
        </w:rPr>
        <w:t>Measurement Peer</w:t>
      </w:r>
      <w:r w:rsidRPr="004A1D9E">
        <w:rPr>
          <w:lang w:eastAsia="de-AT"/>
        </w:rPr>
        <w:t xml:space="preserve"> gives feedback to the </w:t>
      </w:r>
      <w:r w:rsidR="00AB622B" w:rsidRPr="004A1D9E">
        <w:rPr>
          <w:lang w:eastAsia="de-AT"/>
        </w:rPr>
        <w:t>Measurement Agent</w:t>
      </w:r>
      <w:r w:rsidRPr="004A1D9E">
        <w:rPr>
          <w:lang w:eastAsia="de-AT"/>
        </w:rPr>
        <w:t xml:space="preserve"> by sending the </w:t>
      </w:r>
      <w:r w:rsidR="00161F07" w:rsidRPr="004A1D9E">
        <w:rPr>
          <w:lang w:eastAsia="de-AT"/>
        </w:rPr>
        <w:t>elapsed</w:t>
      </w:r>
      <w:r w:rsidRPr="004A1D9E">
        <w:rPr>
          <w:lang w:eastAsia="de-AT"/>
        </w:rPr>
        <w:t xml:space="preserve"> time t</w:t>
      </w:r>
      <w:r w:rsidRPr="004A1D9E">
        <w:rPr>
          <w:vertAlign w:val="subscript"/>
          <w:lang w:eastAsia="de-AT"/>
        </w:rPr>
        <w:t>k</w:t>
      </w:r>
      <w:r w:rsidRPr="004A1D9E">
        <w:rPr>
          <w:lang w:eastAsia="de-AT"/>
        </w:rPr>
        <w:t xml:space="preserve"> and the amount of data </w:t>
      </w:r>
      <w:r w:rsidR="000A4FB9" w:rsidRPr="004A1D9E">
        <w:rPr>
          <w:lang w:eastAsia="de-AT"/>
        </w:rPr>
        <w:t>z</w:t>
      </w:r>
      <w:r w:rsidRPr="004A1D9E">
        <w:rPr>
          <w:vertAlign w:val="subscript"/>
          <w:lang w:eastAsia="de-AT"/>
        </w:rPr>
        <w:t xml:space="preserve">k </w:t>
      </w:r>
      <w:r w:rsidRPr="004A1D9E">
        <w:rPr>
          <w:lang w:eastAsia="de-AT"/>
        </w:rPr>
        <w:t xml:space="preserve"> received from time 0 to t</w:t>
      </w:r>
      <w:r w:rsidRPr="004A1D9E">
        <w:rPr>
          <w:vertAlign w:val="subscript"/>
          <w:lang w:eastAsia="de-AT"/>
        </w:rPr>
        <w:t>k</w:t>
      </w:r>
      <w:r w:rsidRPr="004A1D9E">
        <w:rPr>
          <w:lang w:eastAsia="de-AT"/>
        </w:rPr>
        <w:t xml:space="preserve"> </w:t>
      </w:r>
    </w:p>
    <w:p w14:paraId="7CD141C0" w14:textId="77777777" w:rsidR="000D47C0" w:rsidRPr="004A1D9E" w:rsidRDefault="0092227E">
      <w:pPr>
        <w:pStyle w:val="ListParagraph"/>
        <w:numPr>
          <w:ilvl w:val="0"/>
          <w:numId w:val="44"/>
        </w:numPr>
        <w:tabs>
          <w:tab w:val="clear" w:pos="794"/>
          <w:tab w:val="clear" w:pos="1191"/>
          <w:tab w:val="clear" w:pos="1588"/>
          <w:tab w:val="clear" w:pos="1985"/>
        </w:tabs>
        <w:overflowPunct/>
        <w:autoSpaceDE/>
        <w:autoSpaceDN/>
        <w:adjustRightInd/>
        <w:ind w:left="714" w:hanging="357"/>
        <w:contextualSpacing w:val="0"/>
        <w:textAlignment w:val="auto"/>
        <w:rPr>
          <w:szCs w:val="24"/>
        </w:rPr>
      </w:pPr>
      <w:r w:rsidRPr="004A1D9E">
        <w:rPr>
          <w:szCs w:val="24"/>
        </w:rPr>
        <w:t xml:space="preserve">after receiving each chunk whose transmission has taken more than 1 ms or </w:t>
      </w:r>
    </w:p>
    <w:p w14:paraId="282744ED" w14:textId="228FB560" w:rsidR="000D47C0" w:rsidRPr="004A1D9E" w:rsidRDefault="0092227E">
      <w:pPr>
        <w:pStyle w:val="ListParagraph"/>
        <w:numPr>
          <w:ilvl w:val="0"/>
          <w:numId w:val="44"/>
        </w:numPr>
        <w:tabs>
          <w:tab w:val="clear" w:pos="794"/>
          <w:tab w:val="clear" w:pos="1191"/>
          <w:tab w:val="clear" w:pos="1588"/>
          <w:tab w:val="clear" w:pos="1985"/>
        </w:tabs>
        <w:overflowPunct/>
        <w:autoSpaceDE/>
        <w:autoSpaceDN/>
        <w:adjustRightInd/>
        <w:spacing w:before="0"/>
        <w:contextualSpacing w:val="0"/>
        <w:textAlignment w:val="auto"/>
        <w:rPr>
          <w:szCs w:val="24"/>
          <w:lang w:eastAsia="de-AT"/>
        </w:rPr>
      </w:pPr>
      <w:r w:rsidRPr="004A1D9E">
        <w:rPr>
          <w:szCs w:val="24"/>
        </w:rPr>
        <w:t xml:space="preserve">otherwise 1 ms after the previous feedback </w:t>
      </w:r>
    </w:p>
    <w:p w14:paraId="058BF58C" w14:textId="7E2DEF19" w:rsidR="00C86FB0" w:rsidRPr="0046333B" w:rsidRDefault="00C86FB0" w:rsidP="00AB622B">
      <w:pPr>
        <w:jc w:val="both"/>
        <w:rPr>
          <w:lang w:eastAsia="de-AT"/>
        </w:rPr>
      </w:pPr>
      <w:r w:rsidRPr="004A1D9E">
        <w:rPr>
          <w:szCs w:val="24"/>
          <w:lang w:eastAsia="de-AT"/>
        </w:rPr>
        <w:t xml:space="preserve">After time t, it is tested at intervals of </w:t>
      </w:r>
      <w:r w:rsidR="00505F33" w:rsidRPr="004A1D9E">
        <w:rPr>
          <w:szCs w:val="24"/>
          <w:lang w:eastAsia="de-AT"/>
        </w:rPr>
        <w:t>0</w:t>
      </w:r>
      <w:r w:rsidRPr="004A1D9E">
        <w:rPr>
          <w:szCs w:val="24"/>
          <w:lang w:eastAsia="de-AT"/>
        </w:rPr>
        <w:t>.25</w:t>
      </w:r>
      <w:r w:rsidR="00505F33" w:rsidRPr="004A1D9E">
        <w:rPr>
          <w:szCs w:val="24"/>
          <w:lang w:eastAsia="de-AT"/>
        </w:rPr>
        <w:t xml:space="preserve"> </w:t>
      </w:r>
      <w:r w:rsidRPr="004A1D9E">
        <w:rPr>
          <w:lang w:eastAsia="de-AT"/>
        </w:rPr>
        <w:t xml:space="preserve">s whether all feedbacks for chunks sent from the </w:t>
      </w:r>
      <w:r w:rsidR="00AB622B" w:rsidRPr="004A1D9E">
        <w:rPr>
          <w:lang w:eastAsia="de-AT"/>
        </w:rPr>
        <w:t>Measurement Agent</w:t>
      </w:r>
      <w:r w:rsidRPr="004A1D9E">
        <w:rPr>
          <w:lang w:eastAsia="de-AT"/>
        </w:rPr>
        <w:t xml:space="preserve"> to the </w:t>
      </w:r>
      <w:r w:rsidR="00450791" w:rsidRPr="004A1D9E">
        <w:rPr>
          <w:lang w:eastAsia="de-AT"/>
        </w:rPr>
        <w:t>Measurement Peer</w:t>
      </w:r>
      <w:r w:rsidRPr="004A1D9E">
        <w:rPr>
          <w:lang w:eastAsia="de-AT"/>
        </w:rPr>
        <w:t xml:space="preserve"> until time t – 1 s have been</w:t>
      </w:r>
      <w:r w:rsidRPr="00210955">
        <w:rPr>
          <w:lang w:eastAsia="de-AT"/>
        </w:rPr>
        <w:t xml:space="preserve"> received. As soon as this is the case, all TCP</w:t>
      </w:r>
      <w:r>
        <w:rPr>
          <w:lang w:eastAsia="de-AT"/>
        </w:rPr>
        <w:t xml:space="preserve"> </w:t>
      </w:r>
      <w:r w:rsidRPr="00210955">
        <w:rPr>
          <w:lang w:eastAsia="de-AT"/>
        </w:rPr>
        <w:t>connections are reset. Otherwise, the test is aborted after time t + 3 s.</w:t>
      </w:r>
      <w:r w:rsidRPr="00EC3960">
        <w:rPr>
          <w:lang w:eastAsia="de-AT"/>
        </w:rPr>
        <w:t xml:space="preserve"> </w:t>
      </w:r>
      <w:r>
        <w:rPr>
          <w:lang w:eastAsia="de-AT"/>
        </w:rPr>
        <w:t xml:space="preserve">All results and additional information on the </w:t>
      </w:r>
      <w:r w:rsidR="00450791">
        <w:rPr>
          <w:lang w:eastAsia="de-AT"/>
        </w:rPr>
        <w:t>Measurement Agent</w:t>
      </w:r>
      <w:r>
        <w:rPr>
          <w:lang w:eastAsia="de-AT"/>
        </w:rPr>
        <w:t xml:space="preserve"> are transferred directly to the </w:t>
      </w:r>
      <w:r w:rsidR="00AB622B">
        <w:rPr>
          <w:lang w:eastAsia="de-AT"/>
        </w:rPr>
        <w:t>Collector.</w:t>
      </w:r>
    </w:p>
    <w:p w14:paraId="65579DE0" w14:textId="77777777" w:rsidR="0043646B" w:rsidRDefault="0043646B" w:rsidP="0043646B">
      <w:pPr>
        <w:tabs>
          <w:tab w:val="clear" w:pos="1191"/>
          <w:tab w:val="left" w:pos="567"/>
        </w:tabs>
        <w:jc w:val="center"/>
        <w:rPr>
          <w:rStyle w:val="hps"/>
          <w:lang w:val="en-US"/>
        </w:rPr>
      </w:pPr>
    </w:p>
    <w:p w14:paraId="6D50860B" w14:textId="3F358D98" w:rsidR="00883999" w:rsidRDefault="00F35A5F" w:rsidP="0043646B">
      <w:pPr>
        <w:tabs>
          <w:tab w:val="clear" w:pos="1191"/>
          <w:tab w:val="left" w:pos="567"/>
        </w:tabs>
        <w:jc w:val="center"/>
        <w:rPr>
          <w:rStyle w:val="hps"/>
          <w:lang w:val="en-US"/>
        </w:rPr>
      </w:pPr>
      <w:r>
        <w:rPr>
          <w:noProof/>
          <w:lang w:eastAsia="zh-CN"/>
        </w:rPr>
        <w:lastRenderedPageBreak/>
        <mc:AlternateContent>
          <mc:Choice Requires="wpg">
            <w:drawing>
              <wp:inline distT="0" distB="0" distL="0" distR="0" wp14:anchorId="50AA505D" wp14:editId="5FD666E0">
                <wp:extent cx="4706620" cy="2302510"/>
                <wp:effectExtent l="0" t="3175" r="635" b="18415"/>
                <wp:docPr id="2"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06620" cy="2302510"/>
                          <a:chOff x="0" y="0"/>
                          <a:chExt cx="65816" cy="32201"/>
                        </a:xfrm>
                      </wpg:grpSpPr>
                      <wps:wsp>
                        <wps:cNvPr id="5" name="Cuadro de texto 525"/>
                        <wps:cNvSpPr txBox="1">
                          <a:spLocks noChangeArrowheads="1"/>
                        </wps:cNvSpPr>
                        <wps:spPr bwMode="auto">
                          <a:xfrm>
                            <a:off x="31948" y="0"/>
                            <a:ext cx="6401" cy="36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43B5A" w14:textId="77777777" w:rsidR="00883999" w:rsidRDefault="00883999" w:rsidP="00883999">
                              <w:pPr>
                                <w:pStyle w:val="NormalWeb"/>
                                <w:spacing w:before="0" w:after="0"/>
                                <w:jc w:val="center"/>
                                <w:rPr>
                                  <w:sz w:val="24"/>
                                  <w:szCs w:val="24"/>
                                </w:rPr>
                              </w:pPr>
                              <w:r>
                                <w:rPr>
                                  <w:rFonts w:asciiTheme="minorHAnsi" w:hAnsi="Calibri" w:cstheme="minorBidi"/>
                                  <w:color w:val="000000" w:themeColor="text1"/>
                                  <w:kern w:val="24"/>
                                  <w:sz w:val="22"/>
                                  <w:szCs w:val="22"/>
                                  <w:lang w:val="es-ES"/>
                                </w:rPr>
                                <w:t>MA</w:t>
                              </w:r>
                            </w:p>
                          </w:txbxContent>
                        </wps:txbx>
                        <wps:bodyPr rot="0" vert="horz" wrap="square" lIns="91440" tIns="45720" rIns="91440" bIns="45720" anchor="t" anchorCtr="0" upright="1">
                          <a:spAutoFit/>
                        </wps:bodyPr>
                      </wps:wsp>
                      <wps:wsp>
                        <wps:cNvPr id="10" name="Cuadro de texto 526"/>
                        <wps:cNvSpPr txBox="1">
                          <a:spLocks noChangeArrowheads="1"/>
                        </wps:cNvSpPr>
                        <wps:spPr bwMode="auto">
                          <a:xfrm>
                            <a:off x="48519" y="0"/>
                            <a:ext cx="6402" cy="36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5510A" w14:textId="77777777" w:rsidR="00883999" w:rsidRDefault="00883999" w:rsidP="00883999">
                              <w:pPr>
                                <w:pStyle w:val="NormalWeb"/>
                                <w:spacing w:before="0" w:after="0"/>
                                <w:jc w:val="center"/>
                                <w:rPr>
                                  <w:sz w:val="24"/>
                                  <w:szCs w:val="24"/>
                                </w:rPr>
                              </w:pPr>
                              <w:r>
                                <w:rPr>
                                  <w:rFonts w:asciiTheme="minorHAnsi" w:hAnsi="Calibri" w:cstheme="minorBidi"/>
                                  <w:color w:val="000000" w:themeColor="text1"/>
                                  <w:kern w:val="24"/>
                                  <w:sz w:val="22"/>
                                  <w:szCs w:val="22"/>
                                  <w:lang w:val="es-ES"/>
                                </w:rPr>
                                <w:t>MP</w:t>
                              </w:r>
                            </w:p>
                          </w:txbxContent>
                        </wps:txbx>
                        <wps:bodyPr rot="0" vert="horz" wrap="square" lIns="91440" tIns="45720" rIns="91440" bIns="45720" anchor="t" anchorCtr="0" upright="1">
                          <a:spAutoFit/>
                        </wps:bodyPr>
                      </wps:wsp>
                      <wps:wsp>
                        <wps:cNvPr id="11" name="Abrir llave 527"/>
                        <wps:cNvSpPr>
                          <a:spLocks/>
                        </wps:cNvSpPr>
                        <wps:spPr bwMode="auto">
                          <a:xfrm>
                            <a:off x="13733" y="8258"/>
                            <a:ext cx="2382" cy="21026"/>
                          </a:xfrm>
                          <a:prstGeom prst="leftBrace">
                            <a:avLst>
                              <a:gd name="adj1" fmla="val 8337"/>
                              <a:gd name="adj2" fmla="val 50000"/>
                            </a:avLst>
                          </a:prstGeom>
                          <a:noFill/>
                          <a:ln w="25400">
                            <a:solidFill>
                              <a:schemeClr val="accent2">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2" name="Cuadro de texto 528"/>
                        <wps:cNvSpPr txBox="1">
                          <a:spLocks noChangeArrowheads="1"/>
                        </wps:cNvSpPr>
                        <wps:spPr bwMode="auto">
                          <a:xfrm>
                            <a:off x="0" y="13564"/>
                            <a:ext cx="13656" cy="86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4424F0" w14:textId="77777777" w:rsidR="00883999" w:rsidRPr="00883999" w:rsidRDefault="0092227E" w:rsidP="00883999">
                              <w:pPr>
                                <w:pStyle w:val="NormalWeb"/>
                                <w:spacing w:before="0" w:after="0"/>
                                <w:rPr>
                                  <w:sz w:val="24"/>
                                  <w:szCs w:val="24"/>
                                </w:rPr>
                              </w:pPr>
                              <w:r w:rsidRPr="0092227E">
                                <w:rPr>
                                  <w:rFonts w:asciiTheme="minorHAnsi" w:hAnsi="Calibri" w:cstheme="minorBidi"/>
                                  <w:b/>
                                  <w:bCs/>
                                  <w:color w:val="C0504D" w:themeColor="accent2"/>
                                  <w:kern w:val="24"/>
                                  <w:sz w:val="24"/>
                                  <w:szCs w:val="24"/>
                                  <w:lang w:val="es-ES"/>
                                </w:rPr>
                                <w:t>PHASE 6</w:t>
                              </w:r>
                            </w:p>
                            <w:p w14:paraId="5149CACD" w14:textId="77777777" w:rsidR="00883999" w:rsidRDefault="00883999" w:rsidP="00883999">
                              <w:pPr>
                                <w:pStyle w:val="NormalWeb"/>
                                <w:spacing w:before="0" w:after="0"/>
                              </w:pPr>
                              <w:r>
                                <w:rPr>
                                  <w:rFonts w:asciiTheme="minorHAnsi" w:hAnsi="Calibri" w:cstheme="minorBidi"/>
                                  <w:b/>
                                  <w:bCs/>
                                  <w:color w:val="000000" w:themeColor="text1"/>
                                  <w:kern w:val="24"/>
                                  <w:sz w:val="22"/>
                                  <w:szCs w:val="22"/>
                                  <w:lang w:val="es-ES"/>
                                </w:rPr>
                                <w:t>Uplink Test</w:t>
                              </w:r>
                            </w:p>
                            <w:p w14:paraId="16F5FC7C" w14:textId="77777777" w:rsidR="00883999" w:rsidRDefault="00883999" w:rsidP="00883999">
                              <w:pPr>
                                <w:pStyle w:val="NormalWeb"/>
                                <w:spacing w:before="0" w:after="0"/>
                              </w:pPr>
                              <w:r>
                                <w:rPr>
                                  <w:rFonts w:asciiTheme="minorHAnsi" w:hAnsi="Calibri" w:cstheme="minorBidi"/>
                                  <w:color w:val="000000" w:themeColor="text1"/>
                                  <w:kern w:val="24"/>
                                  <w:sz w:val="22"/>
                                  <w:szCs w:val="22"/>
                                  <w:lang w:val="es-ES"/>
                                </w:rPr>
                                <w:t>n connections</w:t>
                              </w:r>
                            </w:p>
                          </w:txbxContent>
                        </wps:txbx>
                        <wps:bodyPr rot="0" vert="horz" wrap="none" lIns="91440" tIns="45720" rIns="91440" bIns="45720" anchor="t" anchorCtr="0" upright="1">
                          <a:spAutoFit/>
                        </wps:bodyPr>
                      </wps:wsp>
                      <wps:wsp>
                        <wps:cNvPr id="13" name="Conector recto 529"/>
                        <wps:cNvCnPr>
                          <a:cxnSpLocks noChangeShapeType="1"/>
                        </wps:cNvCnPr>
                        <wps:spPr bwMode="auto">
                          <a:xfrm flipH="1">
                            <a:off x="29823" y="8074"/>
                            <a:ext cx="4166" cy="0"/>
                          </a:xfrm>
                          <a:prstGeom prst="line">
                            <a:avLst/>
                          </a:prstGeom>
                          <a:noFill/>
                          <a:ln w="9525">
                            <a:solidFill>
                              <a:schemeClr val="accent6">
                                <a:lumMod val="100000"/>
                                <a:lumOff val="0"/>
                              </a:schemeClr>
                            </a:solidFill>
                            <a:prstDash val="sysDash"/>
                            <a:round/>
                            <a:headEnd/>
                            <a:tailEnd/>
                          </a:ln>
                          <a:extLst>
                            <a:ext uri="{909E8E84-426E-40DD-AFC4-6F175D3DCCD1}">
                              <a14:hiddenFill xmlns:a14="http://schemas.microsoft.com/office/drawing/2010/main">
                                <a:noFill/>
                              </a14:hiddenFill>
                            </a:ext>
                          </a:extLst>
                        </wps:spPr>
                        <wps:bodyPr/>
                      </wps:wsp>
                      <wps:wsp>
                        <wps:cNvPr id="14" name="Paralelogramo 530"/>
                        <wps:cNvSpPr>
                          <a:spLocks noChangeArrowheads="1"/>
                        </wps:cNvSpPr>
                        <wps:spPr bwMode="auto">
                          <a:xfrm rot="600032" flipH="1">
                            <a:off x="33050" y="9456"/>
                            <a:ext cx="19295" cy="14820"/>
                          </a:xfrm>
                          <a:prstGeom prst="parallelogram">
                            <a:avLst>
                              <a:gd name="adj" fmla="val 16431"/>
                            </a:avLst>
                          </a:prstGeom>
                          <a:gradFill rotWithShape="1">
                            <a:gsLst>
                              <a:gs pos="0">
                                <a:srgbClr val="E4F9FF"/>
                              </a:gs>
                              <a:gs pos="64999">
                                <a:srgbClr val="BBEFFF"/>
                              </a:gs>
                              <a:gs pos="100000">
                                <a:srgbClr val="9EEAFF"/>
                              </a:gs>
                            </a:gsLst>
                            <a:lin ang="5400000" scaled="1"/>
                          </a:gradFill>
                          <a:ln w="9525">
                            <a:solidFill>
                              <a:schemeClr val="accent5">
                                <a:lumMod val="95000"/>
                                <a:lumOff val="0"/>
                              </a:schemeClr>
                            </a:solidFill>
                            <a:miter lim="800000"/>
                            <a:headEnd/>
                            <a:tailEnd/>
                          </a:ln>
                          <a:effectLst>
                            <a:outerShdw dist="20000" dir="5400000" rotWithShape="0">
                              <a:srgbClr val="808080">
                                <a:alpha val="37999"/>
                              </a:srgbClr>
                            </a:outerShdw>
                          </a:effectLst>
                        </wps:spPr>
                        <wps:bodyPr rot="0" vert="horz" wrap="square" lIns="91440" tIns="45720" rIns="91440" bIns="45720" anchor="ctr" anchorCtr="0" upright="1">
                          <a:noAutofit/>
                        </wps:bodyPr>
                      </wps:wsp>
                      <wps:wsp>
                        <wps:cNvPr id="15" name="Conector recto de flecha 531"/>
                        <wps:cNvCnPr>
                          <a:cxnSpLocks noChangeShapeType="1"/>
                        </wps:cNvCnPr>
                        <wps:spPr bwMode="auto">
                          <a:xfrm flipH="1">
                            <a:off x="34502" y="14415"/>
                            <a:ext cx="16571" cy="3480"/>
                          </a:xfrm>
                          <a:prstGeom prst="straightConnector1">
                            <a:avLst/>
                          </a:prstGeom>
                          <a:noFill/>
                          <a:ln w="25400">
                            <a:solidFill>
                              <a:schemeClr val="accent4">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16" name="Conector recto 532"/>
                        <wps:cNvCnPr>
                          <a:cxnSpLocks noChangeShapeType="1"/>
                        </wps:cNvCnPr>
                        <wps:spPr bwMode="auto">
                          <a:xfrm>
                            <a:off x="34400" y="3037"/>
                            <a:ext cx="102" cy="29164"/>
                          </a:xfrm>
                          <a:prstGeom prst="line">
                            <a:avLst/>
                          </a:prstGeom>
                          <a:noFill/>
                          <a:ln w="25400">
                            <a:solidFill>
                              <a:schemeClr val="dk1">
                                <a:lumMod val="100000"/>
                                <a:lumOff val="0"/>
                              </a:schemeClr>
                            </a:solidFill>
                            <a:round/>
                            <a:headEnd/>
                            <a:tailEnd/>
                          </a:ln>
                          <a:extLst>
                            <a:ext uri="{909E8E84-426E-40DD-AFC4-6F175D3DCCD1}">
                              <a14:hiddenFill xmlns:a14="http://schemas.microsoft.com/office/drawing/2010/main">
                                <a:noFill/>
                              </a14:hiddenFill>
                            </a:ext>
                          </a:extLst>
                        </wps:spPr>
                        <wps:bodyPr/>
                      </wps:wsp>
                      <wps:wsp>
                        <wps:cNvPr id="17" name="Conector recto 533"/>
                        <wps:cNvCnPr>
                          <a:cxnSpLocks noChangeShapeType="1"/>
                        </wps:cNvCnPr>
                        <wps:spPr bwMode="auto">
                          <a:xfrm>
                            <a:off x="51073" y="3037"/>
                            <a:ext cx="0" cy="29164"/>
                          </a:xfrm>
                          <a:prstGeom prst="line">
                            <a:avLst/>
                          </a:prstGeom>
                          <a:noFill/>
                          <a:ln w="25400">
                            <a:solidFill>
                              <a:schemeClr val="dk1">
                                <a:lumMod val="100000"/>
                                <a:lumOff val="0"/>
                              </a:schemeClr>
                            </a:solidFill>
                            <a:round/>
                            <a:headEnd/>
                            <a:tailEnd/>
                          </a:ln>
                          <a:extLst>
                            <a:ext uri="{909E8E84-426E-40DD-AFC4-6F175D3DCCD1}">
                              <a14:hiddenFill xmlns:a14="http://schemas.microsoft.com/office/drawing/2010/main">
                                <a:noFill/>
                              </a14:hiddenFill>
                            </a:ext>
                          </a:extLst>
                        </wps:spPr>
                        <wps:bodyPr/>
                      </wps:wsp>
                      <wps:wsp>
                        <wps:cNvPr id="18" name="Cuadro de texto 534"/>
                        <wps:cNvSpPr txBox="1">
                          <a:spLocks noChangeArrowheads="1"/>
                        </wps:cNvSpPr>
                        <wps:spPr bwMode="auto">
                          <a:xfrm>
                            <a:off x="16455" y="13617"/>
                            <a:ext cx="14616" cy="84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36CF0" w14:textId="77777777" w:rsidR="00883999" w:rsidRDefault="00883999" w:rsidP="00883999">
                              <w:pPr>
                                <w:pStyle w:val="NormalWeb"/>
                                <w:spacing w:before="0" w:after="0"/>
                                <w:jc w:val="right"/>
                                <w:rPr>
                                  <w:sz w:val="24"/>
                                  <w:szCs w:val="24"/>
                                </w:rPr>
                              </w:pPr>
                              <w:r>
                                <w:rPr>
                                  <w:rFonts w:asciiTheme="minorHAnsi" w:hAnsi="Calibri" w:cstheme="minorBidi"/>
                                  <w:color w:val="000000" w:themeColor="text1"/>
                                  <w:kern w:val="24"/>
                                  <w:sz w:val="22"/>
                                  <w:szCs w:val="22"/>
                                  <w:lang w:val="es-ES"/>
                                </w:rPr>
                                <w:t xml:space="preserve">Uplink subtest </w:t>
                              </w:r>
                            </w:p>
                            <w:p w14:paraId="2A17126C" w14:textId="77777777" w:rsidR="00883999" w:rsidRDefault="00883999" w:rsidP="00883999">
                              <w:pPr>
                                <w:pStyle w:val="NormalWeb"/>
                                <w:spacing w:before="0" w:after="0"/>
                                <w:jc w:val="right"/>
                              </w:pPr>
                              <w:r>
                                <w:rPr>
                                  <w:rFonts w:asciiTheme="minorHAnsi" w:hAnsi="Calibri" w:cstheme="minorBidi"/>
                                  <w:color w:val="000000" w:themeColor="text1"/>
                                  <w:kern w:val="24"/>
                                  <w:sz w:val="22"/>
                                  <w:szCs w:val="22"/>
                                  <w:lang w:val="es-ES"/>
                                </w:rPr>
                                <w:t xml:space="preserve">duration time </w:t>
                              </w:r>
                            </w:p>
                            <w:p w14:paraId="522A8DE7" w14:textId="77777777" w:rsidR="00883999" w:rsidRDefault="00883999" w:rsidP="00883999">
                              <w:pPr>
                                <w:pStyle w:val="NormalWeb"/>
                                <w:spacing w:before="0" w:after="0"/>
                                <w:jc w:val="right"/>
                              </w:pPr>
                              <w:r>
                                <w:rPr>
                                  <w:rFonts w:asciiTheme="minorHAnsi" w:hAnsi="Calibri" w:cstheme="minorBidi"/>
                                  <w:b/>
                                  <w:bCs/>
                                  <w:color w:val="000000" w:themeColor="text1"/>
                                  <w:kern w:val="24"/>
                                  <w:sz w:val="22"/>
                                  <w:szCs w:val="22"/>
                                  <w:lang w:val="es-ES"/>
                                </w:rPr>
                                <w:t xml:space="preserve">Tu  </w:t>
                              </w:r>
                            </w:p>
                          </w:txbxContent>
                        </wps:txbx>
                        <wps:bodyPr rot="0" vert="horz" wrap="square" lIns="91440" tIns="45720" rIns="91440" bIns="45720" anchor="t" anchorCtr="0" upright="1">
                          <a:spAutoFit/>
                        </wps:bodyPr>
                      </wps:wsp>
                      <wps:wsp>
                        <wps:cNvPr id="20" name="Conector recto de flecha 535"/>
                        <wps:cNvCnPr>
                          <a:cxnSpLocks noChangeShapeType="1"/>
                        </wps:cNvCnPr>
                        <wps:spPr bwMode="auto">
                          <a:xfrm flipV="1">
                            <a:off x="32215" y="8258"/>
                            <a:ext cx="0" cy="21403"/>
                          </a:xfrm>
                          <a:prstGeom prst="straightConnector1">
                            <a:avLst/>
                          </a:prstGeom>
                          <a:noFill/>
                          <a:ln w="25400">
                            <a:solidFill>
                              <a:srgbClr val="F79646"/>
                            </a:solidFill>
                            <a:round/>
                            <a:headEnd type="triangle" w="lg" len="med"/>
                            <a:tailEnd type="triangle" w="lg" len="med"/>
                          </a:ln>
                          <a:extLst>
                            <a:ext uri="{909E8E84-426E-40DD-AFC4-6F175D3DCCD1}">
                              <a14:hiddenFill xmlns:a14="http://schemas.microsoft.com/office/drawing/2010/main">
                                <a:noFill/>
                              </a14:hiddenFill>
                            </a:ext>
                          </a:extLst>
                        </wps:spPr>
                        <wps:bodyPr/>
                      </wps:wsp>
                      <wps:wsp>
                        <wps:cNvPr id="21" name="Conector recto 536"/>
                        <wps:cNvCnPr>
                          <a:cxnSpLocks noChangeShapeType="1"/>
                        </wps:cNvCnPr>
                        <wps:spPr bwMode="auto">
                          <a:xfrm flipH="1">
                            <a:off x="29823" y="29661"/>
                            <a:ext cx="4166" cy="0"/>
                          </a:xfrm>
                          <a:prstGeom prst="line">
                            <a:avLst/>
                          </a:prstGeom>
                          <a:noFill/>
                          <a:ln w="9525">
                            <a:solidFill>
                              <a:schemeClr val="accent6">
                                <a:lumMod val="100000"/>
                                <a:lumOff val="0"/>
                              </a:schemeClr>
                            </a:solidFill>
                            <a:prstDash val="sysDash"/>
                            <a:round/>
                            <a:headEnd/>
                            <a:tailEnd/>
                          </a:ln>
                          <a:extLst>
                            <a:ext uri="{909E8E84-426E-40DD-AFC4-6F175D3DCCD1}">
                              <a14:hiddenFill xmlns:a14="http://schemas.microsoft.com/office/drawing/2010/main">
                                <a:noFill/>
                              </a14:hiddenFill>
                            </a:ext>
                          </a:extLst>
                        </wps:spPr>
                        <wps:bodyPr/>
                      </wps:wsp>
                      <wps:wsp>
                        <wps:cNvPr id="22" name="Cuadro de texto 537"/>
                        <wps:cNvSpPr txBox="1">
                          <a:spLocks noChangeArrowheads="1"/>
                        </wps:cNvSpPr>
                        <wps:spPr bwMode="auto">
                          <a:xfrm>
                            <a:off x="52212" y="16012"/>
                            <a:ext cx="13604" cy="107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98356" w14:textId="77777777" w:rsidR="00883999" w:rsidRDefault="00883999" w:rsidP="00883999">
                              <w:pPr>
                                <w:pStyle w:val="NormalWeb"/>
                                <w:spacing w:before="0" w:after="0"/>
                                <w:rPr>
                                  <w:sz w:val="24"/>
                                  <w:szCs w:val="24"/>
                                </w:rPr>
                              </w:pPr>
                              <w:r w:rsidRPr="00406CFB">
                                <w:rPr>
                                  <w:rFonts w:asciiTheme="minorHAnsi" w:hAnsi="Calibri" w:cstheme="minorBidi"/>
                                  <w:color w:val="000000" w:themeColor="text1"/>
                                  <w:kern w:val="24"/>
                                  <w:sz w:val="22"/>
                                  <w:szCs w:val="22"/>
                                </w:rPr>
                                <w:t xml:space="preserve">MP sends </w:t>
                              </w:r>
                            </w:p>
                            <w:p w14:paraId="6D0054FA" w14:textId="77777777" w:rsidR="00883999" w:rsidRDefault="00883999" w:rsidP="00883999">
                              <w:pPr>
                                <w:pStyle w:val="NormalWeb"/>
                                <w:spacing w:before="0" w:after="0"/>
                              </w:pPr>
                              <w:r w:rsidRPr="00406CFB">
                                <w:rPr>
                                  <w:rFonts w:asciiTheme="minorHAnsi" w:hAnsi="Calibri" w:cstheme="minorBidi"/>
                                  <w:color w:val="000000" w:themeColor="text1"/>
                                  <w:kern w:val="24"/>
                                  <w:sz w:val="22"/>
                                  <w:szCs w:val="22"/>
                                </w:rPr>
                                <w:t>reference data</w:t>
                              </w:r>
                            </w:p>
                            <w:p w14:paraId="40C8F9C0" w14:textId="77777777" w:rsidR="00883999" w:rsidRDefault="00883999" w:rsidP="00883999">
                              <w:pPr>
                                <w:pStyle w:val="NormalWeb"/>
                                <w:spacing w:before="0" w:after="0"/>
                              </w:pPr>
                              <w:r w:rsidRPr="00406CFB">
                                <w:rPr>
                                  <w:rFonts w:asciiTheme="minorHAnsi" w:hAnsi="Calibri" w:cstheme="minorBidi"/>
                                  <w:color w:val="000000" w:themeColor="text1"/>
                                  <w:kern w:val="24"/>
                                  <w:sz w:val="22"/>
                                  <w:szCs w:val="22"/>
                                </w:rPr>
                                <w:t>to the MA</w:t>
                              </w:r>
                            </w:p>
                          </w:txbxContent>
                        </wps:txbx>
                        <wps:bodyPr rot="0" vert="horz" wrap="square" lIns="91440" tIns="45720" rIns="91440" bIns="45720" anchor="t" anchorCtr="0" upright="1">
                          <a:spAutoFit/>
                        </wps:bodyPr>
                      </wps:wsp>
                      <wps:wsp>
                        <wps:cNvPr id="23" name="Conector recto de flecha 538"/>
                        <wps:cNvCnPr>
                          <a:cxnSpLocks noChangeShapeType="1"/>
                        </wps:cNvCnPr>
                        <wps:spPr bwMode="auto">
                          <a:xfrm>
                            <a:off x="34502" y="7691"/>
                            <a:ext cx="16571" cy="3175"/>
                          </a:xfrm>
                          <a:prstGeom prst="straightConnector1">
                            <a:avLst/>
                          </a:prstGeom>
                          <a:noFill/>
                          <a:ln w="25400">
                            <a:solidFill>
                              <a:schemeClr val="dk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24" name="Cuadro de texto 539"/>
                        <wps:cNvSpPr txBox="1">
                          <a:spLocks noChangeArrowheads="1"/>
                        </wps:cNvSpPr>
                        <wps:spPr bwMode="auto">
                          <a:xfrm rot="668432">
                            <a:off x="38624" y="5862"/>
                            <a:ext cx="8321" cy="36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C7CA30" w14:textId="77777777" w:rsidR="00883999" w:rsidRDefault="00883999" w:rsidP="00883999">
                              <w:pPr>
                                <w:pStyle w:val="NormalWeb"/>
                                <w:spacing w:before="0" w:after="0"/>
                                <w:rPr>
                                  <w:sz w:val="24"/>
                                  <w:szCs w:val="24"/>
                                </w:rPr>
                              </w:pPr>
                              <w:r>
                                <w:rPr>
                                  <w:rFonts w:asciiTheme="minorHAnsi" w:hAnsi="Calibri" w:cstheme="minorBidi"/>
                                  <w:color w:val="000000" w:themeColor="text1"/>
                                  <w:kern w:val="24"/>
                                  <w:sz w:val="22"/>
                                  <w:szCs w:val="22"/>
                                  <w:lang w:val="es-ES"/>
                                </w:rPr>
                                <w:t>Upload</w:t>
                              </w:r>
                            </w:p>
                          </w:txbxContent>
                        </wps:txbx>
                        <wps:bodyPr rot="0" vert="horz" wrap="none" lIns="91440" tIns="45720" rIns="91440" bIns="45720" anchor="t" anchorCtr="0" upright="1">
                          <a:spAutoFit/>
                        </wps:bodyPr>
                      </wps:wsp>
                      <wps:wsp>
                        <wps:cNvPr id="25" name="Conector recto de flecha 540"/>
                        <wps:cNvCnPr>
                          <a:cxnSpLocks noChangeShapeType="1"/>
                        </wps:cNvCnPr>
                        <wps:spPr bwMode="auto">
                          <a:xfrm>
                            <a:off x="34502" y="22842"/>
                            <a:ext cx="16571" cy="3175"/>
                          </a:xfrm>
                          <a:prstGeom prst="straightConnector1">
                            <a:avLst/>
                          </a:prstGeom>
                          <a:noFill/>
                          <a:ln w="25400">
                            <a:solidFill>
                              <a:schemeClr val="dk1">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26" name="Cuadro de texto 541"/>
                        <wps:cNvSpPr txBox="1">
                          <a:spLocks noChangeArrowheads="1"/>
                        </wps:cNvSpPr>
                        <wps:spPr bwMode="auto">
                          <a:xfrm rot="668432">
                            <a:off x="35572" y="9029"/>
                            <a:ext cx="13835" cy="60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8BB78" w14:textId="77777777" w:rsidR="00883999" w:rsidRDefault="00883999" w:rsidP="00883999">
                              <w:pPr>
                                <w:pStyle w:val="NormalWeb"/>
                                <w:spacing w:before="0" w:after="0"/>
                                <w:jc w:val="center"/>
                                <w:rPr>
                                  <w:sz w:val="24"/>
                                  <w:szCs w:val="24"/>
                                </w:rPr>
                              </w:pPr>
                              <w:r>
                                <w:rPr>
                                  <w:rFonts w:asciiTheme="minorHAnsi" w:hAnsi="Calibri" w:cstheme="minorBidi"/>
                                  <w:color w:val="000000" w:themeColor="text1"/>
                                  <w:kern w:val="24"/>
                                  <w:sz w:val="22"/>
                                  <w:szCs w:val="22"/>
                                  <w:lang w:val="es-ES"/>
                                </w:rPr>
                                <w:t>Incompresible</w:t>
                              </w:r>
                            </w:p>
                            <w:p w14:paraId="2EDCD2D2" w14:textId="77777777" w:rsidR="00883999" w:rsidRDefault="00883999" w:rsidP="00883999">
                              <w:pPr>
                                <w:pStyle w:val="NormalWeb"/>
                                <w:spacing w:before="0" w:after="0"/>
                                <w:jc w:val="center"/>
                              </w:pPr>
                              <w:r>
                                <w:rPr>
                                  <w:rFonts w:asciiTheme="minorHAnsi" w:hAnsi="Calibri" w:cstheme="minorBidi"/>
                                  <w:color w:val="000000" w:themeColor="text1"/>
                                  <w:kern w:val="24"/>
                                  <w:sz w:val="22"/>
                                  <w:szCs w:val="22"/>
                                  <w:lang w:val="es-ES"/>
                                </w:rPr>
                                <w:t>Data</w:t>
                              </w:r>
                            </w:p>
                          </w:txbxContent>
                        </wps:txbx>
                        <wps:bodyPr rot="0" vert="horz" wrap="none" lIns="91440" tIns="45720" rIns="91440" bIns="45720" anchor="t" anchorCtr="0" upright="1">
                          <a:spAutoFit/>
                        </wps:bodyPr>
                      </wps:wsp>
                      <wps:wsp>
                        <wps:cNvPr id="27" name="Conector recto de flecha 542"/>
                        <wps:cNvCnPr>
                          <a:cxnSpLocks noChangeShapeType="1"/>
                        </wps:cNvCnPr>
                        <wps:spPr bwMode="auto">
                          <a:xfrm flipH="1">
                            <a:off x="34672" y="18141"/>
                            <a:ext cx="16401" cy="3397"/>
                          </a:xfrm>
                          <a:prstGeom prst="straightConnector1">
                            <a:avLst/>
                          </a:prstGeom>
                          <a:noFill/>
                          <a:ln w="25400">
                            <a:solidFill>
                              <a:schemeClr val="accent4">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28" name="Conector recto de flecha 543"/>
                        <wps:cNvCnPr>
                          <a:cxnSpLocks noChangeShapeType="1"/>
                        </wps:cNvCnPr>
                        <wps:spPr bwMode="auto">
                          <a:xfrm flipH="1">
                            <a:off x="34672" y="26304"/>
                            <a:ext cx="16401" cy="3506"/>
                          </a:xfrm>
                          <a:prstGeom prst="straightConnector1">
                            <a:avLst/>
                          </a:prstGeom>
                          <a:noFill/>
                          <a:ln w="25400">
                            <a:solidFill>
                              <a:schemeClr val="accent4">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29" name="Conector recto de flecha 544"/>
                        <wps:cNvCnPr>
                          <a:cxnSpLocks noChangeShapeType="1"/>
                        </wps:cNvCnPr>
                        <wps:spPr bwMode="auto">
                          <a:xfrm flipH="1">
                            <a:off x="34502" y="23733"/>
                            <a:ext cx="16571" cy="3582"/>
                          </a:xfrm>
                          <a:prstGeom prst="straightConnector1">
                            <a:avLst/>
                          </a:prstGeom>
                          <a:noFill/>
                          <a:ln w="25400">
                            <a:solidFill>
                              <a:schemeClr val="accent4">
                                <a:lumMod val="100000"/>
                                <a:lumOff val="0"/>
                              </a:schemeClr>
                            </a:solidFill>
                            <a:round/>
                            <a:headEnd/>
                            <a:tailEnd type="triangle" w="lg" len="lg"/>
                          </a:ln>
                          <a:extLst>
                            <a:ext uri="{909E8E84-426E-40DD-AFC4-6F175D3DCCD1}">
                              <a14:hiddenFill xmlns:a14="http://schemas.microsoft.com/office/drawing/2010/main">
                                <a:noFill/>
                              </a14:hiddenFill>
                            </a:ext>
                          </a:extLst>
                        </wps:spPr>
                        <wps:bodyPr/>
                      </wps:wsp>
                      <wps:wsp>
                        <wps:cNvPr id="30" name="Conector recto 545"/>
                        <wps:cNvCnPr>
                          <a:cxnSpLocks noChangeShapeType="1"/>
                        </wps:cNvCnPr>
                        <wps:spPr bwMode="auto">
                          <a:xfrm>
                            <a:off x="48519" y="19679"/>
                            <a:ext cx="0" cy="3457"/>
                          </a:xfrm>
                          <a:prstGeom prst="line">
                            <a:avLst/>
                          </a:prstGeom>
                          <a:noFill/>
                          <a:ln w="38100">
                            <a:solidFill>
                              <a:srgbClr val="8064A2"/>
                            </a:solidFill>
                            <a:prstDash val="dot"/>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0AA505D" id="Group 165" o:spid="_x0000_s1139" style="width:370.6pt;height:181.3pt;mso-position-horizontal-relative:char;mso-position-vertical-relative:line" coordsize="65816,32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">
                <v:shape id="Cuadro de texto 525" o:spid="_x0000_s1140" type="#_x0000_t202" style="position:absolute;left:31948;width:6401;height:3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crj8AA&#10;AADaAAAADwAAAGRycy9kb3ducmV2LnhtbESPQWvCQBSE7wX/w/IEb3VjwSKpq4i24MFLNb0/ss9s&#10;MPs2ZF9N/PeuIHgcZuYbZrkefKOu1MU6sIHZNANFXAZbc2WgOP28L0BFQbbYBCYDN4qwXo3elpjb&#10;0PMvXY9SqQThmKMBJ9LmWsfSkcc4DS1x8s6h8yhJdpW2HfYJ7hv9kWWf2mPNacFhS1tH5eX47w2I&#10;2M3sVnz7uP8bDrveZeUcC2Mm42HzBUpokFf42d5bA3N4XEk3QK/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0crj8AAAADaAAAADwAAAAAAAAAAAAAAAACYAgAAZHJzL2Rvd25y&#10;ZXYueG1sUEsFBgAAAAAEAAQA9QAAAIUDAAAAAA==&#10;" filled="f" stroked="f">
                  <v:textbox style="mso-fit-shape-to-text:t">
                    <w:txbxContent>
                      <w:p w14:paraId="24143B5A" w14:textId="77777777" w:rsidR="00883999" w:rsidRDefault="00883999" w:rsidP="00883999">
                        <w:pPr>
                          <w:pStyle w:val="NormalWeb"/>
                          <w:spacing w:before="0" w:after="0"/>
                          <w:jc w:val="center"/>
                          <w:rPr>
                            <w:sz w:val="24"/>
                            <w:szCs w:val="24"/>
                          </w:rPr>
                        </w:pPr>
                        <w:r>
                          <w:rPr>
                            <w:rFonts w:asciiTheme="minorHAnsi" w:hAnsi="Calibri" w:cstheme="minorBidi"/>
                            <w:color w:val="000000" w:themeColor="text1"/>
                            <w:kern w:val="24"/>
                            <w:sz w:val="22"/>
                            <w:szCs w:val="22"/>
                            <w:lang w:val="es-ES"/>
                          </w:rPr>
                          <w:t>MA</w:t>
                        </w:r>
                      </w:p>
                    </w:txbxContent>
                  </v:textbox>
                </v:shape>
                <v:shape id="Cuadro de texto 526" o:spid="_x0000_s1141" type="#_x0000_t202" style="position:absolute;left:48519;width:6402;height:3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NnOMIA&#10;AADbAAAADwAAAGRycy9kb3ducmV2LnhtbESPQWvDMAyF74P9B6PCbqvTwcrI6pbSddDDLu2yu4jV&#10;ODSWQ6w26b+fDoPdJN7Te59Wmyl25kZDbhM7WMwLMMR18i03Dqrvz+c3MFmQPXaJycGdMmzWjw8r&#10;LH0a+Ui3kzRGQziX6CCI9KW1uQ4UMc9TT6zaOQ0RRdehsX7AUcNjZ1+KYmkjtqwNAXvaBaovp2t0&#10;IOK3i3u1j/nwM319jKGoX7Fy7mk2bd/BCE3yb/67PnjFV3r9RQew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g2c4wgAAANsAAAAPAAAAAAAAAAAAAAAAAJgCAABkcnMvZG93&#10;bnJldi54bWxQSwUGAAAAAAQABAD1AAAAhwMAAAAA&#10;" filled="f" stroked="f">
                  <v:textbox style="mso-fit-shape-to-text:t">
                    <w:txbxContent>
                      <w:p w14:paraId="2455510A" w14:textId="77777777" w:rsidR="00883999" w:rsidRDefault="00883999" w:rsidP="00883999">
                        <w:pPr>
                          <w:pStyle w:val="NormalWeb"/>
                          <w:spacing w:before="0" w:after="0"/>
                          <w:jc w:val="center"/>
                          <w:rPr>
                            <w:sz w:val="24"/>
                            <w:szCs w:val="24"/>
                          </w:rPr>
                        </w:pPr>
                        <w:r>
                          <w:rPr>
                            <w:rFonts w:asciiTheme="minorHAnsi" w:hAnsi="Calibri" w:cstheme="minorBidi"/>
                            <w:color w:val="000000" w:themeColor="text1"/>
                            <w:kern w:val="24"/>
                            <w:sz w:val="22"/>
                            <w:szCs w:val="22"/>
                            <w:lang w:val="es-ES"/>
                          </w:rPr>
                          <w:t>MP</w:t>
                        </w:r>
                      </w:p>
                    </w:txbxContent>
                  </v:textbox>
                </v:shape>
                <v:shape id="Abrir llave 527" o:spid="_x0000_s1142" type="#_x0000_t87" style="position:absolute;left:13733;top:8258;width:2382;height:210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eq2sEA&#10;AADbAAAADwAAAGRycy9kb3ducmV2LnhtbERP32vCMBB+F/wfwgm+aVplY3SmxQjDgU9zA1+P5my6&#10;NZfSZFr315vBYG/38f28TTW6TlxoCK1nBfkyA0Fce9Nyo+Dj/WXxBCJEZIOdZ1JwowBVOZ1ssDD+&#10;ym90OcZGpBAOBSqwMfaFlKG25DAsfU+cuLMfHMYEh0aaAa8p3HVylWWP0mHLqcFiTztL9dfx2yn4&#10;0adc60A6rHfmbJuH/ac+nJSaz8btM4hIY/wX/7lfTZqfw+8v6QBZ3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nqtrBAAAA2wAAAA8AAAAAAAAAAAAAAAAAmAIAAGRycy9kb3du&#10;cmV2LnhtbFBLBQYAAAAABAAEAPUAAACGAwAAAAA=&#10;" adj="204" strokecolor="#c0504d [3205]" strokeweight="2pt"/>
                <v:shape id="Cuadro de texto 528" o:spid="_x0000_s1143" type="#_x0000_t202" style="position:absolute;top:13564;width:13656;height:864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7BN8EA&#10;AADbAAAADwAAAGRycy9kb3ducmV2LnhtbERPzWrCQBC+C32HZYTedJPQikY3UrSF3rTWBxiyYzYm&#10;Oxuyq6Z9erdQ8DYf3++s1oNtxZV6XztWkE4TEMSl0zVXCo7fH5M5CB+QNbaOScEPeVgXT6MV5trd&#10;+Iuuh1CJGMI+RwUmhC6X0peGLPqp64gjd3K9xRBhX0nd4y2G21ZmSTKTFmuODQY72hgqm8PFKpgn&#10;dtc0i2zv7ctv+mo2W/fenZV6Hg9vSxCBhvAQ/7s/dZyfwd8v8QBZ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7ewTfBAAAA2wAAAA8AAAAAAAAAAAAAAAAAmAIAAGRycy9kb3du&#10;cmV2LnhtbFBLBQYAAAAABAAEAPUAAACGAwAAAAA=&#10;" filled="f" stroked="f">
                  <v:textbox style="mso-fit-shape-to-text:t">
                    <w:txbxContent>
                      <w:p w14:paraId="004424F0" w14:textId="77777777" w:rsidR="00883999" w:rsidRPr="00883999" w:rsidRDefault="0092227E" w:rsidP="00883999">
                        <w:pPr>
                          <w:pStyle w:val="NormalWeb"/>
                          <w:spacing w:before="0" w:after="0"/>
                          <w:rPr>
                            <w:sz w:val="24"/>
                            <w:szCs w:val="24"/>
                          </w:rPr>
                        </w:pPr>
                        <w:r w:rsidRPr="0092227E">
                          <w:rPr>
                            <w:rFonts w:asciiTheme="minorHAnsi" w:hAnsi="Calibri" w:cstheme="minorBidi"/>
                            <w:b/>
                            <w:bCs/>
                            <w:color w:val="C0504D" w:themeColor="accent2"/>
                            <w:kern w:val="24"/>
                            <w:sz w:val="24"/>
                            <w:szCs w:val="24"/>
                            <w:lang w:val="es-ES"/>
                          </w:rPr>
                          <w:t>PHASE 6</w:t>
                        </w:r>
                      </w:p>
                      <w:p w14:paraId="5149CACD" w14:textId="77777777" w:rsidR="00883999" w:rsidRDefault="00883999" w:rsidP="00883999">
                        <w:pPr>
                          <w:pStyle w:val="NormalWeb"/>
                          <w:spacing w:before="0" w:after="0"/>
                        </w:pPr>
                        <w:r>
                          <w:rPr>
                            <w:rFonts w:asciiTheme="minorHAnsi" w:hAnsi="Calibri" w:cstheme="minorBidi"/>
                            <w:b/>
                            <w:bCs/>
                            <w:color w:val="000000" w:themeColor="text1"/>
                            <w:kern w:val="24"/>
                            <w:sz w:val="22"/>
                            <w:szCs w:val="22"/>
                            <w:lang w:val="es-ES"/>
                          </w:rPr>
                          <w:t>Uplink Test</w:t>
                        </w:r>
                      </w:p>
                      <w:p w14:paraId="16F5FC7C" w14:textId="77777777" w:rsidR="00883999" w:rsidRDefault="00883999" w:rsidP="00883999">
                        <w:pPr>
                          <w:pStyle w:val="NormalWeb"/>
                          <w:spacing w:before="0" w:after="0"/>
                        </w:pPr>
                        <w:r>
                          <w:rPr>
                            <w:rFonts w:asciiTheme="minorHAnsi" w:hAnsi="Calibri" w:cstheme="minorBidi"/>
                            <w:color w:val="000000" w:themeColor="text1"/>
                            <w:kern w:val="24"/>
                            <w:sz w:val="22"/>
                            <w:szCs w:val="22"/>
                            <w:lang w:val="es-ES"/>
                          </w:rPr>
                          <w:t>n connections</w:t>
                        </w:r>
                      </w:p>
                    </w:txbxContent>
                  </v:textbox>
                </v:shape>
                <v:line id="Conector recto 529" o:spid="_x0000_s1144" style="position:absolute;flip:x;visibility:visible;mso-wrap-style:square" from="29823,8074" to="33989,8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7hn8QAAADbAAAADwAAAGRycy9kb3ducmV2LnhtbERP22rCQBB9F/oPyxT6UnTTSkVSV9FC&#10;oSDeEm1fp9kxCWZnQ3bV6Ne7hYJvczjXGU1aU4kTNa60rOClF4EgzqwuOVewTT+7QxDOI2usLJOC&#10;CzmYjB86I4y1PfOGTonPRQhhF6OCwvs6ltJlBRl0PVsTB25vG4M+wCaXusFzCDeVfI2igTRYcmgo&#10;sKaPgrJDcjQKprPdZXX9TZfP6fptvlx87/knkko9PbbTdxCeWn8X/7u/dJjfh79fwgFyf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ruGfxAAAANsAAAAPAAAAAAAAAAAA&#10;AAAAAKECAABkcnMvZG93bnJldi54bWxQSwUGAAAAAAQABAD5AAAAkgMAAAAA&#10;" strokecolor="#f79646 [3209]">
                  <v:stroke dashstyle="3 1"/>
                </v:line>
                <v:shape id="Paralelogramo 530" o:spid="_x0000_s1145" type="#_x0000_t7" style="position:absolute;left:33050;top:9456;width:19295;height:14820;rotation:-655395fd;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m57sIA&#10;AADbAAAADwAAAGRycy9kb3ducmV2LnhtbERPS2sCMRC+C/0PYQq9uVlLEdkapRZaFA/FB8XjsBmz&#10;oZvJsom7q7++KRS8zcf3nPlycLXoqA3Ws4JJloMgLr22bBQcDx/jGYgQkTXWnknBlQIsFw+jORba&#10;97yjbh+NSCEcClRQxdgUUoayIoch8w1x4s6+dRgTbI3ULfYp3NXyOc+n0qHl1FBhQ+8VlT/7i1Ng&#10;Nt8n8/l1q7d915PvbrZZlVapp8fh7RVEpCHexf/utU7zX+Dvl3SA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bnuwgAAANsAAAAPAAAAAAAAAAAAAAAAAJgCAABkcnMvZG93&#10;bnJldi54bWxQSwUGAAAAAAQABAD1AAAAhwMAAAAA&#10;" adj="2726" fillcolor="#e4f9ff" strokecolor="#40a7c2 [3048]">
                  <v:fill color2="#9eeaff" rotate="t" colors="0 #e4f9ff;42598f #bbefff;1 #9eeaff" focus="100%" type="gradient"/>
                  <v:shadow on="t" opacity="24903f" origin=",.5" offset="0,.55556mm"/>
                </v:shape>
                <v:shape id="Conector recto de flecha 531" o:spid="_x0000_s1146" type="#_x0000_t32" style="position:absolute;left:34502;top:14415;width:16571;height:34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S+68IAAADbAAAADwAAAGRycy9kb3ducmV2LnhtbERPS4vCMBC+L/gfwgjetqmii3SNIhbF&#10;gxcfB4+zzWxbtpnUJtbqrzeCsLf5+J4zW3SmEi01rrSsYBjFIIgzq0vOFZyO688pCOeRNVaWScGd&#10;HCzmvY8ZJtreeE/twecihLBLUEHhfZ1I6bKCDLrI1sSB+7WNQR9gk0vd4C2Em0qO4vhLGiw5NBRY&#10;06qg7O9wNQp+2mwtU96c74/lbiXT9JyPLmOlBv1u+Q3CU+f/xW/3Vof5E3j9Eg6Q8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LS+68IAAADbAAAADwAAAAAAAAAAAAAA&#10;AAChAgAAZHJzL2Rvd25yZXYueG1sUEsFBgAAAAAEAAQA+QAAAJADAAAAAA==&#10;" strokecolor="#8064a2 [3207]" strokeweight="2pt">
                  <v:stroke endarrow="block" endarrowwidth="wide" endarrowlength="long"/>
                </v:shape>
                <v:line id="Conector recto 532" o:spid="_x0000_s1147" style="position:absolute;visibility:visible;mso-wrap-style:square" from="34400,3037" to="34502,32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pdS8QAAADbAAAADwAAAGRycy9kb3ducmV2LnhtbESPQWvDMAyF74P+B6PCbqvTEbI2jVPa&#10;wWCnwLpR2puI1SQ0loPtNem/nweD3STe0/ueiu1kenEj5zvLCpaLBARxbXXHjYKvz7enFQgfkDX2&#10;lknBnTxsy9lDgbm2I3/Q7RAaEUPY56igDWHIpfR1Swb9wg7EUbtYZzDE1TVSOxxjuOnlc5Jk0mDH&#10;kdDiQK8t1dfDt4lctzbpMWVzrsaX+yndV+usqpR6nE+7DYhAU/g3/12/61g/g99f4gC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6l1LxAAAANsAAAAPAAAAAAAAAAAA&#10;AAAAAKECAABkcnMvZG93bnJldi54bWxQSwUGAAAAAAQABAD5AAAAkgMAAAAA&#10;" strokecolor="black [3200]" strokeweight="2pt"/>
                <v:line id="Conector recto 533" o:spid="_x0000_s1148" style="position:absolute;visibility:visible;mso-wrap-style:square" from="51073,3037" to="51073,32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b40MQAAADbAAAADwAAAGRycy9kb3ducmV2LnhtbESPQWvCQBCF70L/wzIFb2ZTCVpTV6mC&#10;4CmgltLehuw0Cc3Oht3VxH/vCoK3Gd6b971ZrgfTigs531hW8JakIIhLqxuuFHyddpN3ED4ga2wt&#10;k4IreVivXkZLzLXt+UCXY6hEDGGfo4I6hC6X0pc1GfSJ7Yij9medwRBXV0ntsI/hppXTNJ1Jgw1H&#10;Qo0dbWsq/49nE7luYbLvjM1v0c+vP9mmWMyKQqnx6/D5ASLQEJ7mx/Vex/pzuP8SB5C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pvjQxAAAANsAAAAPAAAAAAAAAAAA&#10;AAAAAKECAABkcnMvZG93bnJldi54bWxQSwUGAAAAAAQABAD5AAAAkgMAAAAA&#10;" strokecolor="black [3200]" strokeweight="2pt"/>
                <v:shape id="Cuadro de texto 534" o:spid="_x0000_s1149" type="#_x0000_t202" style="position:absolute;left:16455;top:13617;width:14616;height:8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VrPsIA&#10;AADbAAAADwAAAGRycy9kb3ducmV2LnhtbESPQWvDMAyF74P9B6PCbqvTwcrI6pbSddDDLu2yu4jV&#10;ODSWQ6w26b+fDoPdJN7Te59Wmyl25kZDbhM7WMwLMMR18i03Dqrvz+c3MFmQPXaJycGdMmzWjw8r&#10;LH0a+Ui3kzRGQziX6CCI9KW1uQ4UMc9TT6zaOQ0RRdehsX7AUcNjZ1+KYmkjtqwNAXvaBaovp2t0&#10;IOK3i3u1j/nwM319jKGoX7Fy7mk2bd/BCE3yb/67PnjFV1j9RQew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9Ws+wgAAANsAAAAPAAAAAAAAAAAAAAAAAJgCAABkcnMvZG93&#10;bnJldi54bWxQSwUGAAAAAAQABAD1AAAAhwMAAAAA&#10;" filled="f" stroked="f">
                  <v:textbox style="mso-fit-shape-to-text:t">
                    <w:txbxContent>
                      <w:p w14:paraId="40236CF0" w14:textId="77777777" w:rsidR="00883999" w:rsidRDefault="00883999" w:rsidP="00883999">
                        <w:pPr>
                          <w:pStyle w:val="NormalWeb"/>
                          <w:spacing w:before="0" w:after="0"/>
                          <w:jc w:val="right"/>
                          <w:rPr>
                            <w:sz w:val="24"/>
                            <w:szCs w:val="24"/>
                          </w:rPr>
                        </w:pPr>
                        <w:r>
                          <w:rPr>
                            <w:rFonts w:asciiTheme="minorHAnsi" w:hAnsi="Calibri" w:cstheme="minorBidi"/>
                            <w:color w:val="000000" w:themeColor="text1"/>
                            <w:kern w:val="24"/>
                            <w:sz w:val="22"/>
                            <w:szCs w:val="22"/>
                            <w:lang w:val="es-ES"/>
                          </w:rPr>
                          <w:t xml:space="preserve">Uplink subtest </w:t>
                        </w:r>
                      </w:p>
                      <w:p w14:paraId="2A17126C" w14:textId="77777777" w:rsidR="00883999" w:rsidRDefault="00883999" w:rsidP="00883999">
                        <w:pPr>
                          <w:pStyle w:val="NormalWeb"/>
                          <w:spacing w:before="0" w:after="0"/>
                          <w:jc w:val="right"/>
                        </w:pPr>
                        <w:r>
                          <w:rPr>
                            <w:rFonts w:asciiTheme="minorHAnsi" w:hAnsi="Calibri" w:cstheme="minorBidi"/>
                            <w:color w:val="000000" w:themeColor="text1"/>
                            <w:kern w:val="24"/>
                            <w:sz w:val="22"/>
                            <w:szCs w:val="22"/>
                            <w:lang w:val="es-ES"/>
                          </w:rPr>
                          <w:t xml:space="preserve">duration time </w:t>
                        </w:r>
                      </w:p>
                      <w:p w14:paraId="522A8DE7" w14:textId="77777777" w:rsidR="00883999" w:rsidRDefault="00883999" w:rsidP="00883999">
                        <w:pPr>
                          <w:pStyle w:val="NormalWeb"/>
                          <w:spacing w:before="0" w:after="0"/>
                          <w:jc w:val="right"/>
                        </w:pPr>
                        <w:r>
                          <w:rPr>
                            <w:rFonts w:asciiTheme="minorHAnsi" w:hAnsi="Calibri" w:cstheme="minorBidi"/>
                            <w:b/>
                            <w:bCs/>
                            <w:color w:val="000000" w:themeColor="text1"/>
                            <w:kern w:val="24"/>
                            <w:sz w:val="22"/>
                            <w:szCs w:val="22"/>
                            <w:lang w:val="es-ES"/>
                          </w:rPr>
                          <w:t xml:space="preserve">Tu  </w:t>
                        </w:r>
                      </w:p>
                    </w:txbxContent>
                  </v:textbox>
                </v:shape>
                <v:shape id="Conector recto de flecha 535" o:spid="_x0000_s1150" type="#_x0000_t32" style="position:absolute;left:32215;top:8258;width:0;height:2140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DdCMAAAADbAAAADwAAAGRycy9kb3ducmV2LnhtbERPS2vCQBC+C/6HZQq9iG4q2NjUVawg&#10;Cj35AK9DdvKg2dmQncb033cPgseP773aDK5RPXWh9mzgbZaAIs69rbk0cL3sp0tQQZAtNp7JwB8F&#10;2KzHoxVm1t/5RP1ZShVDOGRooBJpM61DXpHDMPMtceQK3zmUCLtS2w7vMdw1ep4k79phzbGhwpZ2&#10;FeU/519nQHjxIen3bn/zk9QX6aH4Ora9Ma8vw/YTlNAgT/HDfbQG5nF9/BJ/gF7/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2g3QjAAAAA2wAAAA8AAAAAAAAAAAAAAAAA&#10;oQIAAGRycy9kb3ducmV2LnhtbFBLBQYAAAAABAAEAPkAAACOAwAAAAA=&#10;" strokecolor="#f79646" strokeweight="2pt">
                  <v:stroke startarrow="block" startarrowwidth="wide" endarrow="block" endarrowwidth="wide"/>
                </v:shape>
                <v:line id="Conector recto 536" o:spid="_x0000_s1151" style="position:absolute;flip:x;visibility:visible;mso-wrap-style:square" from="29823,29661" to="33989,29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wQzsYAAADbAAAADwAAAGRycy9kb3ducmV2LnhtbESPQWvCQBSE7wX/w/IEL0U3CkqJrmIF&#10;QZBaa9ReX7PPJDT7NmRXjf76bkHwOMzMN8xk1phSXKh2hWUF/V4Egji1uuBMwT5Zdt9AOI+ssbRM&#10;Cm7kYDZtvUww1vbKX3TZ+UwECLsYFeTeV7GULs3JoOvZijh4J1sb9EHWmdQ1XgPclHIQRSNpsOCw&#10;kGNFi5zS393ZKJi/H26f959k85psh+vNx/HE35FUqtNu5mMQnhr/DD/aK61g0If/L+EHyO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cEM7GAAAA2wAAAA8AAAAAAAAA&#10;AAAAAAAAoQIAAGRycy9kb3ducmV2LnhtbFBLBQYAAAAABAAEAPkAAACUAwAAAAA=&#10;" strokecolor="#f79646 [3209]">
                  <v:stroke dashstyle="3 1"/>
                </v:line>
                <v:shape id="Cuadro de texto 537" o:spid="_x0000_s1152" type="#_x0000_t202" style="position:absolute;left:52212;top:16012;width:13604;height:10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GWacEA&#10;AADbAAAADwAAAGRycy9kb3ducmV2LnhtbESPQWvCQBSE7wX/w/IEb3VjwFJSVxGt4MFLbXp/ZJ/Z&#10;YPZtyL6a+O9dodDjMDPfMKvN6Ft1oz42gQ0s5hko4irYhmsD5ffh9R1UFGSLbWAycKcIm/XkZYWF&#10;DQN/0e0stUoQjgUacCJdoXWsHHmM89ARJ+8Seo+SZF9r2+OQ4L7VeZa9aY8NpwWHHe0cVdfzrzcg&#10;YreLe/np4/FnPO0Hl1VLLI2ZTcftByihUf7Df+2jNZDn8PySfoBe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xlmnBAAAA2wAAAA8AAAAAAAAAAAAAAAAAmAIAAGRycy9kb3du&#10;cmV2LnhtbFBLBQYAAAAABAAEAPUAAACGAwAAAAA=&#10;" filled="f" stroked="f">
                  <v:textbox style="mso-fit-shape-to-text:t">
                    <w:txbxContent>
                      <w:p w14:paraId="29098356" w14:textId="77777777" w:rsidR="00883999" w:rsidRDefault="00883999" w:rsidP="00883999">
                        <w:pPr>
                          <w:pStyle w:val="NormalWeb"/>
                          <w:spacing w:before="0" w:after="0"/>
                          <w:rPr>
                            <w:sz w:val="24"/>
                            <w:szCs w:val="24"/>
                          </w:rPr>
                        </w:pPr>
                        <w:r w:rsidRPr="00406CFB">
                          <w:rPr>
                            <w:rFonts w:asciiTheme="minorHAnsi" w:hAnsi="Calibri" w:cstheme="minorBidi"/>
                            <w:color w:val="000000" w:themeColor="text1"/>
                            <w:kern w:val="24"/>
                            <w:sz w:val="22"/>
                            <w:szCs w:val="22"/>
                          </w:rPr>
                          <w:t xml:space="preserve">MP sends </w:t>
                        </w:r>
                      </w:p>
                      <w:p w14:paraId="6D0054FA" w14:textId="77777777" w:rsidR="00883999" w:rsidRDefault="00883999" w:rsidP="00883999">
                        <w:pPr>
                          <w:pStyle w:val="NormalWeb"/>
                          <w:spacing w:before="0" w:after="0"/>
                        </w:pPr>
                        <w:r w:rsidRPr="00406CFB">
                          <w:rPr>
                            <w:rFonts w:asciiTheme="minorHAnsi" w:hAnsi="Calibri" w:cstheme="minorBidi"/>
                            <w:color w:val="000000" w:themeColor="text1"/>
                            <w:kern w:val="24"/>
                            <w:sz w:val="22"/>
                            <w:szCs w:val="22"/>
                          </w:rPr>
                          <w:t>reference data</w:t>
                        </w:r>
                      </w:p>
                      <w:p w14:paraId="40C8F9C0" w14:textId="77777777" w:rsidR="00883999" w:rsidRDefault="00883999" w:rsidP="00883999">
                        <w:pPr>
                          <w:pStyle w:val="NormalWeb"/>
                          <w:spacing w:before="0" w:after="0"/>
                        </w:pPr>
                        <w:r w:rsidRPr="00406CFB">
                          <w:rPr>
                            <w:rFonts w:asciiTheme="minorHAnsi" w:hAnsi="Calibri" w:cstheme="minorBidi"/>
                            <w:color w:val="000000" w:themeColor="text1"/>
                            <w:kern w:val="24"/>
                            <w:sz w:val="22"/>
                            <w:szCs w:val="22"/>
                          </w:rPr>
                          <w:t>to the MA</w:t>
                        </w:r>
                      </w:p>
                    </w:txbxContent>
                  </v:textbox>
                </v:shape>
                <v:shape id="Conector recto de flecha 538" o:spid="_x0000_s1153" type="#_x0000_t32" style="position:absolute;left:34502;top:7691;width:16571;height:31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MnhcUAAADbAAAADwAAAGRycy9kb3ducmV2LnhtbESPQWsCMRSE74X+h/AKvdWsLtSyGkVK&#10;S5eCQtVLb4/Nc3dx8xKS6K799UYQehxm5htmvhxMJ87kQ2tZwXiUgSCurG65VrDffb68gQgRWWNn&#10;mRRcKMBy8fgwx0Lbnn/ovI21SBAOBSpoYnSFlKFqyGAYWUecvIP1BmOSvpbaY5/gppOTLHuVBltO&#10;Cw06em+oOm5PRsFp1W9yd9n5/fSbf8vS5eu/jy+lnp+G1QxEpCH+h+/tUiuY5HD7kn6AX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wMnhcUAAADbAAAADwAAAAAAAAAA&#10;AAAAAAChAgAAZHJzL2Rvd25yZXYueG1sUEsFBgAAAAAEAAQA+QAAAJMDAAAAAA==&#10;" strokecolor="black [3200]" strokeweight="2pt">
                  <v:stroke endarrow="block" endarrowwidth="wide" endarrowlength="long"/>
                </v:shape>
                <v:shape id="Cuadro de texto 539" o:spid="_x0000_s1154" type="#_x0000_t202" style="position:absolute;left:38624;top:5862;width:8321;height:3658;rotation:730106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F6l8UA&#10;AADbAAAADwAAAGRycy9kb3ducmV2LnhtbESPwWrDMBBE74X8g9hCLqGWY0IJruVQEgql0EPi5NDb&#10;Yq0tU2tlLCVx+vVVoNDjMDtvdorNZHtxodF3jhUskxQEce10x62CY/X2tAbhA7LG3jEpuJGHTTl7&#10;KDDX7sp7uhxCKyKEfY4KTAhDLqWvDVn0iRuIo9e40WKIcmylHvEa4baXWZo+S4sdxwaDA20N1d+H&#10;s41v6IX/wu1P25w+PxY7GUyVub1S88fp9QVEoCn8H/+l37WCbAX3LREAsv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UXqXxQAAANsAAAAPAAAAAAAAAAAAAAAAAJgCAABkcnMv&#10;ZG93bnJldi54bWxQSwUGAAAAAAQABAD1AAAAigMAAAAA&#10;" filled="f" stroked="f">
                  <v:textbox style="mso-fit-shape-to-text:t">
                    <w:txbxContent>
                      <w:p w14:paraId="29C7CA30" w14:textId="77777777" w:rsidR="00883999" w:rsidRDefault="00883999" w:rsidP="00883999">
                        <w:pPr>
                          <w:pStyle w:val="NormalWeb"/>
                          <w:spacing w:before="0" w:after="0"/>
                          <w:rPr>
                            <w:sz w:val="24"/>
                            <w:szCs w:val="24"/>
                          </w:rPr>
                        </w:pPr>
                        <w:r>
                          <w:rPr>
                            <w:rFonts w:asciiTheme="minorHAnsi" w:hAnsi="Calibri" w:cstheme="minorBidi"/>
                            <w:color w:val="000000" w:themeColor="text1"/>
                            <w:kern w:val="24"/>
                            <w:sz w:val="22"/>
                            <w:szCs w:val="22"/>
                            <w:lang w:val="es-ES"/>
                          </w:rPr>
                          <w:t>Upload</w:t>
                        </w:r>
                      </w:p>
                    </w:txbxContent>
                  </v:textbox>
                </v:shape>
                <v:shape id="Conector recto de flecha 540" o:spid="_x0000_s1155" type="#_x0000_t32" style="position:absolute;left:34502;top:22842;width:16571;height:31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YaasYAAADbAAAADwAAAGRycy9kb3ducmV2LnhtbESPT2sCMRTE74V+h/AK3mq2ilVWo0ip&#10;uBQq+Ofi7bF57i7dvIQkums/fVMo9DjMzG+Yxao3rbiRD41lBS/DDARxaXXDlYLTcfM8AxEissbW&#10;Mim4U4DV8vFhgbm2He/pdoiVSBAOOSqoY3S5lKGsyWAYWkecvIv1BmOSvpLaY5fgppWjLHuVBhtO&#10;CzU6equp/DpcjYLrutuN3f3oT9MPPheFG39+v2+VGjz16zmISH38D/+1C61gNIHfL+kH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mGmrGAAAA2wAAAA8AAAAAAAAA&#10;AAAAAAAAoQIAAGRycy9kb3ducmV2LnhtbFBLBQYAAAAABAAEAPkAAACUAwAAAAA=&#10;" strokecolor="black [3200]" strokeweight="2pt">
                  <v:stroke endarrow="block" endarrowwidth="wide" endarrowlength="long"/>
                </v:shape>
                <v:shape id="Cuadro de texto 541" o:spid="_x0000_s1156" type="#_x0000_t202" style="position:absolute;left:35572;top:9029;width:13835;height:6047;rotation:730106fd;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9Be8MA&#10;AADbAAAADwAAAGRycy9kb3ducmV2LnhtbESPT6vCMBDE74LfIazgRTS1B5FqFPHxQAQP/nmHd1ua&#10;tSk2m9JErX56Iwgeh9n5zc582dpK3KjxpWMF41ECgjh3uuRCwen4O5yC8AFZY+WYFDzIw3LR7cwx&#10;0+7Oe7odQiEihH2GCkwIdSalzw1Z9CNXE0fv7BqLIcqmkLrBe4TbSqZJMpEWS44NBmtaG8ovh6uN&#10;b+iB/8f1szj/7baDHxnMMXV7pfq9djUDEagN3+NPeqMVpBN4b4kA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9Be8MAAADbAAAADwAAAAAAAAAAAAAAAACYAgAAZHJzL2Rv&#10;d25yZXYueG1sUEsFBgAAAAAEAAQA9QAAAIgDAAAAAA==&#10;" filled="f" stroked="f">
                  <v:textbox style="mso-fit-shape-to-text:t">
                    <w:txbxContent>
                      <w:p w14:paraId="6B18BB78" w14:textId="77777777" w:rsidR="00883999" w:rsidRDefault="00883999" w:rsidP="00883999">
                        <w:pPr>
                          <w:pStyle w:val="NormalWeb"/>
                          <w:spacing w:before="0" w:after="0"/>
                          <w:jc w:val="center"/>
                          <w:rPr>
                            <w:sz w:val="24"/>
                            <w:szCs w:val="24"/>
                          </w:rPr>
                        </w:pPr>
                        <w:r>
                          <w:rPr>
                            <w:rFonts w:asciiTheme="minorHAnsi" w:hAnsi="Calibri" w:cstheme="minorBidi"/>
                            <w:color w:val="000000" w:themeColor="text1"/>
                            <w:kern w:val="24"/>
                            <w:sz w:val="22"/>
                            <w:szCs w:val="22"/>
                            <w:lang w:val="es-ES"/>
                          </w:rPr>
                          <w:t>Incompresible</w:t>
                        </w:r>
                      </w:p>
                      <w:p w14:paraId="2EDCD2D2" w14:textId="77777777" w:rsidR="00883999" w:rsidRDefault="00883999" w:rsidP="00883999">
                        <w:pPr>
                          <w:pStyle w:val="NormalWeb"/>
                          <w:spacing w:before="0" w:after="0"/>
                          <w:jc w:val="center"/>
                        </w:pPr>
                        <w:r>
                          <w:rPr>
                            <w:rFonts w:asciiTheme="minorHAnsi" w:hAnsi="Calibri" w:cstheme="minorBidi"/>
                            <w:color w:val="000000" w:themeColor="text1"/>
                            <w:kern w:val="24"/>
                            <w:sz w:val="22"/>
                            <w:szCs w:val="22"/>
                            <w:lang w:val="es-ES"/>
                          </w:rPr>
                          <w:t>Data</w:t>
                        </w:r>
                      </w:p>
                    </w:txbxContent>
                  </v:textbox>
                </v:shape>
                <v:shape id="Conector recto de flecha 542" o:spid="_x0000_s1157" type="#_x0000_t32" style="position:absolute;left:34672;top:18141;width:16401;height:3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ZPusMAAADbAAAADwAAAGRycy9kb3ducmV2LnhtbESPQYvCMBSE78L+h/AWvGm6RVS6RhGL&#10;4sHLqgePb5tnW2xeuk2s1V+/EQSPw8x8w8wWnalES40rLSv4GkYgiDOrS84VHA/rwRSE88gaK8uk&#10;4E4OFvOP3gwTbW/8Q+3e5yJA2CWooPC+TqR0WUEG3dDWxME728agD7LJpW7wFuCmknEUjaXBksNC&#10;gTWtCsou+6tR8Ntma5ny5nR/LHcrmaanPP4bKdX/7JbfIDx1/h1+tbdaQTyB55fwA+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VGT7rDAAAA2wAAAA8AAAAAAAAAAAAA&#10;AAAAoQIAAGRycy9kb3ducmV2LnhtbFBLBQYAAAAABAAEAPkAAACRAwAAAAA=&#10;" strokecolor="#8064a2 [3207]" strokeweight="2pt">
                  <v:stroke endarrow="block" endarrowwidth="wide" endarrowlength="long"/>
                </v:shape>
                <v:shape id="Conector recto de flecha 543" o:spid="_x0000_s1158" type="#_x0000_t32" style="position:absolute;left:34672;top:26304;width:16401;height:350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nbyMEAAADbAAAADwAAAGRycy9kb3ducmV2LnhtbERPy4rCMBTdC/5DuAOz03SKiFRjKRbF&#10;xWx8LFxemzttmeamNrHW+frJQnB5OO9VOphG9NS52rKCr2kEgriwuuZSwfm0nSxAOI+ssbFMCp7k&#10;IF2PRytMtH3wgfqjL0UIYZeggsr7NpHSFRUZdFPbEgfux3YGfYBdKXWHjxBuGhlH0VwarDk0VNjS&#10;pqLi93g3Cq59sZU57y7Pv+x7I/P8Usa3mVKfH0O2BOFp8G/xy73XCuIwNnwJP0Cu/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2dvIwQAAANsAAAAPAAAAAAAAAAAAAAAA&#10;AKECAABkcnMvZG93bnJldi54bWxQSwUGAAAAAAQABAD5AAAAjwMAAAAA&#10;" strokecolor="#8064a2 [3207]" strokeweight="2pt">
                  <v:stroke endarrow="block" endarrowwidth="wide" endarrowlength="long"/>
                </v:shape>
                <v:shape id="Conector recto de flecha 544" o:spid="_x0000_s1159" type="#_x0000_t32" style="position:absolute;left:34502;top:23733;width:16571;height:358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U8MAAADbAAAADwAAAGRycy9kb3ducmV2LnhtbESPQYvCMBSE78L+h/AWvGm6RUS7RhGL&#10;4sHLqgePb5tnW2xeuk2s1V+/EQSPw8x8w8wWnalES40rLSv4GkYgiDOrS84VHA/rwQSE88gaK8uk&#10;4E4OFvOP3gwTbW/8Q+3e5yJA2CWooPC+TqR0WUEG3dDWxME728agD7LJpW7wFuCmknEUjaXBksNC&#10;gTWtCsou+6tR8Ntma5ny5nR/LHcrmaanPP4bKdX/7JbfIDx1/h1+tbdaQTyF55fwA+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VflPDAAAA2wAAAA8AAAAAAAAAAAAA&#10;AAAAoQIAAGRycy9kb3ducmV2LnhtbFBLBQYAAAAABAAEAPkAAACRAwAAAAA=&#10;" strokecolor="#8064a2 [3207]" strokeweight="2pt">
                  <v:stroke endarrow="block" endarrowwidth="wide" endarrowlength="long"/>
                </v:shape>
                <v:line id="Conector recto 545" o:spid="_x0000_s1160" style="position:absolute;visibility:visible;mso-wrap-style:square" from="48519,19679" to="48519,23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o20cIAAADbAAAADwAAAGRycy9kb3ducmV2LnhtbERPTWvCQBC9F/wPywheim5MoZTUVcRS&#10;CB4qjZVeh+w0Cc3Optmtif/eOQgeH+97tRldq87Uh8azgeUiAUVcettwZeDr+D5/ARUissXWMxm4&#10;UIDNevKwwsz6gT/pXMRKSQiHDA3UMXaZ1qGsyWFY+I5YuB/fO4wC+0rbHgcJd61Ok+RZO2xYGmrs&#10;aFdT+Vv8O+mtOD185+m+OH0Mj8flJU/f/nJjZtNx+woq0hjv4ps7twaeZL18kR+g1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Uo20cIAAADbAAAADwAAAAAAAAAAAAAA&#10;AAChAgAAZHJzL2Rvd25yZXYueG1sUEsFBgAAAAAEAAQA+QAAAJADAAAAAA==&#10;" strokecolor="#8064a2" strokeweight="3pt">
                  <v:stroke dashstyle="dot"/>
                </v:line>
                <w10:anchorlock/>
              </v:group>
            </w:pict>
          </mc:Fallback>
        </mc:AlternateContent>
      </w:r>
    </w:p>
    <w:p w14:paraId="5D4BD909" w14:textId="465AF85E" w:rsidR="000D47C0" w:rsidRDefault="0043646B">
      <w:pPr>
        <w:pStyle w:val="ListParagraph"/>
        <w:tabs>
          <w:tab w:val="clear" w:pos="1191"/>
          <w:tab w:val="clear" w:pos="1588"/>
          <w:tab w:val="left" w:pos="567"/>
          <w:tab w:val="left" w:pos="1134"/>
        </w:tabs>
        <w:ind w:left="0"/>
        <w:jc w:val="center"/>
      </w:pPr>
      <w:r>
        <w:rPr>
          <w:rStyle w:val="hps"/>
          <w:b/>
        </w:rPr>
        <w:t xml:space="preserve">Figure </w:t>
      </w:r>
      <w:r w:rsidR="00C86FB0">
        <w:rPr>
          <w:rStyle w:val="hps"/>
          <w:b/>
        </w:rPr>
        <w:t>6</w:t>
      </w:r>
      <w:r w:rsidRPr="00B94500">
        <w:rPr>
          <w:rStyle w:val="hps"/>
          <w:b/>
        </w:rPr>
        <w:t>.</w:t>
      </w:r>
      <w:r>
        <w:rPr>
          <w:rStyle w:val="hps"/>
        </w:rPr>
        <w:t xml:space="preserve"> Sample diagram of phase </w:t>
      </w:r>
      <w:r w:rsidR="00C86FB0">
        <w:rPr>
          <w:rStyle w:val="hps"/>
        </w:rPr>
        <w:t>6</w:t>
      </w:r>
      <w:r>
        <w:rPr>
          <w:rStyle w:val="hps"/>
        </w:rPr>
        <w:t xml:space="preserve"> of measurement algorithm</w:t>
      </w:r>
    </w:p>
    <w:p w14:paraId="41D208EF" w14:textId="77777777" w:rsidR="00AB622B" w:rsidRDefault="00AB622B" w:rsidP="00AB622B">
      <w:pPr>
        <w:pStyle w:val="Heading1"/>
        <w:numPr>
          <w:ilvl w:val="2"/>
          <w:numId w:val="30"/>
        </w:numPr>
        <w:tabs>
          <w:tab w:val="clear" w:pos="794"/>
          <w:tab w:val="clear" w:pos="1191"/>
          <w:tab w:val="left" w:pos="426"/>
          <w:tab w:val="left" w:pos="568"/>
        </w:tabs>
        <w:spacing w:after="120"/>
        <w:ind w:left="709"/>
        <w:rPr>
          <w:lang w:eastAsia="de-AT"/>
        </w:rPr>
      </w:pPr>
      <w:bookmarkStart w:id="28" w:name="_Toc434496980"/>
      <w:r w:rsidRPr="007445ED">
        <w:t xml:space="preserve">Phase </w:t>
      </w:r>
      <w:r>
        <w:t>7</w:t>
      </w:r>
      <w:r w:rsidRPr="007445ED">
        <w:t xml:space="preserve">: </w:t>
      </w:r>
      <w:r>
        <w:t>Finalization</w:t>
      </w:r>
      <w:bookmarkEnd w:id="28"/>
    </w:p>
    <w:p w14:paraId="31AD8A6C" w14:textId="77777777" w:rsidR="00AB622B" w:rsidRDefault="00AB622B" w:rsidP="00AB622B">
      <w:pPr>
        <w:rPr>
          <w:lang w:eastAsia="de-AT"/>
        </w:rPr>
      </w:pPr>
      <w:r>
        <w:rPr>
          <w:lang w:eastAsia="de-AT"/>
        </w:rPr>
        <w:t>After finishing all tests, the Measurement Agent sends the collected data to the Collector. All results and additional information on the Measurement Agent are transferred directly to the Collector. Both datasets are then compared by the Collector to check the quality and integrity of the result. All tests, successful or unsuccessful, are stored by the Collector.</w:t>
      </w:r>
    </w:p>
    <w:p w14:paraId="69A423A7" w14:textId="2AF70152" w:rsidR="000D47C0" w:rsidRDefault="00AB622B">
      <w:pPr>
        <w:pStyle w:val="Heading2"/>
        <w:numPr>
          <w:ilvl w:val="2"/>
          <w:numId w:val="30"/>
        </w:numPr>
        <w:ind w:left="709"/>
      </w:pPr>
      <w:bookmarkStart w:id="29" w:name="_Toc400544586"/>
      <w:bookmarkStart w:id="30" w:name="_Toc404698773"/>
      <w:bookmarkStart w:id="31" w:name="_Toc421866921"/>
      <w:bookmarkStart w:id="32" w:name="_Toc434496981"/>
      <w:r>
        <w:t>Measurement of Data</w:t>
      </w:r>
      <w:bookmarkEnd w:id="29"/>
      <w:bookmarkEnd w:id="30"/>
      <w:bookmarkEnd w:id="31"/>
      <w:bookmarkEnd w:id="32"/>
    </w:p>
    <w:p w14:paraId="58F8B660" w14:textId="77777777" w:rsidR="000D47C0" w:rsidRDefault="00AB622B">
      <w:pPr>
        <w:spacing w:after="120"/>
        <w:jc w:val="both"/>
        <w:rPr>
          <w:szCs w:val="24"/>
          <w:lang w:eastAsia="de-AT"/>
        </w:rPr>
      </w:pPr>
      <w:r w:rsidRPr="00045D05">
        <w:rPr>
          <w:szCs w:val="24"/>
          <w:lang w:eastAsia="de-AT"/>
        </w:rPr>
        <w:t>As far as it is available, the following information is stored for each completed test:</w:t>
      </w:r>
    </w:p>
    <w:p w14:paraId="5879729D" w14:textId="77777777" w:rsidR="000D47C0" w:rsidRDefault="0092227E">
      <w:pPr>
        <w:pStyle w:val="B1"/>
        <w:numPr>
          <w:ilvl w:val="0"/>
          <w:numId w:val="42"/>
        </w:numPr>
        <w:spacing w:before="120"/>
        <w:jc w:val="both"/>
        <w:rPr>
          <w:sz w:val="24"/>
          <w:szCs w:val="24"/>
        </w:rPr>
      </w:pPr>
      <w:r w:rsidRPr="0092227E">
        <w:rPr>
          <w:sz w:val="24"/>
          <w:szCs w:val="24"/>
        </w:rPr>
        <w:t>Test UUID</w:t>
      </w:r>
      <w:r w:rsidRPr="0092227E">
        <w:rPr>
          <w:sz w:val="24"/>
          <w:szCs w:val="24"/>
          <w:lang w:val="fr-FR"/>
        </w:rPr>
        <w:t>.</w:t>
      </w:r>
    </w:p>
    <w:p w14:paraId="462EE6E6" w14:textId="77777777" w:rsidR="000D47C0" w:rsidRDefault="0092227E">
      <w:pPr>
        <w:pStyle w:val="B1"/>
        <w:numPr>
          <w:ilvl w:val="0"/>
          <w:numId w:val="42"/>
        </w:numPr>
        <w:spacing w:before="120"/>
        <w:jc w:val="both"/>
        <w:rPr>
          <w:sz w:val="24"/>
          <w:szCs w:val="24"/>
        </w:rPr>
      </w:pPr>
      <w:r w:rsidRPr="0092227E">
        <w:rPr>
          <w:sz w:val="24"/>
          <w:szCs w:val="24"/>
        </w:rPr>
        <w:t>Date and time</w:t>
      </w:r>
      <w:r w:rsidRPr="0092227E">
        <w:rPr>
          <w:sz w:val="24"/>
          <w:szCs w:val="24"/>
          <w:lang w:val="fr-FR"/>
        </w:rPr>
        <w:t>.</w:t>
      </w:r>
    </w:p>
    <w:p w14:paraId="105CD4AF" w14:textId="77777777" w:rsidR="000D47C0" w:rsidRDefault="0092227E">
      <w:pPr>
        <w:pStyle w:val="B1"/>
        <w:numPr>
          <w:ilvl w:val="0"/>
          <w:numId w:val="42"/>
        </w:numPr>
        <w:spacing w:before="120"/>
        <w:jc w:val="both"/>
        <w:rPr>
          <w:sz w:val="24"/>
          <w:szCs w:val="24"/>
        </w:rPr>
      </w:pPr>
      <w:r w:rsidRPr="0092227E">
        <w:rPr>
          <w:sz w:val="24"/>
          <w:szCs w:val="24"/>
        </w:rPr>
        <w:t>Latency</w:t>
      </w:r>
      <w:r w:rsidRPr="0092227E">
        <w:rPr>
          <w:sz w:val="24"/>
          <w:szCs w:val="24"/>
          <w:lang w:val="fr-FR"/>
        </w:rPr>
        <w:t>.</w:t>
      </w:r>
    </w:p>
    <w:p w14:paraId="5457E9DB" w14:textId="77777777" w:rsidR="000D47C0" w:rsidRDefault="0092227E">
      <w:pPr>
        <w:pStyle w:val="B1"/>
        <w:numPr>
          <w:ilvl w:val="0"/>
          <w:numId w:val="42"/>
        </w:numPr>
        <w:spacing w:before="120"/>
        <w:jc w:val="both"/>
        <w:rPr>
          <w:sz w:val="24"/>
          <w:szCs w:val="24"/>
        </w:rPr>
      </w:pPr>
      <w:r w:rsidRPr="0092227E">
        <w:rPr>
          <w:sz w:val="24"/>
          <w:szCs w:val="24"/>
        </w:rPr>
        <w:t>Uplink capacity</w:t>
      </w:r>
      <w:r w:rsidRPr="0092227E">
        <w:rPr>
          <w:sz w:val="24"/>
          <w:szCs w:val="24"/>
          <w:lang w:val="fr-FR"/>
        </w:rPr>
        <w:t>.</w:t>
      </w:r>
    </w:p>
    <w:p w14:paraId="4BB35DCF" w14:textId="77777777" w:rsidR="000D47C0" w:rsidRDefault="0092227E">
      <w:pPr>
        <w:pStyle w:val="B1"/>
        <w:numPr>
          <w:ilvl w:val="0"/>
          <w:numId w:val="42"/>
        </w:numPr>
        <w:spacing w:before="120"/>
        <w:jc w:val="both"/>
        <w:rPr>
          <w:sz w:val="24"/>
          <w:szCs w:val="24"/>
        </w:rPr>
      </w:pPr>
      <w:r w:rsidRPr="0092227E">
        <w:rPr>
          <w:sz w:val="24"/>
          <w:szCs w:val="24"/>
        </w:rPr>
        <w:t>Downlink capacity</w:t>
      </w:r>
      <w:r w:rsidRPr="0092227E">
        <w:rPr>
          <w:sz w:val="24"/>
          <w:szCs w:val="24"/>
          <w:lang w:val="fr-FR"/>
        </w:rPr>
        <w:t>.</w:t>
      </w:r>
    </w:p>
    <w:p w14:paraId="3B22B394" w14:textId="77777777" w:rsidR="000D47C0" w:rsidRDefault="0092227E">
      <w:pPr>
        <w:pStyle w:val="B1"/>
        <w:numPr>
          <w:ilvl w:val="0"/>
          <w:numId w:val="42"/>
        </w:numPr>
        <w:spacing w:before="120"/>
        <w:jc w:val="both"/>
        <w:rPr>
          <w:sz w:val="24"/>
          <w:szCs w:val="24"/>
        </w:rPr>
      </w:pPr>
      <w:r w:rsidRPr="0092227E">
        <w:rPr>
          <w:sz w:val="24"/>
          <w:szCs w:val="24"/>
        </w:rPr>
        <w:t>Used encryption:</w:t>
      </w:r>
      <w:r w:rsidRPr="0092227E">
        <w:rPr>
          <w:rStyle w:val="hps"/>
          <w:color w:val="000000" w:themeColor="text1"/>
          <w:sz w:val="24"/>
          <w:szCs w:val="24"/>
        </w:rPr>
        <w:t xml:space="preserve"> HTTPS over </w:t>
      </w:r>
      <w:r w:rsidRPr="0092227E">
        <w:rPr>
          <w:sz w:val="24"/>
          <w:szCs w:val="24"/>
        </w:rPr>
        <w:t xml:space="preserve">TLS, SSL, </w:t>
      </w:r>
      <w:r w:rsidRPr="0092227E">
        <w:rPr>
          <w:rStyle w:val="hps"/>
          <w:color w:val="000000" w:themeColor="text1"/>
          <w:sz w:val="24"/>
          <w:szCs w:val="24"/>
        </w:rPr>
        <w:t>HTTP (</w:t>
      </w:r>
      <w:r w:rsidRPr="0092227E">
        <w:rPr>
          <w:sz w:val="24"/>
          <w:szCs w:val="24"/>
        </w:rPr>
        <w:t>NONE)</w:t>
      </w:r>
      <w:r w:rsidRPr="0092227E">
        <w:rPr>
          <w:sz w:val="24"/>
          <w:szCs w:val="24"/>
          <w:lang w:val="en-US"/>
        </w:rPr>
        <w:t>.</w:t>
      </w:r>
    </w:p>
    <w:p w14:paraId="3D500564" w14:textId="77777777" w:rsidR="000D47C0" w:rsidRDefault="0092227E">
      <w:pPr>
        <w:pStyle w:val="B1"/>
        <w:numPr>
          <w:ilvl w:val="0"/>
          <w:numId w:val="42"/>
        </w:numPr>
        <w:spacing w:before="120"/>
        <w:jc w:val="both"/>
        <w:rPr>
          <w:sz w:val="24"/>
          <w:szCs w:val="24"/>
        </w:rPr>
      </w:pPr>
      <w:r w:rsidRPr="0092227E">
        <w:rPr>
          <w:sz w:val="24"/>
          <w:szCs w:val="24"/>
        </w:rPr>
        <w:t>Number of concurrent connections Measurement Agent public IP</w:t>
      </w:r>
      <w:r w:rsidRPr="0092227E">
        <w:rPr>
          <w:sz w:val="24"/>
          <w:szCs w:val="24"/>
          <w:lang w:val="en-US"/>
        </w:rPr>
        <w:t xml:space="preserve"> (Optional).</w:t>
      </w:r>
      <w:r w:rsidR="000567AB">
        <w:rPr>
          <w:sz w:val="24"/>
          <w:szCs w:val="24"/>
          <w:lang w:val="en-US"/>
        </w:rPr>
        <w:t xml:space="preserve"> </w:t>
      </w:r>
    </w:p>
    <w:p w14:paraId="41EB91E3" w14:textId="77777777" w:rsidR="000D47C0" w:rsidRDefault="0092227E">
      <w:pPr>
        <w:pStyle w:val="B1"/>
        <w:numPr>
          <w:ilvl w:val="0"/>
          <w:numId w:val="42"/>
        </w:numPr>
        <w:spacing w:before="120"/>
        <w:jc w:val="both"/>
        <w:rPr>
          <w:color w:val="262626"/>
          <w:sz w:val="24"/>
          <w:szCs w:val="24"/>
        </w:rPr>
      </w:pPr>
      <w:r w:rsidRPr="0092227E">
        <w:rPr>
          <w:sz w:val="24"/>
          <w:szCs w:val="24"/>
        </w:rPr>
        <w:t>Measurement Agent phone status and radio technology (e.g. UM</w:t>
      </w:r>
      <w:r w:rsidRPr="0092227E">
        <w:rPr>
          <w:sz w:val="24"/>
          <w:szCs w:val="24"/>
          <w:lang w:val="en-US"/>
        </w:rPr>
        <w:t>TS, LTE, etc.</w:t>
      </w:r>
      <w:r w:rsidRPr="0092227E">
        <w:rPr>
          <w:sz w:val="24"/>
          <w:szCs w:val="24"/>
        </w:rPr>
        <w:t>) and quality (eg.RSSI)</w:t>
      </w:r>
      <w:r w:rsidR="0002191E">
        <w:rPr>
          <w:sz w:val="24"/>
          <w:szCs w:val="24"/>
        </w:rPr>
        <w:t>.</w:t>
      </w:r>
      <w:r w:rsidRPr="0092227E">
        <w:rPr>
          <w:sz w:val="24"/>
          <w:szCs w:val="24"/>
        </w:rPr>
        <w:t xml:space="preserve"> </w:t>
      </w:r>
    </w:p>
    <w:p w14:paraId="5E291DDA" w14:textId="216BF8C5" w:rsidR="007445ED" w:rsidRPr="009F4EFC" w:rsidRDefault="0092227E" w:rsidP="00F75D51">
      <w:pPr>
        <w:tabs>
          <w:tab w:val="clear" w:pos="1191"/>
          <w:tab w:val="left" w:pos="567"/>
        </w:tabs>
        <w:jc w:val="both"/>
        <w:rPr>
          <w:rStyle w:val="hps"/>
        </w:rPr>
      </w:pPr>
      <w:r w:rsidRPr="0092227E">
        <w:rPr>
          <w:color w:val="262626"/>
          <w:szCs w:val="24"/>
        </w:rPr>
        <w:t>Geo-location and tracking accuracy as well as movement during the test (lat</w:t>
      </w:r>
      <w:r w:rsidR="0092514F">
        <w:rPr>
          <w:color w:val="262626"/>
          <w:szCs w:val="24"/>
        </w:rPr>
        <w:t>itude</w:t>
      </w:r>
      <w:r w:rsidRPr="0092227E">
        <w:rPr>
          <w:color w:val="262626"/>
          <w:szCs w:val="24"/>
        </w:rPr>
        <w:t>, long</w:t>
      </w:r>
      <w:r w:rsidR="0092514F">
        <w:rPr>
          <w:color w:val="262626"/>
          <w:szCs w:val="24"/>
        </w:rPr>
        <w:t>itude</w:t>
      </w:r>
      <w:r w:rsidRPr="0092227E">
        <w:rPr>
          <w:color w:val="262626"/>
          <w:szCs w:val="24"/>
        </w:rPr>
        <w:t xml:space="preserve">, altitude, </w:t>
      </w:r>
      <w:r w:rsidR="0092514F" w:rsidRPr="00DB6F5C">
        <w:rPr>
          <w:color w:val="262626"/>
          <w:szCs w:val="24"/>
        </w:rPr>
        <w:t xml:space="preserve">timestamp, </w:t>
      </w:r>
      <w:r w:rsidRPr="0092227E">
        <w:rPr>
          <w:color w:val="262626"/>
          <w:szCs w:val="24"/>
        </w:rPr>
        <w:t>speed, bearing, location provider, information to assess GPS accuracy,</w:t>
      </w:r>
      <w:r w:rsidR="000F3469">
        <w:rPr>
          <w:color w:val="262626"/>
          <w:szCs w:val="24"/>
        </w:rPr>
        <w:t xml:space="preserve"> etc.</w:t>
      </w:r>
      <w:r w:rsidRPr="0092227E">
        <w:rPr>
          <w:color w:val="262626"/>
          <w:szCs w:val="24"/>
        </w:rPr>
        <w:t>)</w:t>
      </w:r>
      <w:r w:rsidRPr="0092227E">
        <w:rPr>
          <w:color w:val="262626"/>
          <w:szCs w:val="24"/>
          <w:lang w:val="en-US"/>
        </w:rPr>
        <w:t>. (Optional).</w:t>
      </w:r>
      <w:r w:rsidR="00A318E2">
        <w:rPr>
          <w:color w:val="262626"/>
          <w:szCs w:val="24"/>
          <w:lang w:val="en-US"/>
        </w:rPr>
        <w:t xml:space="preserve"> </w:t>
      </w:r>
    </w:p>
    <w:p w14:paraId="09663CB6" w14:textId="1745FD95" w:rsidR="00F75D51" w:rsidRPr="00DB372A" w:rsidRDefault="00F75D51" w:rsidP="00F75D51">
      <w:pPr>
        <w:tabs>
          <w:tab w:val="clear" w:pos="1191"/>
          <w:tab w:val="clear" w:pos="1588"/>
          <w:tab w:val="left" w:pos="567"/>
          <w:tab w:val="left" w:pos="1134"/>
        </w:tabs>
        <w:spacing w:after="240"/>
        <w:ind w:left="357"/>
        <w:jc w:val="center"/>
        <w:rPr>
          <w:rStyle w:val="hps"/>
        </w:rPr>
      </w:pPr>
    </w:p>
    <w:p w14:paraId="3B31CD07" w14:textId="77777777" w:rsidR="00F75D51" w:rsidRPr="00AF38E5" w:rsidRDefault="00F75D51" w:rsidP="00F75D51">
      <w:pPr>
        <w:tabs>
          <w:tab w:val="clear" w:pos="1191"/>
          <w:tab w:val="left" w:pos="567"/>
        </w:tabs>
        <w:rPr>
          <w:rStyle w:val="hps"/>
        </w:rPr>
      </w:pPr>
    </w:p>
    <w:p w14:paraId="79435480" w14:textId="77777777" w:rsidR="00F75D51" w:rsidRDefault="00F75D51" w:rsidP="00F75D51">
      <w:pPr>
        <w:pStyle w:val="Heading1"/>
        <w:numPr>
          <w:ilvl w:val="0"/>
          <w:numId w:val="30"/>
        </w:numPr>
        <w:tabs>
          <w:tab w:val="clear" w:pos="794"/>
          <w:tab w:val="clear" w:pos="1191"/>
          <w:tab w:val="left" w:pos="426"/>
          <w:tab w:val="left" w:pos="567"/>
        </w:tabs>
        <w:spacing w:after="120"/>
        <w:ind w:left="426" w:hanging="426"/>
        <w:jc w:val="both"/>
        <w:rPr>
          <w:rStyle w:val="hps"/>
          <w:b w:val="0"/>
          <w:lang w:val="en-US"/>
        </w:rPr>
      </w:pPr>
      <w:bookmarkStart w:id="33" w:name="_Toc405979963"/>
      <w:bookmarkStart w:id="34" w:name="_Toc434496982"/>
      <w:r w:rsidRPr="007C1559">
        <w:t>Additional considerations</w:t>
      </w:r>
      <w:bookmarkEnd w:id="33"/>
      <w:bookmarkEnd w:id="34"/>
      <w:r w:rsidRPr="007C1559">
        <w:rPr>
          <w:color w:val="FF0000"/>
          <w:sz w:val="30"/>
          <w:szCs w:val="30"/>
        </w:rPr>
        <w:t xml:space="preserve"> </w:t>
      </w:r>
      <w:r w:rsidRPr="007C1559">
        <w:rPr>
          <w:color w:val="FF0000"/>
        </w:rPr>
        <w:t xml:space="preserve"> </w:t>
      </w:r>
    </w:p>
    <w:p w14:paraId="270DB3D4" w14:textId="77777777" w:rsidR="00F75D51" w:rsidRDefault="00F75D51" w:rsidP="00F75D51">
      <w:pPr>
        <w:jc w:val="both"/>
        <w:rPr>
          <w:rStyle w:val="hps"/>
        </w:rPr>
      </w:pPr>
      <w:r>
        <w:rPr>
          <w:rStyle w:val="hps"/>
        </w:rPr>
        <w:t>TBD</w:t>
      </w:r>
    </w:p>
    <w:p w14:paraId="53B89346" w14:textId="77777777" w:rsidR="00F75D51" w:rsidRDefault="00F75D51" w:rsidP="00F75D51">
      <w:pPr>
        <w:jc w:val="both"/>
        <w:rPr>
          <w:rStyle w:val="hps"/>
        </w:rPr>
      </w:pPr>
    </w:p>
    <w:p w14:paraId="6AF6B44D" w14:textId="77777777" w:rsidR="000D47C0" w:rsidRDefault="00F75D51" w:rsidP="000D47C0">
      <w:pPr>
        <w:pStyle w:val="Heading1"/>
        <w:numPr>
          <w:ilvl w:val="0"/>
          <w:numId w:val="30"/>
        </w:numPr>
        <w:tabs>
          <w:tab w:val="clear" w:pos="794"/>
          <w:tab w:val="left" w:pos="426"/>
        </w:tabs>
        <w:rPr>
          <w:szCs w:val="24"/>
        </w:rPr>
      </w:pPr>
      <w:bookmarkStart w:id="35" w:name="_Toc405979964"/>
      <w:bookmarkStart w:id="36" w:name="_Toc434496983"/>
      <w:r w:rsidRPr="00B5465D">
        <w:rPr>
          <w:szCs w:val="24"/>
        </w:rPr>
        <w:lastRenderedPageBreak/>
        <w:t>Bibliography</w:t>
      </w:r>
      <w:bookmarkEnd w:id="35"/>
      <w:bookmarkEnd w:id="36"/>
    </w:p>
    <w:p w14:paraId="156FDFF1" w14:textId="77777777" w:rsidR="00F75D51" w:rsidRDefault="004A1D9E" w:rsidP="00F75D51">
      <w:pPr>
        <w:pStyle w:val="ListParagraph"/>
        <w:numPr>
          <w:ilvl w:val="0"/>
          <w:numId w:val="35"/>
        </w:numPr>
        <w:tabs>
          <w:tab w:val="clear" w:pos="794"/>
          <w:tab w:val="clear" w:pos="1191"/>
          <w:tab w:val="left" w:pos="1276"/>
        </w:tabs>
        <w:ind w:left="1276" w:hanging="774"/>
      </w:pPr>
      <w:hyperlink r:id="rId14" w:history="1">
        <w:r w:rsidR="00F75D51" w:rsidRPr="009C79B4">
          <w:rPr>
            <w:rStyle w:val="Hyperlink"/>
          </w:rPr>
          <w:t>http://www.alexa.com/topsites</w:t>
        </w:r>
      </w:hyperlink>
      <w:r w:rsidR="00F75D51">
        <w:t xml:space="preserve"> </w:t>
      </w:r>
    </w:p>
    <w:p w14:paraId="7FEEDEAA" w14:textId="77777777" w:rsidR="00F75D51" w:rsidRDefault="004A1D9E" w:rsidP="00F75D51">
      <w:pPr>
        <w:pStyle w:val="ListParagraph"/>
        <w:numPr>
          <w:ilvl w:val="0"/>
          <w:numId w:val="35"/>
        </w:numPr>
        <w:tabs>
          <w:tab w:val="clear" w:pos="794"/>
          <w:tab w:val="clear" w:pos="1191"/>
          <w:tab w:val="left" w:pos="1276"/>
        </w:tabs>
        <w:ind w:left="1276" w:hanging="774"/>
      </w:pPr>
      <w:hyperlink r:id="rId15" w:history="1">
        <w:r w:rsidR="00F75D51" w:rsidRPr="009C79B4">
          <w:rPr>
            <w:rStyle w:val="Hyperlink"/>
          </w:rPr>
          <w:t>http://www.oecd.org/internet/speed-tests.htm</w:t>
        </w:r>
      </w:hyperlink>
      <w:r w:rsidR="00F75D51">
        <w:t xml:space="preserve"> </w:t>
      </w:r>
    </w:p>
    <w:p w14:paraId="09E10FDB" w14:textId="77777777" w:rsidR="00F75D51" w:rsidRDefault="004A1D9E" w:rsidP="00F75D51">
      <w:pPr>
        <w:pStyle w:val="ListParagraph"/>
        <w:numPr>
          <w:ilvl w:val="0"/>
          <w:numId w:val="35"/>
        </w:numPr>
        <w:tabs>
          <w:tab w:val="clear" w:pos="794"/>
          <w:tab w:val="clear" w:pos="1191"/>
          <w:tab w:val="left" w:pos="1276"/>
        </w:tabs>
        <w:ind w:left="1276" w:hanging="774"/>
      </w:pPr>
      <w:hyperlink r:id="rId16" w:history="1">
        <w:r w:rsidR="00F75D51" w:rsidRPr="009C79B4">
          <w:rPr>
            <w:rStyle w:val="Hyperlink"/>
          </w:rPr>
          <w:t>https://blog.kissmetrics.com/loading-time/</w:t>
        </w:r>
      </w:hyperlink>
      <w:r w:rsidR="00F75D51">
        <w:t xml:space="preserve"> </w:t>
      </w:r>
    </w:p>
    <w:p w14:paraId="1A29EDD9" w14:textId="77777777" w:rsidR="00F75D51" w:rsidRDefault="004A1D9E" w:rsidP="00F75D51">
      <w:pPr>
        <w:pStyle w:val="ListParagraph"/>
        <w:numPr>
          <w:ilvl w:val="0"/>
          <w:numId w:val="35"/>
        </w:numPr>
        <w:tabs>
          <w:tab w:val="clear" w:pos="794"/>
          <w:tab w:val="clear" w:pos="1191"/>
          <w:tab w:val="left" w:pos="1276"/>
        </w:tabs>
        <w:ind w:left="1276" w:hanging="774"/>
      </w:pPr>
      <w:hyperlink r:id="rId17" w:history="1">
        <w:r w:rsidR="00F75D51" w:rsidRPr="009C79B4">
          <w:rPr>
            <w:rStyle w:val="Hyperlink"/>
          </w:rPr>
          <w:t>http://www.wrox.com/WileyCDA/WroxTitle/Professional-Website-Performance-Optimizing-the-Front-End-and-Back-End.productCd-1118487524.html</w:t>
        </w:r>
      </w:hyperlink>
      <w:r w:rsidR="00F75D51">
        <w:t xml:space="preserve"> </w:t>
      </w:r>
    </w:p>
    <w:p w14:paraId="55965487" w14:textId="77777777" w:rsidR="00F75D51" w:rsidRDefault="004A1D9E" w:rsidP="00F75D51">
      <w:pPr>
        <w:pStyle w:val="ListParagraph"/>
        <w:numPr>
          <w:ilvl w:val="0"/>
          <w:numId w:val="35"/>
        </w:numPr>
        <w:tabs>
          <w:tab w:val="clear" w:pos="794"/>
          <w:tab w:val="clear" w:pos="1191"/>
          <w:tab w:val="left" w:pos="1276"/>
        </w:tabs>
        <w:ind w:left="1276" w:hanging="774"/>
      </w:pPr>
      <w:hyperlink r:id="rId18" w:history="1">
        <w:r w:rsidR="00F75D51" w:rsidRPr="009C79B4">
          <w:rPr>
            <w:rStyle w:val="Hyperlink"/>
          </w:rPr>
          <w:t>http://sgdev-blog.blogspot.sg/2014/01/maximum-concurrent-connection-to-same.html</w:t>
        </w:r>
      </w:hyperlink>
      <w:r w:rsidR="00F75D51">
        <w:t xml:space="preserve"> </w:t>
      </w:r>
    </w:p>
    <w:p w14:paraId="0335AFD0" w14:textId="77777777" w:rsidR="00F75D51" w:rsidRDefault="004A1D9E" w:rsidP="00F75D51">
      <w:pPr>
        <w:pStyle w:val="ListParagraph"/>
        <w:numPr>
          <w:ilvl w:val="0"/>
          <w:numId w:val="35"/>
        </w:numPr>
        <w:tabs>
          <w:tab w:val="clear" w:pos="794"/>
          <w:tab w:val="clear" w:pos="1191"/>
          <w:tab w:val="left" w:pos="1276"/>
        </w:tabs>
        <w:ind w:left="1276" w:hanging="774"/>
      </w:pPr>
      <w:hyperlink r:id="rId19" w:history="1">
        <w:r w:rsidR="00F75D51" w:rsidRPr="00BF4E07">
          <w:rPr>
            <w:rStyle w:val="Hyperlink"/>
          </w:rPr>
          <w:t>https://fasterdata.es.net/assets/fasterdata/Tierney-bulk-data-transfer-tutorial-Sept09.pdf</w:t>
        </w:r>
      </w:hyperlink>
      <w:r w:rsidR="00F75D51">
        <w:t xml:space="preserve"> </w:t>
      </w:r>
    </w:p>
    <w:p w14:paraId="3DA68033" w14:textId="77777777" w:rsidR="00F75D51" w:rsidRDefault="004A1D9E" w:rsidP="00F75D51">
      <w:pPr>
        <w:pStyle w:val="ListParagraph"/>
        <w:numPr>
          <w:ilvl w:val="0"/>
          <w:numId w:val="35"/>
        </w:numPr>
        <w:tabs>
          <w:tab w:val="clear" w:pos="794"/>
          <w:tab w:val="clear" w:pos="1191"/>
          <w:tab w:val="left" w:pos="1276"/>
        </w:tabs>
        <w:ind w:left="1276" w:hanging="774"/>
      </w:pPr>
      <w:hyperlink r:id="rId20" w:history="1">
        <w:r w:rsidR="00F75D51" w:rsidRPr="00BF4E07">
          <w:rPr>
            <w:rStyle w:val="Hyperlink"/>
          </w:rPr>
          <w:t>http://fasterdata.es.net/assets/fasterdata/JT-201010.pdf</w:t>
        </w:r>
      </w:hyperlink>
      <w:r w:rsidR="00F75D51">
        <w:t xml:space="preserve"> </w:t>
      </w:r>
    </w:p>
    <w:p w14:paraId="379102DE" w14:textId="77777777" w:rsidR="00F75D51" w:rsidRDefault="00F75D51" w:rsidP="00F75D51">
      <w:pPr>
        <w:pStyle w:val="ListParagraph"/>
        <w:numPr>
          <w:ilvl w:val="0"/>
          <w:numId w:val="35"/>
        </w:numPr>
        <w:tabs>
          <w:tab w:val="clear" w:pos="794"/>
          <w:tab w:val="clear" w:pos="1191"/>
          <w:tab w:val="left" w:pos="1276"/>
        </w:tabs>
        <w:ind w:left="1276" w:hanging="774"/>
      </w:pPr>
      <w:r>
        <w:rPr>
          <w:rStyle w:val="hps"/>
        </w:rPr>
        <w:t>http://</w:t>
      </w:r>
      <w:hyperlink r:id="rId21" w:history="1">
        <w:r w:rsidRPr="007F45FA">
          <w:rPr>
            <w:rStyle w:val="Hyperlink"/>
          </w:rPr>
          <w:t>www.testvelocidad.eu</w:t>
        </w:r>
      </w:hyperlink>
    </w:p>
    <w:p w14:paraId="5127BD10" w14:textId="77777777" w:rsidR="00F75D51" w:rsidRDefault="004A1D9E" w:rsidP="00F75D51">
      <w:pPr>
        <w:pStyle w:val="ListParagraph"/>
        <w:numPr>
          <w:ilvl w:val="0"/>
          <w:numId w:val="35"/>
        </w:numPr>
        <w:tabs>
          <w:tab w:val="clear" w:pos="794"/>
          <w:tab w:val="clear" w:pos="1191"/>
          <w:tab w:val="left" w:pos="1276"/>
        </w:tabs>
        <w:ind w:left="1276" w:hanging="774"/>
      </w:pPr>
      <w:hyperlink r:id="rId22" w:history="1">
        <w:r w:rsidR="00F75D51" w:rsidRPr="00847280">
          <w:rPr>
            <w:rStyle w:val="Hyperlink"/>
          </w:rPr>
          <w:t>https://support.speedtest.net/entries/20862782</w:t>
        </w:r>
      </w:hyperlink>
    </w:p>
    <w:p w14:paraId="7C8CF469" w14:textId="77777777" w:rsidR="00F75D51" w:rsidRDefault="004A1D9E" w:rsidP="00F75D51">
      <w:pPr>
        <w:pStyle w:val="ListParagraph"/>
        <w:numPr>
          <w:ilvl w:val="0"/>
          <w:numId w:val="35"/>
        </w:numPr>
        <w:tabs>
          <w:tab w:val="clear" w:pos="794"/>
          <w:tab w:val="clear" w:pos="1191"/>
          <w:tab w:val="left" w:pos="1276"/>
        </w:tabs>
        <w:ind w:left="1276" w:hanging="774"/>
      </w:pPr>
      <w:hyperlink r:id="rId23" w:history="1">
        <w:r w:rsidR="00F75D51" w:rsidRPr="00847280">
          <w:rPr>
            <w:rStyle w:val="Hyperlink"/>
          </w:rPr>
          <w:t>http://www.testskorosti.ru/</w:t>
        </w:r>
      </w:hyperlink>
    </w:p>
    <w:p w14:paraId="46896C09" w14:textId="77777777" w:rsidR="00F75D51" w:rsidRDefault="004A1D9E" w:rsidP="00F75D51">
      <w:pPr>
        <w:pStyle w:val="ListParagraph"/>
        <w:numPr>
          <w:ilvl w:val="0"/>
          <w:numId w:val="35"/>
        </w:numPr>
        <w:tabs>
          <w:tab w:val="clear" w:pos="794"/>
          <w:tab w:val="clear" w:pos="1191"/>
          <w:tab w:val="left" w:pos="1276"/>
        </w:tabs>
        <w:ind w:left="1276" w:hanging="774"/>
      </w:pPr>
      <w:hyperlink r:id="rId24" w:history="1">
        <w:r w:rsidR="00F75D51" w:rsidRPr="00847280">
          <w:rPr>
            <w:rStyle w:val="Hyperlink"/>
          </w:rPr>
          <w:t>http://speedmeter.de</w:t>
        </w:r>
      </w:hyperlink>
    </w:p>
    <w:p w14:paraId="210273E8" w14:textId="77777777" w:rsidR="00F75D51" w:rsidRDefault="004A1D9E" w:rsidP="00F75D51">
      <w:pPr>
        <w:pStyle w:val="ListParagraph"/>
        <w:numPr>
          <w:ilvl w:val="0"/>
          <w:numId w:val="35"/>
        </w:numPr>
        <w:tabs>
          <w:tab w:val="clear" w:pos="794"/>
          <w:tab w:val="clear" w:pos="1191"/>
          <w:tab w:val="left" w:pos="1276"/>
        </w:tabs>
        <w:ind w:left="1276" w:hanging="774"/>
      </w:pPr>
      <w:hyperlink r:id="rId25" w:history="1">
        <w:r w:rsidR="00F75D51" w:rsidRPr="00847280">
          <w:rPr>
            <w:rStyle w:val="Hyperlink"/>
          </w:rPr>
          <w:t>http://2ip.ru/speed/</w:t>
        </w:r>
      </w:hyperlink>
    </w:p>
    <w:p w14:paraId="76254E90" w14:textId="77777777" w:rsidR="00F75D51" w:rsidRDefault="004A1D9E" w:rsidP="00F75D51">
      <w:pPr>
        <w:pStyle w:val="ListParagraph"/>
        <w:numPr>
          <w:ilvl w:val="0"/>
          <w:numId w:val="35"/>
        </w:numPr>
        <w:tabs>
          <w:tab w:val="clear" w:pos="794"/>
          <w:tab w:val="clear" w:pos="1191"/>
          <w:tab w:val="left" w:pos="1276"/>
        </w:tabs>
        <w:ind w:left="1276" w:hanging="774"/>
      </w:pPr>
      <w:hyperlink r:id="rId26" w:history="1">
        <w:r w:rsidR="00F75D51" w:rsidRPr="00847280">
          <w:rPr>
            <w:rStyle w:val="Hyperlink"/>
          </w:rPr>
          <w:t>http://pr-cy.ru/speed_test_internet</w:t>
        </w:r>
      </w:hyperlink>
    </w:p>
    <w:p w14:paraId="1043EEDD" w14:textId="77777777" w:rsidR="00F75D51" w:rsidRDefault="004A1D9E" w:rsidP="00F75D51">
      <w:pPr>
        <w:pStyle w:val="ListParagraph"/>
        <w:numPr>
          <w:ilvl w:val="0"/>
          <w:numId w:val="35"/>
        </w:numPr>
        <w:tabs>
          <w:tab w:val="clear" w:pos="794"/>
          <w:tab w:val="clear" w:pos="1191"/>
          <w:tab w:val="left" w:pos="1276"/>
        </w:tabs>
        <w:ind w:left="1276" w:hanging="774"/>
      </w:pPr>
      <w:hyperlink r:id="rId27" w:history="1">
        <w:r w:rsidR="00F75D51" w:rsidRPr="00847280">
          <w:rPr>
            <w:rStyle w:val="Hyperlink"/>
          </w:rPr>
          <w:t>https://itunes.apple.com/ru/app/net-speed-test-lite/id471993926?mt</w:t>
        </w:r>
      </w:hyperlink>
      <w:r w:rsidR="00F75D51" w:rsidRPr="007C1559">
        <w:t>=8</w:t>
      </w:r>
    </w:p>
    <w:p w14:paraId="192F5434" w14:textId="77777777" w:rsidR="00F75D51" w:rsidRDefault="004A1D9E" w:rsidP="00F75D51">
      <w:pPr>
        <w:pStyle w:val="ListParagraph"/>
        <w:numPr>
          <w:ilvl w:val="0"/>
          <w:numId w:val="35"/>
        </w:numPr>
        <w:tabs>
          <w:tab w:val="clear" w:pos="794"/>
          <w:tab w:val="clear" w:pos="1191"/>
          <w:tab w:val="left" w:pos="1276"/>
        </w:tabs>
        <w:ind w:left="1276" w:hanging="774"/>
      </w:pPr>
      <w:hyperlink r:id="rId28" w:history="1">
        <w:r w:rsidR="00F75D51" w:rsidRPr="00847280">
          <w:rPr>
            <w:rStyle w:val="Hyperlink"/>
          </w:rPr>
          <w:t>http://www.speed.io</w:t>
        </w:r>
      </w:hyperlink>
    </w:p>
    <w:p w14:paraId="47BE000B" w14:textId="77777777" w:rsidR="00F75D51" w:rsidRDefault="00F75D51" w:rsidP="00F75D51">
      <w:pPr>
        <w:pStyle w:val="ListParagraph"/>
        <w:numPr>
          <w:ilvl w:val="0"/>
          <w:numId w:val="35"/>
        </w:numPr>
        <w:tabs>
          <w:tab w:val="clear" w:pos="794"/>
          <w:tab w:val="clear" w:pos="1191"/>
          <w:tab w:val="left" w:pos="1276"/>
        </w:tabs>
        <w:ind w:left="1276" w:hanging="774"/>
      </w:pPr>
      <w:r>
        <w:t>http://www.voiptest.org/</w:t>
      </w:r>
    </w:p>
    <w:p w14:paraId="5F1485D4" w14:textId="77777777" w:rsidR="00F75D51" w:rsidRDefault="00F75D51" w:rsidP="00F75D51">
      <w:pPr>
        <w:pStyle w:val="ListParagraph"/>
        <w:numPr>
          <w:ilvl w:val="0"/>
          <w:numId w:val="35"/>
        </w:numPr>
        <w:tabs>
          <w:tab w:val="clear" w:pos="794"/>
          <w:tab w:val="clear" w:pos="1191"/>
          <w:tab w:val="left" w:pos="1276"/>
        </w:tabs>
        <w:ind w:left="1276" w:hanging="774"/>
      </w:pPr>
      <w:r>
        <w:t xml:space="preserve">http://speedtest.south.rt.ru/# </w:t>
      </w:r>
    </w:p>
    <w:p w14:paraId="315EFC12" w14:textId="77777777" w:rsidR="00F75D51" w:rsidRDefault="00F75D51" w:rsidP="00F75D51">
      <w:pPr>
        <w:pStyle w:val="ListParagraph"/>
        <w:numPr>
          <w:ilvl w:val="0"/>
          <w:numId w:val="35"/>
        </w:numPr>
        <w:tabs>
          <w:tab w:val="clear" w:pos="794"/>
          <w:tab w:val="clear" w:pos="1191"/>
          <w:tab w:val="left" w:pos="1276"/>
        </w:tabs>
        <w:ind w:left="1276" w:hanging="774"/>
      </w:pPr>
      <w:r>
        <w:t xml:space="preserve">http://myconnect.ru/speed </w:t>
      </w:r>
    </w:p>
    <w:p w14:paraId="23F90127" w14:textId="77777777" w:rsidR="00F75D51" w:rsidRDefault="00F75D51" w:rsidP="00F75D51">
      <w:pPr>
        <w:pStyle w:val="ListParagraph"/>
        <w:numPr>
          <w:ilvl w:val="0"/>
          <w:numId w:val="35"/>
        </w:numPr>
        <w:tabs>
          <w:tab w:val="clear" w:pos="794"/>
          <w:tab w:val="clear" w:pos="1191"/>
          <w:tab w:val="left" w:pos="1276"/>
        </w:tabs>
        <w:ind w:left="1276" w:hanging="774"/>
      </w:pPr>
      <w:r>
        <w:t>http://wi.test</w:t>
      </w:r>
    </w:p>
    <w:p w14:paraId="22ADFB01" w14:textId="77777777" w:rsidR="00F75D51" w:rsidRDefault="00F75D51" w:rsidP="00F75D51">
      <w:pPr>
        <w:pStyle w:val="ListParagraph"/>
        <w:tabs>
          <w:tab w:val="clear" w:pos="794"/>
          <w:tab w:val="clear" w:pos="1191"/>
          <w:tab w:val="left" w:pos="1276"/>
        </w:tabs>
        <w:ind w:left="1276"/>
      </w:pPr>
    </w:p>
    <w:p w14:paraId="078313EF" w14:textId="77777777" w:rsidR="00F75D51" w:rsidRDefault="00F75D51" w:rsidP="00F75D51">
      <w:pPr>
        <w:jc w:val="both"/>
      </w:pPr>
      <w:r w:rsidRPr="00280B41">
        <w:rPr>
          <w:szCs w:val="24"/>
          <w:lang w:val="ru-RU"/>
        </w:rPr>
        <w:t>__________________</w:t>
      </w:r>
    </w:p>
    <w:p w14:paraId="4AA05EA3" w14:textId="77777777" w:rsidR="00F75D51" w:rsidRDefault="00F75D51" w:rsidP="00F75D51">
      <w:pPr>
        <w:jc w:val="center"/>
      </w:pPr>
      <w:r>
        <w:t>____________</w:t>
      </w:r>
    </w:p>
    <w:p w14:paraId="055B7081" w14:textId="77777777" w:rsidR="00F75D51" w:rsidRDefault="00F75D51" w:rsidP="00F75D51">
      <w:pPr>
        <w:tabs>
          <w:tab w:val="clear" w:pos="794"/>
          <w:tab w:val="clear" w:pos="1191"/>
          <w:tab w:val="clear" w:pos="1588"/>
          <w:tab w:val="clear" w:pos="1985"/>
        </w:tabs>
        <w:overflowPunct/>
        <w:autoSpaceDE/>
        <w:autoSpaceDN/>
        <w:adjustRightInd/>
        <w:spacing w:before="0"/>
        <w:textAlignment w:val="auto"/>
      </w:pPr>
      <w:r>
        <w:br w:type="page"/>
      </w:r>
    </w:p>
    <w:p w14:paraId="1FF7BDD0" w14:textId="77777777" w:rsidR="00F75D51" w:rsidRDefault="00F75D51" w:rsidP="00F75D51">
      <w:pPr>
        <w:ind w:left="720"/>
        <w:jc w:val="center"/>
      </w:pPr>
      <w:bookmarkStart w:id="37" w:name="_Toc434496984"/>
      <w:r w:rsidRPr="00FB19DD">
        <w:rPr>
          <w:rStyle w:val="Heading1Char"/>
          <w:sz w:val="36"/>
          <w:szCs w:val="36"/>
          <w:lang w:val="en-US"/>
        </w:rPr>
        <w:lastRenderedPageBreak/>
        <w:t>Annex A</w:t>
      </w:r>
      <w:bookmarkEnd w:id="37"/>
      <w:r w:rsidRPr="00EE77E1">
        <w:rPr>
          <w:lang w:val="en-US"/>
        </w:rPr>
        <w:br/>
      </w:r>
      <w:r w:rsidRPr="00EE77E1">
        <w:rPr>
          <w:lang w:val="en-US"/>
        </w:rPr>
        <w:br/>
      </w:r>
      <w:r w:rsidRPr="00FB19DD">
        <w:rPr>
          <w:b/>
        </w:rPr>
        <w:t>List of issues under study related to Q.Int_Speed_test Draft Recommendation</w:t>
      </w:r>
      <w:r>
        <w:t xml:space="preserve"> _____</w:t>
      </w:r>
    </w:p>
    <w:p w14:paraId="7E3989D5" w14:textId="77777777" w:rsidR="00F75D51" w:rsidRDefault="00F75D51" w:rsidP="00F75D51">
      <w:pPr>
        <w:ind w:left="720"/>
        <w:jc w:val="center"/>
      </w:pPr>
    </w:p>
    <w:p w14:paraId="0069B634" w14:textId="77777777" w:rsidR="00F75D51" w:rsidRPr="00BF21BC" w:rsidRDefault="00F75D51" w:rsidP="00F75D51">
      <w:pPr>
        <w:pStyle w:val="HTMLPreformatted"/>
        <w:tabs>
          <w:tab w:val="clear" w:pos="916"/>
          <w:tab w:val="left" w:pos="567"/>
        </w:tabs>
        <w:spacing w:after="120"/>
        <w:jc w:val="both"/>
        <w:rPr>
          <w:rFonts w:ascii="Times New Roman" w:hAnsi="Times New Roman"/>
          <w:b/>
          <w:bCs/>
          <w:sz w:val="24"/>
          <w:szCs w:val="24"/>
          <w:lang w:val="en-GB"/>
        </w:rPr>
      </w:pPr>
      <w:r w:rsidRPr="00BF21BC">
        <w:rPr>
          <w:rFonts w:ascii="Times New Roman" w:hAnsi="Times New Roman"/>
          <w:b/>
          <w:bCs/>
          <w:sz w:val="24"/>
          <w:szCs w:val="24"/>
          <w:lang w:val="en-GB"/>
        </w:rPr>
        <w:t>A.1</w:t>
      </w:r>
      <w:r w:rsidRPr="00BF21BC">
        <w:rPr>
          <w:rFonts w:ascii="Times New Roman" w:hAnsi="Times New Roman"/>
          <w:b/>
          <w:bCs/>
          <w:sz w:val="24"/>
          <w:szCs w:val="24"/>
          <w:lang w:val="en-GB"/>
        </w:rPr>
        <w:tab/>
        <w:t>Introduction</w:t>
      </w:r>
    </w:p>
    <w:p w14:paraId="727FAC40" w14:textId="77777777" w:rsidR="00F75D51" w:rsidRDefault="00F75D51" w:rsidP="00F75D51">
      <w:pPr>
        <w:pStyle w:val="HTMLPreformatted"/>
        <w:jc w:val="both"/>
        <w:rPr>
          <w:rFonts w:ascii="Times New Roman" w:hAnsi="Times New Roman"/>
          <w:sz w:val="24"/>
          <w:szCs w:val="24"/>
          <w:lang w:val="en-GB"/>
        </w:rPr>
      </w:pPr>
      <w:r>
        <w:rPr>
          <w:rFonts w:ascii="Times New Roman" w:hAnsi="Times New Roman"/>
          <w:sz w:val="24"/>
          <w:szCs w:val="24"/>
          <w:lang w:val="en-GB"/>
        </w:rPr>
        <w:t>In t</w:t>
      </w:r>
      <w:r w:rsidRPr="00CA4D0D">
        <w:rPr>
          <w:rFonts w:ascii="Times New Roman" w:hAnsi="Times New Roman"/>
          <w:sz w:val="24"/>
          <w:szCs w:val="24"/>
          <w:lang w:val="en-GB"/>
        </w:rPr>
        <w:t>he interim Rapporteur meeting of 13</w:t>
      </w:r>
      <w:r w:rsidRPr="00CA4D0D">
        <w:rPr>
          <w:rFonts w:ascii="Times New Roman" w:hAnsi="Times New Roman"/>
          <w:sz w:val="24"/>
          <w:szCs w:val="24"/>
          <w:vertAlign w:val="superscript"/>
          <w:lang w:val="en-GB"/>
        </w:rPr>
        <w:t>th</w:t>
      </w:r>
      <w:r w:rsidRPr="00CA4D0D">
        <w:rPr>
          <w:rFonts w:ascii="Times New Roman" w:hAnsi="Times New Roman"/>
          <w:sz w:val="24"/>
          <w:szCs w:val="24"/>
          <w:lang w:val="en-GB"/>
        </w:rPr>
        <w:t xml:space="preserve"> November 2014 of QuestionQ15/11 </w:t>
      </w:r>
      <w:r>
        <w:rPr>
          <w:rFonts w:ascii="Times New Roman" w:hAnsi="Times New Roman"/>
          <w:sz w:val="24"/>
          <w:szCs w:val="24"/>
          <w:lang w:val="en-GB"/>
        </w:rPr>
        <w:t xml:space="preserve">it </w:t>
      </w:r>
      <w:r w:rsidRPr="005415D1">
        <w:rPr>
          <w:rFonts w:ascii="Times New Roman" w:hAnsi="Times New Roman"/>
          <w:sz w:val="24"/>
          <w:szCs w:val="24"/>
          <w:lang w:val="en-GB"/>
        </w:rPr>
        <w:t>was agreed to attach to the baseline document</w:t>
      </w:r>
      <w:r>
        <w:rPr>
          <w:rFonts w:ascii="Times New Roman" w:hAnsi="Times New Roman"/>
          <w:sz w:val="24"/>
          <w:szCs w:val="24"/>
          <w:lang w:val="en-GB"/>
        </w:rPr>
        <w:t xml:space="preserve"> of </w:t>
      </w:r>
      <w:r w:rsidRPr="005415D1">
        <w:rPr>
          <w:rFonts w:ascii="Times New Roman" w:hAnsi="Times New Roman"/>
          <w:sz w:val="24"/>
          <w:szCs w:val="24"/>
          <w:lang w:val="en-GB"/>
        </w:rPr>
        <w:t xml:space="preserve">Q.Int_Speed_test Draft Recommendation a separate document with the issues under study. </w:t>
      </w:r>
      <w:r>
        <w:rPr>
          <w:rFonts w:ascii="Times New Roman" w:hAnsi="Times New Roman"/>
          <w:sz w:val="24"/>
          <w:szCs w:val="24"/>
          <w:lang w:val="en-GB"/>
        </w:rPr>
        <w:t>This document contains the referred information. T</w:t>
      </w:r>
      <w:r w:rsidRPr="005415D1">
        <w:rPr>
          <w:rFonts w:ascii="Times New Roman" w:hAnsi="Times New Roman"/>
          <w:sz w:val="24"/>
          <w:szCs w:val="24"/>
          <w:lang w:val="en-GB"/>
        </w:rPr>
        <w:t xml:space="preserve">he aim of this attachment is to encourage </w:t>
      </w:r>
      <w:r>
        <w:rPr>
          <w:rFonts w:ascii="Times New Roman" w:hAnsi="Times New Roman"/>
          <w:sz w:val="24"/>
          <w:szCs w:val="24"/>
          <w:lang w:val="en-GB"/>
        </w:rPr>
        <w:t>delegates</w:t>
      </w:r>
      <w:r w:rsidRPr="005415D1">
        <w:rPr>
          <w:rFonts w:ascii="Times New Roman" w:hAnsi="Times New Roman"/>
          <w:sz w:val="24"/>
          <w:szCs w:val="24"/>
          <w:lang w:val="en-GB"/>
        </w:rPr>
        <w:t xml:space="preserve"> to make their contributions on these issues </w:t>
      </w:r>
      <w:r w:rsidRPr="008773C0">
        <w:rPr>
          <w:rFonts w:ascii="Times New Roman" w:hAnsi="Times New Roman"/>
          <w:sz w:val="24"/>
          <w:szCs w:val="24"/>
          <w:lang w:val="en-GB"/>
        </w:rPr>
        <w:t>and track the rationale for the agreement on selected parameters and measurement algorithms.</w:t>
      </w:r>
    </w:p>
    <w:p w14:paraId="26FFF868" w14:textId="6EF2130F" w:rsidR="00F75D51" w:rsidRDefault="00F75D51" w:rsidP="00F75D51">
      <w:pPr>
        <w:pStyle w:val="HTMLPreformatted"/>
        <w:jc w:val="both"/>
        <w:rPr>
          <w:rFonts w:ascii="Times New Roman" w:hAnsi="Times New Roman"/>
          <w:sz w:val="24"/>
          <w:szCs w:val="24"/>
          <w:lang w:val="en-GB"/>
        </w:rPr>
      </w:pPr>
      <w:r w:rsidRPr="005415D1">
        <w:rPr>
          <w:rFonts w:ascii="Times New Roman" w:hAnsi="Times New Roman"/>
          <w:sz w:val="24"/>
          <w:szCs w:val="24"/>
          <w:lang w:val="en-GB"/>
        </w:rPr>
        <w:t>.</w:t>
      </w:r>
    </w:p>
    <w:p w14:paraId="44E977E3" w14:textId="77777777" w:rsidR="00F75D51" w:rsidRPr="00BF21BC" w:rsidRDefault="00F75D51" w:rsidP="00F75D51">
      <w:pPr>
        <w:pStyle w:val="HTMLPreformatted"/>
        <w:tabs>
          <w:tab w:val="clear" w:pos="916"/>
          <w:tab w:val="left" w:pos="567"/>
        </w:tabs>
        <w:spacing w:before="240" w:after="120"/>
        <w:jc w:val="both"/>
        <w:rPr>
          <w:rFonts w:ascii="Times New Roman" w:hAnsi="Times New Roman"/>
          <w:b/>
          <w:bCs/>
          <w:sz w:val="24"/>
          <w:szCs w:val="24"/>
          <w:lang w:val="en-GB"/>
        </w:rPr>
      </w:pPr>
      <w:r>
        <w:rPr>
          <w:rFonts w:ascii="Times New Roman" w:hAnsi="Times New Roman"/>
          <w:b/>
          <w:bCs/>
          <w:sz w:val="24"/>
          <w:szCs w:val="24"/>
          <w:lang w:val="en-GB"/>
        </w:rPr>
        <w:t>A.2</w:t>
      </w:r>
      <w:r>
        <w:rPr>
          <w:rFonts w:ascii="Times New Roman" w:hAnsi="Times New Roman"/>
          <w:b/>
          <w:bCs/>
          <w:sz w:val="24"/>
          <w:szCs w:val="24"/>
          <w:lang w:val="en-GB"/>
        </w:rPr>
        <w:tab/>
      </w:r>
      <w:r w:rsidRPr="00BF21BC">
        <w:rPr>
          <w:rFonts w:ascii="Times New Roman" w:hAnsi="Times New Roman"/>
          <w:b/>
          <w:bCs/>
          <w:sz w:val="24"/>
          <w:szCs w:val="24"/>
          <w:lang w:val="en-GB"/>
        </w:rPr>
        <w:t>Issues under study</w:t>
      </w:r>
    </w:p>
    <w:p w14:paraId="4BA90B97" w14:textId="77777777" w:rsidR="00F75D51" w:rsidRPr="00BF21BC" w:rsidRDefault="00F75D51" w:rsidP="00F75D51">
      <w:pPr>
        <w:pStyle w:val="HTMLPreformatted"/>
        <w:jc w:val="both"/>
        <w:rPr>
          <w:rFonts w:ascii="Times New Roman" w:hAnsi="Times New Roman"/>
          <w:b/>
          <w:bCs/>
          <w:sz w:val="24"/>
          <w:szCs w:val="24"/>
          <w:lang w:val="en-GB"/>
        </w:rPr>
      </w:pPr>
      <w:r w:rsidRPr="00BF21BC">
        <w:rPr>
          <w:rFonts w:ascii="Times New Roman" w:hAnsi="Times New Roman"/>
          <w:b/>
          <w:bCs/>
          <w:sz w:val="24"/>
          <w:szCs w:val="24"/>
          <w:lang w:val="en-GB"/>
        </w:rPr>
        <w:t>Location of external resources</w:t>
      </w:r>
    </w:p>
    <w:p w14:paraId="2F2E8EAD" w14:textId="77777777" w:rsidR="00F75D51" w:rsidRDefault="00F75D51" w:rsidP="00F75D51">
      <w:pPr>
        <w:ind w:left="709"/>
        <w:jc w:val="both"/>
      </w:pPr>
      <w:r>
        <w:t xml:space="preserve">As referred in section 8.2 of </w:t>
      </w:r>
      <w:r w:rsidRPr="004A1D9E">
        <w:t>the baseline document TD-XXX, for the</w:t>
      </w:r>
      <w:bookmarkStart w:id="38" w:name="_GoBack"/>
      <w:bookmarkEnd w:id="38"/>
      <w:r>
        <w:t xml:space="preserve"> </w:t>
      </w:r>
      <w:r w:rsidRPr="003F72F1">
        <w:t>Internet access speed test</w:t>
      </w:r>
      <w:r>
        <w:t xml:space="preserve"> </w:t>
      </w:r>
      <w:r w:rsidRPr="003F72F1">
        <w:t xml:space="preserve">it </w:t>
      </w:r>
      <w:r>
        <w:t xml:space="preserve">should be decided </w:t>
      </w:r>
      <w:r w:rsidRPr="003F72F1">
        <w:t>whether</w:t>
      </w:r>
      <w:r>
        <w:t xml:space="preserve"> the measurement endpoint </w:t>
      </w:r>
      <w:r w:rsidRPr="003F72F1">
        <w:t xml:space="preserve">could be located within the operator network, as close to the internal interface of the </w:t>
      </w:r>
      <w:r>
        <w:t>exchange point</w:t>
      </w:r>
      <w:r w:rsidRPr="003F72F1">
        <w:t>, considering the limitations any operator might have when deploying the system.</w:t>
      </w:r>
      <w:r>
        <w:t xml:space="preserve"> </w:t>
      </w:r>
    </w:p>
    <w:p w14:paraId="28244F20" w14:textId="77777777" w:rsidR="00F75D51" w:rsidRDefault="00F75D51" w:rsidP="00F75D51">
      <w:pPr>
        <w:ind w:left="709"/>
        <w:jc w:val="both"/>
      </w:pPr>
      <w:r>
        <w:t>In the case of</w:t>
      </w:r>
      <w:r w:rsidRPr="003F72F1">
        <w:t xml:space="preserve"> the Internet resources access speed test</w:t>
      </w:r>
      <w:r>
        <w:t>, there are also different options for the location of the external resources: a) t</w:t>
      </w:r>
      <w:r w:rsidRPr="001F1316">
        <w:t>op 10 or 20 websites (i.e. in Alexa Rank)</w:t>
      </w:r>
      <w:r>
        <w:t>, b) m</w:t>
      </w:r>
      <w:r w:rsidRPr="001F1316">
        <w:t>ost important content distribution network (CDN</w:t>
      </w:r>
      <w:r>
        <w:t>s</w:t>
      </w:r>
      <w:r w:rsidRPr="001F1316">
        <w:t>)</w:t>
      </w:r>
      <w:r>
        <w:t>, c) m</w:t>
      </w:r>
      <w:r w:rsidRPr="001F1316">
        <w:t>ost important network interconnection points (with higher traffic volume/peaks, most used...)</w:t>
      </w:r>
      <w:r>
        <w:t>, a</w:t>
      </w:r>
      <w:r w:rsidRPr="001F1316">
        <w:t xml:space="preserve"> </w:t>
      </w:r>
      <w:r>
        <w:t xml:space="preserve">d) </w:t>
      </w:r>
      <w:r w:rsidRPr="001F1316">
        <w:t>network of geographically dispersed destinations around the world, to cover, at least, tests in different ranges (sa</w:t>
      </w:r>
      <w:r>
        <w:t xml:space="preserve">me continent, long distance...), etc. </w:t>
      </w:r>
    </w:p>
    <w:p w14:paraId="13FC5505" w14:textId="77777777" w:rsidR="00F75D51" w:rsidRDefault="00F75D51" w:rsidP="00F75D51">
      <w:pPr>
        <w:ind w:left="709"/>
        <w:jc w:val="both"/>
      </w:pPr>
      <w:r>
        <w:t xml:space="preserve">It should be decided which one can be the best option according to the aim of the future recommendation. </w:t>
      </w:r>
    </w:p>
    <w:p w14:paraId="525664DA" w14:textId="77777777" w:rsidR="00F75D51" w:rsidRPr="008D052A" w:rsidRDefault="00F75D51" w:rsidP="00F75D51">
      <w:pPr>
        <w:ind w:left="709"/>
        <w:jc w:val="both"/>
      </w:pPr>
      <w:r w:rsidRPr="008D052A">
        <w:t>Figure 12 shows a sample of two way latency tests to #10 #50 and #500 most popular websites (according to Alexa Ranking) from a particular location (in Europe) which will have an impact into not only the maximum achievable speed but also the time needed for a reliables test. As can be easily seen, most of the top 10 sites are quite close to the end users (below 100ms two way latency). However, as the focus is broaden and regardless CDN technologies and exchange points suggesting “moving content as close to the user as possible” regional location still plays a role so that defining a worldwide neutral Internet Resource is not trivial. Regional (geolocalised) most important Network Interconnection Points (option d) is recommended.</w:t>
      </w:r>
    </w:p>
    <w:p w14:paraId="5767D656" w14:textId="77777777" w:rsidR="00F75D51" w:rsidRDefault="00BF6082" w:rsidP="00F75D51">
      <w:pPr>
        <w:ind w:left="709"/>
        <w:jc w:val="both"/>
      </w:pPr>
      <w:r>
        <w:rPr>
          <w:noProof/>
          <w:lang w:eastAsia="zh-CN"/>
        </w:rPr>
        <w:lastRenderedPageBreak/>
        <w:drawing>
          <wp:inline distT="0" distB="0" distL="0" distR="0" wp14:anchorId="1F0BE02F" wp14:editId="25A43FBF">
            <wp:extent cx="4819650" cy="2686050"/>
            <wp:effectExtent l="19050" t="0" r="0" b="0"/>
            <wp:docPr id="1" name="Imagen 40" descr="Macintosh HD:Users:fliberal:Documents:ITU:SG11:Speed:delay:delays1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descr="Macintosh HD:Users:fliberal:Documents:ITU:SG11:Speed:delay:delays10.eps"/>
                    <pic:cNvPicPr>
                      <a:picLocks noChangeAspect="1" noChangeArrowheads="1"/>
                    </pic:cNvPicPr>
                  </pic:nvPicPr>
                  <pic:blipFill>
                    <a:blip r:embed="rId29" cstate="print"/>
                    <a:srcRect/>
                    <a:stretch>
                      <a:fillRect/>
                    </a:stretch>
                  </pic:blipFill>
                  <pic:spPr bwMode="auto">
                    <a:xfrm>
                      <a:off x="0" y="0"/>
                      <a:ext cx="4819650" cy="2686050"/>
                    </a:xfrm>
                    <a:prstGeom prst="rect">
                      <a:avLst/>
                    </a:prstGeom>
                    <a:noFill/>
                    <a:ln w="9525">
                      <a:noFill/>
                      <a:miter lim="800000"/>
                      <a:headEnd/>
                      <a:tailEnd/>
                    </a:ln>
                  </pic:spPr>
                </pic:pic>
              </a:graphicData>
            </a:graphic>
          </wp:inline>
        </w:drawing>
      </w:r>
    </w:p>
    <w:p w14:paraId="45968499" w14:textId="77777777" w:rsidR="00F75D51" w:rsidRDefault="00BF6082" w:rsidP="00F75D51">
      <w:pPr>
        <w:ind w:left="709"/>
        <w:jc w:val="both"/>
      </w:pPr>
      <w:r>
        <w:rPr>
          <w:noProof/>
          <w:lang w:eastAsia="zh-CN"/>
        </w:rPr>
        <w:drawing>
          <wp:inline distT="0" distB="0" distL="0" distR="0" wp14:anchorId="292E3F9B" wp14:editId="6E4AE024">
            <wp:extent cx="4819650" cy="2686050"/>
            <wp:effectExtent l="19050" t="0" r="0" b="0"/>
            <wp:docPr id="9" name="Imagen 42" descr="Macintosh HD:Users:fliberal:Documents:ITU:SG11:Speed:delay:delays5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descr="Macintosh HD:Users:fliberal:Documents:ITU:SG11:Speed:delay:delays50.eps"/>
                    <pic:cNvPicPr>
                      <a:picLocks noChangeAspect="1" noChangeArrowheads="1"/>
                    </pic:cNvPicPr>
                  </pic:nvPicPr>
                  <pic:blipFill>
                    <a:blip r:embed="rId30" cstate="print"/>
                    <a:srcRect/>
                    <a:stretch>
                      <a:fillRect/>
                    </a:stretch>
                  </pic:blipFill>
                  <pic:spPr bwMode="auto">
                    <a:xfrm>
                      <a:off x="0" y="0"/>
                      <a:ext cx="4819650" cy="2686050"/>
                    </a:xfrm>
                    <a:prstGeom prst="rect">
                      <a:avLst/>
                    </a:prstGeom>
                    <a:noFill/>
                    <a:ln w="9525">
                      <a:noFill/>
                      <a:miter lim="800000"/>
                      <a:headEnd/>
                      <a:tailEnd/>
                    </a:ln>
                  </pic:spPr>
                </pic:pic>
              </a:graphicData>
            </a:graphic>
          </wp:inline>
        </w:drawing>
      </w:r>
    </w:p>
    <w:p w14:paraId="3A69B5E1" w14:textId="77777777" w:rsidR="00F75D51" w:rsidRDefault="00BF6082" w:rsidP="00F75D51">
      <w:pPr>
        <w:ind w:left="709"/>
        <w:jc w:val="both"/>
      </w:pPr>
      <w:r>
        <w:rPr>
          <w:noProof/>
          <w:lang w:eastAsia="zh-CN"/>
        </w:rPr>
        <w:drawing>
          <wp:inline distT="0" distB="0" distL="0" distR="0" wp14:anchorId="4985C62E" wp14:editId="2C10AB5A">
            <wp:extent cx="4819650" cy="2686050"/>
            <wp:effectExtent l="19050" t="0" r="0" b="0"/>
            <wp:docPr id="8" name="Imagen 43" descr="Macintosh HD:Users:fliberal:Documents:ITU:SG11:Speed:delay:delays50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Macintosh HD:Users:fliberal:Documents:ITU:SG11:Speed:delay:delays500.eps"/>
                    <pic:cNvPicPr>
                      <a:picLocks noChangeAspect="1" noChangeArrowheads="1"/>
                    </pic:cNvPicPr>
                  </pic:nvPicPr>
                  <pic:blipFill>
                    <a:blip r:embed="rId31" cstate="print"/>
                    <a:srcRect/>
                    <a:stretch>
                      <a:fillRect/>
                    </a:stretch>
                  </pic:blipFill>
                  <pic:spPr bwMode="auto">
                    <a:xfrm>
                      <a:off x="0" y="0"/>
                      <a:ext cx="4819650" cy="2686050"/>
                    </a:xfrm>
                    <a:prstGeom prst="rect">
                      <a:avLst/>
                    </a:prstGeom>
                    <a:noFill/>
                    <a:ln w="9525">
                      <a:noFill/>
                      <a:miter lim="800000"/>
                      <a:headEnd/>
                      <a:tailEnd/>
                    </a:ln>
                  </pic:spPr>
                </pic:pic>
              </a:graphicData>
            </a:graphic>
          </wp:inline>
        </w:drawing>
      </w:r>
    </w:p>
    <w:p w14:paraId="0473397B" w14:textId="77777777" w:rsidR="00F75D51" w:rsidRPr="001F1316" w:rsidRDefault="00F75D51" w:rsidP="00F75D51">
      <w:pPr>
        <w:ind w:left="709"/>
        <w:jc w:val="both"/>
      </w:pPr>
      <w:r w:rsidRPr="00D64869">
        <w:rPr>
          <w:rStyle w:val="hps"/>
          <w:b/>
        </w:rPr>
        <w:t>Figure 12.</w:t>
      </w:r>
      <w:r w:rsidRPr="00D64869">
        <w:rPr>
          <w:rStyle w:val="hps"/>
        </w:rPr>
        <w:t xml:space="preserve">  Two way latency example to #10, #50 and #500 most popular websites (Apr2015)</w:t>
      </w:r>
    </w:p>
    <w:p w14:paraId="5370D4C3" w14:textId="77777777" w:rsidR="00F75D51" w:rsidRPr="00BF21BC" w:rsidRDefault="00F75D51" w:rsidP="00F75D51">
      <w:pPr>
        <w:pStyle w:val="HTMLPreformatted"/>
        <w:jc w:val="both"/>
        <w:rPr>
          <w:rFonts w:ascii="Times New Roman" w:hAnsi="Times New Roman"/>
          <w:b/>
          <w:bCs/>
          <w:sz w:val="24"/>
          <w:szCs w:val="24"/>
          <w:lang w:val="en-GB"/>
        </w:rPr>
      </w:pPr>
      <w:r w:rsidRPr="00BF21BC">
        <w:rPr>
          <w:rFonts w:ascii="Times New Roman" w:hAnsi="Times New Roman"/>
          <w:b/>
          <w:bCs/>
          <w:sz w:val="24"/>
          <w:szCs w:val="24"/>
          <w:lang w:val="en-GB"/>
        </w:rPr>
        <w:t>Collecting additional information from user´s hardware and software</w:t>
      </w:r>
    </w:p>
    <w:p w14:paraId="2A9F15B5" w14:textId="77777777" w:rsidR="00F75D51" w:rsidRDefault="00F75D51" w:rsidP="00F75D51">
      <w:pPr>
        <w:ind w:left="709"/>
        <w:jc w:val="both"/>
      </w:pPr>
      <w:r>
        <w:lastRenderedPageBreak/>
        <w:t>As suggested in section 10 of</w:t>
      </w:r>
      <w:r w:rsidRPr="003F72F1">
        <w:t xml:space="preserve"> </w:t>
      </w:r>
      <w:r w:rsidRPr="00AC22B5">
        <w:t>the baseline document</w:t>
      </w:r>
      <w:r>
        <w:t xml:space="preserve"> </w:t>
      </w:r>
      <w:r w:rsidRPr="00AC22B5">
        <w:t>TD-XXX</w:t>
      </w:r>
      <w:r>
        <w:t xml:space="preserve">, collecting data on </w:t>
      </w:r>
      <w:r w:rsidRPr="00901069">
        <w:t xml:space="preserve">the </w:t>
      </w:r>
      <w:r>
        <w:t xml:space="preserve">user´s </w:t>
      </w:r>
      <w:r w:rsidRPr="00901069">
        <w:t>hardware and software configuration (SO, Browser)</w:t>
      </w:r>
      <w:r>
        <w:t xml:space="preserve"> can be useful not only for statistical result evaluation but also to send warnings to the users about u</w:t>
      </w:r>
      <w:r w:rsidRPr="00901069">
        <w:t xml:space="preserve">nsuitable configuration </w:t>
      </w:r>
      <w:r>
        <w:t xml:space="preserve">if </w:t>
      </w:r>
      <w:r w:rsidRPr="00901069">
        <w:t>detected</w:t>
      </w:r>
      <w:r>
        <w:t xml:space="preserve"> or other configuration problems that may lead to un</w:t>
      </w:r>
      <w:r w:rsidRPr="00901069">
        <w:t>reliable measurement</w:t>
      </w:r>
      <w:r>
        <w:t xml:space="preserve">s. In contrast, collecting user´s information can be a sensitive issue since it </w:t>
      </w:r>
      <w:r w:rsidRPr="00901069">
        <w:t>could threat</w:t>
      </w:r>
      <w:r>
        <w:t xml:space="preserve">en </w:t>
      </w:r>
      <w:r w:rsidRPr="00901069">
        <w:t>the privacy of the user</w:t>
      </w:r>
      <w:r>
        <w:t xml:space="preserve"> if some delicate information is collected (</w:t>
      </w:r>
      <w:r w:rsidRPr="00901069">
        <w:t>i.e. geolocation</w:t>
      </w:r>
      <w:r>
        <w:t>). It should be decide a “compromise solution” for this issue.</w:t>
      </w:r>
    </w:p>
    <w:p w14:paraId="34108491" w14:textId="77777777" w:rsidR="00F75D51" w:rsidRPr="00CD0BA0" w:rsidRDefault="00F75D51" w:rsidP="00F75D51">
      <w:pPr>
        <w:ind w:left="709"/>
        <w:jc w:val="both"/>
      </w:pPr>
      <w:r w:rsidRPr="00CD0BA0">
        <w:t>The following minimum information will be collected</w:t>
      </w:r>
    </w:p>
    <w:p w14:paraId="78BA70E9" w14:textId="77777777" w:rsidR="00F75D51" w:rsidRDefault="00F75D51" w:rsidP="00F75D51">
      <w:pPr>
        <w:pStyle w:val="ListParagraph"/>
        <w:numPr>
          <w:ilvl w:val="0"/>
          <w:numId w:val="39"/>
        </w:numPr>
        <w:tabs>
          <w:tab w:val="clear" w:pos="794"/>
          <w:tab w:val="clear" w:pos="1191"/>
          <w:tab w:val="clear" w:pos="1425"/>
          <w:tab w:val="clear" w:pos="1588"/>
          <w:tab w:val="clear" w:pos="1985"/>
          <w:tab w:val="left" w:pos="1560"/>
        </w:tabs>
        <w:ind w:left="1276" w:hanging="142"/>
        <w:jc w:val="both"/>
      </w:pPr>
      <w:r>
        <w:t>For fixed networks:</w:t>
      </w:r>
    </w:p>
    <w:p w14:paraId="238A8A5D"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Test time;</w:t>
      </w:r>
    </w:p>
    <w:p w14:paraId="14EAE509"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Time zone;</w:t>
      </w:r>
    </w:p>
    <w:p w14:paraId="1261362E"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 xml:space="preserve">User </w:t>
      </w:r>
      <w:r w:rsidRPr="00CD0BA0">
        <w:t>IP address</w:t>
      </w:r>
      <w:r>
        <w:t>;</w:t>
      </w:r>
    </w:p>
    <w:p w14:paraId="3668471F"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TCP and UDP settings;</w:t>
      </w:r>
    </w:p>
    <w:p w14:paraId="597D43E1"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Operation system version;</w:t>
      </w:r>
    </w:p>
    <w:p w14:paraId="35A203DA"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Web-browser version</w:t>
      </w:r>
      <w:r w:rsidRPr="00CD0BA0">
        <w:t>/User Agent (In case web technology is used)</w:t>
      </w:r>
      <w:r>
        <w:t>;</w:t>
      </w:r>
    </w:p>
    <w:p w14:paraId="237A985D"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Number of parallel connections (downlink and uplink);</w:t>
      </w:r>
    </w:p>
    <w:p w14:paraId="3133FD48"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Duration of pre-test;</w:t>
      </w:r>
    </w:p>
    <w:p w14:paraId="3288704D"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Duration of the downlink subtest;</w:t>
      </w:r>
    </w:p>
    <w:p w14:paraId="3748F5D7"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Duration of the uplink subtest;</w:t>
      </w:r>
    </w:p>
    <w:p w14:paraId="050C17F8"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Timeout value;</w:t>
      </w:r>
    </w:p>
    <w:p w14:paraId="3C0036EC"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Number of ‘pings’ during delay subtest;</w:t>
      </w:r>
    </w:p>
    <w:p w14:paraId="6F47CD8E"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Maximum elapsed time between ping starts;</w:t>
      </w:r>
    </w:p>
    <w:p w14:paraId="30A5A7EA"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Reference size of data block (chunk size);</w:t>
      </w:r>
    </w:p>
    <w:p w14:paraId="5E278210"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Number of received chunks after which the ME answers back to the TE</w:t>
      </w:r>
    </w:p>
    <w:p w14:paraId="2CB599A6"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rsidRPr="00CD0BA0">
        <w:t>WS advertised during the TCP negotiation phase for the different TCP streams</w:t>
      </w:r>
      <w:r>
        <w:t xml:space="preserve">: </w:t>
      </w:r>
      <w:r w:rsidRPr="00CD0BA0">
        <w:t xml:space="preserve">Regarding the warnings, although n parallel connections will be launched in the test, the </w:t>
      </w:r>
      <w:r w:rsidR="00450791">
        <w:t>Measurement Peer</w:t>
      </w:r>
      <w:r w:rsidRPr="00CD0BA0">
        <w:t xml:space="preserve"> will calculate whether for the estimated RTT, OS (TCP flavour + typical Tx/Rx buffer sizes) and measured WS the calculated downlink and uplink speeds are too close (&gt;90%) of the theoretical limitations, notifying the user about the unreliability of the test and the need to optimize his configuration for achieving better speeds.</w:t>
      </w:r>
    </w:p>
    <w:p w14:paraId="4DD4361E" w14:textId="77777777" w:rsidR="00F75D51" w:rsidRDefault="00F75D51" w:rsidP="00F75D51">
      <w:pPr>
        <w:ind w:left="1134"/>
        <w:jc w:val="both"/>
      </w:pPr>
      <w:r>
        <w:t>(according to https://www.netztest.at/en/ and section 12.1 of this Recommendation)</w:t>
      </w:r>
    </w:p>
    <w:p w14:paraId="612CFB4E" w14:textId="77777777" w:rsidR="00F75D51" w:rsidRDefault="00F75D51" w:rsidP="00F75D51">
      <w:pPr>
        <w:ind w:left="360"/>
        <w:jc w:val="both"/>
      </w:pPr>
    </w:p>
    <w:p w14:paraId="15B1DA72" w14:textId="77777777" w:rsidR="00F75D51" w:rsidRDefault="00F75D51" w:rsidP="00F75D51">
      <w:pPr>
        <w:pStyle w:val="ListParagraph"/>
        <w:numPr>
          <w:ilvl w:val="0"/>
          <w:numId w:val="39"/>
        </w:numPr>
        <w:tabs>
          <w:tab w:val="clear" w:pos="794"/>
          <w:tab w:val="clear" w:pos="1191"/>
          <w:tab w:val="clear" w:pos="1425"/>
          <w:tab w:val="clear" w:pos="1588"/>
          <w:tab w:val="clear" w:pos="1985"/>
          <w:tab w:val="left" w:pos="1560"/>
        </w:tabs>
        <w:ind w:left="1276" w:hanging="142"/>
        <w:jc w:val="both"/>
      </w:pPr>
      <w:r>
        <w:t>For mobile networks (in addition to information for fixed networks):</w:t>
      </w:r>
    </w:p>
    <w:p w14:paraId="63160B99"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Location inferred from cell tower triangulation, WiFi triangulation, or GPS</w:t>
      </w:r>
    </w:p>
    <w:p w14:paraId="5FC7D1A9"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Active cell tower ID and signal strength (RSSI)</w:t>
      </w:r>
    </w:p>
    <w:p w14:paraId="0FC31B83"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Visible neighboring cell towers, including cell IDs and RSSI</w:t>
      </w:r>
    </w:p>
    <w:p w14:paraId="4B031F45"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Active network operator ID ("MNC") and name</w:t>
      </w:r>
    </w:p>
    <w:p w14:paraId="51D37A20"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Active network country code ("MCC") and name</w:t>
      </w:r>
    </w:p>
    <w:p w14:paraId="3900F238"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SIM's network operator ID and name</w:t>
      </w:r>
    </w:p>
    <w:p w14:paraId="74592AF4"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SIM's network country code and name</w:t>
      </w:r>
    </w:p>
    <w:p w14:paraId="1BD1BFF7"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Bearer (CDMA, GPRS, EDGE, all of the 3G variants, LTE, etc)</w:t>
      </w:r>
    </w:p>
    <w:p w14:paraId="58BE1ACE" w14:textId="77777777" w:rsidR="00F75D51" w:rsidRDefault="00F75D51" w:rsidP="00F75D51">
      <w:pPr>
        <w:pStyle w:val="ListParagraph"/>
        <w:numPr>
          <w:ilvl w:val="2"/>
          <w:numId w:val="39"/>
        </w:numPr>
        <w:tabs>
          <w:tab w:val="clear" w:pos="794"/>
          <w:tab w:val="clear" w:pos="1191"/>
          <w:tab w:val="clear" w:pos="1588"/>
          <w:tab w:val="clear" w:pos="1713"/>
          <w:tab w:val="clear" w:pos="1985"/>
          <w:tab w:val="num" w:pos="1843"/>
        </w:tabs>
        <w:ind w:left="1843" w:hanging="295"/>
        <w:jc w:val="both"/>
      </w:pPr>
      <w:r>
        <w:t>Phone type (GSM, CDMA)</w:t>
      </w:r>
    </w:p>
    <w:p w14:paraId="101733E5" w14:textId="77777777" w:rsidR="00F75D51" w:rsidRDefault="00F75D51" w:rsidP="00F75D51">
      <w:pPr>
        <w:ind w:left="1134"/>
        <w:jc w:val="both"/>
      </w:pPr>
      <w:r>
        <w:t>(according to http://www.fcc.gov/measuring-broadband-america/mobile/technical-summary)</w:t>
      </w:r>
    </w:p>
    <w:p w14:paraId="466EA842" w14:textId="77777777" w:rsidR="00F75D51" w:rsidRPr="00BF21BC" w:rsidRDefault="00F75D51" w:rsidP="00F75D51">
      <w:pPr>
        <w:pStyle w:val="HTMLPreformatted"/>
        <w:jc w:val="both"/>
        <w:rPr>
          <w:rFonts w:ascii="Times New Roman" w:hAnsi="Times New Roman"/>
          <w:b/>
          <w:bCs/>
          <w:sz w:val="24"/>
          <w:szCs w:val="24"/>
          <w:lang w:val="en-GB"/>
        </w:rPr>
      </w:pPr>
      <w:r w:rsidRPr="00BF21BC">
        <w:rPr>
          <w:rFonts w:ascii="Times New Roman" w:hAnsi="Times New Roman"/>
          <w:b/>
          <w:bCs/>
          <w:sz w:val="24"/>
          <w:szCs w:val="24"/>
          <w:lang w:val="en-GB"/>
        </w:rPr>
        <w:t>Measurements methodology</w:t>
      </w:r>
    </w:p>
    <w:p w14:paraId="1E39C1EC" w14:textId="77777777" w:rsidR="00F75D51" w:rsidRDefault="00F75D51" w:rsidP="00F75D51">
      <w:pPr>
        <w:ind w:left="709"/>
        <w:jc w:val="both"/>
      </w:pPr>
      <w:r>
        <w:lastRenderedPageBreak/>
        <w:t>As referred in sections 11 and 12 of</w:t>
      </w:r>
      <w:r w:rsidRPr="003F72F1">
        <w:t xml:space="preserve"> </w:t>
      </w:r>
      <w:r w:rsidRPr="00AC22B5">
        <w:t>the baseline document TD-XXX</w:t>
      </w:r>
      <w:r>
        <w:t>, there are still many open issues related to the tests requirements and methodology to be defined:</w:t>
      </w:r>
    </w:p>
    <w:p w14:paraId="28D13B53" w14:textId="77777777" w:rsidR="00F75D51" w:rsidRDefault="00F75D51" w:rsidP="00F75D51">
      <w:pPr>
        <w:pStyle w:val="Heading8"/>
        <w:numPr>
          <w:ilvl w:val="7"/>
          <w:numId w:val="37"/>
        </w:numPr>
        <w:tabs>
          <w:tab w:val="clear" w:pos="1588"/>
          <w:tab w:val="clear" w:pos="2433"/>
          <w:tab w:val="left" w:pos="1276"/>
          <w:tab w:val="left" w:pos="3544"/>
        </w:tabs>
        <w:ind w:left="3544" w:hanging="2551"/>
        <w:jc w:val="both"/>
        <w:rPr>
          <w:b w:val="0"/>
        </w:rPr>
      </w:pPr>
      <w:r w:rsidRPr="00BF21BC">
        <w:rPr>
          <w:rFonts w:eastAsia="Arial Unicode MS"/>
          <w:bCs/>
          <w:szCs w:val="24"/>
        </w:rPr>
        <w:t>Phases in the tests:</w:t>
      </w:r>
      <w:r w:rsidRPr="00BF21BC">
        <w:rPr>
          <w:rFonts w:eastAsia="Arial Unicode MS"/>
          <w:bCs/>
          <w:szCs w:val="24"/>
        </w:rPr>
        <w:tab/>
      </w:r>
      <w:r w:rsidRPr="00757C3C">
        <w:rPr>
          <w:b w:val="0"/>
        </w:rPr>
        <w:t xml:space="preserve">After analysing many of the measurement tests available at the OECD </w:t>
      </w:r>
      <w:hyperlink r:id="rId32" w:history="1">
        <w:r w:rsidRPr="00602FB1">
          <w:rPr>
            <w:rStyle w:val="Hyperlink"/>
          </w:rPr>
          <w:t>website</w:t>
        </w:r>
      </w:hyperlink>
      <w:r>
        <w:rPr>
          <w:b w:val="0"/>
        </w:rPr>
        <w:t>, it seems clear that different phases should be considered in the tests measurement procedure:</w:t>
      </w:r>
    </w:p>
    <w:p w14:paraId="7DDDA8A7" w14:textId="77777777" w:rsidR="00F75D51" w:rsidRDefault="00F75D51" w:rsidP="00F75D51">
      <w:pPr>
        <w:pStyle w:val="ListParagraph"/>
        <w:numPr>
          <w:ilvl w:val="0"/>
          <w:numId w:val="38"/>
        </w:numPr>
        <w:tabs>
          <w:tab w:val="clear" w:pos="1425"/>
          <w:tab w:val="left" w:pos="1276"/>
          <w:tab w:val="left" w:pos="3969"/>
        </w:tabs>
        <w:ind w:left="3828" w:hanging="284"/>
        <w:jc w:val="both"/>
        <w:rPr>
          <w:rStyle w:val="hps"/>
        </w:rPr>
      </w:pPr>
      <w:r w:rsidRPr="00B85F0D">
        <w:rPr>
          <w:rStyle w:val="hps"/>
          <w:b/>
        </w:rPr>
        <w:t>Latency subset</w:t>
      </w:r>
      <w:r>
        <w:rPr>
          <w:rStyle w:val="hps"/>
        </w:rPr>
        <w:t>: Different alternatives can be used for latency measurement: c</w:t>
      </w:r>
      <w:r w:rsidRPr="00B85F0D">
        <w:rPr>
          <w:rStyle w:val="hps"/>
        </w:rPr>
        <w:t>onforming an</w:t>
      </w:r>
      <w:r>
        <w:rPr>
          <w:rStyle w:val="hps"/>
        </w:rPr>
        <w:t>d sending a classic ICMP packet, m</w:t>
      </w:r>
      <w:r w:rsidRPr="00B85F0D">
        <w:rPr>
          <w:rStyle w:val="hps"/>
        </w:rPr>
        <w:t>easuring the elapsed time from a SYN message to the SYN ACK response</w:t>
      </w:r>
      <w:r>
        <w:rPr>
          <w:rStyle w:val="hps"/>
        </w:rPr>
        <w:t>, s</w:t>
      </w:r>
      <w:r w:rsidRPr="00B85F0D">
        <w:rPr>
          <w:rStyle w:val="hps"/>
        </w:rPr>
        <w:t xml:space="preserve">ending a zero byte file to the </w:t>
      </w:r>
      <w:r>
        <w:rPr>
          <w:rStyle w:val="hps"/>
        </w:rPr>
        <w:t>measurement endpoint</w:t>
      </w:r>
      <w:r w:rsidRPr="00B85F0D">
        <w:rPr>
          <w:rStyle w:val="hps"/>
        </w:rPr>
        <w:t xml:space="preserve"> and awaiting acknowledgement</w:t>
      </w:r>
      <w:r w:rsidRPr="00B66655">
        <w:rPr>
          <w:rStyle w:val="hps"/>
        </w:rPr>
        <w:t>.</w:t>
      </w:r>
      <w:r>
        <w:rPr>
          <w:rStyle w:val="hps"/>
        </w:rPr>
        <w:t>..). In this phase a unique TCP connection seems to be adequate but it should be defined the more accurate alternative for measurement</w:t>
      </w:r>
      <w:r w:rsidRPr="00CD0BA0">
        <w:rPr>
          <w:rStyle w:val="hps"/>
        </w:rPr>
        <w:t>. In order to avoid firewall traversal problems and once web technology is agreed an Application Level “ping” is recommended (i.e. ping/pong mechanism in websockets or empty file download time in traditional HTTP/HTTPS)</w:t>
      </w:r>
      <w:r>
        <w:rPr>
          <w:rStyle w:val="hps"/>
        </w:rPr>
        <w:t xml:space="preserve">. </w:t>
      </w:r>
    </w:p>
    <w:p w14:paraId="3B9C1624" w14:textId="77777777" w:rsidR="00F75D51" w:rsidRDefault="00F75D51" w:rsidP="00F75D51">
      <w:pPr>
        <w:pStyle w:val="ListParagraph"/>
        <w:numPr>
          <w:ilvl w:val="0"/>
          <w:numId w:val="38"/>
        </w:numPr>
        <w:tabs>
          <w:tab w:val="clear" w:pos="794"/>
          <w:tab w:val="clear" w:pos="1191"/>
          <w:tab w:val="clear" w:pos="1425"/>
          <w:tab w:val="clear" w:pos="1588"/>
          <w:tab w:val="clear" w:pos="1985"/>
          <w:tab w:val="left" w:pos="1276"/>
          <w:tab w:val="left" w:pos="3969"/>
        </w:tabs>
        <w:ind w:left="3828" w:hanging="284"/>
        <w:jc w:val="both"/>
        <w:rPr>
          <w:rStyle w:val="hps"/>
        </w:rPr>
      </w:pPr>
      <w:r w:rsidRPr="00620816">
        <w:rPr>
          <w:rStyle w:val="hps"/>
          <w:b/>
        </w:rPr>
        <w:t>Downlink/Uplink Pretest</w:t>
      </w:r>
      <w:r w:rsidRPr="00620816">
        <w:rPr>
          <w:rStyle w:val="hps"/>
        </w:rPr>
        <w:t xml:space="preserve">: The pre-test phases </w:t>
      </w:r>
      <w:r>
        <w:rPr>
          <w:rStyle w:val="hps"/>
        </w:rPr>
        <w:t>aims to widen</w:t>
      </w:r>
      <w:r w:rsidRPr="00620816">
        <w:rPr>
          <w:rStyle w:val="hps"/>
        </w:rPr>
        <w:t xml:space="preserve"> the congestion windows</w:t>
      </w:r>
      <w:r>
        <w:rPr>
          <w:rStyle w:val="hps"/>
        </w:rPr>
        <w:t xml:space="preserve"> size</w:t>
      </w:r>
      <w:r w:rsidRPr="00620816">
        <w:rPr>
          <w:rStyle w:val="hps"/>
        </w:rPr>
        <w:t xml:space="preserve">, which is quite important, specially the </w:t>
      </w:r>
      <w:r>
        <w:rPr>
          <w:rStyle w:val="hps"/>
        </w:rPr>
        <w:t xml:space="preserve">in </w:t>
      </w:r>
      <w:r w:rsidRPr="00620816">
        <w:rPr>
          <w:rStyle w:val="hps"/>
        </w:rPr>
        <w:t>uplink pre-test</w:t>
      </w:r>
      <w:r w:rsidRPr="00B66655">
        <w:rPr>
          <w:rStyle w:val="hps"/>
        </w:rPr>
        <w:t>.</w:t>
      </w:r>
      <w:r>
        <w:rPr>
          <w:rStyle w:val="hps"/>
        </w:rPr>
        <w:t xml:space="preserve"> Nevertheless, many aspects of this phase (some described here below) are still to be defined.</w:t>
      </w:r>
    </w:p>
    <w:p w14:paraId="6E0A2623" w14:textId="77777777" w:rsidR="00F75D51" w:rsidRDefault="00F75D51" w:rsidP="00F75D51">
      <w:pPr>
        <w:pStyle w:val="ListParagraph"/>
        <w:numPr>
          <w:ilvl w:val="0"/>
          <w:numId w:val="38"/>
        </w:numPr>
        <w:tabs>
          <w:tab w:val="clear" w:pos="1425"/>
          <w:tab w:val="left" w:pos="1276"/>
          <w:tab w:val="left" w:pos="3969"/>
        </w:tabs>
        <w:ind w:left="3828" w:hanging="284"/>
        <w:jc w:val="both"/>
        <w:rPr>
          <w:rStyle w:val="hps"/>
        </w:rPr>
      </w:pPr>
      <w:r w:rsidRPr="0064748D">
        <w:rPr>
          <w:rStyle w:val="hps"/>
          <w:b/>
        </w:rPr>
        <w:t>Downlink/Uplink test</w:t>
      </w:r>
      <w:r w:rsidRPr="00620816">
        <w:rPr>
          <w:rStyle w:val="hps"/>
        </w:rPr>
        <w:t xml:space="preserve">: </w:t>
      </w:r>
      <w:r>
        <w:rPr>
          <w:rStyle w:val="hps"/>
        </w:rPr>
        <w:t xml:space="preserve">The </w:t>
      </w:r>
      <w:r w:rsidRPr="00620816">
        <w:rPr>
          <w:rStyle w:val="hps"/>
        </w:rPr>
        <w:t xml:space="preserve">test phases </w:t>
      </w:r>
      <w:r>
        <w:rPr>
          <w:rStyle w:val="hps"/>
        </w:rPr>
        <w:t xml:space="preserve">aims to measure the downlink/uplink data transmission speed but it should be clarified if the aim is to measure the </w:t>
      </w:r>
      <w:r w:rsidRPr="0064748D">
        <w:rPr>
          <w:rStyle w:val="hps"/>
          <w:i/>
        </w:rPr>
        <w:t>average downlink/uplink speed</w:t>
      </w:r>
      <w:r>
        <w:rPr>
          <w:rStyle w:val="hps"/>
        </w:rPr>
        <w:t xml:space="preserve"> or </w:t>
      </w:r>
      <w:r w:rsidRPr="0064748D">
        <w:rPr>
          <w:rStyle w:val="hps"/>
          <w:i/>
        </w:rPr>
        <w:t>the bulk capacity</w:t>
      </w:r>
      <w:r>
        <w:rPr>
          <w:rStyle w:val="hps"/>
        </w:rPr>
        <w:t xml:space="preserve"> because this would also help to define the proper measurement procedure. </w:t>
      </w:r>
    </w:p>
    <w:p w14:paraId="1665FC5C" w14:textId="77777777" w:rsidR="00F75D51" w:rsidRPr="00722A1D" w:rsidRDefault="00BF6082" w:rsidP="00F75D51">
      <w:pPr>
        <w:pStyle w:val="ListParagraph"/>
        <w:numPr>
          <w:ilvl w:val="0"/>
          <w:numId w:val="38"/>
        </w:numPr>
        <w:tabs>
          <w:tab w:val="clear" w:pos="1191"/>
          <w:tab w:val="left" w:pos="567"/>
        </w:tabs>
        <w:rPr>
          <w:noProof/>
          <w:lang w:val="es-ES" w:eastAsia="es-ES"/>
        </w:rPr>
      </w:pPr>
      <w:r>
        <w:rPr>
          <w:b/>
          <w:noProof/>
          <w:lang w:eastAsia="zh-CN"/>
        </w:rPr>
        <w:lastRenderedPageBreak/>
        <w:drawing>
          <wp:inline distT="0" distB="0" distL="0" distR="0" wp14:anchorId="168A70F7" wp14:editId="581C8254">
            <wp:extent cx="4048125" cy="2295525"/>
            <wp:effectExtent l="19050" t="0" r="9525" b="0"/>
            <wp:docPr id="7" name="Imagen 1" descr="USA2_CWND.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USA2_CWND.eps"/>
                    <pic:cNvPicPr>
                      <a:picLocks noChangeAspect="1" noChangeArrowheads="1"/>
                    </pic:cNvPicPr>
                  </pic:nvPicPr>
                  <pic:blipFill>
                    <a:blip r:embed="rId33" cstate="print"/>
                    <a:srcRect l="8041" t="514" r="8089" b="13873"/>
                    <a:stretch>
                      <a:fillRect/>
                    </a:stretch>
                  </pic:blipFill>
                  <pic:spPr bwMode="auto">
                    <a:xfrm>
                      <a:off x="0" y="0"/>
                      <a:ext cx="4048125" cy="2295525"/>
                    </a:xfrm>
                    <a:prstGeom prst="rect">
                      <a:avLst/>
                    </a:prstGeom>
                    <a:noFill/>
                    <a:ln w="9525">
                      <a:noFill/>
                      <a:miter lim="800000"/>
                      <a:headEnd/>
                      <a:tailEnd/>
                    </a:ln>
                  </pic:spPr>
                </pic:pic>
              </a:graphicData>
            </a:graphic>
          </wp:inline>
        </w:drawing>
      </w:r>
      <w:r>
        <w:rPr>
          <w:noProof/>
          <w:lang w:eastAsia="zh-CN"/>
        </w:rPr>
        <w:drawing>
          <wp:inline distT="0" distB="0" distL="0" distR="0" wp14:anchorId="58C0BF1C" wp14:editId="757072E7">
            <wp:extent cx="3962400" cy="2505075"/>
            <wp:effectExtent l="19050" t="0" r="0" b="0"/>
            <wp:docPr id="6" name="Imagen 2" descr="goodputUS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goodputUSA.eps"/>
                    <pic:cNvPicPr>
                      <a:picLocks noChangeAspect="1" noChangeArrowheads="1"/>
                    </pic:cNvPicPr>
                  </pic:nvPicPr>
                  <pic:blipFill>
                    <a:blip r:embed="rId34" cstate="print"/>
                    <a:srcRect l="8495" t="2991" r="9389" b="3960"/>
                    <a:stretch>
                      <a:fillRect/>
                    </a:stretch>
                  </pic:blipFill>
                  <pic:spPr bwMode="auto">
                    <a:xfrm>
                      <a:off x="0" y="0"/>
                      <a:ext cx="3962400" cy="2505075"/>
                    </a:xfrm>
                    <a:prstGeom prst="rect">
                      <a:avLst/>
                    </a:prstGeom>
                    <a:noFill/>
                    <a:ln w="9525">
                      <a:noFill/>
                      <a:miter lim="800000"/>
                      <a:headEnd/>
                      <a:tailEnd/>
                    </a:ln>
                  </pic:spPr>
                </pic:pic>
              </a:graphicData>
            </a:graphic>
          </wp:inline>
        </w:drawing>
      </w:r>
    </w:p>
    <w:p w14:paraId="618F21C6" w14:textId="77777777" w:rsidR="00F75D51" w:rsidRDefault="00F75D51" w:rsidP="00F75D51">
      <w:pPr>
        <w:pStyle w:val="ListParagraph"/>
        <w:tabs>
          <w:tab w:val="clear" w:pos="1191"/>
          <w:tab w:val="left" w:pos="567"/>
        </w:tabs>
        <w:ind w:left="1560"/>
        <w:rPr>
          <w:rStyle w:val="hps"/>
          <w:sz w:val="20"/>
        </w:rPr>
      </w:pPr>
      <w:r w:rsidRPr="003615EA">
        <w:rPr>
          <w:rStyle w:val="hps"/>
          <w:b/>
          <w:sz w:val="20"/>
        </w:rPr>
        <w:t>Figure 13.</w:t>
      </w:r>
      <w:r w:rsidRPr="003615EA">
        <w:rPr>
          <w:rStyle w:val="hps"/>
          <w:sz w:val="20"/>
        </w:rPr>
        <w:t xml:space="preserve">  Samples of CWND and Goodput evolution for USA=&gt;EUR tests in a wired connection</w:t>
      </w:r>
    </w:p>
    <w:p w14:paraId="4B0F864A" w14:textId="77777777" w:rsidR="00F75D51" w:rsidRPr="003615EA" w:rsidRDefault="00F75D51" w:rsidP="00F75D51">
      <w:pPr>
        <w:pStyle w:val="ListParagraph"/>
        <w:tabs>
          <w:tab w:val="clear" w:pos="1191"/>
          <w:tab w:val="left" w:pos="567"/>
        </w:tabs>
        <w:ind w:left="1560"/>
        <w:rPr>
          <w:rStyle w:val="hps"/>
          <w:sz w:val="20"/>
        </w:rPr>
      </w:pPr>
    </w:p>
    <w:p w14:paraId="2D9FAB29" w14:textId="77777777" w:rsidR="00F75D51" w:rsidRDefault="00F75D51" w:rsidP="00F75D51">
      <w:pPr>
        <w:pStyle w:val="ListParagraph"/>
        <w:numPr>
          <w:ilvl w:val="0"/>
          <w:numId w:val="38"/>
        </w:numPr>
        <w:tabs>
          <w:tab w:val="left" w:pos="1276"/>
          <w:tab w:val="left" w:pos="3969"/>
        </w:tabs>
        <w:ind w:hanging="142"/>
        <w:jc w:val="both"/>
        <w:rPr>
          <w:rStyle w:val="hps"/>
        </w:rPr>
      </w:pPr>
      <w:r w:rsidRPr="00CD0BA0">
        <w:rPr>
          <w:rStyle w:val="hps"/>
        </w:rPr>
        <w:t>Figure 13 shows the evolution of both CWND and achieved goodput for several different test along a whole day between USA=&gt;EUR. The high variability, even for wired connections, a single maximum/average value is not representative enough. Instead, a RTT-sized bin vector instead will be collected. Later, the server will process this information to a) Remove SS phase, b) statistically remove outliers c) Calculate significative enough maximum and average speed to be reported to the Users.</w:t>
      </w:r>
      <w:r>
        <w:rPr>
          <w:rStyle w:val="hps"/>
        </w:rPr>
        <w:t xml:space="preserve"> </w:t>
      </w:r>
    </w:p>
    <w:p w14:paraId="61761B69" w14:textId="77777777" w:rsidR="00F75D51" w:rsidRDefault="00F75D51" w:rsidP="00F75D51">
      <w:pPr>
        <w:pStyle w:val="ListParagraph"/>
        <w:numPr>
          <w:ilvl w:val="0"/>
          <w:numId w:val="38"/>
        </w:numPr>
        <w:tabs>
          <w:tab w:val="clear" w:pos="1425"/>
          <w:tab w:val="left" w:pos="1276"/>
          <w:tab w:val="left" w:pos="3969"/>
        </w:tabs>
        <w:ind w:left="3828" w:hanging="284"/>
        <w:jc w:val="both"/>
        <w:rPr>
          <w:rStyle w:val="hps"/>
        </w:rPr>
      </w:pPr>
    </w:p>
    <w:p w14:paraId="0B066AFB" w14:textId="451EC660" w:rsidR="00F75D51" w:rsidRPr="003254C2" w:rsidRDefault="00F75D51" w:rsidP="00F75D51">
      <w:pPr>
        <w:pStyle w:val="Heading8"/>
        <w:numPr>
          <w:ilvl w:val="7"/>
          <w:numId w:val="37"/>
        </w:numPr>
        <w:tabs>
          <w:tab w:val="clear" w:pos="1588"/>
          <w:tab w:val="left" w:pos="1276"/>
          <w:tab w:val="left" w:pos="3544"/>
        </w:tabs>
      </w:pPr>
      <w:r>
        <w:t xml:space="preserve">Protocol to be used: </w:t>
      </w:r>
      <w:r>
        <w:tab/>
      </w:r>
      <w:r w:rsidRPr="003254C2">
        <w:rPr>
          <w:b w:val="0"/>
        </w:rPr>
        <w:t>HTTP or HTTPs</w:t>
      </w:r>
      <w:r>
        <w:rPr>
          <w:b w:val="0"/>
        </w:rPr>
        <w:t xml:space="preserve"> are proposed.</w:t>
      </w:r>
    </w:p>
    <w:p w14:paraId="1042DEE0" w14:textId="77777777" w:rsidR="00F75D51" w:rsidRDefault="00F75D51" w:rsidP="00F75D51">
      <w:pPr>
        <w:pStyle w:val="Heading8"/>
        <w:numPr>
          <w:ilvl w:val="7"/>
          <w:numId w:val="37"/>
        </w:numPr>
        <w:tabs>
          <w:tab w:val="clear" w:pos="1588"/>
          <w:tab w:val="clear" w:pos="2433"/>
          <w:tab w:val="left" w:pos="1276"/>
          <w:tab w:val="left" w:pos="3544"/>
        </w:tabs>
        <w:ind w:left="3544" w:hanging="2551"/>
        <w:jc w:val="both"/>
        <w:rPr>
          <w:b w:val="0"/>
        </w:rPr>
      </w:pPr>
      <w:r w:rsidRPr="003254C2">
        <w:t xml:space="preserve">Duration </w:t>
      </w:r>
      <w:r>
        <w:t xml:space="preserve">of the test: </w:t>
      </w:r>
      <w:r>
        <w:tab/>
      </w:r>
      <w:r w:rsidRPr="003254C2">
        <w:rPr>
          <w:b w:val="0"/>
        </w:rPr>
        <w:t>Test could be limited by size of the transmitted data or by time.</w:t>
      </w:r>
      <w:r>
        <w:rPr>
          <w:b w:val="0"/>
        </w:rPr>
        <w:t xml:space="preserve"> Different alternatives can be considered:</w:t>
      </w:r>
    </w:p>
    <w:p w14:paraId="706CF9FC" w14:textId="77777777" w:rsidR="00F75D51" w:rsidRPr="00CD0BA0" w:rsidRDefault="00F75D51" w:rsidP="00F75D51">
      <w:pPr>
        <w:pStyle w:val="ListParagraph"/>
        <w:numPr>
          <w:ilvl w:val="0"/>
          <w:numId w:val="37"/>
        </w:numPr>
        <w:tabs>
          <w:tab w:val="clear" w:pos="794"/>
          <w:tab w:val="clear" w:pos="1191"/>
          <w:tab w:val="clear" w:pos="1425"/>
          <w:tab w:val="clear" w:pos="1588"/>
          <w:tab w:val="clear" w:pos="1985"/>
          <w:tab w:val="left" w:pos="1276"/>
        </w:tabs>
        <w:ind w:left="3828" w:hanging="284"/>
        <w:jc w:val="both"/>
        <w:rPr>
          <w:rStyle w:val="hps"/>
        </w:rPr>
      </w:pPr>
      <w:r w:rsidRPr="00CD0BA0">
        <w:rPr>
          <w:rStyle w:val="hps"/>
        </w:rPr>
        <w:t>Transmitting a fixed volume of data within a maximum timeout limit.</w:t>
      </w:r>
    </w:p>
    <w:p w14:paraId="1FBF24BF" w14:textId="77777777" w:rsidR="00F75D51" w:rsidRPr="00CD0BA0" w:rsidRDefault="00F75D51" w:rsidP="00F75D51">
      <w:pPr>
        <w:pStyle w:val="ListParagraph"/>
        <w:numPr>
          <w:ilvl w:val="0"/>
          <w:numId w:val="37"/>
        </w:numPr>
        <w:tabs>
          <w:tab w:val="clear" w:pos="794"/>
          <w:tab w:val="clear" w:pos="1191"/>
          <w:tab w:val="clear" w:pos="1425"/>
          <w:tab w:val="clear" w:pos="1588"/>
          <w:tab w:val="clear" w:pos="1985"/>
          <w:tab w:val="left" w:pos="1276"/>
        </w:tabs>
        <w:ind w:left="3828" w:hanging="284"/>
        <w:jc w:val="both"/>
        <w:rPr>
          <w:rStyle w:val="hps"/>
        </w:rPr>
      </w:pPr>
      <w:r w:rsidRPr="00CD0BA0">
        <w:rPr>
          <w:rStyle w:val="hps"/>
        </w:rPr>
        <w:t>Transmitting a variable/adaptable volume of data within a timeout limit.</w:t>
      </w:r>
    </w:p>
    <w:p w14:paraId="02F171F5" w14:textId="77777777" w:rsidR="00F75D51" w:rsidRPr="00CD0BA0" w:rsidRDefault="00F75D51" w:rsidP="00F75D51">
      <w:pPr>
        <w:pStyle w:val="ListParagraph"/>
        <w:numPr>
          <w:ilvl w:val="0"/>
          <w:numId w:val="37"/>
        </w:numPr>
        <w:tabs>
          <w:tab w:val="clear" w:pos="794"/>
          <w:tab w:val="clear" w:pos="1191"/>
          <w:tab w:val="clear" w:pos="1425"/>
          <w:tab w:val="clear" w:pos="1588"/>
          <w:tab w:val="clear" w:pos="1985"/>
          <w:tab w:val="left" w:pos="1276"/>
        </w:tabs>
        <w:ind w:left="3828" w:hanging="284"/>
        <w:jc w:val="both"/>
        <w:rPr>
          <w:rStyle w:val="hps"/>
        </w:rPr>
      </w:pPr>
      <w:r w:rsidRPr="00CD0BA0">
        <w:rPr>
          <w:rStyle w:val="hps"/>
        </w:rPr>
        <w:t>Transmitting data continuously for a limited period of time.</w:t>
      </w:r>
    </w:p>
    <w:p w14:paraId="025AD310" w14:textId="27474C7E" w:rsidR="00F75D51" w:rsidRDefault="00F75D51" w:rsidP="00F75D51">
      <w:pPr>
        <w:pStyle w:val="ListParagraph"/>
        <w:numPr>
          <w:ilvl w:val="0"/>
          <w:numId w:val="38"/>
        </w:numPr>
        <w:tabs>
          <w:tab w:val="clear" w:pos="794"/>
          <w:tab w:val="clear" w:pos="1191"/>
          <w:tab w:val="clear" w:pos="1425"/>
          <w:tab w:val="clear" w:pos="1588"/>
          <w:tab w:val="clear" w:pos="1985"/>
          <w:tab w:val="left" w:pos="1276"/>
          <w:tab w:val="left" w:pos="3969"/>
        </w:tabs>
        <w:ind w:left="3828" w:hanging="284"/>
        <w:jc w:val="both"/>
        <w:rPr>
          <w:rStyle w:val="hps"/>
        </w:rPr>
      </w:pPr>
      <w:r w:rsidRPr="00B66655">
        <w:rPr>
          <w:rStyle w:val="hps"/>
        </w:rPr>
        <w:t>.</w:t>
      </w:r>
    </w:p>
    <w:p w14:paraId="715FB4EF" w14:textId="77777777" w:rsidR="000D47C0" w:rsidRDefault="00F75D51" w:rsidP="000D47C0">
      <w:pPr>
        <w:pStyle w:val="Heading8"/>
        <w:numPr>
          <w:ilvl w:val="0"/>
          <w:numId w:val="0"/>
        </w:numPr>
        <w:tabs>
          <w:tab w:val="clear" w:pos="1588"/>
          <w:tab w:val="left" w:pos="1276"/>
        </w:tabs>
        <w:ind w:left="3544"/>
        <w:jc w:val="both"/>
        <w:rPr>
          <w:b w:val="0"/>
        </w:rPr>
      </w:pPr>
      <w:r w:rsidRPr="003254C2">
        <w:rPr>
          <w:b w:val="0"/>
        </w:rPr>
        <w:lastRenderedPageBreak/>
        <w:t>In any case,</w:t>
      </w:r>
      <w:r>
        <w:rPr>
          <w:b w:val="0"/>
        </w:rPr>
        <w:t xml:space="preserve"> </w:t>
      </w:r>
      <w:r w:rsidRPr="003254C2">
        <w:rPr>
          <w:b w:val="0"/>
        </w:rPr>
        <w:t xml:space="preserve">some reference </w:t>
      </w:r>
      <w:r>
        <w:rPr>
          <w:b w:val="0"/>
        </w:rPr>
        <w:t>(</w:t>
      </w:r>
      <w:r w:rsidRPr="003254C2">
        <w:rPr>
          <w:b w:val="0"/>
        </w:rPr>
        <w:t>maximum test durations</w:t>
      </w:r>
      <w:r>
        <w:rPr>
          <w:b w:val="0"/>
        </w:rPr>
        <w:t>/file size)</w:t>
      </w:r>
      <w:r w:rsidRPr="003254C2">
        <w:rPr>
          <w:b w:val="0"/>
        </w:rPr>
        <w:t xml:space="preserve"> should be specified</w:t>
      </w:r>
      <w:r>
        <w:rPr>
          <w:b w:val="0"/>
        </w:rPr>
        <w:t xml:space="preserve"> in the recommendation</w:t>
      </w:r>
      <w:r w:rsidRPr="003254C2">
        <w:rPr>
          <w:b w:val="0"/>
        </w:rPr>
        <w:t>.</w:t>
      </w:r>
    </w:p>
    <w:p w14:paraId="7FAD2C25" w14:textId="77777777" w:rsidR="00F75D51" w:rsidRDefault="00F75D51" w:rsidP="00F75D51">
      <w:pPr>
        <w:pStyle w:val="Heading8"/>
        <w:numPr>
          <w:ilvl w:val="7"/>
          <w:numId w:val="37"/>
        </w:numPr>
        <w:tabs>
          <w:tab w:val="clear" w:pos="1588"/>
          <w:tab w:val="clear" w:pos="2433"/>
          <w:tab w:val="left" w:pos="1276"/>
          <w:tab w:val="left" w:pos="3544"/>
        </w:tabs>
        <w:ind w:left="3544" w:hanging="2551"/>
        <w:jc w:val="both"/>
      </w:pPr>
      <w:r>
        <w:t xml:space="preserve">Number of concurrent TCP connections: </w:t>
      </w:r>
      <w:r w:rsidRPr="002A426A">
        <w:rPr>
          <w:b w:val="0"/>
        </w:rPr>
        <w:t>T</w:t>
      </w:r>
      <w:r w:rsidRPr="00DE5507">
        <w:rPr>
          <w:b w:val="0"/>
        </w:rPr>
        <w:t xml:space="preserve">he usage of multithreading as well as the (optimum) number of parallel TCP connections should be </w:t>
      </w:r>
      <w:r>
        <w:rPr>
          <w:b w:val="0"/>
        </w:rPr>
        <w:t xml:space="preserve">also considered. It should be also decided if default values can be proposed in the recommendation (like the ones in </w:t>
      </w:r>
      <w:r w:rsidRPr="00757C3C">
        <w:rPr>
          <w:b w:val="0"/>
        </w:rPr>
        <w:t xml:space="preserve">ETSI TS 103 222 v0.0.25) </w:t>
      </w:r>
      <w:r>
        <w:rPr>
          <w:b w:val="0"/>
        </w:rPr>
        <w:t>or not (</w:t>
      </w:r>
      <w:r w:rsidRPr="00757C3C">
        <w:rPr>
          <w:b w:val="0"/>
        </w:rPr>
        <w:t>since</w:t>
      </w:r>
      <w:r>
        <w:t xml:space="preserve"> </w:t>
      </w:r>
      <w:r w:rsidRPr="002A426A">
        <w:rPr>
          <w:b w:val="0"/>
        </w:rPr>
        <w:t xml:space="preserve">they will need revision periodically </w:t>
      </w:r>
      <w:r>
        <w:rPr>
          <w:b w:val="0"/>
        </w:rPr>
        <w:t>due to</w:t>
      </w:r>
      <w:r w:rsidRPr="002A426A">
        <w:rPr>
          <w:b w:val="0"/>
        </w:rPr>
        <w:t xml:space="preserve"> TCP </w:t>
      </w:r>
      <w:r>
        <w:rPr>
          <w:b w:val="0"/>
        </w:rPr>
        <w:t xml:space="preserve">new </w:t>
      </w:r>
      <w:r w:rsidRPr="002A426A">
        <w:rPr>
          <w:b w:val="0"/>
        </w:rPr>
        <w:t>versions</w:t>
      </w:r>
      <w:r>
        <w:rPr>
          <w:b w:val="0"/>
        </w:rPr>
        <w:t xml:space="preserve"> implemented).</w:t>
      </w:r>
      <w:r w:rsidRPr="00757C3C">
        <w:t xml:space="preserve">   </w:t>
      </w:r>
    </w:p>
    <w:p w14:paraId="31839595" w14:textId="77777777" w:rsidR="000D47C0" w:rsidRDefault="00F75D51" w:rsidP="000D47C0">
      <w:pPr>
        <w:pStyle w:val="Heading8"/>
        <w:numPr>
          <w:ilvl w:val="0"/>
          <w:numId w:val="0"/>
        </w:numPr>
        <w:tabs>
          <w:tab w:val="clear" w:pos="1588"/>
          <w:tab w:val="left" w:pos="1276"/>
        </w:tabs>
        <w:ind w:left="3544"/>
        <w:jc w:val="both"/>
        <w:rPr>
          <w:b w:val="0"/>
        </w:rPr>
      </w:pPr>
      <w:r w:rsidRPr="00A13A70">
        <w:rPr>
          <w:b w:val="0"/>
        </w:rPr>
        <w:t>Carried out tests, common trends towards multicore processors even in mobile devices and current TCP flavours aggressiveness suggest 4/8 threads suitable enough to achieved maximum speed in the 100s of Mbps range for RTTs around 150ms (covering worst case scenario for most popular websites).</w:t>
      </w:r>
    </w:p>
    <w:p w14:paraId="200E3EA3" w14:textId="77777777" w:rsidR="00F75D51" w:rsidRPr="003615EA" w:rsidRDefault="00F75D51" w:rsidP="00F75D51"/>
    <w:p w14:paraId="5D85ADF5" w14:textId="77777777" w:rsidR="00F75D51" w:rsidRPr="003254C2" w:rsidRDefault="00F75D51" w:rsidP="00F75D51">
      <w:pPr>
        <w:tabs>
          <w:tab w:val="left" w:pos="1276"/>
        </w:tabs>
      </w:pPr>
    </w:p>
    <w:p w14:paraId="6C6F796D" w14:textId="77777777" w:rsidR="00F75D51" w:rsidRDefault="00F75D51" w:rsidP="00F75D51">
      <w:pPr>
        <w:jc w:val="both"/>
      </w:pPr>
    </w:p>
    <w:p w14:paraId="0B923A3F" w14:textId="77777777" w:rsidR="00F75D51" w:rsidRPr="001F1316" w:rsidRDefault="00F75D51" w:rsidP="00F75D51"/>
    <w:p w14:paraId="03D128E1" w14:textId="77777777" w:rsidR="00F75D51" w:rsidRDefault="00F75D51" w:rsidP="00F75D51">
      <w:pPr>
        <w:ind w:left="720"/>
        <w:jc w:val="center"/>
      </w:pPr>
      <w:r>
        <w:t>____________</w:t>
      </w:r>
    </w:p>
    <w:p w14:paraId="0A19F6BD" w14:textId="77777777" w:rsidR="00451CC7" w:rsidRPr="00451CC7" w:rsidRDefault="00451CC7" w:rsidP="00F75D51">
      <w:pPr>
        <w:rPr>
          <w:szCs w:val="24"/>
          <w:lang w:val="en-US"/>
        </w:rPr>
      </w:pPr>
    </w:p>
    <w:sectPr w:rsidR="00451CC7" w:rsidRPr="00451CC7" w:rsidSect="00C25153">
      <w:headerReference w:type="default" r:id="rId35"/>
      <w:footerReference w:type="first" r:id="rId36"/>
      <w:pgSz w:w="11907" w:h="16840"/>
      <w:pgMar w:top="1417" w:right="1134" w:bottom="1417" w:left="1134"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C412E9" w14:textId="77777777" w:rsidR="00C276C1" w:rsidRDefault="00C276C1">
      <w:r>
        <w:separator/>
      </w:r>
    </w:p>
  </w:endnote>
  <w:endnote w:type="continuationSeparator" w:id="0">
    <w:p w14:paraId="2DB91B18" w14:textId="77777777" w:rsidR="00C276C1" w:rsidRDefault="00C276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jc w:val="center"/>
      <w:tblLayout w:type="fixed"/>
      <w:tblCellMar>
        <w:left w:w="57" w:type="dxa"/>
        <w:right w:w="57" w:type="dxa"/>
      </w:tblCellMar>
      <w:tblLook w:val="0000" w:firstRow="0" w:lastRow="0" w:firstColumn="0" w:lastColumn="0" w:noHBand="0" w:noVBand="0"/>
    </w:tblPr>
    <w:tblGrid>
      <w:gridCol w:w="1617"/>
      <w:gridCol w:w="4394"/>
      <w:gridCol w:w="3912"/>
    </w:tblGrid>
    <w:tr w:rsidR="00C25153" w:rsidRPr="0091151B" w14:paraId="3C211474" w14:textId="77777777" w:rsidTr="004A23F8">
      <w:trPr>
        <w:cantSplit/>
        <w:trHeight w:val="204"/>
        <w:jc w:val="center"/>
      </w:trPr>
      <w:tc>
        <w:tcPr>
          <w:tcW w:w="1617" w:type="dxa"/>
          <w:tcBorders>
            <w:top w:val="single" w:sz="12" w:space="0" w:color="auto"/>
          </w:tcBorders>
        </w:tcPr>
        <w:p w14:paraId="3A9793F3" w14:textId="77777777" w:rsidR="00C25153" w:rsidRPr="0037415F" w:rsidRDefault="00C25153" w:rsidP="00C25153">
          <w:pPr>
            <w:rPr>
              <w:b/>
              <w:bCs/>
              <w:sz w:val="22"/>
            </w:rPr>
          </w:pPr>
          <w:bookmarkStart w:id="39" w:name="dcontact"/>
          <w:bookmarkStart w:id="40" w:name="dcontent1" w:colFirst="1" w:colLast="1"/>
          <w:r w:rsidRPr="0037415F">
            <w:rPr>
              <w:b/>
              <w:bCs/>
              <w:sz w:val="22"/>
            </w:rPr>
            <w:t>Contact:</w:t>
          </w:r>
        </w:p>
      </w:tc>
      <w:tc>
        <w:tcPr>
          <w:tcW w:w="4394" w:type="dxa"/>
          <w:tcBorders>
            <w:top w:val="single" w:sz="12" w:space="0" w:color="auto"/>
          </w:tcBorders>
        </w:tcPr>
        <w:p w14:paraId="64139E14" w14:textId="77777777" w:rsidR="00C25153" w:rsidRPr="00797296" w:rsidRDefault="00C25153" w:rsidP="00C25153">
          <w:pPr>
            <w:rPr>
              <w:sz w:val="22"/>
            </w:rPr>
          </w:pPr>
          <w:r w:rsidRPr="00797296">
            <w:rPr>
              <w:sz w:val="22"/>
            </w:rPr>
            <w:t xml:space="preserve">Eva Ibarrola </w:t>
          </w:r>
          <w:r w:rsidRPr="00797296">
            <w:rPr>
              <w:sz w:val="22"/>
            </w:rPr>
            <w:br/>
            <w:t>University of the Basque Country (UPV/EHU)</w:t>
          </w:r>
          <w:r>
            <w:rPr>
              <w:sz w:val="22"/>
            </w:rPr>
            <w:t xml:space="preserve">, </w:t>
          </w:r>
          <w:r w:rsidRPr="00797296">
            <w:rPr>
              <w:sz w:val="22"/>
            </w:rPr>
            <w:t>Spain</w:t>
          </w:r>
        </w:p>
      </w:tc>
      <w:tc>
        <w:tcPr>
          <w:tcW w:w="3912" w:type="dxa"/>
          <w:tcBorders>
            <w:top w:val="single" w:sz="12" w:space="0" w:color="auto"/>
          </w:tcBorders>
        </w:tcPr>
        <w:p w14:paraId="5FA44612" w14:textId="77777777" w:rsidR="00C25153" w:rsidRPr="00797296" w:rsidRDefault="00C25153" w:rsidP="00C25153">
          <w:pPr>
            <w:rPr>
              <w:sz w:val="22"/>
              <w:lang w:val="en-US"/>
            </w:rPr>
          </w:pPr>
          <w:r w:rsidRPr="00797296">
            <w:rPr>
              <w:sz w:val="22"/>
              <w:lang w:val="en-US"/>
            </w:rPr>
            <w:t>Tel: +34-94 601 39 00</w:t>
          </w:r>
          <w:r w:rsidRPr="00797296">
            <w:rPr>
              <w:sz w:val="22"/>
              <w:lang w:val="en-US"/>
            </w:rPr>
            <w:br/>
            <w:t>Fax: +34-94 601 42 59</w:t>
          </w:r>
          <w:r w:rsidRPr="00797296">
            <w:rPr>
              <w:sz w:val="22"/>
              <w:lang w:val="en-US"/>
            </w:rPr>
            <w:br/>
            <w:t xml:space="preserve">Email: </w:t>
          </w:r>
          <w:hyperlink r:id="rId1" w:history="1">
            <w:r w:rsidRPr="00797296">
              <w:rPr>
                <w:rStyle w:val="Hyperlink"/>
                <w:sz w:val="22"/>
                <w:lang w:val="en-US"/>
              </w:rPr>
              <w:t>eva.ibarrola@ehu</w:t>
            </w:r>
          </w:hyperlink>
          <w:r w:rsidRPr="00797296">
            <w:rPr>
              <w:rStyle w:val="Hyperlink"/>
              <w:lang w:val="en-US"/>
            </w:rPr>
            <w:t>.es</w:t>
          </w:r>
        </w:p>
      </w:tc>
    </w:tr>
    <w:bookmarkEnd w:id="39"/>
    <w:bookmarkEnd w:id="40"/>
    <w:tr w:rsidR="00C25153" w:rsidRPr="0091151B" w14:paraId="1342834E" w14:textId="77777777" w:rsidTr="004A23F8">
      <w:trPr>
        <w:cantSplit/>
        <w:trHeight w:val="204"/>
        <w:jc w:val="center"/>
      </w:trPr>
      <w:tc>
        <w:tcPr>
          <w:tcW w:w="1617" w:type="dxa"/>
          <w:tcBorders>
            <w:top w:val="single" w:sz="12" w:space="0" w:color="auto"/>
          </w:tcBorders>
        </w:tcPr>
        <w:p w14:paraId="5C1A7FE7" w14:textId="77777777" w:rsidR="00C25153" w:rsidRPr="0037415F" w:rsidRDefault="00C25153" w:rsidP="00C25153">
          <w:pPr>
            <w:rPr>
              <w:b/>
              <w:bCs/>
              <w:sz w:val="22"/>
            </w:rPr>
          </w:pPr>
          <w:r w:rsidRPr="0037415F">
            <w:rPr>
              <w:b/>
              <w:bCs/>
              <w:sz w:val="22"/>
            </w:rPr>
            <w:t>Contact:</w:t>
          </w:r>
        </w:p>
      </w:tc>
      <w:tc>
        <w:tcPr>
          <w:tcW w:w="4394" w:type="dxa"/>
          <w:tcBorders>
            <w:top w:val="single" w:sz="12" w:space="0" w:color="auto"/>
          </w:tcBorders>
        </w:tcPr>
        <w:p w14:paraId="7FA9B1FB" w14:textId="77777777" w:rsidR="00C25153" w:rsidRPr="00797296" w:rsidRDefault="00C25153" w:rsidP="00C25153">
          <w:pPr>
            <w:rPr>
              <w:sz w:val="22"/>
            </w:rPr>
          </w:pPr>
          <w:r>
            <w:rPr>
              <w:sz w:val="22"/>
            </w:rPr>
            <w:t>Fidel Liberal</w:t>
          </w:r>
          <w:r w:rsidRPr="00797296">
            <w:rPr>
              <w:sz w:val="22"/>
            </w:rPr>
            <w:br/>
            <w:t>University of the Basque Country (UPV/EHU)</w:t>
          </w:r>
          <w:r>
            <w:rPr>
              <w:sz w:val="22"/>
            </w:rPr>
            <w:t xml:space="preserve">, </w:t>
          </w:r>
          <w:r w:rsidRPr="00797296">
            <w:rPr>
              <w:sz w:val="22"/>
            </w:rPr>
            <w:t>Spain</w:t>
          </w:r>
        </w:p>
      </w:tc>
      <w:tc>
        <w:tcPr>
          <w:tcW w:w="3912" w:type="dxa"/>
          <w:tcBorders>
            <w:top w:val="single" w:sz="12" w:space="0" w:color="auto"/>
          </w:tcBorders>
        </w:tcPr>
        <w:p w14:paraId="2C1DEE0F" w14:textId="77777777" w:rsidR="00C25153" w:rsidRPr="00797296" w:rsidRDefault="00C25153" w:rsidP="00C25153">
          <w:pPr>
            <w:rPr>
              <w:sz w:val="22"/>
              <w:lang w:val="en-US"/>
            </w:rPr>
          </w:pPr>
          <w:r w:rsidRPr="00797296">
            <w:rPr>
              <w:sz w:val="22"/>
              <w:lang w:val="en-US"/>
            </w:rPr>
            <w:t xml:space="preserve">Tel: +34-94 601 </w:t>
          </w:r>
          <w:r>
            <w:rPr>
              <w:sz w:val="22"/>
              <w:lang w:val="en-US"/>
            </w:rPr>
            <w:t>41</w:t>
          </w:r>
          <w:r w:rsidRPr="00797296">
            <w:rPr>
              <w:sz w:val="22"/>
              <w:lang w:val="en-US"/>
            </w:rPr>
            <w:t xml:space="preserve"> </w:t>
          </w:r>
          <w:r>
            <w:rPr>
              <w:sz w:val="22"/>
              <w:lang w:val="en-US"/>
            </w:rPr>
            <w:t>29</w:t>
          </w:r>
          <w:r w:rsidRPr="00797296">
            <w:rPr>
              <w:sz w:val="22"/>
              <w:lang w:val="en-US"/>
            </w:rPr>
            <w:br/>
            <w:t>Fax: +34-94 601 42 59</w:t>
          </w:r>
          <w:r w:rsidRPr="00797296">
            <w:rPr>
              <w:sz w:val="22"/>
              <w:lang w:val="en-US"/>
            </w:rPr>
            <w:br/>
            <w:t xml:space="preserve">Email: </w:t>
          </w:r>
          <w:hyperlink r:id="rId2" w:history="1">
            <w:r w:rsidRPr="00847280">
              <w:rPr>
                <w:rStyle w:val="Hyperlink"/>
                <w:sz w:val="22"/>
                <w:lang w:val="en-US"/>
              </w:rPr>
              <w:t>fidel.liberal@ehu.es</w:t>
            </w:r>
          </w:hyperlink>
        </w:p>
      </w:tc>
    </w:tr>
    <w:tr w:rsidR="00C25153" w:rsidRPr="0091151B" w14:paraId="07148179" w14:textId="77777777" w:rsidTr="004A23F8">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14:paraId="79B3F03E" w14:textId="3A58351D" w:rsidR="00C25153" w:rsidRPr="0091151B" w:rsidRDefault="008A2A54" w:rsidP="00C25153">
          <w:pPr>
            <w:spacing w:before="0"/>
            <w:rPr>
              <w:sz w:val="18"/>
            </w:rPr>
          </w:pPr>
          <w:r w:rsidRPr="00204B1C">
            <w:rPr>
              <w:b/>
              <w:bCs/>
              <w:sz w:val="18"/>
            </w:rPr>
            <w:t xml:space="preserve">TSB Note: </w:t>
          </w:r>
          <w:r w:rsidRPr="00204B1C">
            <w:rPr>
              <w:sz w:val="18"/>
            </w:rPr>
            <w:t>All rights reserved. No part of this publication may be reproduced, by any means whatsoever, without the prior written permission of ITU.</w:t>
          </w:r>
        </w:p>
      </w:tc>
    </w:tr>
  </w:tbl>
  <w:p w14:paraId="38B7B7AE" w14:textId="77777777" w:rsidR="00C25153" w:rsidRPr="0091151B" w:rsidRDefault="00C25153" w:rsidP="00C25153">
    <w:pPr>
      <w:spacing w:before="0"/>
      <w:rPr>
        <w:sz w:val="18"/>
      </w:rPr>
    </w:pPr>
  </w:p>
  <w:p w14:paraId="64920FBC" w14:textId="77777777" w:rsidR="00C25153" w:rsidRPr="00C25153" w:rsidRDefault="00C25153" w:rsidP="00C2515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7D0668" w14:textId="77777777" w:rsidR="00C276C1" w:rsidRDefault="00C276C1">
      <w:r>
        <w:separator/>
      </w:r>
    </w:p>
  </w:footnote>
  <w:footnote w:type="continuationSeparator" w:id="0">
    <w:p w14:paraId="5F12F8EC" w14:textId="77777777" w:rsidR="00C276C1" w:rsidRDefault="00C276C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760D12" w14:textId="7A674E2D" w:rsidR="00AB1482" w:rsidRPr="00C25153" w:rsidRDefault="00C25153" w:rsidP="00C25153">
    <w:pPr>
      <w:pStyle w:val="Header"/>
    </w:pPr>
    <w:r w:rsidRPr="00C25153">
      <w:t xml:space="preserve">- </w:t>
    </w:r>
    <w:r w:rsidRPr="00C25153">
      <w:fldChar w:fldCharType="begin"/>
    </w:r>
    <w:r w:rsidRPr="00C25153">
      <w:instrText xml:space="preserve"> PAGE  \* MERGEFORMAT </w:instrText>
    </w:r>
    <w:r w:rsidRPr="00C25153">
      <w:fldChar w:fldCharType="separate"/>
    </w:r>
    <w:r w:rsidR="004A1D9E">
      <w:rPr>
        <w:noProof/>
      </w:rPr>
      <w:t>18</w:t>
    </w:r>
    <w:r w:rsidRPr="00C25153">
      <w:fldChar w:fldCharType="end"/>
    </w:r>
    <w:r w:rsidRPr="00C25153">
      <w:t xml:space="preserve"> -</w:t>
    </w:r>
  </w:p>
  <w:p w14:paraId="682F0616" w14:textId="3784D2BE" w:rsidR="00C25153" w:rsidRPr="00C25153" w:rsidRDefault="00C25153" w:rsidP="00C25153">
    <w:pPr>
      <w:pStyle w:val="Header"/>
      <w:spacing w:after="240"/>
    </w:pPr>
    <w:r w:rsidRPr="00C25153">
      <w:fldChar w:fldCharType="begin"/>
    </w:r>
    <w:r w:rsidRPr="00C25153">
      <w:instrText xml:space="preserve"> STYLEREF  Docnumber  </w:instrText>
    </w:r>
    <w:r w:rsidRPr="00C25153">
      <w:fldChar w:fldCharType="separate"/>
    </w:r>
    <w:r w:rsidR="004A1D9E">
      <w:rPr>
        <w:noProof/>
      </w:rPr>
      <w:t>TD 857 (GEN/11)</w:t>
    </w:r>
    <w:r w:rsidRPr="00C25153">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485EAA48"/>
    <w:lvl w:ilvl="0">
      <w:start w:val="1"/>
      <w:numFmt w:val="decimal"/>
      <w:pStyle w:val="B1"/>
      <w:lvlText w:val="%1."/>
      <w:lvlJc w:val="left"/>
      <w:pPr>
        <w:tabs>
          <w:tab w:val="num" w:pos="643"/>
        </w:tabs>
        <w:ind w:left="643" w:hanging="360"/>
      </w:pPr>
      <w:rPr>
        <w:rFonts w:cs="Times New Roman"/>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6727C14"/>
    <w:multiLevelType w:val="hybridMultilevel"/>
    <w:tmpl w:val="C4768DB4"/>
    <w:lvl w:ilvl="0" w:tplc="9A506C6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941CB6"/>
    <w:multiLevelType w:val="hybridMultilevel"/>
    <w:tmpl w:val="06822C06"/>
    <w:lvl w:ilvl="0" w:tplc="2CC86F3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15:restartNumberingAfterBreak="0">
    <w:nsid w:val="0C722D26"/>
    <w:multiLevelType w:val="multilevel"/>
    <w:tmpl w:val="6BF04EB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5257"/>
        </w:tabs>
        <w:ind w:left="5257"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0CB10DAF"/>
    <w:multiLevelType w:val="hybridMultilevel"/>
    <w:tmpl w:val="2ECCAE4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15370A8A"/>
    <w:multiLevelType w:val="hybridMultilevel"/>
    <w:tmpl w:val="6B96D2F0"/>
    <w:lvl w:ilvl="0" w:tplc="3E18781C">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90059D4"/>
    <w:multiLevelType w:val="hybridMultilevel"/>
    <w:tmpl w:val="DA42D036"/>
    <w:lvl w:ilvl="0" w:tplc="1872520A">
      <w:start w:val="2"/>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0566D0"/>
    <w:multiLevelType w:val="hybridMultilevel"/>
    <w:tmpl w:val="A0F2F682"/>
    <w:lvl w:ilvl="0" w:tplc="0CAC9ADE">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1FE70E19"/>
    <w:multiLevelType w:val="hybridMultilevel"/>
    <w:tmpl w:val="0BD41974"/>
    <w:lvl w:ilvl="0" w:tplc="22349798">
      <w:start w:val="1"/>
      <w:numFmt w:val="decimal"/>
      <w:lvlText w:val="[b-%1]"/>
      <w:lvlJc w:val="left"/>
      <w:pPr>
        <w:ind w:left="862" w:hanging="360"/>
      </w:pPr>
      <w:rPr>
        <w:rFonts w:hint="default"/>
      </w:rPr>
    </w:lvl>
    <w:lvl w:ilvl="1" w:tplc="0C0A0019" w:tentative="1">
      <w:start w:val="1"/>
      <w:numFmt w:val="lowerLetter"/>
      <w:lvlText w:val="%2."/>
      <w:lvlJc w:val="left"/>
      <w:pPr>
        <w:ind w:left="1582" w:hanging="360"/>
      </w:pPr>
    </w:lvl>
    <w:lvl w:ilvl="2" w:tplc="0C0A001B" w:tentative="1">
      <w:start w:val="1"/>
      <w:numFmt w:val="lowerRoman"/>
      <w:lvlText w:val="%3."/>
      <w:lvlJc w:val="right"/>
      <w:pPr>
        <w:ind w:left="2302" w:hanging="180"/>
      </w:pPr>
    </w:lvl>
    <w:lvl w:ilvl="3" w:tplc="0C0A000F" w:tentative="1">
      <w:start w:val="1"/>
      <w:numFmt w:val="decimal"/>
      <w:lvlText w:val="%4."/>
      <w:lvlJc w:val="left"/>
      <w:pPr>
        <w:ind w:left="3022" w:hanging="360"/>
      </w:pPr>
    </w:lvl>
    <w:lvl w:ilvl="4" w:tplc="0C0A0019" w:tentative="1">
      <w:start w:val="1"/>
      <w:numFmt w:val="lowerLetter"/>
      <w:lvlText w:val="%5."/>
      <w:lvlJc w:val="left"/>
      <w:pPr>
        <w:ind w:left="3742" w:hanging="360"/>
      </w:pPr>
    </w:lvl>
    <w:lvl w:ilvl="5" w:tplc="0C0A001B" w:tentative="1">
      <w:start w:val="1"/>
      <w:numFmt w:val="lowerRoman"/>
      <w:lvlText w:val="%6."/>
      <w:lvlJc w:val="right"/>
      <w:pPr>
        <w:ind w:left="4462" w:hanging="180"/>
      </w:pPr>
    </w:lvl>
    <w:lvl w:ilvl="6" w:tplc="0C0A000F" w:tentative="1">
      <w:start w:val="1"/>
      <w:numFmt w:val="decimal"/>
      <w:lvlText w:val="%7."/>
      <w:lvlJc w:val="left"/>
      <w:pPr>
        <w:ind w:left="5182" w:hanging="360"/>
      </w:pPr>
    </w:lvl>
    <w:lvl w:ilvl="7" w:tplc="0C0A0019" w:tentative="1">
      <w:start w:val="1"/>
      <w:numFmt w:val="lowerLetter"/>
      <w:lvlText w:val="%8."/>
      <w:lvlJc w:val="left"/>
      <w:pPr>
        <w:ind w:left="5902" w:hanging="360"/>
      </w:pPr>
    </w:lvl>
    <w:lvl w:ilvl="8" w:tplc="0C0A001B" w:tentative="1">
      <w:start w:val="1"/>
      <w:numFmt w:val="lowerRoman"/>
      <w:lvlText w:val="%9."/>
      <w:lvlJc w:val="right"/>
      <w:pPr>
        <w:ind w:left="6622" w:hanging="180"/>
      </w:pPr>
    </w:lvl>
  </w:abstractNum>
  <w:abstractNum w:abstractNumId="10" w15:restartNumberingAfterBreak="0">
    <w:nsid w:val="217E1A7C"/>
    <w:multiLevelType w:val="hybridMultilevel"/>
    <w:tmpl w:val="B5864770"/>
    <w:lvl w:ilvl="0" w:tplc="E876A8E4">
      <w:start w:val="1"/>
      <w:numFmt w:val="decimal"/>
      <w:lvlText w:val="3.%1"/>
      <w:lvlJc w:val="left"/>
      <w:pPr>
        <w:ind w:left="420" w:hanging="420"/>
      </w:pPr>
      <w:rPr>
        <w:rFonts w:cs="Times New Roman" w:hint="eastAsia"/>
      </w:rPr>
    </w:lvl>
    <w:lvl w:ilvl="1" w:tplc="04090019">
      <w:start w:val="1"/>
      <w:numFmt w:val="lowerLetter"/>
      <w:lvlText w:val="%2)"/>
      <w:lvlJc w:val="left"/>
      <w:pPr>
        <w:ind w:left="840" w:hanging="420"/>
      </w:pPr>
      <w:rPr>
        <w:rFonts w:cs="Times New Roman"/>
      </w:rPr>
    </w:lvl>
    <w:lvl w:ilvl="2" w:tplc="0409001B">
      <w:start w:val="1"/>
      <w:numFmt w:val="lowerRoman"/>
      <w:lvlText w:val="%3."/>
      <w:lvlJc w:val="right"/>
      <w:pPr>
        <w:ind w:left="1260" w:hanging="420"/>
      </w:pPr>
      <w:rPr>
        <w:rFonts w:cs="Times New Roman"/>
      </w:rPr>
    </w:lvl>
    <w:lvl w:ilvl="3" w:tplc="0409000F">
      <w:start w:val="1"/>
      <w:numFmt w:val="decimal"/>
      <w:lvlText w:val="%4."/>
      <w:lvlJc w:val="left"/>
      <w:pPr>
        <w:ind w:left="1680" w:hanging="420"/>
      </w:pPr>
      <w:rPr>
        <w:rFonts w:cs="Times New Roman"/>
      </w:rPr>
    </w:lvl>
    <w:lvl w:ilvl="4" w:tplc="04090019">
      <w:start w:val="1"/>
      <w:numFmt w:val="lowerLetter"/>
      <w:lvlText w:val="%5)"/>
      <w:lvlJc w:val="left"/>
      <w:pPr>
        <w:ind w:left="2100" w:hanging="420"/>
      </w:pPr>
      <w:rPr>
        <w:rFonts w:cs="Times New Roman"/>
      </w:rPr>
    </w:lvl>
    <w:lvl w:ilvl="5" w:tplc="0409001B">
      <w:start w:val="1"/>
      <w:numFmt w:val="lowerRoman"/>
      <w:lvlText w:val="%6."/>
      <w:lvlJc w:val="right"/>
      <w:pPr>
        <w:ind w:left="2520" w:hanging="420"/>
      </w:pPr>
      <w:rPr>
        <w:rFonts w:cs="Times New Roman"/>
      </w:rPr>
    </w:lvl>
    <w:lvl w:ilvl="6" w:tplc="0409000F">
      <w:start w:val="1"/>
      <w:numFmt w:val="decimal"/>
      <w:lvlText w:val="%7."/>
      <w:lvlJc w:val="left"/>
      <w:pPr>
        <w:ind w:left="2940" w:hanging="420"/>
      </w:pPr>
      <w:rPr>
        <w:rFonts w:cs="Times New Roman"/>
      </w:rPr>
    </w:lvl>
    <w:lvl w:ilvl="7" w:tplc="04090019">
      <w:start w:val="1"/>
      <w:numFmt w:val="lowerLetter"/>
      <w:lvlText w:val="%8)"/>
      <w:lvlJc w:val="left"/>
      <w:pPr>
        <w:ind w:left="3360" w:hanging="420"/>
      </w:pPr>
      <w:rPr>
        <w:rFonts w:cs="Times New Roman"/>
      </w:rPr>
    </w:lvl>
    <w:lvl w:ilvl="8" w:tplc="0409001B">
      <w:start w:val="1"/>
      <w:numFmt w:val="lowerRoman"/>
      <w:lvlText w:val="%9."/>
      <w:lvlJc w:val="right"/>
      <w:pPr>
        <w:ind w:left="3780" w:hanging="420"/>
      </w:pPr>
      <w:rPr>
        <w:rFonts w:cs="Times New Roman"/>
      </w:rPr>
    </w:lvl>
  </w:abstractNum>
  <w:abstractNum w:abstractNumId="11" w15:restartNumberingAfterBreak="0">
    <w:nsid w:val="22AC6A90"/>
    <w:multiLevelType w:val="multilevel"/>
    <w:tmpl w:val="9FC84CBC"/>
    <w:lvl w:ilvl="0">
      <w:start w:val="1"/>
      <w:numFmt w:val="decimal"/>
      <w:lvlText w:val="%1."/>
      <w:lvlJc w:val="left"/>
      <w:pPr>
        <w:ind w:left="720" w:hanging="360"/>
      </w:pPr>
      <w:rPr>
        <w:rFonts w:hint="default"/>
      </w:rPr>
    </w:lvl>
    <w:lvl w:ilvl="1">
      <w:start w:val="1"/>
      <w:numFmt w:val="decimal"/>
      <w:isLgl/>
      <w:lvlText w:val="%1.%2."/>
      <w:lvlJc w:val="left"/>
      <w:pPr>
        <w:ind w:left="502"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2" w15:restartNumberingAfterBreak="0">
    <w:nsid w:val="248005F9"/>
    <w:multiLevelType w:val="hybridMultilevel"/>
    <w:tmpl w:val="1B749726"/>
    <w:lvl w:ilvl="0" w:tplc="651659A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335897"/>
    <w:multiLevelType w:val="hybridMultilevel"/>
    <w:tmpl w:val="D3922570"/>
    <w:lvl w:ilvl="0" w:tplc="9A506C6E">
      <w:start w:val="1"/>
      <w:numFmt w:val="bullet"/>
      <w:lvlText w:val=""/>
      <w:lvlJc w:val="left"/>
      <w:pPr>
        <w:ind w:left="1145" w:hanging="360"/>
      </w:pPr>
      <w:rPr>
        <w:rFonts w:ascii="Symbol" w:hAnsi="Symbol" w:hint="default"/>
      </w:rPr>
    </w:lvl>
    <w:lvl w:ilvl="1" w:tplc="0C0A0003" w:tentative="1">
      <w:start w:val="1"/>
      <w:numFmt w:val="bullet"/>
      <w:lvlText w:val="o"/>
      <w:lvlJc w:val="left"/>
      <w:pPr>
        <w:ind w:left="1865" w:hanging="360"/>
      </w:pPr>
      <w:rPr>
        <w:rFonts w:ascii="Courier New" w:hAnsi="Courier New" w:hint="default"/>
      </w:rPr>
    </w:lvl>
    <w:lvl w:ilvl="2" w:tplc="0C0A0005" w:tentative="1">
      <w:start w:val="1"/>
      <w:numFmt w:val="bullet"/>
      <w:lvlText w:val=""/>
      <w:lvlJc w:val="left"/>
      <w:pPr>
        <w:ind w:left="2585" w:hanging="360"/>
      </w:pPr>
      <w:rPr>
        <w:rFonts w:ascii="Wingdings" w:hAnsi="Wingdings" w:hint="default"/>
      </w:rPr>
    </w:lvl>
    <w:lvl w:ilvl="3" w:tplc="0C0A0001" w:tentative="1">
      <w:start w:val="1"/>
      <w:numFmt w:val="bullet"/>
      <w:lvlText w:val=""/>
      <w:lvlJc w:val="left"/>
      <w:pPr>
        <w:ind w:left="3305" w:hanging="360"/>
      </w:pPr>
      <w:rPr>
        <w:rFonts w:ascii="Symbol" w:hAnsi="Symbol" w:hint="default"/>
      </w:rPr>
    </w:lvl>
    <w:lvl w:ilvl="4" w:tplc="0C0A0003" w:tentative="1">
      <w:start w:val="1"/>
      <w:numFmt w:val="bullet"/>
      <w:lvlText w:val="o"/>
      <w:lvlJc w:val="left"/>
      <w:pPr>
        <w:ind w:left="4025" w:hanging="360"/>
      </w:pPr>
      <w:rPr>
        <w:rFonts w:ascii="Courier New" w:hAnsi="Courier New" w:hint="default"/>
      </w:rPr>
    </w:lvl>
    <w:lvl w:ilvl="5" w:tplc="0C0A0005" w:tentative="1">
      <w:start w:val="1"/>
      <w:numFmt w:val="bullet"/>
      <w:lvlText w:val=""/>
      <w:lvlJc w:val="left"/>
      <w:pPr>
        <w:ind w:left="4745" w:hanging="360"/>
      </w:pPr>
      <w:rPr>
        <w:rFonts w:ascii="Wingdings" w:hAnsi="Wingdings" w:hint="default"/>
      </w:rPr>
    </w:lvl>
    <w:lvl w:ilvl="6" w:tplc="0C0A0001" w:tentative="1">
      <w:start w:val="1"/>
      <w:numFmt w:val="bullet"/>
      <w:lvlText w:val=""/>
      <w:lvlJc w:val="left"/>
      <w:pPr>
        <w:ind w:left="5465" w:hanging="360"/>
      </w:pPr>
      <w:rPr>
        <w:rFonts w:ascii="Symbol" w:hAnsi="Symbol" w:hint="default"/>
      </w:rPr>
    </w:lvl>
    <w:lvl w:ilvl="7" w:tplc="0C0A0003" w:tentative="1">
      <w:start w:val="1"/>
      <w:numFmt w:val="bullet"/>
      <w:lvlText w:val="o"/>
      <w:lvlJc w:val="left"/>
      <w:pPr>
        <w:ind w:left="6185" w:hanging="360"/>
      </w:pPr>
      <w:rPr>
        <w:rFonts w:ascii="Courier New" w:hAnsi="Courier New" w:hint="default"/>
      </w:rPr>
    </w:lvl>
    <w:lvl w:ilvl="8" w:tplc="0C0A0005" w:tentative="1">
      <w:start w:val="1"/>
      <w:numFmt w:val="bullet"/>
      <w:lvlText w:val=""/>
      <w:lvlJc w:val="left"/>
      <w:pPr>
        <w:ind w:left="6905" w:hanging="360"/>
      </w:pPr>
      <w:rPr>
        <w:rFonts w:ascii="Wingdings" w:hAnsi="Wingdings" w:hint="default"/>
      </w:rPr>
    </w:lvl>
  </w:abstractNum>
  <w:abstractNum w:abstractNumId="15" w15:restartNumberingAfterBreak="0">
    <w:nsid w:val="2CD357D3"/>
    <w:multiLevelType w:val="hybridMultilevel"/>
    <w:tmpl w:val="E9E80664"/>
    <w:lvl w:ilvl="0" w:tplc="13643F18">
      <w:start w:val="1"/>
      <w:numFmt w:val="bullet"/>
      <w:lvlText w:val="●"/>
      <w:lvlJc w:val="left"/>
      <w:pPr>
        <w:tabs>
          <w:tab w:val="num" w:pos="420"/>
        </w:tabs>
        <w:ind w:left="420" w:hanging="420"/>
      </w:pPr>
      <w:rPr>
        <w:rFonts w:ascii="Arial" w:hAnsi="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2D8874CF"/>
    <w:multiLevelType w:val="hybridMultilevel"/>
    <w:tmpl w:val="89424EC8"/>
    <w:lvl w:ilvl="0" w:tplc="84C61222">
      <w:start w:val="1"/>
      <w:numFmt w:val="bullet"/>
      <w:lvlText w:val=""/>
      <w:lvlJc w:val="left"/>
      <w:pPr>
        <w:ind w:left="1214" w:hanging="420"/>
      </w:pPr>
      <w:rPr>
        <w:rFonts w:ascii="Wingdings" w:hAnsi="Wingdings" w:hint="default"/>
      </w:rPr>
    </w:lvl>
    <w:lvl w:ilvl="1" w:tplc="04090019" w:tentative="1">
      <w:start w:val="1"/>
      <w:numFmt w:val="bullet"/>
      <w:lvlText w:val=""/>
      <w:lvlJc w:val="left"/>
      <w:pPr>
        <w:ind w:left="1634" w:hanging="420"/>
      </w:pPr>
      <w:rPr>
        <w:rFonts w:ascii="Wingdings" w:hAnsi="Wingdings" w:hint="default"/>
      </w:rPr>
    </w:lvl>
    <w:lvl w:ilvl="2" w:tplc="0409001B" w:tentative="1">
      <w:start w:val="1"/>
      <w:numFmt w:val="bullet"/>
      <w:lvlText w:val=""/>
      <w:lvlJc w:val="left"/>
      <w:pPr>
        <w:ind w:left="2054" w:hanging="420"/>
      </w:pPr>
      <w:rPr>
        <w:rFonts w:ascii="Wingdings" w:hAnsi="Wingdings" w:hint="default"/>
      </w:rPr>
    </w:lvl>
    <w:lvl w:ilvl="3" w:tplc="0409000F" w:tentative="1">
      <w:start w:val="1"/>
      <w:numFmt w:val="bullet"/>
      <w:lvlText w:val=""/>
      <w:lvlJc w:val="left"/>
      <w:pPr>
        <w:ind w:left="2474" w:hanging="420"/>
      </w:pPr>
      <w:rPr>
        <w:rFonts w:ascii="Wingdings" w:hAnsi="Wingdings" w:hint="default"/>
      </w:rPr>
    </w:lvl>
    <w:lvl w:ilvl="4" w:tplc="04090019" w:tentative="1">
      <w:start w:val="1"/>
      <w:numFmt w:val="bullet"/>
      <w:lvlText w:val=""/>
      <w:lvlJc w:val="left"/>
      <w:pPr>
        <w:ind w:left="2894" w:hanging="420"/>
      </w:pPr>
      <w:rPr>
        <w:rFonts w:ascii="Wingdings" w:hAnsi="Wingdings" w:hint="default"/>
      </w:rPr>
    </w:lvl>
    <w:lvl w:ilvl="5" w:tplc="0409001B" w:tentative="1">
      <w:start w:val="1"/>
      <w:numFmt w:val="bullet"/>
      <w:lvlText w:val=""/>
      <w:lvlJc w:val="left"/>
      <w:pPr>
        <w:ind w:left="3314" w:hanging="420"/>
      </w:pPr>
      <w:rPr>
        <w:rFonts w:ascii="Wingdings" w:hAnsi="Wingdings" w:hint="default"/>
      </w:rPr>
    </w:lvl>
    <w:lvl w:ilvl="6" w:tplc="0409000F" w:tentative="1">
      <w:start w:val="1"/>
      <w:numFmt w:val="bullet"/>
      <w:lvlText w:val=""/>
      <w:lvlJc w:val="left"/>
      <w:pPr>
        <w:ind w:left="3734" w:hanging="420"/>
      </w:pPr>
      <w:rPr>
        <w:rFonts w:ascii="Wingdings" w:hAnsi="Wingdings" w:hint="default"/>
      </w:rPr>
    </w:lvl>
    <w:lvl w:ilvl="7" w:tplc="04090019" w:tentative="1">
      <w:start w:val="1"/>
      <w:numFmt w:val="bullet"/>
      <w:lvlText w:val=""/>
      <w:lvlJc w:val="left"/>
      <w:pPr>
        <w:ind w:left="4154" w:hanging="420"/>
      </w:pPr>
      <w:rPr>
        <w:rFonts w:ascii="Wingdings" w:hAnsi="Wingdings" w:hint="default"/>
      </w:rPr>
    </w:lvl>
    <w:lvl w:ilvl="8" w:tplc="0409001B" w:tentative="1">
      <w:start w:val="1"/>
      <w:numFmt w:val="bullet"/>
      <w:lvlText w:val=""/>
      <w:lvlJc w:val="left"/>
      <w:pPr>
        <w:ind w:left="4574" w:hanging="420"/>
      </w:pPr>
      <w:rPr>
        <w:rFonts w:ascii="Wingdings" w:hAnsi="Wingdings" w:hint="default"/>
      </w:rPr>
    </w:lvl>
  </w:abstractNum>
  <w:abstractNum w:abstractNumId="17" w15:restartNumberingAfterBreak="0">
    <w:nsid w:val="303B0FDD"/>
    <w:multiLevelType w:val="multilevel"/>
    <w:tmpl w:val="A0FC5474"/>
    <w:lvl w:ilvl="0">
      <w:start w:val="1"/>
      <w:numFmt w:val="lowerLetter"/>
      <w:lvlText w:val="%1)"/>
      <w:lvlJc w:val="left"/>
      <w:pPr>
        <w:tabs>
          <w:tab w:val="num" w:pos="1425"/>
        </w:tabs>
        <w:ind w:left="1560" w:hanging="567"/>
      </w:pPr>
      <w:rPr>
        <w:rFonts w:hint="default"/>
      </w:rPr>
    </w:lvl>
    <w:lvl w:ilvl="1">
      <w:start w:val="1"/>
      <w:numFmt w:val="decimal"/>
      <w:lvlText w:val="%1.%2"/>
      <w:lvlJc w:val="left"/>
      <w:pPr>
        <w:tabs>
          <w:tab w:val="num" w:pos="1569"/>
        </w:tabs>
        <w:ind w:left="1569" w:hanging="576"/>
      </w:pPr>
      <w:rPr>
        <w:rFonts w:cs="Times New Roman" w:hint="default"/>
      </w:rPr>
    </w:lvl>
    <w:lvl w:ilvl="2">
      <w:start w:val="1"/>
      <w:numFmt w:val="bullet"/>
      <w:lvlText w:val=""/>
      <w:lvlJc w:val="left"/>
      <w:pPr>
        <w:tabs>
          <w:tab w:val="num" w:pos="1713"/>
        </w:tabs>
        <w:ind w:left="1713" w:hanging="720"/>
      </w:pPr>
      <w:rPr>
        <w:rFonts w:ascii="Symbol" w:hAnsi="Symbol" w:hint="default"/>
      </w:rPr>
    </w:lvl>
    <w:lvl w:ilvl="3">
      <w:start w:val="1"/>
      <w:numFmt w:val="decimal"/>
      <w:lvlText w:val="%1.%2.%3.%4"/>
      <w:lvlJc w:val="left"/>
      <w:pPr>
        <w:tabs>
          <w:tab w:val="num" w:pos="1857"/>
        </w:tabs>
        <w:ind w:left="1857" w:hanging="864"/>
      </w:pPr>
      <w:rPr>
        <w:rFonts w:cs="Times New Roman" w:hint="default"/>
      </w:rPr>
    </w:lvl>
    <w:lvl w:ilvl="4">
      <w:start w:val="1"/>
      <w:numFmt w:val="bullet"/>
      <w:lvlText w:val=""/>
      <w:lvlJc w:val="left"/>
      <w:pPr>
        <w:tabs>
          <w:tab w:val="num" w:pos="2001"/>
        </w:tabs>
        <w:ind w:left="2001" w:hanging="1008"/>
      </w:pPr>
      <w:rPr>
        <w:rFonts w:ascii="Symbol" w:hAnsi="Symbol" w:hint="default"/>
      </w:rPr>
    </w:lvl>
    <w:lvl w:ilvl="5">
      <w:start w:val="1"/>
      <w:numFmt w:val="decimal"/>
      <w:lvlText w:val="%1.%2.%3.%4.%5.%6"/>
      <w:lvlJc w:val="left"/>
      <w:pPr>
        <w:tabs>
          <w:tab w:val="num" w:pos="2145"/>
        </w:tabs>
        <w:ind w:left="2145" w:hanging="1152"/>
      </w:pPr>
      <w:rPr>
        <w:rFonts w:cs="Times New Roman" w:hint="default"/>
      </w:rPr>
    </w:lvl>
    <w:lvl w:ilvl="6">
      <w:start w:val="1"/>
      <w:numFmt w:val="decimal"/>
      <w:lvlText w:val="%1.%2.%3.%4.%5.%6.%7"/>
      <w:lvlJc w:val="left"/>
      <w:pPr>
        <w:tabs>
          <w:tab w:val="num" w:pos="2289"/>
        </w:tabs>
        <w:ind w:left="2289" w:hanging="1296"/>
      </w:pPr>
      <w:rPr>
        <w:rFonts w:cs="Times New Roman" w:hint="default"/>
      </w:rPr>
    </w:lvl>
    <w:lvl w:ilvl="7">
      <w:start w:val="1"/>
      <w:numFmt w:val="bullet"/>
      <w:lvlText w:val="o"/>
      <w:lvlJc w:val="left"/>
      <w:pPr>
        <w:tabs>
          <w:tab w:val="num" w:pos="2433"/>
        </w:tabs>
        <w:ind w:left="2433" w:hanging="1440"/>
      </w:pPr>
      <w:rPr>
        <w:rFonts w:ascii="Courier New" w:hAnsi="Courier New" w:cs="Courier New" w:hint="default"/>
      </w:rPr>
    </w:lvl>
    <w:lvl w:ilvl="8">
      <w:start w:val="1"/>
      <w:numFmt w:val="decimal"/>
      <w:lvlText w:val="%1.%2.%3.%4.%5.%6.%7.%8.%9"/>
      <w:lvlJc w:val="left"/>
      <w:pPr>
        <w:tabs>
          <w:tab w:val="num" w:pos="2577"/>
        </w:tabs>
        <w:ind w:left="2577" w:hanging="1584"/>
      </w:pPr>
      <w:rPr>
        <w:rFonts w:cs="Times New Roman" w:hint="default"/>
      </w:rPr>
    </w:lvl>
  </w:abstractNum>
  <w:abstractNum w:abstractNumId="18" w15:restartNumberingAfterBreak="0">
    <w:nsid w:val="3067246D"/>
    <w:multiLevelType w:val="multilevel"/>
    <w:tmpl w:val="2362ED0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31B05CE2"/>
    <w:multiLevelType w:val="multilevel"/>
    <w:tmpl w:val="35F8C5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434622E9"/>
    <w:multiLevelType w:val="hybridMultilevel"/>
    <w:tmpl w:val="0CDA66CC"/>
    <w:lvl w:ilvl="0" w:tplc="13643F18">
      <w:start w:val="1"/>
      <w:numFmt w:val="bullet"/>
      <w:lvlText w:val="●"/>
      <w:lvlJc w:val="left"/>
      <w:pPr>
        <w:tabs>
          <w:tab w:val="num" w:pos="420"/>
        </w:tabs>
        <w:ind w:left="420" w:hanging="420"/>
      </w:pPr>
      <w:rPr>
        <w:rFonts w:ascii="Arial" w:hAnsi="Arial" w:hint="default"/>
      </w:rPr>
    </w:lvl>
    <w:lvl w:ilvl="1" w:tplc="04090003" w:tentative="1">
      <w:start w:val="1"/>
      <w:numFmt w:val="bullet"/>
      <w:lvlText w:val=""/>
      <w:lvlJc w:val="left"/>
      <w:pPr>
        <w:tabs>
          <w:tab w:val="num" w:pos="280"/>
        </w:tabs>
        <w:ind w:left="280" w:hanging="420"/>
      </w:pPr>
      <w:rPr>
        <w:rFonts w:ascii="Wingdings" w:hAnsi="Wingdings" w:hint="default"/>
      </w:rPr>
    </w:lvl>
    <w:lvl w:ilvl="2" w:tplc="04090005" w:tentative="1">
      <w:start w:val="1"/>
      <w:numFmt w:val="bullet"/>
      <w:lvlText w:val=""/>
      <w:lvlJc w:val="left"/>
      <w:pPr>
        <w:tabs>
          <w:tab w:val="num" w:pos="700"/>
        </w:tabs>
        <w:ind w:left="700" w:hanging="420"/>
      </w:pPr>
      <w:rPr>
        <w:rFonts w:ascii="Wingdings" w:hAnsi="Wingdings" w:hint="default"/>
      </w:rPr>
    </w:lvl>
    <w:lvl w:ilvl="3" w:tplc="04090001" w:tentative="1">
      <w:start w:val="1"/>
      <w:numFmt w:val="bullet"/>
      <w:lvlText w:val=""/>
      <w:lvlJc w:val="left"/>
      <w:pPr>
        <w:tabs>
          <w:tab w:val="num" w:pos="1120"/>
        </w:tabs>
        <w:ind w:left="1120" w:hanging="420"/>
      </w:pPr>
      <w:rPr>
        <w:rFonts w:ascii="Wingdings" w:hAnsi="Wingdings" w:hint="default"/>
      </w:rPr>
    </w:lvl>
    <w:lvl w:ilvl="4" w:tplc="04090003" w:tentative="1">
      <w:start w:val="1"/>
      <w:numFmt w:val="bullet"/>
      <w:lvlText w:val=""/>
      <w:lvlJc w:val="left"/>
      <w:pPr>
        <w:tabs>
          <w:tab w:val="num" w:pos="1540"/>
        </w:tabs>
        <w:ind w:left="1540" w:hanging="420"/>
      </w:pPr>
      <w:rPr>
        <w:rFonts w:ascii="Wingdings" w:hAnsi="Wingdings" w:hint="default"/>
      </w:rPr>
    </w:lvl>
    <w:lvl w:ilvl="5" w:tplc="04090005" w:tentative="1">
      <w:start w:val="1"/>
      <w:numFmt w:val="bullet"/>
      <w:lvlText w:val=""/>
      <w:lvlJc w:val="left"/>
      <w:pPr>
        <w:tabs>
          <w:tab w:val="num" w:pos="1960"/>
        </w:tabs>
        <w:ind w:left="1960" w:hanging="420"/>
      </w:pPr>
      <w:rPr>
        <w:rFonts w:ascii="Wingdings" w:hAnsi="Wingdings" w:hint="default"/>
      </w:rPr>
    </w:lvl>
    <w:lvl w:ilvl="6" w:tplc="04090001" w:tentative="1">
      <w:start w:val="1"/>
      <w:numFmt w:val="bullet"/>
      <w:lvlText w:val=""/>
      <w:lvlJc w:val="left"/>
      <w:pPr>
        <w:tabs>
          <w:tab w:val="num" w:pos="2380"/>
        </w:tabs>
        <w:ind w:left="2380" w:hanging="420"/>
      </w:pPr>
      <w:rPr>
        <w:rFonts w:ascii="Wingdings" w:hAnsi="Wingdings" w:hint="default"/>
      </w:rPr>
    </w:lvl>
    <w:lvl w:ilvl="7" w:tplc="04090003" w:tentative="1">
      <w:start w:val="1"/>
      <w:numFmt w:val="bullet"/>
      <w:lvlText w:val=""/>
      <w:lvlJc w:val="left"/>
      <w:pPr>
        <w:tabs>
          <w:tab w:val="num" w:pos="2800"/>
        </w:tabs>
        <w:ind w:left="2800" w:hanging="420"/>
      </w:pPr>
      <w:rPr>
        <w:rFonts w:ascii="Wingdings" w:hAnsi="Wingdings" w:hint="default"/>
      </w:rPr>
    </w:lvl>
    <w:lvl w:ilvl="8" w:tplc="04090005" w:tentative="1">
      <w:start w:val="1"/>
      <w:numFmt w:val="bullet"/>
      <w:lvlText w:val=""/>
      <w:lvlJc w:val="left"/>
      <w:pPr>
        <w:tabs>
          <w:tab w:val="num" w:pos="3220"/>
        </w:tabs>
        <w:ind w:left="3220" w:hanging="420"/>
      </w:pPr>
      <w:rPr>
        <w:rFonts w:ascii="Wingdings" w:hAnsi="Wingdings" w:hint="default"/>
      </w:rPr>
    </w:lvl>
  </w:abstractNum>
  <w:abstractNum w:abstractNumId="21" w15:restartNumberingAfterBreak="0">
    <w:nsid w:val="45E6541F"/>
    <w:multiLevelType w:val="hybridMultilevel"/>
    <w:tmpl w:val="00145708"/>
    <w:lvl w:ilvl="0" w:tplc="4810086E">
      <w:start w:val="1"/>
      <w:numFmt w:val="bullet"/>
      <w:lvlText w:val="•"/>
      <w:lvlJc w:val="left"/>
      <w:pPr>
        <w:tabs>
          <w:tab w:val="num" w:pos="720"/>
        </w:tabs>
        <w:ind w:left="720" w:hanging="360"/>
      </w:pPr>
      <w:rPr>
        <w:rFonts w:ascii="SimSun" w:hAnsi="SimSun" w:hint="default"/>
      </w:rPr>
    </w:lvl>
    <w:lvl w:ilvl="1" w:tplc="ABAC8420" w:tentative="1">
      <w:start w:val="1"/>
      <w:numFmt w:val="bullet"/>
      <w:lvlText w:val="•"/>
      <w:lvlJc w:val="left"/>
      <w:pPr>
        <w:tabs>
          <w:tab w:val="num" w:pos="1440"/>
        </w:tabs>
        <w:ind w:left="1440" w:hanging="360"/>
      </w:pPr>
      <w:rPr>
        <w:rFonts w:ascii="SimSun" w:hAnsi="SimSun" w:hint="default"/>
      </w:rPr>
    </w:lvl>
    <w:lvl w:ilvl="2" w:tplc="4B78BE9C" w:tentative="1">
      <w:start w:val="1"/>
      <w:numFmt w:val="bullet"/>
      <w:lvlText w:val="•"/>
      <w:lvlJc w:val="left"/>
      <w:pPr>
        <w:tabs>
          <w:tab w:val="num" w:pos="2160"/>
        </w:tabs>
        <w:ind w:left="2160" w:hanging="360"/>
      </w:pPr>
      <w:rPr>
        <w:rFonts w:ascii="SimSun" w:hAnsi="SimSun" w:hint="default"/>
      </w:rPr>
    </w:lvl>
    <w:lvl w:ilvl="3" w:tplc="EE34C7E6" w:tentative="1">
      <w:start w:val="1"/>
      <w:numFmt w:val="bullet"/>
      <w:lvlText w:val="•"/>
      <w:lvlJc w:val="left"/>
      <w:pPr>
        <w:tabs>
          <w:tab w:val="num" w:pos="2880"/>
        </w:tabs>
        <w:ind w:left="2880" w:hanging="360"/>
      </w:pPr>
      <w:rPr>
        <w:rFonts w:ascii="SimSun" w:hAnsi="SimSun" w:hint="default"/>
      </w:rPr>
    </w:lvl>
    <w:lvl w:ilvl="4" w:tplc="6B3C5FD4" w:tentative="1">
      <w:start w:val="1"/>
      <w:numFmt w:val="bullet"/>
      <w:lvlText w:val="•"/>
      <w:lvlJc w:val="left"/>
      <w:pPr>
        <w:tabs>
          <w:tab w:val="num" w:pos="3600"/>
        </w:tabs>
        <w:ind w:left="3600" w:hanging="360"/>
      </w:pPr>
      <w:rPr>
        <w:rFonts w:ascii="SimSun" w:hAnsi="SimSun" w:hint="default"/>
      </w:rPr>
    </w:lvl>
    <w:lvl w:ilvl="5" w:tplc="C5D638A0" w:tentative="1">
      <w:start w:val="1"/>
      <w:numFmt w:val="bullet"/>
      <w:lvlText w:val="•"/>
      <w:lvlJc w:val="left"/>
      <w:pPr>
        <w:tabs>
          <w:tab w:val="num" w:pos="4320"/>
        </w:tabs>
        <w:ind w:left="4320" w:hanging="360"/>
      </w:pPr>
      <w:rPr>
        <w:rFonts w:ascii="SimSun" w:hAnsi="SimSun" w:hint="default"/>
      </w:rPr>
    </w:lvl>
    <w:lvl w:ilvl="6" w:tplc="DA66F904" w:tentative="1">
      <w:start w:val="1"/>
      <w:numFmt w:val="bullet"/>
      <w:lvlText w:val="•"/>
      <w:lvlJc w:val="left"/>
      <w:pPr>
        <w:tabs>
          <w:tab w:val="num" w:pos="5040"/>
        </w:tabs>
        <w:ind w:left="5040" w:hanging="360"/>
      </w:pPr>
      <w:rPr>
        <w:rFonts w:ascii="SimSun" w:hAnsi="SimSun" w:hint="default"/>
      </w:rPr>
    </w:lvl>
    <w:lvl w:ilvl="7" w:tplc="8F8C64E6" w:tentative="1">
      <w:start w:val="1"/>
      <w:numFmt w:val="bullet"/>
      <w:lvlText w:val="•"/>
      <w:lvlJc w:val="left"/>
      <w:pPr>
        <w:tabs>
          <w:tab w:val="num" w:pos="5760"/>
        </w:tabs>
        <w:ind w:left="5760" w:hanging="360"/>
      </w:pPr>
      <w:rPr>
        <w:rFonts w:ascii="SimSun" w:hAnsi="SimSun" w:hint="default"/>
      </w:rPr>
    </w:lvl>
    <w:lvl w:ilvl="8" w:tplc="40D0D8D2" w:tentative="1">
      <w:start w:val="1"/>
      <w:numFmt w:val="bullet"/>
      <w:lvlText w:val="•"/>
      <w:lvlJc w:val="left"/>
      <w:pPr>
        <w:tabs>
          <w:tab w:val="num" w:pos="6480"/>
        </w:tabs>
        <w:ind w:left="6480" w:hanging="360"/>
      </w:pPr>
      <w:rPr>
        <w:rFonts w:ascii="SimSun" w:hAnsi="SimSun" w:hint="default"/>
      </w:rPr>
    </w:lvl>
  </w:abstractNum>
  <w:abstractNum w:abstractNumId="22" w15:restartNumberingAfterBreak="0">
    <w:nsid w:val="4C227F0A"/>
    <w:multiLevelType w:val="multilevel"/>
    <w:tmpl w:val="6ED2D9A2"/>
    <w:lvl w:ilvl="0">
      <w:start w:val="1"/>
      <w:numFmt w:val="bullet"/>
      <w:lvlText w:val=""/>
      <w:lvlJc w:val="left"/>
      <w:pPr>
        <w:tabs>
          <w:tab w:val="num" w:pos="1425"/>
        </w:tabs>
        <w:ind w:left="1560" w:hanging="567"/>
      </w:pPr>
      <w:rPr>
        <w:rFonts w:ascii="Symbol" w:hAnsi="Symbol" w:hint="default"/>
      </w:rPr>
    </w:lvl>
    <w:lvl w:ilvl="1">
      <w:start w:val="1"/>
      <w:numFmt w:val="decimal"/>
      <w:lvlText w:val="%1.%2"/>
      <w:lvlJc w:val="left"/>
      <w:pPr>
        <w:tabs>
          <w:tab w:val="num" w:pos="1569"/>
        </w:tabs>
        <w:ind w:left="1569" w:hanging="576"/>
      </w:pPr>
      <w:rPr>
        <w:rFonts w:cs="Times New Roman" w:hint="default"/>
      </w:rPr>
    </w:lvl>
    <w:lvl w:ilvl="2">
      <w:start w:val="1"/>
      <w:numFmt w:val="bullet"/>
      <w:lvlText w:val=""/>
      <w:lvlJc w:val="left"/>
      <w:pPr>
        <w:tabs>
          <w:tab w:val="num" w:pos="1713"/>
        </w:tabs>
        <w:ind w:left="1713" w:hanging="720"/>
      </w:pPr>
      <w:rPr>
        <w:rFonts w:ascii="Symbol" w:hAnsi="Symbol" w:hint="default"/>
      </w:rPr>
    </w:lvl>
    <w:lvl w:ilvl="3">
      <w:start w:val="1"/>
      <w:numFmt w:val="decimal"/>
      <w:lvlText w:val="%1.%2.%3.%4"/>
      <w:lvlJc w:val="left"/>
      <w:pPr>
        <w:tabs>
          <w:tab w:val="num" w:pos="1857"/>
        </w:tabs>
        <w:ind w:left="1857" w:hanging="864"/>
      </w:pPr>
      <w:rPr>
        <w:rFonts w:cs="Times New Roman" w:hint="default"/>
      </w:rPr>
    </w:lvl>
    <w:lvl w:ilvl="4">
      <w:start w:val="1"/>
      <w:numFmt w:val="bullet"/>
      <w:lvlText w:val=""/>
      <w:lvlJc w:val="left"/>
      <w:pPr>
        <w:tabs>
          <w:tab w:val="num" w:pos="2001"/>
        </w:tabs>
        <w:ind w:left="2001" w:hanging="1008"/>
      </w:pPr>
      <w:rPr>
        <w:rFonts w:ascii="Symbol" w:hAnsi="Symbol" w:hint="default"/>
      </w:rPr>
    </w:lvl>
    <w:lvl w:ilvl="5">
      <w:start w:val="1"/>
      <w:numFmt w:val="decimal"/>
      <w:lvlText w:val="%1.%2.%3.%4.%5.%6"/>
      <w:lvlJc w:val="left"/>
      <w:pPr>
        <w:tabs>
          <w:tab w:val="num" w:pos="2145"/>
        </w:tabs>
        <w:ind w:left="2145" w:hanging="1152"/>
      </w:pPr>
      <w:rPr>
        <w:rFonts w:cs="Times New Roman" w:hint="default"/>
      </w:rPr>
    </w:lvl>
    <w:lvl w:ilvl="6">
      <w:start w:val="1"/>
      <w:numFmt w:val="decimal"/>
      <w:lvlText w:val="%1.%2.%3.%4.%5.%6.%7"/>
      <w:lvlJc w:val="left"/>
      <w:pPr>
        <w:tabs>
          <w:tab w:val="num" w:pos="2289"/>
        </w:tabs>
        <w:ind w:left="2289" w:hanging="1296"/>
      </w:pPr>
      <w:rPr>
        <w:rFonts w:cs="Times New Roman" w:hint="default"/>
      </w:rPr>
    </w:lvl>
    <w:lvl w:ilvl="7">
      <w:start w:val="1"/>
      <w:numFmt w:val="bullet"/>
      <w:lvlText w:val=""/>
      <w:lvlJc w:val="left"/>
      <w:pPr>
        <w:tabs>
          <w:tab w:val="num" w:pos="2433"/>
        </w:tabs>
        <w:ind w:left="2433" w:hanging="1440"/>
      </w:pPr>
      <w:rPr>
        <w:rFonts w:ascii="Symbol" w:hAnsi="Symbol" w:hint="default"/>
      </w:rPr>
    </w:lvl>
    <w:lvl w:ilvl="8">
      <w:start w:val="1"/>
      <w:numFmt w:val="decimal"/>
      <w:lvlText w:val="%1.%2.%3.%4.%5.%6.%7.%8.%9"/>
      <w:lvlJc w:val="left"/>
      <w:pPr>
        <w:tabs>
          <w:tab w:val="num" w:pos="2577"/>
        </w:tabs>
        <w:ind w:left="2577" w:hanging="1584"/>
      </w:pPr>
      <w:rPr>
        <w:rFonts w:cs="Times New Roman" w:hint="default"/>
      </w:rPr>
    </w:lvl>
  </w:abstractNum>
  <w:abstractNum w:abstractNumId="23" w15:restartNumberingAfterBreak="0">
    <w:nsid w:val="52735536"/>
    <w:multiLevelType w:val="multilevel"/>
    <w:tmpl w:val="1DC8D2BA"/>
    <w:lvl w:ilvl="0">
      <w:start w:val="1"/>
      <w:numFmt w:val="decimal"/>
      <w:lvlText w:val="%1."/>
      <w:lvlJc w:val="left"/>
      <w:pPr>
        <w:tabs>
          <w:tab w:val="num" w:pos="1425"/>
        </w:tabs>
        <w:ind w:left="1560" w:hanging="567"/>
      </w:pPr>
      <w:rPr>
        <w:rFonts w:hint="default"/>
      </w:rPr>
    </w:lvl>
    <w:lvl w:ilvl="1">
      <w:start w:val="1"/>
      <w:numFmt w:val="decimal"/>
      <w:lvlText w:val="%1.%2"/>
      <w:lvlJc w:val="left"/>
      <w:pPr>
        <w:tabs>
          <w:tab w:val="num" w:pos="1569"/>
        </w:tabs>
        <w:ind w:left="1569" w:hanging="576"/>
      </w:pPr>
      <w:rPr>
        <w:rFonts w:cs="Times New Roman" w:hint="default"/>
      </w:rPr>
    </w:lvl>
    <w:lvl w:ilvl="2">
      <w:start w:val="1"/>
      <w:numFmt w:val="bullet"/>
      <w:lvlText w:val=""/>
      <w:lvlJc w:val="left"/>
      <w:pPr>
        <w:tabs>
          <w:tab w:val="num" w:pos="1713"/>
        </w:tabs>
        <w:ind w:left="1713" w:hanging="720"/>
      </w:pPr>
      <w:rPr>
        <w:rFonts w:ascii="Symbol" w:hAnsi="Symbol" w:hint="default"/>
      </w:rPr>
    </w:lvl>
    <w:lvl w:ilvl="3">
      <w:start w:val="1"/>
      <w:numFmt w:val="decimal"/>
      <w:lvlText w:val="%1.%2.%3.%4"/>
      <w:lvlJc w:val="left"/>
      <w:pPr>
        <w:tabs>
          <w:tab w:val="num" w:pos="1857"/>
        </w:tabs>
        <w:ind w:left="1857" w:hanging="864"/>
      </w:pPr>
      <w:rPr>
        <w:rFonts w:cs="Times New Roman" w:hint="default"/>
      </w:rPr>
    </w:lvl>
    <w:lvl w:ilvl="4">
      <w:start w:val="1"/>
      <w:numFmt w:val="bullet"/>
      <w:lvlText w:val=""/>
      <w:lvlJc w:val="left"/>
      <w:pPr>
        <w:tabs>
          <w:tab w:val="num" w:pos="2001"/>
        </w:tabs>
        <w:ind w:left="2001" w:hanging="1008"/>
      </w:pPr>
      <w:rPr>
        <w:rFonts w:ascii="Symbol" w:hAnsi="Symbol" w:hint="default"/>
      </w:rPr>
    </w:lvl>
    <w:lvl w:ilvl="5">
      <w:start w:val="1"/>
      <w:numFmt w:val="decimal"/>
      <w:lvlText w:val="%1.%2.%3.%4.%5.%6"/>
      <w:lvlJc w:val="left"/>
      <w:pPr>
        <w:tabs>
          <w:tab w:val="num" w:pos="2145"/>
        </w:tabs>
        <w:ind w:left="2145" w:hanging="1152"/>
      </w:pPr>
      <w:rPr>
        <w:rFonts w:cs="Times New Roman" w:hint="default"/>
      </w:rPr>
    </w:lvl>
    <w:lvl w:ilvl="6">
      <w:start w:val="1"/>
      <w:numFmt w:val="decimal"/>
      <w:lvlText w:val="%1.%2.%3.%4.%5.%6.%7"/>
      <w:lvlJc w:val="left"/>
      <w:pPr>
        <w:tabs>
          <w:tab w:val="num" w:pos="2289"/>
        </w:tabs>
        <w:ind w:left="2289" w:hanging="1296"/>
      </w:pPr>
      <w:rPr>
        <w:rFonts w:cs="Times New Roman" w:hint="default"/>
      </w:rPr>
    </w:lvl>
    <w:lvl w:ilvl="7">
      <w:start w:val="1"/>
      <w:numFmt w:val="bullet"/>
      <w:lvlText w:val="o"/>
      <w:lvlJc w:val="left"/>
      <w:pPr>
        <w:tabs>
          <w:tab w:val="num" w:pos="2433"/>
        </w:tabs>
        <w:ind w:left="2433" w:hanging="1440"/>
      </w:pPr>
      <w:rPr>
        <w:rFonts w:ascii="Courier New" w:hAnsi="Courier New" w:cs="Courier New" w:hint="default"/>
      </w:rPr>
    </w:lvl>
    <w:lvl w:ilvl="8">
      <w:start w:val="1"/>
      <w:numFmt w:val="decimal"/>
      <w:lvlText w:val="%1.%2.%3.%4.%5.%6.%7.%8.%9"/>
      <w:lvlJc w:val="left"/>
      <w:pPr>
        <w:tabs>
          <w:tab w:val="num" w:pos="2577"/>
        </w:tabs>
        <w:ind w:left="2577" w:hanging="1584"/>
      </w:pPr>
      <w:rPr>
        <w:rFonts w:cs="Times New Roman" w:hint="default"/>
      </w:rPr>
    </w:lvl>
  </w:abstractNum>
  <w:abstractNum w:abstractNumId="24" w15:restartNumberingAfterBreak="0">
    <w:nsid w:val="542F61A2"/>
    <w:multiLevelType w:val="hybridMultilevel"/>
    <w:tmpl w:val="5C746030"/>
    <w:lvl w:ilvl="0" w:tplc="9F32E6AE">
      <w:start w:val="7"/>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5" w15:restartNumberingAfterBreak="0">
    <w:nsid w:val="55A85CED"/>
    <w:multiLevelType w:val="hybridMultilevel"/>
    <w:tmpl w:val="7B20EE86"/>
    <w:lvl w:ilvl="0" w:tplc="FFFFFFFF">
      <w:start w:val="1"/>
      <w:numFmt w:val="decimal"/>
      <w:lvlText w:val="%1．"/>
      <w:lvlJc w:val="left"/>
      <w:pPr>
        <w:tabs>
          <w:tab w:val="num" w:pos="795"/>
        </w:tabs>
        <w:ind w:left="795" w:hanging="360"/>
      </w:pPr>
      <w:rPr>
        <w:rFonts w:ascii="Times New Roman" w:eastAsia="SimSun" w:hAnsi="Times New Roman" w:cs="Times New Roman"/>
      </w:rPr>
    </w:lvl>
    <w:lvl w:ilvl="1" w:tplc="FFFFFFFF" w:tentative="1">
      <w:start w:val="1"/>
      <w:numFmt w:val="lowerLetter"/>
      <w:lvlText w:val="%2)"/>
      <w:lvlJc w:val="left"/>
      <w:pPr>
        <w:tabs>
          <w:tab w:val="num" w:pos="1275"/>
        </w:tabs>
        <w:ind w:left="1275" w:hanging="420"/>
      </w:pPr>
    </w:lvl>
    <w:lvl w:ilvl="2" w:tplc="FFFFFFFF" w:tentative="1">
      <w:start w:val="1"/>
      <w:numFmt w:val="lowerRoman"/>
      <w:lvlText w:val="%3."/>
      <w:lvlJc w:val="right"/>
      <w:pPr>
        <w:tabs>
          <w:tab w:val="num" w:pos="1695"/>
        </w:tabs>
        <w:ind w:left="1695" w:hanging="420"/>
      </w:pPr>
    </w:lvl>
    <w:lvl w:ilvl="3" w:tplc="FFFFFFFF" w:tentative="1">
      <w:start w:val="1"/>
      <w:numFmt w:val="decimal"/>
      <w:lvlText w:val="%4."/>
      <w:lvlJc w:val="left"/>
      <w:pPr>
        <w:tabs>
          <w:tab w:val="num" w:pos="2115"/>
        </w:tabs>
        <w:ind w:left="2115" w:hanging="420"/>
      </w:pPr>
    </w:lvl>
    <w:lvl w:ilvl="4" w:tplc="FFFFFFFF" w:tentative="1">
      <w:start w:val="1"/>
      <w:numFmt w:val="lowerLetter"/>
      <w:lvlText w:val="%5)"/>
      <w:lvlJc w:val="left"/>
      <w:pPr>
        <w:tabs>
          <w:tab w:val="num" w:pos="2535"/>
        </w:tabs>
        <w:ind w:left="2535" w:hanging="420"/>
      </w:pPr>
    </w:lvl>
    <w:lvl w:ilvl="5" w:tplc="FFFFFFFF" w:tentative="1">
      <w:start w:val="1"/>
      <w:numFmt w:val="lowerRoman"/>
      <w:lvlText w:val="%6."/>
      <w:lvlJc w:val="right"/>
      <w:pPr>
        <w:tabs>
          <w:tab w:val="num" w:pos="2955"/>
        </w:tabs>
        <w:ind w:left="2955" w:hanging="420"/>
      </w:pPr>
    </w:lvl>
    <w:lvl w:ilvl="6" w:tplc="FFFFFFFF" w:tentative="1">
      <w:start w:val="1"/>
      <w:numFmt w:val="decimal"/>
      <w:lvlText w:val="%7."/>
      <w:lvlJc w:val="left"/>
      <w:pPr>
        <w:tabs>
          <w:tab w:val="num" w:pos="3375"/>
        </w:tabs>
        <w:ind w:left="3375" w:hanging="420"/>
      </w:pPr>
    </w:lvl>
    <w:lvl w:ilvl="7" w:tplc="FFFFFFFF" w:tentative="1">
      <w:start w:val="1"/>
      <w:numFmt w:val="lowerLetter"/>
      <w:lvlText w:val="%8)"/>
      <w:lvlJc w:val="left"/>
      <w:pPr>
        <w:tabs>
          <w:tab w:val="num" w:pos="3795"/>
        </w:tabs>
        <w:ind w:left="3795" w:hanging="420"/>
      </w:pPr>
    </w:lvl>
    <w:lvl w:ilvl="8" w:tplc="FFFFFFFF" w:tentative="1">
      <w:start w:val="1"/>
      <w:numFmt w:val="lowerRoman"/>
      <w:lvlText w:val="%9."/>
      <w:lvlJc w:val="right"/>
      <w:pPr>
        <w:tabs>
          <w:tab w:val="num" w:pos="4215"/>
        </w:tabs>
        <w:ind w:left="4215" w:hanging="420"/>
      </w:pPr>
    </w:lvl>
  </w:abstractNum>
  <w:abstractNum w:abstractNumId="26" w15:restartNumberingAfterBreak="0">
    <w:nsid w:val="5660747B"/>
    <w:multiLevelType w:val="hybridMultilevel"/>
    <w:tmpl w:val="44D64A04"/>
    <w:lvl w:ilvl="0" w:tplc="A6B64054">
      <w:start w:val="1"/>
      <w:numFmt w:val="decimal"/>
      <w:lvlText w:val="%1)"/>
      <w:lvlJc w:val="left"/>
      <w:pPr>
        <w:ind w:left="420" w:hanging="420"/>
      </w:p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27" w15:restartNumberingAfterBreak="0">
    <w:nsid w:val="5AD56EBD"/>
    <w:multiLevelType w:val="hybridMultilevel"/>
    <w:tmpl w:val="526C8D28"/>
    <w:lvl w:ilvl="0" w:tplc="DE4A6DCA">
      <w:start w:val="1"/>
      <w:numFmt w:val="bullet"/>
      <w:lvlText w:val=""/>
      <w:lvlJc w:val="left"/>
      <w:pPr>
        <w:tabs>
          <w:tab w:val="num" w:pos="720"/>
        </w:tabs>
        <w:ind w:left="720" w:hanging="360"/>
      </w:pPr>
      <w:rPr>
        <w:rFonts w:ascii="Wingdings" w:hAnsi="Wingdings" w:hint="default"/>
      </w:rPr>
    </w:lvl>
    <w:lvl w:ilvl="1" w:tplc="44443706" w:tentative="1">
      <w:start w:val="1"/>
      <w:numFmt w:val="bullet"/>
      <w:lvlText w:val=""/>
      <w:lvlJc w:val="left"/>
      <w:pPr>
        <w:tabs>
          <w:tab w:val="num" w:pos="1440"/>
        </w:tabs>
        <w:ind w:left="1440" w:hanging="360"/>
      </w:pPr>
      <w:rPr>
        <w:rFonts w:ascii="Wingdings" w:hAnsi="Wingdings" w:hint="default"/>
      </w:rPr>
    </w:lvl>
    <w:lvl w:ilvl="2" w:tplc="671C3E70" w:tentative="1">
      <w:start w:val="1"/>
      <w:numFmt w:val="bullet"/>
      <w:lvlText w:val=""/>
      <w:lvlJc w:val="left"/>
      <w:pPr>
        <w:tabs>
          <w:tab w:val="num" w:pos="2160"/>
        </w:tabs>
        <w:ind w:left="2160" w:hanging="360"/>
      </w:pPr>
      <w:rPr>
        <w:rFonts w:ascii="Wingdings" w:hAnsi="Wingdings" w:hint="default"/>
      </w:rPr>
    </w:lvl>
    <w:lvl w:ilvl="3" w:tplc="D01E96BC" w:tentative="1">
      <w:start w:val="1"/>
      <w:numFmt w:val="bullet"/>
      <w:lvlText w:val=""/>
      <w:lvlJc w:val="left"/>
      <w:pPr>
        <w:tabs>
          <w:tab w:val="num" w:pos="2880"/>
        </w:tabs>
        <w:ind w:left="2880" w:hanging="360"/>
      </w:pPr>
      <w:rPr>
        <w:rFonts w:ascii="Wingdings" w:hAnsi="Wingdings" w:hint="default"/>
      </w:rPr>
    </w:lvl>
    <w:lvl w:ilvl="4" w:tplc="51BAD52C" w:tentative="1">
      <w:start w:val="1"/>
      <w:numFmt w:val="bullet"/>
      <w:lvlText w:val=""/>
      <w:lvlJc w:val="left"/>
      <w:pPr>
        <w:tabs>
          <w:tab w:val="num" w:pos="3600"/>
        </w:tabs>
        <w:ind w:left="3600" w:hanging="360"/>
      </w:pPr>
      <w:rPr>
        <w:rFonts w:ascii="Wingdings" w:hAnsi="Wingdings" w:hint="default"/>
      </w:rPr>
    </w:lvl>
    <w:lvl w:ilvl="5" w:tplc="796A3834" w:tentative="1">
      <w:start w:val="1"/>
      <w:numFmt w:val="bullet"/>
      <w:lvlText w:val=""/>
      <w:lvlJc w:val="left"/>
      <w:pPr>
        <w:tabs>
          <w:tab w:val="num" w:pos="4320"/>
        </w:tabs>
        <w:ind w:left="4320" w:hanging="360"/>
      </w:pPr>
      <w:rPr>
        <w:rFonts w:ascii="Wingdings" w:hAnsi="Wingdings" w:hint="default"/>
      </w:rPr>
    </w:lvl>
    <w:lvl w:ilvl="6" w:tplc="953A5560" w:tentative="1">
      <w:start w:val="1"/>
      <w:numFmt w:val="bullet"/>
      <w:lvlText w:val=""/>
      <w:lvlJc w:val="left"/>
      <w:pPr>
        <w:tabs>
          <w:tab w:val="num" w:pos="5040"/>
        </w:tabs>
        <w:ind w:left="5040" w:hanging="360"/>
      </w:pPr>
      <w:rPr>
        <w:rFonts w:ascii="Wingdings" w:hAnsi="Wingdings" w:hint="default"/>
      </w:rPr>
    </w:lvl>
    <w:lvl w:ilvl="7" w:tplc="9CAAB5C0" w:tentative="1">
      <w:start w:val="1"/>
      <w:numFmt w:val="bullet"/>
      <w:lvlText w:val=""/>
      <w:lvlJc w:val="left"/>
      <w:pPr>
        <w:tabs>
          <w:tab w:val="num" w:pos="5760"/>
        </w:tabs>
        <w:ind w:left="5760" w:hanging="360"/>
      </w:pPr>
      <w:rPr>
        <w:rFonts w:ascii="Wingdings" w:hAnsi="Wingdings" w:hint="default"/>
      </w:rPr>
    </w:lvl>
    <w:lvl w:ilvl="8" w:tplc="038C4F4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B8A15A8"/>
    <w:multiLevelType w:val="hybridMultilevel"/>
    <w:tmpl w:val="2362ED0E"/>
    <w:lvl w:ilvl="0" w:tplc="04090009">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9" w15:restartNumberingAfterBreak="0">
    <w:nsid w:val="5CC65692"/>
    <w:multiLevelType w:val="hybridMultilevel"/>
    <w:tmpl w:val="B5749A88"/>
    <w:lvl w:ilvl="0" w:tplc="0CAC9ADE">
      <w:start w:val="1"/>
      <w:numFmt w:val="bullet"/>
      <w:lvlText w:val=""/>
      <w:lvlJc w:val="left"/>
      <w:pPr>
        <w:ind w:left="1146" w:hanging="360"/>
      </w:pPr>
      <w:rPr>
        <w:rFonts w:ascii="Wingdings" w:hAnsi="Wingdings" w:hint="default"/>
      </w:rPr>
    </w:lvl>
    <w:lvl w:ilvl="1" w:tplc="0C0A0003" w:tentative="1">
      <w:start w:val="1"/>
      <w:numFmt w:val="bullet"/>
      <w:lvlText w:val="o"/>
      <w:lvlJc w:val="left"/>
      <w:pPr>
        <w:ind w:left="1866" w:hanging="360"/>
      </w:pPr>
      <w:rPr>
        <w:rFonts w:ascii="Courier New" w:hAnsi="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30" w15:restartNumberingAfterBreak="0">
    <w:nsid w:val="6A811469"/>
    <w:multiLevelType w:val="hybridMultilevel"/>
    <w:tmpl w:val="734A4242"/>
    <w:lvl w:ilvl="0" w:tplc="6F3E161E">
      <w:start w:val="1"/>
      <w:numFmt w:val="bullet"/>
      <w:lvlText w:val="•"/>
      <w:lvlJc w:val="left"/>
      <w:pPr>
        <w:tabs>
          <w:tab w:val="num" w:pos="720"/>
        </w:tabs>
        <w:ind w:left="720" w:hanging="360"/>
      </w:pPr>
      <w:rPr>
        <w:rFonts w:ascii="SimSun" w:hAnsi="SimSun" w:hint="default"/>
      </w:rPr>
    </w:lvl>
    <w:lvl w:ilvl="1" w:tplc="FE00D0D4" w:tentative="1">
      <w:start w:val="1"/>
      <w:numFmt w:val="bullet"/>
      <w:lvlText w:val="•"/>
      <w:lvlJc w:val="left"/>
      <w:pPr>
        <w:tabs>
          <w:tab w:val="num" w:pos="1440"/>
        </w:tabs>
        <w:ind w:left="1440" w:hanging="360"/>
      </w:pPr>
      <w:rPr>
        <w:rFonts w:ascii="SimSun" w:hAnsi="SimSun" w:hint="default"/>
      </w:rPr>
    </w:lvl>
    <w:lvl w:ilvl="2" w:tplc="F6A6F2F4" w:tentative="1">
      <w:start w:val="1"/>
      <w:numFmt w:val="bullet"/>
      <w:lvlText w:val="•"/>
      <w:lvlJc w:val="left"/>
      <w:pPr>
        <w:tabs>
          <w:tab w:val="num" w:pos="2160"/>
        </w:tabs>
        <w:ind w:left="2160" w:hanging="360"/>
      </w:pPr>
      <w:rPr>
        <w:rFonts w:ascii="SimSun" w:hAnsi="SimSun" w:hint="default"/>
      </w:rPr>
    </w:lvl>
    <w:lvl w:ilvl="3" w:tplc="0A3C0054" w:tentative="1">
      <w:start w:val="1"/>
      <w:numFmt w:val="bullet"/>
      <w:lvlText w:val="•"/>
      <w:lvlJc w:val="left"/>
      <w:pPr>
        <w:tabs>
          <w:tab w:val="num" w:pos="2880"/>
        </w:tabs>
        <w:ind w:left="2880" w:hanging="360"/>
      </w:pPr>
      <w:rPr>
        <w:rFonts w:ascii="SimSun" w:hAnsi="SimSun" w:hint="default"/>
      </w:rPr>
    </w:lvl>
    <w:lvl w:ilvl="4" w:tplc="104EC684" w:tentative="1">
      <w:start w:val="1"/>
      <w:numFmt w:val="bullet"/>
      <w:lvlText w:val="•"/>
      <w:lvlJc w:val="left"/>
      <w:pPr>
        <w:tabs>
          <w:tab w:val="num" w:pos="3600"/>
        </w:tabs>
        <w:ind w:left="3600" w:hanging="360"/>
      </w:pPr>
      <w:rPr>
        <w:rFonts w:ascii="SimSun" w:hAnsi="SimSun" w:hint="default"/>
      </w:rPr>
    </w:lvl>
    <w:lvl w:ilvl="5" w:tplc="2D78CBD4" w:tentative="1">
      <w:start w:val="1"/>
      <w:numFmt w:val="bullet"/>
      <w:lvlText w:val="•"/>
      <w:lvlJc w:val="left"/>
      <w:pPr>
        <w:tabs>
          <w:tab w:val="num" w:pos="4320"/>
        </w:tabs>
        <w:ind w:left="4320" w:hanging="360"/>
      </w:pPr>
      <w:rPr>
        <w:rFonts w:ascii="SimSun" w:hAnsi="SimSun" w:hint="default"/>
      </w:rPr>
    </w:lvl>
    <w:lvl w:ilvl="6" w:tplc="25DA7DBE" w:tentative="1">
      <w:start w:val="1"/>
      <w:numFmt w:val="bullet"/>
      <w:lvlText w:val="•"/>
      <w:lvlJc w:val="left"/>
      <w:pPr>
        <w:tabs>
          <w:tab w:val="num" w:pos="5040"/>
        </w:tabs>
        <w:ind w:left="5040" w:hanging="360"/>
      </w:pPr>
      <w:rPr>
        <w:rFonts w:ascii="SimSun" w:hAnsi="SimSun" w:hint="default"/>
      </w:rPr>
    </w:lvl>
    <w:lvl w:ilvl="7" w:tplc="545A702E" w:tentative="1">
      <w:start w:val="1"/>
      <w:numFmt w:val="bullet"/>
      <w:lvlText w:val="•"/>
      <w:lvlJc w:val="left"/>
      <w:pPr>
        <w:tabs>
          <w:tab w:val="num" w:pos="5760"/>
        </w:tabs>
        <w:ind w:left="5760" w:hanging="360"/>
      </w:pPr>
      <w:rPr>
        <w:rFonts w:ascii="SimSun" w:hAnsi="SimSun" w:hint="default"/>
      </w:rPr>
    </w:lvl>
    <w:lvl w:ilvl="8" w:tplc="17743C5C" w:tentative="1">
      <w:start w:val="1"/>
      <w:numFmt w:val="bullet"/>
      <w:lvlText w:val="•"/>
      <w:lvlJc w:val="left"/>
      <w:pPr>
        <w:tabs>
          <w:tab w:val="num" w:pos="6480"/>
        </w:tabs>
        <w:ind w:left="6480" w:hanging="360"/>
      </w:pPr>
      <w:rPr>
        <w:rFonts w:ascii="SimSun" w:hAnsi="SimSun" w:hint="default"/>
      </w:rPr>
    </w:lvl>
  </w:abstractNum>
  <w:abstractNum w:abstractNumId="31" w15:restartNumberingAfterBreak="0">
    <w:nsid w:val="6E3D62E6"/>
    <w:multiLevelType w:val="hybridMultilevel"/>
    <w:tmpl w:val="9FB8D1D6"/>
    <w:lvl w:ilvl="0" w:tplc="9A506C6E">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769B5E18"/>
    <w:multiLevelType w:val="hybridMultilevel"/>
    <w:tmpl w:val="7B10A9EE"/>
    <w:lvl w:ilvl="0" w:tplc="2646B40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BA77DA7"/>
    <w:multiLevelType w:val="multilevel"/>
    <w:tmpl w:val="348C59E6"/>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4" w15:restartNumberingAfterBreak="0">
    <w:nsid w:val="7E3F0245"/>
    <w:multiLevelType w:val="hybridMultilevel"/>
    <w:tmpl w:val="6F4E7158"/>
    <w:lvl w:ilvl="0" w:tplc="13643F18">
      <w:start w:val="1"/>
      <w:numFmt w:val="bullet"/>
      <w:lvlText w:val="●"/>
      <w:lvlJc w:val="left"/>
      <w:pPr>
        <w:tabs>
          <w:tab w:val="num" w:pos="980"/>
        </w:tabs>
        <w:ind w:left="980" w:hanging="420"/>
      </w:pPr>
      <w:rPr>
        <w:rFonts w:ascii="Arial" w:hAnsi="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5" w15:restartNumberingAfterBreak="0">
    <w:nsid w:val="7FFE7A57"/>
    <w:multiLevelType w:val="multilevel"/>
    <w:tmpl w:val="3ABCC624"/>
    <w:lvl w:ilvl="0">
      <w:start w:val="8"/>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pStyle w:val="Heading4"/>
      <w:lvlText w:val="%1.%2.%3.%4"/>
      <w:lvlJc w:val="left"/>
      <w:pPr>
        <w:tabs>
          <w:tab w:val="num" w:pos="864"/>
        </w:tabs>
        <w:ind w:left="864" w:hanging="864"/>
      </w:pPr>
      <w:rPr>
        <w:rFonts w:hint="eastAsia"/>
      </w:rPr>
    </w:lvl>
    <w:lvl w:ilvl="4">
      <w:start w:val="1"/>
      <w:numFmt w:val="decimal"/>
      <w:pStyle w:val="Heading5"/>
      <w:lvlText w:val="%1.%2.%3.%4.%5"/>
      <w:lvlJc w:val="left"/>
      <w:pPr>
        <w:tabs>
          <w:tab w:val="num" w:pos="1008"/>
        </w:tabs>
        <w:ind w:left="1008" w:hanging="1008"/>
      </w:pPr>
      <w:rPr>
        <w:rFonts w:hint="eastAsia"/>
      </w:rPr>
    </w:lvl>
    <w:lvl w:ilvl="5">
      <w:start w:val="1"/>
      <w:numFmt w:val="decimal"/>
      <w:pStyle w:val="Heading6"/>
      <w:lvlText w:val="%1.%2.%3.%4.%5.%6"/>
      <w:lvlJc w:val="left"/>
      <w:pPr>
        <w:tabs>
          <w:tab w:val="num" w:pos="1152"/>
        </w:tabs>
        <w:ind w:left="1152" w:hanging="1152"/>
      </w:pPr>
      <w:rPr>
        <w:rFonts w:hint="eastAsia"/>
      </w:rPr>
    </w:lvl>
    <w:lvl w:ilvl="6">
      <w:start w:val="1"/>
      <w:numFmt w:val="decimal"/>
      <w:pStyle w:val="Heading7"/>
      <w:lvlText w:val="%1.%2.%3.%4.%5.%6.%7"/>
      <w:lvlJc w:val="left"/>
      <w:pPr>
        <w:tabs>
          <w:tab w:val="num" w:pos="1296"/>
        </w:tabs>
        <w:ind w:left="1296" w:hanging="1296"/>
      </w:pPr>
      <w:rPr>
        <w:rFonts w:hint="eastAsia"/>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num w:numId="1">
    <w:abstractNumId w:val="1"/>
  </w:num>
  <w:num w:numId="2">
    <w:abstractNumId w:val="1"/>
  </w:num>
  <w:num w:numId="3">
    <w:abstractNumId w:val="1"/>
  </w:num>
  <w:num w:numId="4">
    <w:abstractNumId w:val="1"/>
  </w:num>
  <w:num w:numId="5">
    <w:abstractNumId w:val="1"/>
  </w:num>
  <w:num w:numId="6">
    <w:abstractNumId w:val="24"/>
  </w:num>
  <w:num w:numId="7">
    <w:abstractNumId w:val="28"/>
  </w:num>
  <w:num w:numId="8">
    <w:abstractNumId w:val="18"/>
  </w:num>
  <w:num w:numId="9">
    <w:abstractNumId w:val="15"/>
  </w:num>
  <w:num w:numId="10">
    <w:abstractNumId w:val="34"/>
  </w:num>
  <w:num w:numId="11">
    <w:abstractNumId w:val="20"/>
  </w:num>
  <w:num w:numId="12">
    <w:abstractNumId w:val="3"/>
  </w:num>
  <w:num w:numId="13">
    <w:abstractNumId w:val="27"/>
  </w:num>
  <w:num w:numId="14">
    <w:abstractNumId w:val="30"/>
  </w:num>
  <w:num w:numId="15">
    <w:abstractNumId w:val="21"/>
  </w:num>
  <w:num w:numId="16">
    <w:abstractNumId w:val="16"/>
  </w:num>
  <w:num w:numId="17">
    <w:abstractNumId w:val="26"/>
  </w:num>
  <w:num w:numId="18">
    <w:abstractNumId w:val="4"/>
  </w:num>
  <w:num w:numId="19">
    <w:abstractNumId w:val="25"/>
  </w:num>
  <w:num w:numId="20">
    <w:abstractNumId w:val="35"/>
  </w:num>
  <w:num w:numId="21">
    <w:abstractNumId w:val="33"/>
  </w:num>
  <w:num w:numId="22">
    <w:abstractNumId w:val="35"/>
  </w:num>
  <w:num w:numId="23">
    <w:abstractNumId w:val="35"/>
  </w:num>
  <w:num w:numId="24">
    <w:abstractNumId w:val="7"/>
  </w:num>
  <w:num w:numId="25">
    <w:abstractNumId w:val="10"/>
  </w:num>
  <w:num w:numId="26">
    <w:abstractNumId w:val="32"/>
  </w:num>
  <w:num w:numId="27">
    <w:abstractNumId w:val="6"/>
  </w:num>
  <w:num w:numId="28">
    <w:abstractNumId w:val="12"/>
  </w:num>
  <w:num w:numId="29">
    <w:abstractNumId w:val="35"/>
  </w:num>
  <w:num w:numId="30">
    <w:abstractNumId w:val="11"/>
  </w:num>
  <w:num w:numId="31">
    <w:abstractNumId w:val="8"/>
  </w:num>
  <w:num w:numId="32">
    <w:abstractNumId w:val="31"/>
  </w:num>
  <w:num w:numId="33">
    <w:abstractNumId w:val="29"/>
  </w:num>
  <w:num w:numId="34">
    <w:abstractNumId w:val="14"/>
  </w:num>
  <w:num w:numId="35">
    <w:abstractNumId w:val="9"/>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num>
  <w:num w:numId="38">
    <w:abstractNumId w:val="22"/>
  </w:num>
  <w:num w:numId="39">
    <w:abstractNumId w:val="23"/>
  </w:num>
  <w:num w:numId="40">
    <w:abstractNumId w:val="2"/>
  </w:num>
  <w:num w:numId="41">
    <w:abstractNumId w:val="0"/>
  </w:num>
  <w:num w:numId="42">
    <w:abstractNumId w:val="13"/>
  </w:num>
  <w:num w:numId="43">
    <w:abstractNumId w:val="35"/>
  </w:num>
  <w:num w:numId="4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2E0E"/>
    <w:rsid w:val="00007633"/>
    <w:rsid w:val="00007924"/>
    <w:rsid w:val="000133BE"/>
    <w:rsid w:val="0002191E"/>
    <w:rsid w:val="00022A2D"/>
    <w:rsid w:val="00024D77"/>
    <w:rsid w:val="0004020D"/>
    <w:rsid w:val="00045D05"/>
    <w:rsid w:val="00055A01"/>
    <w:rsid w:val="000567AB"/>
    <w:rsid w:val="00081566"/>
    <w:rsid w:val="00081E02"/>
    <w:rsid w:val="00082059"/>
    <w:rsid w:val="00082C81"/>
    <w:rsid w:val="000A0FEB"/>
    <w:rsid w:val="000A4FB9"/>
    <w:rsid w:val="000A581C"/>
    <w:rsid w:val="000B5E3D"/>
    <w:rsid w:val="000C5423"/>
    <w:rsid w:val="000C6BC5"/>
    <w:rsid w:val="000D070A"/>
    <w:rsid w:val="000D3D37"/>
    <w:rsid w:val="000D47C0"/>
    <w:rsid w:val="000D4E88"/>
    <w:rsid w:val="000E0517"/>
    <w:rsid w:val="000E71C9"/>
    <w:rsid w:val="000F3469"/>
    <w:rsid w:val="001016CC"/>
    <w:rsid w:val="00103963"/>
    <w:rsid w:val="0011119F"/>
    <w:rsid w:val="001168BE"/>
    <w:rsid w:val="00122FE3"/>
    <w:rsid w:val="00127931"/>
    <w:rsid w:val="00127D9E"/>
    <w:rsid w:val="001314A1"/>
    <w:rsid w:val="001510D8"/>
    <w:rsid w:val="00151EFA"/>
    <w:rsid w:val="00161F07"/>
    <w:rsid w:val="00162BCF"/>
    <w:rsid w:val="00164C13"/>
    <w:rsid w:val="001721C0"/>
    <w:rsid w:val="00182C2E"/>
    <w:rsid w:val="00183416"/>
    <w:rsid w:val="00186415"/>
    <w:rsid w:val="00186FF1"/>
    <w:rsid w:val="001870EB"/>
    <w:rsid w:val="00190BBC"/>
    <w:rsid w:val="001A0675"/>
    <w:rsid w:val="001B0218"/>
    <w:rsid w:val="001B1894"/>
    <w:rsid w:val="001B2ACE"/>
    <w:rsid w:val="001B7C6D"/>
    <w:rsid w:val="001E519C"/>
    <w:rsid w:val="001F7A6C"/>
    <w:rsid w:val="00202AB3"/>
    <w:rsid w:val="00216E26"/>
    <w:rsid w:val="00223EF3"/>
    <w:rsid w:val="002278CE"/>
    <w:rsid w:val="002329A1"/>
    <w:rsid w:val="00235047"/>
    <w:rsid w:val="002372F7"/>
    <w:rsid w:val="00244269"/>
    <w:rsid w:val="0025400D"/>
    <w:rsid w:val="00255F02"/>
    <w:rsid w:val="00262B88"/>
    <w:rsid w:val="0026415A"/>
    <w:rsid w:val="00266A89"/>
    <w:rsid w:val="00281A8F"/>
    <w:rsid w:val="00286CB2"/>
    <w:rsid w:val="00290F46"/>
    <w:rsid w:val="00291132"/>
    <w:rsid w:val="00291D9E"/>
    <w:rsid w:val="002960E8"/>
    <w:rsid w:val="002D692C"/>
    <w:rsid w:val="002D7A18"/>
    <w:rsid w:val="002E4346"/>
    <w:rsid w:val="002E4C1B"/>
    <w:rsid w:val="002E5F27"/>
    <w:rsid w:val="002F7BB1"/>
    <w:rsid w:val="003062EE"/>
    <w:rsid w:val="00312F1C"/>
    <w:rsid w:val="00324517"/>
    <w:rsid w:val="0033562D"/>
    <w:rsid w:val="0034058A"/>
    <w:rsid w:val="003409E8"/>
    <w:rsid w:val="00342849"/>
    <w:rsid w:val="0035599B"/>
    <w:rsid w:val="0037605E"/>
    <w:rsid w:val="003911BC"/>
    <w:rsid w:val="003A17AD"/>
    <w:rsid w:val="003D49CB"/>
    <w:rsid w:val="003E2021"/>
    <w:rsid w:val="003E2077"/>
    <w:rsid w:val="003E3F09"/>
    <w:rsid w:val="003E79CC"/>
    <w:rsid w:val="00403004"/>
    <w:rsid w:val="0040417D"/>
    <w:rsid w:val="004067BA"/>
    <w:rsid w:val="00406CFB"/>
    <w:rsid w:val="0043646B"/>
    <w:rsid w:val="00444345"/>
    <w:rsid w:val="00450791"/>
    <w:rsid w:val="00451CC7"/>
    <w:rsid w:val="00453B55"/>
    <w:rsid w:val="00494772"/>
    <w:rsid w:val="004A1D9E"/>
    <w:rsid w:val="004A56A5"/>
    <w:rsid w:val="004A6CAB"/>
    <w:rsid w:val="004A7906"/>
    <w:rsid w:val="004B111E"/>
    <w:rsid w:val="004B6D1E"/>
    <w:rsid w:val="004C00C9"/>
    <w:rsid w:val="004D5C5B"/>
    <w:rsid w:val="004E47A7"/>
    <w:rsid w:val="00505F33"/>
    <w:rsid w:val="00510CFE"/>
    <w:rsid w:val="005204E7"/>
    <w:rsid w:val="005215ED"/>
    <w:rsid w:val="005302B9"/>
    <w:rsid w:val="0053537B"/>
    <w:rsid w:val="00546465"/>
    <w:rsid w:val="00546634"/>
    <w:rsid w:val="00551BF3"/>
    <w:rsid w:val="0056263E"/>
    <w:rsid w:val="00573853"/>
    <w:rsid w:val="00575440"/>
    <w:rsid w:val="00593188"/>
    <w:rsid w:val="005A43F5"/>
    <w:rsid w:val="005B1E5A"/>
    <w:rsid w:val="005B2DAC"/>
    <w:rsid w:val="005B356C"/>
    <w:rsid w:val="005C3D44"/>
    <w:rsid w:val="005C4BC8"/>
    <w:rsid w:val="005D02FE"/>
    <w:rsid w:val="005D5136"/>
    <w:rsid w:val="005D5D0D"/>
    <w:rsid w:val="005E7597"/>
    <w:rsid w:val="005F3240"/>
    <w:rsid w:val="00605186"/>
    <w:rsid w:val="00621305"/>
    <w:rsid w:val="006274D4"/>
    <w:rsid w:val="00642376"/>
    <w:rsid w:val="00650F8B"/>
    <w:rsid w:val="006537FB"/>
    <w:rsid w:val="00661C07"/>
    <w:rsid w:val="00663F4D"/>
    <w:rsid w:val="00680A81"/>
    <w:rsid w:val="006822C8"/>
    <w:rsid w:val="00683965"/>
    <w:rsid w:val="00685FCE"/>
    <w:rsid w:val="00694EFD"/>
    <w:rsid w:val="006A2390"/>
    <w:rsid w:val="006B103A"/>
    <w:rsid w:val="006B5AC8"/>
    <w:rsid w:val="006C0DB8"/>
    <w:rsid w:val="006C2F5E"/>
    <w:rsid w:val="006C3400"/>
    <w:rsid w:val="006C3F48"/>
    <w:rsid w:val="006D13D9"/>
    <w:rsid w:val="006D6044"/>
    <w:rsid w:val="006F2461"/>
    <w:rsid w:val="007011AB"/>
    <w:rsid w:val="00702F49"/>
    <w:rsid w:val="00720149"/>
    <w:rsid w:val="0072441F"/>
    <w:rsid w:val="0072628C"/>
    <w:rsid w:val="00741A8A"/>
    <w:rsid w:val="007445ED"/>
    <w:rsid w:val="00745674"/>
    <w:rsid w:val="007479E8"/>
    <w:rsid w:val="00762E0E"/>
    <w:rsid w:val="0076658E"/>
    <w:rsid w:val="007708E9"/>
    <w:rsid w:val="00781AFE"/>
    <w:rsid w:val="00787AE3"/>
    <w:rsid w:val="00794D3D"/>
    <w:rsid w:val="00797327"/>
    <w:rsid w:val="007B00DC"/>
    <w:rsid w:val="007B4B39"/>
    <w:rsid w:val="007C1795"/>
    <w:rsid w:val="007C6EA0"/>
    <w:rsid w:val="007D0871"/>
    <w:rsid w:val="007D0DD1"/>
    <w:rsid w:val="007D522F"/>
    <w:rsid w:val="007E7509"/>
    <w:rsid w:val="008036F9"/>
    <w:rsid w:val="00821985"/>
    <w:rsid w:val="00826EAF"/>
    <w:rsid w:val="00865B56"/>
    <w:rsid w:val="00872D9B"/>
    <w:rsid w:val="0087654C"/>
    <w:rsid w:val="008774A0"/>
    <w:rsid w:val="00883999"/>
    <w:rsid w:val="008842DF"/>
    <w:rsid w:val="00890F67"/>
    <w:rsid w:val="00891116"/>
    <w:rsid w:val="008939F1"/>
    <w:rsid w:val="008A2A54"/>
    <w:rsid w:val="008A315A"/>
    <w:rsid w:val="008A51C6"/>
    <w:rsid w:val="008B1E39"/>
    <w:rsid w:val="008B5615"/>
    <w:rsid w:val="008C2C71"/>
    <w:rsid w:val="008D1C58"/>
    <w:rsid w:val="008D27BB"/>
    <w:rsid w:val="008D56B8"/>
    <w:rsid w:val="008F49BD"/>
    <w:rsid w:val="008F4FA2"/>
    <w:rsid w:val="008F5857"/>
    <w:rsid w:val="008F5DB9"/>
    <w:rsid w:val="008F6E18"/>
    <w:rsid w:val="0091151B"/>
    <w:rsid w:val="009144A2"/>
    <w:rsid w:val="00917467"/>
    <w:rsid w:val="00920BF2"/>
    <w:rsid w:val="0092227E"/>
    <w:rsid w:val="00922859"/>
    <w:rsid w:val="0092514F"/>
    <w:rsid w:val="009435B1"/>
    <w:rsid w:val="009467FB"/>
    <w:rsid w:val="00951A0B"/>
    <w:rsid w:val="009537D5"/>
    <w:rsid w:val="00964304"/>
    <w:rsid w:val="00966853"/>
    <w:rsid w:val="009720AC"/>
    <w:rsid w:val="00985E17"/>
    <w:rsid w:val="00986462"/>
    <w:rsid w:val="00987291"/>
    <w:rsid w:val="00991B0F"/>
    <w:rsid w:val="009A1421"/>
    <w:rsid w:val="009B7C7B"/>
    <w:rsid w:val="009C5D7E"/>
    <w:rsid w:val="009D2D59"/>
    <w:rsid w:val="009D4925"/>
    <w:rsid w:val="009D4F4D"/>
    <w:rsid w:val="009E03F0"/>
    <w:rsid w:val="009F4EFC"/>
    <w:rsid w:val="00A009C4"/>
    <w:rsid w:val="00A039F2"/>
    <w:rsid w:val="00A21E34"/>
    <w:rsid w:val="00A30287"/>
    <w:rsid w:val="00A318E2"/>
    <w:rsid w:val="00A4136A"/>
    <w:rsid w:val="00A65D97"/>
    <w:rsid w:val="00A8071F"/>
    <w:rsid w:val="00A8404F"/>
    <w:rsid w:val="00A94767"/>
    <w:rsid w:val="00A97EF0"/>
    <w:rsid w:val="00AB1482"/>
    <w:rsid w:val="00AB622B"/>
    <w:rsid w:val="00AC04FF"/>
    <w:rsid w:val="00AC1F5E"/>
    <w:rsid w:val="00AE0E87"/>
    <w:rsid w:val="00AE1FBA"/>
    <w:rsid w:val="00AE52E2"/>
    <w:rsid w:val="00AF3D3D"/>
    <w:rsid w:val="00B00E10"/>
    <w:rsid w:val="00B02BBB"/>
    <w:rsid w:val="00B14E9F"/>
    <w:rsid w:val="00B252F5"/>
    <w:rsid w:val="00B34DB8"/>
    <w:rsid w:val="00B461C5"/>
    <w:rsid w:val="00B47BD6"/>
    <w:rsid w:val="00B61EA6"/>
    <w:rsid w:val="00B61FA1"/>
    <w:rsid w:val="00B7117C"/>
    <w:rsid w:val="00B76A97"/>
    <w:rsid w:val="00B77484"/>
    <w:rsid w:val="00B81969"/>
    <w:rsid w:val="00B91D10"/>
    <w:rsid w:val="00B92ED7"/>
    <w:rsid w:val="00B97BC1"/>
    <w:rsid w:val="00BA43C7"/>
    <w:rsid w:val="00BA6467"/>
    <w:rsid w:val="00BC0607"/>
    <w:rsid w:val="00BC3799"/>
    <w:rsid w:val="00BC4345"/>
    <w:rsid w:val="00BC57AF"/>
    <w:rsid w:val="00BF6082"/>
    <w:rsid w:val="00C00313"/>
    <w:rsid w:val="00C0108C"/>
    <w:rsid w:val="00C10569"/>
    <w:rsid w:val="00C173EB"/>
    <w:rsid w:val="00C25153"/>
    <w:rsid w:val="00C254C9"/>
    <w:rsid w:val="00C276C1"/>
    <w:rsid w:val="00C30133"/>
    <w:rsid w:val="00C54C1D"/>
    <w:rsid w:val="00C60407"/>
    <w:rsid w:val="00C60CE5"/>
    <w:rsid w:val="00C638D3"/>
    <w:rsid w:val="00C65423"/>
    <w:rsid w:val="00C80F6C"/>
    <w:rsid w:val="00C82605"/>
    <w:rsid w:val="00C86FB0"/>
    <w:rsid w:val="00C92814"/>
    <w:rsid w:val="00C93396"/>
    <w:rsid w:val="00C94950"/>
    <w:rsid w:val="00CA170E"/>
    <w:rsid w:val="00CB3F48"/>
    <w:rsid w:val="00CB79FB"/>
    <w:rsid w:val="00CC038A"/>
    <w:rsid w:val="00CC775D"/>
    <w:rsid w:val="00CE499D"/>
    <w:rsid w:val="00CF5AFF"/>
    <w:rsid w:val="00D04251"/>
    <w:rsid w:val="00D105EF"/>
    <w:rsid w:val="00D2108B"/>
    <w:rsid w:val="00D22DFA"/>
    <w:rsid w:val="00D26011"/>
    <w:rsid w:val="00D30678"/>
    <w:rsid w:val="00D31BDD"/>
    <w:rsid w:val="00D43711"/>
    <w:rsid w:val="00D57F31"/>
    <w:rsid w:val="00D85531"/>
    <w:rsid w:val="00D878A6"/>
    <w:rsid w:val="00D90819"/>
    <w:rsid w:val="00D945F7"/>
    <w:rsid w:val="00D956EF"/>
    <w:rsid w:val="00DA5DC9"/>
    <w:rsid w:val="00DC52AD"/>
    <w:rsid w:val="00DC7C87"/>
    <w:rsid w:val="00DD0868"/>
    <w:rsid w:val="00DD3568"/>
    <w:rsid w:val="00DD5AAC"/>
    <w:rsid w:val="00DF0A33"/>
    <w:rsid w:val="00E07272"/>
    <w:rsid w:val="00E16CF3"/>
    <w:rsid w:val="00E24370"/>
    <w:rsid w:val="00E32D4A"/>
    <w:rsid w:val="00E37482"/>
    <w:rsid w:val="00E52097"/>
    <w:rsid w:val="00E640EC"/>
    <w:rsid w:val="00E90C91"/>
    <w:rsid w:val="00E9574F"/>
    <w:rsid w:val="00EB25A4"/>
    <w:rsid w:val="00EB5C3B"/>
    <w:rsid w:val="00ED2BEF"/>
    <w:rsid w:val="00ED336D"/>
    <w:rsid w:val="00EE2088"/>
    <w:rsid w:val="00F15B8A"/>
    <w:rsid w:val="00F17D4A"/>
    <w:rsid w:val="00F27130"/>
    <w:rsid w:val="00F30F3B"/>
    <w:rsid w:val="00F314BB"/>
    <w:rsid w:val="00F35A5F"/>
    <w:rsid w:val="00F73211"/>
    <w:rsid w:val="00F75D51"/>
    <w:rsid w:val="00F811A7"/>
    <w:rsid w:val="00F8691C"/>
    <w:rsid w:val="00F873BE"/>
    <w:rsid w:val="00F94AA3"/>
    <w:rsid w:val="00FA5626"/>
    <w:rsid w:val="00FA709F"/>
    <w:rsid w:val="00FB1C98"/>
    <w:rsid w:val="00FC569C"/>
    <w:rsid w:val="00FD194C"/>
    <w:rsid w:val="00FD6C50"/>
    <w:rsid w:val="00FD6C8A"/>
    <w:rsid w:val="00FD7B5D"/>
    <w:rsid w:val="00FE2044"/>
    <w:rsid w:val="00FE6F83"/>
    <w:rsid w:val="00FF21DF"/>
    <w:rsid w:val="00FF38B5"/>
    <w:rsid w:val="00FF551F"/>
  </w:rsids>
  <m:mathPr>
    <m:mathFont m:val="Cambria Math"/>
    <m:brkBin m:val="before"/>
    <m:brkBinSub m:val="--"/>
    <m:smallFrac m:val="0"/>
    <m:dispDef/>
    <m:lMargin m:val="0"/>
    <m:rMargin m:val="0"/>
    <m:defJc m:val="centerGroup"/>
    <m:wrapIndent m:val="1440"/>
    <m:intLim m:val="subSup"/>
    <m:naryLim m:val="undOvr"/>
  </m:mathPr>
  <w:themeFontLang w:val="es-E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3D9B7E76"/>
  <w15:docId w15:val="{BCC0D8F0-4A59-4943-BBCA-3C24340471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s-ES" w:eastAsia="es-E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8071F"/>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link w:val="Heading1Char"/>
    <w:qFormat/>
    <w:rsid w:val="00A8071F"/>
    <w:pPr>
      <w:keepNext/>
      <w:keepLines/>
      <w:numPr>
        <w:numId w:val="20"/>
      </w:numPr>
      <w:spacing w:before="360"/>
      <w:outlineLvl w:val="0"/>
    </w:pPr>
    <w:rPr>
      <w:b/>
    </w:rPr>
  </w:style>
  <w:style w:type="paragraph" w:styleId="Heading2">
    <w:name w:val="heading 2"/>
    <w:basedOn w:val="Heading1"/>
    <w:next w:val="Normal"/>
    <w:qFormat/>
    <w:rsid w:val="00A8071F"/>
    <w:pPr>
      <w:numPr>
        <w:ilvl w:val="1"/>
      </w:numPr>
      <w:spacing w:before="240"/>
      <w:outlineLvl w:val="1"/>
    </w:pPr>
  </w:style>
  <w:style w:type="paragraph" w:styleId="Heading3">
    <w:name w:val="heading 3"/>
    <w:basedOn w:val="Heading1"/>
    <w:next w:val="Normal"/>
    <w:qFormat/>
    <w:rsid w:val="00A8071F"/>
    <w:pPr>
      <w:numPr>
        <w:ilvl w:val="2"/>
      </w:numPr>
      <w:spacing w:before="160"/>
      <w:outlineLvl w:val="2"/>
    </w:pPr>
  </w:style>
  <w:style w:type="paragraph" w:styleId="Heading4">
    <w:name w:val="heading 4"/>
    <w:basedOn w:val="Heading3"/>
    <w:next w:val="Normal"/>
    <w:link w:val="Heading4Char"/>
    <w:qFormat/>
    <w:rsid w:val="00A8071F"/>
    <w:pPr>
      <w:numPr>
        <w:ilvl w:val="3"/>
      </w:numPr>
      <w:tabs>
        <w:tab w:val="clear" w:pos="794"/>
        <w:tab w:val="left" w:pos="1021"/>
      </w:tabs>
      <w:outlineLvl w:val="3"/>
    </w:pPr>
  </w:style>
  <w:style w:type="paragraph" w:styleId="Heading5">
    <w:name w:val="heading 5"/>
    <w:basedOn w:val="Heading4"/>
    <w:next w:val="Normal"/>
    <w:qFormat/>
    <w:rsid w:val="00A8071F"/>
    <w:pPr>
      <w:numPr>
        <w:ilvl w:val="4"/>
      </w:numPr>
      <w:outlineLvl w:val="4"/>
    </w:pPr>
  </w:style>
  <w:style w:type="paragraph" w:styleId="Heading6">
    <w:name w:val="heading 6"/>
    <w:basedOn w:val="Heading4"/>
    <w:next w:val="Normal"/>
    <w:qFormat/>
    <w:rsid w:val="00A8071F"/>
    <w:pPr>
      <w:numPr>
        <w:ilvl w:val="5"/>
      </w:numPr>
      <w:tabs>
        <w:tab w:val="clear" w:pos="1021"/>
        <w:tab w:val="clear" w:pos="1191"/>
      </w:tabs>
      <w:outlineLvl w:val="5"/>
    </w:pPr>
  </w:style>
  <w:style w:type="paragraph" w:styleId="Heading7">
    <w:name w:val="heading 7"/>
    <w:basedOn w:val="Heading6"/>
    <w:next w:val="Normal"/>
    <w:qFormat/>
    <w:rsid w:val="00A8071F"/>
    <w:pPr>
      <w:numPr>
        <w:ilvl w:val="6"/>
      </w:numPr>
      <w:outlineLvl w:val="6"/>
    </w:pPr>
  </w:style>
  <w:style w:type="paragraph" w:styleId="Heading8">
    <w:name w:val="heading 8"/>
    <w:basedOn w:val="Heading6"/>
    <w:next w:val="Normal"/>
    <w:qFormat/>
    <w:rsid w:val="00A8071F"/>
    <w:pPr>
      <w:numPr>
        <w:ilvl w:val="7"/>
      </w:numPr>
      <w:outlineLvl w:val="7"/>
    </w:pPr>
  </w:style>
  <w:style w:type="paragraph" w:styleId="Heading9">
    <w:name w:val="heading 9"/>
    <w:basedOn w:val="Heading6"/>
    <w:next w:val="Normal"/>
    <w:qFormat/>
    <w:rsid w:val="00A8071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A8071F"/>
    <w:pPr>
      <w:keepNext/>
      <w:keepLines/>
      <w:spacing w:before="480"/>
      <w:jc w:val="center"/>
    </w:pPr>
    <w:rPr>
      <w:b/>
      <w:sz w:val="28"/>
    </w:rPr>
  </w:style>
  <w:style w:type="character" w:customStyle="1" w:styleId="Appdef">
    <w:name w:val="App_def"/>
    <w:rsid w:val="00A8071F"/>
    <w:rPr>
      <w:rFonts w:ascii="Times New Roman" w:hAnsi="Times New Roman"/>
      <w:b/>
    </w:rPr>
  </w:style>
  <w:style w:type="character" w:customStyle="1" w:styleId="Appref">
    <w:name w:val="App_ref"/>
    <w:basedOn w:val="DefaultParagraphFont"/>
    <w:rsid w:val="00A8071F"/>
  </w:style>
  <w:style w:type="paragraph" w:customStyle="1" w:styleId="AppendixNotitle">
    <w:name w:val="Appendix_No &amp; title"/>
    <w:basedOn w:val="AnnexNotitle"/>
    <w:next w:val="Normal"/>
    <w:rsid w:val="00A8071F"/>
  </w:style>
  <w:style w:type="character" w:customStyle="1" w:styleId="Artdef">
    <w:name w:val="Art_def"/>
    <w:rsid w:val="00A8071F"/>
    <w:rPr>
      <w:rFonts w:ascii="Times New Roman" w:hAnsi="Times New Roman"/>
      <w:b/>
    </w:rPr>
  </w:style>
  <w:style w:type="paragraph" w:customStyle="1" w:styleId="Artheading">
    <w:name w:val="Art_heading"/>
    <w:basedOn w:val="Normal"/>
    <w:next w:val="Normal"/>
    <w:rsid w:val="00A8071F"/>
    <w:pPr>
      <w:spacing w:before="480"/>
      <w:jc w:val="center"/>
    </w:pPr>
    <w:rPr>
      <w:b/>
      <w:sz w:val="28"/>
    </w:rPr>
  </w:style>
  <w:style w:type="paragraph" w:customStyle="1" w:styleId="ArtNo">
    <w:name w:val="Art_No"/>
    <w:basedOn w:val="Normal"/>
    <w:next w:val="Normal"/>
    <w:rsid w:val="00A8071F"/>
    <w:pPr>
      <w:keepNext/>
      <w:keepLines/>
      <w:spacing w:before="480"/>
      <w:jc w:val="center"/>
    </w:pPr>
    <w:rPr>
      <w:caps/>
      <w:sz w:val="28"/>
    </w:rPr>
  </w:style>
  <w:style w:type="character" w:customStyle="1" w:styleId="Artref">
    <w:name w:val="Art_ref"/>
    <w:basedOn w:val="DefaultParagraphFont"/>
    <w:rsid w:val="00A8071F"/>
  </w:style>
  <w:style w:type="paragraph" w:customStyle="1" w:styleId="Arttitle">
    <w:name w:val="Art_title"/>
    <w:basedOn w:val="Normal"/>
    <w:next w:val="Normal"/>
    <w:rsid w:val="00A8071F"/>
    <w:pPr>
      <w:keepNext/>
      <w:keepLines/>
      <w:spacing w:before="240"/>
      <w:jc w:val="center"/>
    </w:pPr>
    <w:rPr>
      <w:b/>
      <w:sz w:val="28"/>
    </w:rPr>
  </w:style>
  <w:style w:type="paragraph" w:customStyle="1" w:styleId="ASN1">
    <w:name w:val="ASN.1"/>
    <w:basedOn w:val="Normal"/>
    <w:rsid w:val="00A8071F"/>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A8071F"/>
    <w:pPr>
      <w:keepNext/>
      <w:keepLines/>
      <w:spacing w:before="160"/>
      <w:ind w:left="794"/>
    </w:pPr>
    <w:rPr>
      <w:i/>
    </w:rPr>
  </w:style>
  <w:style w:type="paragraph" w:customStyle="1" w:styleId="ChapNo">
    <w:name w:val="Chap_No"/>
    <w:basedOn w:val="Normal"/>
    <w:next w:val="Normal"/>
    <w:rsid w:val="00A8071F"/>
    <w:pPr>
      <w:keepNext/>
      <w:keepLines/>
      <w:spacing w:before="480"/>
      <w:jc w:val="center"/>
    </w:pPr>
    <w:rPr>
      <w:b/>
      <w:caps/>
      <w:sz w:val="28"/>
    </w:rPr>
  </w:style>
  <w:style w:type="paragraph" w:customStyle="1" w:styleId="Chaptitle">
    <w:name w:val="Chap_title"/>
    <w:basedOn w:val="Normal"/>
    <w:next w:val="Normal"/>
    <w:rsid w:val="00A8071F"/>
    <w:pPr>
      <w:keepNext/>
      <w:keepLines/>
      <w:spacing w:before="240"/>
      <w:jc w:val="center"/>
    </w:pPr>
    <w:rPr>
      <w:b/>
      <w:sz w:val="28"/>
    </w:rPr>
  </w:style>
  <w:style w:type="character" w:styleId="EndnoteReference">
    <w:name w:val="endnote reference"/>
    <w:semiHidden/>
    <w:rsid w:val="00A8071F"/>
    <w:rPr>
      <w:vertAlign w:val="superscript"/>
    </w:rPr>
  </w:style>
  <w:style w:type="paragraph" w:customStyle="1" w:styleId="enumlev1">
    <w:name w:val="enumlev1"/>
    <w:basedOn w:val="Normal"/>
    <w:rsid w:val="00A8071F"/>
    <w:pPr>
      <w:spacing w:before="80"/>
      <w:ind w:left="794" w:hanging="794"/>
    </w:pPr>
  </w:style>
  <w:style w:type="paragraph" w:customStyle="1" w:styleId="enumlev2">
    <w:name w:val="enumlev2"/>
    <w:basedOn w:val="enumlev1"/>
    <w:rsid w:val="00A8071F"/>
    <w:pPr>
      <w:ind w:left="1191" w:hanging="397"/>
    </w:pPr>
  </w:style>
  <w:style w:type="paragraph" w:customStyle="1" w:styleId="enumlev3">
    <w:name w:val="enumlev3"/>
    <w:basedOn w:val="enumlev2"/>
    <w:rsid w:val="00A8071F"/>
    <w:pPr>
      <w:ind w:left="1588"/>
    </w:pPr>
  </w:style>
  <w:style w:type="paragraph" w:customStyle="1" w:styleId="Equation">
    <w:name w:val="Equation"/>
    <w:basedOn w:val="Normal"/>
    <w:rsid w:val="00A8071F"/>
    <w:pPr>
      <w:tabs>
        <w:tab w:val="clear" w:pos="1191"/>
        <w:tab w:val="clear" w:pos="1588"/>
        <w:tab w:val="clear" w:pos="1985"/>
        <w:tab w:val="center" w:pos="4820"/>
        <w:tab w:val="right" w:pos="9639"/>
      </w:tabs>
    </w:pPr>
  </w:style>
  <w:style w:type="paragraph" w:customStyle="1" w:styleId="Equationlegend">
    <w:name w:val="Equation_legend"/>
    <w:basedOn w:val="Normal"/>
    <w:rsid w:val="00A8071F"/>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A8071F"/>
    <w:pPr>
      <w:keepNext/>
      <w:keepLines/>
      <w:spacing w:before="240" w:after="120"/>
      <w:jc w:val="center"/>
    </w:pPr>
  </w:style>
  <w:style w:type="paragraph" w:customStyle="1" w:styleId="Figurelegend">
    <w:name w:val="Figure_legend"/>
    <w:basedOn w:val="Normal"/>
    <w:rsid w:val="00A8071F"/>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A8071F"/>
    <w:pPr>
      <w:keepLines/>
      <w:spacing w:before="240" w:after="120"/>
      <w:jc w:val="center"/>
    </w:pPr>
    <w:rPr>
      <w:b/>
    </w:rPr>
  </w:style>
  <w:style w:type="paragraph" w:customStyle="1" w:styleId="FigureNoBR">
    <w:name w:val="Figure_No_BR"/>
    <w:basedOn w:val="Normal"/>
    <w:next w:val="Normal"/>
    <w:rsid w:val="00A8071F"/>
    <w:pPr>
      <w:keepNext/>
      <w:keepLines/>
      <w:spacing w:before="480" w:after="120"/>
      <w:jc w:val="center"/>
    </w:pPr>
    <w:rPr>
      <w:caps/>
    </w:rPr>
  </w:style>
  <w:style w:type="paragraph" w:customStyle="1" w:styleId="TabletitleBR">
    <w:name w:val="Table_title_BR"/>
    <w:basedOn w:val="Normal"/>
    <w:next w:val="Normal"/>
    <w:rsid w:val="00A8071F"/>
    <w:pPr>
      <w:keepNext/>
      <w:keepLines/>
      <w:spacing w:before="0" w:after="120"/>
      <w:jc w:val="center"/>
    </w:pPr>
    <w:rPr>
      <w:b/>
    </w:rPr>
  </w:style>
  <w:style w:type="paragraph" w:customStyle="1" w:styleId="FiguretitleBR">
    <w:name w:val="Figure_title_BR"/>
    <w:basedOn w:val="TabletitleBR"/>
    <w:next w:val="Normal"/>
    <w:rsid w:val="00A8071F"/>
    <w:pPr>
      <w:keepNext w:val="0"/>
      <w:spacing w:after="480"/>
    </w:pPr>
  </w:style>
  <w:style w:type="paragraph" w:customStyle="1" w:styleId="Figurewithouttitle">
    <w:name w:val="Figure_without_title"/>
    <w:basedOn w:val="Normal"/>
    <w:next w:val="Normal"/>
    <w:rsid w:val="00A8071F"/>
    <w:pPr>
      <w:keepLines/>
      <w:spacing w:before="240" w:after="120"/>
      <w:jc w:val="center"/>
    </w:pPr>
  </w:style>
  <w:style w:type="paragraph" w:styleId="Footer">
    <w:name w:val="footer"/>
    <w:basedOn w:val="Normal"/>
    <w:rsid w:val="00A8071F"/>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A8071F"/>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A8071F"/>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sid w:val="00A8071F"/>
    <w:rPr>
      <w:position w:val="6"/>
      <w:sz w:val="18"/>
    </w:rPr>
  </w:style>
  <w:style w:type="paragraph" w:customStyle="1" w:styleId="Note">
    <w:name w:val="Note"/>
    <w:basedOn w:val="Normal"/>
    <w:rsid w:val="00A8071F"/>
    <w:pPr>
      <w:spacing w:before="80"/>
    </w:pPr>
  </w:style>
  <w:style w:type="paragraph" w:styleId="FootnoteText">
    <w:name w:val="footnote text"/>
    <w:basedOn w:val="Note"/>
    <w:semiHidden/>
    <w:rsid w:val="00A8071F"/>
    <w:pPr>
      <w:keepLines/>
      <w:tabs>
        <w:tab w:val="left" w:pos="255"/>
      </w:tabs>
      <w:ind w:left="255" w:hanging="255"/>
    </w:pPr>
  </w:style>
  <w:style w:type="paragraph" w:customStyle="1" w:styleId="Formal">
    <w:name w:val="Formal"/>
    <w:basedOn w:val="ASN1"/>
    <w:rsid w:val="00A8071F"/>
    <w:rPr>
      <w:b w:val="0"/>
    </w:rPr>
  </w:style>
  <w:style w:type="paragraph" w:styleId="Header">
    <w:name w:val="header"/>
    <w:basedOn w:val="Normal"/>
    <w:rsid w:val="00A8071F"/>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A8071F"/>
    <w:pPr>
      <w:keepNext/>
      <w:spacing w:before="160"/>
    </w:pPr>
    <w:rPr>
      <w:b/>
    </w:rPr>
  </w:style>
  <w:style w:type="paragraph" w:customStyle="1" w:styleId="Headingi">
    <w:name w:val="Heading_i"/>
    <w:basedOn w:val="Normal"/>
    <w:next w:val="Normal"/>
    <w:rsid w:val="00A8071F"/>
    <w:pPr>
      <w:keepNext/>
      <w:spacing w:before="160"/>
    </w:pPr>
    <w:rPr>
      <w:i/>
    </w:rPr>
  </w:style>
  <w:style w:type="paragraph" w:styleId="Index1">
    <w:name w:val="index 1"/>
    <w:basedOn w:val="Normal"/>
    <w:next w:val="Normal"/>
    <w:semiHidden/>
    <w:rsid w:val="00A8071F"/>
  </w:style>
  <w:style w:type="paragraph" w:styleId="Index2">
    <w:name w:val="index 2"/>
    <w:basedOn w:val="Normal"/>
    <w:next w:val="Normal"/>
    <w:semiHidden/>
    <w:rsid w:val="00A8071F"/>
    <w:pPr>
      <w:ind w:left="283"/>
    </w:pPr>
  </w:style>
  <w:style w:type="paragraph" w:styleId="Index3">
    <w:name w:val="index 3"/>
    <w:basedOn w:val="Normal"/>
    <w:next w:val="Normal"/>
    <w:semiHidden/>
    <w:rsid w:val="00A8071F"/>
    <w:pPr>
      <w:ind w:left="566"/>
    </w:pPr>
  </w:style>
  <w:style w:type="paragraph" w:customStyle="1" w:styleId="Normalaftertitle">
    <w:name w:val="Normal_after_title"/>
    <w:basedOn w:val="Normal"/>
    <w:next w:val="Normal"/>
    <w:rsid w:val="00A8071F"/>
    <w:pPr>
      <w:spacing w:before="360"/>
    </w:pPr>
  </w:style>
  <w:style w:type="character" w:styleId="PageNumber">
    <w:name w:val="page number"/>
    <w:basedOn w:val="DefaultParagraphFont"/>
    <w:rsid w:val="00A8071F"/>
  </w:style>
  <w:style w:type="paragraph" w:customStyle="1" w:styleId="PartNo">
    <w:name w:val="Part_No"/>
    <w:basedOn w:val="Normal"/>
    <w:next w:val="Normal"/>
    <w:rsid w:val="00A8071F"/>
    <w:pPr>
      <w:keepNext/>
      <w:keepLines/>
      <w:spacing w:before="480" w:after="80"/>
      <w:jc w:val="center"/>
    </w:pPr>
    <w:rPr>
      <w:caps/>
      <w:sz w:val="28"/>
    </w:rPr>
  </w:style>
  <w:style w:type="paragraph" w:customStyle="1" w:styleId="Partref">
    <w:name w:val="Part_ref"/>
    <w:basedOn w:val="Normal"/>
    <w:next w:val="Normal"/>
    <w:rsid w:val="00A8071F"/>
    <w:pPr>
      <w:keepNext/>
      <w:keepLines/>
      <w:spacing w:before="280"/>
      <w:jc w:val="center"/>
    </w:pPr>
  </w:style>
  <w:style w:type="paragraph" w:customStyle="1" w:styleId="Parttitle">
    <w:name w:val="Part_title"/>
    <w:basedOn w:val="Normal"/>
    <w:next w:val="Normalaftertitle"/>
    <w:rsid w:val="00A8071F"/>
    <w:pPr>
      <w:keepNext/>
      <w:keepLines/>
      <w:spacing w:before="240" w:after="280"/>
      <w:jc w:val="center"/>
    </w:pPr>
    <w:rPr>
      <w:b/>
      <w:sz w:val="28"/>
    </w:rPr>
  </w:style>
  <w:style w:type="paragraph" w:customStyle="1" w:styleId="Recdate">
    <w:name w:val="Rec_date"/>
    <w:basedOn w:val="Normal"/>
    <w:next w:val="Normalaftertitle"/>
    <w:rsid w:val="00A8071F"/>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A8071F"/>
  </w:style>
  <w:style w:type="paragraph" w:customStyle="1" w:styleId="RecNo">
    <w:name w:val="Rec_No"/>
    <w:basedOn w:val="Normal"/>
    <w:next w:val="Normal"/>
    <w:rsid w:val="00A8071F"/>
    <w:pPr>
      <w:keepNext/>
      <w:keepLines/>
      <w:spacing w:before="0"/>
    </w:pPr>
    <w:rPr>
      <w:b/>
      <w:sz w:val="28"/>
    </w:rPr>
  </w:style>
  <w:style w:type="paragraph" w:customStyle="1" w:styleId="QuestionNo">
    <w:name w:val="Question_No"/>
    <w:basedOn w:val="RecNo"/>
    <w:next w:val="Normal"/>
    <w:rsid w:val="00A8071F"/>
  </w:style>
  <w:style w:type="paragraph" w:customStyle="1" w:styleId="RecNoBR">
    <w:name w:val="Rec_No_BR"/>
    <w:basedOn w:val="Normal"/>
    <w:next w:val="Normal"/>
    <w:rsid w:val="00A8071F"/>
    <w:pPr>
      <w:keepNext/>
      <w:keepLines/>
      <w:spacing w:before="480"/>
      <w:jc w:val="center"/>
    </w:pPr>
    <w:rPr>
      <w:caps/>
      <w:sz w:val="28"/>
    </w:rPr>
  </w:style>
  <w:style w:type="paragraph" w:customStyle="1" w:styleId="QuestionNoBR">
    <w:name w:val="Question_No_BR"/>
    <w:basedOn w:val="RecNoBR"/>
    <w:next w:val="Normal"/>
    <w:rsid w:val="00A8071F"/>
  </w:style>
  <w:style w:type="paragraph" w:customStyle="1" w:styleId="Recref">
    <w:name w:val="Rec_ref"/>
    <w:basedOn w:val="Normal"/>
    <w:next w:val="Recdate"/>
    <w:rsid w:val="00A8071F"/>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A8071F"/>
  </w:style>
  <w:style w:type="paragraph" w:customStyle="1" w:styleId="Rectitle">
    <w:name w:val="Rec_title"/>
    <w:basedOn w:val="Normal"/>
    <w:next w:val="Normalaftertitle"/>
    <w:rsid w:val="00A8071F"/>
    <w:pPr>
      <w:keepNext/>
      <w:keepLines/>
      <w:spacing w:before="360"/>
      <w:jc w:val="center"/>
    </w:pPr>
    <w:rPr>
      <w:b/>
      <w:sz w:val="28"/>
    </w:rPr>
  </w:style>
  <w:style w:type="paragraph" w:customStyle="1" w:styleId="Questiontitle">
    <w:name w:val="Question_title"/>
    <w:basedOn w:val="Rectitle"/>
    <w:next w:val="Questionref"/>
    <w:rsid w:val="00A8071F"/>
  </w:style>
  <w:style w:type="character" w:customStyle="1" w:styleId="Recdef">
    <w:name w:val="Rec_def"/>
    <w:rsid w:val="00A8071F"/>
    <w:rPr>
      <w:b/>
    </w:rPr>
  </w:style>
  <w:style w:type="paragraph" w:customStyle="1" w:styleId="Reftext">
    <w:name w:val="Ref_text"/>
    <w:basedOn w:val="Normal"/>
    <w:rsid w:val="00A8071F"/>
    <w:pPr>
      <w:ind w:left="794" w:hanging="794"/>
    </w:pPr>
  </w:style>
  <w:style w:type="paragraph" w:customStyle="1" w:styleId="Reftitle">
    <w:name w:val="Ref_title"/>
    <w:basedOn w:val="Normal"/>
    <w:next w:val="Reftext"/>
    <w:rsid w:val="00A8071F"/>
    <w:pPr>
      <w:spacing w:before="480"/>
      <w:jc w:val="center"/>
    </w:pPr>
    <w:rPr>
      <w:b/>
    </w:rPr>
  </w:style>
  <w:style w:type="paragraph" w:customStyle="1" w:styleId="Repdate">
    <w:name w:val="Rep_date"/>
    <w:basedOn w:val="Recdate"/>
    <w:next w:val="Normalaftertitle"/>
    <w:rsid w:val="00A8071F"/>
  </w:style>
  <w:style w:type="paragraph" w:customStyle="1" w:styleId="RepNo">
    <w:name w:val="Rep_No"/>
    <w:basedOn w:val="RecNo"/>
    <w:next w:val="Normal"/>
    <w:rsid w:val="00A8071F"/>
  </w:style>
  <w:style w:type="paragraph" w:customStyle="1" w:styleId="RepNoBR">
    <w:name w:val="Rep_No_BR"/>
    <w:basedOn w:val="RecNoBR"/>
    <w:next w:val="Normal"/>
    <w:rsid w:val="00A8071F"/>
  </w:style>
  <w:style w:type="paragraph" w:customStyle="1" w:styleId="Repref">
    <w:name w:val="Rep_ref"/>
    <w:basedOn w:val="Recref"/>
    <w:next w:val="Repdate"/>
    <w:rsid w:val="00A8071F"/>
  </w:style>
  <w:style w:type="paragraph" w:customStyle="1" w:styleId="Reptitle">
    <w:name w:val="Rep_title"/>
    <w:basedOn w:val="Rectitle"/>
    <w:next w:val="Repref"/>
    <w:rsid w:val="00A8071F"/>
  </w:style>
  <w:style w:type="paragraph" w:customStyle="1" w:styleId="Resdate">
    <w:name w:val="Res_date"/>
    <w:basedOn w:val="Recdate"/>
    <w:next w:val="Normalaftertitle"/>
    <w:rsid w:val="00A8071F"/>
  </w:style>
  <w:style w:type="character" w:customStyle="1" w:styleId="Resdef">
    <w:name w:val="Res_def"/>
    <w:rsid w:val="00A8071F"/>
    <w:rPr>
      <w:rFonts w:ascii="Times New Roman" w:hAnsi="Times New Roman"/>
      <w:b/>
    </w:rPr>
  </w:style>
  <w:style w:type="paragraph" w:customStyle="1" w:styleId="ResNo">
    <w:name w:val="Res_No"/>
    <w:basedOn w:val="RecNo"/>
    <w:next w:val="Normal"/>
    <w:rsid w:val="00A8071F"/>
  </w:style>
  <w:style w:type="paragraph" w:customStyle="1" w:styleId="ResNoBR">
    <w:name w:val="Res_No_BR"/>
    <w:basedOn w:val="RecNoBR"/>
    <w:next w:val="Normal"/>
    <w:rsid w:val="00A8071F"/>
  </w:style>
  <w:style w:type="paragraph" w:customStyle="1" w:styleId="Resref">
    <w:name w:val="Res_ref"/>
    <w:basedOn w:val="Recref"/>
    <w:next w:val="Resdate"/>
    <w:rsid w:val="00A8071F"/>
  </w:style>
  <w:style w:type="paragraph" w:customStyle="1" w:styleId="Restitle">
    <w:name w:val="Res_title"/>
    <w:basedOn w:val="Rectitle"/>
    <w:next w:val="Resref"/>
    <w:rsid w:val="00A8071F"/>
  </w:style>
  <w:style w:type="paragraph" w:customStyle="1" w:styleId="Section1">
    <w:name w:val="Section_1"/>
    <w:basedOn w:val="Normal"/>
    <w:next w:val="Normal"/>
    <w:rsid w:val="00A8071F"/>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A8071F"/>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A8071F"/>
    <w:pPr>
      <w:keepNext/>
      <w:keepLines/>
      <w:spacing w:before="480" w:after="80"/>
      <w:jc w:val="center"/>
    </w:pPr>
    <w:rPr>
      <w:caps/>
      <w:sz w:val="28"/>
    </w:rPr>
  </w:style>
  <w:style w:type="paragraph" w:customStyle="1" w:styleId="Sectiontitle">
    <w:name w:val="Section_title"/>
    <w:basedOn w:val="Normal"/>
    <w:next w:val="Normalaftertitle"/>
    <w:rsid w:val="00A8071F"/>
    <w:pPr>
      <w:keepNext/>
      <w:keepLines/>
      <w:spacing w:before="480" w:after="280"/>
      <w:jc w:val="center"/>
    </w:pPr>
    <w:rPr>
      <w:b/>
      <w:sz w:val="28"/>
    </w:rPr>
  </w:style>
  <w:style w:type="paragraph" w:customStyle="1" w:styleId="Source">
    <w:name w:val="Source"/>
    <w:basedOn w:val="Normal"/>
    <w:next w:val="Normalaftertitle"/>
    <w:rsid w:val="00A8071F"/>
    <w:pPr>
      <w:spacing w:before="840" w:after="200"/>
      <w:jc w:val="center"/>
    </w:pPr>
    <w:rPr>
      <w:b/>
      <w:sz w:val="28"/>
    </w:rPr>
  </w:style>
  <w:style w:type="paragraph" w:customStyle="1" w:styleId="SpecialFooter">
    <w:name w:val="Special Footer"/>
    <w:basedOn w:val="Footer"/>
    <w:rsid w:val="00A8071F"/>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A8071F"/>
    <w:rPr>
      <w:b/>
      <w:color w:val="auto"/>
    </w:rPr>
  </w:style>
  <w:style w:type="paragraph" w:customStyle="1" w:styleId="Tablehead">
    <w:name w:val="Table_head"/>
    <w:basedOn w:val="Normal"/>
    <w:next w:val="Normal"/>
    <w:rsid w:val="00A8071F"/>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A8071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A8071F"/>
    <w:pPr>
      <w:keepNext/>
      <w:keepLines/>
      <w:spacing w:before="360" w:after="120"/>
      <w:jc w:val="center"/>
    </w:pPr>
    <w:rPr>
      <w:b/>
    </w:rPr>
  </w:style>
  <w:style w:type="paragraph" w:customStyle="1" w:styleId="TableNoBR">
    <w:name w:val="Table_No_BR"/>
    <w:basedOn w:val="Normal"/>
    <w:next w:val="TabletitleBR"/>
    <w:rsid w:val="00A8071F"/>
    <w:pPr>
      <w:keepNext/>
      <w:spacing w:before="560" w:after="120"/>
      <w:jc w:val="center"/>
    </w:pPr>
    <w:rPr>
      <w:caps/>
    </w:rPr>
  </w:style>
  <w:style w:type="paragraph" w:customStyle="1" w:styleId="Tableref">
    <w:name w:val="Table_ref"/>
    <w:basedOn w:val="Normal"/>
    <w:next w:val="TabletitleBR"/>
    <w:rsid w:val="00A8071F"/>
    <w:pPr>
      <w:keepNext/>
      <w:spacing w:before="0" w:after="120"/>
      <w:jc w:val="center"/>
    </w:pPr>
  </w:style>
  <w:style w:type="paragraph" w:customStyle="1" w:styleId="Tabletext">
    <w:name w:val="Table_text"/>
    <w:basedOn w:val="Normal"/>
    <w:rsid w:val="00A8071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A8071F"/>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A8071F"/>
  </w:style>
  <w:style w:type="paragraph" w:customStyle="1" w:styleId="Title3">
    <w:name w:val="Title 3"/>
    <w:basedOn w:val="Title2"/>
    <w:next w:val="Normal"/>
    <w:rsid w:val="00A8071F"/>
    <w:rPr>
      <w:caps w:val="0"/>
    </w:rPr>
  </w:style>
  <w:style w:type="paragraph" w:customStyle="1" w:styleId="Title4">
    <w:name w:val="Title 4"/>
    <w:basedOn w:val="Title3"/>
    <w:next w:val="Heading1"/>
    <w:rsid w:val="00A8071F"/>
    <w:rPr>
      <w:b/>
    </w:rPr>
  </w:style>
  <w:style w:type="paragraph" w:customStyle="1" w:styleId="toc0">
    <w:name w:val="toc 0"/>
    <w:basedOn w:val="Normal"/>
    <w:next w:val="TOC1"/>
    <w:rsid w:val="00A8071F"/>
    <w:pPr>
      <w:tabs>
        <w:tab w:val="clear" w:pos="794"/>
        <w:tab w:val="clear" w:pos="1191"/>
        <w:tab w:val="clear" w:pos="1588"/>
        <w:tab w:val="clear" w:pos="1985"/>
        <w:tab w:val="right" w:pos="9639"/>
      </w:tabs>
    </w:pPr>
    <w:rPr>
      <w:b/>
    </w:rPr>
  </w:style>
  <w:style w:type="paragraph" w:styleId="TOC1">
    <w:name w:val="toc 1"/>
    <w:basedOn w:val="Normal"/>
    <w:uiPriority w:val="39"/>
    <w:rsid w:val="00A8071F"/>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rsid w:val="00A8071F"/>
    <w:pPr>
      <w:spacing w:before="80"/>
      <w:ind w:left="1531" w:hanging="851"/>
    </w:pPr>
  </w:style>
  <w:style w:type="paragraph" w:styleId="TOC3">
    <w:name w:val="toc 3"/>
    <w:basedOn w:val="TOC2"/>
    <w:semiHidden/>
    <w:rsid w:val="00A8071F"/>
  </w:style>
  <w:style w:type="paragraph" w:styleId="TOC4">
    <w:name w:val="toc 4"/>
    <w:basedOn w:val="TOC3"/>
    <w:semiHidden/>
    <w:rsid w:val="00A8071F"/>
  </w:style>
  <w:style w:type="paragraph" w:styleId="TOC5">
    <w:name w:val="toc 5"/>
    <w:basedOn w:val="TOC4"/>
    <w:semiHidden/>
    <w:rsid w:val="00A8071F"/>
  </w:style>
  <w:style w:type="paragraph" w:styleId="TOC6">
    <w:name w:val="toc 6"/>
    <w:basedOn w:val="TOC4"/>
    <w:semiHidden/>
    <w:rsid w:val="00A8071F"/>
  </w:style>
  <w:style w:type="paragraph" w:styleId="TOC7">
    <w:name w:val="toc 7"/>
    <w:basedOn w:val="TOC4"/>
    <w:semiHidden/>
    <w:rsid w:val="00A8071F"/>
  </w:style>
  <w:style w:type="paragraph" w:styleId="TOC8">
    <w:name w:val="toc 8"/>
    <w:basedOn w:val="TOC4"/>
    <w:semiHidden/>
    <w:rsid w:val="00A8071F"/>
  </w:style>
  <w:style w:type="paragraph" w:customStyle="1" w:styleId="CharCharCharCharCharCharCharCharCharChar">
    <w:name w:val="Char Char Char Char Char Char Char Char Char Char"/>
    <w:basedOn w:val="Normal"/>
    <w:autoRedefine/>
    <w:rsid w:val="00C00313"/>
    <w:pPr>
      <w:widowControl w:val="0"/>
      <w:tabs>
        <w:tab w:val="clear" w:pos="794"/>
        <w:tab w:val="clear" w:pos="1191"/>
        <w:tab w:val="clear" w:pos="1588"/>
        <w:tab w:val="clear" w:pos="1985"/>
        <w:tab w:val="num" w:pos="625"/>
      </w:tabs>
      <w:overflowPunct/>
      <w:autoSpaceDE/>
      <w:autoSpaceDN/>
      <w:adjustRightInd/>
      <w:spacing w:before="0" w:line="360" w:lineRule="auto"/>
      <w:ind w:left="625" w:firstLineChars="200" w:hanging="425"/>
      <w:jc w:val="both"/>
      <w:textAlignment w:val="auto"/>
    </w:pPr>
    <w:rPr>
      <w:rFonts w:ascii="Tahoma" w:hAnsi="Tahoma"/>
      <w:kern w:val="2"/>
      <w:lang w:val="en-US" w:eastAsia="zh-CN"/>
    </w:rPr>
  </w:style>
  <w:style w:type="character" w:styleId="Hyperlink">
    <w:name w:val="Hyperlink"/>
    <w:aliases w:val="超级链接"/>
    <w:uiPriority w:val="99"/>
    <w:rsid w:val="00C00313"/>
    <w:rPr>
      <w:color w:val="0000FF"/>
      <w:u w:val="single"/>
    </w:rPr>
  </w:style>
  <w:style w:type="paragraph" w:styleId="BodyText2">
    <w:name w:val="Body Text 2"/>
    <w:basedOn w:val="Normal"/>
    <w:rsid w:val="00C00313"/>
    <w:pPr>
      <w:spacing w:after="120" w:line="480" w:lineRule="auto"/>
    </w:pPr>
  </w:style>
  <w:style w:type="paragraph" w:customStyle="1" w:styleId="Infodoc">
    <w:name w:val="Infodoc"/>
    <w:basedOn w:val="Normal"/>
    <w:rsid w:val="00C00313"/>
    <w:pPr>
      <w:tabs>
        <w:tab w:val="clear" w:pos="794"/>
        <w:tab w:val="clear" w:pos="1191"/>
        <w:tab w:val="clear" w:pos="1588"/>
        <w:tab w:val="clear" w:pos="1985"/>
        <w:tab w:val="left" w:pos="1418"/>
      </w:tabs>
      <w:spacing w:before="0"/>
      <w:ind w:left="1418" w:hanging="1418"/>
    </w:pPr>
    <w:rPr>
      <w:rFonts w:eastAsia="MS Mincho"/>
    </w:rPr>
  </w:style>
  <w:style w:type="paragraph" w:customStyle="1" w:styleId="Default">
    <w:name w:val="Default"/>
    <w:rsid w:val="006C3400"/>
    <w:pPr>
      <w:widowControl w:val="0"/>
      <w:autoSpaceDE w:val="0"/>
      <w:autoSpaceDN w:val="0"/>
      <w:adjustRightInd w:val="0"/>
    </w:pPr>
    <w:rPr>
      <w:rFonts w:ascii="Arial" w:hAnsi="Arial" w:cs="Arial"/>
      <w:color w:val="000000"/>
      <w:sz w:val="24"/>
      <w:szCs w:val="24"/>
      <w:lang w:val="en-US" w:eastAsia="zh-CN"/>
    </w:rPr>
  </w:style>
  <w:style w:type="paragraph" w:styleId="DocumentMap">
    <w:name w:val="Document Map"/>
    <w:basedOn w:val="Normal"/>
    <w:semiHidden/>
    <w:rsid w:val="005215ED"/>
    <w:pPr>
      <w:shd w:val="clear" w:color="auto" w:fill="000080"/>
    </w:pPr>
  </w:style>
  <w:style w:type="table" w:styleId="TableGrid">
    <w:name w:val="Table Grid"/>
    <w:basedOn w:val="TableNormal"/>
    <w:uiPriority w:val="99"/>
    <w:rsid w:val="00F8691C"/>
    <w:pPr>
      <w:tabs>
        <w:tab w:val="left" w:pos="794"/>
        <w:tab w:val="left" w:pos="1191"/>
        <w:tab w:val="left" w:pos="1588"/>
        <w:tab w:val="left" w:pos="1985"/>
      </w:tabs>
      <w:overflowPunct w:val="0"/>
      <w:autoSpaceDE w:val="0"/>
      <w:autoSpaceDN w:val="0"/>
      <w:adjustRightInd w:val="0"/>
      <w:spacing w:before="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basedOn w:val="Normal"/>
    <w:autoRedefine/>
    <w:rsid w:val="00741A8A"/>
    <w:pPr>
      <w:widowControl w:val="0"/>
      <w:tabs>
        <w:tab w:val="clear" w:pos="794"/>
        <w:tab w:val="clear" w:pos="1191"/>
        <w:tab w:val="clear" w:pos="1588"/>
        <w:tab w:val="clear" w:pos="1985"/>
        <w:tab w:val="num" w:pos="625"/>
      </w:tabs>
      <w:overflowPunct/>
      <w:autoSpaceDE/>
      <w:autoSpaceDN/>
      <w:adjustRightInd/>
      <w:spacing w:before="0" w:line="360" w:lineRule="auto"/>
      <w:ind w:left="625" w:firstLineChars="200" w:hanging="425"/>
      <w:jc w:val="both"/>
      <w:textAlignment w:val="auto"/>
    </w:pPr>
    <w:rPr>
      <w:rFonts w:ascii="Tahoma" w:hAnsi="Tahoma"/>
      <w:kern w:val="2"/>
      <w:lang w:val="en-US" w:eastAsia="zh-CN"/>
    </w:rPr>
  </w:style>
  <w:style w:type="character" w:styleId="CommentReference">
    <w:name w:val="annotation reference"/>
    <w:rsid w:val="00022A2D"/>
    <w:rPr>
      <w:sz w:val="21"/>
      <w:szCs w:val="21"/>
    </w:rPr>
  </w:style>
  <w:style w:type="paragraph" w:styleId="CommentText">
    <w:name w:val="annotation text"/>
    <w:basedOn w:val="Normal"/>
    <w:link w:val="CommentTextChar"/>
    <w:rsid w:val="00022A2D"/>
    <w:rPr>
      <w:rFonts w:eastAsia="MS Mincho"/>
    </w:rPr>
  </w:style>
  <w:style w:type="character" w:customStyle="1" w:styleId="CommentTextChar">
    <w:name w:val="Comment Text Char"/>
    <w:link w:val="CommentText"/>
    <w:rsid w:val="00022A2D"/>
    <w:rPr>
      <w:rFonts w:eastAsia="MS Mincho"/>
      <w:sz w:val="24"/>
      <w:lang w:val="en-GB" w:eastAsia="en-US" w:bidi="ar-SA"/>
    </w:rPr>
  </w:style>
  <w:style w:type="paragraph" w:styleId="BalloonText">
    <w:name w:val="Balloon Text"/>
    <w:basedOn w:val="Normal"/>
    <w:semiHidden/>
    <w:rsid w:val="00022A2D"/>
    <w:rPr>
      <w:sz w:val="18"/>
      <w:szCs w:val="18"/>
    </w:rPr>
  </w:style>
  <w:style w:type="paragraph" w:customStyle="1" w:styleId="Docnumber">
    <w:name w:val="Docnumber"/>
    <w:basedOn w:val="Normal"/>
    <w:link w:val="DocnumberChar"/>
    <w:rsid w:val="0091151B"/>
    <w:pPr>
      <w:jc w:val="right"/>
    </w:pPr>
    <w:rPr>
      <w:b/>
    </w:rPr>
  </w:style>
  <w:style w:type="character" w:customStyle="1" w:styleId="DocnumberChar">
    <w:name w:val="Docnumber Char"/>
    <w:link w:val="Docnumber"/>
    <w:rsid w:val="0091151B"/>
    <w:rPr>
      <w:b/>
      <w:sz w:val="24"/>
      <w:lang w:val="en-GB" w:eastAsia="en-US"/>
    </w:rPr>
  </w:style>
  <w:style w:type="paragraph" w:customStyle="1" w:styleId="TableNoTitle0">
    <w:name w:val="Table_NoTitle"/>
    <w:basedOn w:val="Normal"/>
    <w:next w:val="Tablehead"/>
    <w:rsid w:val="00A65D97"/>
    <w:pPr>
      <w:keepNext/>
      <w:keepLines/>
      <w:spacing w:before="360" w:after="120"/>
      <w:jc w:val="center"/>
    </w:pPr>
    <w:rPr>
      <w:b/>
    </w:rPr>
  </w:style>
  <w:style w:type="paragraph" w:styleId="NormalWeb">
    <w:name w:val="Normal (Web)"/>
    <w:basedOn w:val="Normal"/>
    <w:uiPriority w:val="99"/>
    <w:rsid w:val="00127D9E"/>
    <w:pPr>
      <w:tabs>
        <w:tab w:val="clear" w:pos="794"/>
        <w:tab w:val="clear" w:pos="1191"/>
        <w:tab w:val="clear" w:pos="1588"/>
        <w:tab w:val="clear" w:pos="1985"/>
      </w:tabs>
      <w:overflowPunct/>
      <w:autoSpaceDE/>
      <w:autoSpaceDN/>
      <w:adjustRightInd/>
      <w:spacing w:before="100" w:after="100" w:line="240" w:lineRule="atLeast"/>
      <w:textAlignment w:val="auto"/>
    </w:pPr>
    <w:rPr>
      <w:rFonts w:ascii="Verdana" w:hAnsi="Verdana" w:cs="SimSun"/>
      <w:color w:val="000000"/>
      <w:sz w:val="18"/>
      <w:szCs w:val="18"/>
      <w:lang w:val="en-US" w:eastAsia="zh-CN"/>
    </w:rPr>
  </w:style>
  <w:style w:type="paragraph" w:customStyle="1" w:styleId="CharChar2">
    <w:name w:val="Char Char2"/>
    <w:basedOn w:val="Normal"/>
    <w:autoRedefine/>
    <w:rsid w:val="00CB3F48"/>
    <w:pPr>
      <w:widowControl w:val="0"/>
      <w:tabs>
        <w:tab w:val="clear" w:pos="794"/>
        <w:tab w:val="clear" w:pos="1191"/>
        <w:tab w:val="clear" w:pos="1588"/>
        <w:tab w:val="clear" w:pos="1985"/>
        <w:tab w:val="num" w:pos="625"/>
      </w:tabs>
      <w:overflowPunct/>
      <w:autoSpaceDE/>
      <w:autoSpaceDN/>
      <w:adjustRightInd/>
      <w:spacing w:before="0" w:line="360" w:lineRule="auto"/>
      <w:ind w:left="625" w:firstLineChars="200" w:hanging="425"/>
      <w:jc w:val="both"/>
      <w:textAlignment w:val="auto"/>
    </w:pPr>
    <w:rPr>
      <w:rFonts w:ascii="Tahoma" w:hAnsi="Tahoma"/>
      <w:kern w:val="2"/>
      <w:lang w:val="en-US" w:eastAsia="zh-CN"/>
    </w:rPr>
  </w:style>
  <w:style w:type="paragraph" w:customStyle="1" w:styleId="Acronyms">
    <w:name w:val="Acronyms"/>
    <w:basedOn w:val="Normal"/>
    <w:rsid w:val="00C93396"/>
    <w:pPr>
      <w:tabs>
        <w:tab w:val="clear" w:pos="794"/>
        <w:tab w:val="clear" w:pos="1588"/>
        <w:tab w:val="clear" w:pos="1985"/>
      </w:tabs>
      <w:spacing w:before="40" w:after="40"/>
      <w:ind w:left="1440" w:hanging="1440"/>
    </w:pPr>
    <w:rPr>
      <w:rFonts w:eastAsia="Times New Roman"/>
    </w:rPr>
  </w:style>
  <w:style w:type="paragraph" w:customStyle="1" w:styleId="CharCharCharCharCharCharCharCharChar1CharCharCharChar">
    <w:name w:val="Char Char Char Char Char Char Char Char Char1 Char Char Char Char"/>
    <w:basedOn w:val="Normal"/>
    <w:autoRedefine/>
    <w:rsid w:val="003E79CC"/>
    <w:pPr>
      <w:widowControl w:val="0"/>
      <w:tabs>
        <w:tab w:val="clear" w:pos="794"/>
        <w:tab w:val="clear" w:pos="1191"/>
        <w:tab w:val="clear" w:pos="1588"/>
        <w:tab w:val="clear" w:pos="1985"/>
        <w:tab w:val="num" w:pos="625"/>
      </w:tabs>
      <w:overflowPunct/>
      <w:autoSpaceDE/>
      <w:autoSpaceDN/>
      <w:adjustRightInd/>
      <w:spacing w:before="0" w:line="360" w:lineRule="auto"/>
      <w:ind w:left="625" w:firstLineChars="200" w:hanging="425"/>
      <w:jc w:val="both"/>
      <w:textAlignment w:val="auto"/>
    </w:pPr>
    <w:rPr>
      <w:rFonts w:ascii="Tahoma" w:hAnsi="Tahoma"/>
      <w:kern w:val="2"/>
      <w:lang w:val="en-US" w:eastAsia="zh-CN"/>
    </w:rPr>
  </w:style>
  <w:style w:type="character" w:customStyle="1" w:styleId="Heading1Char">
    <w:name w:val="Heading 1 Char"/>
    <w:link w:val="Heading1"/>
    <w:rsid w:val="00A21E34"/>
    <w:rPr>
      <w:b/>
      <w:sz w:val="24"/>
      <w:lang w:val="en-GB" w:eastAsia="en-US"/>
    </w:rPr>
  </w:style>
  <w:style w:type="character" w:customStyle="1" w:styleId="hps">
    <w:name w:val="hps"/>
    <w:rsid w:val="00F75D51"/>
  </w:style>
  <w:style w:type="paragraph" w:styleId="ListParagraph">
    <w:name w:val="List Paragraph"/>
    <w:basedOn w:val="Normal"/>
    <w:uiPriority w:val="34"/>
    <w:qFormat/>
    <w:rsid w:val="00F75D51"/>
    <w:pPr>
      <w:ind w:left="720"/>
      <w:contextualSpacing/>
    </w:pPr>
    <w:rPr>
      <w:rFonts w:eastAsia="Times New Roman"/>
    </w:rPr>
  </w:style>
  <w:style w:type="paragraph" w:customStyle="1" w:styleId="SectionTitle0">
    <w:name w:val="Section_Title"/>
    <w:basedOn w:val="Normal"/>
    <w:next w:val="Normal"/>
    <w:rsid w:val="00F75D51"/>
    <w:pPr>
      <w:suppressAutoHyphens/>
      <w:overflowPunct/>
      <w:autoSpaceDE/>
      <w:autoSpaceDN/>
      <w:adjustRightInd/>
      <w:textAlignment w:val="auto"/>
    </w:pPr>
    <w:rPr>
      <w:rFonts w:eastAsia="Times New Roman"/>
      <w:sz w:val="28"/>
      <w:lang w:eastAsia="ar-SA"/>
    </w:rPr>
  </w:style>
  <w:style w:type="paragraph" w:customStyle="1" w:styleId="CouvRecTitle">
    <w:name w:val="Couv Rec Title"/>
    <w:basedOn w:val="Normal"/>
    <w:rsid w:val="00F75D51"/>
    <w:pPr>
      <w:keepNext/>
      <w:keepLines/>
      <w:suppressAutoHyphens/>
      <w:overflowPunct/>
      <w:autoSpaceDE/>
      <w:autoSpaceDN/>
      <w:adjustRightInd/>
      <w:spacing w:before="240"/>
      <w:ind w:left="1418"/>
      <w:jc w:val="both"/>
      <w:textAlignment w:val="auto"/>
    </w:pPr>
    <w:rPr>
      <w:rFonts w:ascii="Arial" w:eastAsia="Times New Roman" w:hAnsi="Arial"/>
      <w:b/>
      <w:sz w:val="36"/>
      <w:lang w:val="en-AU" w:eastAsia="ar-SA"/>
    </w:rPr>
  </w:style>
  <w:style w:type="paragraph" w:styleId="HTMLPreformatted">
    <w:name w:val="HTML Preformatted"/>
    <w:basedOn w:val="Normal"/>
    <w:link w:val="HTMLPreformattedChar"/>
    <w:uiPriority w:val="99"/>
    <w:rsid w:val="00F75D51"/>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Arial Unicode MS" w:eastAsia="Arial Unicode MS" w:hAnsi="Arial Unicode MS"/>
      <w:sz w:val="20"/>
      <w:lang w:val="en-US"/>
    </w:rPr>
  </w:style>
  <w:style w:type="character" w:customStyle="1" w:styleId="HTMLPreformattedChar">
    <w:name w:val="HTML Preformatted Char"/>
    <w:basedOn w:val="DefaultParagraphFont"/>
    <w:link w:val="HTMLPreformatted"/>
    <w:uiPriority w:val="99"/>
    <w:rsid w:val="00F75D51"/>
    <w:rPr>
      <w:rFonts w:ascii="Arial Unicode MS" w:eastAsia="Arial Unicode MS" w:hAnsi="Arial Unicode MS"/>
      <w:lang w:val="en-US" w:eastAsia="en-US"/>
    </w:rPr>
  </w:style>
  <w:style w:type="paragraph" w:styleId="CommentSubject">
    <w:name w:val="annotation subject"/>
    <w:basedOn w:val="CommentText"/>
    <w:next w:val="CommentText"/>
    <w:link w:val="CommentSubjectChar"/>
    <w:semiHidden/>
    <w:unhideWhenUsed/>
    <w:rsid w:val="002E4C1B"/>
    <w:rPr>
      <w:rFonts w:eastAsia="SimSun"/>
      <w:b/>
      <w:bCs/>
      <w:sz w:val="20"/>
    </w:rPr>
  </w:style>
  <w:style w:type="character" w:customStyle="1" w:styleId="CommentSubjectChar">
    <w:name w:val="Comment Subject Char"/>
    <w:basedOn w:val="CommentTextChar"/>
    <w:link w:val="CommentSubject"/>
    <w:semiHidden/>
    <w:rsid w:val="002E4C1B"/>
    <w:rPr>
      <w:rFonts w:eastAsia="MS Mincho"/>
      <w:b/>
      <w:bCs/>
      <w:sz w:val="24"/>
      <w:lang w:val="en-GB" w:eastAsia="en-US" w:bidi="ar-SA"/>
    </w:rPr>
  </w:style>
  <w:style w:type="character" w:customStyle="1" w:styleId="Heading4Char">
    <w:name w:val="Heading 4 Char"/>
    <w:link w:val="Heading4"/>
    <w:rsid w:val="00BA43C7"/>
    <w:rPr>
      <w:b/>
      <w:sz w:val="24"/>
      <w:lang w:val="en-GB" w:eastAsia="en-US"/>
    </w:rPr>
  </w:style>
  <w:style w:type="character" w:customStyle="1" w:styleId="shorttext">
    <w:name w:val="short_text"/>
    <w:rsid w:val="009F4EFC"/>
  </w:style>
  <w:style w:type="paragraph" w:customStyle="1" w:styleId="B1">
    <w:name w:val="B1+"/>
    <w:basedOn w:val="Normal"/>
    <w:link w:val="B1ZchnZchn"/>
    <w:uiPriority w:val="99"/>
    <w:rsid w:val="00C60CE5"/>
    <w:pPr>
      <w:numPr>
        <w:numId w:val="41"/>
      </w:numPr>
      <w:tabs>
        <w:tab w:val="clear" w:pos="643"/>
        <w:tab w:val="clear" w:pos="794"/>
        <w:tab w:val="clear" w:pos="1191"/>
        <w:tab w:val="clear" w:pos="1588"/>
        <w:tab w:val="clear" w:pos="1985"/>
        <w:tab w:val="num" w:pos="737"/>
      </w:tabs>
      <w:spacing w:before="0" w:after="180"/>
      <w:ind w:left="737" w:hanging="453"/>
    </w:pPr>
    <w:rPr>
      <w:rFonts w:eastAsia="Times New Roman"/>
      <w:sz w:val="20"/>
    </w:rPr>
  </w:style>
  <w:style w:type="character" w:customStyle="1" w:styleId="B1ZchnZchn">
    <w:name w:val="B1+ Zchn Zchn"/>
    <w:link w:val="B1"/>
    <w:uiPriority w:val="99"/>
    <w:locked/>
    <w:rsid w:val="00C60CE5"/>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6182130">
      <w:bodyDiv w:val="1"/>
      <w:marLeft w:val="0"/>
      <w:marRight w:val="0"/>
      <w:marTop w:val="0"/>
      <w:marBottom w:val="0"/>
      <w:divBdr>
        <w:top w:val="none" w:sz="0" w:space="0" w:color="auto"/>
        <w:left w:val="none" w:sz="0" w:space="0" w:color="auto"/>
        <w:bottom w:val="none" w:sz="0" w:space="0" w:color="auto"/>
        <w:right w:val="none" w:sz="0" w:space="0" w:color="auto"/>
      </w:divBdr>
      <w:divsChild>
        <w:div w:id="1404600136">
          <w:marLeft w:val="0"/>
          <w:marRight w:val="0"/>
          <w:marTop w:val="0"/>
          <w:marBottom w:val="0"/>
          <w:divBdr>
            <w:top w:val="none" w:sz="0" w:space="0" w:color="auto"/>
            <w:left w:val="none" w:sz="0" w:space="0" w:color="auto"/>
            <w:bottom w:val="none" w:sz="0" w:space="0" w:color="auto"/>
            <w:right w:val="none" w:sz="0" w:space="0" w:color="auto"/>
          </w:divBdr>
        </w:div>
      </w:divsChild>
    </w:div>
    <w:div w:id="296184480">
      <w:bodyDiv w:val="1"/>
      <w:marLeft w:val="0"/>
      <w:marRight w:val="0"/>
      <w:marTop w:val="0"/>
      <w:marBottom w:val="0"/>
      <w:divBdr>
        <w:top w:val="none" w:sz="0" w:space="0" w:color="auto"/>
        <w:left w:val="none" w:sz="0" w:space="0" w:color="auto"/>
        <w:bottom w:val="none" w:sz="0" w:space="0" w:color="auto"/>
        <w:right w:val="none" w:sz="0" w:space="0" w:color="auto"/>
      </w:divBdr>
      <w:divsChild>
        <w:div w:id="1411776993">
          <w:marLeft w:val="0"/>
          <w:marRight w:val="0"/>
          <w:marTop w:val="0"/>
          <w:marBottom w:val="0"/>
          <w:divBdr>
            <w:top w:val="none" w:sz="0" w:space="0" w:color="auto"/>
            <w:left w:val="none" w:sz="0" w:space="0" w:color="auto"/>
            <w:bottom w:val="none" w:sz="0" w:space="0" w:color="auto"/>
            <w:right w:val="none" w:sz="0" w:space="0" w:color="auto"/>
          </w:divBdr>
          <w:divsChild>
            <w:div w:id="1021979093">
              <w:marLeft w:val="0"/>
              <w:marRight w:val="0"/>
              <w:marTop w:val="0"/>
              <w:marBottom w:val="0"/>
              <w:divBdr>
                <w:top w:val="none" w:sz="0" w:space="0" w:color="auto"/>
                <w:left w:val="none" w:sz="0" w:space="0" w:color="auto"/>
                <w:bottom w:val="none" w:sz="0" w:space="0" w:color="auto"/>
                <w:right w:val="none" w:sz="0" w:space="0" w:color="auto"/>
              </w:divBdr>
            </w:div>
            <w:div w:id="1771706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275754">
      <w:bodyDiv w:val="1"/>
      <w:marLeft w:val="0"/>
      <w:marRight w:val="0"/>
      <w:marTop w:val="0"/>
      <w:marBottom w:val="0"/>
      <w:divBdr>
        <w:top w:val="none" w:sz="0" w:space="0" w:color="auto"/>
        <w:left w:val="none" w:sz="0" w:space="0" w:color="auto"/>
        <w:bottom w:val="none" w:sz="0" w:space="0" w:color="auto"/>
        <w:right w:val="none" w:sz="0" w:space="0" w:color="auto"/>
      </w:divBdr>
      <w:divsChild>
        <w:div w:id="202523747">
          <w:marLeft w:val="0"/>
          <w:marRight w:val="0"/>
          <w:marTop w:val="0"/>
          <w:marBottom w:val="0"/>
          <w:divBdr>
            <w:top w:val="none" w:sz="0" w:space="0" w:color="auto"/>
            <w:left w:val="none" w:sz="0" w:space="0" w:color="auto"/>
            <w:bottom w:val="none" w:sz="0" w:space="0" w:color="auto"/>
            <w:right w:val="none" w:sz="0" w:space="0" w:color="auto"/>
          </w:divBdr>
          <w:divsChild>
            <w:div w:id="733310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622190">
      <w:bodyDiv w:val="1"/>
      <w:marLeft w:val="0"/>
      <w:marRight w:val="0"/>
      <w:marTop w:val="0"/>
      <w:marBottom w:val="0"/>
      <w:divBdr>
        <w:top w:val="none" w:sz="0" w:space="0" w:color="auto"/>
        <w:left w:val="none" w:sz="0" w:space="0" w:color="auto"/>
        <w:bottom w:val="none" w:sz="0" w:space="0" w:color="auto"/>
        <w:right w:val="none" w:sz="0" w:space="0" w:color="auto"/>
      </w:divBdr>
    </w:div>
    <w:div w:id="818613945">
      <w:bodyDiv w:val="1"/>
      <w:marLeft w:val="0"/>
      <w:marRight w:val="0"/>
      <w:marTop w:val="0"/>
      <w:marBottom w:val="0"/>
      <w:divBdr>
        <w:top w:val="none" w:sz="0" w:space="0" w:color="auto"/>
        <w:left w:val="none" w:sz="0" w:space="0" w:color="auto"/>
        <w:bottom w:val="none" w:sz="0" w:space="0" w:color="auto"/>
        <w:right w:val="none" w:sz="0" w:space="0" w:color="auto"/>
      </w:divBdr>
      <w:divsChild>
        <w:div w:id="564997922">
          <w:marLeft w:val="0"/>
          <w:marRight w:val="0"/>
          <w:marTop w:val="0"/>
          <w:marBottom w:val="0"/>
          <w:divBdr>
            <w:top w:val="none" w:sz="0" w:space="0" w:color="auto"/>
            <w:left w:val="none" w:sz="0" w:space="0" w:color="auto"/>
            <w:bottom w:val="none" w:sz="0" w:space="0" w:color="auto"/>
            <w:right w:val="none" w:sz="0" w:space="0" w:color="auto"/>
          </w:divBdr>
        </w:div>
      </w:divsChild>
    </w:div>
    <w:div w:id="906379486">
      <w:bodyDiv w:val="1"/>
      <w:marLeft w:val="0"/>
      <w:marRight w:val="0"/>
      <w:marTop w:val="0"/>
      <w:marBottom w:val="0"/>
      <w:divBdr>
        <w:top w:val="none" w:sz="0" w:space="0" w:color="auto"/>
        <w:left w:val="none" w:sz="0" w:space="0" w:color="auto"/>
        <w:bottom w:val="none" w:sz="0" w:space="0" w:color="auto"/>
        <w:right w:val="none" w:sz="0" w:space="0" w:color="auto"/>
      </w:divBdr>
      <w:divsChild>
        <w:div w:id="767969280">
          <w:marLeft w:val="0"/>
          <w:marRight w:val="0"/>
          <w:marTop w:val="0"/>
          <w:marBottom w:val="0"/>
          <w:divBdr>
            <w:top w:val="none" w:sz="0" w:space="0" w:color="auto"/>
            <w:left w:val="none" w:sz="0" w:space="0" w:color="auto"/>
            <w:bottom w:val="none" w:sz="0" w:space="0" w:color="auto"/>
            <w:right w:val="none" w:sz="0" w:space="0" w:color="auto"/>
          </w:divBdr>
        </w:div>
      </w:divsChild>
    </w:div>
    <w:div w:id="1101337802">
      <w:bodyDiv w:val="1"/>
      <w:marLeft w:val="0"/>
      <w:marRight w:val="0"/>
      <w:marTop w:val="0"/>
      <w:marBottom w:val="0"/>
      <w:divBdr>
        <w:top w:val="none" w:sz="0" w:space="0" w:color="auto"/>
        <w:left w:val="none" w:sz="0" w:space="0" w:color="auto"/>
        <w:bottom w:val="none" w:sz="0" w:space="0" w:color="auto"/>
        <w:right w:val="none" w:sz="0" w:space="0" w:color="auto"/>
      </w:divBdr>
      <w:divsChild>
        <w:div w:id="2066878824">
          <w:marLeft w:val="0"/>
          <w:marRight w:val="0"/>
          <w:marTop w:val="0"/>
          <w:marBottom w:val="0"/>
          <w:divBdr>
            <w:top w:val="none" w:sz="0" w:space="0" w:color="auto"/>
            <w:left w:val="none" w:sz="0" w:space="0" w:color="auto"/>
            <w:bottom w:val="none" w:sz="0" w:space="0" w:color="auto"/>
            <w:right w:val="none" w:sz="0" w:space="0" w:color="auto"/>
          </w:divBdr>
        </w:div>
      </w:divsChild>
    </w:div>
    <w:div w:id="1165316582">
      <w:bodyDiv w:val="1"/>
      <w:marLeft w:val="0"/>
      <w:marRight w:val="0"/>
      <w:marTop w:val="0"/>
      <w:marBottom w:val="0"/>
      <w:divBdr>
        <w:top w:val="none" w:sz="0" w:space="0" w:color="auto"/>
        <w:left w:val="none" w:sz="0" w:space="0" w:color="auto"/>
        <w:bottom w:val="none" w:sz="0" w:space="0" w:color="auto"/>
        <w:right w:val="none" w:sz="0" w:space="0" w:color="auto"/>
      </w:divBdr>
      <w:divsChild>
        <w:div w:id="2079326256">
          <w:marLeft w:val="0"/>
          <w:marRight w:val="0"/>
          <w:marTop w:val="0"/>
          <w:marBottom w:val="0"/>
          <w:divBdr>
            <w:top w:val="none" w:sz="0" w:space="0" w:color="auto"/>
            <w:left w:val="none" w:sz="0" w:space="0" w:color="auto"/>
            <w:bottom w:val="none" w:sz="0" w:space="0" w:color="auto"/>
            <w:right w:val="none" w:sz="0" w:space="0" w:color="auto"/>
          </w:divBdr>
        </w:div>
      </w:divsChild>
    </w:div>
    <w:div w:id="1807552323">
      <w:bodyDiv w:val="1"/>
      <w:marLeft w:val="0"/>
      <w:marRight w:val="0"/>
      <w:marTop w:val="0"/>
      <w:marBottom w:val="0"/>
      <w:divBdr>
        <w:top w:val="none" w:sz="0" w:space="0" w:color="auto"/>
        <w:left w:val="none" w:sz="0" w:space="0" w:color="auto"/>
        <w:bottom w:val="none" w:sz="0" w:space="0" w:color="auto"/>
        <w:right w:val="none" w:sz="0" w:space="0" w:color="auto"/>
      </w:divBdr>
      <w:divsChild>
        <w:div w:id="1991904680">
          <w:marLeft w:val="0"/>
          <w:marRight w:val="0"/>
          <w:marTop w:val="0"/>
          <w:marBottom w:val="0"/>
          <w:divBdr>
            <w:top w:val="none" w:sz="0" w:space="0" w:color="auto"/>
            <w:left w:val="none" w:sz="0" w:space="0" w:color="auto"/>
            <w:bottom w:val="none" w:sz="0" w:space="0" w:color="auto"/>
            <w:right w:val="none" w:sz="0" w:space="0" w:color="auto"/>
          </w:divBdr>
          <w:divsChild>
            <w:div w:id="195166494">
              <w:marLeft w:val="0"/>
              <w:marRight w:val="0"/>
              <w:marTop w:val="0"/>
              <w:marBottom w:val="0"/>
              <w:divBdr>
                <w:top w:val="none" w:sz="0" w:space="0" w:color="auto"/>
                <w:left w:val="none" w:sz="0" w:space="0" w:color="auto"/>
                <w:bottom w:val="none" w:sz="0" w:space="0" w:color="auto"/>
                <w:right w:val="none" w:sz="0" w:space="0" w:color="auto"/>
              </w:divBdr>
            </w:div>
            <w:div w:id="254168988">
              <w:marLeft w:val="0"/>
              <w:marRight w:val="0"/>
              <w:marTop w:val="0"/>
              <w:marBottom w:val="0"/>
              <w:divBdr>
                <w:top w:val="none" w:sz="0" w:space="0" w:color="auto"/>
                <w:left w:val="none" w:sz="0" w:space="0" w:color="auto"/>
                <w:bottom w:val="none" w:sz="0" w:space="0" w:color="auto"/>
                <w:right w:val="none" w:sz="0" w:space="0" w:color="auto"/>
              </w:divBdr>
            </w:div>
            <w:div w:id="692923705">
              <w:marLeft w:val="0"/>
              <w:marRight w:val="0"/>
              <w:marTop w:val="0"/>
              <w:marBottom w:val="0"/>
              <w:divBdr>
                <w:top w:val="none" w:sz="0" w:space="0" w:color="auto"/>
                <w:left w:val="none" w:sz="0" w:space="0" w:color="auto"/>
                <w:bottom w:val="none" w:sz="0" w:space="0" w:color="auto"/>
                <w:right w:val="none" w:sz="0" w:space="0" w:color="auto"/>
              </w:divBdr>
            </w:div>
            <w:div w:id="998311458">
              <w:marLeft w:val="0"/>
              <w:marRight w:val="0"/>
              <w:marTop w:val="0"/>
              <w:marBottom w:val="0"/>
              <w:divBdr>
                <w:top w:val="none" w:sz="0" w:space="0" w:color="auto"/>
                <w:left w:val="none" w:sz="0" w:space="0" w:color="auto"/>
                <w:bottom w:val="none" w:sz="0" w:space="0" w:color="auto"/>
                <w:right w:val="none" w:sz="0" w:space="0" w:color="auto"/>
              </w:divBdr>
            </w:div>
            <w:div w:id="1426724255">
              <w:marLeft w:val="0"/>
              <w:marRight w:val="0"/>
              <w:marTop w:val="0"/>
              <w:marBottom w:val="0"/>
              <w:divBdr>
                <w:top w:val="none" w:sz="0" w:space="0" w:color="auto"/>
                <w:left w:val="none" w:sz="0" w:space="0" w:color="auto"/>
                <w:bottom w:val="none" w:sz="0" w:space="0" w:color="auto"/>
                <w:right w:val="none" w:sz="0" w:space="0" w:color="auto"/>
              </w:divBdr>
            </w:div>
            <w:div w:id="1775441196">
              <w:marLeft w:val="0"/>
              <w:marRight w:val="0"/>
              <w:marTop w:val="0"/>
              <w:marBottom w:val="0"/>
              <w:divBdr>
                <w:top w:val="none" w:sz="0" w:space="0" w:color="auto"/>
                <w:left w:val="none" w:sz="0" w:space="0" w:color="auto"/>
                <w:bottom w:val="none" w:sz="0" w:space="0" w:color="auto"/>
                <w:right w:val="none" w:sz="0" w:space="0" w:color="auto"/>
              </w:divBdr>
            </w:div>
            <w:div w:id="193417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904209">
      <w:bodyDiv w:val="1"/>
      <w:marLeft w:val="0"/>
      <w:marRight w:val="0"/>
      <w:marTop w:val="0"/>
      <w:marBottom w:val="0"/>
      <w:divBdr>
        <w:top w:val="none" w:sz="0" w:space="0" w:color="auto"/>
        <w:left w:val="none" w:sz="0" w:space="0" w:color="auto"/>
        <w:bottom w:val="none" w:sz="0" w:space="0" w:color="auto"/>
        <w:right w:val="none" w:sz="0" w:space="0" w:color="auto"/>
      </w:divBdr>
      <w:divsChild>
        <w:div w:id="79085468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tu.int/ITU-T/workprog/wp_item.aspx?isn=9972" TargetMode="External"/><Relationship Id="rId13" Type="http://schemas.openxmlformats.org/officeDocument/2006/relationships/image" Target="media/image4.png"/><Relationship Id="rId18" Type="http://schemas.openxmlformats.org/officeDocument/2006/relationships/hyperlink" Target="http://sgdev-blog.blogspot.sg/2014/01/maximum-concurrent-connection-to-same.html" TargetMode="External"/><Relationship Id="rId26" Type="http://schemas.openxmlformats.org/officeDocument/2006/relationships/hyperlink" Target="http://pr-cy.ru/speed_test_internet" TargetMode="External"/><Relationship Id="rId3" Type="http://schemas.openxmlformats.org/officeDocument/2006/relationships/settings" Target="settings.xml"/><Relationship Id="rId21" Type="http://schemas.openxmlformats.org/officeDocument/2006/relationships/hyperlink" Target="http://www.testvelocidad.eu" TargetMode="External"/><Relationship Id="rId34" Type="http://schemas.openxmlformats.org/officeDocument/2006/relationships/image" Target="media/image9.emf"/><Relationship Id="rId7" Type="http://schemas.openxmlformats.org/officeDocument/2006/relationships/hyperlink" Target="https://www.itu.int/ifa/t/2013/sg11/exchange/wp4/q15/2015-09-Vienna/" TargetMode="External"/><Relationship Id="rId12" Type="http://schemas.openxmlformats.org/officeDocument/2006/relationships/image" Target="media/image3.png"/><Relationship Id="rId17" Type="http://schemas.openxmlformats.org/officeDocument/2006/relationships/hyperlink" Target="http://www.wrox.com/WileyCDA/WroxTitle/Professional-Website-Performance-Optimizing-the-Front-End-and-Back-End.productCd-1118487524.html" TargetMode="External"/><Relationship Id="rId25" Type="http://schemas.openxmlformats.org/officeDocument/2006/relationships/hyperlink" Target="http://2ip.ru/speed/" TargetMode="External"/><Relationship Id="rId33" Type="http://schemas.openxmlformats.org/officeDocument/2006/relationships/image" Target="media/image8.emf"/><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blog.kissmetrics.com/loading-time/" TargetMode="External"/><Relationship Id="rId20" Type="http://schemas.openxmlformats.org/officeDocument/2006/relationships/hyperlink" Target="http://fasterdata.es.net/assets/fasterdata/JT-201010.pdf" TargetMode="External"/><Relationship Id="rId29" Type="http://schemas.openxmlformats.org/officeDocument/2006/relationships/image" Target="media/image5.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hyperlink" Target="http://speedmeter.de" TargetMode="External"/><Relationship Id="rId32" Type="http://schemas.openxmlformats.org/officeDocument/2006/relationships/hyperlink" Target="http://www.oecd.org/internet/speed-tests.htm" TargetMode="External"/><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www.oecd.org/internet/speed-tests.htm" TargetMode="External"/><Relationship Id="rId23" Type="http://schemas.openxmlformats.org/officeDocument/2006/relationships/hyperlink" Target="http://www.testskorosti.ru/" TargetMode="External"/><Relationship Id="rId28" Type="http://schemas.openxmlformats.org/officeDocument/2006/relationships/hyperlink" Target="http://www.speed.io" TargetMode="External"/><Relationship Id="rId36"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hyperlink" Target="https://fasterdata.es.net/assets/fasterdata/Tierney-bulk-data-transfer-tutorial-Sept09.pdf" TargetMode="External"/><Relationship Id="rId31" Type="http://schemas.openxmlformats.org/officeDocument/2006/relationships/image" Target="media/image7.emf"/><Relationship Id="rId4" Type="http://schemas.openxmlformats.org/officeDocument/2006/relationships/webSettings" Target="webSettings.xml"/><Relationship Id="rId9" Type="http://schemas.openxmlformats.org/officeDocument/2006/relationships/hyperlink" Target="http://www.itu.int/md/meetingdoc.asp?lang=en&amp;parent=T13-SG11-150422-TD-GEN-0739" TargetMode="External"/><Relationship Id="rId14" Type="http://schemas.openxmlformats.org/officeDocument/2006/relationships/hyperlink" Target="http://www.alexa.com/topsites" TargetMode="External"/><Relationship Id="rId22" Type="http://schemas.openxmlformats.org/officeDocument/2006/relationships/hyperlink" Target="https://support.speedtest.net/entries/20862782" TargetMode="External"/><Relationship Id="rId27" Type="http://schemas.openxmlformats.org/officeDocument/2006/relationships/hyperlink" Target="https://itunes.apple.com/ru/app/net-speed-test-lite/id471993926?mt" TargetMode="External"/><Relationship Id="rId30" Type="http://schemas.openxmlformats.org/officeDocument/2006/relationships/image" Target="media/image6.emf"/><Relationship Id="rId35"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hyperlink" Target="mailto:fidel.liberal@ehu.es" TargetMode="External"/><Relationship Id="rId1" Type="http://schemas.openxmlformats.org/officeDocument/2006/relationships/hyperlink" Target="mailto:eva.ibarrola@ehu"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3</TotalTime>
  <Pages>18</Pages>
  <Words>3866</Words>
  <Characters>23967</Characters>
  <Application>Microsoft Office Word</Application>
  <DocSecurity>0</DocSecurity>
  <Lines>199</Lines>
  <Paragraphs>55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Output – draft new Recommendation ITU-T Q.TM_Int_sp_test “Testing methodologies of internet speed measurement system to be used on the fixed and mobile networks”</vt:lpstr>
      <vt:lpstr>Proposed modification of requirements for supporting MMTel service in Y.dsnmmtel</vt:lpstr>
    </vt:vector>
  </TitlesOfParts>
  <Manager>ITU-T</Manager>
  <Company>International Telecommunication Union (ITU)</Company>
  <LinksUpToDate>false</LinksUpToDate>
  <CharactersWithSpaces>27778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Output – draft new Recommendation ITU-T Q.TM_Int_sp_test “Testing methodologies of internet speed measurement system to be used on the fixed and mobile networks”</dc:title>
  <dc:creator>Editor</dc:creator>
  <cp:keywords>15/11</cp:keywords>
  <dc:description>TD 857 (GEN/11)  For: Geneva, 2-11 December 2015_x000d_Document date: _x000d_Saved by ITU51010703 at 15:37:07 on 17/09/2015</dc:description>
  <cp:lastModifiedBy>Norton Viard, Emma</cp:lastModifiedBy>
  <cp:revision>5</cp:revision>
  <cp:lastPrinted>2002-08-01T06:30:00Z</cp:lastPrinted>
  <dcterms:created xsi:type="dcterms:W3CDTF">2015-11-05T08:17:00Z</dcterms:created>
  <dcterms:modified xsi:type="dcterms:W3CDTF">2015-11-05T13:28:00Z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857 (GEN/11)</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15/11</vt:lpwstr>
  </property>
  <property fmtid="{D5CDD505-2E9C-101B-9397-08002B2CF9AE}" pid="6" name="Docdest">
    <vt:lpwstr>Geneva, 2-11 December 2015</vt:lpwstr>
  </property>
  <property fmtid="{D5CDD505-2E9C-101B-9397-08002B2CF9AE}" pid="7" name="Docauthor">
    <vt:lpwstr>Editor</vt:lpwstr>
  </property>
</Properties>
</file>