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4F71981A" w14:textId="77777777" w:rsidTr="009E6045">
        <w:trPr>
          <w:cantSplit/>
          <w:jc w:val="center"/>
        </w:trPr>
        <w:tc>
          <w:tcPr>
            <w:tcW w:w="1134" w:type="dxa"/>
            <w:vMerge w:val="restart"/>
            <w:vAlign w:val="center"/>
          </w:tcPr>
          <w:p w14:paraId="7654EEB6" w14:textId="77777777" w:rsidR="009E6045" w:rsidRPr="007F664D" w:rsidRDefault="009E6045" w:rsidP="009E6045">
            <w:pPr>
              <w:jc w:val="center"/>
              <w:rPr>
                <w:sz w:val="20"/>
                <w:szCs w:val="20"/>
              </w:rPr>
            </w:pPr>
            <w:bookmarkStart w:id="0" w:name="dtitle1" w:colFirst="1" w:colLast="1"/>
            <w:r>
              <w:rPr>
                <w:noProof/>
                <w:sz w:val="20"/>
                <w:szCs w:val="20"/>
                <w:lang w:val="en-US" w:eastAsia="en-US"/>
              </w:rPr>
              <w:drawing>
                <wp:inline distT="0" distB="0" distL="0" distR="0" wp14:anchorId="67AC1599" wp14:editId="4FC578FB">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356C370" w14:textId="77777777" w:rsidR="009E6045" w:rsidRPr="00F70513" w:rsidRDefault="009E6045" w:rsidP="009E6045">
            <w:pPr>
              <w:rPr>
                <w:sz w:val="16"/>
                <w:szCs w:val="16"/>
              </w:rPr>
            </w:pPr>
            <w:r w:rsidRPr="00F70513">
              <w:rPr>
                <w:sz w:val="16"/>
                <w:szCs w:val="16"/>
              </w:rPr>
              <w:t>INTERNATIONAL TELECOMMUNICATION UNION</w:t>
            </w:r>
          </w:p>
          <w:p w14:paraId="22947B54"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354BFE9D"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3F73903F" w14:textId="409260FC" w:rsidR="009E6045" w:rsidRPr="00314630" w:rsidRDefault="00C20690" w:rsidP="00EC6EF2">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t>19418-TD3 (210906)</w:t>
                </w:r>
              </w:sdtContent>
            </w:sdt>
          </w:p>
        </w:tc>
      </w:tr>
      <w:tr w:rsidR="009E6045" w:rsidRPr="0037415F" w14:paraId="6D9704A2" w14:textId="77777777" w:rsidTr="009E6045">
        <w:trPr>
          <w:cantSplit/>
          <w:jc w:val="center"/>
        </w:trPr>
        <w:tc>
          <w:tcPr>
            <w:tcW w:w="1134" w:type="dxa"/>
            <w:vMerge/>
          </w:tcPr>
          <w:p w14:paraId="53E507C5" w14:textId="77777777" w:rsidR="009E6045" w:rsidRPr="00072A4E" w:rsidRDefault="009E6045" w:rsidP="009E6045">
            <w:pPr>
              <w:rPr>
                <w:smallCaps/>
                <w:sz w:val="20"/>
              </w:rPr>
            </w:pPr>
          </w:p>
        </w:tc>
        <w:tc>
          <w:tcPr>
            <w:tcW w:w="3969" w:type="dxa"/>
            <w:gridSpan w:val="2"/>
            <w:vMerge/>
          </w:tcPr>
          <w:p w14:paraId="1467E0BE" w14:textId="77777777" w:rsidR="009E6045" w:rsidRPr="00072A4E" w:rsidRDefault="009E6045" w:rsidP="009E6045">
            <w:pPr>
              <w:rPr>
                <w:smallCaps/>
                <w:sz w:val="20"/>
              </w:rPr>
            </w:pPr>
          </w:p>
        </w:tc>
        <w:sdt>
          <w:sdtPr>
            <w:rPr>
              <w:b/>
              <w:bCs/>
              <w:color w:val="808080"/>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70259A22" w14:textId="77777777" w:rsidR="009E6045" w:rsidRPr="00715CA6" w:rsidRDefault="00987ACD" w:rsidP="009E6045">
                <w:pPr>
                  <w:jc w:val="right"/>
                  <w:rPr>
                    <w:b/>
                    <w:bCs/>
                    <w:sz w:val="28"/>
                    <w:szCs w:val="28"/>
                  </w:rPr>
                </w:pPr>
                <w:r>
                  <w:rPr>
                    <w:b/>
                    <w:bCs/>
                    <w:color w:val="808080"/>
                    <w:sz w:val="28"/>
                    <w:szCs w:val="28"/>
                  </w:rPr>
                  <w:t>Study Group 02</w:t>
                </w:r>
              </w:p>
            </w:tc>
          </w:sdtContent>
        </w:sdt>
      </w:tr>
      <w:tr w:rsidR="009E6045" w:rsidRPr="0037415F" w14:paraId="2947025F" w14:textId="77777777" w:rsidTr="009E6045">
        <w:trPr>
          <w:cantSplit/>
          <w:jc w:val="center"/>
        </w:trPr>
        <w:tc>
          <w:tcPr>
            <w:tcW w:w="1134" w:type="dxa"/>
            <w:vMerge/>
            <w:tcBorders>
              <w:bottom w:val="single" w:sz="12" w:space="0" w:color="auto"/>
            </w:tcBorders>
          </w:tcPr>
          <w:p w14:paraId="5599A579" w14:textId="77777777" w:rsidR="009E6045" w:rsidRPr="0037415F" w:rsidRDefault="009E6045" w:rsidP="009E6045">
            <w:pPr>
              <w:rPr>
                <w:b/>
                <w:bCs/>
                <w:sz w:val="26"/>
              </w:rPr>
            </w:pPr>
          </w:p>
        </w:tc>
        <w:tc>
          <w:tcPr>
            <w:tcW w:w="3969" w:type="dxa"/>
            <w:gridSpan w:val="2"/>
            <w:vMerge/>
            <w:tcBorders>
              <w:bottom w:val="single" w:sz="12" w:space="0" w:color="auto"/>
            </w:tcBorders>
          </w:tcPr>
          <w:p w14:paraId="026DFF15"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50DF803A" w14:textId="77777777" w:rsidR="009E6045" w:rsidRPr="00333E15" w:rsidRDefault="009E6045" w:rsidP="009E6045">
            <w:pPr>
              <w:jc w:val="right"/>
              <w:rPr>
                <w:b/>
                <w:bCs/>
                <w:sz w:val="28"/>
                <w:szCs w:val="28"/>
              </w:rPr>
            </w:pPr>
            <w:r w:rsidRPr="00333E15">
              <w:rPr>
                <w:b/>
                <w:bCs/>
                <w:sz w:val="28"/>
                <w:szCs w:val="28"/>
              </w:rPr>
              <w:t>English only</w:t>
            </w:r>
          </w:p>
        </w:tc>
      </w:tr>
      <w:tr w:rsidR="009E6045" w:rsidRPr="0037415F" w14:paraId="133C3C1B" w14:textId="77777777" w:rsidTr="009E6045">
        <w:trPr>
          <w:cantSplit/>
          <w:jc w:val="center"/>
        </w:trPr>
        <w:tc>
          <w:tcPr>
            <w:tcW w:w="1418" w:type="dxa"/>
            <w:gridSpan w:val="2"/>
          </w:tcPr>
          <w:p w14:paraId="2432C411" w14:textId="77777777" w:rsidR="009E6045" w:rsidRPr="0037415F" w:rsidRDefault="009E6045" w:rsidP="00987ACD">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4A987394" w14:textId="77777777" w:rsidR="009E6045" w:rsidRPr="0037415F" w:rsidRDefault="00987ACD" w:rsidP="00987ACD">
                <w:r>
                  <w:t>Q1/2</w:t>
                </w:r>
              </w:p>
            </w:tc>
          </w:sdtContent>
        </w:sdt>
        <w:tc>
          <w:tcPr>
            <w:tcW w:w="4395" w:type="dxa"/>
            <w:gridSpan w:val="2"/>
          </w:tcPr>
          <w:p w14:paraId="5596BF78" w14:textId="31194D56" w:rsidR="009E6045" w:rsidRPr="0037415F" w:rsidRDefault="00C20690" w:rsidP="00EC6EF2">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87ACD">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t>2021-09-6/10</w:t>
                </w:r>
              </w:sdtContent>
            </w:sdt>
          </w:p>
        </w:tc>
      </w:tr>
      <w:bookmarkEnd w:id="2"/>
      <w:tr w:rsidR="009E6045" w:rsidRPr="0037415F" w14:paraId="471213AB" w14:textId="77777777" w:rsidTr="009E6045">
        <w:trPr>
          <w:cantSplit/>
          <w:jc w:val="center"/>
        </w:trPr>
        <w:tc>
          <w:tcPr>
            <w:tcW w:w="9640" w:type="dxa"/>
            <w:gridSpan w:val="6"/>
          </w:tcPr>
          <w:p w14:paraId="08DAA5AA" w14:textId="77777777"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87ACD">
                  <w:rPr>
                    <w:b/>
                    <w:bCs/>
                  </w:rPr>
                  <w:t>TD</w:t>
                </w:r>
              </w:sdtContent>
            </w:sdt>
          </w:p>
        </w:tc>
      </w:tr>
      <w:tr w:rsidR="009E6045" w:rsidRPr="0037415F" w14:paraId="4B92862E" w14:textId="77777777" w:rsidTr="009E6045">
        <w:trPr>
          <w:cantSplit/>
          <w:jc w:val="center"/>
        </w:trPr>
        <w:tc>
          <w:tcPr>
            <w:tcW w:w="1418" w:type="dxa"/>
            <w:gridSpan w:val="2"/>
          </w:tcPr>
          <w:p w14:paraId="1B8967B5"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015C4367" w14:textId="77777777" w:rsidR="009E6045" w:rsidRDefault="00987ACD" w:rsidP="00277326">
                <w:r>
                  <w:t>Editor E.157</w:t>
                </w:r>
              </w:p>
            </w:tc>
          </w:sdtContent>
        </w:sdt>
      </w:tr>
      <w:tr w:rsidR="009E6045" w:rsidRPr="0037415F" w14:paraId="119EB28B" w14:textId="77777777" w:rsidTr="009E6045">
        <w:trPr>
          <w:cantSplit/>
          <w:jc w:val="center"/>
        </w:trPr>
        <w:tc>
          <w:tcPr>
            <w:tcW w:w="1418" w:type="dxa"/>
            <w:gridSpan w:val="2"/>
          </w:tcPr>
          <w:p w14:paraId="4F3282A8" w14:textId="77777777" w:rsidR="009E6045" w:rsidRPr="0037415F" w:rsidRDefault="009E6045" w:rsidP="00987ACD">
            <w:r w:rsidRPr="0037415F">
              <w:rPr>
                <w:b/>
                <w:bCs/>
              </w:rPr>
              <w:t>Title:</w:t>
            </w:r>
          </w:p>
        </w:tc>
        <w:tc>
          <w:tcPr>
            <w:tcW w:w="8222" w:type="dxa"/>
            <w:gridSpan w:val="4"/>
          </w:tcPr>
          <w:p w14:paraId="5FCB3435" w14:textId="77777777" w:rsidR="009E6045" w:rsidRPr="0037415F" w:rsidRDefault="00C20690" w:rsidP="00987ACD">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66992">
                  <w:t xml:space="preserve">Report of 28 July </w:t>
                </w:r>
                <w:r w:rsidR="00987ACD">
                  <w:t>and 11 August 2021</w:t>
                </w:r>
                <w:r w:rsidR="00166992">
                  <w:t xml:space="preserve"> meeting</w:t>
                </w:r>
                <w:r w:rsidR="00987ACD">
                  <w:t>s</w:t>
                </w:r>
                <w:r w:rsidR="00166992">
                  <w:t xml:space="preserve"> regarding Global adaptation of STIR/SHAKEN</w:t>
                </w:r>
              </w:sdtContent>
            </w:sdt>
          </w:p>
        </w:tc>
      </w:tr>
      <w:tr w:rsidR="009E6045" w:rsidRPr="0037415F" w14:paraId="2F8FD066" w14:textId="77777777" w:rsidTr="009E6045">
        <w:trPr>
          <w:cantSplit/>
          <w:jc w:val="center"/>
        </w:trPr>
        <w:tc>
          <w:tcPr>
            <w:tcW w:w="1418" w:type="dxa"/>
            <w:gridSpan w:val="2"/>
            <w:tcBorders>
              <w:bottom w:val="single" w:sz="6" w:space="0" w:color="auto"/>
            </w:tcBorders>
          </w:tcPr>
          <w:p w14:paraId="10343772" w14:textId="77777777" w:rsidR="009E6045" w:rsidRPr="0037415F" w:rsidRDefault="009E6045" w:rsidP="00987ACD">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3E3FC5B0" w14:textId="77777777" w:rsidR="009E6045" w:rsidRPr="0037415F" w:rsidRDefault="00166992" w:rsidP="00987ACD">
                <w:r>
                  <w:t>Discussion</w:t>
                </w:r>
              </w:p>
            </w:tc>
          </w:sdtContent>
        </w:sdt>
      </w:tr>
      <w:tr w:rsidR="009E6045" w:rsidRPr="0037415F" w14:paraId="24CE04D7" w14:textId="77777777" w:rsidTr="009E6045">
        <w:trPr>
          <w:cantSplit/>
          <w:jc w:val="center"/>
        </w:trPr>
        <w:tc>
          <w:tcPr>
            <w:tcW w:w="1418" w:type="dxa"/>
            <w:gridSpan w:val="2"/>
            <w:tcBorders>
              <w:top w:val="single" w:sz="6" w:space="0" w:color="auto"/>
              <w:bottom w:val="single" w:sz="6" w:space="0" w:color="auto"/>
            </w:tcBorders>
          </w:tcPr>
          <w:p w14:paraId="3B3A9C44" w14:textId="77777777" w:rsidR="009E6045" w:rsidRPr="008F7104" w:rsidRDefault="009E6045" w:rsidP="00987ACD">
            <w:pPr>
              <w:rPr>
                <w:b/>
                <w:bCs/>
              </w:rPr>
            </w:pPr>
            <w:r w:rsidRPr="008F7104">
              <w:rPr>
                <w:b/>
                <w:bCs/>
              </w:rPr>
              <w:t>Contact:</w:t>
            </w:r>
          </w:p>
        </w:tc>
        <w:tc>
          <w:tcPr>
            <w:tcW w:w="4111" w:type="dxa"/>
            <w:gridSpan w:val="3"/>
            <w:tcBorders>
              <w:top w:val="single" w:sz="6" w:space="0" w:color="auto"/>
              <w:bottom w:val="single" w:sz="6" w:space="0" w:color="auto"/>
            </w:tcBorders>
          </w:tcPr>
          <w:p w14:paraId="5289B3EB" w14:textId="77777777" w:rsidR="009E6045" w:rsidRDefault="00C20690" w:rsidP="00166992">
            <w:sdt>
              <w:sdtPr>
                <w:rPr>
                  <w:rFonts w:eastAsia="Times New Roman"/>
                  <w:lang w:val="en-US" w:eastAsia="en-US"/>
                </w:rPr>
                <w:alias w:val="ContactNameOrgCountry"/>
                <w:tag w:val="ContactNameOrgCountry"/>
                <w:id w:val="-22015140"/>
                <w:placeholder>
                  <w:docPart w:val="BBD7238ACF8E4E4EB068086D1738F5A7"/>
                </w:placeholder>
                <w:text w:multiLine="1"/>
              </w:sdtPr>
              <w:sdtEndPr/>
              <w:sdtContent>
                <w:r w:rsidR="00166992" w:rsidRPr="00166992">
                  <w:rPr>
                    <w:rFonts w:eastAsia="Times New Roman"/>
                    <w:lang w:val="en-US" w:eastAsia="en-US"/>
                  </w:rPr>
                  <w:t>Richard Hill</w:t>
                </w:r>
                <w:r w:rsidR="00166992">
                  <w:rPr>
                    <w:rFonts w:eastAsia="Times New Roman"/>
                    <w:lang w:val="en-US" w:eastAsia="en-US"/>
                  </w:rPr>
                  <w:br/>
                </w:r>
                <w:r w:rsidR="00166992" w:rsidRPr="00166992">
                  <w:rPr>
                    <w:rFonts w:eastAsia="Times New Roman"/>
                    <w:lang w:val="en-US" w:eastAsia="en-US"/>
                  </w:rPr>
                  <w:t>Vision NG</w:t>
                </w:r>
                <w:r w:rsidR="00166992">
                  <w:rPr>
                    <w:rFonts w:eastAsia="Times New Roman"/>
                    <w:lang w:val="en-US" w:eastAsia="en-US"/>
                  </w:rPr>
                  <w:br/>
                </w:r>
                <w:r w:rsidR="00166992" w:rsidRPr="00166992">
                  <w:rPr>
                    <w:rFonts w:eastAsia="Times New Roman"/>
                    <w:lang w:val="en-US" w:eastAsia="en-US"/>
                  </w:rPr>
                  <w:t>UK</w:t>
                </w:r>
              </w:sdtContent>
            </w:sdt>
          </w:p>
        </w:tc>
        <w:sdt>
          <w:sdtPr>
            <w:alias w:val="ContactTelFaxEmail"/>
            <w:tag w:val="ContactTelFaxEmail"/>
            <w:id w:val="-263381078"/>
            <w:placeholder>
              <w:docPart w:val="DF201A1C15C243E09FF5B866C4F50C93"/>
            </w:placeholder>
          </w:sdtPr>
          <w:sdtEndPr/>
          <w:sdtContent>
            <w:sdt>
              <w:sdtPr>
                <w:alias w:val="ContactTelFaxEmail"/>
                <w:tag w:val="ContactTelFaxEmail"/>
                <w:id w:val="2076769652"/>
                <w:placeholder>
                  <w:docPart w:val="72BA1B3C9139499095595FA016FAF875"/>
                </w:placeholder>
              </w:sdtPr>
              <w:sdtEndPr/>
              <w:sdtContent>
                <w:tc>
                  <w:tcPr>
                    <w:tcW w:w="4111" w:type="dxa"/>
                    <w:tcBorders>
                      <w:top w:val="single" w:sz="6" w:space="0" w:color="auto"/>
                      <w:bottom w:val="single" w:sz="6" w:space="0" w:color="auto"/>
                    </w:tcBorders>
                  </w:tcPr>
                  <w:p w14:paraId="07C828B3" w14:textId="77777777" w:rsidR="009E6045" w:rsidRDefault="00166992" w:rsidP="00987ACD">
                    <w:r w:rsidRPr="004074E6">
                      <w:t xml:space="preserve">Email: </w:t>
                    </w:r>
                    <w:hyperlink r:id="rId12" w:history="1">
                      <w:r w:rsidRPr="00B92003">
                        <w:rPr>
                          <w:rStyle w:val="Hyperlink"/>
                        </w:rPr>
                        <w:t>rhill@hill-a.ch</w:t>
                      </w:r>
                    </w:hyperlink>
                    <w:r>
                      <w:t xml:space="preserve"> </w:t>
                    </w:r>
                    <w:r w:rsidRPr="004074E6">
                      <w:t xml:space="preserve"> </w:t>
                    </w:r>
                  </w:p>
                </w:tc>
              </w:sdtContent>
            </w:sdt>
          </w:sdtContent>
        </w:sdt>
      </w:tr>
      <w:tr w:rsidR="009E6045" w:rsidRPr="0037415F" w14:paraId="65F78669" w14:textId="77777777" w:rsidTr="009E6045">
        <w:trPr>
          <w:cantSplit/>
          <w:jc w:val="center"/>
        </w:trPr>
        <w:tc>
          <w:tcPr>
            <w:tcW w:w="1418" w:type="dxa"/>
            <w:gridSpan w:val="2"/>
            <w:tcBorders>
              <w:top w:val="single" w:sz="6" w:space="0" w:color="auto"/>
              <w:bottom w:val="single" w:sz="6" w:space="0" w:color="auto"/>
            </w:tcBorders>
          </w:tcPr>
          <w:p w14:paraId="0E9C6D39" w14:textId="77777777" w:rsidR="009E6045" w:rsidRPr="008F7104" w:rsidRDefault="009E6045" w:rsidP="00987ACD">
            <w:pPr>
              <w:rPr>
                <w:b/>
                <w:bCs/>
              </w:rPr>
            </w:pPr>
            <w:r w:rsidRPr="008F7104">
              <w:rPr>
                <w:b/>
                <w:bCs/>
              </w:rPr>
              <w:t>Contact:</w:t>
            </w:r>
          </w:p>
        </w:tc>
        <w:tc>
          <w:tcPr>
            <w:tcW w:w="4111" w:type="dxa"/>
            <w:gridSpan w:val="3"/>
            <w:tcBorders>
              <w:top w:val="single" w:sz="6" w:space="0" w:color="auto"/>
              <w:bottom w:val="single" w:sz="6" w:space="0" w:color="auto"/>
            </w:tcBorders>
          </w:tcPr>
          <w:p w14:paraId="2216D144" w14:textId="77777777" w:rsidR="009E6045" w:rsidRDefault="00C20690" w:rsidP="00166992">
            <w:sdt>
              <w:sdtPr>
                <w:rPr>
                  <w:rFonts w:eastAsia="Times New Roman"/>
                  <w:lang w:val="en-US" w:eastAsia="en-US"/>
                </w:rPr>
                <w:alias w:val="ContactNameOrgCountry"/>
                <w:tag w:val="ContactNameOrgCountry"/>
                <w:id w:val="370574230"/>
                <w:placeholder>
                  <w:docPart w:val="AE7CECF5C491422982B98CD50F024EBA"/>
                </w:placeholder>
                <w:text w:multiLine="1"/>
              </w:sdtPr>
              <w:sdtEndPr/>
              <w:sdtContent>
                <w:r w:rsidR="00166992" w:rsidRPr="00166992">
                  <w:rPr>
                    <w:rFonts w:eastAsia="Times New Roman"/>
                    <w:lang w:val="en-US" w:eastAsia="en-US"/>
                  </w:rPr>
                  <w:t>Chris Drake</w:t>
                </w:r>
                <w:r w:rsidR="00166992">
                  <w:rPr>
                    <w:rFonts w:eastAsia="Times New Roman"/>
                    <w:lang w:val="en-US" w:eastAsia="en-US"/>
                  </w:rPr>
                  <w:br/>
                </w:r>
                <w:r w:rsidR="00166992" w:rsidRPr="00166992">
                  <w:rPr>
                    <w:rFonts w:eastAsia="Times New Roman"/>
                    <w:lang w:val="en-US" w:eastAsia="en-US"/>
                  </w:rPr>
                  <w:t>iconectiv</w:t>
                </w:r>
                <w:r w:rsidR="00166992">
                  <w:rPr>
                    <w:rFonts w:eastAsia="Times New Roman"/>
                    <w:lang w:val="en-US" w:eastAsia="en-US"/>
                  </w:rPr>
                  <w:br/>
                </w:r>
                <w:r w:rsidR="00166992" w:rsidRPr="00166992">
                  <w:rPr>
                    <w:rFonts w:eastAsia="Times New Roman"/>
                    <w:lang w:val="en-US" w:eastAsia="en-US"/>
                  </w:rPr>
                  <w:t>USA</w:t>
                </w:r>
              </w:sdtContent>
            </w:sdt>
          </w:p>
        </w:tc>
        <w:sdt>
          <w:sdtPr>
            <w:alias w:val="ContactTelFaxEmail"/>
            <w:tag w:val="ContactTelFaxEmail"/>
            <w:id w:val="1872259258"/>
            <w:placeholder>
              <w:docPart w:val="EE3B0E7C57D241A7B0C519A185B0CEBB"/>
            </w:placeholder>
          </w:sdtPr>
          <w:sdtEndPr/>
          <w:sdtContent>
            <w:tc>
              <w:tcPr>
                <w:tcW w:w="4111" w:type="dxa"/>
                <w:tcBorders>
                  <w:top w:val="single" w:sz="6" w:space="0" w:color="auto"/>
                  <w:bottom w:val="single" w:sz="6" w:space="0" w:color="auto"/>
                </w:tcBorders>
              </w:tcPr>
              <w:p w14:paraId="6066E1F6" w14:textId="77777777" w:rsidR="009E6045" w:rsidRDefault="00166992" w:rsidP="00987ACD">
                <w:r>
                  <w:rPr>
                    <w:rFonts w:eastAsia="Times New Roman"/>
                    <w:lang w:val="en-US" w:eastAsia="en-US"/>
                  </w:rPr>
                  <w:t xml:space="preserve">Email: </w:t>
                </w:r>
                <w:hyperlink r:id="rId13" w:history="1">
                  <w:r w:rsidRPr="00FC7825">
                    <w:rPr>
                      <w:rStyle w:val="Hyperlink"/>
                      <w:rFonts w:ascii="Times New Roman" w:eastAsia="Times New Roman" w:hAnsi="Times New Roman"/>
                      <w:lang w:val="en-US" w:eastAsia="en-US"/>
                    </w:rPr>
                    <w:t>cdrake@iconectiv.com</w:t>
                  </w:r>
                </w:hyperlink>
              </w:p>
            </w:tc>
          </w:sdtContent>
        </w:sdt>
      </w:tr>
    </w:tbl>
    <w:p w14:paraId="63EC677F"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52E7EFB5" w14:textId="77777777" w:rsidTr="00166992">
        <w:trPr>
          <w:cantSplit/>
          <w:jc w:val="center"/>
        </w:trPr>
        <w:tc>
          <w:tcPr>
            <w:tcW w:w="1418" w:type="dxa"/>
          </w:tcPr>
          <w:p w14:paraId="7F4B6EEA" w14:textId="77777777" w:rsidR="0089088E" w:rsidRPr="008F7104" w:rsidRDefault="0089088E" w:rsidP="00987ACD">
            <w:pPr>
              <w:rPr>
                <w:b/>
                <w:bCs/>
              </w:rPr>
            </w:pPr>
            <w:r w:rsidRPr="008F7104">
              <w:rPr>
                <w:b/>
                <w:bCs/>
              </w:rPr>
              <w:t>Keywords:</w:t>
            </w:r>
          </w:p>
        </w:tc>
        <w:tc>
          <w:tcPr>
            <w:tcW w:w="8221" w:type="dxa"/>
          </w:tcPr>
          <w:p w14:paraId="0BEB09E9" w14:textId="77777777" w:rsidR="0089088E" w:rsidRDefault="00C20690" w:rsidP="00987ACD">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66992">
                  <w:t>CPND, E.157</w:t>
                </w:r>
              </w:sdtContent>
            </w:sdt>
          </w:p>
        </w:tc>
      </w:tr>
      <w:tr w:rsidR="0089088E" w:rsidRPr="0037415F" w14:paraId="6EC68545" w14:textId="77777777" w:rsidTr="00166992">
        <w:trPr>
          <w:cantSplit/>
          <w:jc w:val="center"/>
        </w:trPr>
        <w:tc>
          <w:tcPr>
            <w:tcW w:w="1418" w:type="dxa"/>
          </w:tcPr>
          <w:p w14:paraId="26E3D835" w14:textId="77777777" w:rsidR="0089088E" w:rsidRPr="008F7104" w:rsidRDefault="0089088E" w:rsidP="00987ACD">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0DEA40D9" w14:textId="77777777" w:rsidR="0089088E" w:rsidRDefault="00166992" w:rsidP="00987ACD">
                <w:r>
                  <w:t>This is the Editor’s report of the meeting</w:t>
                </w:r>
                <w:r w:rsidR="00987ACD">
                  <w:t>s</w:t>
                </w:r>
                <w:r>
                  <w:t xml:space="preserve"> held on 28 July </w:t>
                </w:r>
                <w:r w:rsidR="00987ACD">
                  <w:t xml:space="preserve">and 11 August </w:t>
                </w:r>
                <w:r>
                  <w:t>2021 regarding information on the implementation of STIR/SHAKEN in and Canada and the USA, and how it could be implemented globally.</w:t>
                </w:r>
              </w:p>
            </w:tc>
          </w:sdtContent>
        </w:sdt>
      </w:tr>
    </w:tbl>
    <w:bookmarkEnd w:id="0"/>
    <w:p w14:paraId="50F389FF" w14:textId="77777777" w:rsidR="00166992" w:rsidRDefault="00166992" w:rsidP="00166992">
      <w:pPr>
        <w:tabs>
          <w:tab w:val="left" w:pos="1418"/>
        </w:tabs>
        <w:jc w:val="both"/>
        <w:rPr>
          <w:lang w:val="en-US"/>
        </w:rPr>
      </w:pPr>
      <w:r>
        <w:rPr>
          <w:lang w:val="en-US"/>
        </w:rPr>
        <w:t>The meeting documents are found at:</w:t>
      </w:r>
    </w:p>
    <w:p w14:paraId="2A01E510" w14:textId="77777777" w:rsidR="00166992" w:rsidRDefault="00987ACD" w:rsidP="00166992">
      <w:pPr>
        <w:tabs>
          <w:tab w:val="left" w:pos="1418"/>
        </w:tabs>
        <w:jc w:val="both"/>
        <w:rPr>
          <w:lang w:val="en-US"/>
        </w:rPr>
      </w:pPr>
      <w:r>
        <w:t xml:space="preserve"> </w:t>
      </w:r>
      <w:hyperlink r:id="rId14" w:history="1">
        <w:r w:rsidR="00166992" w:rsidRPr="00157839">
          <w:rPr>
            <w:rStyle w:val="Hyperlink"/>
            <w:rFonts w:ascii="Times New Roman" w:hAnsi="Times New Roman"/>
            <w:lang w:val="en-US"/>
          </w:rPr>
          <w:t>https://extranet.itu.int/meetings/ITU-T/T17-SG02RGM/Q1-210728/SitePages/Welcome.aspx</w:t>
        </w:r>
      </w:hyperlink>
      <w:r w:rsidR="00166992">
        <w:rPr>
          <w:lang w:val="en-US"/>
        </w:rPr>
        <w:t xml:space="preserve"> </w:t>
      </w:r>
    </w:p>
    <w:p w14:paraId="25BD6018" w14:textId="77777777" w:rsidR="00987ACD" w:rsidRPr="001222C8" w:rsidRDefault="00987ACD" w:rsidP="00166992">
      <w:pPr>
        <w:tabs>
          <w:tab w:val="left" w:pos="1418"/>
        </w:tabs>
        <w:jc w:val="both"/>
      </w:pPr>
      <w:r>
        <w:rPr>
          <w:lang w:val="en-US"/>
        </w:rPr>
        <w:t xml:space="preserve"> </w:t>
      </w:r>
      <w:hyperlink r:id="rId15" w:history="1">
        <w:r w:rsidRPr="004D3D3F">
          <w:rPr>
            <w:rStyle w:val="Hyperlink"/>
            <w:rFonts w:ascii="Times New Roman" w:hAnsi="Times New Roman"/>
          </w:rPr>
          <w:t>https://extranet.itu.int/meetings/ITU-T/T17-SG02RGM/Q1-210811/SitePages/Welcome.aspx</w:t>
        </w:r>
      </w:hyperlink>
      <w:r>
        <w:t xml:space="preserve"> </w:t>
      </w:r>
    </w:p>
    <w:p w14:paraId="6D1C44EB" w14:textId="77777777" w:rsidR="00166992" w:rsidRDefault="00166992" w:rsidP="00166992">
      <w:pPr>
        <w:tabs>
          <w:tab w:val="left" w:pos="1418"/>
        </w:tabs>
        <w:jc w:val="both"/>
        <w:rPr>
          <w:lang w:val="en-US"/>
        </w:rPr>
      </w:pPr>
      <w:r>
        <w:rPr>
          <w:lang w:val="en-US"/>
        </w:rPr>
        <w:t>The list of participants is found in Annex</w:t>
      </w:r>
      <w:r w:rsidR="00987ACD">
        <w:rPr>
          <w:lang w:val="en-US"/>
        </w:rPr>
        <w:t>es</w:t>
      </w:r>
      <w:r>
        <w:rPr>
          <w:lang w:val="en-US"/>
        </w:rPr>
        <w:t xml:space="preserve"> </w:t>
      </w:r>
      <w:r w:rsidR="00A72589">
        <w:rPr>
          <w:lang w:val="en-US"/>
        </w:rPr>
        <w:t>3</w:t>
      </w:r>
      <w:r w:rsidR="00987ACD">
        <w:rPr>
          <w:lang w:val="en-US"/>
        </w:rPr>
        <w:t xml:space="preserve"> and </w:t>
      </w:r>
      <w:r w:rsidR="00A72589">
        <w:rPr>
          <w:lang w:val="en-US"/>
        </w:rPr>
        <w:t>4</w:t>
      </w:r>
      <w:r>
        <w:rPr>
          <w:lang w:val="en-US"/>
        </w:rPr>
        <w:t xml:space="preserve"> to this TD.</w:t>
      </w:r>
    </w:p>
    <w:p w14:paraId="708CE128" w14:textId="77777777" w:rsidR="00987ACD" w:rsidRDefault="00166992" w:rsidP="00166992">
      <w:pPr>
        <w:tabs>
          <w:tab w:val="left" w:pos="1418"/>
        </w:tabs>
        <w:jc w:val="both"/>
      </w:pPr>
      <w:r>
        <w:rPr>
          <w:lang w:val="en-US"/>
        </w:rPr>
        <w:t>The meeting</w:t>
      </w:r>
      <w:r w:rsidR="00987ACD">
        <w:rPr>
          <w:lang w:val="en-US"/>
        </w:rPr>
        <w:t>s were</w:t>
      </w:r>
      <w:r>
        <w:rPr>
          <w:lang w:val="en-US"/>
        </w:rPr>
        <w:t xml:space="preserve"> </w:t>
      </w:r>
      <w:r w:rsidRPr="00082AE3">
        <w:rPr>
          <w:lang w:val="en-US"/>
        </w:rPr>
        <w:t>recorded</w:t>
      </w:r>
    </w:p>
    <w:p w14:paraId="67A6AA0C" w14:textId="77777777" w:rsidR="00166992" w:rsidRPr="00082AE3" w:rsidRDefault="00C20690" w:rsidP="00082AE3">
      <w:pPr>
        <w:pStyle w:val="ListParagraph"/>
        <w:numPr>
          <w:ilvl w:val="0"/>
          <w:numId w:val="12"/>
        </w:numPr>
        <w:tabs>
          <w:tab w:val="left" w:pos="1418"/>
        </w:tabs>
        <w:jc w:val="both"/>
        <w:rPr>
          <w:lang w:val="en-US"/>
        </w:rPr>
      </w:pPr>
      <w:hyperlink r:id="rId16" w:history="1">
        <w:r w:rsidR="00987ACD" w:rsidRPr="00082AE3">
          <w:rPr>
            <w:rStyle w:val="Hyperlink"/>
            <w:rFonts w:ascii="Times New Roman" w:hAnsi="Times New Roman"/>
          </w:rPr>
          <w:t>28 July</w:t>
        </w:r>
      </w:hyperlink>
      <w:r w:rsidR="00987ACD">
        <w:t xml:space="preserve"> </w:t>
      </w:r>
      <w:r w:rsidR="00166992" w:rsidRPr="00082AE3">
        <w:rPr>
          <w:lang w:val="en-US"/>
        </w:rPr>
        <w:t xml:space="preserve">starts at 5 min 21 seconds at: </w:t>
      </w:r>
    </w:p>
    <w:p w14:paraId="7FD68B90" w14:textId="77777777" w:rsidR="00987ACD" w:rsidRPr="00987ACD" w:rsidRDefault="00166992" w:rsidP="00863724">
      <w:pPr>
        <w:tabs>
          <w:tab w:val="left" w:pos="1418"/>
        </w:tabs>
        <w:spacing w:before="0"/>
        <w:jc w:val="both"/>
        <w:rPr>
          <w:lang w:val="en-US"/>
        </w:rPr>
      </w:pPr>
      <w:r>
        <w:rPr>
          <w:lang w:val="en-US"/>
        </w:rPr>
        <w:t xml:space="preserve">  </w:t>
      </w:r>
      <w:hyperlink r:id="rId17" w:history="1">
        <w:r w:rsidR="00987ACD" w:rsidRPr="004D3D3F">
          <w:rPr>
            <w:rStyle w:val="Hyperlink"/>
            <w:rFonts w:ascii="Times New Roman" w:hAnsi="Times New Roman"/>
            <w:lang w:val="en-US"/>
          </w:rPr>
          <w:t>https://www.itu.int/ifa/t/2017/sg2/exchange/WP1/Q1/July2021_STIR-SHAKEN/July2021_STIR-SHAKEN_28072021.mp4</w:t>
        </w:r>
      </w:hyperlink>
      <w:r w:rsidR="00987ACD">
        <w:rPr>
          <w:lang w:val="en-US"/>
        </w:rPr>
        <w:t xml:space="preserve"> </w:t>
      </w:r>
      <w:r w:rsidR="00987ACD" w:rsidRPr="00987ACD">
        <w:rPr>
          <w:lang w:val="en-US"/>
        </w:rPr>
        <w:t xml:space="preserve"> </w:t>
      </w:r>
    </w:p>
    <w:p w14:paraId="64B50128" w14:textId="77777777" w:rsidR="00987ACD" w:rsidRPr="00082AE3" w:rsidRDefault="00C20690" w:rsidP="00082AE3">
      <w:pPr>
        <w:pStyle w:val="ListParagraph"/>
        <w:numPr>
          <w:ilvl w:val="0"/>
          <w:numId w:val="12"/>
        </w:numPr>
        <w:tabs>
          <w:tab w:val="left" w:pos="1418"/>
        </w:tabs>
        <w:jc w:val="both"/>
        <w:rPr>
          <w:lang w:val="en-US"/>
        </w:rPr>
      </w:pPr>
      <w:hyperlink r:id="rId18" w:history="1">
        <w:r w:rsidR="00987ACD" w:rsidRPr="00C62E6C">
          <w:rPr>
            <w:rStyle w:val="Hyperlink"/>
            <w:rFonts w:ascii="Times New Roman" w:hAnsi="Times New Roman"/>
            <w:lang w:val="en-US"/>
          </w:rPr>
          <w:t>11 August</w:t>
        </w:r>
      </w:hyperlink>
      <w:r w:rsidR="00987ACD" w:rsidRPr="00082AE3">
        <w:rPr>
          <w:lang w:val="en-US"/>
        </w:rPr>
        <w:t xml:space="preserve"> is at:</w:t>
      </w:r>
    </w:p>
    <w:p w14:paraId="0EFA4077" w14:textId="77777777" w:rsidR="00EF5B7F" w:rsidRDefault="00863724" w:rsidP="00863724">
      <w:pPr>
        <w:tabs>
          <w:tab w:val="left" w:pos="1418"/>
        </w:tabs>
        <w:spacing w:before="0"/>
        <w:jc w:val="both"/>
        <w:rPr>
          <w:lang w:val="en-US"/>
        </w:rPr>
      </w:pPr>
      <w:r>
        <w:rPr>
          <w:lang w:val="en-US"/>
        </w:rPr>
        <w:t xml:space="preserve">  </w:t>
      </w:r>
      <w:hyperlink r:id="rId19" w:history="1">
        <w:r w:rsidRPr="006A69B9">
          <w:rPr>
            <w:rStyle w:val="Hyperlink"/>
            <w:rFonts w:ascii="Times New Roman" w:hAnsi="Times New Roman"/>
            <w:lang w:val="en-US"/>
          </w:rPr>
          <w:t>https://www.itu.int/ifa/t/2017/sg2/exchange/WP1/Q1/August2021_STIR-SHAKEN/SG2%20Q1%20ad%20hoc%20on%20STIRSHAKEN%20(11-08-2021%2013h00-15h00).mp4</w:t>
        </w:r>
      </w:hyperlink>
      <w:r>
        <w:rPr>
          <w:lang w:val="en-US"/>
        </w:rPr>
        <w:t xml:space="preserve"> </w:t>
      </w:r>
    </w:p>
    <w:p w14:paraId="3187BC0B" w14:textId="77777777" w:rsidR="00EF5B7F" w:rsidRDefault="00EF5B7F" w:rsidP="00166992">
      <w:pPr>
        <w:tabs>
          <w:tab w:val="left" w:pos="1418"/>
        </w:tabs>
        <w:jc w:val="both"/>
        <w:rPr>
          <w:lang w:val="en-US"/>
        </w:rPr>
      </w:pPr>
      <w:r>
        <w:rPr>
          <w:lang w:val="en-US"/>
        </w:rPr>
        <w:t xml:space="preserve">The </w:t>
      </w:r>
      <w:hyperlink r:id="rId20" w:history="1">
        <w:r w:rsidRPr="00C62E6C">
          <w:rPr>
            <w:rStyle w:val="Hyperlink"/>
            <w:rFonts w:ascii="Times New Roman" w:hAnsi="Times New Roman"/>
            <w:lang w:val="en-US"/>
          </w:rPr>
          <w:t>transcript</w:t>
        </w:r>
      </w:hyperlink>
      <w:r>
        <w:rPr>
          <w:lang w:val="en-US"/>
        </w:rPr>
        <w:t xml:space="preserve"> of the 11 August meeting is at:</w:t>
      </w:r>
    </w:p>
    <w:p w14:paraId="3F45CF48" w14:textId="77777777" w:rsidR="006F10B1" w:rsidRDefault="00EF5B7F">
      <w:pPr>
        <w:tabs>
          <w:tab w:val="left" w:pos="1418"/>
        </w:tabs>
        <w:spacing w:before="0"/>
        <w:jc w:val="both"/>
        <w:rPr>
          <w:lang w:val="en-US"/>
        </w:rPr>
      </w:pPr>
      <w:r>
        <w:rPr>
          <w:lang w:val="en-US"/>
        </w:rPr>
        <w:t xml:space="preserve">  </w:t>
      </w:r>
      <w:hyperlink r:id="rId21" w:history="1">
        <w:r w:rsidRPr="00F25EC5">
          <w:rPr>
            <w:rStyle w:val="Hyperlink"/>
            <w:rFonts w:ascii="Times New Roman" w:hAnsi="Times New Roman"/>
            <w:lang w:val="en-US"/>
          </w:rPr>
          <w:t>https://www.itu.int/ifa/t/2017/sg2/exchange/WP1/Q1/August2021_STIR-SHAKEN/SG2_Q1%20ad%20hoc%20on%20STIRSHAKEN_11-08-2021_13h00-15h00.docx</w:t>
        </w:r>
      </w:hyperlink>
      <w:r>
        <w:rPr>
          <w:lang w:val="en-US"/>
        </w:rPr>
        <w:t xml:space="preserve"> </w:t>
      </w:r>
    </w:p>
    <w:p w14:paraId="742DDC76" w14:textId="77777777" w:rsidR="00166992" w:rsidRDefault="00166992" w:rsidP="00166992">
      <w:pPr>
        <w:tabs>
          <w:tab w:val="left" w:pos="1418"/>
        </w:tabs>
        <w:jc w:val="both"/>
        <w:rPr>
          <w:lang w:val="en-US"/>
        </w:rPr>
      </w:pPr>
      <w:r>
        <w:rPr>
          <w:lang w:val="en-US"/>
        </w:rPr>
        <w:t>The chat</w:t>
      </w:r>
      <w:r w:rsidR="00987ACD">
        <w:rPr>
          <w:lang w:val="en-US"/>
        </w:rPr>
        <w:t xml:space="preserve"> of the 28 July meeting</w:t>
      </w:r>
      <w:r>
        <w:rPr>
          <w:lang w:val="en-US"/>
        </w:rPr>
        <w:t xml:space="preserve"> is found in Annex </w:t>
      </w:r>
      <w:r w:rsidR="00A72589">
        <w:rPr>
          <w:lang w:val="en-US"/>
        </w:rPr>
        <w:t>2</w:t>
      </w:r>
      <w:r>
        <w:rPr>
          <w:lang w:val="en-US"/>
        </w:rPr>
        <w:t xml:space="preserve"> to this TD.</w:t>
      </w:r>
    </w:p>
    <w:p w14:paraId="1E6F9CDF" w14:textId="77777777" w:rsidR="00166992" w:rsidRDefault="00987ACD" w:rsidP="00166992">
      <w:pPr>
        <w:tabs>
          <w:tab w:val="left" w:pos="1418"/>
        </w:tabs>
        <w:jc w:val="both"/>
        <w:rPr>
          <w:lang w:val="en-US"/>
        </w:rPr>
      </w:pPr>
      <w:r>
        <w:rPr>
          <w:lang w:val="en-US"/>
        </w:rPr>
        <w:t>In the 28 July meeting, t</w:t>
      </w:r>
      <w:r w:rsidR="00166992">
        <w:rPr>
          <w:lang w:val="en-US"/>
        </w:rPr>
        <w:t>he Editor</w:t>
      </w:r>
      <w:r>
        <w:rPr>
          <w:lang w:val="en-US"/>
        </w:rPr>
        <w:t xml:space="preserve"> </w:t>
      </w:r>
      <w:r w:rsidR="00166992">
        <w:rPr>
          <w:lang w:val="en-US"/>
        </w:rPr>
        <w:t xml:space="preserve">introduced </w:t>
      </w:r>
      <w:hyperlink r:id="rId22" w:history="1">
        <w:r w:rsidR="00166992" w:rsidRPr="000B783F">
          <w:rPr>
            <w:rStyle w:val="Hyperlink"/>
            <w:rFonts w:ascii="Times New Roman" w:hAnsi="Times New Roman"/>
            <w:lang w:val="en-US"/>
          </w:rPr>
          <w:t>TD 1, Rev.1</w:t>
        </w:r>
      </w:hyperlink>
      <w:r w:rsidR="00166992">
        <w:t xml:space="preserve"> and its </w:t>
      </w:r>
      <w:hyperlink r:id="rId23" w:history="1">
        <w:r w:rsidR="00166992" w:rsidRPr="000B783F">
          <w:rPr>
            <w:rStyle w:val="Hyperlink"/>
            <w:rFonts w:ascii="Times New Roman" w:hAnsi="Times New Roman"/>
            <w:lang w:val="en-US"/>
          </w:rPr>
          <w:t>Attachment 2</w:t>
        </w:r>
      </w:hyperlink>
      <w:r w:rsidR="00166992">
        <w:rPr>
          <w:lang w:val="en-US"/>
        </w:rPr>
        <w:t>.</w:t>
      </w:r>
    </w:p>
    <w:p w14:paraId="3AE1D02F" w14:textId="77777777" w:rsidR="00987ACD" w:rsidRDefault="00987ACD" w:rsidP="00166992">
      <w:pPr>
        <w:tabs>
          <w:tab w:val="left" w:pos="1418"/>
        </w:tabs>
        <w:jc w:val="both"/>
        <w:rPr>
          <w:lang w:val="en-US"/>
        </w:rPr>
      </w:pPr>
      <w:r>
        <w:rPr>
          <w:lang w:val="en-US"/>
        </w:rPr>
        <w:t xml:space="preserve">In the 11 August meeting, Mr Drake introduced </w:t>
      </w:r>
      <w:hyperlink r:id="rId24" w:history="1">
        <w:r w:rsidRPr="00987ACD">
          <w:rPr>
            <w:rStyle w:val="Hyperlink"/>
            <w:rFonts w:ascii="Times New Roman" w:hAnsi="Times New Roman"/>
            <w:lang w:val="en-US"/>
          </w:rPr>
          <w:t>TD 1, Rev.1</w:t>
        </w:r>
      </w:hyperlink>
      <w:r>
        <w:rPr>
          <w:lang w:val="en-US"/>
        </w:rPr>
        <w:t xml:space="preserve"> and its </w:t>
      </w:r>
      <w:hyperlink r:id="rId25" w:history="1">
        <w:r w:rsidRPr="00987ACD">
          <w:rPr>
            <w:rStyle w:val="Hyperlink"/>
            <w:rFonts w:ascii="Times New Roman" w:hAnsi="Times New Roman"/>
            <w:lang w:val="en-US"/>
          </w:rPr>
          <w:t>Attachment 2</w:t>
        </w:r>
      </w:hyperlink>
      <w:r>
        <w:rPr>
          <w:lang w:val="en-US"/>
        </w:rPr>
        <w:t>.</w:t>
      </w:r>
    </w:p>
    <w:p w14:paraId="03FC6542" w14:textId="77777777" w:rsidR="00946B2A" w:rsidRDefault="00946B2A" w:rsidP="005C3FF7">
      <w:pPr>
        <w:keepNext/>
        <w:rPr>
          <w:lang w:val="en-US"/>
        </w:rPr>
      </w:pPr>
      <w:r>
        <w:rPr>
          <w:lang w:val="en-US"/>
        </w:rPr>
        <w:lastRenderedPageBreak/>
        <w:t xml:space="preserve">For </w:t>
      </w:r>
      <w:r w:rsidR="00FD05CE">
        <w:rPr>
          <w:lang w:val="en-US"/>
        </w:rPr>
        <w:t xml:space="preserve">convenience, </w:t>
      </w:r>
      <w:r>
        <w:rPr>
          <w:lang w:val="en-US"/>
        </w:rPr>
        <w:t>the content of the cited TD 1 is reproduced here:</w:t>
      </w:r>
    </w:p>
    <w:p w14:paraId="04C541B6" w14:textId="77777777" w:rsidR="006F10B1" w:rsidRDefault="00946B2A" w:rsidP="005C3FF7">
      <w:pPr>
        <w:keepNext/>
        <w:tabs>
          <w:tab w:val="left" w:pos="1418"/>
        </w:tabs>
        <w:ind w:left="720"/>
        <w:jc w:val="both"/>
        <w:rPr>
          <w:lang w:val="en-US"/>
        </w:rPr>
      </w:pPr>
      <w:r>
        <w:rPr>
          <w:lang w:val="en-US"/>
        </w:rPr>
        <w:t xml:space="preserve">Section 3.1 of </w:t>
      </w:r>
      <w:proofErr w:type="spellStart"/>
      <w:r>
        <w:rPr>
          <w:lang w:val="en-US"/>
        </w:rPr>
        <w:t>TR.spoofing</w:t>
      </w:r>
      <w:proofErr w:type="spellEnd"/>
      <w:r>
        <w:rPr>
          <w:lang w:val="en-US"/>
        </w:rPr>
        <w:t xml:space="preserve"> (</w:t>
      </w:r>
      <w:hyperlink r:id="rId26" w:history="1">
        <w:r w:rsidRPr="00A9455A">
          <w:rPr>
            <w:rStyle w:val="Hyperlink"/>
            <w:lang w:val="en-US"/>
          </w:rPr>
          <w:t>TD-1355-GEN</w:t>
        </w:r>
      </w:hyperlink>
      <w:r>
        <w:rPr>
          <w:lang w:val="en-US"/>
        </w:rPr>
        <w:t>) states:</w:t>
      </w:r>
    </w:p>
    <w:p w14:paraId="1E76A774" w14:textId="77777777" w:rsidR="006F10B1" w:rsidRDefault="00946B2A">
      <w:pPr>
        <w:tabs>
          <w:tab w:val="left" w:pos="1418"/>
        </w:tabs>
        <w:ind w:left="1440"/>
        <w:jc w:val="both"/>
      </w:pPr>
      <w:r>
        <w:t>A mechanism for providing a cryptographically reliable mechanism to certify CLI could be useful to determine whether the calling number had been changed or whether the calling party “had authority” over the number.</w:t>
      </w:r>
      <w:r w:rsidRPr="00F00276">
        <w:t xml:space="preserve"> </w:t>
      </w:r>
    </w:p>
    <w:p w14:paraId="4902D9CB" w14:textId="77777777" w:rsidR="006F10B1" w:rsidRDefault="00946B2A">
      <w:pPr>
        <w:tabs>
          <w:tab w:val="left" w:pos="1418"/>
        </w:tabs>
        <w:ind w:left="1440"/>
        <w:jc w:val="both"/>
        <w:rPr>
          <w:lang w:val="en-US"/>
        </w:rPr>
      </w:pPr>
      <w:r>
        <w:t>...</w:t>
      </w:r>
    </w:p>
    <w:p w14:paraId="0D6A139F" w14:textId="77777777" w:rsidR="006F10B1" w:rsidRDefault="00946B2A">
      <w:pPr>
        <w:ind w:left="1440"/>
        <w:rPr>
          <w:lang w:val="en-US"/>
        </w:rPr>
      </w:pPr>
      <w:r>
        <w:rPr>
          <w:lang w:val="en-US"/>
        </w:rPr>
        <w:t xml:space="preserve">The </w:t>
      </w:r>
      <w:r w:rsidRPr="0053042C">
        <w:rPr>
          <w:lang w:val="en-US"/>
        </w:rPr>
        <w:t>IETF</w:t>
      </w:r>
      <w:r>
        <w:rPr>
          <w:lang w:val="en-US"/>
        </w:rPr>
        <w:t xml:space="preserve"> has agreed the</w:t>
      </w:r>
      <w:r w:rsidRPr="0053042C">
        <w:rPr>
          <w:lang w:val="en-US"/>
        </w:rPr>
        <w:t xml:space="preserve"> STIR</w:t>
      </w:r>
      <w:r>
        <w:rPr>
          <w:lang w:val="en-US"/>
        </w:rPr>
        <w:t xml:space="preserve"> (see RFC 8224) and SHAKEN</w:t>
      </w:r>
      <w:r w:rsidRPr="0053042C">
        <w:rPr>
          <w:lang w:val="en-US"/>
        </w:rPr>
        <w:t xml:space="preserve"> </w:t>
      </w:r>
      <w:r>
        <w:rPr>
          <w:lang w:val="en-US"/>
        </w:rPr>
        <w:t xml:space="preserve">(see RFC 8588) </w:t>
      </w:r>
      <w:r w:rsidRPr="0053042C">
        <w:rPr>
          <w:lang w:val="en-US"/>
        </w:rPr>
        <w:t>frameworks for call authentication</w:t>
      </w:r>
      <w:r>
        <w:rPr>
          <w:lang w:val="en-US"/>
        </w:rPr>
        <w:t xml:space="preserve"> for both SIP calls and calls made on the PLMN/PSTN …</w:t>
      </w:r>
    </w:p>
    <w:p w14:paraId="397F6A31" w14:textId="77777777" w:rsidR="006F10B1" w:rsidRDefault="00946B2A">
      <w:pPr>
        <w:ind w:left="720"/>
      </w:pPr>
      <w:r>
        <w:rPr>
          <w:lang w:val="en-US"/>
        </w:rPr>
        <w:t xml:space="preserve">This mechanism is being implemented in Canada and the USA. </w:t>
      </w:r>
      <w:proofErr w:type="spellStart"/>
      <w:r>
        <w:t>iconectiv</w:t>
      </w:r>
      <w:proofErr w:type="spellEnd"/>
      <w:r>
        <w:t xml:space="preserve"> has been selected by the Secure Telephone Identity Governance Authority (STI-GA) to serve as policy administrator. In this role, </w:t>
      </w:r>
      <w:proofErr w:type="spellStart"/>
      <w:r>
        <w:t>iconectiv</w:t>
      </w:r>
      <w:proofErr w:type="spellEnd"/>
      <w:r>
        <w:t xml:space="preserve"> will be applying and enforcing the rules defined for the SHAKEN framework. See:</w:t>
      </w:r>
    </w:p>
    <w:p w14:paraId="6819B2D0" w14:textId="77777777" w:rsidR="006F10B1" w:rsidRDefault="00946B2A">
      <w:pPr>
        <w:ind w:left="720"/>
        <w:rPr>
          <w:lang w:val="en-US"/>
        </w:rPr>
      </w:pPr>
      <w:r>
        <w:t xml:space="preserve">  </w:t>
      </w:r>
      <w:hyperlink r:id="rId27" w:history="1">
        <w:r w:rsidRPr="00DA4A32">
          <w:rPr>
            <w:rStyle w:val="Hyperlink"/>
          </w:rPr>
          <w:t>https://authenticate.iconectiv.com/faq-authenticate</w:t>
        </w:r>
      </w:hyperlink>
      <w:r>
        <w:t xml:space="preserve"> </w:t>
      </w:r>
    </w:p>
    <w:p w14:paraId="3CEDCDAC" w14:textId="77777777" w:rsidR="006F10B1" w:rsidRDefault="00946B2A">
      <w:pPr>
        <w:ind w:left="720"/>
        <w:rPr>
          <w:lang w:val="en-US"/>
        </w:rPr>
      </w:pPr>
      <w:r>
        <w:rPr>
          <w:lang w:val="en-US"/>
        </w:rPr>
        <w:t xml:space="preserve">The attached presentation (A2) from </w:t>
      </w:r>
      <w:proofErr w:type="spellStart"/>
      <w:r>
        <w:rPr>
          <w:lang w:val="en-US"/>
        </w:rPr>
        <w:t>iconnectiv</w:t>
      </w:r>
      <w:proofErr w:type="spellEnd"/>
      <w:r>
        <w:rPr>
          <w:lang w:val="en-US"/>
        </w:rPr>
        <w:t xml:space="preserve"> provides information on those implementations, and outlines how STIR/SHAKEN could be adopted globally.</w:t>
      </w:r>
    </w:p>
    <w:p w14:paraId="09F81FD9" w14:textId="77777777" w:rsidR="006F10B1" w:rsidRDefault="00946B2A">
      <w:pPr>
        <w:ind w:left="720"/>
        <w:rPr>
          <w:lang w:val="en-US"/>
        </w:rPr>
      </w:pPr>
      <w:r>
        <w:rPr>
          <w:lang w:val="en-US"/>
        </w:rPr>
        <w:t>The presentation references an IETF document “</w:t>
      </w:r>
      <w:r w:rsidRPr="00281CB5">
        <w:rPr>
          <w:lang w:val="en-US"/>
        </w:rPr>
        <w:t>draft-burger-stir-iana-cert-01</w:t>
      </w:r>
      <w:r>
        <w:rPr>
          <w:lang w:val="en-US"/>
        </w:rPr>
        <w:t>”. That document, which has expired, can be found at:</w:t>
      </w:r>
    </w:p>
    <w:p w14:paraId="0EEA6B93" w14:textId="77777777" w:rsidR="006F10B1" w:rsidRDefault="00946B2A">
      <w:pPr>
        <w:ind w:left="720"/>
        <w:rPr>
          <w:lang w:val="en-US"/>
        </w:rPr>
      </w:pPr>
      <w:r>
        <w:rPr>
          <w:lang w:val="en-US"/>
        </w:rPr>
        <w:t xml:space="preserve">  </w:t>
      </w:r>
      <w:hyperlink r:id="rId28" w:history="1">
        <w:r w:rsidRPr="003D1801">
          <w:rPr>
            <w:rStyle w:val="Hyperlink"/>
            <w:rFonts w:ascii="Times New Roman" w:hAnsi="Times New Roman"/>
            <w:lang w:val="en-US"/>
          </w:rPr>
          <w:t>https://datatracker.ietf.org/doc/html/draft-burger-stir-iana-cert-01</w:t>
        </w:r>
      </w:hyperlink>
      <w:r>
        <w:rPr>
          <w:lang w:val="en-US"/>
        </w:rPr>
        <w:t xml:space="preserve"> </w:t>
      </w:r>
    </w:p>
    <w:p w14:paraId="522DB287" w14:textId="77777777" w:rsidR="00987ACD" w:rsidRDefault="00987ACD" w:rsidP="00166992">
      <w:pPr>
        <w:rPr>
          <w:lang w:val="en-US"/>
        </w:rPr>
      </w:pPr>
      <w:r>
        <w:rPr>
          <w:lang w:val="en-US"/>
        </w:rPr>
        <w:t>Note that the presentation (Attachment 2) of the 11 August meeting includes additional slides and replaces and supersedes the presentation made at the 28 July meeting.</w:t>
      </w:r>
    </w:p>
    <w:p w14:paraId="3E26D3DD" w14:textId="77777777" w:rsidR="00A72589" w:rsidRDefault="00A72589" w:rsidP="00166992">
      <w:pPr>
        <w:rPr>
          <w:lang w:val="en-US"/>
        </w:rPr>
      </w:pPr>
      <w:r>
        <w:rPr>
          <w:lang w:val="en-US"/>
        </w:rPr>
        <w:t xml:space="preserve">That </w:t>
      </w:r>
      <w:r w:rsidR="00082AE3">
        <w:rPr>
          <w:lang w:val="en-US"/>
        </w:rPr>
        <w:t xml:space="preserve">updated </w:t>
      </w:r>
      <w:r>
        <w:rPr>
          <w:lang w:val="en-US"/>
        </w:rPr>
        <w:t>presentation is attached as Annex 1 of this TD.</w:t>
      </w:r>
    </w:p>
    <w:p w14:paraId="729A918F" w14:textId="77777777" w:rsidR="00166992" w:rsidRDefault="00166992" w:rsidP="00166992">
      <w:r>
        <w:t xml:space="preserve">Please find below questions and answers (some provided by </w:t>
      </w:r>
      <w:r w:rsidR="00987ACD">
        <w:t>Mr</w:t>
      </w:r>
      <w:r>
        <w:t xml:space="preserve"> Drake after the meeting</w:t>
      </w:r>
      <w:r w:rsidR="00987ACD">
        <w:t>s</w:t>
      </w:r>
      <w:r>
        <w:t xml:space="preserve">) that arose during the presentation of Attachment 2 </w:t>
      </w:r>
      <w:r w:rsidR="00082AE3">
        <w:t xml:space="preserve">of the 28 July meeting </w:t>
      </w:r>
      <w:r>
        <w:t>(henceforth “A2”)</w:t>
      </w:r>
      <w:r w:rsidR="00C62E6C">
        <w:t>, and during the presentation of Attachment 2 of the 11 August meeting</w:t>
      </w:r>
      <w:r>
        <w:t>.</w:t>
      </w:r>
    </w:p>
    <w:p w14:paraId="2ECF17B5" w14:textId="77777777" w:rsidR="00166992" w:rsidRPr="00E32733" w:rsidRDefault="00166992" w:rsidP="00987ACD">
      <w:pPr>
        <w:keepNext/>
        <w:rPr>
          <w:i/>
        </w:rPr>
      </w:pPr>
      <w:r w:rsidRPr="00E32733">
        <w:rPr>
          <w:i/>
        </w:rPr>
        <w:t xml:space="preserve">Q: </w:t>
      </w:r>
      <w:r>
        <w:rPr>
          <w:i/>
        </w:rPr>
        <w:t>In relation to page 4 of A2, w</w:t>
      </w:r>
      <w:r w:rsidRPr="00E32733">
        <w:rPr>
          <w:i/>
        </w:rPr>
        <w:t>hat is the relation of the STI-GA and the NANC?</w:t>
      </w:r>
    </w:p>
    <w:p w14:paraId="59CD3EDD" w14:textId="77777777" w:rsidR="00166992" w:rsidRDefault="00166992" w:rsidP="00166992">
      <w:r>
        <w:t xml:space="preserve">The US STI-GA operates under the supervision of the US Federal Communications </w:t>
      </w:r>
      <w:proofErr w:type="gramStart"/>
      <w:r>
        <w:t>Commission  (</w:t>
      </w:r>
      <w:proofErr w:type="gramEnd"/>
      <w:r>
        <w:t>FCC). Information on the STI-GA for the United States is found at:</w:t>
      </w:r>
    </w:p>
    <w:p w14:paraId="31F18265" w14:textId="77777777" w:rsidR="00166992" w:rsidRDefault="00166992" w:rsidP="00166992">
      <w:r>
        <w:t xml:space="preserve">  </w:t>
      </w:r>
      <w:hyperlink r:id="rId29" w:history="1">
        <w:r w:rsidRPr="00FC7825">
          <w:rPr>
            <w:rStyle w:val="Hyperlink"/>
            <w:rFonts w:ascii="Times New Roman" w:hAnsi="Times New Roman"/>
          </w:rPr>
          <w:t>https://sti-ga.atis.org/</w:t>
        </w:r>
      </w:hyperlink>
      <w:r>
        <w:t xml:space="preserve"> </w:t>
      </w:r>
    </w:p>
    <w:p w14:paraId="19243BEE" w14:textId="77777777" w:rsidR="00166992" w:rsidRDefault="00166992" w:rsidP="00166992">
      <w:r>
        <w:t>The North American Numbering Plan Council (NANC) is a Federal Advisory Committee designated by the FCC to undertake certain tasks related to numbers under +1. It is composed of parties interested in +1 numbers.</w:t>
      </w:r>
      <w:r w:rsidRPr="00E32733">
        <w:t xml:space="preserve"> </w:t>
      </w:r>
      <w:r>
        <w:t>General information on the North American Numbering Council (NANC) can be found at:</w:t>
      </w:r>
    </w:p>
    <w:p w14:paraId="1E1BC7C5" w14:textId="77777777" w:rsidR="00166992" w:rsidRDefault="00166992" w:rsidP="00166992">
      <w:r>
        <w:t xml:space="preserve">  </w:t>
      </w:r>
      <w:hyperlink r:id="rId30" w:history="1">
        <w:r w:rsidRPr="00FC7825">
          <w:rPr>
            <w:rStyle w:val="Hyperlink"/>
            <w:rFonts w:ascii="Times New Roman" w:hAnsi="Times New Roman"/>
          </w:rPr>
          <w:t>https://www.fcc.gov/about-fcc/advisory-committees/north-american-numbering-council/general/nanc-background</w:t>
        </w:r>
      </w:hyperlink>
      <w:r>
        <w:t xml:space="preserve"> </w:t>
      </w:r>
    </w:p>
    <w:p w14:paraId="2ACB8DC9" w14:textId="77777777" w:rsidR="00166992" w:rsidRDefault="00166992" w:rsidP="00166992">
      <w:r>
        <w:t>The NANC has established Call Authentication Trust Anchor Working Group which studies issues related to call authentication and which votes on reports and recommendations to be submitted to the FCC. These recommendations may affect the policies or operation of the US STI-GA who has authority regarding the trust model implemented in the US for STIR/SHAKEN.</w:t>
      </w:r>
    </w:p>
    <w:p w14:paraId="5E0B1ADB" w14:textId="77777777" w:rsidR="00166992" w:rsidRPr="00E32733" w:rsidRDefault="00166992" w:rsidP="00166992">
      <w:pPr>
        <w:keepNext/>
        <w:rPr>
          <w:i/>
        </w:rPr>
      </w:pPr>
      <w:r w:rsidRPr="00E32733">
        <w:rPr>
          <w:i/>
        </w:rPr>
        <w:t xml:space="preserve">Q: </w:t>
      </w:r>
      <w:r>
        <w:rPr>
          <w:i/>
        </w:rPr>
        <w:t>In relation to page 5 of A2, w</w:t>
      </w:r>
      <w:r w:rsidRPr="00E32733">
        <w:rPr>
          <w:i/>
        </w:rPr>
        <w:t xml:space="preserve">hat </w:t>
      </w:r>
      <w:r>
        <w:rPr>
          <w:i/>
        </w:rPr>
        <w:t>are the current STI-PAs and what is their role?</w:t>
      </w:r>
    </w:p>
    <w:p w14:paraId="6B121E4B" w14:textId="77777777" w:rsidR="00166992" w:rsidRDefault="00166992" w:rsidP="00166992">
      <w:r>
        <w:t>The STI-PA for the US is iconectiv; the STI-PA for Canada is Neustar.</w:t>
      </w:r>
    </w:p>
    <w:p w14:paraId="3121222D" w14:textId="77777777" w:rsidR="00166992" w:rsidRDefault="00166992" w:rsidP="00166992">
      <w:r>
        <w:lastRenderedPageBreak/>
        <w:t>The STI-PA for a given country/community manages the SHAKEN policies and administers them. In particular, it sets the rules under which certificates are loaded into the STI-CR, and, if justified, revoked, that is, removed from the STI-CR.</w:t>
      </w:r>
    </w:p>
    <w:p w14:paraId="5F28E6CC" w14:textId="77777777" w:rsidR="00166992" w:rsidRPr="00051146" w:rsidRDefault="00166992" w:rsidP="00166992">
      <w:pPr>
        <w:rPr>
          <w:i/>
        </w:rPr>
      </w:pPr>
      <w:r w:rsidRPr="00051146">
        <w:rPr>
          <w:i/>
        </w:rPr>
        <w:t xml:space="preserve">Q: What are the mechanisms for resolving disputes with the STI-PA in case of revocation of a certificate, or challenge to a certificate in the STI-CR? Can the STI-PA be sued? What are the legal liabilities of the STI-PA? </w:t>
      </w:r>
    </w:p>
    <w:p w14:paraId="3F2B00C4" w14:textId="77777777" w:rsidR="00166992" w:rsidRDefault="00166992" w:rsidP="00166992">
      <w:r>
        <w:t>The STI-PA has the authority to revoke a certificate when a participating voice service provider declares that their private key is compromised or when they cease being a member of the STIR/SHAKEN community. The STI-PA can revoke a certificate if directed to by the STI-GA under a variety of conditions such as a voice service provider found to be in violation of STI-GA policy. For more information, refer to the SPC token revocation and reinstatement policies in:</w:t>
      </w:r>
    </w:p>
    <w:p w14:paraId="6FC9452E" w14:textId="77777777" w:rsidR="00166992" w:rsidRDefault="00166992" w:rsidP="00166992">
      <w:r>
        <w:t xml:space="preserve">  </w:t>
      </w:r>
      <w:hyperlink r:id="rId31" w:history="1">
        <w:r w:rsidRPr="00220EB4">
          <w:rPr>
            <w:rStyle w:val="Hyperlink"/>
            <w:rFonts w:ascii="Times New Roman" w:hAnsi="Times New Roman"/>
          </w:rPr>
          <w:t>https://sti-ga.atis.org/wp-content/uploads/sites/14/2021/07/210726-STIGA-Board-Policy-Decision-Binder-Revised-Final.pdf</w:t>
        </w:r>
      </w:hyperlink>
      <w:r>
        <w:t xml:space="preserve"> </w:t>
      </w:r>
    </w:p>
    <w:p w14:paraId="176FD7B8" w14:textId="77777777" w:rsidR="00166992" w:rsidRDefault="00166992" w:rsidP="00166992">
      <w:r>
        <w:t>Note that following this ad hoc session, on August 5, 2021, the FCC adopted a Report &amp; Order that establishes a process for voice service providers to appeal revocation decisions to the Commission. For additional information, please see:</w:t>
      </w:r>
    </w:p>
    <w:p w14:paraId="38B377CC" w14:textId="77777777" w:rsidR="00166992" w:rsidRDefault="00166992" w:rsidP="00166992">
      <w:r>
        <w:t xml:space="preserve">  </w:t>
      </w:r>
      <w:hyperlink r:id="rId32" w:history="1">
        <w:r w:rsidRPr="00201504">
          <w:rPr>
            <w:rStyle w:val="Hyperlink"/>
            <w:rFonts w:ascii="Times New Roman" w:hAnsi="Times New Roman"/>
          </w:rPr>
          <w:t>https://www.fcc.gov/document/fcc-establishes-stirshaken-token-revocation-appeals-process</w:t>
        </w:r>
      </w:hyperlink>
      <w:r>
        <w:t xml:space="preserve">  </w:t>
      </w:r>
    </w:p>
    <w:p w14:paraId="5807B1A9" w14:textId="77777777" w:rsidR="00166992" w:rsidRDefault="00166992" w:rsidP="00166992">
      <w:r>
        <w:t>Questions regarding legal liability and lawsuits are outside the scope of the present discussion; they are subject to the contractual terms between the various entities and to national laws and regulations.</w:t>
      </w:r>
    </w:p>
    <w:p w14:paraId="3A379775" w14:textId="77777777" w:rsidR="00166992" w:rsidRDefault="00166992" w:rsidP="00166992">
      <w:pPr>
        <w:rPr>
          <w:i/>
        </w:rPr>
      </w:pPr>
      <w:r>
        <w:rPr>
          <w:i/>
        </w:rPr>
        <w:t>Q: What is the exact relation between certificates and calling party numbers (CPN)? Can we see in a call flow how certificates are associated with CPNs?</w:t>
      </w:r>
    </w:p>
    <w:p w14:paraId="01BA2F09" w14:textId="77777777" w:rsidR="00166992" w:rsidRDefault="00166992" w:rsidP="00166992">
      <w:r>
        <w:t xml:space="preserve">The role of a public certificate in IETF Public Key Infrastructure (PKI) is to bind a subject who holds a private key to the corresponding public key in a public certificate. In the US and Canada, the subject is identified in a SHAKEN certificate using the </w:t>
      </w:r>
      <w:proofErr w:type="spellStart"/>
      <w:r>
        <w:t>TNAuthorizationList</w:t>
      </w:r>
      <w:proofErr w:type="spellEnd"/>
      <w:r>
        <w:t xml:space="preserve"> certificate extension set to the Operating Company Number assigned to the voice service provider by an authorized entity. This certificate can then be used to authenticate (i.e., digitally sign) STIR/SHAKEN calls where this signature includes claims related to the calling party number (CPN), the called party number, time of day, etc.</w:t>
      </w:r>
    </w:p>
    <w:p w14:paraId="5EAB2357" w14:textId="77777777" w:rsidR="00166992" w:rsidRDefault="00166992" w:rsidP="00166992">
      <w:r>
        <w:t xml:space="preserve">The </w:t>
      </w:r>
      <w:proofErr w:type="spellStart"/>
      <w:r>
        <w:t>TNAuthorizationList</w:t>
      </w:r>
      <w:proofErr w:type="spellEnd"/>
      <w:r>
        <w:t xml:space="preserve"> extension may also include telephone numbers when a SHAKEN certificate is delegated to a customer of the voice service provider. In that event, said customer can only authenticate calls that claim one of the telephone numbers in the extension as the CPN.</w:t>
      </w:r>
    </w:p>
    <w:p w14:paraId="6677ADDA" w14:textId="77777777" w:rsidR="00166992" w:rsidRDefault="00166992" w:rsidP="00166992">
      <w:r>
        <w:t xml:space="preserve">A call flow </w:t>
      </w:r>
      <w:r w:rsidR="00987ACD">
        <w:t>was provided for the 11 August</w:t>
      </w:r>
      <w:r>
        <w:t xml:space="preserve"> meeting.</w:t>
      </w:r>
    </w:p>
    <w:p w14:paraId="18556E99" w14:textId="77777777" w:rsidR="00166992" w:rsidRDefault="00166992" w:rsidP="00166992">
      <w:pPr>
        <w:rPr>
          <w:i/>
        </w:rPr>
      </w:pPr>
      <w:r>
        <w:rPr>
          <w:i/>
        </w:rPr>
        <w:t xml:space="preserve">Q: </w:t>
      </w:r>
      <w:r w:rsidRPr="00267F36">
        <w:rPr>
          <w:i/>
        </w:rPr>
        <w:t xml:space="preserve">Is </w:t>
      </w:r>
      <w:r>
        <w:rPr>
          <w:i/>
        </w:rPr>
        <w:t xml:space="preserve">the certificate checking does in real time </w:t>
      </w:r>
      <w:r w:rsidRPr="00267F36">
        <w:rPr>
          <w:i/>
        </w:rPr>
        <w:t>during the call? How much time to validate? 1 ms?</w:t>
      </w:r>
    </w:p>
    <w:p w14:paraId="2080945D" w14:textId="77777777" w:rsidR="00166992" w:rsidRPr="00267F36" w:rsidRDefault="00166992" w:rsidP="00166992">
      <w:r>
        <w:t>Yes, it is done in</w:t>
      </w:r>
      <w:r w:rsidRPr="00267F36">
        <w:t xml:space="preserve"> real time but benchmarks do not show a material impact</w:t>
      </w:r>
      <w:r>
        <w:t xml:space="preserve"> on performance.</w:t>
      </w:r>
    </w:p>
    <w:p w14:paraId="7FC870C6" w14:textId="77777777" w:rsidR="00166992" w:rsidRDefault="00166992" w:rsidP="00166992">
      <w:pPr>
        <w:keepNext/>
        <w:rPr>
          <w:i/>
        </w:rPr>
      </w:pPr>
      <w:r>
        <w:rPr>
          <w:i/>
        </w:rPr>
        <w:t>Q: Are certificates assigned to end-users?</w:t>
      </w:r>
    </w:p>
    <w:p w14:paraId="479B5696" w14:textId="77777777" w:rsidR="00166992" w:rsidRDefault="00166992" w:rsidP="00166992">
      <w:r>
        <w:t>No, certificates are assigned only to service providers, but private companies can have a delegate certificate assigned by a service provider.</w:t>
      </w:r>
    </w:p>
    <w:p w14:paraId="2D559FAB" w14:textId="77777777" w:rsidR="00166992" w:rsidRPr="00051146" w:rsidRDefault="00166992" w:rsidP="00166992">
      <w:pPr>
        <w:rPr>
          <w:i/>
        </w:rPr>
      </w:pPr>
      <w:r w:rsidRPr="00051146">
        <w:rPr>
          <w:i/>
        </w:rPr>
        <w:t>Q: Can non-US service providers get US certificates?</w:t>
      </w:r>
    </w:p>
    <w:p w14:paraId="48DB4188" w14:textId="77777777" w:rsidR="00166992" w:rsidRDefault="00166992" w:rsidP="00166992">
      <w:r>
        <w:t>Work is underway to allow non-US service providers to obtain US certificates.</w:t>
      </w:r>
    </w:p>
    <w:p w14:paraId="1E6DD327" w14:textId="77777777" w:rsidR="00166992" w:rsidRPr="00051146" w:rsidRDefault="00166992" w:rsidP="00166992">
      <w:r>
        <w:t>As a separate matter, as of end July 2021, there were approximately 300 non-US service providers in the FCC Robocall Mitigation Database (RMD).</w:t>
      </w:r>
    </w:p>
    <w:p w14:paraId="764A435A" w14:textId="77777777" w:rsidR="00166992" w:rsidRDefault="00166992" w:rsidP="00D30868">
      <w:pPr>
        <w:keepNext/>
        <w:rPr>
          <w:i/>
        </w:rPr>
      </w:pPr>
      <w:r>
        <w:rPr>
          <w:i/>
        </w:rPr>
        <w:lastRenderedPageBreak/>
        <w:t>Q: In relation to pages 6 and 7 of A2, is it correct to conclude that, without a certificate in the STI-CR, it will be very difficult for a service provider to do business?</w:t>
      </w:r>
    </w:p>
    <w:p w14:paraId="1A06B8C7" w14:textId="77777777" w:rsidR="00166992" w:rsidRDefault="00166992" w:rsidP="00166992">
      <w:r>
        <w:t>Yes, once SHAKEN is mandated in a country, depending on the scope of the mandate, having a certificate will become an essential condition for doing business as a voice service provider. In the US, the FCC mandated that IP-interconnected service providers deploy STIR/SHAKEN by 30 June 2021; however, smaller service providers and those without IP interconnection have additional time to comply with the mandate.</w:t>
      </w:r>
    </w:p>
    <w:p w14:paraId="0EEB5F1F" w14:textId="77777777" w:rsidR="00166992" w:rsidRPr="00051146" w:rsidRDefault="00166992" w:rsidP="00166992">
      <w:r>
        <w:t>So the STI-PA as the Trust Authority may</w:t>
      </w:r>
      <w:r w:rsidRPr="00267F36">
        <w:t xml:space="preserve"> </w:t>
      </w:r>
      <w:r>
        <w:t xml:space="preserve">have </w:t>
      </w:r>
      <w:r w:rsidRPr="00267F36">
        <w:t>(depending on the policy that's applied on the end device/network)</w:t>
      </w:r>
      <w:r>
        <w:t>, through the approval of voice service providers and their STI-CAs, substantial</w:t>
      </w:r>
      <w:r w:rsidRPr="00267F36">
        <w:t xml:space="preserve"> </w:t>
      </w:r>
      <w:r>
        <w:t>‘</w:t>
      </w:r>
      <w:r w:rsidRPr="00267F36">
        <w:t xml:space="preserve">power' in terms of what calls </w:t>
      </w:r>
      <w:r>
        <w:t>can be</w:t>
      </w:r>
      <w:r w:rsidRPr="00267F36">
        <w:t xml:space="preserve"> </w:t>
      </w:r>
      <w:r>
        <w:t>authenticated</w:t>
      </w:r>
      <w:r w:rsidRPr="00267F36">
        <w:t>.</w:t>
      </w:r>
    </w:p>
    <w:p w14:paraId="76ACDDE8" w14:textId="77777777" w:rsidR="00166992" w:rsidRDefault="00166992" w:rsidP="00166992">
      <w:pPr>
        <w:rPr>
          <w:i/>
        </w:rPr>
      </w:pPr>
      <w:r>
        <w:rPr>
          <w:i/>
        </w:rPr>
        <w:t>Q. What happens if a CPN is not authenticated?</w:t>
      </w:r>
    </w:p>
    <w:p w14:paraId="60CA0F94" w14:textId="77777777" w:rsidR="00166992" w:rsidRDefault="00166992" w:rsidP="00166992">
      <w:r>
        <w:t xml:space="preserve">That is a national matter. In the US, the call should not be transmitted to the end-user if the terminating or intermediate service provider </w:t>
      </w:r>
      <w:r w:rsidRPr="00267F36">
        <w:t>cannot recognize the originating</w:t>
      </w:r>
      <w:r>
        <w:t xml:space="preserve"> service provider </w:t>
      </w:r>
      <w:r w:rsidRPr="00267F36">
        <w:t xml:space="preserve">in the FCC </w:t>
      </w:r>
      <w:r>
        <w:t>database and the CPN is a US number. T</w:t>
      </w:r>
      <w:r w:rsidRPr="002209E2">
        <w:t xml:space="preserve">he blocking is </w:t>
      </w:r>
      <w:r>
        <w:t xml:space="preserve">based on </w:t>
      </w:r>
      <w:r w:rsidRPr="002209E2">
        <w:t xml:space="preserve">not recognizing the </w:t>
      </w:r>
      <w:r>
        <w:t xml:space="preserve">service </w:t>
      </w:r>
      <w:r w:rsidRPr="002209E2">
        <w:t xml:space="preserve">provider in the </w:t>
      </w:r>
      <w:r>
        <w:t>FCC database. Lack of call authentication itself is not a reason to block a call; however, this mechanism has the benefit of clearly identifying the originating service provider in order to perform the verification in the FCC RMD.</w:t>
      </w:r>
    </w:p>
    <w:p w14:paraId="42C49C2C" w14:textId="77777777" w:rsidR="00166992" w:rsidRDefault="00166992" w:rsidP="00166992">
      <w:r>
        <w:t xml:space="preserve">How to present the </w:t>
      </w:r>
      <w:r w:rsidRPr="002209E2">
        <w:t xml:space="preserve">call authentication </w:t>
      </w:r>
      <w:r>
        <w:t xml:space="preserve">to end-users on their </w:t>
      </w:r>
      <w:r w:rsidRPr="002209E2">
        <w:t xml:space="preserve">phones is up to each </w:t>
      </w:r>
      <w:r>
        <w:t xml:space="preserve">terminating service </w:t>
      </w:r>
      <w:r w:rsidRPr="002209E2">
        <w:t>provider but the authentication is used in call analytics regardless</w:t>
      </w:r>
      <w:r>
        <w:t>.</w:t>
      </w:r>
    </w:p>
    <w:p w14:paraId="0BA8240C" w14:textId="77777777" w:rsidR="00166992" w:rsidRPr="00753D30" w:rsidRDefault="00166992" w:rsidP="00166992">
      <w:pPr>
        <w:rPr>
          <w:i/>
        </w:rPr>
      </w:pPr>
      <w:r w:rsidRPr="00753D30">
        <w:rPr>
          <w:i/>
        </w:rPr>
        <w:t>Q: Might there be some unforeseen consequences arising from the US implementation of STIR/SHAKEN?</w:t>
      </w:r>
    </w:p>
    <w:p w14:paraId="4C7B8E97" w14:textId="77777777" w:rsidR="00166992" w:rsidRPr="00051146" w:rsidRDefault="00166992" w:rsidP="00166992">
      <w:r>
        <w:t xml:space="preserve">Individuals with US +1 numbers who are roaming outside Canada might find that their calls to the US are not terminated if the US service provider cannot verify the originating service provider is in the FCC RMD. Companies that use a US +1 number for a call </w:t>
      </w:r>
      <w:proofErr w:type="spellStart"/>
      <w:r>
        <w:t>center</w:t>
      </w:r>
      <w:proofErr w:type="spellEnd"/>
      <w:r>
        <w:t xml:space="preserve"> that is physically outside the US and Canada might find that the calls from the call </w:t>
      </w:r>
      <w:proofErr w:type="spellStart"/>
      <w:r>
        <w:t>center</w:t>
      </w:r>
      <w:proofErr w:type="spellEnd"/>
      <w:r>
        <w:t xml:space="preserve"> to the US are not terminated for similar reasons.</w:t>
      </w:r>
    </w:p>
    <w:p w14:paraId="3B1A1378" w14:textId="77777777" w:rsidR="00166992" w:rsidRPr="00051146" w:rsidRDefault="00166992" w:rsidP="00166992">
      <w:pPr>
        <w:keepNext/>
        <w:rPr>
          <w:i/>
        </w:rPr>
      </w:pPr>
      <w:r w:rsidRPr="00051146">
        <w:rPr>
          <w:i/>
        </w:rPr>
        <w:t>Q: What are the legal obligations of service providers in Canada as of 30 November?</w:t>
      </w:r>
    </w:p>
    <w:p w14:paraId="7269A98C" w14:textId="77777777" w:rsidR="00166992" w:rsidRPr="00403A1A" w:rsidRDefault="00166992" w:rsidP="00166992">
      <w:pPr>
        <w:pStyle w:val="Default"/>
      </w:pPr>
      <w:r>
        <w:t xml:space="preserve">Canadian service providers must comply with CRTC </w:t>
      </w:r>
      <w:r>
        <w:rPr>
          <w:sz w:val="23"/>
          <w:szCs w:val="23"/>
        </w:rPr>
        <w:t xml:space="preserve">Compliance and Enforcement and Telecom Decision 2018-32 (CETD 2018-32), which requires that authentication and verification of caller ID information for Internet Protocol (IP)-based voice calls should be implemented by Canadian telecommunications service providers (TSPs) no later than 30 November 2021, in order to empower Canadians to better protect themselves against nuisance calls. </w:t>
      </w:r>
    </w:p>
    <w:p w14:paraId="5A9A6096" w14:textId="77777777" w:rsidR="00166992" w:rsidRDefault="00166992" w:rsidP="00166992">
      <w:pPr>
        <w:keepNext/>
        <w:rPr>
          <w:i/>
        </w:rPr>
      </w:pPr>
      <w:r>
        <w:rPr>
          <w:i/>
        </w:rPr>
        <w:t>Q: In relation to pages 8-10 of A2, should various national SHAKEN implementations be interoperable?</w:t>
      </w:r>
    </w:p>
    <w:p w14:paraId="6F7836BA" w14:textId="77777777" w:rsidR="00166992" w:rsidRDefault="00166992" w:rsidP="00166992">
      <w:r>
        <w:t>It is clearly desirable for SHAKEN implementations to be interoperable, so that the authenticity of a CPN can be certified for international calls, including roaming calls.</w:t>
      </w:r>
    </w:p>
    <w:p w14:paraId="71D86E69" w14:textId="77777777" w:rsidR="00166992" w:rsidRDefault="00166992" w:rsidP="00166992">
      <w:pPr>
        <w:keepNext/>
      </w:pPr>
      <w:r>
        <w:t>Interoperability can be achieved in several ways:</w:t>
      </w:r>
    </w:p>
    <w:p w14:paraId="1710A144" w14:textId="77777777" w:rsidR="00166992" w:rsidRDefault="00166992" w:rsidP="00166992">
      <w:pPr>
        <w:pStyle w:val="ListParagraph"/>
        <w:numPr>
          <w:ilvl w:val="0"/>
          <w:numId w:val="11"/>
        </w:numPr>
      </w:pPr>
      <w:r>
        <w:t xml:space="preserve">Bilateral exchange of information, e.g. via </w:t>
      </w:r>
      <w:r w:rsidRPr="00085EBD">
        <w:t>ATIS-1000087</w:t>
      </w:r>
      <w:r>
        <w:t xml:space="preserve"> (page 9 of A2). This is implemented by the STI-PA </w:t>
      </w:r>
      <w:r w:rsidRPr="002209E2">
        <w:t xml:space="preserve">of each </w:t>
      </w:r>
      <w:r>
        <w:t>country/</w:t>
      </w:r>
      <w:r w:rsidRPr="002209E2">
        <w:t>community exchanging their trust list</w:t>
      </w:r>
      <w:r>
        <w:t>, s</w:t>
      </w:r>
      <w:r w:rsidRPr="002209E2">
        <w:t xml:space="preserve">o all </w:t>
      </w:r>
      <w:r>
        <w:t>service providers</w:t>
      </w:r>
      <w:r w:rsidRPr="002209E2">
        <w:t xml:space="preserve"> are interconnected by the </w:t>
      </w:r>
      <w:r>
        <w:t>STI-PAs. This is currently being implemented between Canada and the USA. It is feasible for up to about 10-12 countries. If more countries implement STIR/SHAKEN, alternatives 2 and 3 below should be considered.</w:t>
      </w:r>
    </w:p>
    <w:p w14:paraId="74076F90" w14:textId="77777777" w:rsidR="00166992" w:rsidRDefault="00166992" w:rsidP="00166992">
      <w:pPr>
        <w:pStyle w:val="ListParagraph"/>
        <w:numPr>
          <w:ilvl w:val="0"/>
          <w:numId w:val="11"/>
        </w:numPr>
      </w:pPr>
      <w:r>
        <w:t xml:space="preserve">A central repository. IETF document </w:t>
      </w:r>
      <w:hyperlink r:id="rId33" w:history="1">
        <w:r w:rsidRPr="00085EBD">
          <w:rPr>
            <w:rStyle w:val="Hyperlink"/>
            <w:rFonts w:ascii="Times New Roman" w:hAnsi="Times New Roman"/>
          </w:rPr>
          <w:t>draft-burger-stir-iana-cert-01</w:t>
        </w:r>
      </w:hyperlink>
      <w:r w:rsidR="00946B2A">
        <w:rPr>
          <w:rStyle w:val="FootnoteReference"/>
        </w:rPr>
        <w:footnoteReference w:id="1"/>
      </w:r>
      <w:r w:rsidR="00946B2A">
        <w:t xml:space="preserve"> (expired, see next question below)</w:t>
      </w:r>
      <w:r>
        <w:t xml:space="preserve"> proposes that IANA could implement this (page 10 of A2). The central </w:t>
      </w:r>
      <w:r>
        <w:lastRenderedPageBreak/>
        <w:t>repository would store routes to all SHAKEN root certificates, so it would, in effect, be a routing table to find the root certificates.</w:t>
      </w:r>
    </w:p>
    <w:p w14:paraId="5C4FDA8D" w14:textId="77777777" w:rsidR="00166992" w:rsidRPr="00753D30" w:rsidRDefault="00166992" w:rsidP="004055D9">
      <w:pPr>
        <w:pStyle w:val="ListParagraph"/>
        <w:numPr>
          <w:ilvl w:val="0"/>
          <w:numId w:val="11"/>
        </w:numPr>
      </w:pPr>
      <w:r>
        <w:t>A decentralized repository, along the lines of the Internet Domain Name System. Some sort of central “root” or list of the repositories would be required.</w:t>
      </w:r>
      <w:r w:rsidR="000C5AC8">
        <w:t xml:space="preserve"> The difference with respect to</w:t>
      </w:r>
      <w:r w:rsidR="004055D9">
        <w:t> </w:t>
      </w:r>
      <w:r w:rsidR="000C5AC8">
        <w:t xml:space="preserve">2 above is that the central root would merely be a list of the national authority responsible for the national repository of certificates, whereas in 2 the </w:t>
      </w:r>
      <w:r w:rsidR="004055D9">
        <w:t xml:space="preserve">repository contains the public key of the authorized STIR trust anchor that signs the certificates authorized to sign STIR </w:t>
      </w:r>
      <w:proofErr w:type="spellStart"/>
      <w:r w:rsidR="004055D9">
        <w:t>signaling</w:t>
      </w:r>
      <w:proofErr w:type="spellEnd"/>
      <w:r w:rsidR="004055D9">
        <w:t xml:space="preserve"> in the given country.</w:t>
      </w:r>
    </w:p>
    <w:p w14:paraId="7E803B25" w14:textId="77777777" w:rsidR="00166992" w:rsidRPr="00753D30" w:rsidRDefault="00166992" w:rsidP="00946B2A">
      <w:pPr>
        <w:keepNext/>
        <w:rPr>
          <w:i/>
        </w:rPr>
      </w:pPr>
      <w:r w:rsidRPr="00753D30">
        <w:rPr>
          <w:i/>
        </w:rPr>
        <w:t xml:space="preserve">Q: What is the status of </w:t>
      </w:r>
      <w:r>
        <w:rPr>
          <w:i/>
        </w:rPr>
        <w:t xml:space="preserve">IETF document </w:t>
      </w:r>
      <w:r w:rsidRPr="00085EBD">
        <w:rPr>
          <w:i/>
        </w:rPr>
        <w:t>draft-burger-stir-iana-cert-01</w:t>
      </w:r>
      <w:r w:rsidRPr="00753D30">
        <w:rPr>
          <w:i/>
        </w:rPr>
        <w:t>?</w:t>
      </w:r>
    </w:p>
    <w:p w14:paraId="1869F82D" w14:textId="77777777" w:rsidR="00166992" w:rsidRDefault="00166992" w:rsidP="00166992">
      <w:r>
        <w:t>The document has expired. It, or a new version, could be reactivated at any time. There is a STIR email reflector where discussions are archived and that can be subscribed to for future updates at:</w:t>
      </w:r>
    </w:p>
    <w:p w14:paraId="34628208" w14:textId="77777777" w:rsidR="00166992" w:rsidRDefault="00166992" w:rsidP="00166992">
      <w:r>
        <w:t xml:space="preserve">  </w:t>
      </w:r>
      <w:hyperlink r:id="rId34" w:history="1">
        <w:r w:rsidRPr="00403A1A">
          <w:rPr>
            <w:rStyle w:val="Hyperlink"/>
            <w:rFonts w:ascii="Times New Roman" w:hAnsi="Times New Roman"/>
          </w:rPr>
          <w:t>https://www.ietf.org/mailman/listinfo/stir</w:t>
        </w:r>
      </w:hyperlink>
      <w:r>
        <w:t xml:space="preserve">. </w:t>
      </w:r>
    </w:p>
    <w:p w14:paraId="422342C6" w14:textId="77777777" w:rsidR="00166992" w:rsidRDefault="00166992" w:rsidP="00166992">
      <w:r>
        <w:t>Status of IETF documents can be found at:</w:t>
      </w:r>
    </w:p>
    <w:p w14:paraId="5DC585E9" w14:textId="77777777" w:rsidR="00166992" w:rsidRDefault="00166992" w:rsidP="00166992">
      <w:r>
        <w:t xml:space="preserve">   </w:t>
      </w:r>
      <w:hyperlink r:id="rId35" w:history="1">
        <w:r w:rsidRPr="00FC7825">
          <w:rPr>
            <w:rStyle w:val="Hyperlink"/>
            <w:rFonts w:ascii="Times New Roman" w:hAnsi="Times New Roman"/>
          </w:rPr>
          <w:t>https://datatracker.ietf.org/wg/stir/documents/</w:t>
        </w:r>
      </w:hyperlink>
      <w:r>
        <w:t xml:space="preserve"> </w:t>
      </w:r>
    </w:p>
    <w:p w14:paraId="7DAF2FA1" w14:textId="77777777" w:rsidR="00166992" w:rsidRDefault="00166992" w:rsidP="00166992">
      <w:pPr>
        <w:rPr>
          <w:i/>
        </w:rPr>
      </w:pPr>
      <w:r>
        <w:rPr>
          <w:i/>
        </w:rPr>
        <w:t>Q: Is STIR/SHAKEN the only way to authenticate CPN?</w:t>
      </w:r>
    </w:p>
    <w:p w14:paraId="44C33A96" w14:textId="77777777" w:rsidR="00166992" w:rsidRDefault="00166992" w:rsidP="00166992">
      <w:r>
        <w:t xml:space="preserve">At present, it is the only complete, published, formally approved scheme. Other schemes (e.g. using blockchain) are possible; such schemes are not mutually exclusive with the use of STIR/SHAKEN. </w:t>
      </w:r>
    </w:p>
    <w:p w14:paraId="10AB5327" w14:textId="77777777" w:rsidR="00166992" w:rsidRDefault="00166992" w:rsidP="00166992">
      <w:r>
        <w:t>It is the understanding of the United States that blockchain could be implemented as a call authentication method in a jurisdiction but that the coding/decoding and transmission of call authentication information from the originating to terminating provider could be implemented via STIR/SHAKEN.</w:t>
      </w:r>
    </w:p>
    <w:p w14:paraId="17A1BDA9" w14:textId="77777777" w:rsidR="00166992" w:rsidRDefault="00166992" w:rsidP="00166992">
      <w:r>
        <w:t>An ETSI working group has been created to look into various call authentication possibilities.</w:t>
      </w:r>
    </w:p>
    <w:p w14:paraId="32F5C29A" w14:textId="77777777" w:rsidR="00166992" w:rsidRDefault="00166992" w:rsidP="00166992">
      <w:r>
        <w:t>At present, it is not clear how many countries will implement STIR/SHAKEN, however it is not clear what, if any, alternatives there are.</w:t>
      </w:r>
    </w:p>
    <w:p w14:paraId="19376F5B" w14:textId="77777777" w:rsidR="00166992" w:rsidRDefault="00166992" w:rsidP="00166992">
      <w:r>
        <w:t>W</w:t>
      </w:r>
      <w:r w:rsidRPr="00267F36">
        <w:t xml:space="preserve">hatever a </w:t>
      </w:r>
      <w:r>
        <w:t>country/community</w:t>
      </w:r>
      <w:r w:rsidRPr="00267F36">
        <w:t xml:space="preserve"> decides they </w:t>
      </w:r>
      <w:r>
        <w:t xml:space="preserve">will </w:t>
      </w:r>
      <w:r w:rsidRPr="00267F36">
        <w:t>use for call authentication</w:t>
      </w:r>
      <w:r>
        <w:t>,</w:t>
      </w:r>
      <w:r w:rsidRPr="00267F36">
        <w:t xml:space="preserve"> it can still be interoperable with </w:t>
      </w:r>
      <w:r>
        <w:t>SHAKEN</w:t>
      </w:r>
      <w:r w:rsidRPr="00267F36">
        <w:t xml:space="preserve"> </w:t>
      </w:r>
      <w:r>
        <w:t xml:space="preserve">using appropriate governance and technology </w:t>
      </w:r>
      <w:r w:rsidRPr="00267F36">
        <w:t>for international calls</w:t>
      </w:r>
      <w:r>
        <w:t xml:space="preserve">. From a governance perspective, call authentication regimes would confer with each other to ensure a mutually acceptable trust model for eligibility of who could authenticate calls was in place, with policies to enforce this eligibility. </w:t>
      </w:r>
    </w:p>
    <w:p w14:paraId="7EB7AEA0" w14:textId="77777777" w:rsidR="00166992" w:rsidRDefault="00166992" w:rsidP="00166992">
      <w:r>
        <w:t xml:space="preserve">Technical interoperability requires that the claims being attested to by originating service providers are both retrievable and recognizable by terminating service providers; plus, keying material (e.g., the public certificates) must be exchanged in order to allow the digital signatures to be deciphered successfully by the other party. </w:t>
      </w:r>
    </w:p>
    <w:p w14:paraId="67B335A5" w14:textId="77777777" w:rsidR="00166992" w:rsidRDefault="00166992" w:rsidP="00166992">
      <w:r>
        <w:t>Again, some sort of repository (centralized or decentralized) might be useful if a large number of countries implement some sort of authentication, since bilateral exchanges of information might become impractical.</w:t>
      </w:r>
    </w:p>
    <w:p w14:paraId="611DEF27" w14:textId="77777777" w:rsidR="00987ACD" w:rsidRPr="00863724" w:rsidRDefault="00987ACD" w:rsidP="00987ACD">
      <w:pPr>
        <w:rPr>
          <w:i/>
        </w:rPr>
      </w:pPr>
      <w:r w:rsidRPr="00863724">
        <w:rPr>
          <w:i/>
        </w:rPr>
        <w:t>Q: Does STIR/SHAKEN work with H.32</w:t>
      </w:r>
      <w:r w:rsidR="000C5AC8">
        <w:rPr>
          <w:i/>
        </w:rPr>
        <w:t>3</w:t>
      </w:r>
      <w:r w:rsidRPr="00863724">
        <w:rPr>
          <w:i/>
        </w:rPr>
        <w:t xml:space="preserve"> and/or ISDN?</w:t>
      </w:r>
    </w:p>
    <w:p w14:paraId="546CA0CE" w14:textId="77777777" w:rsidR="00166992" w:rsidRPr="00863724" w:rsidRDefault="00987ACD" w:rsidP="00166992">
      <w:r w:rsidRPr="00863724">
        <w:t>No, at present if H.</w:t>
      </w:r>
      <w:r w:rsidR="000C5AC8">
        <w:t>3</w:t>
      </w:r>
      <w:r w:rsidRPr="00863724">
        <w:t>2</w:t>
      </w:r>
      <w:r w:rsidR="000C5AC8">
        <w:t>3</w:t>
      </w:r>
      <w:r w:rsidRPr="00863724">
        <w:t xml:space="preserve"> or ISDN signalling are used, STIR/SHAKEN cannot be used. STIR/SHAKEN has been designed for the SIP protocol. </w:t>
      </w:r>
      <w:r w:rsidR="00561D9A" w:rsidRPr="00863724">
        <w:t xml:space="preserve">The IETF and the joint taskforce of ATIS and the SIP Forum have developed </w:t>
      </w:r>
      <w:r w:rsidRPr="00863724">
        <w:t xml:space="preserve">an “out of </w:t>
      </w:r>
      <w:r w:rsidR="00561D9A" w:rsidRPr="00863724">
        <w:t>band</w:t>
      </w:r>
      <w:r w:rsidRPr="00863724">
        <w:t>” version of STIR/SHAKEN that could be used for protocols other than SIP.</w:t>
      </w:r>
      <w:r w:rsidR="00561D9A" w:rsidRPr="00863724">
        <w:t xml:space="preserve"> This standard is currently going through the letter ballot approval phase at ATIS.</w:t>
      </w:r>
    </w:p>
    <w:p w14:paraId="6661DF6B" w14:textId="77777777" w:rsidR="00A72589" w:rsidRPr="00863724" w:rsidRDefault="00A72589" w:rsidP="005C3FF7">
      <w:pPr>
        <w:keepNext/>
        <w:rPr>
          <w:i/>
        </w:rPr>
      </w:pPr>
      <w:r w:rsidRPr="00863724">
        <w:rPr>
          <w:i/>
        </w:rPr>
        <w:lastRenderedPageBreak/>
        <w:t>Q: What is the impact of STIR/SHAKEN on accessibility, in particular relay services?</w:t>
      </w:r>
    </w:p>
    <w:p w14:paraId="53C4EAE1" w14:textId="77777777" w:rsidR="00987ACD" w:rsidRPr="00863724" w:rsidRDefault="00A72589" w:rsidP="00166992">
      <w:r w:rsidRPr="00863724">
        <w:t xml:space="preserve">In principle, relay services will not be affected, because lack of STIR/SHAKEN authentication is not sufficient, on its own, to result in calls being blocked: blocked is based on volumetric data that identifies illegitimate calls; </w:t>
      </w:r>
      <w:r w:rsidR="00561D9A" w:rsidRPr="00863724">
        <w:t xml:space="preserve">if </w:t>
      </w:r>
      <w:r w:rsidRPr="00863724">
        <w:t>the volume of relay service calls is low, they should not be flagged as illegitimate.</w:t>
      </w:r>
      <w:r w:rsidR="00561D9A" w:rsidRPr="00863724">
        <w:t xml:space="preserve"> With respect to call authentication, network operators can fully authenticate calls for those video relay providers </w:t>
      </w:r>
      <w:r w:rsidR="00AC1194" w:rsidRPr="00863724">
        <w:t>where</w:t>
      </w:r>
      <w:r w:rsidR="00561D9A" w:rsidRPr="00863724">
        <w:t xml:space="preserve"> they have a trusted relationship. </w:t>
      </w:r>
      <w:r w:rsidR="00AC1194" w:rsidRPr="00863724">
        <w:t>Video relay calls entering the PSTN amidst aggregate wholesale traffic are unlikely to have this trust relationship and those calls may remain unauthenticated.</w:t>
      </w:r>
    </w:p>
    <w:p w14:paraId="44739FDE" w14:textId="77777777" w:rsidR="00FA4ADF" w:rsidRPr="00863724" w:rsidRDefault="00FA4ADF" w:rsidP="00FA4ADF">
      <w:pPr>
        <w:rPr>
          <w:i/>
        </w:rPr>
      </w:pPr>
      <w:r w:rsidRPr="00863724">
        <w:rPr>
          <w:i/>
        </w:rPr>
        <w:t>Q: What, if any, follow-up actions should be taken by Study Group 2?</w:t>
      </w:r>
    </w:p>
    <w:p w14:paraId="22C8D13B" w14:textId="77777777" w:rsidR="00987ACD" w:rsidRDefault="00FA4ADF" w:rsidP="00166992">
      <w:r w:rsidRPr="00863724">
        <w:t>Any future work would be based on contributions from the membership. Some of the questions raised in this respect are set forth in</w:t>
      </w:r>
      <w:r w:rsidR="00D30868">
        <w:t xml:space="preserve"> a separate TD (</w:t>
      </w:r>
      <w:hyperlink r:id="rId36" w:history="1">
        <w:r w:rsidR="005C3FF7" w:rsidRPr="00EC6EF2">
          <w:rPr>
            <w:rStyle w:val="Hyperlink"/>
            <w:rFonts w:ascii="Times New Roman" w:hAnsi="Times New Roman"/>
          </w:rPr>
          <w:t>Q1/2-TD</w:t>
        </w:r>
        <w:r w:rsidR="00EC6EF2" w:rsidRPr="00EC6EF2">
          <w:rPr>
            <w:rStyle w:val="Hyperlink"/>
            <w:rFonts w:ascii="Times New Roman" w:hAnsi="Times New Roman"/>
          </w:rPr>
          <w:t>4</w:t>
        </w:r>
        <w:r w:rsidR="005C3FF7" w:rsidRPr="00EC6EF2">
          <w:rPr>
            <w:rStyle w:val="Hyperlink"/>
            <w:rFonts w:ascii="Times New Roman" w:hAnsi="Times New Roman"/>
          </w:rPr>
          <w:t xml:space="preserve"> (210</w:t>
        </w:r>
        <w:r w:rsidR="00EC6EF2" w:rsidRPr="00EC6EF2">
          <w:rPr>
            <w:rStyle w:val="Hyperlink"/>
            <w:rFonts w:ascii="Times New Roman" w:hAnsi="Times New Roman"/>
          </w:rPr>
          <w:t>906</w:t>
        </w:r>
        <w:r w:rsidR="005C3FF7" w:rsidRPr="00EC6EF2">
          <w:rPr>
            <w:rStyle w:val="Hyperlink"/>
            <w:rFonts w:ascii="Times New Roman" w:hAnsi="Times New Roman"/>
          </w:rPr>
          <w:t>)</w:t>
        </w:r>
      </w:hyperlink>
      <w:r w:rsidR="00D30868">
        <w:t>)</w:t>
      </w:r>
      <w:r w:rsidRPr="00863724">
        <w:t>.</w:t>
      </w:r>
    </w:p>
    <w:p w14:paraId="0D0F8626" w14:textId="77777777" w:rsidR="00E361CF" w:rsidRDefault="00E361CF" w:rsidP="00166992"/>
    <w:p w14:paraId="279A1EBF" w14:textId="77777777" w:rsidR="00E361CF" w:rsidRDefault="00E361CF" w:rsidP="00166992"/>
    <w:p w14:paraId="5E9A4F0A" w14:textId="77777777" w:rsidR="00A72589" w:rsidRPr="001B0CDC" w:rsidRDefault="00A72589" w:rsidP="00A72589">
      <w:pPr>
        <w:jc w:val="center"/>
        <w:rPr>
          <w:b/>
        </w:rPr>
      </w:pPr>
      <w:r w:rsidRPr="001B0CDC">
        <w:rPr>
          <w:b/>
        </w:rPr>
        <w:t xml:space="preserve">Annex </w:t>
      </w:r>
      <w:r>
        <w:rPr>
          <w:b/>
        </w:rPr>
        <w:t>1</w:t>
      </w:r>
      <w:r w:rsidRPr="001B0CDC">
        <w:rPr>
          <w:b/>
        </w:rPr>
        <w:t xml:space="preserve">: </w:t>
      </w:r>
      <w:r>
        <w:rPr>
          <w:b/>
        </w:rPr>
        <w:t>Presentation titled “</w:t>
      </w:r>
      <w:r w:rsidRPr="00A72589">
        <w:rPr>
          <w:b/>
        </w:rPr>
        <w:t>Global Adaptation of SHAKEN and STIR</w:t>
      </w:r>
      <w:r w:rsidR="003C6B54">
        <w:rPr>
          <w:b/>
        </w:rPr>
        <w:t>”</w:t>
      </w:r>
    </w:p>
    <w:p w14:paraId="60D721AD" w14:textId="77777777" w:rsidR="00A72589" w:rsidRDefault="00A72589">
      <w:pPr>
        <w:spacing w:before="0" w:after="160" w:line="259" w:lineRule="auto"/>
      </w:pPr>
    </w:p>
    <w:p w14:paraId="3833CB08" w14:textId="77777777" w:rsidR="003C6B54" w:rsidRDefault="003C6B54">
      <w:pPr>
        <w:spacing w:before="0" w:after="160" w:line="259" w:lineRule="auto"/>
      </w:pPr>
      <w:r>
        <w:t>Attached as a separate file</w:t>
      </w:r>
    </w:p>
    <w:p w14:paraId="3600BBF0" w14:textId="77777777" w:rsidR="00A72589" w:rsidRDefault="00A72589">
      <w:pPr>
        <w:spacing w:before="0" w:after="160" w:line="259" w:lineRule="auto"/>
        <w:rPr>
          <w:b/>
        </w:rPr>
      </w:pPr>
      <w:r>
        <w:rPr>
          <w:b/>
        </w:rPr>
        <w:br w:type="page"/>
      </w:r>
    </w:p>
    <w:p w14:paraId="5536AB58" w14:textId="77777777" w:rsidR="00166992" w:rsidRPr="001B0CDC" w:rsidRDefault="00166992" w:rsidP="00166992">
      <w:pPr>
        <w:jc w:val="center"/>
        <w:rPr>
          <w:b/>
        </w:rPr>
      </w:pPr>
      <w:r w:rsidRPr="001B0CDC">
        <w:rPr>
          <w:b/>
        </w:rPr>
        <w:lastRenderedPageBreak/>
        <w:t xml:space="preserve">Annex </w:t>
      </w:r>
      <w:r w:rsidR="00A72589">
        <w:rPr>
          <w:b/>
        </w:rPr>
        <w:t>2</w:t>
      </w:r>
      <w:r w:rsidRPr="001B0CDC">
        <w:rPr>
          <w:b/>
        </w:rPr>
        <w:t xml:space="preserve">: Chat of the </w:t>
      </w:r>
      <w:r w:rsidR="00A72589">
        <w:rPr>
          <w:b/>
        </w:rPr>
        <w:t xml:space="preserve">28 July </w:t>
      </w:r>
      <w:r w:rsidRPr="001B0CDC">
        <w:rPr>
          <w:b/>
        </w:rPr>
        <w:t>meeting</w:t>
      </w:r>
    </w:p>
    <w:p w14:paraId="2D5841E9" w14:textId="77777777" w:rsidR="00166992" w:rsidRDefault="00166992" w:rsidP="00166992">
      <w:r>
        <w:t>[12:52] Welcome to Q1/2 ad hoc on STIR/</w:t>
      </w:r>
      <w:proofErr w:type="spellStart"/>
      <w:proofErr w:type="gramStart"/>
      <w:r>
        <w:t>SHAKEN!For</w:t>
      </w:r>
      <w:proofErr w:type="spellEnd"/>
      <w:proofErr w:type="gramEnd"/>
      <w:r>
        <w:t xml:space="preserve"> help please contact  TSB E-meeting team!.We strongly advise you to use Chrome or Firefox browser for remote sessions in order to have all functionalities working.</w:t>
      </w:r>
    </w:p>
    <w:p w14:paraId="2DE5538C" w14:textId="77777777" w:rsidR="00166992" w:rsidRDefault="00166992" w:rsidP="00166992">
      <w:r>
        <w:t>[12:53] Clark Robert [Switzerland/UN SYSTEM/International Telecommunication Union]: Good morning, good afternoon, good evening all.</w:t>
      </w:r>
    </w:p>
    <w:p w14:paraId="51C2FBC6" w14:textId="77777777" w:rsidR="00166992" w:rsidRDefault="00166992" w:rsidP="00166992">
      <w:r>
        <w:t>[13:02] Hill Richard [United Kingdom/ASSOCIATE/VisionNG]: We will start shortly, we are waiting for Chris Drake</w:t>
      </w:r>
    </w:p>
    <w:p w14:paraId="4041B392" w14:textId="77777777" w:rsidR="00166992" w:rsidRDefault="00166992" w:rsidP="00166992">
      <w:r>
        <w:t xml:space="preserve">[13:03] </w:t>
      </w:r>
      <w:proofErr w:type="spellStart"/>
      <w:r>
        <w:t>Fouquart</w:t>
      </w:r>
      <w:proofErr w:type="spellEnd"/>
      <w:r>
        <w:t xml:space="preserve"> Philippe [France/ROA/Orange]: Hi everyone</w:t>
      </w:r>
    </w:p>
    <w:p w14:paraId="3392BD4F" w14:textId="77777777" w:rsidR="00166992" w:rsidRDefault="00166992" w:rsidP="00166992">
      <w:r>
        <w:t>[13:06] Cherkesov Dmitry [Russian Federation//Radio Research and Development Institute (NIIR) Satellite Communications]: :))))</w:t>
      </w:r>
    </w:p>
    <w:p w14:paraId="1F754E4D" w14:textId="77777777" w:rsidR="00166992" w:rsidRDefault="00166992" w:rsidP="00166992">
      <w:r>
        <w:t xml:space="preserve">[13:09] </w:t>
      </w:r>
      <w:proofErr w:type="spellStart"/>
      <w:r>
        <w:t>Fouquart</w:t>
      </w:r>
      <w:proofErr w:type="spellEnd"/>
      <w:r>
        <w:t xml:space="preserve"> Philippe [France/ROA/Orange]: apologies for stating the obvious: status of the STIR WG are here: https://datatracker.ietf.org/wg/stir/documents/</w:t>
      </w:r>
    </w:p>
    <w:p w14:paraId="7249A833" w14:textId="77777777" w:rsidR="00166992" w:rsidRDefault="00166992" w:rsidP="00166992">
      <w:r>
        <w:t>[13:11] Cherkesov Dmitry [Russian Federation//Radio Research and Development Institute (NIIR) Satellite Communications]: 2020?</w:t>
      </w:r>
    </w:p>
    <w:p w14:paraId="0EC6B0A1" w14:textId="77777777" w:rsidR="00166992" w:rsidRDefault="00166992" w:rsidP="00166992">
      <w:r>
        <w:t>[13:11] Cherkesov Dmitry [Russian Federation//Radio Research and Development Institute (NIIR) Satellite Communications]: Nov 2021?</w:t>
      </w:r>
    </w:p>
    <w:p w14:paraId="7772CCF4" w14:textId="77777777" w:rsidR="00166992" w:rsidRDefault="00166992" w:rsidP="00166992">
      <w:r>
        <w:t>[13:12] Retka Mary [United States/OTHER ENTITY/</w:t>
      </w:r>
      <w:proofErr w:type="spellStart"/>
      <w:r>
        <w:t>SomosGov</w:t>
      </w:r>
      <w:proofErr w:type="spellEnd"/>
      <w:r>
        <w:t xml:space="preserve"> Inc.]: NANC means North American Numbering Council</w:t>
      </w:r>
    </w:p>
    <w:p w14:paraId="0A2D9CE3" w14:textId="77777777" w:rsidR="00166992" w:rsidRDefault="00166992" w:rsidP="00166992">
      <w:r>
        <w:t>[13:14] Retka Mary [United States/OTHER ENTITY/</w:t>
      </w:r>
      <w:proofErr w:type="spellStart"/>
      <w:r>
        <w:t>SomosGov</w:t>
      </w:r>
      <w:proofErr w:type="spellEnd"/>
      <w:r>
        <w:t xml:space="preserve"> Inc.]: The Policy Administrator in Canada is Neustar</w:t>
      </w:r>
    </w:p>
    <w:p w14:paraId="12E867D7" w14:textId="77777777" w:rsidR="00166992" w:rsidRDefault="00166992" w:rsidP="00166992">
      <w:r>
        <w:t>[13:15] Cherkesov Dmitry [Russian Federation//Radio Research and Development Institute (NIIR) Satellite Communications]: please switch on recording</w:t>
      </w:r>
    </w:p>
    <w:p w14:paraId="78E45F7F" w14:textId="77777777" w:rsidR="00166992" w:rsidRDefault="00166992" w:rsidP="00166992">
      <w:r>
        <w:t>[13:15] Cherkesov Dmitry [Russian Federation//Radio Research and Development Institute (NIIR) Satellite Communications]: interesting issues here</w:t>
      </w:r>
    </w:p>
    <w:p w14:paraId="6C307469" w14:textId="77777777" w:rsidR="00166992" w:rsidRDefault="00166992" w:rsidP="00166992">
      <w:r>
        <w:t>[13:15] Dekanic Ena [United States/ADMIN/Cyber and International Communications and Information Policy (CIP)]: https://www.fcc.gov/about-fcc/advisory-committees/north-american-numbering-council/general/nanc-background</w:t>
      </w:r>
    </w:p>
    <w:p w14:paraId="19EEC1EE" w14:textId="77777777" w:rsidR="00166992" w:rsidRDefault="00166992" w:rsidP="00166992">
      <w:r>
        <w:t>[13:17] Cherkesov Dmitry [Russian Federation//Radio Research and Development Institute (NIIR) Satellite Communications]: SP - what is it?</w:t>
      </w:r>
    </w:p>
    <w:p w14:paraId="77927C95" w14:textId="77777777" w:rsidR="00166992" w:rsidRDefault="00166992" w:rsidP="00166992">
      <w:r>
        <w:t xml:space="preserve">[13:17] </w:t>
      </w:r>
      <w:proofErr w:type="spellStart"/>
      <w:r>
        <w:t>Fouquart</w:t>
      </w:r>
      <w:proofErr w:type="spellEnd"/>
      <w:r>
        <w:t xml:space="preserve"> Philippe [France/ROA/Orange]: Thanks Mary that's very helpful.</w:t>
      </w:r>
    </w:p>
    <w:p w14:paraId="49C25804" w14:textId="77777777" w:rsidR="00166992" w:rsidRDefault="00166992" w:rsidP="00166992">
      <w:r>
        <w:t>[13:17] Cherkesov Dmitry [Russian Federation//Radio Research and Development Institute (NIIR) Satellite Communications]: thanks</w:t>
      </w:r>
    </w:p>
    <w:p w14:paraId="3FB75CE8" w14:textId="77777777" w:rsidR="00166992" w:rsidRDefault="00166992" w:rsidP="00166992">
      <w:r>
        <w:t xml:space="preserve">[13:17] </w:t>
      </w:r>
      <w:proofErr w:type="spellStart"/>
      <w:r>
        <w:t>Fouquart</w:t>
      </w:r>
      <w:proofErr w:type="spellEnd"/>
      <w:r>
        <w:t xml:space="preserve"> Philippe [France/ROA/Orange]: and thanks Ena.</w:t>
      </w:r>
    </w:p>
    <w:p w14:paraId="787406BF" w14:textId="77777777" w:rsidR="00166992" w:rsidRDefault="00166992" w:rsidP="00166992">
      <w:r>
        <w:t>[13:18] Dekanic Ena [United States/ADMIN/Cyber and International Communications and Information Policy (CIP)]: https://sti-ga.atis.org/</w:t>
      </w:r>
    </w:p>
    <w:p w14:paraId="1633BEC2" w14:textId="77777777" w:rsidR="00166992" w:rsidRDefault="00166992" w:rsidP="00166992">
      <w:r>
        <w:t>[13:21] Clark Robert [Switzerland/UN SYSTEM/International Telecommunication Union]: Session is now recording.</w:t>
      </w:r>
    </w:p>
    <w:p w14:paraId="5A29C535" w14:textId="77777777" w:rsidR="00166992" w:rsidRDefault="00166992" w:rsidP="00166992">
      <w:r>
        <w:t xml:space="preserve">[13:22] </w:t>
      </w:r>
      <w:proofErr w:type="spellStart"/>
      <w:r>
        <w:t>Fouquart</w:t>
      </w:r>
      <w:proofErr w:type="spellEnd"/>
      <w:r>
        <w:t xml:space="preserve"> Philippe [France/ROA/Orange]: yes we can</w:t>
      </w:r>
    </w:p>
    <w:p w14:paraId="0F7F6CF5" w14:textId="77777777" w:rsidR="00166992" w:rsidRPr="001B0CDC" w:rsidRDefault="00166992" w:rsidP="00166992">
      <w:pPr>
        <w:rPr>
          <w:lang w:val="fr-CH"/>
        </w:rPr>
      </w:pPr>
      <w:r w:rsidRPr="001B0CDC">
        <w:rPr>
          <w:lang w:val="fr-CH"/>
        </w:rPr>
        <w:t xml:space="preserve">[13:22] </w:t>
      </w:r>
      <w:proofErr w:type="spellStart"/>
      <w:r w:rsidRPr="001B0CDC">
        <w:rPr>
          <w:lang w:val="fr-CH"/>
        </w:rPr>
        <w:t>Fouquart</w:t>
      </w:r>
      <w:proofErr w:type="spellEnd"/>
      <w:r w:rsidRPr="001B0CDC">
        <w:rPr>
          <w:lang w:val="fr-CH"/>
        </w:rPr>
        <w:t xml:space="preserve"> Philippe [France/ROA/Orange]: Richard</w:t>
      </w:r>
    </w:p>
    <w:p w14:paraId="2683994B" w14:textId="77777777" w:rsidR="00166992" w:rsidRDefault="00166992" w:rsidP="00166992">
      <w:r>
        <w:t xml:space="preserve">[13:23] </w:t>
      </w:r>
      <w:proofErr w:type="spellStart"/>
      <w:r>
        <w:t>Fouquart</w:t>
      </w:r>
      <w:proofErr w:type="spellEnd"/>
      <w:r>
        <w:t xml:space="preserve"> Philippe [France/ROA/Orange]: an takes </w:t>
      </w:r>
      <w:proofErr w:type="spellStart"/>
      <w:r>
        <w:t>reponsability</w:t>
      </w:r>
      <w:proofErr w:type="spellEnd"/>
      <w:r>
        <w:t xml:space="preserve"> for revoking them</w:t>
      </w:r>
    </w:p>
    <w:p w14:paraId="219CA51E" w14:textId="77777777" w:rsidR="00166992" w:rsidRDefault="00166992" w:rsidP="00166992">
      <w:r>
        <w:lastRenderedPageBreak/>
        <w:t xml:space="preserve">[13:24] </w:t>
      </w:r>
      <w:proofErr w:type="spellStart"/>
      <w:r>
        <w:t>Fouquart</w:t>
      </w:r>
      <w:proofErr w:type="spellEnd"/>
      <w:r>
        <w:t xml:space="preserve"> Philippe [France/ROA/Orange]: and if I'm an SP who's not happy with the revocation I can sue the PA.</w:t>
      </w:r>
    </w:p>
    <w:p w14:paraId="117745B2" w14:textId="77777777" w:rsidR="00166992" w:rsidRDefault="00166992" w:rsidP="00166992">
      <w:r>
        <w:t xml:space="preserve">[13:26] </w:t>
      </w:r>
      <w:proofErr w:type="spellStart"/>
      <w:r>
        <w:t>Fouquart</w:t>
      </w:r>
      <w:proofErr w:type="spellEnd"/>
      <w:r>
        <w:t xml:space="preserve"> Philippe [France/ROA/Orange]: or appeal to </w:t>
      </w:r>
      <w:proofErr w:type="spellStart"/>
      <w:r>
        <w:t>s.o</w:t>
      </w:r>
      <w:proofErr w:type="spellEnd"/>
      <w:r>
        <w:t>.</w:t>
      </w:r>
    </w:p>
    <w:p w14:paraId="27B97051" w14:textId="77777777" w:rsidR="00166992" w:rsidRDefault="00166992" w:rsidP="00166992">
      <w:r>
        <w:t>[13:28] Cherkesov Dmitry [Russian Federation//Radio Research and Development Institute (NIIR) Satellite Communications]: sp has link to CR</w:t>
      </w:r>
    </w:p>
    <w:p w14:paraId="1016A52D" w14:textId="77777777" w:rsidR="00166992" w:rsidRDefault="00166992" w:rsidP="00166992">
      <w:r>
        <w:t xml:space="preserve">[13:28] </w:t>
      </w:r>
      <w:proofErr w:type="spellStart"/>
      <w:r>
        <w:t>Fouquart</w:t>
      </w:r>
      <w:proofErr w:type="spellEnd"/>
      <w:r>
        <w:t xml:space="preserve"> Philippe [France/ROA/Orange]: thanks Richard, Mary. The point/question being that that entity (depending on the policy that's applied on the end device/network) eventually, that PA/CA has a massive 'power' in terms of what calls are presented or barred.</w:t>
      </w:r>
    </w:p>
    <w:p w14:paraId="4FCB6957" w14:textId="77777777" w:rsidR="00166992" w:rsidRDefault="00166992" w:rsidP="00166992">
      <w:r>
        <w:t xml:space="preserve">[13:29] </w:t>
      </w:r>
      <w:proofErr w:type="spellStart"/>
      <w:r>
        <w:t>Fouquart</w:t>
      </w:r>
      <w:proofErr w:type="spellEnd"/>
      <w:r>
        <w:t xml:space="preserve"> Philippe [France/ROA/Orange]: hence the liability question.</w:t>
      </w:r>
    </w:p>
    <w:p w14:paraId="49951F13" w14:textId="77777777" w:rsidR="00166992" w:rsidRDefault="00166992" w:rsidP="00166992">
      <w:r>
        <w:t>[13:31] Clark Robert [Switzerland/UN SYSTEM/International Telecommunication Union]: Will do</w:t>
      </w:r>
    </w:p>
    <w:p w14:paraId="78D5E807" w14:textId="77777777" w:rsidR="00166992" w:rsidRDefault="00166992" w:rsidP="00166992">
      <w:r>
        <w:t xml:space="preserve">[13:34] </w:t>
      </w:r>
      <w:proofErr w:type="spellStart"/>
      <w:r>
        <w:t>Fouquart</w:t>
      </w:r>
      <w:proofErr w:type="spellEnd"/>
      <w:r>
        <w:t xml:space="preserve"> Philippe [France/ROA/Orange]: exactly Richard, the nuance </w:t>
      </w:r>
      <w:proofErr w:type="spellStart"/>
      <w:r>
        <w:t>bew</w:t>
      </w:r>
      <w:proofErr w:type="spellEnd"/>
      <w:r>
        <w:t xml:space="preserve"> assignment vs </w:t>
      </w:r>
      <w:proofErr w:type="spellStart"/>
      <w:r>
        <w:t>routability</w:t>
      </w:r>
      <w:proofErr w:type="spellEnd"/>
      <w:r>
        <w:t xml:space="preserve"> in the old PSTN is a good one.</w:t>
      </w:r>
    </w:p>
    <w:p w14:paraId="4133435D" w14:textId="77777777" w:rsidR="00166992" w:rsidRDefault="00166992" w:rsidP="00166992">
      <w:r>
        <w:t>[13:37] Drake Chris [United States/ADMIN/Cyber and International Communications and Information Policy (CIP)]: hello, i cannot seem to find a microphone in this app?</w:t>
      </w:r>
    </w:p>
    <w:p w14:paraId="66AC1323" w14:textId="77777777" w:rsidR="00166992" w:rsidRDefault="00166992" w:rsidP="00166992">
      <w:r>
        <w:t xml:space="preserve">[13:38] </w:t>
      </w:r>
      <w:proofErr w:type="spellStart"/>
      <w:r>
        <w:t>Fouquart</w:t>
      </w:r>
      <w:proofErr w:type="spellEnd"/>
      <w:r>
        <w:t xml:space="preserve"> Philippe [France/ROA/Orange]: is it?</w:t>
      </w:r>
    </w:p>
    <w:p w14:paraId="72670313" w14:textId="77777777" w:rsidR="00166992" w:rsidRDefault="00166992" w:rsidP="00166992">
      <w:r>
        <w:t>[13:39] Clark Robert [Switzerland/UN SYSTEM/International Telecommunication Union]: @Chris, please connect audio to mic &amp; speakers</w:t>
      </w:r>
    </w:p>
    <w:p w14:paraId="74EDD62D" w14:textId="77777777" w:rsidR="00166992" w:rsidRDefault="00166992" w:rsidP="00166992">
      <w:r>
        <w:t>[13:39] Drake Chris [United States/ADMIN/Cyber and International Communications and Information Policy (CIP)]: the setting says there is no microphone found'</w:t>
      </w:r>
    </w:p>
    <w:p w14:paraId="633E7A4D" w14:textId="77777777" w:rsidR="00166992" w:rsidRDefault="00166992" w:rsidP="00166992">
      <w:r>
        <w:t>[13:39] Clark Robert [Switzerland/UN SYSTEM/International Telecommunication Union]: "Audio/video settings" -&gt; "Switch audio"</w:t>
      </w:r>
    </w:p>
    <w:p w14:paraId="6EE6C2D9" w14:textId="77777777" w:rsidR="00166992" w:rsidRDefault="00166992" w:rsidP="00166992">
      <w:r>
        <w:t>[13:40] Drake Chris [United States/ADMIN/Cyber and International Communications and Information Policy (CIP)]: i hear you but can you hear me?</w:t>
      </w:r>
    </w:p>
    <w:p w14:paraId="25CDE7BC" w14:textId="77777777" w:rsidR="00166992" w:rsidRDefault="00166992" w:rsidP="00166992">
      <w:r>
        <w:t>[13:40] Clark Robert [Switzerland/UN SYSTEM/International Telecommunication Union]: Your web browser needs to allow access to audio devices, I will seek technical support.</w:t>
      </w:r>
    </w:p>
    <w:p w14:paraId="673FD629" w14:textId="77777777" w:rsidR="00166992" w:rsidRDefault="00166992" w:rsidP="00166992">
      <w:r>
        <w:t>[13:41] Drake Chris [United States/ADMIN/Cyber and International Communications and Information Policy (CIP)]: i seem to be in listen only mode</w:t>
      </w:r>
    </w:p>
    <w:p w14:paraId="1707CBF2" w14:textId="77777777" w:rsidR="00166992" w:rsidRDefault="00166992" w:rsidP="00166992">
      <w:r>
        <w:t>[13:43] Clark Robert [Switzerland/UN SYSTEM/International Telecommunication Union]: @Chris: "Audio/video settings" -&gt; "Switch audio"</w:t>
      </w:r>
    </w:p>
    <w:p w14:paraId="2127CFB8" w14:textId="77777777" w:rsidR="00166992" w:rsidRDefault="00166992" w:rsidP="00166992"/>
    <w:p w14:paraId="0F58804B" w14:textId="77777777" w:rsidR="00166992" w:rsidRDefault="00166992" w:rsidP="00166992">
      <w:r>
        <w:t>Tech support will join shortly.</w:t>
      </w:r>
    </w:p>
    <w:p w14:paraId="513E646F" w14:textId="77777777" w:rsidR="00166992" w:rsidRDefault="00166992" w:rsidP="00166992">
      <w:r>
        <w:t>[13:43] Drake Chris [United States/ADMIN/Cyber and International Communications and Information Policy (CIP)]: ok feel free to type a question in</w:t>
      </w:r>
    </w:p>
    <w:p w14:paraId="619FD016" w14:textId="77777777" w:rsidR="00166992" w:rsidRDefault="00166992" w:rsidP="00166992">
      <w:r>
        <w:t>[13:44] Cherkesov Dmitry [Russian Federation//Radio Research and Development Institute (NIIR) Satellite Communications]: exchange? what about personal data?</w:t>
      </w:r>
    </w:p>
    <w:p w14:paraId="4AFECD0F" w14:textId="77777777" w:rsidR="00166992" w:rsidRDefault="00166992" w:rsidP="00166992">
      <w:r>
        <w:t xml:space="preserve">[13:45] Cherkesov Dmitry [Russian Federation//Radio Research and Development Institute (NIIR) Satellite Communications]: what is the level of </w:t>
      </w:r>
      <w:proofErr w:type="spellStart"/>
      <w:r>
        <w:t>wxchange</w:t>
      </w:r>
      <w:proofErr w:type="spellEnd"/>
      <w:r>
        <w:t>?</w:t>
      </w:r>
    </w:p>
    <w:p w14:paraId="2C0D95F6" w14:textId="77777777" w:rsidR="00166992" w:rsidRDefault="00166992" w:rsidP="00166992">
      <w:r>
        <w:t>[13:45] Cherkesov Dmitry [Russian Federation//Radio Research and Development Institute (NIIR) Satellite Communications]: exchange</w:t>
      </w:r>
    </w:p>
    <w:p w14:paraId="203ECC38" w14:textId="77777777" w:rsidR="00166992" w:rsidRDefault="00166992" w:rsidP="00166992">
      <w:r>
        <w:t>[13:46] Cherkesov Dmitry [Russian Federation//Radio Research and Development Institute (NIIR) Satellite Communications]: international registry - ITU?</w:t>
      </w:r>
    </w:p>
    <w:p w14:paraId="242D4F9F" w14:textId="77777777" w:rsidR="00166992" w:rsidRDefault="00166992" w:rsidP="00166992">
      <w:r>
        <w:lastRenderedPageBreak/>
        <w:t xml:space="preserve">[13:47] Drake Chris [United States/ADMIN/Cyber and International Communications and Information Policy (CIP)]: the information attested to is at the discretion of the community running an instance. in US and </w:t>
      </w:r>
      <w:proofErr w:type="gramStart"/>
      <w:r>
        <w:t>Canada</w:t>
      </w:r>
      <w:proofErr w:type="gramEnd"/>
      <w:r>
        <w:t xml:space="preserve"> it is only the calling party number for consumers</w:t>
      </w:r>
    </w:p>
    <w:p w14:paraId="795440FA" w14:textId="77777777" w:rsidR="00166992" w:rsidRDefault="00166992" w:rsidP="00166992">
      <w:r>
        <w:t>[13:47] Drake Chris [United States/ADMIN/Cyber and International Communications and Information Policy (CIP)]: for businesses they can convey their name and brand logo</w:t>
      </w:r>
    </w:p>
    <w:p w14:paraId="304DBC32" w14:textId="77777777" w:rsidR="00166992" w:rsidRDefault="00166992" w:rsidP="00166992">
      <w:r>
        <w:t>[13:47] Drake Chris [United States/ADMIN/Cyber and International Communications and Information Policy (CIP)]: no, the carriers hold the core certificates but enterprises can have a delegate certificate</w:t>
      </w:r>
    </w:p>
    <w:p w14:paraId="313989EE" w14:textId="77777777" w:rsidR="00166992" w:rsidRDefault="00166992" w:rsidP="00166992">
      <w:r>
        <w:t>[13:48] Chiara Donatella [Italy/ROA/Telecom Italia S.p.A.]: The expired document cited in the last side; what will happen to this document?</w:t>
      </w:r>
    </w:p>
    <w:p w14:paraId="076D390B" w14:textId="77777777" w:rsidR="00166992" w:rsidRDefault="00166992" w:rsidP="00166992">
      <w:r>
        <w:t>[13:48] Drake Chris [United States/ADMIN/Cyber and International Communications and Information Policy (CIP)]: no consumer certificates</w:t>
      </w:r>
    </w:p>
    <w:p w14:paraId="04321CB6" w14:textId="77777777" w:rsidR="00166992" w:rsidRDefault="00166992" w:rsidP="00166992">
      <w:r>
        <w:t xml:space="preserve">[13:49] Drake Chris [United States/ADMIN/Cyber and International Communications and Information Policy (CIP)]: </w:t>
      </w:r>
      <w:proofErr w:type="spellStart"/>
      <w:r>
        <w:t>rejoining</w:t>
      </w:r>
      <w:proofErr w:type="spellEnd"/>
      <w:r>
        <w:t xml:space="preserve"> </w:t>
      </w:r>
      <w:proofErr w:type="spellStart"/>
      <w:r>
        <w:t>didnt</w:t>
      </w:r>
      <w:proofErr w:type="spellEnd"/>
      <w:r>
        <w:t xml:space="preserve"> work. i am in chrome</w:t>
      </w:r>
    </w:p>
    <w:p w14:paraId="1184310F" w14:textId="77777777" w:rsidR="00166992" w:rsidRDefault="00166992" w:rsidP="00166992">
      <w:r>
        <w:t>[13:49] Cherkesov Dmitry [Russian Federation//Radio Research and Development Institute (NIIR) Satellite Communications]: SIP - only for those who has PSTN number?</w:t>
      </w:r>
    </w:p>
    <w:p w14:paraId="175AD61B" w14:textId="77777777" w:rsidR="00166992" w:rsidRDefault="00166992" w:rsidP="00166992">
      <w:r>
        <w:t xml:space="preserve">[13:50] Drake Chris [United States/ADMIN/Cyber and International Communications and Information Policy (CIP)]: the </w:t>
      </w:r>
      <w:proofErr w:type="spellStart"/>
      <w:r>
        <w:t>ietf</w:t>
      </w:r>
      <w:proofErr w:type="spellEnd"/>
      <w:r>
        <w:t xml:space="preserve"> doc timed out. can be resurrected when timely</w:t>
      </w:r>
    </w:p>
    <w:p w14:paraId="12D4927E" w14:textId="77777777" w:rsidR="00166992" w:rsidRDefault="00166992" w:rsidP="00166992">
      <w:r>
        <w:t>[13:50] Chiara Donatella [Italy/ROA/Telecom Italia S.p.A.]: thank you!</w:t>
      </w:r>
    </w:p>
    <w:p w14:paraId="0004A699" w14:textId="77777777" w:rsidR="00166992" w:rsidRDefault="00166992" w:rsidP="00166992">
      <w:r>
        <w:t>[13:51] Drake Chris [United States/ADMIN/Cyber and International Communications and Information Policy (CIP)]: country or community specific</w:t>
      </w:r>
    </w:p>
    <w:p w14:paraId="4D77DF3F" w14:textId="77777777" w:rsidR="00166992" w:rsidRDefault="00166992" w:rsidP="00166992">
      <w:r>
        <w:t xml:space="preserve">[13:51] Cherkesov Dmitry [Russian Federation//Radio Research and Development Institute (NIIR) Satellite Communications]: I need call flow to understand where when and how Certificate attached to CLI </w:t>
      </w:r>
      <w:proofErr w:type="spellStart"/>
      <w:r>
        <w:t>nimber</w:t>
      </w:r>
      <w:proofErr w:type="spellEnd"/>
    </w:p>
    <w:p w14:paraId="0ABC5F6A" w14:textId="77777777" w:rsidR="00166992" w:rsidRDefault="00166992" w:rsidP="00166992">
      <w:r>
        <w:t>[13:52] Drake Chris [United States/ADMIN/Cyber and International Communications and Information Policy (CIP)]: we can bring call flows to the next session</w:t>
      </w:r>
    </w:p>
    <w:p w14:paraId="77A51994" w14:textId="77777777" w:rsidR="00166992" w:rsidRDefault="00166992" w:rsidP="00166992">
      <w:r>
        <w:t>[13:52] Cherkesov Dmitry [Russian Federation//Radio Research and Development Institute (NIIR) Satellite Communications]: thanks</w:t>
      </w:r>
    </w:p>
    <w:p w14:paraId="13D34C30" w14:textId="77777777" w:rsidR="00166992" w:rsidRDefault="00166992" w:rsidP="00166992">
      <w:r>
        <w:t>[13:52] Bohlin Einar [United States/REGINTORG/American Registry for Internet Numbers (ARIN)]: @Mary, do 800 numbers originate calls?</w:t>
      </w:r>
    </w:p>
    <w:p w14:paraId="2C1E8603" w14:textId="77777777" w:rsidR="00166992" w:rsidRDefault="00166992" w:rsidP="00166992">
      <w:r>
        <w:t>[13:52] Drake Chris [United States/ADMIN/Cyber and International Communications and Information Policy (CIP)]: shaken was designed to enable interoperable communities which could be countries</w:t>
      </w:r>
    </w:p>
    <w:p w14:paraId="2A07D9E3" w14:textId="77777777" w:rsidR="00166992" w:rsidRDefault="00166992" w:rsidP="00166992">
      <w:r>
        <w:t>[13:53] Drake Chris [United States/ADMIN/Cyber and International Communications and Information Policy (CIP)]: the key issue is to align on what is attested to whenever interoperating</w:t>
      </w:r>
    </w:p>
    <w:p w14:paraId="0A3EA72B" w14:textId="77777777" w:rsidR="00166992" w:rsidRDefault="00166992" w:rsidP="00166992">
      <w:r>
        <w:t xml:space="preserve">[13:53] </w:t>
      </w:r>
      <w:proofErr w:type="spellStart"/>
      <w:r>
        <w:t>Fouquart</w:t>
      </w:r>
      <w:proofErr w:type="spellEnd"/>
      <w:r>
        <w:t xml:space="preserve"> Philippe [France/ROA/Orange]: absolutely</w:t>
      </w:r>
    </w:p>
    <w:p w14:paraId="209FDDF6" w14:textId="77777777" w:rsidR="00166992" w:rsidRDefault="00166992" w:rsidP="00166992">
      <w:r>
        <w:t xml:space="preserve">[13:53] </w:t>
      </w:r>
      <w:proofErr w:type="spellStart"/>
      <w:r>
        <w:t>Fouquart</w:t>
      </w:r>
      <w:proofErr w:type="spellEnd"/>
      <w:r>
        <w:t xml:space="preserve"> Philippe [France/ROA/Orange]: but you can do "call authentication" _without_ shaken</w:t>
      </w:r>
    </w:p>
    <w:p w14:paraId="3012E8D4" w14:textId="77777777" w:rsidR="00166992" w:rsidRDefault="00166992" w:rsidP="00166992">
      <w:r>
        <w:t xml:space="preserve">[13:53] </w:t>
      </w:r>
      <w:proofErr w:type="spellStart"/>
      <w:r>
        <w:t>Fouquart</w:t>
      </w:r>
      <w:proofErr w:type="spellEnd"/>
      <w:r>
        <w:t xml:space="preserve"> Philippe [France/ROA/Orange]: and come up with a country specific solution</w:t>
      </w:r>
    </w:p>
    <w:p w14:paraId="607AEB46" w14:textId="77777777" w:rsidR="00166992" w:rsidRDefault="00166992" w:rsidP="00166992">
      <w:r>
        <w:t xml:space="preserve">[13:54] Drake Chris [United States/ADMIN/Cyber and International Communications and Information Policy (CIP)]: sure but how does the far end verify the signature if they </w:t>
      </w:r>
      <w:proofErr w:type="spellStart"/>
      <w:r>
        <w:t>dont</w:t>
      </w:r>
      <w:proofErr w:type="spellEnd"/>
      <w:r>
        <w:t xml:space="preserve"> have certificate exchange with you and if they do not know what you are attesting to</w:t>
      </w:r>
    </w:p>
    <w:p w14:paraId="66A0C999" w14:textId="77777777" w:rsidR="00166992" w:rsidRDefault="00166992" w:rsidP="00166992">
      <w:r>
        <w:lastRenderedPageBreak/>
        <w:t>[13:54] Cherkesov Dmitry [Russian Federation//Radio Research and Development Institute (NIIR) Satellite Communications]: how will be feedback organized from users to understand robocalls usage of signed number? National matter?</w:t>
      </w:r>
    </w:p>
    <w:p w14:paraId="4162E55F" w14:textId="77777777" w:rsidR="00166992" w:rsidRDefault="00166992" w:rsidP="00166992">
      <w:r>
        <w:t xml:space="preserve">[13:54] </w:t>
      </w:r>
      <w:proofErr w:type="spellStart"/>
      <w:r>
        <w:t>Fouquart</w:t>
      </w:r>
      <w:proofErr w:type="spellEnd"/>
      <w:r>
        <w:t xml:space="preserve"> Philippe [France/ROA/Orange]: +1 Chris</w:t>
      </w:r>
    </w:p>
    <w:p w14:paraId="0A0651D8" w14:textId="77777777" w:rsidR="00166992" w:rsidRDefault="00166992" w:rsidP="00166992">
      <w:r>
        <w:t>[13:55] Drake Chris [United States/ADMIN/Cyber and International Communications and Information Policy (CIP)]: the repository is just a routing table to find the certificate roots</w:t>
      </w:r>
    </w:p>
    <w:p w14:paraId="2F7E8743" w14:textId="77777777" w:rsidR="00166992" w:rsidRDefault="00166992" w:rsidP="00166992">
      <w:r>
        <w:t>[13:57] Drake Chris [United States/ADMIN/Cyber and International Communications and Information Policy (CIP)]: Drake Chris</w:t>
      </w:r>
    </w:p>
    <w:p w14:paraId="2417ED3C" w14:textId="77777777" w:rsidR="00166992" w:rsidRDefault="00166992" w:rsidP="00166992">
      <w:r>
        <w:t>7:56 AM</w:t>
      </w:r>
    </w:p>
    <w:p w14:paraId="44F4CCBF" w14:textId="77777777" w:rsidR="00166992" w:rsidRDefault="00166992" w:rsidP="00166992">
      <w:r>
        <w:t xml:space="preserve">correct, STIR is just </w:t>
      </w:r>
      <w:proofErr w:type="spellStart"/>
      <w:r>
        <w:t>protocalls</w:t>
      </w:r>
      <w:proofErr w:type="spellEnd"/>
      <w:r>
        <w:t>. SHAKEN is the trust framework</w:t>
      </w:r>
    </w:p>
    <w:p w14:paraId="7E5F8CD5" w14:textId="77777777" w:rsidR="00166992" w:rsidRDefault="00166992" w:rsidP="00166992">
      <w:r>
        <w:t>[13:58] Drake Chris [United States/ADMIN/Cyber and International Communications and Information Policy (CIP)]: there is nothing +1 about the SHAKEN design</w:t>
      </w:r>
    </w:p>
    <w:p w14:paraId="32AAB23A" w14:textId="77777777" w:rsidR="00166992" w:rsidRDefault="00166992" w:rsidP="00166992">
      <w:r>
        <w:t xml:space="preserve">[13:59] </w:t>
      </w:r>
      <w:proofErr w:type="spellStart"/>
      <w:r>
        <w:t>Fouquart</w:t>
      </w:r>
      <w:proofErr w:type="spellEnd"/>
      <w:r>
        <w:t xml:space="preserve"> Philippe [France/ROA/Orange]: I assume the governing policies are country specific - not the stir/shaken per se.</w:t>
      </w:r>
    </w:p>
    <w:p w14:paraId="598435CF" w14:textId="77777777" w:rsidR="00166992" w:rsidRDefault="00166992" w:rsidP="00166992">
      <w:r>
        <w:t xml:space="preserve">[14:01] Drake Chris [United States/ADMIN/Cyber and International Communications and Information Policy (CIP)]: it is good to hear that </w:t>
      </w:r>
      <w:proofErr w:type="spellStart"/>
      <w:r>
        <w:t>etsi</w:t>
      </w:r>
      <w:proofErr w:type="spellEnd"/>
      <w:r>
        <w:t xml:space="preserve"> will look at this.</w:t>
      </w:r>
    </w:p>
    <w:p w14:paraId="40111EC4" w14:textId="77777777" w:rsidR="00166992" w:rsidRDefault="00166992" w:rsidP="00166992">
      <w:r>
        <w:t>[14:02] Drake Chris [United States/ADMIN/Cyber and International Communications and Information Policy (CIP)]: there are efforts underway to enable non-US carriers to get a certificate for signing</w:t>
      </w:r>
    </w:p>
    <w:p w14:paraId="6BD61380" w14:textId="77777777" w:rsidR="00166992" w:rsidRDefault="00166992" w:rsidP="00166992">
      <w:r>
        <w:t>[14:03] Drake Chris [United States/ADMIN/Cyber and International Communications and Information Policy (CIP)]: whatever a market decides they use for call authentication, it can still be interoperable with shaken for international calls</w:t>
      </w:r>
    </w:p>
    <w:p w14:paraId="0EB70E96" w14:textId="77777777" w:rsidR="00166992" w:rsidRDefault="00166992" w:rsidP="00166992">
      <w:r>
        <w:t>[14:03] Cherkesov Dmitry [Russian Federation//Radio Research and Development Institute (NIIR) Satellite Communications]: Is it real-time process checking Certificate during the call? How much time to validate? 1 ms?</w:t>
      </w:r>
    </w:p>
    <w:p w14:paraId="1FB7585A" w14:textId="77777777" w:rsidR="00166992" w:rsidRDefault="00166992" w:rsidP="00166992">
      <w:r>
        <w:t>[14:03] Drake Chris [United States/ADMIN/Cyber and International Communications and Information Policy (CIP)]: yes it is real time but benchmarks do not show a material impact. I can get some metrics</w:t>
      </w:r>
    </w:p>
    <w:p w14:paraId="57C52F96" w14:textId="77777777" w:rsidR="00166992" w:rsidRDefault="00166992" w:rsidP="00166992">
      <w:r>
        <w:t>[14:04] Drake Chris [United States/ADMIN/Cyber and International Communications and Information Policy (CIP)]: not postponed. the FCC is giving 90 days to soak the registrations in their database before the blocking rules comes into effect</w:t>
      </w:r>
    </w:p>
    <w:p w14:paraId="42BF84DA" w14:textId="77777777" w:rsidR="00166992" w:rsidRDefault="00166992" w:rsidP="00166992">
      <w:r>
        <w:t xml:space="preserve">[14:05] </w:t>
      </w:r>
      <w:proofErr w:type="spellStart"/>
      <w:r>
        <w:t>Fouquart</w:t>
      </w:r>
      <w:proofErr w:type="spellEnd"/>
      <w:r>
        <w:t xml:space="preserve"> Philippe [France/ROA/Orange]: </w:t>
      </w:r>
      <w:proofErr w:type="spellStart"/>
      <w:r>
        <w:t>fwiw</w:t>
      </w:r>
      <w:proofErr w:type="spellEnd"/>
      <w:r>
        <w:t xml:space="preserve"> on the scalability of reciprocal recognition of CAs, given that it's much smaller problem space than what we have for the web, it would suspect this is </w:t>
      </w:r>
      <w:proofErr w:type="spellStart"/>
      <w:r>
        <w:t>perfecty</w:t>
      </w:r>
      <w:proofErr w:type="spellEnd"/>
      <w:r>
        <w:t xml:space="preserve"> feasible.</w:t>
      </w:r>
    </w:p>
    <w:p w14:paraId="48588699" w14:textId="77777777" w:rsidR="00166992" w:rsidRDefault="00166992" w:rsidP="00166992">
      <w:r>
        <w:t xml:space="preserve">[14:05] Drake Chris [United States/ADMIN/Cyber and International Communications and Information Policy (CIP)]: so </w:t>
      </w:r>
      <w:proofErr w:type="spellStart"/>
      <w:r>
        <w:t>june</w:t>
      </w:r>
      <w:proofErr w:type="spellEnd"/>
      <w:r>
        <w:t xml:space="preserve"> 30 + 90 = sep 28 when blocking will start</w:t>
      </w:r>
    </w:p>
    <w:p w14:paraId="0730688A" w14:textId="77777777" w:rsidR="00166992" w:rsidRDefault="00166992" w:rsidP="00166992">
      <w:r>
        <w:t>[14:05] Drake Chris [United States/ADMIN/Cyber and International Communications and Information Policy (CIP)]: there is network blocking and user based blocking</w:t>
      </w:r>
    </w:p>
    <w:p w14:paraId="67271826" w14:textId="77777777" w:rsidR="00166992" w:rsidRDefault="00166992" w:rsidP="00166992">
      <w:r>
        <w:t>[14:05] Cherkesov Dmitry [Russian Federation//Radio Research and Development Institute (NIIR) Satellite Communications]: not signed - national matter</w:t>
      </w:r>
    </w:p>
    <w:p w14:paraId="61D6557A" w14:textId="77777777" w:rsidR="00166992" w:rsidRDefault="00166992" w:rsidP="00166992">
      <w:r>
        <w:t>[14:06] Drake Chris [United States/ADMIN/Cyber and International Communications and Information Policy (CIP)]: the FCC rules are network blocking oriented so users are not in that decision</w:t>
      </w:r>
    </w:p>
    <w:p w14:paraId="769A03D5" w14:textId="77777777" w:rsidR="00166992" w:rsidRDefault="00166992" w:rsidP="00166992">
      <w:r>
        <w:lastRenderedPageBreak/>
        <w:t xml:space="preserve">[14:06] Drake Chris [United States/ADMIN/Cyber and International Communications and Information Policy (CIP)]: blocking is imposed only if you cannot recognize the originating carrier is in the FCC DB (and is using a US </w:t>
      </w:r>
      <w:proofErr w:type="spellStart"/>
      <w:r>
        <w:t>callerID</w:t>
      </w:r>
      <w:proofErr w:type="spellEnd"/>
      <w:r>
        <w:t>)</w:t>
      </w:r>
    </w:p>
    <w:p w14:paraId="0D91EC68" w14:textId="77777777" w:rsidR="00166992" w:rsidRDefault="00166992" w:rsidP="00166992">
      <w:r>
        <w:t>[14:07] Cherkesov Dmitry [Russian Federation//Radio Research and Development Institute (NIIR) Satellite Communications]: responsibility for usage of signed numbers for robocalls? Responsibility for assignment signature to robocalls? National matter?</w:t>
      </w:r>
    </w:p>
    <w:p w14:paraId="32270628" w14:textId="77777777" w:rsidR="00166992" w:rsidRDefault="00166992" w:rsidP="00166992">
      <w:r>
        <w:t xml:space="preserve">[14:07] Drake Chris [United States/ADMIN/Cyber and International Communications and Information Policy (CIP)]: yes out-roamers calling back to US will be blocked unless either the </w:t>
      </w:r>
      <w:proofErr w:type="spellStart"/>
      <w:r>
        <w:t>callerid</w:t>
      </w:r>
      <w:proofErr w:type="spellEnd"/>
      <w:r>
        <w:t xml:space="preserve"> is suppressed or they sign the call</w:t>
      </w:r>
    </w:p>
    <w:p w14:paraId="1E240519" w14:textId="77777777" w:rsidR="00166992" w:rsidRDefault="00166992" w:rsidP="00166992">
      <w:r>
        <w:t>[14:07] Drake Chris [United States/ADMIN/Cyber and International Communications and Information Policy (CIP)]: yes that was a session from my company</w:t>
      </w:r>
    </w:p>
    <w:p w14:paraId="66E45E61" w14:textId="77777777" w:rsidR="00166992" w:rsidRDefault="00166992" w:rsidP="00166992">
      <w:r>
        <w:t>[14:08] Drake Chris [United States/ADMIN/Cyber and International Communications and Information Policy (CIP)]: the blocking is about not recognizing the provider in the DB</w:t>
      </w:r>
    </w:p>
    <w:p w14:paraId="6205A852" w14:textId="77777777" w:rsidR="00166992" w:rsidRDefault="00166992" w:rsidP="00166992">
      <w:r>
        <w:t>[14:08] Drake Chris [United States/ADMIN/Cyber and International Communications and Information Policy (CIP)]: Bohlin is exactly right</w:t>
      </w:r>
    </w:p>
    <w:p w14:paraId="0E174003" w14:textId="77777777" w:rsidR="00166992" w:rsidRDefault="00166992" w:rsidP="00166992">
      <w:r>
        <w:t>[14:09] Drake Chris [United States/ADMIN/Cyber and International Communications and Information Policy (CIP)]: there are over 300 foreign carriers in the FCC DB thus far</w:t>
      </w:r>
    </w:p>
    <w:p w14:paraId="2CFF6DFC" w14:textId="77777777" w:rsidR="00166992" w:rsidRDefault="00166992" w:rsidP="00166992">
      <w:r>
        <w:t>[14:10] Drake Chris [United States/ADMIN/Cyber and International Communications and Information Policy (CIP)]: yes I heard the same</w:t>
      </w:r>
    </w:p>
    <w:p w14:paraId="5E2B2D8B" w14:textId="77777777" w:rsidR="00166992" w:rsidRDefault="00166992" w:rsidP="00166992">
      <w:r>
        <w:t xml:space="preserve">[14:10] Drake Chris [United States/ADMIN/Cyber and International Communications and Information Policy (CIP)]: </w:t>
      </w:r>
      <w:proofErr w:type="spellStart"/>
      <w:proofErr w:type="gramStart"/>
      <w:r>
        <w:t>atis</w:t>
      </w:r>
      <w:proofErr w:type="spellEnd"/>
      <w:r>
        <w:t xml:space="preserve">  1000087</w:t>
      </w:r>
      <w:proofErr w:type="gramEnd"/>
      <w:r>
        <w:t xml:space="preserve"> can probably handle the first dozen</w:t>
      </w:r>
    </w:p>
    <w:p w14:paraId="397F14E6" w14:textId="77777777" w:rsidR="00166992" w:rsidRDefault="00166992" w:rsidP="00166992">
      <w:r>
        <w:t>[14:11] Drake Chris [United States/ADMIN/Cyber and International Communications and Information Policy (CIP)]: correct. it is about the policy administrator of each community exchanging the route to their trust list. So all carriers are interconnected by the policy admins</w:t>
      </w:r>
    </w:p>
    <w:p w14:paraId="5B518881" w14:textId="77777777" w:rsidR="00166992" w:rsidRDefault="00166992" w:rsidP="00166992">
      <w:r>
        <w:t>[14:13] Drake Chris [United States/ADMIN/Cyber and International Communications and Information Policy (CIP)]: feel free to send out questions which I can respond to in advance</w:t>
      </w:r>
    </w:p>
    <w:p w14:paraId="61EEAB9B" w14:textId="77777777" w:rsidR="00166992" w:rsidRDefault="00166992" w:rsidP="00166992">
      <w:r>
        <w:t>[14:14] Drake Chris [United States/ADMIN/Cyber and International Communications and Information Policy (CIP)]: that makes sense</w:t>
      </w:r>
    </w:p>
    <w:p w14:paraId="1C3A44FC" w14:textId="77777777" w:rsidR="00166992" w:rsidRDefault="00166992" w:rsidP="00166992">
      <w:r>
        <w:t>[14:14] Drake Chris [United States/ADMIN/Cyber and International Communications and Information Policy (CIP)]: yes understood</w:t>
      </w:r>
    </w:p>
    <w:p w14:paraId="02752BB3" w14:textId="77777777" w:rsidR="00166992" w:rsidRDefault="00166992" w:rsidP="00166992">
      <w:r>
        <w:t xml:space="preserve">[14:15] </w:t>
      </w:r>
      <w:proofErr w:type="spellStart"/>
      <w:r>
        <w:t>Fouquart</w:t>
      </w:r>
      <w:proofErr w:type="spellEnd"/>
      <w:r>
        <w:t xml:space="preserve"> Philippe [France/ROA/Orange]: we have RGMs in September</w:t>
      </w:r>
    </w:p>
    <w:p w14:paraId="641A35B0" w14:textId="77777777" w:rsidR="00166992" w:rsidRDefault="00166992" w:rsidP="00166992">
      <w:r>
        <w:t xml:space="preserve">[14:15] </w:t>
      </w:r>
      <w:proofErr w:type="spellStart"/>
      <w:r>
        <w:t>Fouquart</w:t>
      </w:r>
      <w:proofErr w:type="spellEnd"/>
      <w:r>
        <w:t xml:space="preserve"> Philippe [France/ROA/Orange]: indeed</w:t>
      </w:r>
    </w:p>
    <w:p w14:paraId="5C8A7B9A" w14:textId="77777777" w:rsidR="00166992" w:rsidRDefault="00166992" w:rsidP="00166992">
      <w:r>
        <w:t>[14:16] Dekanic Ena [United States/ADMIN/Cyber and International Communications and Information Policy (CIP)]: Many colleagues may be on vacation in August...</w:t>
      </w:r>
    </w:p>
    <w:p w14:paraId="47B4AB8C" w14:textId="77777777" w:rsidR="00166992" w:rsidRDefault="00166992" w:rsidP="00166992">
      <w:r>
        <w:t>[14:16] Cherkesov Dmitry [Russian Federation//Radio Research and Development Institute (NIIR) Satellite Communications]: need</w:t>
      </w:r>
    </w:p>
    <w:p w14:paraId="7925E336" w14:textId="77777777" w:rsidR="00166992" w:rsidRDefault="00166992" w:rsidP="00166992">
      <w:r>
        <w:t>[14:16] Drake Chris [United States/ADMIN/Cyber and International Communications and Information Policy (CIP)]: i am certainly open to an additional session. sorry for my tech difficulties this time</w:t>
      </w:r>
    </w:p>
    <w:p w14:paraId="3D8A8827" w14:textId="77777777" w:rsidR="00166992" w:rsidRDefault="00166992" w:rsidP="00166992">
      <w:r>
        <w:t>[14:17] Cherkesov Dmitry [Russian Federation//Radio Research and Development Institute (NIIR) Satellite Communications]: question - how USA and Canada exchange or align information about certificates today</w:t>
      </w:r>
    </w:p>
    <w:p w14:paraId="06960BA0" w14:textId="77777777" w:rsidR="00166992" w:rsidRDefault="00166992" w:rsidP="00166992">
      <w:r>
        <w:t xml:space="preserve">[14:18] </w:t>
      </w:r>
      <w:proofErr w:type="spellStart"/>
      <w:r>
        <w:t>Fouquart</w:t>
      </w:r>
      <w:proofErr w:type="spellEnd"/>
      <w:r>
        <w:t xml:space="preserve"> Philippe [France/ROA/Orange]: the </w:t>
      </w:r>
      <w:proofErr w:type="spellStart"/>
      <w:r>
        <w:t>dealdine</w:t>
      </w:r>
      <w:proofErr w:type="spellEnd"/>
      <w:r>
        <w:t xml:space="preserve"> is for contribution</w:t>
      </w:r>
    </w:p>
    <w:p w14:paraId="4548A93B" w14:textId="77777777" w:rsidR="00166992" w:rsidRDefault="00166992" w:rsidP="00166992">
      <w:r>
        <w:lastRenderedPageBreak/>
        <w:t xml:space="preserve">[14:19] </w:t>
      </w:r>
      <w:proofErr w:type="spellStart"/>
      <w:r>
        <w:t>Fouquart</w:t>
      </w:r>
      <w:proofErr w:type="spellEnd"/>
      <w:r>
        <w:t xml:space="preserve"> Philippe [France/ROA/Orange]: if it's informative we'll work out something</w:t>
      </w:r>
    </w:p>
    <w:p w14:paraId="0F910771" w14:textId="77777777" w:rsidR="00166992" w:rsidRDefault="00166992" w:rsidP="00166992">
      <w:r>
        <w:t xml:space="preserve">[14:19] </w:t>
      </w:r>
      <w:proofErr w:type="spellStart"/>
      <w:r>
        <w:t>Fouquart</w:t>
      </w:r>
      <w:proofErr w:type="spellEnd"/>
      <w:r>
        <w:t xml:space="preserve"> Philippe [France/ROA/Orange]: during the RGM</w:t>
      </w:r>
    </w:p>
    <w:p w14:paraId="49D726B5" w14:textId="77777777" w:rsidR="00166992" w:rsidRDefault="00166992" w:rsidP="00166992">
      <w:r>
        <w:t xml:space="preserve">[14:19] </w:t>
      </w:r>
      <w:proofErr w:type="spellStart"/>
      <w:r>
        <w:t>Fouquart</w:t>
      </w:r>
      <w:proofErr w:type="spellEnd"/>
      <w:r>
        <w:t xml:space="preserve"> Philippe [France/ROA/Orange]: based on TD</w:t>
      </w:r>
    </w:p>
    <w:p w14:paraId="5DF4D17B" w14:textId="77777777" w:rsidR="00166992" w:rsidRDefault="00166992" w:rsidP="00166992">
      <w:r>
        <w:t xml:space="preserve">[14:19] </w:t>
      </w:r>
      <w:proofErr w:type="spellStart"/>
      <w:r>
        <w:t>Fouquart</w:t>
      </w:r>
      <w:proofErr w:type="spellEnd"/>
      <w:r>
        <w:t xml:space="preserve"> Philippe [France/ROA/Orange]: (it's only a problem if there's an "ask")</w:t>
      </w:r>
    </w:p>
    <w:p w14:paraId="141552D3" w14:textId="77777777" w:rsidR="00166992" w:rsidRDefault="00166992" w:rsidP="00166992">
      <w:r>
        <w:t>[14:20] Retka Mary [United States/OTHER ENTITY/</w:t>
      </w:r>
      <w:proofErr w:type="spellStart"/>
      <w:r>
        <w:t>SomosGov</w:t>
      </w:r>
      <w:proofErr w:type="spellEnd"/>
      <w:r>
        <w:t xml:space="preserve"> Inc.]: 8/11 is also the date for the Canadian Webinar on SHAKEN however it is later in the day from the SG2 meeting.</w:t>
      </w:r>
    </w:p>
    <w:p w14:paraId="111714CA" w14:textId="77777777" w:rsidR="00166992" w:rsidRDefault="00166992" w:rsidP="00166992">
      <w:r>
        <w:t>[14:20] Drake Chris [United States/ADMIN/Cyber and International Communications and Information Policy (CIP)]: can you hear me now?</w:t>
      </w:r>
    </w:p>
    <w:p w14:paraId="3D853C56" w14:textId="77777777" w:rsidR="00166992" w:rsidRDefault="00166992" w:rsidP="00166992">
      <w:r>
        <w:t>[14:20] Rushton Phil [United Kingdom/MINISTRY/Department for Digital, Culture, Media and Sport (DCMS)]: is that webinar open to all?</w:t>
      </w:r>
    </w:p>
    <w:p w14:paraId="3B687680" w14:textId="77777777" w:rsidR="00166992" w:rsidRDefault="00166992" w:rsidP="00166992">
      <w:r>
        <w:t>[14:20] Bohlin Einar [United States/REGINTORG/American Registry for Internet Numbers (ARIN)]: With several mobile providers in the US stating that they are signing their calls, when might US consumers expect to see something different on their phones? And what might they see?</w:t>
      </w:r>
    </w:p>
    <w:p w14:paraId="3196DC60" w14:textId="77777777" w:rsidR="00166992" w:rsidRDefault="00166992" w:rsidP="00166992">
      <w:r>
        <w:t xml:space="preserve">[14:21] Holmes Tony [United Kingdom/MINISTRY/Department for Digital, Culture, </w:t>
      </w:r>
      <w:proofErr w:type="gramStart"/>
      <w:r>
        <w:t>Media</w:t>
      </w:r>
      <w:proofErr w:type="gramEnd"/>
      <w:r>
        <w:t xml:space="preserve"> and Sport (DCMS)]: same question as phil on webinar</w:t>
      </w:r>
    </w:p>
    <w:p w14:paraId="03911A7B" w14:textId="77777777" w:rsidR="00166992" w:rsidRDefault="00166992" w:rsidP="00166992">
      <w:r>
        <w:t>[14:21] Retka Mary [United States/OTHER ENTITY/</w:t>
      </w:r>
      <w:proofErr w:type="spellStart"/>
      <w:r>
        <w:t>SomosGov</w:t>
      </w:r>
      <w:proofErr w:type="spellEnd"/>
      <w:r>
        <w:t xml:space="preserve"> Inc.]: It is my understanding that it is</w:t>
      </w:r>
    </w:p>
    <w:p w14:paraId="70B19EB9" w14:textId="77777777" w:rsidR="00166992" w:rsidRDefault="00166992" w:rsidP="00166992">
      <w:r>
        <w:t>[14:21] Drake Chris [United States/ADMIN/Cyber and International Communications and Information Policy (CIP)]: rendering call authentication on phones is up to each provider but the authentication is used in call analytics regardless</w:t>
      </w:r>
    </w:p>
    <w:p w14:paraId="69230854" w14:textId="77777777" w:rsidR="00166992" w:rsidRDefault="00166992" w:rsidP="00166992">
      <w:r>
        <w:t>[14:21] Retka Mary [United States/OTHER ENTITY/</w:t>
      </w:r>
      <w:proofErr w:type="spellStart"/>
      <w:r>
        <w:t>SomosGov</w:t>
      </w:r>
      <w:proofErr w:type="spellEnd"/>
      <w:r>
        <w:t xml:space="preserve"> Inc.]: Don't have that yet</w:t>
      </w:r>
    </w:p>
    <w:p w14:paraId="000378BA" w14:textId="77777777" w:rsidR="00166992" w:rsidRDefault="00166992" w:rsidP="00166992">
      <w:r>
        <w:t>[14:21] Retka Mary [United States/OTHER ENTITY/</w:t>
      </w:r>
      <w:proofErr w:type="spellStart"/>
      <w:r>
        <w:t>SomosGov</w:t>
      </w:r>
      <w:proofErr w:type="spellEnd"/>
      <w:r>
        <w:t xml:space="preserve"> Inc.]: Sure</w:t>
      </w:r>
    </w:p>
    <w:p w14:paraId="203B34DD" w14:textId="77777777" w:rsidR="00166992" w:rsidRDefault="00166992" w:rsidP="00166992">
      <w:r>
        <w:t>[14:22] Drake Chris [United States/ADMIN/Cyber and International Communications and Information Policy (CIP)]: did we decide on a 3rd session while I was with support?</w:t>
      </w:r>
    </w:p>
    <w:p w14:paraId="1A67CC18" w14:textId="77777777" w:rsidR="00166992" w:rsidRDefault="00166992" w:rsidP="00166992">
      <w:r>
        <w:t>[14:22] Drake Chris [United States/ADMIN/Cyber and International Communications and Information Policy (CIP)]: OK</w:t>
      </w:r>
    </w:p>
    <w:p w14:paraId="1B0D72CD" w14:textId="77777777" w:rsidR="00166992" w:rsidRDefault="00166992" w:rsidP="00166992">
      <w:r>
        <w:t>[14:23] Cherkesov Dmitry [Russian Federation//Radio Research and Development Institute (NIIR) Satellite Communications]: very interesting, thanks</w:t>
      </w:r>
    </w:p>
    <w:p w14:paraId="6DF9D589" w14:textId="77777777" w:rsidR="00166992" w:rsidRDefault="00166992" w:rsidP="00166992">
      <w:r>
        <w:t>[14:23] Bohlin Einar [United States/REGINTORG/American Registry for Internet Numbers (ARIN)]: good session, thank you</w:t>
      </w:r>
    </w:p>
    <w:p w14:paraId="2481CDAA" w14:textId="77777777" w:rsidR="00166992" w:rsidRDefault="00166992" w:rsidP="00166992">
      <w:r>
        <w:t xml:space="preserve">[14:23] </w:t>
      </w:r>
      <w:proofErr w:type="spellStart"/>
      <w:r>
        <w:t>Fouquart</w:t>
      </w:r>
      <w:proofErr w:type="spellEnd"/>
      <w:r>
        <w:t xml:space="preserve"> Philippe [France/ROA/Orange]: Thank you Richard, and Chris.</w:t>
      </w:r>
    </w:p>
    <w:p w14:paraId="22BBA962" w14:textId="77777777" w:rsidR="00166992" w:rsidRDefault="00166992" w:rsidP="00166992">
      <w:r>
        <w:t>[14:23] Rushton Phil [United Kingdom/MINISTRY/Department for Digital, Culture, Media and Sport (DCMS)]: Thanks to all</w:t>
      </w:r>
    </w:p>
    <w:p w14:paraId="145DD80A" w14:textId="77777777" w:rsidR="00166992" w:rsidRDefault="00166992" w:rsidP="00166992">
      <w:r>
        <w:t>[14:23] Chiara Donatella [Italy/ROA/Telecom Italia S.p.A.]: Thanks to all!</w:t>
      </w:r>
    </w:p>
    <w:p w14:paraId="6F35BD63" w14:textId="77777777" w:rsidR="00166992" w:rsidRDefault="00166992" w:rsidP="00166992">
      <w:r>
        <w:t>[14:23] Bernabei Francesco [Italy/ADMIN RELATED/</w:t>
      </w:r>
      <w:proofErr w:type="spellStart"/>
      <w:r>
        <w:t>Autorita</w:t>
      </w:r>
      <w:proofErr w:type="spellEnd"/>
      <w:r>
        <w:t xml:space="preserve"> per le </w:t>
      </w:r>
      <w:proofErr w:type="spellStart"/>
      <w:r>
        <w:t>Garanzie</w:t>
      </w:r>
      <w:proofErr w:type="spellEnd"/>
      <w:r>
        <w:t xml:space="preserve"> </w:t>
      </w:r>
      <w:proofErr w:type="spellStart"/>
      <w:r>
        <w:t>nelle</w:t>
      </w:r>
      <w:proofErr w:type="spellEnd"/>
      <w:r>
        <w:t xml:space="preserve"> </w:t>
      </w:r>
      <w:proofErr w:type="spellStart"/>
      <w:r>
        <w:t>Comunicazioni</w:t>
      </w:r>
      <w:proofErr w:type="spellEnd"/>
      <w:r>
        <w:t xml:space="preserve"> (AGCOM)]: Thank you Richard and Chris</w:t>
      </w:r>
    </w:p>
    <w:p w14:paraId="7BAF8349" w14:textId="77777777" w:rsidR="00166992" w:rsidRDefault="00166992" w:rsidP="00166992">
      <w:r>
        <w:t>[14:23] Retka Mary [United States/OTHER ENTITY/</w:t>
      </w:r>
      <w:proofErr w:type="spellStart"/>
      <w:r>
        <w:t>SomosGov</w:t>
      </w:r>
      <w:proofErr w:type="spellEnd"/>
      <w:r>
        <w:t xml:space="preserve"> Inc.]: Thanks </w:t>
      </w:r>
      <w:proofErr w:type="spellStart"/>
      <w:r>
        <w:t>everyoone</w:t>
      </w:r>
      <w:proofErr w:type="spellEnd"/>
      <w:r>
        <w:t>!</w:t>
      </w:r>
    </w:p>
    <w:p w14:paraId="174C7F55" w14:textId="77777777" w:rsidR="00166992" w:rsidRDefault="00166992" w:rsidP="00166992">
      <w:r>
        <w:t>[14:24] Drake Chris [United States/ADMIN/Cyber and International Communications and Information Policy (CIP)]: thank you</w:t>
      </w:r>
    </w:p>
    <w:p w14:paraId="6CBDA470" w14:textId="77777777" w:rsidR="00166992" w:rsidRDefault="00166992" w:rsidP="00166992">
      <w:r>
        <w:t>[14:24] Yankova Yana [Belgium/ROA/Voxbone SA]: thank you all</w:t>
      </w:r>
    </w:p>
    <w:p w14:paraId="425A3E3F" w14:textId="77777777" w:rsidR="00166992" w:rsidRDefault="00166992" w:rsidP="00166992">
      <w:r>
        <w:lastRenderedPageBreak/>
        <w:t>[14:24] Cherkesov Dmitry [Russian Federation//Radio Research and Development Institute (NIIR) Satellite Communications]: how to get recording</w:t>
      </w:r>
    </w:p>
    <w:p w14:paraId="1B12BD8C" w14:textId="77777777" w:rsidR="00166992" w:rsidRDefault="00166992" w:rsidP="00166992">
      <w:r>
        <w:t>[14:24] Andrade Daniel [Brazil/ADMIN/</w:t>
      </w:r>
      <w:proofErr w:type="spellStart"/>
      <w:r>
        <w:t>Agencia</w:t>
      </w:r>
      <w:proofErr w:type="spellEnd"/>
      <w:r>
        <w:t xml:space="preserve"> Nacional de </w:t>
      </w:r>
      <w:proofErr w:type="spellStart"/>
      <w:r>
        <w:t>Telecomunicacoes</w:t>
      </w:r>
      <w:proofErr w:type="spellEnd"/>
      <w:r>
        <w:t xml:space="preserve"> - ANATEL]: Thanks!</w:t>
      </w:r>
    </w:p>
    <w:p w14:paraId="38FE625A" w14:textId="77777777" w:rsidR="00166992" w:rsidRDefault="00166992" w:rsidP="00166992">
      <w:r>
        <w:t>[14:24] Clark Robert [Switzerland/UN SYSTEM/International Telecommunication Union]: Will do. Thanks all.</w:t>
      </w:r>
    </w:p>
    <w:p w14:paraId="120FDCE8" w14:textId="77777777" w:rsidR="00166992" w:rsidRDefault="00166992" w:rsidP="00166992">
      <w:r>
        <w:t>[14:24] Clark Robert [Switzerland/UN SYSTEM/International Telecommunication Union]: I will provide a link to the recording when it is available.</w:t>
      </w:r>
    </w:p>
    <w:p w14:paraId="059A6B54" w14:textId="77777777" w:rsidR="00166992" w:rsidRDefault="00166992" w:rsidP="00166992">
      <w:r>
        <w:t>[14:25] Cherkesov Dmitry [Russian Federation//Radio Research and Development Institute (NIIR) Satellite Communications]: ok</w:t>
      </w:r>
    </w:p>
    <w:p w14:paraId="10142E17" w14:textId="77777777" w:rsidR="00166992" w:rsidRDefault="00166992" w:rsidP="00166992">
      <w:r>
        <w:t>[14:25] Cherkesov Dmitry [Russian Federation//Radio Research and Development Institute (NIIR) Satellite Communications]: thanks</w:t>
      </w:r>
    </w:p>
    <w:p w14:paraId="7138E126" w14:textId="77777777" w:rsidR="00166992" w:rsidRDefault="00166992" w:rsidP="00166992">
      <w:r>
        <w:t>[14:32] Cherkesov Dmitry [Russian Federation//Radio Research and Development Institute (NIIR) Satellite Communications]: I collect all to present to ministry</w:t>
      </w:r>
    </w:p>
    <w:p w14:paraId="2E2262DF" w14:textId="77777777" w:rsidR="00166992" w:rsidRDefault="00166992" w:rsidP="00166992">
      <w:pPr>
        <w:sectPr w:rsidR="00166992" w:rsidSect="00C42125">
          <w:headerReference w:type="default" r:id="rId37"/>
          <w:pgSz w:w="11907" w:h="16840" w:code="9"/>
          <w:pgMar w:top="1134" w:right="1134" w:bottom="1134" w:left="1134" w:header="709" w:footer="709" w:gutter="0"/>
          <w:cols w:space="720"/>
          <w:titlePg/>
          <w:docGrid w:linePitch="360"/>
        </w:sectPr>
      </w:pPr>
    </w:p>
    <w:p w14:paraId="7837C66C" w14:textId="77777777" w:rsidR="00166992" w:rsidRDefault="00166992" w:rsidP="00166992"/>
    <w:p w14:paraId="0EC40D08" w14:textId="77777777" w:rsidR="00166992" w:rsidRDefault="00166992" w:rsidP="00166992">
      <w:pPr>
        <w:jc w:val="center"/>
        <w:rPr>
          <w:b/>
        </w:rPr>
      </w:pPr>
      <w:r w:rsidRPr="001222C8">
        <w:rPr>
          <w:b/>
        </w:rPr>
        <w:t>Annex</w:t>
      </w:r>
      <w:r>
        <w:rPr>
          <w:b/>
        </w:rPr>
        <w:t xml:space="preserve"> </w:t>
      </w:r>
      <w:r w:rsidR="00A72589">
        <w:rPr>
          <w:b/>
        </w:rPr>
        <w:t>3</w:t>
      </w:r>
      <w:r w:rsidRPr="001222C8">
        <w:rPr>
          <w:b/>
        </w:rPr>
        <w:t>: list of participants</w:t>
      </w:r>
      <w:r w:rsidR="00A72589">
        <w:rPr>
          <w:b/>
        </w:rPr>
        <w:t xml:space="preserve"> of 28 July meeting</w:t>
      </w:r>
    </w:p>
    <w:p w14:paraId="12349FAF" w14:textId="77777777" w:rsidR="00166992" w:rsidRPr="001222C8" w:rsidRDefault="00166992" w:rsidP="00166992">
      <w:pPr>
        <w:jc w:val="center"/>
        <w:rPr>
          <w:b/>
        </w:rPr>
      </w:pPr>
    </w:p>
    <w:tbl>
      <w:tblPr>
        <w:tblW w:w="12620" w:type="dxa"/>
        <w:tblCellMar>
          <w:left w:w="0" w:type="dxa"/>
          <w:right w:w="0" w:type="dxa"/>
        </w:tblCellMar>
        <w:tblLook w:val="04A0" w:firstRow="1" w:lastRow="0" w:firstColumn="1" w:lastColumn="0" w:noHBand="0" w:noVBand="1"/>
      </w:tblPr>
      <w:tblGrid>
        <w:gridCol w:w="720"/>
        <w:gridCol w:w="1320"/>
        <w:gridCol w:w="1390"/>
        <w:gridCol w:w="7540"/>
        <w:gridCol w:w="1760"/>
      </w:tblGrid>
      <w:tr w:rsidR="00166992" w14:paraId="06B33970" w14:textId="77777777" w:rsidTr="00987ACD">
        <w:trPr>
          <w:trHeight w:val="285"/>
        </w:trPr>
        <w:tc>
          <w:tcPr>
            <w:tcW w:w="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7DEC3C3" w14:textId="77777777" w:rsidR="00166992" w:rsidRDefault="00166992" w:rsidP="00987ACD">
            <w:pPr>
              <w:jc w:val="center"/>
              <w:rPr>
                <w:rFonts w:ascii="Calibri" w:eastAsiaTheme="minorHAnsi" w:hAnsi="Calibri" w:cs="Calibri"/>
              </w:rPr>
            </w:pPr>
            <w:r>
              <w:rPr>
                <w:b/>
                <w:bCs/>
              </w:rPr>
              <w:t>Title</w:t>
            </w:r>
          </w:p>
        </w:tc>
        <w:tc>
          <w:tcPr>
            <w:tcW w:w="13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808B263" w14:textId="77777777" w:rsidR="00166992" w:rsidRDefault="00166992" w:rsidP="00987ACD">
            <w:pPr>
              <w:jc w:val="center"/>
              <w:rPr>
                <w:rFonts w:ascii="Calibri" w:eastAsiaTheme="minorHAnsi" w:hAnsi="Calibri" w:cs="Calibri"/>
              </w:rPr>
            </w:pPr>
            <w:r>
              <w:rPr>
                <w:b/>
                <w:bCs/>
              </w:rPr>
              <w:t>First Name</w:t>
            </w:r>
          </w:p>
        </w:tc>
        <w:tc>
          <w:tcPr>
            <w:tcW w:w="12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0B02953" w14:textId="77777777" w:rsidR="00166992" w:rsidRDefault="00166992" w:rsidP="00987ACD">
            <w:pPr>
              <w:jc w:val="center"/>
              <w:rPr>
                <w:rFonts w:ascii="Calibri" w:eastAsiaTheme="minorHAnsi" w:hAnsi="Calibri" w:cs="Calibri"/>
              </w:rPr>
            </w:pPr>
            <w:r>
              <w:rPr>
                <w:b/>
                <w:bCs/>
              </w:rPr>
              <w:t>Last Name</w:t>
            </w:r>
          </w:p>
        </w:tc>
        <w:tc>
          <w:tcPr>
            <w:tcW w:w="754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12E392F" w14:textId="77777777" w:rsidR="00166992" w:rsidRDefault="00166992" w:rsidP="00987ACD">
            <w:pPr>
              <w:jc w:val="center"/>
              <w:rPr>
                <w:rFonts w:ascii="Calibri" w:eastAsiaTheme="minorHAnsi" w:hAnsi="Calibri" w:cs="Calibri"/>
              </w:rPr>
            </w:pPr>
            <w:r>
              <w:rPr>
                <w:b/>
                <w:bCs/>
              </w:rPr>
              <w:t>Organization user profile</w:t>
            </w:r>
          </w:p>
        </w:tc>
        <w:tc>
          <w:tcPr>
            <w:tcW w:w="17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554865C" w14:textId="77777777" w:rsidR="00166992" w:rsidRDefault="00166992" w:rsidP="00987ACD">
            <w:pPr>
              <w:jc w:val="center"/>
              <w:rPr>
                <w:rFonts w:ascii="Calibri" w:eastAsiaTheme="minorHAnsi" w:hAnsi="Calibri" w:cs="Calibri"/>
              </w:rPr>
            </w:pPr>
            <w:r>
              <w:rPr>
                <w:b/>
                <w:bCs/>
              </w:rPr>
              <w:t>Country</w:t>
            </w:r>
          </w:p>
        </w:tc>
      </w:tr>
      <w:tr w:rsidR="00166992" w14:paraId="19F18A75"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AF3224"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7023483F" w14:textId="77777777" w:rsidR="00166992" w:rsidRDefault="00166992" w:rsidP="00987ACD">
            <w:pPr>
              <w:rPr>
                <w:rFonts w:ascii="Calibri" w:eastAsiaTheme="minorHAnsi" w:hAnsi="Calibri" w:cs="Calibri"/>
              </w:rPr>
            </w:pPr>
            <w:r>
              <w:t>Daniel</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1497896F" w14:textId="77777777" w:rsidR="00166992" w:rsidRDefault="00166992" w:rsidP="00987ACD">
            <w:pPr>
              <w:rPr>
                <w:rFonts w:ascii="Calibri" w:eastAsiaTheme="minorHAnsi" w:hAnsi="Calibri" w:cs="Calibri"/>
              </w:rPr>
            </w:pPr>
            <w:r>
              <w:t>Andrade</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14801436" w14:textId="77777777" w:rsidR="00166992" w:rsidRPr="001222C8" w:rsidRDefault="00166992" w:rsidP="00987ACD">
            <w:pPr>
              <w:rPr>
                <w:rFonts w:ascii="Calibri" w:eastAsiaTheme="minorHAnsi" w:hAnsi="Calibri" w:cs="Calibri"/>
                <w:lang w:val="fr-CH"/>
              </w:rPr>
            </w:pPr>
            <w:proofErr w:type="spellStart"/>
            <w:r w:rsidRPr="001222C8">
              <w:rPr>
                <w:lang w:val="fr-CH"/>
              </w:rPr>
              <w:t>Agência</w:t>
            </w:r>
            <w:proofErr w:type="spellEnd"/>
            <w:r w:rsidRPr="001222C8">
              <w:rPr>
                <w:lang w:val="fr-CH"/>
              </w:rPr>
              <w:t xml:space="preserve"> </w:t>
            </w:r>
            <w:proofErr w:type="spellStart"/>
            <w:r w:rsidRPr="001222C8">
              <w:rPr>
                <w:lang w:val="fr-CH"/>
              </w:rPr>
              <w:t>Nacional</w:t>
            </w:r>
            <w:proofErr w:type="spellEnd"/>
            <w:r w:rsidRPr="001222C8">
              <w:rPr>
                <w:lang w:val="fr-CH"/>
              </w:rPr>
              <w:t xml:space="preserve"> de </w:t>
            </w:r>
            <w:proofErr w:type="spellStart"/>
            <w:r w:rsidRPr="001222C8">
              <w:rPr>
                <w:lang w:val="fr-CH"/>
              </w:rPr>
              <w:t>Telecomunicações</w:t>
            </w:r>
            <w:proofErr w:type="spellEnd"/>
            <w:r w:rsidRPr="001222C8">
              <w:rPr>
                <w:lang w:val="fr-CH"/>
              </w:rPr>
              <w:t xml:space="preserve"> - ANATEL</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10940787" w14:textId="77777777" w:rsidR="00166992" w:rsidRDefault="00166992" w:rsidP="00987ACD">
            <w:pPr>
              <w:rPr>
                <w:rFonts w:ascii="Calibri" w:eastAsiaTheme="minorHAnsi" w:hAnsi="Calibri" w:cs="Calibri"/>
              </w:rPr>
            </w:pPr>
            <w:r>
              <w:t>Brazil</w:t>
            </w:r>
          </w:p>
        </w:tc>
      </w:tr>
      <w:tr w:rsidR="00166992" w14:paraId="2D8E9925"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25957C2"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1888A298" w14:textId="77777777" w:rsidR="00166992" w:rsidRDefault="00166992" w:rsidP="00987ACD">
            <w:pPr>
              <w:rPr>
                <w:rFonts w:ascii="Calibri" w:eastAsiaTheme="minorHAnsi" w:hAnsi="Calibri" w:cs="Calibri"/>
              </w:rPr>
            </w:pPr>
            <w:r>
              <w:t>Francesco</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CD25106" w14:textId="77777777" w:rsidR="00166992" w:rsidRDefault="00166992" w:rsidP="00987ACD">
            <w:pPr>
              <w:rPr>
                <w:rFonts w:ascii="Calibri" w:eastAsiaTheme="minorHAnsi" w:hAnsi="Calibri" w:cs="Calibri"/>
              </w:rPr>
            </w:pPr>
            <w:r>
              <w:t>Bernabei</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3B7B28AC" w14:textId="77777777" w:rsidR="00166992" w:rsidRPr="001222C8" w:rsidRDefault="00166992" w:rsidP="00987ACD">
            <w:pPr>
              <w:rPr>
                <w:rFonts w:ascii="Calibri" w:eastAsiaTheme="minorHAnsi" w:hAnsi="Calibri" w:cs="Calibri"/>
                <w:lang w:val="fr-CH"/>
              </w:rPr>
            </w:pPr>
            <w:proofErr w:type="spellStart"/>
            <w:r w:rsidRPr="001222C8">
              <w:rPr>
                <w:lang w:val="fr-CH"/>
              </w:rPr>
              <w:t>Autorità</w:t>
            </w:r>
            <w:proofErr w:type="spellEnd"/>
            <w:r w:rsidRPr="001222C8">
              <w:rPr>
                <w:lang w:val="fr-CH"/>
              </w:rPr>
              <w:t xml:space="preserve"> per le </w:t>
            </w:r>
            <w:proofErr w:type="spellStart"/>
            <w:r w:rsidRPr="001222C8">
              <w:rPr>
                <w:lang w:val="fr-CH"/>
              </w:rPr>
              <w:t>Garanzie</w:t>
            </w:r>
            <w:proofErr w:type="spellEnd"/>
            <w:r w:rsidRPr="001222C8">
              <w:rPr>
                <w:lang w:val="fr-CH"/>
              </w:rPr>
              <w:t xml:space="preserve"> </w:t>
            </w:r>
            <w:proofErr w:type="spellStart"/>
            <w:r w:rsidRPr="001222C8">
              <w:rPr>
                <w:lang w:val="fr-CH"/>
              </w:rPr>
              <w:t>nelle</w:t>
            </w:r>
            <w:proofErr w:type="spellEnd"/>
            <w:r w:rsidRPr="001222C8">
              <w:rPr>
                <w:lang w:val="fr-CH"/>
              </w:rPr>
              <w:t xml:space="preserve"> </w:t>
            </w:r>
            <w:proofErr w:type="spellStart"/>
            <w:r w:rsidRPr="001222C8">
              <w:rPr>
                <w:lang w:val="fr-CH"/>
              </w:rPr>
              <w:t>Comunicazioni</w:t>
            </w:r>
            <w:proofErr w:type="spellEnd"/>
            <w:r w:rsidRPr="001222C8">
              <w:rPr>
                <w:lang w:val="fr-CH"/>
              </w:rPr>
              <w:t xml:space="preserve"> (AGCOM)</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7ED431FC" w14:textId="77777777" w:rsidR="00166992" w:rsidRDefault="00166992" w:rsidP="00987ACD">
            <w:pPr>
              <w:rPr>
                <w:rFonts w:ascii="Calibri" w:eastAsiaTheme="minorHAnsi" w:hAnsi="Calibri" w:cs="Calibri"/>
              </w:rPr>
            </w:pPr>
            <w:r>
              <w:t>Italy</w:t>
            </w:r>
          </w:p>
        </w:tc>
      </w:tr>
      <w:tr w:rsidR="00166992" w14:paraId="49957F33"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295D903"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9B3273F" w14:textId="77777777" w:rsidR="00166992" w:rsidRDefault="00166992" w:rsidP="00987ACD">
            <w:pPr>
              <w:rPr>
                <w:rFonts w:ascii="Calibri" w:eastAsiaTheme="minorHAnsi" w:hAnsi="Calibri" w:cs="Calibri"/>
              </w:rPr>
            </w:pPr>
            <w:r>
              <w:t>Einar</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8F58FF3" w14:textId="77777777" w:rsidR="00166992" w:rsidRDefault="00166992" w:rsidP="00987ACD">
            <w:pPr>
              <w:rPr>
                <w:rFonts w:ascii="Calibri" w:eastAsiaTheme="minorHAnsi" w:hAnsi="Calibri" w:cs="Calibri"/>
              </w:rPr>
            </w:pPr>
            <w:r>
              <w:t>Bohlin</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0FA044FB" w14:textId="77777777" w:rsidR="00166992" w:rsidRDefault="00166992" w:rsidP="00987ACD">
            <w:pPr>
              <w:rPr>
                <w:rFonts w:ascii="Calibri" w:eastAsiaTheme="minorHAnsi" w:hAnsi="Calibri" w:cs="Calibri"/>
              </w:rPr>
            </w:pPr>
            <w:r>
              <w:t>American Registry for Internet Numbers (ARIN)</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128313A6" w14:textId="77777777" w:rsidR="00166992" w:rsidRDefault="00166992" w:rsidP="00987ACD">
            <w:pPr>
              <w:rPr>
                <w:rFonts w:ascii="Calibri" w:eastAsiaTheme="minorHAnsi" w:hAnsi="Calibri" w:cs="Calibri"/>
              </w:rPr>
            </w:pPr>
            <w:r>
              <w:t>United States</w:t>
            </w:r>
          </w:p>
        </w:tc>
      </w:tr>
      <w:tr w:rsidR="00166992" w14:paraId="56DECEE4"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73DB4B4"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654A0374" w14:textId="77777777" w:rsidR="00166992" w:rsidRDefault="00166992" w:rsidP="00987ACD">
            <w:pPr>
              <w:rPr>
                <w:rFonts w:ascii="Calibri" w:eastAsiaTheme="minorHAnsi" w:hAnsi="Calibri" w:cs="Calibri"/>
              </w:rPr>
            </w:pPr>
            <w:r>
              <w:t>Dmitry</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63735D78" w14:textId="77777777" w:rsidR="00166992" w:rsidRDefault="00166992" w:rsidP="00987ACD">
            <w:pPr>
              <w:rPr>
                <w:rFonts w:ascii="Calibri" w:eastAsiaTheme="minorHAnsi" w:hAnsi="Calibri" w:cs="Calibri"/>
              </w:rPr>
            </w:pPr>
            <w:r>
              <w:t>Cherkesov</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5BD5A6C0" w14:textId="77777777" w:rsidR="00166992" w:rsidRDefault="00166992" w:rsidP="00987ACD">
            <w:pPr>
              <w:rPr>
                <w:rFonts w:ascii="Calibri" w:eastAsiaTheme="minorHAnsi" w:hAnsi="Calibri" w:cs="Calibri"/>
              </w:rPr>
            </w:pPr>
            <w:r>
              <w:t>Radio Research and Development Institute (NIIR) Satellite Communications</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2E6AEBA4" w14:textId="77777777" w:rsidR="00166992" w:rsidRDefault="00166992" w:rsidP="00987ACD">
            <w:pPr>
              <w:rPr>
                <w:rFonts w:ascii="Calibri" w:eastAsiaTheme="minorHAnsi" w:hAnsi="Calibri" w:cs="Calibri"/>
              </w:rPr>
            </w:pPr>
            <w:r>
              <w:t>Russian Federation</w:t>
            </w:r>
          </w:p>
        </w:tc>
      </w:tr>
      <w:tr w:rsidR="00166992" w14:paraId="02EFB3CC"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B3D247"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996B247" w14:textId="77777777" w:rsidR="00166992" w:rsidRDefault="00166992" w:rsidP="00987ACD">
            <w:pPr>
              <w:rPr>
                <w:rFonts w:ascii="Calibri" w:eastAsiaTheme="minorHAnsi" w:hAnsi="Calibri" w:cs="Calibri"/>
              </w:rPr>
            </w:pPr>
            <w:r>
              <w:t>Donatella</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05422863" w14:textId="77777777" w:rsidR="00166992" w:rsidRDefault="00166992" w:rsidP="00987ACD">
            <w:pPr>
              <w:rPr>
                <w:rFonts w:ascii="Calibri" w:eastAsiaTheme="minorHAnsi" w:hAnsi="Calibri" w:cs="Calibri"/>
              </w:rPr>
            </w:pPr>
            <w:r>
              <w:t>Chiara</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5614023B" w14:textId="77777777" w:rsidR="00166992" w:rsidRDefault="00166992" w:rsidP="00987ACD">
            <w:pPr>
              <w:rPr>
                <w:rFonts w:ascii="Calibri" w:eastAsiaTheme="minorHAnsi" w:hAnsi="Calibri" w:cs="Calibri"/>
              </w:rPr>
            </w:pPr>
            <w:r>
              <w:t>Telecom Italia S.p.A.</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58A667F9" w14:textId="77777777" w:rsidR="00166992" w:rsidRDefault="00166992" w:rsidP="00987ACD">
            <w:pPr>
              <w:rPr>
                <w:rFonts w:ascii="Calibri" w:eastAsiaTheme="minorHAnsi" w:hAnsi="Calibri" w:cs="Calibri"/>
              </w:rPr>
            </w:pPr>
            <w:r>
              <w:t>Italy</w:t>
            </w:r>
          </w:p>
        </w:tc>
      </w:tr>
      <w:tr w:rsidR="00166992" w14:paraId="6186E9A6"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0D141A5"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36D03B0D" w14:textId="77777777" w:rsidR="00166992" w:rsidRDefault="00166992" w:rsidP="00987ACD">
            <w:pPr>
              <w:rPr>
                <w:rFonts w:ascii="Calibri" w:eastAsiaTheme="minorHAnsi" w:hAnsi="Calibri" w:cs="Calibri"/>
              </w:rPr>
            </w:pPr>
            <w:r>
              <w:t>Robert</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6D761F9C" w14:textId="77777777" w:rsidR="00166992" w:rsidRDefault="00166992" w:rsidP="00987ACD">
            <w:pPr>
              <w:rPr>
                <w:rFonts w:ascii="Calibri" w:eastAsiaTheme="minorHAnsi" w:hAnsi="Calibri" w:cs="Calibri"/>
              </w:rPr>
            </w:pPr>
            <w:r>
              <w:t>Clark</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67A7A539" w14:textId="77777777" w:rsidR="00166992" w:rsidRDefault="00166992" w:rsidP="00987ACD">
            <w:pPr>
              <w:rPr>
                <w:rFonts w:ascii="Calibri" w:eastAsiaTheme="minorHAnsi" w:hAnsi="Calibri" w:cs="Calibri"/>
              </w:rPr>
            </w:pPr>
            <w:r>
              <w:t>International Telecommunication Union</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257A57CC" w14:textId="77777777" w:rsidR="00166992" w:rsidRDefault="00166992" w:rsidP="00987ACD">
            <w:pPr>
              <w:rPr>
                <w:rFonts w:ascii="Calibri" w:eastAsiaTheme="minorHAnsi" w:hAnsi="Calibri" w:cs="Calibri"/>
              </w:rPr>
            </w:pPr>
            <w:r>
              <w:t>Switzerland</w:t>
            </w:r>
          </w:p>
        </w:tc>
      </w:tr>
      <w:tr w:rsidR="00166992" w14:paraId="2B35A996"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FBE7C85"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19BBAD6C" w14:textId="77777777" w:rsidR="00166992" w:rsidRDefault="00166992" w:rsidP="00987ACD">
            <w:pPr>
              <w:rPr>
                <w:rFonts w:ascii="Calibri" w:eastAsiaTheme="minorHAnsi" w:hAnsi="Calibri" w:cs="Calibri"/>
              </w:rPr>
            </w:pPr>
            <w:r>
              <w:t>Antoine</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FF8B710" w14:textId="77777777" w:rsidR="00166992" w:rsidRDefault="00166992" w:rsidP="00987ACD">
            <w:pPr>
              <w:rPr>
                <w:rFonts w:ascii="Calibri" w:eastAsiaTheme="minorHAnsi" w:hAnsi="Calibri" w:cs="Calibri"/>
              </w:rPr>
            </w:pPr>
            <w:proofErr w:type="spellStart"/>
            <w:r>
              <w:t>Cochemé</w:t>
            </w:r>
            <w:proofErr w:type="spellEnd"/>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1393CECF" w14:textId="77777777" w:rsidR="00166992" w:rsidRPr="001222C8" w:rsidRDefault="00166992" w:rsidP="00987ACD">
            <w:pPr>
              <w:rPr>
                <w:rFonts w:ascii="Calibri" w:eastAsiaTheme="minorHAnsi" w:hAnsi="Calibri" w:cs="Calibri"/>
                <w:lang w:val="fr-CH"/>
              </w:rPr>
            </w:pPr>
            <w:r w:rsidRPr="001222C8">
              <w:rPr>
                <w:lang w:val="fr-CH"/>
              </w:rPr>
              <w:t>Autorité de Régulation des Communications électroniques et des Postes (ARCEP)</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2871A78E" w14:textId="77777777" w:rsidR="00166992" w:rsidRDefault="00166992" w:rsidP="00987ACD">
            <w:pPr>
              <w:rPr>
                <w:rFonts w:ascii="Calibri" w:eastAsiaTheme="minorHAnsi" w:hAnsi="Calibri" w:cs="Calibri"/>
              </w:rPr>
            </w:pPr>
            <w:r>
              <w:t>France</w:t>
            </w:r>
          </w:p>
        </w:tc>
      </w:tr>
      <w:tr w:rsidR="00166992" w14:paraId="1A1C8725"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4B79F68"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36B304C" w14:textId="77777777" w:rsidR="00166992" w:rsidRDefault="00166992" w:rsidP="00987ACD">
            <w:pPr>
              <w:rPr>
                <w:rFonts w:ascii="Calibri" w:eastAsiaTheme="minorHAnsi" w:hAnsi="Calibri" w:cs="Calibri"/>
              </w:rPr>
            </w:pPr>
            <w:r>
              <w:t>James</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5228B371" w14:textId="77777777" w:rsidR="00166992" w:rsidRDefault="00166992" w:rsidP="00987ACD">
            <w:pPr>
              <w:rPr>
                <w:rFonts w:ascii="Calibri" w:eastAsiaTheme="minorHAnsi" w:hAnsi="Calibri" w:cs="Calibri"/>
              </w:rPr>
            </w:pPr>
            <w:r>
              <w:t>D. Schlichting</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7E78DC1A" w14:textId="77777777" w:rsidR="00166992" w:rsidRDefault="00166992" w:rsidP="00987ACD">
            <w:pPr>
              <w:rPr>
                <w:rFonts w:ascii="Calibri" w:eastAsiaTheme="minorHAnsi" w:hAnsi="Calibri" w:cs="Calibri"/>
              </w:rPr>
            </w:pPr>
            <w:r>
              <w:t>Federal Communications Commission</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7DA0BA6B" w14:textId="77777777" w:rsidR="00166992" w:rsidRDefault="00166992" w:rsidP="00987ACD">
            <w:pPr>
              <w:rPr>
                <w:rFonts w:ascii="Calibri" w:eastAsiaTheme="minorHAnsi" w:hAnsi="Calibri" w:cs="Calibri"/>
              </w:rPr>
            </w:pPr>
            <w:r>
              <w:t>United States</w:t>
            </w:r>
          </w:p>
        </w:tc>
      </w:tr>
      <w:tr w:rsidR="00166992" w14:paraId="7E99A0CF"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3795C0D"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71CD2EBE" w14:textId="77777777" w:rsidR="00166992" w:rsidRDefault="00166992" w:rsidP="00987ACD">
            <w:pPr>
              <w:rPr>
                <w:rFonts w:ascii="Calibri" w:eastAsiaTheme="minorHAnsi" w:hAnsi="Calibri" w:cs="Calibri"/>
              </w:rPr>
            </w:pPr>
            <w:r>
              <w:t>Ena</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67872EED" w14:textId="77777777" w:rsidR="00166992" w:rsidRDefault="00166992" w:rsidP="00987ACD">
            <w:pPr>
              <w:rPr>
                <w:rFonts w:ascii="Calibri" w:eastAsiaTheme="minorHAnsi" w:hAnsi="Calibri" w:cs="Calibri"/>
              </w:rPr>
            </w:pPr>
            <w:r>
              <w:t>Dekanic</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8201656" w14:textId="77777777" w:rsidR="00166992" w:rsidRDefault="00166992" w:rsidP="00987ACD">
            <w:pPr>
              <w:rPr>
                <w:rFonts w:ascii="Calibri" w:eastAsiaTheme="minorHAnsi" w:hAnsi="Calibri" w:cs="Calibri"/>
              </w:rPr>
            </w:pPr>
            <w:r>
              <w:t>Cyber and International Communications and Information Policy (CIP)</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1205ABB9" w14:textId="77777777" w:rsidR="00166992" w:rsidRDefault="00166992" w:rsidP="00987ACD">
            <w:pPr>
              <w:rPr>
                <w:rFonts w:ascii="Calibri" w:eastAsiaTheme="minorHAnsi" w:hAnsi="Calibri" w:cs="Calibri"/>
              </w:rPr>
            </w:pPr>
            <w:r>
              <w:t>United States</w:t>
            </w:r>
          </w:p>
        </w:tc>
      </w:tr>
      <w:tr w:rsidR="00166992" w14:paraId="651687E4"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6BB25C6"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34A51172" w14:textId="77777777" w:rsidR="00166992" w:rsidRDefault="00166992" w:rsidP="00987ACD">
            <w:pPr>
              <w:rPr>
                <w:rFonts w:ascii="Calibri" w:eastAsiaTheme="minorHAnsi" w:hAnsi="Calibri" w:cs="Calibri"/>
              </w:rPr>
            </w:pPr>
            <w:r>
              <w:t>Chris</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3B9B0733" w14:textId="77777777" w:rsidR="00166992" w:rsidRDefault="00166992" w:rsidP="00987ACD">
            <w:pPr>
              <w:rPr>
                <w:rFonts w:ascii="Calibri" w:eastAsiaTheme="minorHAnsi" w:hAnsi="Calibri" w:cs="Calibri"/>
              </w:rPr>
            </w:pPr>
            <w:r>
              <w:t>Drake</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56FFFA0" w14:textId="77777777" w:rsidR="00166992" w:rsidRDefault="00166992" w:rsidP="00987ACD">
            <w:pPr>
              <w:rPr>
                <w:rFonts w:ascii="Calibri" w:eastAsiaTheme="minorHAnsi" w:hAnsi="Calibri" w:cs="Calibri"/>
              </w:rPr>
            </w:pPr>
            <w:r>
              <w:t>iconectiv</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74AE7DA1" w14:textId="77777777" w:rsidR="00166992" w:rsidRDefault="00166992" w:rsidP="00987ACD">
            <w:pPr>
              <w:rPr>
                <w:rFonts w:ascii="Calibri" w:eastAsiaTheme="minorHAnsi" w:hAnsi="Calibri" w:cs="Calibri"/>
              </w:rPr>
            </w:pPr>
            <w:r>
              <w:t>United States</w:t>
            </w:r>
          </w:p>
        </w:tc>
      </w:tr>
      <w:tr w:rsidR="00166992" w14:paraId="2E4F89BB"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682027"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31A64858" w14:textId="77777777" w:rsidR="00166992" w:rsidRDefault="00166992" w:rsidP="00987ACD">
            <w:pPr>
              <w:rPr>
                <w:rFonts w:ascii="Calibri" w:eastAsiaTheme="minorHAnsi" w:hAnsi="Calibri" w:cs="Calibri"/>
              </w:rPr>
            </w:pPr>
            <w:r>
              <w:t>Philippe</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53321915" w14:textId="77777777" w:rsidR="00166992" w:rsidRDefault="00166992" w:rsidP="00987ACD">
            <w:pPr>
              <w:rPr>
                <w:rFonts w:ascii="Calibri" w:eastAsiaTheme="minorHAnsi" w:hAnsi="Calibri" w:cs="Calibri"/>
              </w:rPr>
            </w:pPr>
            <w:proofErr w:type="spellStart"/>
            <w:r>
              <w:t>Fouquart</w:t>
            </w:r>
            <w:proofErr w:type="spellEnd"/>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3F90E8C" w14:textId="77777777" w:rsidR="00166992" w:rsidRDefault="00166992" w:rsidP="00987ACD">
            <w:pPr>
              <w:rPr>
                <w:rFonts w:ascii="Calibri" w:eastAsiaTheme="minorHAnsi" w:hAnsi="Calibri" w:cs="Calibri"/>
              </w:rPr>
            </w:pPr>
            <w:r>
              <w:t>Orange</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44AFFB7B" w14:textId="77777777" w:rsidR="00166992" w:rsidRDefault="00166992" w:rsidP="00987ACD">
            <w:pPr>
              <w:rPr>
                <w:rFonts w:ascii="Calibri" w:eastAsiaTheme="minorHAnsi" w:hAnsi="Calibri" w:cs="Calibri"/>
              </w:rPr>
            </w:pPr>
            <w:r>
              <w:t>France</w:t>
            </w:r>
          </w:p>
        </w:tc>
      </w:tr>
      <w:tr w:rsidR="00166992" w14:paraId="7802F9F0"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63A1ED"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547D684" w14:textId="77777777" w:rsidR="00166992" w:rsidRDefault="00166992" w:rsidP="00987ACD">
            <w:pPr>
              <w:rPr>
                <w:rFonts w:ascii="Calibri" w:eastAsiaTheme="minorHAnsi" w:hAnsi="Calibri" w:cs="Calibri"/>
              </w:rPr>
            </w:pPr>
            <w:r>
              <w:t>Elizabeth</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3FFD627D" w14:textId="77777777" w:rsidR="00166992" w:rsidRDefault="00166992" w:rsidP="00987ACD">
            <w:pPr>
              <w:rPr>
                <w:rFonts w:ascii="Calibri" w:eastAsiaTheme="minorHAnsi" w:hAnsi="Calibri" w:cs="Calibri"/>
              </w:rPr>
            </w:pPr>
            <w:r>
              <w:t>Greenberg</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76B83BC2" w14:textId="77777777" w:rsidR="00166992" w:rsidRDefault="00166992" w:rsidP="00987ACD">
            <w:pPr>
              <w:rPr>
                <w:rFonts w:ascii="Calibri" w:eastAsiaTheme="minorHAnsi" w:hAnsi="Calibri" w:cs="Calibri"/>
              </w:rPr>
            </w:pPr>
            <w:r>
              <w:t>Office of Communications - Ofcom</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14D98654" w14:textId="77777777" w:rsidR="00166992" w:rsidRDefault="00166992" w:rsidP="00987ACD">
            <w:pPr>
              <w:rPr>
                <w:rFonts w:ascii="Calibri" w:eastAsiaTheme="minorHAnsi" w:hAnsi="Calibri" w:cs="Calibri"/>
              </w:rPr>
            </w:pPr>
            <w:r>
              <w:t>United Kingdom</w:t>
            </w:r>
          </w:p>
        </w:tc>
      </w:tr>
      <w:tr w:rsidR="00166992" w14:paraId="6939F7D8"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53B5996"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70E88A75" w14:textId="77777777" w:rsidR="00166992" w:rsidRDefault="00166992" w:rsidP="00987ACD">
            <w:pPr>
              <w:rPr>
                <w:rFonts w:ascii="Calibri" w:eastAsiaTheme="minorHAnsi" w:hAnsi="Calibri" w:cs="Calibri"/>
              </w:rPr>
            </w:pPr>
            <w:r>
              <w:t>Amalia</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2414A8D6" w14:textId="77777777" w:rsidR="00166992" w:rsidRDefault="00166992" w:rsidP="00987ACD">
            <w:pPr>
              <w:rPr>
                <w:rFonts w:ascii="Calibri" w:eastAsiaTheme="minorHAnsi" w:hAnsi="Calibri" w:cs="Calibri"/>
              </w:rPr>
            </w:pPr>
            <w:proofErr w:type="spellStart"/>
            <w:r>
              <w:t>Guliman</w:t>
            </w:r>
            <w:proofErr w:type="spellEnd"/>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79DD6CF" w14:textId="77777777" w:rsidR="00166992" w:rsidRDefault="00166992" w:rsidP="00987ACD">
            <w:pPr>
              <w:rPr>
                <w:rFonts w:ascii="Calibri" w:eastAsiaTheme="minorHAnsi" w:hAnsi="Calibri" w:cs="Calibri"/>
              </w:rPr>
            </w:pPr>
            <w:r>
              <w:t>Voxbone SA</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0D469E77" w14:textId="77777777" w:rsidR="00166992" w:rsidRDefault="00166992" w:rsidP="00987ACD">
            <w:pPr>
              <w:rPr>
                <w:rFonts w:ascii="Calibri" w:eastAsiaTheme="minorHAnsi" w:hAnsi="Calibri" w:cs="Calibri"/>
              </w:rPr>
            </w:pPr>
            <w:r>
              <w:t>Belgium</w:t>
            </w:r>
          </w:p>
        </w:tc>
      </w:tr>
      <w:tr w:rsidR="00166992" w14:paraId="6FAD0AB5"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E617A5"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692610A5" w14:textId="77777777" w:rsidR="00166992" w:rsidRDefault="00166992" w:rsidP="00987ACD">
            <w:pPr>
              <w:rPr>
                <w:rFonts w:ascii="Calibri" w:eastAsiaTheme="minorHAnsi" w:hAnsi="Calibri" w:cs="Calibri"/>
              </w:rPr>
            </w:pPr>
            <w:r>
              <w:t>Richard</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745985F2" w14:textId="77777777" w:rsidR="00166992" w:rsidRDefault="00166992" w:rsidP="00987ACD">
            <w:pPr>
              <w:rPr>
                <w:rFonts w:ascii="Calibri" w:eastAsiaTheme="minorHAnsi" w:hAnsi="Calibri" w:cs="Calibri"/>
              </w:rPr>
            </w:pPr>
            <w:r>
              <w:t>Hill</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2974865B" w14:textId="77777777" w:rsidR="00166992" w:rsidRPr="001222C8" w:rsidRDefault="00166992" w:rsidP="00987ACD">
            <w:pPr>
              <w:rPr>
                <w:rFonts w:ascii="Calibri" w:eastAsiaTheme="minorHAnsi" w:hAnsi="Calibri" w:cs="Calibri"/>
                <w:lang w:val="fr-CH"/>
              </w:rPr>
            </w:pPr>
            <w:r>
              <w:rPr>
                <w:lang w:val="fr-CH"/>
              </w:rPr>
              <w:t>VisionNG</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76532B32" w14:textId="77777777" w:rsidR="00166992" w:rsidRDefault="00166992" w:rsidP="00987ACD">
            <w:pPr>
              <w:rPr>
                <w:rFonts w:ascii="Calibri" w:eastAsiaTheme="minorHAnsi" w:hAnsi="Calibri" w:cs="Calibri"/>
              </w:rPr>
            </w:pPr>
            <w:r>
              <w:t>United Kingdom</w:t>
            </w:r>
          </w:p>
        </w:tc>
      </w:tr>
      <w:tr w:rsidR="00166992" w14:paraId="45ABBD26"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80B12C"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019C2B8" w14:textId="77777777" w:rsidR="00166992" w:rsidRDefault="00166992" w:rsidP="00987ACD">
            <w:pPr>
              <w:rPr>
                <w:rFonts w:ascii="Calibri" w:eastAsiaTheme="minorHAnsi" w:hAnsi="Calibri" w:cs="Calibri"/>
              </w:rPr>
            </w:pPr>
            <w:r>
              <w:t>Tony</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074FEF9A" w14:textId="77777777" w:rsidR="00166992" w:rsidRDefault="00166992" w:rsidP="00987ACD">
            <w:pPr>
              <w:rPr>
                <w:rFonts w:ascii="Calibri" w:eastAsiaTheme="minorHAnsi" w:hAnsi="Calibri" w:cs="Calibri"/>
              </w:rPr>
            </w:pPr>
            <w:r>
              <w:t>Holmes</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20A7A9DC" w14:textId="77777777" w:rsidR="00166992" w:rsidRDefault="00166992" w:rsidP="00987ACD">
            <w:pPr>
              <w:rPr>
                <w:rFonts w:ascii="Calibri" w:eastAsiaTheme="minorHAnsi" w:hAnsi="Calibri" w:cs="Calibri"/>
              </w:rPr>
            </w:pPr>
            <w:r>
              <w:t>Department for Digital, Culture, Media and Sport (DCMS)</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5B2C1844" w14:textId="77777777" w:rsidR="00166992" w:rsidRDefault="00166992" w:rsidP="00987ACD">
            <w:pPr>
              <w:rPr>
                <w:rFonts w:ascii="Calibri" w:eastAsiaTheme="minorHAnsi" w:hAnsi="Calibri" w:cs="Calibri"/>
              </w:rPr>
            </w:pPr>
            <w:r>
              <w:t xml:space="preserve">United </w:t>
            </w:r>
            <w:r>
              <w:lastRenderedPageBreak/>
              <w:t>Kingdom</w:t>
            </w:r>
          </w:p>
        </w:tc>
      </w:tr>
      <w:tr w:rsidR="00166992" w14:paraId="400AECB3"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884297A" w14:textId="77777777" w:rsidR="00166992" w:rsidRDefault="00166992" w:rsidP="00987ACD">
            <w:pPr>
              <w:rPr>
                <w:rFonts w:ascii="Calibri" w:eastAsiaTheme="minorHAnsi" w:hAnsi="Calibri" w:cs="Calibri"/>
              </w:rPr>
            </w:pPr>
            <w:r>
              <w:lastRenderedPageBreak/>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313822E2" w14:textId="77777777" w:rsidR="00166992" w:rsidRDefault="00166992" w:rsidP="00987ACD">
            <w:pPr>
              <w:rPr>
                <w:rFonts w:ascii="Calibri" w:eastAsiaTheme="minorHAnsi" w:hAnsi="Calibri" w:cs="Calibri"/>
              </w:rPr>
            </w:pPr>
            <w:r>
              <w:t>Mariko</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519F11B7" w14:textId="77777777" w:rsidR="00166992" w:rsidRDefault="00166992" w:rsidP="00987ACD">
            <w:pPr>
              <w:rPr>
                <w:rFonts w:ascii="Calibri" w:eastAsiaTheme="minorHAnsi" w:hAnsi="Calibri" w:cs="Calibri"/>
              </w:rPr>
            </w:pPr>
            <w:r>
              <w:t>Honda</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5E777C9C" w14:textId="77777777" w:rsidR="00166992" w:rsidRDefault="00166992" w:rsidP="00987ACD">
            <w:pPr>
              <w:rPr>
                <w:rFonts w:ascii="Calibri" w:eastAsiaTheme="minorHAnsi" w:hAnsi="Calibri" w:cs="Calibri"/>
              </w:rPr>
            </w:pPr>
            <w:r>
              <w:t>Nippon Telegraph and Telephone Corporation (NTT)</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28F4526D" w14:textId="77777777" w:rsidR="00166992" w:rsidRDefault="00166992" w:rsidP="00987ACD">
            <w:pPr>
              <w:rPr>
                <w:rFonts w:ascii="Calibri" w:eastAsiaTheme="minorHAnsi" w:hAnsi="Calibri" w:cs="Calibri"/>
              </w:rPr>
            </w:pPr>
            <w:r>
              <w:t>Japan</w:t>
            </w:r>
          </w:p>
        </w:tc>
      </w:tr>
      <w:tr w:rsidR="00166992" w14:paraId="76451A20"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E276557"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4867C466" w14:textId="77777777" w:rsidR="00166992" w:rsidRDefault="00166992" w:rsidP="00987ACD">
            <w:pPr>
              <w:rPr>
                <w:rFonts w:ascii="Calibri" w:eastAsiaTheme="minorHAnsi" w:hAnsi="Calibri" w:cs="Calibri"/>
              </w:rPr>
            </w:pPr>
            <w:r>
              <w:t>Koji</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FE65864" w14:textId="77777777" w:rsidR="00166992" w:rsidRDefault="00166992" w:rsidP="00987ACD">
            <w:pPr>
              <w:rPr>
                <w:rFonts w:ascii="Calibri" w:eastAsiaTheme="minorHAnsi" w:hAnsi="Calibri" w:cs="Calibri"/>
              </w:rPr>
            </w:pPr>
            <w:r>
              <w:t>Isshiki</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52D9DE47" w14:textId="77777777" w:rsidR="00166992" w:rsidRDefault="00166992" w:rsidP="00987ACD">
            <w:pPr>
              <w:rPr>
                <w:rFonts w:ascii="Calibri" w:eastAsiaTheme="minorHAnsi" w:hAnsi="Calibri" w:cs="Calibri"/>
              </w:rPr>
            </w:pPr>
            <w:r>
              <w:t>Nippon Telegraph and Telephone Corporation (NTT)</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0B311D7E" w14:textId="77777777" w:rsidR="00166992" w:rsidRDefault="00166992" w:rsidP="00987ACD">
            <w:pPr>
              <w:rPr>
                <w:rFonts w:ascii="Calibri" w:eastAsiaTheme="minorHAnsi" w:hAnsi="Calibri" w:cs="Calibri"/>
              </w:rPr>
            </w:pPr>
            <w:r>
              <w:t>Japan</w:t>
            </w:r>
          </w:p>
        </w:tc>
      </w:tr>
      <w:tr w:rsidR="00166992" w14:paraId="2D928B5F"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4083609"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A0DCD36" w14:textId="77777777" w:rsidR="00166992" w:rsidRDefault="00166992" w:rsidP="00987ACD">
            <w:pPr>
              <w:rPr>
                <w:rFonts w:ascii="Calibri" w:eastAsiaTheme="minorHAnsi" w:hAnsi="Calibri" w:cs="Calibri"/>
              </w:rPr>
            </w:pPr>
            <w:r>
              <w:t>Hege</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5E867791" w14:textId="77777777" w:rsidR="00166992" w:rsidRDefault="00166992" w:rsidP="00987ACD">
            <w:pPr>
              <w:rPr>
                <w:rFonts w:ascii="Calibri" w:eastAsiaTheme="minorHAnsi" w:hAnsi="Calibri" w:cs="Calibri"/>
              </w:rPr>
            </w:pPr>
            <w:r>
              <w:t>Johnson</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67A5E58B" w14:textId="77777777" w:rsidR="00166992" w:rsidRDefault="00166992" w:rsidP="00987ACD">
            <w:pPr>
              <w:rPr>
                <w:rFonts w:ascii="Calibri" w:eastAsiaTheme="minorHAnsi" w:hAnsi="Calibri" w:cs="Calibri"/>
              </w:rPr>
            </w:pPr>
            <w:r>
              <w:t>Norwegian Communications Authority</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6263E69A" w14:textId="77777777" w:rsidR="00166992" w:rsidRDefault="00166992" w:rsidP="00987ACD">
            <w:pPr>
              <w:rPr>
                <w:rFonts w:ascii="Calibri" w:eastAsiaTheme="minorHAnsi" w:hAnsi="Calibri" w:cs="Calibri"/>
              </w:rPr>
            </w:pPr>
            <w:r>
              <w:t>Norway</w:t>
            </w:r>
          </w:p>
        </w:tc>
      </w:tr>
      <w:tr w:rsidR="00166992" w14:paraId="1FFD8F01"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9F984CA"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24682BF3" w14:textId="77777777" w:rsidR="00166992" w:rsidRDefault="00166992" w:rsidP="00987ACD">
            <w:pPr>
              <w:rPr>
                <w:rFonts w:ascii="Calibri" w:eastAsiaTheme="minorHAnsi" w:hAnsi="Calibri" w:cs="Calibri"/>
              </w:rPr>
            </w:pPr>
            <w:r>
              <w:t>Samantha</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B6AD8B3" w14:textId="77777777" w:rsidR="00166992" w:rsidRDefault="00166992" w:rsidP="00987ACD">
            <w:pPr>
              <w:rPr>
                <w:rFonts w:ascii="Calibri" w:eastAsiaTheme="minorHAnsi" w:hAnsi="Calibri" w:cs="Calibri"/>
              </w:rPr>
            </w:pPr>
            <w:r>
              <w:t>Kight</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5D08398C" w14:textId="77777777" w:rsidR="00166992" w:rsidRDefault="00166992" w:rsidP="00987ACD">
            <w:pPr>
              <w:rPr>
                <w:rFonts w:ascii="Calibri" w:eastAsiaTheme="minorHAnsi" w:hAnsi="Calibri" w:cs="Calibri"/>
              </w:rPr>
            </w:pPr>
            <w:r>
              <w:t>GSMA</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1F9486A1" w14:textId="77777777" w:rsidR="00166992" w:rsidRDefault="00166992" w:rsidP="00987ACD">
            <w:pPr>
              <w:rPr>
                <w:rFonts w:ascii="Calibri" w:eastAsiaTheme="minorHAnsi" w:hAnsi="Calibri" w:cs="Calibri"/>
              </w:rPr>
            </w:pPr>
            <w:r>
              <w:t>United Kingdom</w:t>
            </w:r>
          </w:p>
        </w:tc>
      </w:tr>
      <w:tr w:rsidR="00166992" w14:paraId="469DE41D"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D63DBE6"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5AF7EBC8" w14:textId="77777777" w:rsidR="00166992" w:rsidRDefault="00166992" w:rsidP="00987ACD">
            <w:pPr>
              <w:rPr>
                <w:rFonts w:ascii="Calibri" w:eastAsiaTheme="minorHAnsi" w:hAnsi="Calibri" w:cs="Calibri"/>
              </w:rPr>
            </w:pPr>
            <w:r>
              <w:t>Peter</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741D40B4" w14:textId="77777777" w:rsidR="00166992" w:rsidRDefault="00166992" w:rsidP="00987ACD">
            <w:pPr>
              <w:rPr>
                <w:rFonts w:ascii="Calibri" w:eastAsiaTheme="minorHAnsi" w:hAnsi="Calibri" w:cs="Calibri"/>
              </w:rPr>
            </w:pPr>
            <w:r>
              <w:t>Koch</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21482C8F" w14:textId="77777777" w:rsidR="00166992" w:rsidRDefault="00166992" w:rsidP="00987ACD">
            <w:pPr>
              <w:rPr>
                <w:rFonts w:ascii="Calibri" w:eastAsiaTheme="minorHAnsi" w:hAnsi="Calibri" w:cs="Calibri"/>
              </w:rPr>
            </w:pPr>
            <w:r>
              <w:t xml:space="preserve">DENIC </w:t>
            </w:r>
            <w:proofErr w:type="spellStart"/>
            <w:r>
              <w:t>eG</w:t>
            </w:r>
            <w:proofErr w:type="spellEnd"/>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68E22477" w14:textId="77777777" w:rsidR="00166992" w:rsidRDefault="00166992" w:rsidP="00987ACD">
            <w:pPr>
              <w:rPr>
                <w:rFonts w:ascii="Calibri" w:eastAsiaTheme="minorHAnsi" w:hAnsi="Calibri" w:cs="Calibri"/>
              </w:rPr>
            </w:pPr>
            <w:r>
              <w:t>Germany</w:t>
            </w:r>
          </w:p>
        </w:tc>
      </w:tr>
      <w:tr w:rsidR="00166992" w14:paraId="76D2B91E"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45022E"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1C7169CB" w14:textId="77777777" w:rsidR="00166992" w:rsidRDefault="00166992" w:rsidP="00987ACD">
            <w:pPr>
              <w:rPr>
                <w:rFonts w:ascii="Calibri" w:eastAsiaTheme="minorHAnsi" w:hAnsi="Calibri" w:cs="Calibri"/>
              </w:rPr>
            </w:pPr>
            <w:r>
              <w:t>Vassil</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5F4445F" w14:textId="77777777" w:rsidR="00166992" w:rsidRDefault="00166992" w:rsidP="00987ACD">
            <w:pPr>
              <w:rPr>
                <w:rFonts w:ascii="Calibri" w:eastAsiaTheme="minorHAnsi" w:hAnsi="Calibri" w:cs="Calibri"/>
              </w:rPr>
            </w:pPr>
            <w:r>
              <w:t>Krastev</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6EFD01F" w14:textId="77777777" w:rsidR="00166992" w:rsidRDefault="00166992" w:rsidP="00987ACD">
            <w:pPr>
              <w:rPr>
                <w:rFonts w:ascii="Calibri" w:eastAsiaTheme="minorHAnsi" w:hAnsi="Calibri" w:cs="Calibri"/>
              </w:rPr>
            </w:pPr>
            <w:r>
              <w:t>European Communications Office</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79100668" w14:textId="77777777" w:rsidR="00166992" w:rsidRDefault="00166992" w:rsidP="00987ACD">
            <w:pPr>
              <w:rPr>
                <w:rFonts w:ascii="Calibri" w:eastAsiaTheme="minorHAnsi" w:hAnsi="Calibri" w:cs="Calibri"/>
              </w:rPr>
            </w:pPr>
            <w:r>
              <w:t>Denmark</w:t>
            </w:r>
          </w:p>
        </w:tc>
      </w:tr>
      <w:tr w:rsidR="00166992" w14:paraId="64CA466C"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149F20"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6B293F67" w14:textId="77777777" w:rsidR="00166992" w:rsidRDefault="00166992" w:rsidP="00987ACD">
            <w:pPr>
              <w:rPr>
                <w:rFonts w:ascii="Calibri" w:eastAsiaTheme="minorHAnsi" w:hAnsi="Calibri" w:cs="Calibri"/>
              </w:rPr>
            </w:pPr>
            <w:r>
              <w:t>Michael</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287235C6" w14:textId="77777777" w:rsidR="00166992" w:rsidRDefault="00166992" w:rsidP="00987ACD">
            <w:pPr>
              <w:rPr>
                <w:rFonts w:ascii="Calibri" w:eastAsiaTheme="minorHAnsi" w:hAnsi="Calibri" w:cs="Calibri"/>
              </w:rPr>
            </w:pPr>
            <w:r>
              <w:t>Lang</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085C160" w14:textId="77777777" w:rsidR="00166992" w:rsidRDefault="00166992" w:rsidP="00987ACD">
            <w:pPr>
              <w:rPr>
                <w:rFonts w:ascii="Calibri" w:eastAsiaTheme="minorHAnsi" w:hAnsi="Calibri" w:cs="Calibri"/>
              </w:rPr>
            </w:pPr>
            <w:r>
              <w:t>Federal Network Agency for Electricity, Gas, Telecommunications, Post and Railway</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66584E8C" w14:textId="77777777" w:rsidR="00166992" w:rsidRDefault="00166992" w:rsidP="00987ACD">
            <w:pPr>
              <w:rPr>
                <w:rFonts w:ascii="Calibri" w:eastAsiaTheme="minorHAnsi" w:hAnsi="Calibri" w:cs="Calibri"/>
              </w:rPr>
            </w:pPr>
            <w:r>
              <w:t>Germany</w:t>
            </w:r>
          </w:p>
        </w:tc>
      </w:tr>
      <w:tr w:rsidR="00166992" w14:paraId="59CC30A8"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EFC76D9"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766845F6" w14:textId="77777777" w:rsidR="00166992" w:rsidRDefault="00166992" w:rsidP="00987ACD">
            <w:pPr>
              <w:rPr>
                <w:rFonts w:ascii="Calibri" w:eastAsiaTheme="minorHAnsi" w:hAnsi="Calibri" w:cs="Calibri"/>
              </w:rPr>
            </w:pPr>
            <w:r>
              <w:t>Mary</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1950D41F" w14:textId="77777777" w:rsidR="00166992" w:rsidRDefault="00166992" w:rsidP="00987ACD">
            <w:pPr>
              <w:rPr>
                <w:rFonts w:ascii="Calibri" w:eastAsiaTheme="minorHAnsi" w:hAnsi="Calibri" w:cs="Calibri"/>
              </w:rPr>
            </w:pPr>
            <w:r>
              <w:t>Retka</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4CE67683" w14:textId="77777777" w:rsidR="00166992" w:rsidRDefault="00166992" w:rsidP="00987ACD">
            <w:pPr>
              <w:rPr>
                <w:rFonts w:ascii="Calibri" w:eastAsiaTheme="minorHAnsi" w:hAnsi="Calibri" w:cs="Calibri"/>
              </w:rPr>
            </w:pPr>
            <w:proofErr w:type="spellStart"/>
            <w:r>
              <w:t>SomosGov</w:t>
            </w:r>
            <w:proofErr w:type="spellEnd"/>
            <w:r>
              <w:t xml:space="preserve"> Inc.</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405D63D8" w14:textId="77777777" w:rsidR="00166992" w:rsidRDefault="00166992" w:rsidP="00987ACD">
            <w:pPr>
              <w:rPr>
                <w:rFonts w:ascii="Calibri" w:eastAsiaTheme="minorHAnsi" w:hAnsi="Calibri" w:cs="Calibri"/>
              </w:rPr>
            </w:pPr>
            <w:r>
              <w:t>United States</w:t>
            </w:r>
          </w:p>
        </w:tc>
      </w:tr>
      <w:tr w:rsidR="00166992" w14:paraId="06B459BF"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73790C"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2DF776EF" w14:textId="77777777" w:rsidR="00166992" w:rsidRDefault="00166992" w:rsidP="00987ACD">
            <w:pPr>
              <w:rPr>
                <w:rFonts w:ascii="Calibri" w:eastAsiaTheme="minorHAnsi" w:hAnsi="Calibri" w:cs="Calibri"/>
              </w:rPr>
            </w:pPr>
            <w:r>
              <w:t>Phil</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099A83CC" w14:textId="77777777" w:rsidR="00166992" w:rsidRDefault="00166992" w:rsidP="00987ACD">
            <w:pPr>
              <w:rPr>
                <w:rFonts w:ascii="Calibri" w:eastAsiaTheme="minorHAnsi" w:hAnsi="Calibri" w:cs="Calibri"/>
              </w:rPr>
            </w:pPr>
            <w:r>
              <w:t>Rushton</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07BEDBD7" w14:textId="77777777" w:rsidR="00166992" w:rsidRDefault="00166992" w:rsidP="00987ACD">
            <w:pPr>
              <w:rPr>
                <w:rFonts w:ascii="Calibri" w:eastAsiaTheme="minorHAnsi" w:hAnsi="Calibri" w:cs="Calibri"/>
              </w:rPr>
            </w:pPr>
            <w:r>
              <w:t>Department for Digital, Culture, Media and Sport (DCMS)</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40047975" w14:textId="77777777" w:rsidR="00166992" w:rsidRDefault="00166992" w:rsidP="00987ACD">
            <w:pPr>
              <w:rPr>
                <w:rFonts w:ascii="Calibri" w:eastAsiaTheme="minorHAnsi" w:hAnsi="Calibri" w:cs="Calibri"/>
              </w:rPr>
            </w:pPr>
            <w:r>
              <w:t>United Kingdom</w:t>
            </w:r>
          </w:p>
        </w:tc>
      </w:tr>
      <w:tr w:rsidR="00166992" w14:paraId="3DB714C8"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FE39880" w14:textId="77777777" w:rsidR="00166992" w:rsidRDefault="00166992" w:rsidP="00987ACD">
            <w:pPr>
              <w:rPr>
                <w:rFonts w:ascii="Calibri" w:eastAsiaTheme="minorHAnsi" w:hAnsi="Calibri" w:cs="Calibri"/>
              </w:rPr>
            </w:pPr>
            <w:r>
              <w:t>Mr.</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695E5577" w14:textId="77777777" w:rsidR="00166992" w:rsidRDefault="00166992" w:rsidP="00987ACD">
            <w:pPr>
              <w:rPr>
                <w:rFonts w:ascii="Calibri" w:eastAsiaTheme="minorHAnsi" w:hAnsi="Calibri" w:cs="Calibri"/>
              </w:rPr>
            </w:pPr>
            <w:r>
              <w:t>Paul</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6301B6CE" w14:textId="77777777" w:rsidR="00166992" w:rsidRDefault="00166992" w:rsidP="00987ACD">
            <w:pPr>
              <w:rPr>
                <w:rFonts w:ascii="Calibri" w:eastAsiaTheme="minorHAnsi" w:hAnsi="Calibri" w:cs="Calibri"/>
              </w:rPr>
            </w:pPr>
            <w:proofErr w:type="spellStart"/>
            <w:r>
              <w:t>Schonewald</w:t>
            </w:r>
            <w:proofErr w:type="spellEnd"/>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53CEF159" w14:textId="77777777" w:rsidR="00166992" w:rsidRDefault="00166992" w:rsidP="00987ACD">
            <w:pPr>
              <w:rPr>
                <w:rFonts w:ascii="Calibri" w:eastAsiaTheme="minorHAnsi" w:hAnsi="Calibri" w:cs="Calibri"/>
              </w:rPr>
            </w:pPr>
            <w:r>
              <w:t>GSMA</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450DCE7B" w14:textId="77777777" w:rsidR="00166992" w:rsidRDefault="00166992" w:rsidP="00987ACD">
            <w:pPr>
              <w:rPr>
                <w:rFonts w:ascii="Calibri" w:eastAsiaTheme="minorHAnsi" w:hAnsi="Calibri" w:cs="Calibri"/>
              </w:rPr>
            </w:pPr>
            <w:r>
              <w:t>United Kingdom</w:t>
            </w:r>
          </w:p>
        </w:tc>
      </w:tr>
      <w:tr w:rsidR="00166992" w14:paraId="1E964F41"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A51D2A"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605CAC4C" w14:textId="77777777" w:rsidR="00166992" w:rsidRDefault="00166992" w:rsidP="00987ACD">
            <w:pPr>
              <w:rPr>
                <w:rFonts w:ascii="Calibri" w:eastAsiaTheme="minorHAnsi" w:hAnsi="Calibri" w:cs="Calibri"/>
              </w:rPr>
            </w:pPr>
            <w:r>
              <w:t>Yana</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5E4AC9DB" w14:textId="77777777" w:rsidR="00166992" w:rsidRDefault="00166992" w:rsidP="00987ACD">
            <w:pPr>
              <w:rPr>
                <w:rFonts w:ascii="Calibri" w:eastAsiaTheme="minorHAnsi" w:hAnsi="Calibri" w:cs="Calibri"/>
              </w:rPr>
            </w:pPr>
            <w:r>
              <w:t>Yankova</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762EC620" w14:textId="77777777" w:rsidR="00166992" w:rsidRDefault="00166992" w:rsidP="00987ACD">
            <w:pPr>
              <w:rPr>
                <w:rFonts w:ascii="Calibri" w:eastAsiaTheme="minorHAnsi" w:hAnsi="Calibri" w:cs="Calibri"/>
              </w:rPr>
            </w:pPr>
            <w:r>
              <w:t>Voxbone SA</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7B73A538" w14:textId="77777777" w:rsidR="00166992" w:rsidRDefault="00166992" w:rsidP="00987ACD">
            <w:pPr>
              <w:rPr>
                <w:rFonts w:ascii="Calibri" w:eastAsiaTheme="minorHAnsi" w:hAnsi="Calibri" w:cs="Calibri"/>
              </w:rPr>
            </w:pPr>
            <w:r>
              <w:t>Belgium</w:t>
            </w:r>
          </w:p>
        </w:tc>
      </w:tr>
      <w:tr w:rsidR="00166992" w14:paraId="355658DA" w14:textId="77777777" w:rsidTr="00987ACD">
        <w:trPr>
          <w:trHeight w:val="28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76B3879" w14:textId="77777777" w:rsidR="00166992" w:rsidRDefault="00166992" w:rsidP="00987ACD">
            <w:pPr>
              <w:rPr>
                <w:rFonts w:ascii="Calibri" w:eastAsiaTheme="minorHAnsi" w:hAnsi="Calibri" w:cs="Calibri"/>
              </w:rPr>
            </w:pPr>
            <w:r>
              <w:t>Ms.</w:t>
            </w:r>
          </w:p>
        </w:tc>
        <w:tc>
          <w:tcPr>
            <w:tcW w:w="1320" w:type="dxa"/>
            <w:tcBorders>
              <w:top w:val="nil"/>
              <w:left w:val="nil"/>
              <w:bottom w:val="single" w:sz="8" w:space="0" w:color="auto"/>
              <w:right w:val="single" w:sz="8" w:space="0" w:color="auto"/>
            </w:tcBorders>
            <w:noWrap/>
            <w:tcMar>
              <w:top w:w="0" w:type="dxa"/>
              <w:left w:w="108" w:type="dxa"/>
              <w:bottom w:w="0" w:type="dxa"/>
              <w:right w:w="108" w:type="dxa"/>
            </w:tcMar>
            <w:hideMark/>
          </w:tcPr>
          <w:p w14:paraId="376234DA" w14:textId="77777777" w:rsidR="00166992" w:rsidRDefault="00166992" w:rsidP="00987ACD">
            <w:pPr>
              <w:rPr>
                <w:rFonts w:ascii="Calibri" w:eastAsiaTheme="minorHAnsi" w:hAnsi="Calibri" w:cs="Calibri"/>
              </w:rPr>
            </w:pPr>
            <w:r>
              <w:t>Jie</w:t>
            </w:r>
          </w:p>
        </w:tc>
        <w:tc>
          <w:tcPr>
            <w:tcW w:w="1280" w:type="dxa"/>
            <w:tcBorders>
              <w:top w:val="nil"/>
              <w:left w:val="nil"/>
              <w:bottom w:val="single" w:sz="8" w:space="0" w:color="auto"/>
              <w:right w:val="single" w:sz="8" w:space="0" w:color="auto"/>
            </w:tcBorders>
            <w:noWrap/>
            <w:tcMar>
              <w:top w:w="0" w:type="dxa"/>
              <w:left w:w="108" w:type="dxa"/>
              <w:bottom w:w="0" w:type="dxa"/>
              <w:right w:w="108" w:type="dxa"/>
            </w:tcMar>
            <w:hideMark/>
          </w:tcPr>
          <w:p w14:paraId="4D926031" w14:textId="77777777" w:rsidR="00166992" w:rsidRDefault="00166992" w:rsidP="00987ACD">
            <w:pPr>
              <w:rPr>
                <w:rFonts w:ascii="Calibri" w:eastAsiaTheme="minorHAnsi" w:hAnsi="Calibri" w:cs="Calibri"/>
              </w:rPr>
            </w:pPr>
            <w:r>
              <w:t>Zhang</w:t>
            </w:r>
          </w:p>
        </w:tc>
        <w:tc>
          <w:tcPr>
            <w:tcW w:w="7540" w:type="dxa"/>
            <w:tcBorders>
              <w:top w:val="nil"/>
              <w:left w:val="nil"/>
              <w:bottom w:val="single" w:sz="8" w:space="0" w:color="auto"/>
              <w:right w:val="single" w:sz="8" w:space="0" w:color="auto"/>
            </w:tcBorders>
            <w:noWrap/>
            <w:tcMar>
              <w:top w:w="0" w:type="dxa"/>
              <w:left w:w="108" w:type="dxa"/>
              <w:bottom w:w="0" w:type="dxa"/>
              <w:right w:w="108" w:type="dxa"/>
            </w:tcMar>
            <w:hideMark/>
          </w:tcPr>
          <w:p w14:paraId="03811F35" w14:textId="77777777" w:rsidR="00166992" w:rsidRDefault="00166992" w:rsidP="00987ACD">
            <w:pPr>
              <w:rPr>
                <w:rFonts w:ascii="Calibri" w:eastAsiaTheme="minorHAnsi" w:hAnsi="Calibri" w:cs="Calibri"/>
              </w:rPr>
            </w:pPr>
            <w:r>
              <w:t>International Telecommunication Union</w:t>
            </w:r>
          </w:p>
        </w:tc>
        <w:tc>
          <w:tcPr>
            <w:tcW w:w="1760" w:type="dxa"/>
            <w:tcBorders>
              <w:top w:val="nil"/>
              <w:left w:val="nil"/>
              <w:bottom w:val="single" w:sz="8" w:space="0" w:color="auto"/>
              <w:right w:val="single" w:sz="8" w:space="0" w:color="auto"/>
            </w:tcBorders>
            <w:noWrap/>
            <w:tcMar>
              <w:top w:w="0" w:type="dxa"/>
              <w:left w:w="108" w:type="dxa"/>
              <w:bottom w:w="0" w:type="dxa"/>
              <w:right w:w="108" w:type="dxa"/>
            </w:tcMar>
            <w:hideMark/>
          </w:tcPr>
          <w:p w14:paraId="0B96DAD8" w14:textId="77777777" w:rsidR="00166992" w:rsidRDefault="00166992" w:rsidP="00987ACD">
            <w:pPr>
              <w:rPr>
                <w:rFonts w:ascii="Calibri" w:eastAsiaTheme="minorHAnsi" w:hAnsi="Calibri" w:cs="Calibri"/>
              </w:rPr>
            </w:pPr>
            <w:r>
              <w:t>Switzerland</w:t>
            </w:r>
          </w:p>
        </w:tc>
      </w:tr>
    </w:tbl>
    <w:p w14:paraId="4C9B6881" w14:textId="77777777" w:rsidR="00166992" w:rsidRDefault="00166992" w:rsidP="00166992">
      <w:pPr>
        <w:rPr>
          <w:rFonts w:ascii="Calibri" w:eastAsiaTheme="minorHAnsi" w:hAnsi="Calibri" w:cs="Calibri"/>
          <w:sz w:val="22"/>
          <w:szCs w:val="22"/>
        </w:rPr>
      </w:pPr>
      <w:r>
        <w:t> </w:t>
      </w:r>
    </w:p>
    <w:p w14:paraId="0104F761" w14:textId="77777777" w:rsidR="00A72589" w:rsidRDefault="00A72589">
      <w:pPr>
        <w:spacing w:before="0" w:after="160" w:line="259" w:lineRule="auto"/>
      </w:pPr>
      <w:r>
        <w:br w:type="page"/>
      </w:r>
    </w:p>
    <w:p w14:paraId="369307E6" w14:textId="77777777" w:rsidR="00A72589" w:rsidRDefault="00A72589" w:rsidP="00A72589">
      <w:pPr>
        <w:jc w:val="center"/>
        <w:rPr>
          <w:b/>
        </w:rPr>
      </w:pPr>
      <w:r w:rsidRPr="001222C8">
        <w:rPr>
          <w:b/>
        </w:rPr>
        <w:lastRenderedPageBreak/>
        <w:t>Annex</w:t>
      </w:r>
      <w:r>
        <w:rPr>
          <w:b/>
        </w:rPr>
        <w:t xml:space="preserve"> 4</w:t>
      </w:r>
      <w:r w:rsidRPr="001222C8">
        <w:rPr>
          <w:b/>
        </w:rPr>
        <w:t>: list of participants</w:t>
      </w:r>
      <w:r>
        <w:rPr>
          <w:b/>
        </w:rPr>
        <w:t xml:space="preserve"> of 11 August meeting</w:t>
      </w:r>
    </w:p>
    <w:p w14:paraId="41A2DD38" w14:textId="77777777" w:rsidR="00A72589" w:rsidRDefault="00A72589" w:rsidP="00A72589">
      <w:pPr>
        <w:jc w:val="center"/>
        <w:rPr>
          <w:b/>
        </w:rPr>
      </w:pPr>
    </w:p>
    <w:tbl>
      <w:tblPr>
        <w:tblStyle w:val="TableGrid"/>
        <w:tblW w:w="0" w:type="auto"/>
        <w:tblLook w:val="04A0" w:firstRow="1" w:lastRow="0" w:firstColumn="1" w:lastColumn="0" w:noHBand="0" w:noVBand="1"/>
      </w:tblPr>
      <w:tblGrid>
        <w:gridCol w:w="804"/>
        <w:gridCol w:w="1266"/>
        <w:gridCol w:w="1299"/>
        <w:gridCol w:w="6758"/>
        <w:gridCol w:w="1809"/>
        <w:gridCol w:w="2852"/>
      </w:tblGrid>
      <w:tr w:rsidR="00A72589" w:rsidRPr="00A72589" w14:paraId="26E2B27B" w14:textId="77777777" w:rsidTr="008C404A">
        <w:trPr>
          <w:trHeight w:val="300"/>
          <w:tblHeader/>
        </w:trPr>
        <w:tc>
          <w:tcPr>
            <w:tcW w:w="804" w:type="dxa"/>
            <w:noWrap/>
            <w:hideMark/>
          </w:tcPr>
          <w:p w14:paraId="200D8A68" w14:textId="77777777" w:rsidR="00A72589" w:rsidRPr="00A72589" w:rsidRDefault="00A72589">
            <w:pPr>
              <w:rPr>
                <w:b/>
                <w:bCs/>
              </w:rPr>
            </w:pPr>
            <w:r w:rsidRPr="00A72589">
              <w:rPr>
                <w:b/>
                <w:bCs/>
              </w:rPr>
              <w:t>Title</w:t>
            </w:r>
          </w:p>
        </w:tc>
        <w:tc>
          <w:tcPr>
            <w:tcW w:w="1266" w:type="dxa"/>
            <w:noWrap/>
            <w:hideMark/>
          </w:tcPr>
          <w:p w14:paraId="4283822F" w14:textId="77777777" w:rsidR="00A72589" w:rsidRPr="00A72589" w:rsidRDefault="00A72589">
            <w:pPr>
              <w:rPr>
                <w:b/>
                <w:bCs/>
              </w:rPr>
            </w:pPr>
            <w:r w:rsidRPr="00A72589">
              <w:rPr>
                <w:b/>
                <w:bCs/>
              </w:rPr>
              <w:t>First Name</w:t>
            </w:r>
          </w:p>
        </w:tc>
        <w:tc>
          <w:tcPr>
            <w:tcW w:w="1299" w:type="dxa"/>
            <w:noWrap/>
            <w:hideMark/>
          </w:tcPr>
          <w:p w14:paraId="4A262D13" w14:textId="77777777" w:rsidR="00A72589" w:rsidRPr="00A72589" w:rsidRDefault="00A72589">
            <w:pPr>
              <w:rPr>
                <w:b/>
                <w:bCs/>
              </w:rPr>
            </w:pPr>
            <w:r w:rsidRPr="00A72589">
              <w:rPr>
                <w:b/>
                <w:bCs/>
              </w:rPr>
              <w:t>Last Name</w:t>
            </w:r>
          </w:p>
        </w:tc>
        <w:tc>
          <w:tcPr>
            <w:tcW w:w="6758" w:type="dxa"/>
            <w:noWrap/>
            <w:hideMark/>
          </w:tcPr>
          <w:p w14:paraId="359C103D" w14:textId="77777777" w:rsidR="00A72589" w:rsidRPr="00A72589" w:rsidRDefault="00A72589">
            <w:pPr>
              <w:rPr>
                <w:b/>
                <w:bCs/>
              </w:rPr>
            </w:pPr>
            <w:r w:rsidRPr="00A72589">
              <w:rPr>
                <w:b/>
                <w:bCs/>
              </w:rPr>
              <w:t>Organization user profile</w:t>
            </w:r>
          </w:p>
        </w:tc>
        <w:tc>
          <w:tcPr>
            <w:tcW w:w="1809" w:type="dxa"/>
            <w:noWrap/>
            <w:hideMark/>
          </w:tcPr>
          <w:p w14:paraId="3F27C1F0" w14:textId="77777777" w:rsidR="00A72589" w:rsidRPr="00A72589" w:rsidRDefault="00A72589">
            <w:pPr>
              <w:rPr>
                <w:b/>
                <w:bCs/>
              </w:rPr>
            </w:pPr>
            <w:r w:rsidRPr="00A72589">
              <w:rPr>
                <w:b/>
                <w:bCs/>
              </w:rPr>
              <w:t>Country</w:t>
            </w:r>
          </w:p>
        </w:tc>
        <w:tc>
          <w:tcPr>
            <w:tcW w:w="2852" w:type="dxa"/>
            <w:noWrap/>
            <w:hideMark/>
          </w:tcPr>
          <w:p w14:paraId="7347DC7E" w14:textId="77777777" w:rsidR="00A72589" w:rsidRPr="00A72589" w:rsidRDefault="00A72589">
            <w:pPr>
              <w:rPr>
                <w:b/>
                <w:bCs/>
              </w:rPr>
            </w:pPr>
            <w:r w:rsidRPr="00A72589">
              <w:rPr>
                <w:b/>
                <w:bCs/>
              </w:rPr>
              <w:t>Region</w:t>
            </w:r>
          </w:p>
        </w:tc>
      </w:tr>
      <w:tr w:rsidR="00A72589" w:rsidRPr="00A72589" w14:paraId="73A25222" w14:textId="77777777" w:rsidTr="008C404A">
        <w:trPr>
          <w:trHeight w:val="300"/>
        </w:trPr>
        <w:tc>
          <w:tcPr>
            <w:tcW w:w="804" w:type="dxa"/>
            <w:noWrap/>
            <w:hideMark/>
          </w:tcPr>
          <w:p w14:paraId="61E5D0F4" w14:textId="77777777" w:rsidR="00A72589" w:rsidRPr="00A72589" w:rsidRDefault="00A72589">
            <w:r w:rsidRPr="00A72589">
              <w:t>Mr.</w:t>
            </w:r>
          </w:p>
        </w:tc>
        <w:tc>
          <w:tcPr>
            <w:tcW w:w="1266" w:type="dxa"/>
            <w:noWrap/>
            <w:hideMark/>
          </w:tcPr>
          <w:p w14:paraId="488E0A4A" w14:textId="77777777" w:rsidR="00A72589" w:rsidRPr="00A72589" w:rsidRDefault="00A72589">
            <w:r w:rsidRPr="00A72589">
              <w:t>Francesco</w:t>
            </w:r>
          </w:p>
        </w:tc>
        <w:tc>
          <w:tcPr>
            <w:tcW w:w="1299" w:type="dxa"/>
            <w:noWrap/>
            <w:hideMark/>
          </w:tcPr>
          <w:p w14:paraId="0C2D9712" w14:textId="77777777" w:rsidR="00A72589" w:rsidRPr="00A72589" w:rsidRDefault="00A72589">
            <w:r w:rsidRPr="00A72589">
              <w:t>Bernabei</w:t>
            </w:r>
          </w:p>
        </w:tc>
        <w:tc>
          <w:tcPr>
            <w:tcW w:w="6758" w:type="dxa"/>
            <w:noWrap/>
            <w:hideMark/>
          </w:tcPr>
          <w:p w14:paraId="4C094D61" w14:textId="77777777" w:rsidR="00A72589" w:rsidRPr="00A72589" w:rsidRDefault="00A72589">
            <w:pPr>
              <w:rPr>
                <w:lang w:val="fr-CH"/>
              </w:rPr>
            </w:pPr>
            <w:proofErr w:type="spellStart"/>
            <w:r w:rsidRPr="00A72589">
              <w:rPr>
                <w:lang w:val="fr-CH"/>
              </w:rPr>
              <w:t>Autorità</w:t>
            </w:r>
            <w:proofErr w:type="spellEnd"/>
            <w:r w:rsidRPr="00A72589">
              <w:rPr>
                <w:lang w:val="fr-CH"/>
              </w:rPr>
              <w:t xml:space="preserve"> per le </w:t>
            </w:r>
            <w:proofErr w:type="spellStart"/>
            <w:r w:rsidRPr="00A72589">
              <w:rPr>
                <w:lang w:val="fr-CH"/>
              </w:rPr>
              <w:t>Garanzie</w:t>
            </w:r>
            <w:proofErr w:type="spellEnd"/>
            <w:r w:rsidRPr="00A72589">
              <w:rPr>
                <w:lang w:val="fr-CH"/>
              </w:rPr>
              <w:t xml:space="preserve"> </w:t>
            </w:r>
            <w:proofErr w:type="spellStart"/>
            <w:r w:rsidRPr="00A72589">
              <w:rPr>
                <w:lang w:val="fr-CH"/>
              </w:rPr>
              <w:t>nelle</w:t>
            </w:r>
            <w:proofErr w:type="spellEnd"/>
            <w:r w:rsidRPr="00A72589">
              <w:rPr>
                <w:lang w:val="fr-CH"/>
              </w:rPr>
              <w:t xml:space="preserve"> </w:t>
            </w:r>
            <w:proofErr w:type="spellStart"/>
            <w:r w:rsidRPr="00A72589">
              <w:rPr>
                <w:lang w:val="fr-CH"/>
              </w:rPr>
              <w:t>Comunicazioni</w:t>
            </w:r>
            <w:proofErr w:type="spellEnd"/>
            <w:r w:rsidRPr="00A72589">
              <w:rPr>
                <w:lang w:val="fr-CH"/>
              </w:rPr>
              <w:t xml:space="preserve"> (AGCOM)</w:t>
            </w:r>
          </w:p>
        </w:tc>
        <w:tc>
          <w:tcPr>
            <w:tcW w:w="1809" w:type="dxa"/>
            <w:noWrap/>
            <w:hideMark/>
          </w:tcPr>
          <w:p w14:paraId="1BEA52CA" w14:textId="77777777" w:rsidR="00A72589" w:rsidRPr="00A72589" w:rsidRDefault="00A72589">
            <w:r w:rsidRPr="00A72589">
              <w:t>Italy</w:t>
            </w:r>
          </w:p>
        </w:tc>
        <w:tc>
          <w:tcPr>
            <w:tcW w:w="2852" w:type="dxa"/>
            <w:noWrap/>
            <w:hideMark/>
          </w:tcPr>
          <w:p w14:paraId="0776CCFA" w14:textId="77777777" w:rsidR="00A72589" w:rsidRPr="00A72589" w:rsidRDefault="00A72589">
            <w:r w:rsidRPr="00A72589">
              <w:t>Western Europe</w:t>
            </w:r>
          </w:p>
        </w:tc>
      </w:tr>
      <w:tr w:rsidR="00A72589" w:rsidRPr="00A72589" w14:paraId="163C7FA4" w14:textId="77777777" w:rsidTr="008C404A">
        <w:trPr>
          <w:trHeight w:val="300"/>
        </w:trPr>
        <w:tc>
          <w:tcPr>
            <w:tcW w:w="804" w:type="dxa"/>
            <w:noWrap/>
            <w:hideMark/>
          </w:tcPr>
          <w:p w14:paraId="3535CED9" w14:textId="77777777" w:rsidR="00A72589" w:rsidRPr="00A72589" w:rsidRDefault="00A72589">
            <w:r w:rsidRPr="00A72589">
              <w:t>Mr.</w:t>
            </w:r>
          </w:p>
        </w:tc>
        <w:tc>
          <w:tcPr>
            <w:tcW w:w="1266" w:type="dxa"/>
            <w:noWrap/>
            <w:hideMark/>
          </w:tcPr>
          <w:p w14:paraId="6C4D3545" w14:textId="77777777" w:rsidR="00A72589" w:rsidRPr="00A72589" w:rsidRDefault="00A72589">
            <w:r w:rsidRPr="00A72589">
              <w:t>Dmitry</w:t>
            </w:r>
          </w:p>
        </w:tc>
        <w:tc>
          <w:tcPr>
            <w:tcW w:w="1299" w:type="dxa"/>
            <w:noWrap/>
            <w:hideMark/>
          </w:tcPr>
          <w:p w14:paraId="69017B1F" w14:textId="77777777" w:rsidR="00A72589" w:rsidRPr="00A72589" w:rsidRDefault="00A72589">
            <w:r w:rsidRPr="00A72589">
              <w:t>Cherkesov</w:t>
            </w:r>
          </w:p>
        </w:tc>
        <w:tc>
          <w:tcPr>
            <w:tcW w:w="6758" w:type="dxa"/>
            <w:noWrap/>
            <w:hideMark/>
          </w:tcPr>
          <w:p w14:paraId="78DD3331" w14:textId="77777777" w:rsidR="00A72589" w:rsidRPr="00A72589" w:rsidRDefault="00A72589">
            <w:r w:rsidRPr="00A72589">
              <w:t>Radio Research and Development Institute (NIIR) Satellite Communications</w:t>
            </w:r>
          </w:p>
        </w:tc>
        <w:tc>
          <w:tcPr>
            <w:tcW w:w="1809" w:type="dxa"/>
            <w:noWrap/>
            <w:hideMark/>
          </w:tcPr>
          <w:p w14:paraId="5901E452" w14:textId="77777777" w:rsidR="00A72589" w:rsidRPr="00A72589" w:rsidRDefault="00A72589">
            <w:r w:rsidRPr="00A72589">
              <w:t>Russian Federation</w:t>
            </w:r>
          </w:p>
        </w:tc>
        <w:tc>
          <w:tcPr>
            <w:tcW w:w="2852" w:type="dxa"/>
            <w:noWrap/>
            <w:hideMark/>
          </w:tcPr>
          <w:p w14:paraId="38A11201" w14:textId="77777777" w:rsidR="00A72589" w:rsidRPr="00A72589" w:rsidRDefault="00A72589">
            <w:r w:rsidRPr="00A72589">
              <w:t>Eastern Europe and Northern Asia</w:t>
            </w:r>
          </w:p>
        </w:tc>
      </w:tr>
      <w:tr w:rsidR="00A72589" w:rsidRPr="00A72589" w14:paraId="71EB5183" w14:textId="77777777" w:rsidTr="008C404A">
        <w:trPr>
          <w:trHeight w:val="300"/>
        </w:trPr>
        <w:tc>
          <w:tcPr>
            <w:tcW w:w="804" w:type="dxa"/>
            <w:noWrap/>
            <w:hideMark/>
          </w:tcPr>
          <w:p w14:paraId="29F970CD" w14:textId="77777777" w:rsidR="00A72589" w:rsidRPr="00A72589" w:rsidRDefault="00A72589">
            <w:r w:rsidRPr="00A72589">
              <w:t>Mr.</w:t>
            </w:r>
          </w:p>
        </w:tc>
        <w:tc>
          <w:tcPr>
            <w:tcW w:w="1266" w:type="dxa"/>
            <w:noWrap/>
            <w:hideMark/>
          </w:tcPr>
          <w:p w14:paraId="6169211E" w14:textId="77777777" w:rsidR="00A72589" w:rsidRPr="00A72589" w:rsidRDefault="00A72589">
            <w:r w:rsidRPr="00A72589">
              <w:t>Robert</w:t>
            </w:r>
          </w:p>
        </w:tc>
        <w:tc>
          <w:tcPr>
            <w:tcW w:w="1299" w:type="dxa"/>
            <w:noWrap/>
            <w:hideMark/>
          </w:tcPr>
          <w:p w14:paraId="19286207" w14:textId="77777777" w:rsidR="00A72589" w:rsidRPr="00A72589" w:rsidRDefault="00A72589">
            <w:r w:rsidRPr="00A72589">
              <w:t>Clark</w:t>
            </w:r>
          </w:p>
        </w:tc>
        <w:tc>
          <w:tcPr>
            <w:tcW w:w="6758" w:type="dxa"/>
            <w:noWrap/>
            <w:hideMark/>
          </w:tcPr>
          <w:p w14:paraId="3D45701F" w14:textId="77777777" w:rsidR="00A72589" w:rsidRPr="00A72589" w:rsidRDefault="00A72589">
            <w:r w:rsidRPr="00A72589">
              <w:t>International Telecommunication Union</w:t>
            </w:r>
          </w:p>
        </w:tc>
        <w:tc>
          <w:tcPr>
            <w:tcW w:w="1809" w:type="dxa"/>
            <w:noWrap/>
            <w:hideMark/>
          </w:tcPr>
          <w:p w14:paraId="2BEB3D57" w14:textId="77777777" w:rsidR="00A72589" w:rsidRPr="00A72589" w:rsidRDefault="00A72589">
            <w:r w:rsidRPr="00A72589">
              <w:t>Switzerland</w:t>
            </w:r>
          </w:p>
        </w:tc>
        <w:tc>
          <w:tcPr>
            <w:tcW w:w="2852" w:type="dxa"/>
            <w:noWrap/>
            <w:hideMark/>
          </w:tcPr>
          <w:p w14:paraId="7A9CF18B" w14:textId="77777777" w:rsidR="00A72589" w:rsidRPr="00A72589" w:rsidRDefault="00A72589">
            <w:r w:rsidRPr="00A72589">
              <w:t>Western Europe</w:t>
            </w:r>
          </w:p>
        </w:tc>
      </w:tr>
      <w:tr w:rsidR="00A72589" w:rsidRPr="00A72589" w14:paraId="4EC76121" w14:textId="77777777" w:rsidTr="008C404A">
        <w:trPr>
          <w:trHeight w:val="300"/>
        </w:trPr>
        <w:tc>
          <w:tcPr>
            <w:tcW w:w="804" w:type="dxa"/>
            <w:noWrap/>
            <w:hideMark/>
          </w:tcPr>
          <w:p w14:paraId="6BA2FDB5" w14:textId="77777777" w:rsidR="00A72589" w:rsidRPr="00A72589" w:rsidRDefault="00A72589">
            <w:r w:rsidRPr="00A72589">
              <w:t>Mr.</w:t>
            </w:r>
          </w:p>
        </w:tc>
        <w:tc>
          <w:tcPr>
            <w:tcW w:w="1266" w:type="dxa"/>
            <w:noWrap/>
            <w:hideMark/>
          </w:tcPr>
          <w:p w14:paraId="66EBF0FA" w14:textId="77777777" w:rsidR="00A72589" w:rsidRPr="00A72589" w:rsidRDefault="00A72589">
            <w:r w:rsidRPr="00A72589">
              <w:t>Antoine</w:t>
            </w:r>
          </w:p>
        </w:tc>
        <w:tc>
          <w:tcPr>
            <w:tcW w:w="1299" w:type="dxa"/>
            <w:noWrap/>
            <w:hideMark/>
          </w:tcPr>
          <w:p w14:paraId="04889A24" w14:textId="77777777" w:rsidR="00A72589" w:rsidRPr="00A72589" w:rsidRDefault="00A72589">
            <w:proofErr w:type="spellStart"/>
            <w:r w:rsidRPr="00A72589">
              <w:t>Cochemé</w:t>
            </w:r>
            <w:proofErr w:type="spellEnd"/>
          </w:p>
        </w:tc>
        <w:tc>
          <w:tcPr>
            <w:tcW w:w="6758" w:type="dxa"/>
            <w:noWrap/>
            <w:hideMark/>
          </w:tcPr>
          <w:p w14:paraId="078DF919" w14:textId="77777777" w:rsidR="00A72589" w:rsidRPr="00A72589" w:rsidRDefault="00A72589">
            <w:pPr>
              <w:rPr>
                <w:lang w:val="fr-CH"/>
              </w:rPr>
            </w:pPr>
            <w:r w:rsidRPr="00A72589">
              <w:rPr>
                <w:lang w:val="fr-CH"/>
              </w:rPr>
              <w:t>Autorité de Régulation des Communications électroniques et des Postes (ARCEP)</w:t>
            </w:r>
          </w:p>
        </w:tc>
        <w:tc>
          <w:tcPr>
            <w:tcW w:w="1809" w:type="dxa"/>
            <w:noWrap/>
            <w:hideMark/>
          </w:tcPr>
          <w:p w14:paraId="6C99F963" w14:textId="77777777" w:rsidR="00A72589" w:rsidRPr="00A72589" w:rsidRDefault="00A72589">
            <w:r w:rsidRPr="00A72589">
              <w:t>France</w:t>
            </w:r>
          </w:p>
        </w:tc>
        <w:tc>
          <w:tcPr>
            <w:tcW w:w="2852" w:type="dxa"/>
            <w:noWrap/>
            <w:hideMark/>
          </w:tcPr>
          <w:p w14:paraId="6A014BD7" w14:textId="77777777" w:rsidR="00A72589" w:rsidRPr="00A72589" w:rsidRDefault="00A72589">
            <w:r w:rsidRPr="00A72589">
              <w:t>Western Europe</w:t>
            </w:r>
          </w:p>
        </w:tc>
      </w:tr>
      <w:tr w:rsidR="00A72589" w:rsidRPr="00A72589" w14:paraId="27208F2B" w14:textId="77777777" w:rsidTr="008C404A">
        <w:trPr>
          <w:trHeight w:val="300"/>
        </w:trPr>
        <w:tc>
          <w:tcPr>
            <w:tcW w:w="804" w:type="dxa"/>
            <w:noWrap/>
            <w:hideMark/>
          </w:tcPr>
          <w:p w14:paraId="51E609A7" w14:textId="77777777" w:rsidR="00A72589" w:rsidRPr="00A72589" w:rsidRDefault="00A72589">
            <w:r w:rsidRPr="00A72589">
              <w:t>Mr.</w:t>
            </w:r>
          </w:p>
        </w:tc>
        <w:tc>
          <w:tcPr>
            <w:tcW w:w="1266" w:type="dxa"/>
            <w:noWrap/>
            <w:hideMark/>
          </w:tcPr>
          <w:p w14:paraId="010D1D45" w14:textId="77777777" w:rsidR="00A72589" w:rsidRPr="00A72589" w:rsidRDefault="00A72589">
            <w:r w:rsidRPr="00A72589">
              <w:t>James</w:t>
            </w:r>
          </w:p>
        </w:tc>
        <w:tc>
          <w:tcPr>
            <w:tcW w:w="1299" w:type="dxa"/>
            <w:noWrap/>
            <w:hideMark/>
          </w:tcPr>
          <w:p w14:paraId="6F288C1F" w14:textId="77777777" w:rsidR="00A72589" w:rsidRPr="00A72589" w:rsidRDefault="00A72589">
            <w:r w:rsidRPr="00A72589">
              <w:t>D. Schlichting</w:t>
            </w:r>
          </w:p>
        </w:tc>
        <w:tc>
          <w:tcPr>
            <w:tcW w:w="6758" w:type="dxa"/>
            <w:noWrap/>
            <w:hideMark/>
          </w:tcPr>
          <w:p w14:paraId="019479FA" w14:textId="77777777" w:rsidR="00A72589" w:rsidRPr="00A72589" w:rsidRDefault="00A72589">
            <w:r w:rsidRPr="00A72589">
              <w:t>Federal Communications Commission</w:t>
            </w:r>
          </w:p>
        </w:tc>
        <w:tc>
          <w:tcPr>
            <w:tcW w:w="1809" w:type="dxa"/>
            <w:noWrap/>
            <w:hideMark/>
          </w:tcPr>
          <w:p w14:paraId="38181C73" w14:textId="77777777" w:rsidR="00A72589" w:rsidRPr="00A72589" w:rsidRDefault="00A72589">
            <w:r w:rsidRPr="00A72589">
              <w:t>United States</w:t>
            </w:r>
          </w:p>
        </w:tc>
        <w:tc>
          <w:tcPr>
            <w:tcW w:w="2852" w:type="dxa"/>
            <w:noWrap/>
            <w:hideMark/>
          </w:tcPr>
          <w:p w14:paraId="10083D33" w14:textId="77777777" w:rsidR="00A72589" w:rsidRPr="00A72589" w:rsidRDefault="00A72589">
            <w:r w:rsidRPr="00A72589">
              <w:t>Americas</w:t>
            </w:r>
          </w:p>
        </w:tc>
      </w:tr>
      <w:tr w:rsidR="00A72589" w:rsidRPr="00A72589" w14:paraId="2B7CBBF5" w14:textId="77777777" w:rsidTr="008C404A">
        <w:trPr>
          <w:trHeight w:val="300"/>
        </w:trPr>
        <w:tc>
          <w:tcPr>
            <w:tcW w:w="804" w:type="dxa"/>
            <w:noWrap/>
            <w:hideMark/>
          </w:tcPr>
          <w:p w14:paraId="27211C98" w14:textId="77777777" w:rsidR="00A72589" w:rsidRPr="00A72589" w:rsidRDefault="00A72589">
            <w:r w:rsidRPr="00A72589">
              <w:t>Ms.</w:t>
            </w:r>
          </w:p>
        </w:tc>
        <w:tc>
          <w:tcPr>
            <w:tcW w:w="1266" w:type="dxa"/>
            <w:noWrap/>
            <w:hideMark/>
          </w:tcPr>
          <w:p w14:paraId="3C52C0FF" w14:textId="77777777" w:rsidR="00A72589" w:rsidRPr="00A72589" w:rsidRDefault="00A72589">
            <w:r w:rsidRPr="00A72589">
              <w:t>Ena</w:t>
            </w:r>
          </w:p>
        </w:tc>
        <w:tc>
          <w:tcPr>
            <w:tcW w:w="1299" w:type="dxa"/>
            <w:noWrap/>
            <w:hideMark/>
          </w:tcPr>
          <w:p w14:paraId="4DC2BEF1" w14:textId="77777777" w:rsidR="00A72589" w:rsidRPr="00A72589" w:rsidRDefault="00A72589">
            <w:r w:rsidRPr="00A72589">
              <w:t>Dekanic</w:t>
            </w:r>
          </w:p>
        </w:tc>
        <w:tc>
          <w:tcPr>
            <w:tcW w:w="6758" w:type="dxa"/>
            <w:noWrap/>
            <w:hideMark/>
          </w:tcPr>
          <w:p w14:paraId="43240841" w14:textId="77777777" w:rsidR="00A72589" w:rsidRPr="00A72589" w:rsidRDefault="00A72589">
            <w:r w:rsidRPr="00A72589">
              <w:t>Cyber and International Communications and Information Policy (CIP)</w:t>
            </w:r>
          </w:p>
        </w:tc>
        <w:tc>
          <w:tcPr>
            <w:tcW w:w="1809" w:type="dxa"/>
            <w:noWrap/>
            <w:hideMark/>
          </w:tcPr>
          <w:p w14:paraId="585D843F" w14:textId="77777777" w:rsidR="00A72589" w:rsidRPr="00A72589" w:rsidRDefault="00A72589">
            <w:r w:rsidRPr="00A72589">
              <w:t>United States</w:t>
            </w:r>
          </w:p>
        </w:tc>
        <w:tc>
          <w:tcPr>
            <w:tcW w:w="2852" w:type="dxa"/>
            <w:noWrap/>
            <w:hideMark/>
          </w:tcPr>
          <w:p w14:paraId="16A74E8A" w14:textId="77777777" w:rsidR="00A72589" w:rsidRPr="00A72589" w:rsidRDefault="00A72589">
            <w:r w:rsidRPr="00A72589">
              <w:t>Americas</w:t>
            </w:r>
          </w:p>
        </w:tc>
      </w:tr>
      <w:tr w:rsidR="00A72589" w:rsidRPr="00A72589" w14:paraId="3A02661D" w14:textId="77777777" w:rsidTr="008C404A">
        <w:trPr>
          <w:trHeight w:val="300"/>
        </w:trPr>
        <w:tc>
          <w:tcPr>
            <w:tcW w:w="804" w:type="dxa"/>
            <w:noWrap/>
            <w:hideMark/>
          </w:tcPr>
          <w:p w14:paraId="6B4365D7" w14:textId="77777777" w:rsidR="00A72589" w:rsidRPr="00A72589" w:rsidRDefault="00A72589">
            <w:r w:rsidRPr="00A72589">
              <w:t>Mr.</w:t>
            </w:r>
          </w:p>
        </w:tc>
        <w:tc>
          <w:tcPr>
            <w:tcW w:w="1266" w:type="dxa"/>
            <w:noWrap/>
            <w:hideMark/>
          </w:tcPr>
          <w:p w14:paraId="13A6E005" w14:textId="77777777" w:rsidR="00A72589" w:rsidRPr="00A72589" w:rsidRDefault="00A72589">
            <w:r w:rsidRPr="00A72589">
              <w:t>Chris</w:t>
            </w:r>
          </w:p>
        </w:tc>
        <w:tc>
          <w:tcPr>
            <w:tcW w:w="1299" w:type="dxa"/>
            <w:noWrap/>
            <w:hideMark/>
          </w:tcPr>
          <w:p w14:paraId="03ECDD7D" w14:textId="77777777" w:rsidR="00A72589" w:rsidRPr="00A72589" w:rsidRDefault="00A72589">
            <w:r w:rsidRPr="00A72589">
              <w:t>Drake</w:t>
            </w:r>
          </w:p>
        </w:tc>
        <w:tc>
          <w:tcPr>
            <w:tcW w:w="6758" w:type="dxa"/>
            <w:noWrap/>
            <w:hideMark/>
          </w:tcPr>
          <w:p w14:paraId="30F9A455" w14:textId="77777777" w:rsidR="00A72589" w:rsidRPr="00A72589" w:rsidRDefault="00A72589">
            <w:proofErr w:type="spellStart"/>
            <w:r w:rsidRPr="00A72589">
              <w:t>iconectiv</w:t>
            </w:r>
            <w:proofErr w:type="spellEnd"/>
          </w:p>
        </w:tc>
        <w:tc>
          <w:tcPr>
            <w:tcW w:w="1809" w:type="dxa"/>
            <w:noWrap/>
            <w:hideMark/>
          </w:tcPr>
          <w:p w14:paraId="742212E3" w14:textId="77777777" w:rsidR="00A72589" w:rsidRPr="00A72589" w:rsidRDefault="00A72589">
            <w:r w:rsidRPr="00A72589">
              <w:t>United States</w:t>
            </w:r>
          </w:p>
        </w:tc>
        <w:tc>
          <w:tcPr>
            <w:tcW w:w="2852" w:type="dxa"/>
            <w:noWrap/>
            <w:hideMark/>
          </w:tcPr>
          <w:p w14:paraId="5A3B8FA4" w14:textId="77777777" w:rsidR="00A72589" w:rsidRPr="00A72589" w:rsidRDefault="00A72589">
            <w:r w:rsidRPr="00A72589">
              <w:t>Americas</w:t>
            </w:r>
          </w:p>
        </w:tc>
      </w:tr>
      <w:tr w:rsidR="00A72589" w:rsidRPr="00A72589" w14:paraId="790A7157" w14:textId="77777777" w:rsidTr="008C404A">
        <w:trPr>
          <w:trHeight w:val="300"/>
        </w:trPr>
        <w:tc>
          <w:tcPr>
            <w:tcW w:w="804" w:type="dxa"/>
            <w:noWrap/>
            <w:hideMark/>
          </w:tcPr>
          <w:p w14:paraId="091430B8" w14:textId="77777777" w:rsidR="00A72589" w:rsidRPr="00A72589" w:rsidRDefault="00A72589">
            <w:r w:rsidRPr="00A72589">
              <w:t>Mr.</w:t>
            </w:r>
          </w:p>
        </w:tc>
        <w:tc>
          <w:tcPr>
            <w:tcW w:w="1266" w:type="dxa"/>
            <w:noWrap/>
            <w:hideMark/>
          </w:tcPr>
          <w:p w14:paraId="669DAF93" w14:textId="77777777" w:rsidR="00A72589" w:rsidRPr="00A72589" w:rsidRDefault="00A72589">
            <w:r w:rsidRPr="00A72589">
              <w:t>Carl R</w:t>
            </w:r>
          </w:p>
        </w:tc>
        <w:tc>
          <w:tcPr>
            <w:tcW w:w="1299" w:type="dxa"/>
            <w:noWrap/>
            <w:hideMark/>
          </w:tcPr>
          <w:p w14:paraId="4A65851A" w14:textId="77777777" w:rsidR="00A72589" w:rsidRPr="00A72589" w:rsidRDefault="00A72589">
            <w:r w:rsidRPr="00A72589">
              <w:t>Frank</w:t>
            </w:r>
          </w:p>
        </w:tc>
        <w:tc>
          <w:tcPr>
            <w:tcW w:w="6758" w:type="dxa"/>
            <w:noWrap/>
            <w:hideMark/>
          </w:tcPr>
          <w:p w14:paraId="33B00319" w14:textId="77777777" w:rsidR="00A72589" w:rsidRPr="00A72589" w:rsidRDefault="00A72589">
            <w:r w:rsidRPr="00A72589">
              <w:t>Cyber and International Communications and Information Policy (CIP)</w:t>
            </w:r>
          </w:p>
        </w:tc>
        <w:tc>
          <w:tcPr>
            <w:tcW w:w="1809" w:type="dxa"/>
            <w:noWrap/>
            <w:hideMark/>
          </w:tcPr>
          <w:p w14:paraId="0273A8F5" w14:textId="77777777" w:rsidR="00A72589" w:rsidRPr="00A72589" w:rsidRDefault="00A72589">
            <w:r w:rsidRPr="00A72589">
              <w:t>United States</w:t>
            </w:r>
          </w:p>
        </w:tc>
        <w:tc>
          <w:tcPr>
            <w:tcW w:w="2852" w:type="dxa"/>
            <w:noWrap/>
            <w:hideMark/>
          </w:tcPr>
          <w:p w14:paraId="2A256E6F" w14:textId="77777777" w:rsidR="00A72589" w:rsidRPr="00A72589" w:rsidRDefault="00A72589">
            <w:r w:rsidRPr="00A72589">
              <w:t>Americas</w:t>
            </w:r>
          </w:p>
        </w:tc>
      </w:tr>
      <w:tr w:rsidR="00A72589" w:rsidRPr="00A72589" w14:paraId="410907EE" w14:textId="77777777" w:rsidTr="008C404A">
        <w:trPr>
          <w:trHeight w:val="300"/>
        </w:trPr>
        <w:tc>
          <w:tcPr>
            <w:tcW w:w="804" w:type="dxa"/>
            <w:noWrap/>
            <w:hideMark/>
          </w:tcPr>
          <w:p w14:paraId="20AAFF5C" w14:textId="77777777" w:rsidR="00A72589" w:rsidRPr="00A72589" w:rsidRDefault="00A72589">
            <w:r w:rsidRPr="00A72589">
              <w:t>Ms.</w:t>
            </w:r>
          </w:p>
        </w:tc>
        <w:tc>
          <w:tcPr>
            <w:tcW w:w="1266" w:type="dxa"/>
            <w:noWrap/>
            <w:hideMark/>
          </w:tcPr>
          <w:p w14:paraId="5B131D80" w14:textId="77777777" w:rsidR="00A72589" w:rsidRPr="00A72589" w:rsidRDefault="00A72589">
            <w:r w:rsidRPr="00A72589">
              <w:t>Elizabeth</w:t>
            </w:r>
          </w:p>
        </w:tc>
        <w:tc>
          <w:tcPr>
            <w:tcW w:w="1299" w:type="dxa"/>
            <w:noWrap/>
            <w:hideMark/>
          </w:tcPr>
          <w:p w14:paraId="075F905E" w14:textId="77777777" w:rsidR="00A72589" w:rsidRPr="00A72589" w:rsidRDefault="00A72589">
            <w:r w:rsidRPr="00A72589">
              <w:t>Greenberg</w:t>
            </w:r>
          </w:p>
        </w:tc>
        <w:tc>
          <w:tcPr>
            <w:tcW w:w="6758" w:type="dxa"/>
            <w:noWrap/>
            <w:hideMark/>
          </w:tcPr>
          <w:p w14:paraId="783229F5" w14:textId="77777777" w:rsidR="00A72589" w:rsidRPr="00A72589" w:rsidRDefault="00A72589">
            <w:r w:rsidRPr="00A72589">
              <w:t>Office of Communications - Ofcom</w:t>
            </w:r>
          </w:p>
        </w:tc>
        <w:tc>
          <w:tcPr>
            <w:tcW w:w="1809" w:type="dxa"/>
            <w:noWrap/>
            <w:hideMark/>
          </w:tcPr>
          <w:p w14:paraId="3780849B" w14:textId="77777777" w:rsidR="00A72589" w:rsidRPr="00A72589" w:rsidRDefault="00A72589">
            <w:r w:rsidRPr="00A72589">
              <w:t>United Kingdom</w:t>
            </w:r>
          </w:p>
        </w:tc>
        <w:tc>
          <w:tcPr>
            <w:tcW w:w="2852" w:type="dxa"/>
            <w:noWrap/>
            <w:hideMark/>
          </w:tcPr>
          <w:p w14:paraId="586BF7AA" w14:textId="77777777" w:rsidR="00A72589" w:rsidRPr="00A72589" w:rsidRDefault="00A72589">
            <w:r w:rsidRPr="00A72589">
              <w:t>Western Europe</w:t>
            </w:r>
          </w:p>
        </w:tc>
      </w:tr>
      <w:tr w:rsidR="00A72589" w:rsidRPr="00A72589" w14:paraId="303C78CD" w14:textId="77777777" w:rsidTr="008C404A">
        <w:trPr>
          <w:trHeight w:val="300"/>
        </w:trPr>
        <w:tc>
          <w:tcPr>
            <w:tcW w:w="804" w:type="dxa"/>
            <w:noWrap/>
            <w:hideMark/>
          </w:tcPr>
          <w:p w14:paraId="128200C4" w14:textId="77777777" w:rsidR="00A72589" w:rsidRPr="00A72589" w:rsidRDefault="00A72589">
            <w:r w:rsidRPr="00A72589">
              <w:t>Mr.</w:t>
            </w:r>
          </w:p>
        </w:tc>
        <w:tc>
          <w:tcPr>
            <w:tcW w:w="1266" w:type="dxa"/>
            <w:noWrap/>
            <w:hideMark/>
          </w:tcPr>
          <w:p w14:paraId="206427BC" w14:textId="77777777" w:rsidR="00A72589" w:rsidRPr="00A72589" w:rsidRDefault="00A72589">
            <w:proofErr w:type="spellStart"/>
            <w:r w:rsidRPr="00A72589">
              <w:t>Naim</w:t>
            </w:r>
            <w:proofErr w:type="spellEnd"/>
          </w:p>
        </w:tc>
        <w:tc>
          <w:tcPr>
            <w:tcW w:w="1299" w:type="dxa"/>
            <w:noWrap/>
            <w:hideMark/>
          </w:tcPr>
          <w:p w14:paraId="3D552A8B" w14:textId="77777777" w:rsidR="00A72589" w:rsidRPr="00A72589" w:rsidRDefault="00A72589">
            <w:r w:rsidRPr="00A72589">
              <w:t>Hamdan</w:t>
            </w:r>
          </w:p>
        </w:tc>
        <w:tc>
          <w:tcPr>
            <w:tcW w:w="6758" w:type="dxa"/>
            <w:noWrap/>
            <w:hideMark/>
          </w:tcPr>
          <w:p w14:paraId="074DE8C5" w14:textId="77777777" w:rsidR="00A72589" w:rsidRPr="00A72589" w:rsidRDefault="00A72589">
            <w:r w:rsidRPr="00A72589">
              <w:t>Telecommunications and Digital Government Regulatory Authority (TDRA)</w:t>
            </w:r>
          </w:p>
        </w:tc>
        <w:tc>
          <w:tcPr>
            <w:tcW w:w="1809" w:type="dxa"/>
            <w:noWrap/>
            <w:hideMark/>
          </w:tcPr>
          <w:p w14:paraId="52E791FA" w14:textId="77777777" w:rsidR="00A72589" w:rsidRPr="00A72589" w:rsidRDefault="00A72589">
            <w:r w:rsidRPr="00A72589">
              <w:t>United Arab Emirates</w:t>
            </w:r>
          </w:p>
        </w:tc>
        <w:tc>
          <w:tcPr>
            <w:tcW w:w="2852" w:type="dxa"/>
            <w:noWrap/>
            <w:hideMark/>
          </w:tcPr>
          <w:p w14:paraId="18D7F771" w14:textId="77777777" w:rsidR="00A72589" w:rsidRPr="00A72589" w:rsidRDefault="00A72589">
            <w:r w:rsidRPr="00A72589">
              <w:t>Asia and Australasia</w:t>
            </w:r>
          </w:p>
        </w:tc>
      </w:tr>
      <w:tr w:rsidR="00A72589" w:rsidRPr="00A72589" w14:paraId="0C8A627E" w14:textId="77777777" w:rsidTr="008C404A">
        <w:trPr>
          <w:trHeight w:val="300"/>
        </w:trPr>
        <w:tc>
          <w:tcPr>
            <w:tcW w:w="804" w:type="dxa"/>
            <w:noWrap/>
            <w:hideMark/>
          </w:tcPr>
          <w:p w14:paraId="1AF326A5" w14:textId="77777777" w:rsidR="00A72589" w:rsidRPr="00A72589" w:rsidRDefault="00A72589">
            <w:r w:rsidRPr="00A72589">
              <w:t>Mr.</w:t>
            </w:r>
          </w:p>
        </w:tc>
        <w:tc>
          <w:tcPr>
            <w:tcW w:w="1266" w:type="dxa"/>
            <w:noWrap/>
            <w:hideMark/>
          </w:tcPr>
          <w:p w14:paraId="7D1E3711" w14:textId="77777777" w:rsidR="00A72589" w:rsidRPr="00A72589" w:rsidRDefault="00A72589">
            <w:r w:rsidRPr="00A72589">
              <w:t>Richard</w:t>
            </w:r>
          </w:p>
        </w:tc>
        <w:tc>
          <w:tcPr>
            <w:tcW w:w="1299" w:type="dxa"/>
            <w:noWrap/>
            <w:hideMark/>
          </w:tcPr>
          <w:p w14:paraId="0B33910C" w14:textId="77777777" w:rsidR="00A72589" w:rsidRPr="00A72589" w:rsidRDefault="00A72589">
            <w:r w:rsidRPr="00A72589">
              <w:t>Hill</w:t>
            </w:r>
          </w:p>
        </w:tc>
        <w:tc>
          <w:tcPr>
            <w:tcW w:w="6758" w:type="dxa"/>
            <w:noWrap/>
            <w:hideMark/>
          </w:tcPr>
          <w:p w14:paraId="5450353A" w14:textId="77777777" w:rsidR="00A72589" w:rsidRPr="00A72589" w:rsidRDefault="00A72589">
            <w:pPr>
              <w:rPr>
                <w:lang w:val="fr-CH"/>
              </w:rPr>
            </w:pPr>
            <w:r>
              <w:rPr>
                <w:lang w:val="fr-CH"/>
              </w:rPr>
              <w:t>VisionNG</w:t>
            </w:r>
          </w:p>
        </w:tc>
        <w:tc>
          <w:tcPr>
            <w:tcW w:w="1809" w:type="dxa"/>
            <w:noWrap/>
            <w:hideMark/>
          </w:tcPr>
          <w:p w14:paraId="2416D0EE" w14:textId="77777777" w:rsidR="00A72589" w:rsidRPr="00A72589" w:rsidRDefault="00A72589">
            <w:r>
              <w:t>United Kingdom</w:t>
            </w:r>
          </w:p>
        </w:tc>
        <w:tc>
          <w:tcPr>
            <w:tcW w:w="2852" w:type="dxa"/>
            <w:noWrap/>
            <w:hideMark/>
          </w:tcPr>
          <w:p w14:paraId="1A5A12A7" w14:textId="77777777" w:rsidR="00A72589" w:rsidRPr="00A72589" w:rsidRDefault="00A72589">
            <w:r w:rsidRPr="00A72589">
              <w:t>Western Europe</w:t>
            </w:r>
          </w:p>
        </w:tc>
      </w:tr>
      <w:tr w:rsidR="00A72589" w:rsidRPr="00A72589" w14:paraId="4B9BC14C" w14:textId="77777777" w:rsidTr="008C404A">
        <w:trPr>
          <w:trHeight w:val="300"/>
        </w:trPr>
        <w:tc>
          <w:tcPr>
            <w:tcW w:w="804" w:type="dxa"/>
            <w:noWrap/>
            <w:hideMark/>
          </w:tcPr>
          <w:p w14:paraId="33F13CBD" w14:textId="77777777" w:rsidR="00A72589" w:rsidRPr="00A72589" w:rsidRDefault="00A72589">
            <w:r w:rsidRPr="00A72589">
              <w:t>Mr.</w:t>
            </w:r>
          </w:p>
        </w:tc>
        <w:tc>
          <w:tcPr>
            <w:tcW w:w="1266" w:type="dxa"/>
            <w:noWrap/>
            <w:hideMark/>
          </w:tcPr>
          <w:p w14:paraId="48B3E4A5" w14:textId="77777777" w:rsidR="00A72589" w:rsidRPr="00A72589" w:rsidRDefault="00A72589">
            <w:r w:rsidRPr="00A72589">
              <w:t>Tony</w:t>
            </w:r>
          </w:p>
        </w:tc>
        <w:tc>
          <w:tcPr>
            <w:tcW w:w="1299" w:type="dxa"/>
            <w:noWrap/>
            <w:hideMark/>
          </w:tcPr>
          <w:p w14:paraId="38575A72" w14:textId="77777777" w:rsidR="00A72589" w:rsidRPr="00A72589" w:rsidRDefault="00A72589">
            <w:r w:rsidRPr="00A72589">
              <w:t>Holmes</w:t>
            </w:r>
          </w:p>
        </w:tc>
        <w:tc>
          <w:tcPr>
            <w:tcW w:w="6758" w:type="dxa"/>
            <w:noWrap/>
            <w:hideMark/>
          </w:tcPr>
          <w:p w14:paraId="0A358C5A" w14:textId="77777777" w:rsidR="00A72589" w:rsidRPr="00A72589" w:rsidRDefault="00A72589">
            <w:r w:rsidRPr="00A72589">
              <w:t>Department for Digital, Culture, Media and Sport (DCMS)</w:t>
            </w:r>
          </w:p>
        </w:tc>
        <w:tc>
          <w:tcPr>
            <w:tcW w:w="1809" w:type="dxa"/>
            <w:noWrap/>
            <w:hideMark/>
          </w:tcPr>
          <w:p w14:paraId="4356105E" w14:textId="77777777" w:rsidR="00A72589" w:rsidRPr="00A72589" w:rsidRDefault="00A72589">
            <w:r w:rsidRPr="00A72589">
              <w:t>United Kingdom</w:t>
            </w:r>
          </w:p>
        </w:tc>
        <w:tc>
          <w:tcPr>
            <w:tcW w:w="2852" w:type="dxa"/>
            <w:noWrap/>
            <w:hideMark/>
          </w:tcPr>
          <w:p w14:paraId="57BEBE6A" w14:textId="77777777" w:rsidR="00A72589" w:rsidRPr="00A72589" w:rsidRDefault="00A72589">
            <w:r w:rsidRPr="00A72589">
              <w:t>Western Europe</w:t>
            </w:r>
          </w:p>
        </w:tc>
      </w:tr>
      <w:tr w:rsidR="00A72589" w:rsidRPr="00A72589" w14:paraId="715520DB" w14:textId="77777777" w:rsidTr="008C404A">
        <w:trPr>
          <w:trHeight w:val="300"/>
        </w:trPr>
        <w:tc>
          <w:tcPr>
            <w:tcW w:w="804" w:type="dxa"/>
            <w:noWrap/>
            <w:hideMark/>
          </w:tcPr>
          <w:p w14:paraId="315363D1" w14:textId="77777777" w:rsidR="00A72589" w:rsidRPr="00A72589" w:rsidRDefault="00A72589">
            <w:r w:rsidRPr="00A72589">
              <w:t>Ms.</w:t>
            </w:r>
          </w:p>
        </w:tc>
        <w:tc>
          <w:tcPr>
            <w:tcW w:w="1266" w:type="dxa"/>
            <w:noWrap/>
            <w:hideMark/>
          </w:tcPr>
          <w:p w14:paraId="67290F48" w14:textId="77777777" w:rsidR="00A72589" w:rsidRPr="00A72589" w:rsidRDefault="00A72589">
            <w:r w:rsidRPr="00A72589">
              <w:t>Mariko</w:t>
            </w:r>
          </w:p>
        </w:tc>
        <w:tc>
          <w:tcPr>
            <w:tcW w:w="1299" w:type="dxa"/>
            <w:noWrap/>
            <w:hideMark/>
          </w:tcPr>
          <w:p w14:paraId="2D3C2C80" w14:textId="77777777" w:rsidR="00A72589" w:rsidRPr="00A72589" w:rsidRDefault="00A72589">
            <w:r w:rsidRPr="00A72589">
              <w:t>Honda</w:t>
            </w:r>
          </w:p>
        </w:tc>
        <w:tc>
          <w:tcPr>
            <w:tcW w:w="6758" w:type="dxa"/>
            <w:noWrap/>
            <w:hideMark/>
          </w:tcPr>
          <w:p w14:paraId="78840130" w14:textId="77777777" w:rsidR="00A72589" w:rsidRPr="00A72589" w:rsidRDefault="00A72589">
            <w:r w:rsidRPr="00A72589">
              <w:t>Nippon Telegraph and Telephone Corporation (NTT)</w:t>
            </w:r>
          </w:p>
        </w:tc>
        <w:tc>
          <w:tcPr>
            <w:tcW w:w="1809" w:type="dxa"/>
            <w:noWrap/>
            <w:hideMark/>
          </w:tcPr>
          <w:p w14:paraId="7B2E94B5" w14:textId="77777777" w:rsidR="00A72589" w:rsidRPr="00A72589" w:rsidRDefault="00A72589">
            <w:r w:rsidRPr="00A72589">
              <w:t>Japan</w:t>
            </w:r>
          </w:p>
        </w:tc>
        <w:tc>
          <w:tcPr>
            <w:tcW w:w="2852" w:type="dxa"/>
            <w:noWrap/>
            <w:hideMark/>
          </w:tcPr>
          <w:p w14:paraId="450BD0C6" w14:textId="77777777" w:rsidR="00A72589" w:rsidRPr="00A72589" w:rsidRDefault="00A72589">
            <w:r w:rsidRPr="00A72589">
              <w:t>Asia and Australasia</w:t>
            </w:r>
          </w:p>
        </w:tc>
      </w:tr>
      <w:tr w:rsidR="00A72589" w:rsidRPr="00A72589" w14:paraId="5397E07A" w14:textId="77777777" w:rsidTr="008C404A">
        <w:trPr>
          <w:trHeight w:val="300"/>
        </w:trPr>
        <w:tc>
          <w:tcPr>
            <w:tcW w:w="804" w:type="dxa"/>
            <w:noWrap/>
            <w:hideMark/>
          </w:tcPr>
          <w:p w14:paraId="69DA6519" w14:textId="77777777" w:rsidR="00A72589" w:rsidRPr="00A72589" w:rsidRDefault="00A72589">
            <w:r w:rsidRPr="00A72589">
              <w:t>Mr.</w:t>
            </w:r>
          </w:p>
        </w:tc>
        <w:tc>
          <w:tcPr>
            <w:tcW w:w="1266" w:type="dxa"/>
            <w:noWrap/>
            <w:hideMark/>
          </w:tcPr>
          <w:p w14:paraId="7A654D84" w14:textId="77777777" w:rsidR="00A72589" w:rsidRPr="00A72589" w:rsidRDefault="00A72589">
            <w:r w:rsidRPr="00A72589">
              <w:t>Koji</w:t>
            </w:r>
          </w:p>
        </w:tc>
        <w:tc>
          <w:tcPr>
            <w:tcW w:w="1299" w:type="dxa"/>
            <w:noWrap/>
            <w:hideMark/>
          </w:tcPr>
          <w:p w14:paraId="1B5BAE33" w14:textId="77777777" w:rsidR="00A72589" w:rsidRPr="00A72589" w:rsidRDefault="00A72589">
            <w:r w:rsidRPr="00A72589">
              <w:t>Isshiki</w:t>
            </w:r>
          </w:p>
        </w:tc>
        <w:tc>
          <w:tcPr>
            <w:tcW w:w="6758" w:type="dxa"/>
            <w:noWrap/>
            <w:hideMark/>
          </w:tcPr>
          <w:p w14:paraId="2736AE13" w14:textId="77777777" w:rsidR="00A72589" w:rsidRPr="00A72589" w:rsidRDefault="00A72589">
            <w:r w:rsidRPr="00A72589">
              <w:t>Nippon Telegraph and Telephone Corporation (NTT)</w:t>
            </w:r>
          </w:p>
        </w:tc>
        <w:tc>
          <w:tcPr>
            <w:tcW w:w="1809" w:type="dxa"/>
            <w:noWrap/>
            <w:hideMark/>
          </w:tcPr>
          <w:p w14:paraId="77C0D6AE" w14:textId="77777777" w:rsidR="00A72589" w:rsidRPr="00A72589" w:rsidRDefault="00A72589">
            <w:r w:rsidRPr="00A72589">
              <w:t>Japan</w:t>
            </w:r>
          </w:p>
        </w:tc>
        <w:tc>
          <w:tcPr>
            <w:tcW w:w="2852" w:type="dxa"/>
            <w:noWrap/>
            <w:hideMark/>
          </w:tcPr>
          <w:p w14:paraId="3BF8D1DD" w14:textId="77777777" w:rsidR="00A72589" w:rsidRPr="00A72589" w:rsidRDefault="00A72589">
            <w:r w:rsidRPr="00A72589">
              <w:t>Asia and Australasia</w:t>
            </w:r>
          </w:p>
        </w:tc>
      </w:tr>
      <w:tr w:rsidR="00A72589" w:rsidRPr="00A72589" w14:paraId="1DE79835" w14:textId="77777777" w:rsidTr="008C404A">
        <w:trPr>
          <w:trHeight w:val="300"/>
        </w:trPr>
        <w:tc>
          <w:tcPr>
            <w:tcW w:w="804" w:type="dxa"/>
            <w:noWrap/>
            <w:hideMark/>
          </w:tcPr>
          <w:p w14:paraId="048B9652" w14:textId="77777777" w:rsidR="00A72589" w:rsidRPr="00A72589" w:rsidRDefault="00A72589">
            <w:r w:rsidRPr="00A72589">
              <w:t>Ms.</w:t>
            </w:r>
          </w:p>
        </w:tc>
        <w:tc>
          <w:tcPr>
            <w:tcW w:w="1266" w:type="dxa"/>
            <w:noWrap/>
            <w:hideMark/>
          </w:tcPr>
          <w:p w14:paraId="7A126DC6" w14:textId="77777777" w:rsidR="00A72589" w:rsidRPr="00A72589" w:rsidRDefault="00A72589">
            <w:r w:rsidRPr="00A72589">
              <w:t>Hege</w:t>
            </w:r>
          </w:p>
        </w:tc>
        <w:tc>
          <w:tcPr>
            <w:tcW w:w="1299" w:type="dxa"/>
            <w:noWrap/>
            <w:hideMark/>
          </w:tcPr>
          <w:p w14:paraId="300A48A8" w14:textId="77777777" w:rsidR="00A72589" w:rsidRPr="00A72589" w:rsidRDefault="00A72589">
            <w:r w:rsidRPr="00A72589">
              <w:t>Johnson</w:t>
            </w:r>
          </w:p>
        </w:tc>
        <w:tc>
          <w:tcPr>
            <w:tcW w:w="6758" w:type="dxa"/>
            <w:noWrap/>
            <w:hideMark/>
          </w:tcPr>
          <w:p w14:paraId="15921519" w14:textId="77777777" w:rsidR="00A72589" w:rsidRPr="00A72589" w:rsidRDefault="00A72589">
            <w:r w:rsidRPr="00A72589">
              <w:t>Norwegian Communications Authority</w:t>
            </w:r>
          </w:p>
        </w:tc>
        <w:tc>
          <w:tcPr>
            <w:tcW w:w="1809" w:type="dxa"/>
            <w:noWrap/>
            <w:hideMark/>
          </w:tcPr>
          <w:p w14:paraId="20401F2D" w14:textId="77777777" w:rsidR="00A72589" w:rsidRPr="00A72589" w:rsidRDefault="00A72589">
            <w:r w:rsidRPr="00A72589">
              <w:t>Norway</w:t>
            </w:r>
          </w:p>
        </w:tc>
        <w:tc>
          <w:tcPr>
            <w:tcW w:w="2852" w:type="dxa"/>
            <w:noWrap/>
            <w:hideMark/>
          </w:tcPr>
          <w:p w14:paraId="56F8B293" w14:textId="77777777" w:rsidR="00A72589" w:rsidRPr="00A72589" w:rsidRDefault="00A72589">
            <w:r w:rsidRPr="00A72589">
              <w:t>Western Europe</w:t>
            </w:r>
          </w:p>
        </w:tc>
      </w:tr>
      <w:tr w:rsidR="00A72589" w:rsidRPr="00A72589" w14:paraId="087E9731" w14:textId="77777777" w:rsidTr="008C404A">
        <w:trPr>
          <w:trHeight w:val="300"/>
        </w:trPr>
        <w:tc>
          <w:tcPr>
            <w:tcW w:w="804" w:type="dxa"/>
            <w:noWrap/>
            <w:hideMark/>
          </w:tcPr>
          <w:p w14:paraId="58C6E4D2" w14:textId="77777777" w:rsidR="00A72589" w:rsidRPr="00A72589" w:rsidRDefault="00A72589">
            <w:r w:rsidRPr="00A72589">
              <w:t>Mr.</w:t>
            </w:r>
          </w:p>
        </w:tc>
        <w:tc>
          <w:tcPr>
            <w:tcW w:w="1266" w:type="dxa"/>
            <w:noWrap/>
            <w:hideMark/>
          </w:tcPr>
          <w:p w14:paraId="614535A3" w14:textId="77777777" w:rsidR="00A72589" w:rsidRPr="00A72589" w:rsidRDefault="00A72589">
            <w:r w:rsidRPr="00A72589">
              <w:t>Masahito</w:t>
            </w:r>
          </w:p>
        </w:tc>
        <w:tc>
          <w:tcPr>
            <w:tcW w:w="1299" w:type="dxa"/>
            <w:noWrap/>
            <w:hideMark/>
          </w:tcPr>
          <w:p w14:paraId="372796E4" w14:textId="77777777" w:rsidR="00A72589" w:rsidRPr="00A72589" w:rsidRDefault="00A72589">
            <w:r w:rsidRPr="00A72589">
              <w:t>Kawamori</w:t>
            </w:r>
          </w:p>
        </w:tc>
        <w:tc>
          <w:tcPr>
            <w:tcW w:w="6758" w:type="dxa"/>
            <w:noWrap/>
            <w:hideMark/>
          </w:tcPr>
          <w:p w14:paraId="04D47928" w14:textId="77777777" w:rsidR="00A72589" w:rsidRPr="00A72589" w:rsidRDefault="00A72589">
            <w:r w:rsidRPr="00A72589">
              <w:t>Keio University</w:t>
            </w:r>
          </w:p>
        </w:tc>
        <w:tc>
          <w:tcPr>
            <w:tcW w:w="1809" w:type="dxa"/>
            <w:noWrap/>
            <w:hideMark/>
          </w:tcPr>
          <w:p w14:paraId="66389C37" w14:textId="77777777" w:rsidR="00A72589" w:rsidRPr="00A72589" w:rsidRDefault="00A72589">
            <w:r w:rsidRPr="00A72589">
              <w:t>Japan</w:t>
            </w:r>
          </w:p>
        </w:tc>
        <w:tc>
          <w:tcPr>
            <w:tcW w:w="2852" w:type="dxa"/>
            <w:noWrap/>
            <w:hideMark/>
          </w:tcPr>
          <w:p w14:paraId="24CDDC06" w14:textId="77777777" w:rsidR="00A72589" w:rsidRPr="00A72589" w:rsidRDefault="00A72589">
            <w:r w:rsidRPr="00A72589">
              <w:t>Asia and Australasia</w:t>
            </w:r>
          </w:p>
        </w:tc>
      </w:tr>
      <w:tr w:rsidR="00A72589" w:rsidRPr="00A72589" w14:paraId="7684E38F" w14:textId="77777777" w:rsidTr="008C404A">
        <w:trPr>
          <w:trHeight w:val="300"/>
        </w:trPr>
        <w:tc>
          <w:tcPr>
            <w:tcW w:w="804" w:type="dxa"/>
            <w:noWrap/>
            <w:hideMark/>
          </w:tcPr>
          <w:p w14:paraId="7B7AF170" w14:textId="77777777" w:rsidR="00A72589" w:rsidRPr="00A72589" w:rsidRDefault="00A72589">
            <w:r w:rsidRPr="00A72589">
              <w:t>Mr.</w:t>
            </w:r>
          </w:p>
        </w:tc>
        <w:tc>
          <w:tcPr>
            <w:tcW w:w="1266" w:type="dxa"/>
            <w:noWrap/>
            <w:hideMark/>
          </w:tcPr>
          <w:p w14:paraId="368D5032" w14:textId="77777777" w:rsidR="00A72589" w:rsidRPr="00A72589" w:rsidRDefault="00A72589">
            <w:r w:rsidRPr="00A72589">
              <w:t>Peter</w:t>
            </w:r>
          </w:p>
        </w:tc>
        <w:tc>
          <w:tcPr>
            <w:tcW w:w="1299" w:type="dxa"/>
            <w:noWrap/>
            <w:hideMark/>
          </w:tcPr>
          <w:p w14:paraId="664A6767" w14:textId="77777777" w:rsidR="00A72589" w:rsidRPr="00A72589" w:rsidRDefault="00A72589">
            <w:r w:rsidRPr="00A72589">
              <w:t>Koch</w:t>
            </w:r>
          </w:p>
        </w:tc>
        <w:tc>
          <w:tcPr>
            <w:tcW w:w="6758" w:type="dxa"/>
            <w:noWrap/>
            <w:hideMark/>
          </w:tcPr>
          <w:p w14:paraId="4F6DC112" w14:textId="77777777" w:rsidR="00A72589" w:rsidRPr="00A72589" w:rsidRDefault="00A72589">
            <w:r w:rsidRPr="00A72589">
              <w:t xml:space="preserve">DENIC </w:t>
            </w:r>
            <w:proofErr w:type="spellStart"/>
            <w:r w:rsidRPr="00A72589">
              <w:t>eG</w:t>
            </w:r>
            <w:proofErr w:type="spellEnd"/>
          </w:p>
        </w:tc>
        <w:tc>
          <w:tcPr>
            <w:tcW w:w="1809" w:type="dxa"/>
            <w:noWrap/>
            <w:hideMark/>
          </w:tcPr>
          <w:p w14:paraId="4094A389" w14:textId="77777777" w:rsidR="00A72589" w:rsidRPr="00A72589" w:rsidRDefault="00A72589">
            <w:r w:rsidRPr="00A72589">
              <w:t>Germany</w:t>
            </w:r>
          </w:p>
        </w:tc>
        <w:tc>
          <w:tcPr>
            <w:tcW w:w="2852" w:type="dxa"/>
            <w:noWrap/>
            <w:hideMark/>
          </w:tcPr>
          <w:p w14:paraId="21528A00" w14:textId="77777777" w:rsidR="00A72589" w:rsidRPr="00A72589" w:rsidRDefault="00A72589">
            <w:r w:rsidRPr="00A72589">
              <w:t>Western Europe</w:t>
            </w:r>
          </w:p>
        </w:tc>
      </w:tr>
      <w:tr w:rsidR="00A72589" w:rsidRPr="00A72589" w14:paraId="0805D9C6" w14:textId="77777777" w:rsidTr="008C404A">
        <w:trPr>
          <w:trHeight w:val="300"/>
        </w:trPr>
        <w:tc>
          <w:tcPr>
            <w:tcW w:w="804" w:type="dxa"/>
            <w:noWrap/>
            <w:hideMark/>
          </w:tcPr>
          <w:p w14:paraId="631AE2AD" w14:textId="77777777" w:rsidR="00A72589" w:rsidRPr="00A72589" w:rsidRDefault="00A72589">
            <w:r w:rsidRPr="00A72589">
              <w:t>Ms.</w:t>
            </w:r>
          </w:p>
        </w:tc>
        <w:tc>
          <w:tcPr>
            <w:tcW w:w="1266" w:type="dxa"/>
            <w:noWrap/>
            <w:hideMark/>
          </w:tcPr>
          <w:p w14:paraId="1976FF43" w14:textId="77777777" w:rsidR="00A72589" w:rsidRPr="00A72589" w:rsidRDefault="00A72589">
            <w:r w:rsidRPr="00A72589">
              <w:t>Mary</w:t>
            </w:r>
          </w:p>
        </w:tc>
        <w:tc>
          <w:tcPr>
            <w:tcW w:w="1299" w:type="dxa"/>
            <w:noWrap/>
            <w:hideMark/>
          </w:tcPr>
          <w:p w14:paraId="052B5CD9" w14:textId="77777777" w:rsidR="00A72589" w:rsidRPr="00A72589" w:rsidRDefault="00A72589">
            <w:r w:rsidRPr="00A72589">
              <w:t>Retka</w:t>
            </w:r>
          </w:p>
        </w:tc>
        <w:tc>
          <w:tcPr>
            <w:tcW w:w="6758" w:type="dxa"/>
            <w:noWrap/>
            <w:hideMark/>
          </w:tcPr>
          <w:p w14:paraId="6B95AA73" w14:textId="77777777" w:rsidR="00A72589" w:rsidRPr="00A72589" w:rsidRDefault="00A72589">
            <w:proofErr w:type="spellStart"/>
            <w:r w:rsidRPr="00A72589">
              <w:t>SomosGov</w:t>
            </w:r>
            <w:proofErr w:type="spellEnd"/>
            <w:r w:rsidRPr="00A72589">
              <w:t xml:space="preserve"> Inc.</w:t>
            </w:r>
          </w:p>
        </w:tc>
        <w:tc>
          <w:tcPr>
            <w:tcW w:w="1809" w:type="dxa"/>
            <w:noWrap/>
            <w:hideMark/>
          </w:tcPr>
          <w:p w14:paraId="67B8F1C4" w14:textId="77777777" w:rsidR="00A72589" w:rsidRPr="00A72589" w:rsidRDefault="00A72589">
            <w:r w:rsidRPr="00A72589">
              <w:t>United States</w:t>
            </w:r>
          </w:p>
        </w:tc>
        <w:tc>
          <w:tcPr>
            <w:tcW w:w="2852" w:type="dxa"/>
            <w:noWrap/>
            <w:hideMark/>
          </w:tcPr>
          <w:p w14:paraId="3D1FCCF0" w14:textId="77777777" w:rsidR="00A72589" w:rsidRPr="00A72589" w:rsidRDefault="00A72589">
            <w:r w:rsidRPr="00A72589">
              <w:t>Americas</w:t>
            </w:r>
          </w:p>
        </w:tc>
      </w:tr>
      <w:tr w:rsidR="00A72589" w:rsidRPr="00A72589" w14:paraId="200E6ADB" w14:textId="77777777" w:rsidTr="008C404A">
        <w:trPr>
          <w:trHeight w:val="300"/>
        </w:trPr>
        <w:tc>
          <w:tcPr>
            <w:tcW w:w="804" w:type="dxa"/>
            <w:noWrap/>
            <w:hideMark/>
          </w:tcPr>
          <w:p w14:paraId="63803873" w14:textId="77777777" w:rsidR="00A72589" w:rsidRPr="00A72589" w:rsidRDefault="00A72589">
            <w:r w:rsidRPr="00A72589">
              <w:lastRenderedPageBreak/>
              <w:t>Mr.</w:t>
            </w:r>
          </w:p>
        </w:tc>
        <w:tc>
          <w:tcPr>
            <w:tcW w:w="1266" w:type="dxa"/>
            <w:noWrap/>
            <w:hideMark/>
          </w:tcPr>
          <w:p w14:paraId="49028478" w14:textId="77777777" w:rsidR="00A72589" w:rsidRPr="00A72589" w:rsidRDefault="00A72589">
            <w:r w:rsidRPr="00A72589">
              <w:t>Phil</w:t>
            </w:r>
          </w:p>
        </w:tc>
        <w:tc>
          <w:tcPr>
            <w:tcW w:w="1299" w:type="dxa"/>
            <w:noWrap/>
            <w:hideMark/>
          </w:tcPr>
          <w:p w14:paraId="00A0D0A1" w14:textId="77777777" w:rsidR="00A72589" w:rsidRPr="00A72589" w:rsidRDefault="00A72589">
            <w:r w:rsidRPr="00A72589">
              <w:t>Rushton</w:t>
            </w:r>
          </w:p>
        </w:tc>
        <w:tc>
          <w:tcPr>
            <w:tcW w:w="6758" w:type="dxa"/>
            <w:noWrap/>
            <w:hideMark/>
          </w:tcPr>
          <w:p w14:paraId="34706C95" w14:textId="77777777" w:rsidR="00A72589" w:rsidRPr="00A72589" w:rsidRDefault="00A72589">
            <w:r w:rsidRPr="00A72589">
              <w:t>Department for Digital, Culture, Media and Sport (DCMS)</w:t>
            </w:r>
          </w:p>
        </w:tc>
        <w:tc>
          <w:tcPr>
            <w:tcW w:w="1809" w:type="dxa"/>
            <w:noWrap/>
            <w:hideMark/>
          </w:tcPr>
          <w:p w14:paraId="58025D88" w14:textId="77777777" w:rsidR="00A72589" w:rsidRPr="00A72589" w:rsidRDefault="00A72589">
            <w:r w:rsidRPr="00A72589">
              <w:t>United Kingdom</w:t>
            </w:r>
          </w:p>
        </w:tc>
        <w:tc>
          <w:tcPr>
            <w:tcW w:w="2852" w:type="dxa"/>
            <w:noWrap/>
            <w:hideMark/>
          </w:tcPr>
          <w:p w14:paraId="6DCB01BC" w14:textId="77777777" w:rsidR="00A72589" w:rsidRPr="00A72589" w:rsidRDefault="00A72589">
            <w:r w:rsidRPr="00A72589">
              <w:t>Western Europe</w:t>
            </w:r>
          </w:p>
        </w:tc>
      </w:tr>
      <w:tr w:rsidR="00A72589" w:rsidRPr="00A72589" w14:paraId="41AE2FAA" w14:textId="77777777" w:rsidTr="008C404A">
        <w:trPr>
          <w:trHeight w:val="300"/>
        </w:trPr>
        <w:tc>
          <w:tcPr>
            <w:tcW w:w="804" w:type="dxa"/>
            <w:noWrap/>
            <w:hideMark/>
          </w:tcPr>
          <w:p w14:paraId="64261A37" w14:textId="77777777" w:rsidR="00A72589" w:rsidRPr="00A72589" w:rsidRDefault="00A72589">
            <w:r w:rsidRPr="00A72589">
              <w:t>Ms.</w:t>
            </w:r>
          </w:p>
        </w:tc>
        <w:tc>
          <w:tcPr>
            <w:tcW w:w="1266" w:type="dxa"/>
            <w:noWrap/>
            <w:hideMark/>
          </w:tcPr>
          <w:p w14:paraId="24C894D6" w14:textId="77777777" w:rsidR="00A72589" w:rsidRPr="00A72589" w:rsidRDefault="00A72589">
            <w:r w:rsidRPr="00A72589">
              <w:t>Andrea J.</w:t>
            </w:r>
          </w:p>
        </w:tc>
        <w:tc>
          <w:tcPr>
            <w:tcW w:w="1299" w:type="dxa"/>
            <w:noWrap/>
            <w:hideMark/>
          </w:tcPr>
          <w:p w14:paraId="3E029BF3" w14:textId="77777777" w:rsidR="00A72589" w:rsidRPr="00A72589" w:rsidRDefault="00A72589">
            <w:r w:rsidRPr="00A72589">
              <w:t>Saks</w:t>
            </w:r>
          </w:p>
        </w:tc>
        <w:tc>
          <w:tcPr>
            <w:tcW w:w="6758" w:type="dxa"/>
            <w:noWrap/>
            <w:hideMark/>
          </w:tcPr>
          <w:p w14:paraId="05259AB0" w14:textId="77777777" w:rsidR="00A72589" w:rsidRPr="00A72589" w:rsidRDefault="00A72589">
            <w:r w:rsidRPr="00A72589">
              <w:t>G3ict - Global Initiative for Inclusive Information and Communication Technologies</w:t>
            </w:r>
          </w:p>
        </w:tc>
        <w:tc>
          <w:tcPr>
            <w:tcW w:w="1809" w:type="dxa"/>
            <w:noWrap/>
            <w:hideMark/>
          </w:tcPr>
          <w:p w14:paraId="0EAC0A83" w14:textId="77777777" w:rsidR="00A72589" w:rsidRPr="00A72589" w:rsidRDefault="00A72589">
            <w:r w:rsidRPr="00A72589">
              <w:t>United States</w:t>
            </w:r>
          </w:p>
        </w:tc>
        <w:tc>
          <w:tcPr>
            <w:tcW w:w="2852" w:type="dxa"/>
            <w:noWrap/>
            <w:hideMark/>
          </w:tcPr>
          <w:p w14:paraId="791BFC62" w14:textId="77777777" w:rsidR="00A72589" w:rsidRPr="00A72589" w:rsidRDefault="00A72589">
            <w:r w:rsidRPr="00A72589">
              <w:t>Americas</w:t>
            </w:r>
          </w:p>
        </w:tc>
      </w:tr>
      <w:tr w:rsidR="00A72589" w:rsidRPr="00A72589" w14:paraId="61D8F9EA" w14:textId="77777777" w:rsidTr="008C404A">
        <w:trPr>
          <w:trHeight w:val="300"/>
        </w:trPr>
        <w:tc>
          <w:tcPr>
            <w:tcW w:w="804" w:type="dxa"/>
            <w:noWrap/>
            <w:hideMark/>
          </w:tcPr>
          <w:p w14:paraId="52677488" w14:textId="77777777" w:rsidR="00A72589" w:rsidRPr="00A72589" w:rsidRDefault="00A72589">
            <w:r w:rsidRPr="00A72589">
              <w:t>Mr.</w:t>
            </w:r>
          </w:p>
        </w:tc>
        <w:tc>
          <w:tcPr>
            <w:tcW w:w="1266" w:type="dxa"/>
            <w:noWrap/>
            <w:hideMark/>
          </w:tcPr>
          <w:p w14:paraId="65EE7533" w14:textId="77777777" w:rsidR="00A72589" w:rsidRPr="00A72589" w:rsidRDefault="00A72589">
            <w:r w:rsidRPr="00A72589">
              <w:t>Joselito</w:t>
            </w:r>
          </w:p>
        </w:tc>
        <w:tc>
          <w:tcPr>
            <w:tcW w:w="1299" w:type="dxa"/>
            <w:noWrap/>
            <w:hideMark/>
          </w:tcPr>
          <w:p w14:paraId="0812FFAB" w14:textId="77777777" w:rsidR="00A72589" w:rsidRPr="00A72589" w:rsidRDefault="00A72589">
            <w:r w:rsidRPr="00A72589">
              <w:t>Santos</w:t>
            </w:r>
          </w:p>
        </w:tc>
        <w:tc>
          <w:tcPr>
            <w:tcW w:w="6758" w:type="dxa"/>
            <w:noWrap/>
            <w:hideMark/>
          </w:tcPr>
          <w:p w14:paraId="5BE70A4D" w14:textId="77777777" w:rsidR="00A72589" w:rsidRPr="00A72589" w:rsidRDefault="00A72589">
            <w:pPr>
              <w:rPr>
                <w:lang w:val="fr-CH"/>
              </w:rPr>
            </w:pPr>
            <w:proofErr w:type="spellStart"/>
            <w:r w:rsidRPr="00A72589">
              <w:rPr>
                <w:lang w:val="fr-CH"/>
              </w:rPr>
              <w:t>Agência</w:t>
            </w:r>
            <w:proofErr w:type="spellEnd"/>
            <w:r w:rsidRPr="00A72589">
              <w:rPr>
                <w:lang w:val="fr-CH"/>
              </w:rPr>
              <w:t xml:space="preserve"> </w:t>
            </w:r>
            <w:proofErr w:type="spellStart"/>
            <w:r w:rsidRPr="00A72589">
              <w:rPr>
                <w:lang w:val="fr-CH"/>
              </w:rPr>
              <w:t>Nacional</w:t>
            </w:r>
            <w:proofErr w:type="spellEnd"/>
            <w:r w:rsidRPr="00A72589">
              <w:rPr>
                <w:lang w:val="fr-CH"/>
              </w:rPr>
              <w:t xml:space="preserve"> de </w:t>
            </w:r>
            <w:proofErr w:type="spellStart"/>
            <w:r w:rsidRPr="00A72589">
              <w:rPr>
                <w:lang w:val="fr-CH"/>
              </w:rPr>
              <w:t>Telecomunicações</w:t>
            </w:r>
            <w:proofErr w:type="spellEnd"/>
            <w:r w:rsidRPr="00A72589">
              <w:rPr>
                <w:lang w:val="fr-CH"/>
              </w:rPr>
              <w:t xml:space="preserve"> - ANATEL</w:t>
            </w:r>
          </w:p>
        </w:tc>
        <w:tc>
          <w:tcPr>
            <w:tcW w:w="1809" w:type="dxa"/>
            <w:noWrap/>
            <w:hideMark/>
          </w:tcPr>
          <w:p w14:paraId="49831B3E" w14:textId="77777777" w:rsidR="00A72589" w:rsidRPr="00A72589" w:rsidRDefault="00A72589">
            <w:r w:rsidRPr="00A72589">
              <w:t>Brazil</w:t>
            </w:r>
          </w:p>
        </w:tc>
        <w:tc>
          <w:tcPr>
            <w:tcW w:w="2852" w:type="dxa"/>
            <w:noWrap/>
            <w:hideMark/>
          </w:tcPr>
          <w:p w14:paraId="45B8E93F" w14:textId="77777777" w:rsidR="00A72589" w:rsidRPr="00A72589" w:rsidRDefault="00A72589">
            <w:r w:rsidRPr="00A72589">
              <w:t>Americas</w:t>
            </w:r>
          </w:p>
        </w:tc>
      </w:tr>
      <w:tr w:rsidR="00A72589" w:rsidRPr="00A72589" w14:paraId="5A0A1B34" w14:textId="77777777" w:rsidTr="008C404A">
        <w:trPr>
          <w:trHeight w:val="300"/>
        </w:trPr>
        <w:tc>
          <w:tcPr>
            <w:tcW w:w="804" w:type="dxa"/>
            <w:noWrap/>
            <w:hideMark/>
          </w:tcPr>
          <w:p w14:paraId="5BF872A7" w14:textId="77777777" w:rsidR="00A72589" w:rsidRPr="00A72589" w:rsidRDefault="00A72589">
            <w:r w:rsidRPr="00A72589">
              <w:t>Ms.</w:t>
            </w:r>
          </w:p>
        </w:tc>
        <w:tc>
          <w:tcPr>
            <w:tcW w:w="1266" w:type="dxa"/>
            <w:noWrap/>
            <w:hideMark/>
          </w:tcPr>
          <w:p w14:paraId="6553590B" w14:textId="77777777" w:rsidR="00A72589" w:rsidRPr="00A72589" w:rsidRDefault="00A72589">
            <w:r w:rsidRPr="00A72589">
              <w:t>Yana</w:t>
            </w:r>
          </w:p>
        </w:tc>
        <w:tc>
          <w:tcPr>
            <w:tcW w:w="1299" w:type="dxa"/>
            <w:noWrap/>
            <w:hideMark/>
          </w:tcPr>
          <w:p w14:paraId="498BD5CF" w14:textId="77777777" w:rsidR="00A72589" w:rsidRPr="00A72589" w:rsidRDefault="00A72589">
            <w:r w:rsidRPr="00A72589">
              <w:t>Yankova</w:t>
            </w:r>
          </w:p>
        </w:tc>
        <w:tc>
          <w:tcPr>
            <w:tcW w:w="6758" w:type="dxa"/>
            <w:noWrap/>
            <w:hideMark/>
          </w:tcPr>
          <w:p w14:paraId="149645BC" w14:textId="77777777" w:rsidR="00A72589" w:rsidRPr="00A72589" w:rsidRDefault="00A72589">
            <w:r w:rsidRPr="00A72589">
              <w:t>Voxbone SA</w:t>
            </w:r>
          </w:p>
        </w:tc>
        <w:tc>
          <w:tcPr>
            <w:tcW w:w="1809" w:type="dxa"/>
            <w:noWrap/>
            <w:hideMark/>
          </w:tcPr>
          <w:p w14:paraId="63FE0779" w14:textId="77777777" w:rsidR="00A72589" w:rsidRPr="00A72589" w:rsidRDefault="00A72589">
            <w:r w:rsidRPr="00A72589">
              <w:t>Belgium</w:t>
            </w:r>
          </w:p>
        </w:tc>
        <w:tc>
          <w:tcPr>
            <w:tcW w:w="2852" w:type="dxa"/>
            <w:noWrap/>
            <w:hideMark/>
          </w:tcPr>
          <w:p w14:paraId="2371A66B" w14:textId="77777777" w:rsidR="00A72589" w:rsidRPr="00A72589" w:rsidRDefault="00A72589">
            <w:r w:rsidRPr="00A72589">
              <w:t>Western Europe</w:t>
            </w:r>
          </w:p>
        </w:tc>
      </w:tr>
      <w:tr w:rsidR="00A72589" w:rsidRPr="00A72589" w14:paraId="3C3B7968" w14:textId="77777777" w:rsidTr="008C404A">
        <w:trPr>
          <w:trHeight w:val="300"/>
        </w:trPr>
        <w:tc>
          <w:tcPr>
            <w:tcW w:w="804" w:type="dxa"/>
            <w:noWrap/>
            <w:hideMark/>
          </w:tcPr>
          <w:p w14:paraId="50C28CE8" w14:textId="77777777" w:rsidR="00A72589" w:rsidRPr="00A72589" w:rsidRDefault="00A72589">
            <w:r w:rsidRPr="00A72589">
              <w:t>Ms.</w:t>
            </w:r>
          </w:p>
        </w:tc>
        <w:tc>
          <w:tcPr>
            <w:tcW w:w="1266" w:type="dxa"/>
            <w:noWrap/>
            <w:hideMark/>
          </w:tcPr>
          <w:p w14:paraId="52A47327" w14:textId="77777777" w:rsidR="00A72589" w:rsidRPr="00A72589" w:rsidRDefault="00A72589">
            <w:r w:rsidRPr="00A72589">
              <w:t>Jie</w:t>
            </w:r>
          </w:p>
        </w:tc>
        <w:tc>
          <w:tcPr>
            <w:tcW w:w="1299" w:type="dxa"/>
            <w:noWrap/>
            <w:hideMark/>
          </w:tcPr>
          <w:p w14:paraId="09E274F7" w14:textId="77777777" w:rsidR="00A72589" w:rsidRPr="00A72589" w:rsidRDefault="00A72589">
            <w:r w:rsidRPr="00A72589">
              <w:t>Zhang</w:t>
            </w:r>
          </w:p>
        </w:tc>
        <w:tc>
          <w:tcPr>
            <w:tcW w:w="6758" w:type="dxa"/>
            <w:noWrap/>
            <w:hideMark/>
          </w:tcPr>
          <w:p w14:paraId="4FADDA62" w14:textId="77777777" w:rsidR="00A72589" w:rsidRPr="00A72589" w:rsidRDefault="00A72589">
            <w:r w:rsidRPr="00A72589">
              <w:t>International Telecommunication Union</w:t>
            </w:r>
          </w:p>
        </w:tc>
        <w:tc>
          <w:tcPr>
            <w:tcW w:w="1809" w:type="dxa"/>
            <w:noWrap/>
            <w:hideMark/>
          </w:tcPr>
          <w:p w14:paraId="5B9FB359" w14:textId="77777777" w:rsidR="00A72589" w:rsidRPr="00A72589" w:rsidRDefault="00A72589">
            <w:r w:rsidRPr="00A72589">
              <w:t>Switzerland</w:t>
            </w:r>
          </w:p>
        </w:tc>
        <w:tc>
          <w:tcPr>
            <w:tcW w:w="2852" w:type="dxa"/>
            <w:noWrap/>
            <w:hideMark/>
          </w:tcPr>
          <w:p w14:paraId="18B03DB1" w14:textId="77777777" w:rsidR="00A72589" w:rsidRPr="00A72589" w:rsidRDefault="00A72589">
            <w:r w:rsidRPr="00A72589">
              <w:t>Western Europe</w:t>
            </w:r>
          </w:p>
        </w:tc>
      </w:tr>
    </w:tbl>
    <w:p w14:paraId="50AD56E8" w14:textId="77777777" w:rsidR="00166992" w:rsidRPr="00FC364C" w:rsidRDefault="00166992" w:rsidP="00166992"/>
    <w:p w14:paraId="24EBF11A" w14:textId="77777777" w:rsidR="00166992" w:rsidRDefault="00166992" w:rsidP="00166992">
      <w:pPr>
        <w:jc w:val="center"/>
      </w:pPr>
      <w:r>
        <w:t>_______________________</w:t>
      </w:r>
    </w:p>
    <w:p w14:paraId="0A8D3EBA" w14:textId="77777777" w:rsidR="00794F4F" w:rsidRDefault="00794F4F" w:rsidP="00166992"/>
    <w:sectPr w:rsidR="00794F4F" w:rsidSect="00166992">
      <w:headerReference w:type="default" r:id="rId38"/>
      <w:pgSz w:w="16840" w:h="11907" w:orient="landscape"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9638C" w14:textId="77777777" w:rsidR="00EC6B0B" w:rsidRDefault="00EC6B0B" w:rsidP="00C42125">
      <w:pPr>
        <w:spacing w:before="0"/>
      </w:pPr>
      <w:r>
        <w:separator/>
      </w:r>
    </w:p>
  </w:endnote>
  <w:endnote w:type="continuationSeparator" w:id="0">
    <w:p w14:paraId="0CB780C9" w14:textId="77777777" w:rsidR="00EC6B0B" w:rsidRDefault="00EC6B0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0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1930" w14:textId="77777777" w:rsidR="00EC6B0B" w:rsidRDefault="00EC6B0B" w:rsidP="00C42125">
      <w:pPr>
        <w:spacing w:before="0"/>
      </w:pPr>
      <w:r>
        <w:separator/>
      </w:r>
    </w:p>
  </w:footnote>
  <w:footnote w:type="continuationSeparator" w:id="0">
    <w:p w14:paraId="51EDE096" w14:textId="77777777" w:rsidR="00EC6B0B" w:rsidRDefault="00EC6B0B" w:rsidP="00C42125">
      <w:pPr>
        <w:spacing w:before="0"/>
      </w:pPr>
      <w:r>
        <w:continuationSeparator/>
      </w:r>
    </w:p>
  </w:footnote>
  <w:footnote w:id="1">
    <w:p w14:paraId="43DF51F3" w14:textId="77777777" w:rsidR="00946B2A" w:rsidRPr="00946B2A" w:rsidRDefault="00946B2A">
      <w:pPr>
        <w:pStyle w:val="FootnoteText"/>
        <w:rPr>
          <w:lang w:val="en-US"/>
        </w:rPr>
      </w:pPr>
      <w:r>
        <w:rPr>
          <w:rStyle w:val="FootnoteReference"/>
        </w:rPr>
        <w:footnoteRef/>
      </w:r>
      <w:r>
        <w:t xml:space="preserve"> Clauses 1 and 4.2.1 of t</w:t>
      </w:r>
      <w:r>
        <w:rPr>
          <w:lang w:val="en-US"/>
        </w:rPr>
        <w:t xml:space="preserve">he RFC incorrectly refer to Annex D of E.164; there is no such annex. Section 4.1 incorrectly states that the </w:t>
      </w:r>
      <w:r w:rsidR="0015369C">
        <w:rPr>
          <w:lang w:val="en-US"/>
        </w:rPr>
        <w:t xml:space="preserve">national numbering authority could be verified by ITU-D, whereas in reality it would be ITU-T. </w:t>
      </w:r>
      <w:r>
        <w:rPr>
          <w:lang w:val="en-US"/>
        </w:rPr>
        <w:t>Presumably th</w:t>
      </w:r>
      <w:r w:rsidR="0015369C">
        <w:rPr>
          <w:lang w:val="en-US"/>
        </w:rPr>
        <w:t>ese</w:t>
      </w:r>
      <w:r>
        <w:rPr>
          <w:lang w:val="en-US"/>
        </w:rPr>
        <w:t xml:space="preserve"> error</w:t>
      </w:r>
      <w:r w:rsidR="0015369C">
        <w:rPr>
          <w:lang w:val="en-US"/>
        </w:rPr>
        <w:t>s</w:t>
      </w:r>
      <w:r>
        <w:rPr>
          <w:lang w:val="en-US"/>
        </w:rPr>
        <w:t xml:space="preserve"> will be corrected if the RFC is reactivated and progressed</w:t>
      </w:r>
      <w:r w:rsidR="0015369C">
        <w:rPr>
          <w:lang w:val="en-US"/>
        </w:rPr>
        <w:t>, and other improvements to the RFC could also be made.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C3961" w14:textId="77777777" w:rsidR="000C5AC8" w:rsidRPr="00C42125" w:rsidRDefault="000C5AC8" w:rsidP="00C42125">
    <w:pPr>
      <w:pStyle w:val="Header"/>
    </w:pPr>
    <w:r w:rsidRPr="00C42125">
      <w:t xml:space="preserve">- </w:t>
    </w:r>
    <w:r w:rsidR="00EC6B0B">
      <w:fldChar w:fldCharType="begin"/>
    </w:r>
    <w:r w:rsidR="00EC6B0B">
      <w:instrText xml:space="preserve"> PAGE  \* MERGEFORMAT </w:instrText>
    </w:r>
    <w:r w:rsidR="00EC6B0B">
      <w:fldChar w:fldCharType="separate"/>
    </w:r>
    <w:r w:rsidR="00EC6EF2">
      <w:rPr>
        <w:noProof/>
      </w:rPr>
      <w:t>6</w:t>
    </w:r>
    <w:r w:rsidR="00EC6B0B">
      <w:rPr>
        <w:noProof/>
      </w:rPr>
      <w:fldChar w:fldCharType="end"/>
    </w:r>
    <w:r w:rsidRPr="00C42125">
      <w:t xml:space="preserve"> -</w:t>
    </w:r>
  </w:p>
  <w:p w14:paraId="7D4239A4" w14:textId="174E3254" w:rsidR="000C5AC8" w:rsidRPr="00C42125" w:rsidRDefault="00EC6B0B" w:rsidP="00C42125">
    <w:pPr>
      <w:pStyle w:val="Header"/>
      <w:spacing w:after="240"/>
    </w:pPr>
    <w:r>
      <w:fldChar w:fldCharType="begin"/>
    </w:r>
    <w:r>
      <w:instrText xml:space="preserve"> STYLEREF  Docnumber  </w:instrText>
    </w:r>
    <w:r>
      <w:fldChar w:fldCharType="separate"/>
    </w:r>
    <w:r w:rsidR="00C20690">
      <w:rPr>
        <w:noProof/>
      </w:rPr>
      <w:t>19418-TD3 (210906)</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678A" w14:textId="77777777" w:rsidR="000C5AC8" w:rsidRPr="00C42125" w:rsidRDefault="000C5AC8" w:rsidP="00C42125">
    <w:pPr>
      <w:pStyle w:val="Header"/>
    </w:pPr>
    <w:r w:rsidRPr="00C42125">
      <w:t xml:space="preserve">- </w:t>
    </w:r>
    <w:r w:rsidR="00EC6B0B">
      <w:fldChar w:fldCharType="begin"/>
    </w:r>
    <w:r w:rsidR="00EC6B0B">
      <w:instrText xml:space="preserve"> PAGE  \* MERGEFORMAT </w:instrText>
    </w:r>
    <w:r w:rsidR="00EC6B0B">
      <w:fldChar w:fldCharType="separate"/>
    </w:r>
    <w:r w:rsidR="00EC6EF2">
      <w:rPr>
        <w:noProof/>
      </w:rPr>
      <w:t>17</w:t>
    </w:r>
    <w:r w:rsidR="00EC6B0B">
      <w:rPr>
        <w:noProof/>
      </w:rPr>
      <w:fldChar w:fldCharType="end"/>
    </w:r>
    <w:r w:rsidRPr="00C42125">
      <w:t xml:space="preserve"> -</w:t>
    </w:r>
  </w:p>
  <w:p w14:paraId="6798F8AA" w14:textId="6A1B1F89" w:rsidR="000C5AC8" w:rsidRPr="00C42125" w:rsidRDefault="00EC6B0B" w:rsidP="00C42125">
    <w:pPr>
      <w:pStyle w:val="Header"/>
      <w:spacing w:after="240"/>
    </w:pPr>
    <w:r>
      <w:fldChar w:fldCharType="begin"/>
    </w:r>
    <w:r>
      <w:instrText xml:space="preserve"> STYLEREF  Docnumber  </w:instrText>
    </w:r>
    <w:r>
      <w:fldChar w:fldCharType="separate"/>
    </w:r>
    <w:r w:rsidR="00C20690">
      <w:rPr>
        <w:noProof/>
      </w:rPr>
      <w:t>19418-TD3 (210906)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410F02"/>
    <w:multiLevelType w:val="hybridMultilevel"/>
    <w:tmpl w:val="B12A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C259A"/>
    <w:multiLevelType w:val="hybridMultilevel"/>
    <w:tmpl w:val="7ECAA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23D9A"/>
    <w:rsid w:val="00036034"/>
    <w:rsid w:val="00057000"/>
    <w:rsid w:val="000640E0"/>
    <w:rsid w:val="00082AE3"/>
    <w:rsid w:val="000A5CA2"/>
    <w:rsid w:val="000B0B7F"/>
    <w:rsid w:val="000C5AC8"/>
    <w:rsid w:val="000E6A3A"/>
    <w:rsid w:val="00125432"/>
    <w:rsid w:val="00137F40"/>
    <w:rsid w:val="0015369C"/>
    <w:rsid w:val="00160C0B"/>
    <w:rsid w:val="00166992"/>
    <w:rsid w:val="001871EC"/>
    <w:rsid w:val="001A670F"/>
    <w:rsid w:val="001C62B8"/>
    <w:rsid w:val="001E7B0E"/>
    <w:rsid w:val="001F141D"/>
    <w:rsid w:val="00200A06"/>
    <w:rsid w:val="0021425B"/>
    <w:rsid w:val="00215F77"/>
    <w:rsid w:val="002622FA"/>
    <w:rsid w:val="00263518"/>
    <w:rsid w:val="00277326"/>
    <w:rsid w:val="002A401B"/>
    <w:rsid w:val="002A4F76"/>
    <w:rsid w:val="002B3C3D"/>
    <w:rsid w:val="002C26C0"/>
    <w:rsid w:val="002E79CB"/>
    <w:rsid w:val="002F7879"/>
    <w:rsid w:val="002F7F55"/>
    <w:rsid w:val="0030745F"/>
    <w:rsid w:val="00314630"/>
    <w:rsid w:val="0032090A"/>
    <w:rsid w:val="00321CDE"/>
    <w:rsid w:val="0032384F"/>
    <w:rsid w:val="00333E15"/>
    <w:rsid w:val="003346CB"/>
    <w:rsid w:val="0036651C"/>
    <w:rsid w:val="0038715D"/>
    <w:rsid w:val="00394DBF"/>
    <w:rsid w:val="003A43EF"/>
    <w:rsid w:val="003C6B54"/>
    <w:rsid w:val="003F1BDE"/>
    <w:rsid w:val="003F2BED"/>
    <w:rsid w:val="004055D9"/>
    <w:rsid w:val="00423522"/>
    <w:rsid w:val="00443878"/>
    <w:rsid w:val="004712CA"/>
    <w:rsid w:val="0047422E"/>
    <w:rsid w:val="004C0673"/>
    <w:rsid w:val="004F1726"/>
    <w:rsid w:val="004F3816"/>
    <w:rsid w:val="005005EC"/>
    <w:rsid w:val="00561D9A"/>
    <w:rsid w:val="00566EDA"/>
    <w:rsid w:val="00572654"/>
    <w:rsid w:val="005B5629"/>
    <w:rsid w:val="005C0300"/>
    <w:rsid w:val="005C3FF7"/>
    <w:rsid w:val="005F4B6A"/>
    <w:rsid w:val="00615A0A"/>
    <w:rsid w:val="00621A25"/>
    <w:rsid w:val="006333D4"/>
    <w:rsid w:val="006369B2"/>
    <w:rsid w:val="00652C03"/>
    <w:rsid w:val="006570B0"/>
    <w:rsid w:val="0069210B"/>
    <w:rsid w:val="006A4055"/>
    <w:rsid w:val="006C5641"/>
    <w:rsid w:val="006D1089"/>
    <w:rsid w:val="006D7355"/>
    <w:rsid w:val="006F10B1"/>
    <w:rsid w:val="00731135"/>
    <w:rsid w:val="007324AF"/>
    <w:rsid w:val="007409B4"/>
    <w:rsid w:val="0075525E"/>
    <w:rsid w:val="0076057D"/>
    <w:rsid w:val="007903F8"/>
    <w:rsid w:val="00794F4F"/>
    <w:rsid w:val="007974BE"/>
    <w:rsid w:val="007A0916"/>
    <w:rsid w:val="007A0DFD"/>
    <w:rsid w:val="007C7122"/>
    <w:rsid w:val="007D3F11"/>
    <w:rsid w:val="007F664D"/>
    <w:rsid w:val="00842137"/>
    <w:rsid w:val="00863724"/>
    <w:rsid w:val="0089088E"/>
    <w:rsid w:val="00892297"/>
    <w:rsid w:val="008C404A"/>
    <w:rsid w:val="008D599B"/>
    <w:rsid w:val="008E0172"/>
    <w:rsid w:val="0090323F"/>
    <w:rsid w:val="00930F6B"/>
    <w:rsid w:val="009406B5"/>
    <w:rsid w:val="00941217"/>
    <w:rsid w:val="00942A3C"/>
    <w:rsid w:val="00946166"/>
    <w:rsid w:val="00946B2A"/>
    <w:rsid w:val="00983164"/>
    <w:rsid w:val="00987ACD"/>
    <w:rsid w:val="009972EF"/>
    <w:rsid w:val="009E6045"/>
    <w:rsid w:val="009E766E"/>
    <w:rsid w:val="009F715E"/>
    <w:rsid w:val="00A06FA3"/>
    <w:rsid w:val="00A06FE8"/>
    <w:rsid w:val="00A10DBB"/>
    <w:rsid w:val="00A25503"/>
    <w:rsid w:val="00A4013E"/>
    <w:rsid w:val="00A427CD"/>
    <w:rsid w:val="00A4600B"/>
    <w:rsid w:val="00A50449"/>
    <w:rsid w:val="00A679D3"/>
    <w:rsid w:val="00A67A81"/>
    <w:rsid w:val="00A72589"/>
    <w:rsid w:val="00A728A3"/>
    <w:rsid w:val="00A730A6"/>
    <w:rsid w:val="00A971A0"/>
    <w:rsid w:val="00AA1F22"/>
    <w:rsid w:val="00AC1194"/>
    <w:rsid w:val="00AF0D4B"/>
    <w:rsid w:val="00B05821"/>
    <w:rsid w:val="00B26C28"/>
    <w:rsid w:val="00B453F5"/>
    <w:rsid w:val="00B53D1B"/>
    <w:rsid w:val="00B718A5"/>
    <w:rsid w:val="00C20690"/>
    <w:rsid w:val="00C42125"/>
    <w:rsid w:val="00C62814"/>
    <w:rsid w:val="00C62E6C"/>
    <w:rsid w:val="00C74937"/>
    <w:rsid w:val="00C9460E"/>
    <w:rsid w:val="00D30868"/>
    <w:rsid w:val="00DE3062"/>
    <w:rsid w:val="00E009D8"/>
    <w:rsid w:val="00E1406C"/>
    <w:rsid w:val="00E204DD"/>
    <w:rsid w:val="00E361CF"/>
    <w:rsid w:val="00E53C24"/>
    <w:rsid w:val="00EB444D"/>
    <w:rsid w:val="00EC6B0B"/>
    <w:rsid w:val="00EC6EF2"/>
    <w:rsid w:val="00EF5B7F"/>
    <w:rsid w:val="00F00EFD"/>
    <w:rsid w:val="00F02294"/>
    <w:rsid w:val="00F075D9"/>
    <w:rsid w:val="00F11CD1"/>
    <w:rsid w:val="00F35F57"/>
    <w:rsid w:val="00F50467"/>
    <w:rsid w:val="00F80AF4"/>
    <w:rsid w:val="00FA4ADF"/>
    <w:rsid w:val="00FC65C7"/>
    <w:rsid w:val="00FD05CE"/>
    <w:rsid w:val="00FF4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45D865"/>
  <w15:docId w15:val="{1C6B336B-8C87-4BCF-9824-0A44FAEB0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166992"/>
    <w:pPr>
      <w:ind w:left="720"/>
      <w:contextualSpacing/>
    </w:pPr>
  </w:style>
  <w:style w:type="paragraph" w:customStyle="1" w:styleId="Default">
    <w:name w:val="Default"/>
    <w:rsid w:val="00166992"/>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72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1D9A"/>
    <w:rPr>
      <w:sz w:val="16"/>
      <w:szCs w:val="16"/>
    </w:rPr>
  </w:style>
  <w:style w:type="paragraph" w:styleId="CommentText">
    <w:name w:val="annotation text"/>
    <w:basedOn w:val="Normal"/>
    <w:link w:val="CommentTextChar"/>
    <w:uiPriority w:val="99"/>
    <w:semiHidden/>
    <w:unhideWhenUsed/>
    <w:rsid w:val="00561D9A"/>
    <w:rPr>
      <w:sz w:val="20"/>
      <w:szCs w:val="20"/>
    </w:rPr>
  </w:style>
  <w:style w:type="character" w:customStyle="1" w:styleId="CommentTextChar">
    <w:name w:val="Comment Text Char"/>
    <w:basedOn w:val="DefaultParagraphFont"/>
    <w:link w:val="CommentText"/>
    <w:uiPriority w:val="99"/>
    <w:semiHidden/>
    <w:rsid w:val="00561D9A"/>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61D9A"/>
    <w:rPr>
      <w:b/>
      <w:bCs/>
    </w:rPr>
  </w:style>
  <w:style w:type="character" w:customStyle="1" w:styleId="CommentSubjectChar">
    <w:name w:val="Comment Subject Char"/>
    <w:basedOn w:val="CommentTextChar"/>
    <w:link w:val="CommentSubject"/>
    <w:uiPriority w:val="99"/>
    <w:semiHidden/>
    <w:rsid w:val="00561D9A"/>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561D9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D9A"/>
    <w:rPr>
      <w:rFonts w:ascii="Segoe UI" w:hAnsi="Segoe UI" w:cs="Segoe UI"/>
      <w:sz w:val="18"/>
      <w:szCs w:val="18"/>
      <w:lang w:val="en-GB" w:eastAsia="ja-JP"/>
    </w:rPr>
  </w:style>
  <w:style w:type="paragraph" w:styleId="FootnoteText">
    <w:name w:val="footnote text"/>
    <w:basedOn w:val="Normal"/>
    <w:link w:val="FootnoteTextChar"/>
    <w:uiPriority w:val="99"/>
    <w:semiHidden/>
    <w:unhideWhenUsed/>
    <w:rsid w:val="00946B2A"/>
    <w:pPr>
      <w:spacing w:before="0"/>
    </w:pPr>
    <w:rPr>
      <w:sz w:val="20"/>
      <w:szCs w:val="20"/>
    </w:rPr>
  </w:style>
  <w:style w:type="character" w:customStyle="1" w:styleId="FootnoteTextChar">
    <w:name w:val="Footnote Text Char"/>
    <w:basedOn w:val="DefaultParagraphFont"/>
    <w:link w:val="FootnoteText"/>
    <w:uiPriority w:val="99"/>
    <w:semiHidden/>
    <w:rsid w:val="00946B2A"/>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946B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09194">
      <w:bodyDiv w:val="1"/>
      <w:marLeft w:val="0"/>
      <w:marRight w:val="0"/>
      <w:marTop w:val="0"/>
      <w:marBottom w:val="0"/>
      <w:divBdr>
        <w:top w:val="none" w:sz="0" w:space="0" w:color="auto"/>
        <w:left w:val="none" w:sz="0" w:space="0" w:color="auto"/>
        <w:bottom w:val="none" w:sz="0" w:space="0" w:color="auto"/>
        <w:right w:val="none" w:sz="0" w:space="0" w:color="auto"/>
      </w:divBdr>
    </w:div>
    <w:div w:id="748043984">
      <w:bodyDiv w:val="1"/>
      <w:marLeft w:val="0"/>
      <w:marRight w:val="0"/>
      <w:marTop w:val="0"/>
      <w:marBottom w:val="0"/>
      <w:divBdr>
        <w:top w:val="none" w:sz="0" w:space="0" w:color="auto"/>
        <w:left w:val="none" w:sz="0" w:space="0" w:color="auto"/>
        <w:bottom w:val="none" w:sz="0" w:space="0" w:color="auto"/>
        <w:right w:val="none" w:sz="0" w:space="0" w:color="auto"/>
      </w:divBdr>
    </w:div>
    <w:div w:id="78997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drake@iconectiv.com" TargetMode="External"/><Relationship Id="rId18" Type="http://schemas.openxmlformats.org/officeDocument/2006/relationships/hyperlink" Target="https://www.itu.int/ifa/t/2017/sg2/exchange/WP1/Q1/August2021_STIR-SHAKEN/SG2%20Q1%20ad%20hoc%20on%20STIRSHAKEN%20(11-08-2021%2013h00-15h00).mp4" TargetMode="External"/><Relationship Id="rId26" Type="http://schemas.openxmlformats.org/officeDocument/2006/relationships/hyperlink" Target="https://www.itu.int/md/T17-SG02-210531-TD-GEN-1355/en" TargetMode="External"/><Relationship Id="rId39" Type="http://schemas.openxmlformats.org/officeDocument/2006/relationships/fontTable" Target="fontTable.xml"/><Relationship Id="rId21" Type="http://schemas.openxmlformats.org/officeDocument/2006/relationships/hyperlink" Target="https://www.itu.int/ifa/t/2017/sg2/exchange/WP1/Q1/August2021_STIR-SHAKEN/SG2_Q1%20ad%20hoc%20on%20STIRSHAKEN_11-08-2021_13h00-15h00.docx" TargetMode="External"/><Relationship Id="rId34" Type="http://schemas.openxmlformats.org/officeDocument/2006/relationships/hyperlink" Target="https://www.ietf.org/mailman/listinfo/sti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tu.int/ifa/t/2017/sg2/exchange/WP1/Q1/July2021_STIR-SHAKEN/July2021_STIR-SHAKEN_28072021.mp4" TargetMode="External"/><Relationship Id="rId20" Type="http://schemas.openxmlformats.org/officeDocument/2006/relationships/hyperlink" Target="https://www.itu.int/ifa/t/2017/sg2/exchange/WP1/Q1/August2021_STIR-SHAKEN/SG2_Q1%20ad%20hoc%20on%20STIRSHAKEN_11-08-2021_13h00-15h00.docx" TargetMode="External"/><Relationship Id="rId29" Type="http://schemas.openxmlformats.org/officeDocument/2006/relationships/hyperlink" Target="https://sti-ga.atis.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extranet.itu.int/meetings/ITU-T/T17-SG02RGM/Q1-210811/TDs/T17-SG02RGM-Q1-210811-TD-0001-R01.docx" TargetMode="External"/><Relationship Id="rId32" Type="http://schemas.openxmlformats.org/officeDocument/2006/relationships/hyperlink" Target="https://www.fcc.gov/document/fcc-establishes-stirshaken-token-revocation-appeals-process" TargetMode="External"/><Relationship Id="rId37" Type="http://schemas.openxmlformats.org/officeDocument/2006/relationships/header" Target="header1.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xtranet.itu.int/meetings/ITU-T/T17-SG02RGM/Q1-210811/SitePages/Welcome.aspx" TargetMode="External"/><Relationship Id="rId23" Type="http://schemas.openxmlformats.org/officeDocument/2006/relationships/hyperlink" Target="https://extranet.itu.int/meetings/ITU-T/T17-SG02RGM/Q1-210728/TDs/T17-SG02RGM-Q1-210728-TD-0001-A02.pdf" TargetMode="External"/><Relationship Id="rId28" Type="http://schemas.openxmlformats.org/officeDocument/2006/relationships/hyperlink" Target="https://datatracker.ietf.org/doc/html/draft-burger-stir-iana-cert-01" TargetMode="External"/><Relationship Id="rId36" Type="http://schemas.openxmlformats.org/officeDocument/2006/relationships/hyperlink" Target="https://extranet.itu.int/meetings/ITU-T/T17-SG02RGM/19418-210906/TDs/T17-SG02RGM-19418-210906-TD-0004.docx" TargetMode="External"/><Relationship Id="rId10" Type="http://schemas.openxmlformats.org/officeDocument/2006/relationships/endnotes" Target="endnotes.xml"/><Relationship Id="rId19" Type="http://schemas.openxmlformats.org/officeDocument/2006/relationships/hyperlink" Target="https://www.itu.int/ifa/t/2017/sg2/exchange/WP1/Q1/August2021_STIR-SHAKEN/SG2%20Q1%20ad%20hoc%20on%20STIRSHAKEN%20(11-08-2021%2013h00-15h00).mp4" TargetMode="External"/><Relationship Id="rId31" Type="http://schemas.openxmlformats.org/officeDocument/2006/relationships/hyperlink" Target="https://sti-ga.atis.org/wp-content/uploads/sites/14/2021/07/210726-STIGA-Board-Policy-Decision-Binder-Revised-Fin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meetings/ITU-T/T17-SG02RGM/Q1-210728/SitePages/Welcome.aspx" TargetMode="External"/><Relationship Id="rId22" Type="http://schemas.openxmlformats.org/officeDocument/2006/relationships/hyperlink" Target="https://extranet.itu.int/meetings/ITU-T/T17-SG02RGM/Q1-210728/TDs/T17-SG02RGM-Q1-210728-TD-0001-R01.docx" TargetMode="External"/><Relationship Id="rId27" Type="http://schemas.openxmlformats.org/officeDocument/2006/relationships/hyperlink" Target="https://authenticate.iconectiv.com/faq-authenticate" TargetMode="External"/><Relationship Id="rId30" Type="http://schemas.openxmlformats.org/officeDocument/2006/relationships/hyperlink" Target="https://www.fcc.gov/about-fcc/advisory-committees/north-american-numbering-council/general/nanc-background" TargetMode="External"/><Relationship Id="rId35" Type="http://schemas.openxmlformats.org/officeDocument/2006/relationships/hyperlink" Target="https://datatracker.ietf.org/wg/stir/documents/"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hill@hill-a.ch" TargetMode="External"/><Relationship Id="rId17" Type="http://schemas.openxmlformats.org/officeDocument/2006/relationships/hyperlink" Target="https://www.itu.int/ifa/t/2017/sg2/exchange/WP1/Q1/July2021_STIR-SHAKEN/July2021_STIR-SHAKEN_28072021.mp4" TargetMode="External"/><Relationship Id="rId25" Type="http://schemas.openxmlformats.org/officeDocument/2006/relationships/hyperlink" Target="https://extranet.itu.int/meetings/ITU-T/T17-SG02RGM/Q1-210811/TDs/T17-SG02RGM-Q1-210811-TD-0001-A02.pdf" TargetMode="External"/><Relationship Id="rId33" Type="http://schemas.openxmlformats.org/officeDocument/2006/relationships/hyperlink" Target="https://datatracker.ietf.org/doc/html/draft-burger-stir-iana-cert-01"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390E6F" w:rsidRDefault="005E55FD" w:rsidP="005E55FD">
          <w:pPr>
            <w:pStyle w:val="AE7CECF5C491422982B98CD50F024EBA"/>
          </w:pPr>
          <w:r w:rsidRPr="001229A4">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390E6F" w:rsidRDefault="005E55FD" w:rsidP="005E55FD">
          <w:pPr>
            <w:pStyle w:val="EE3B0E7C57D241A7B0C519A185B0CEBB"/>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72BA1B3C9139499095595FA016FAF875"/>
        <w:category>
          <w:name w:val="General"/>
          <w:gallery w:val="placeholder"/>
        </w:category>
        <w:types>
          <w:type w:val="bbPlcHdr"/>
        </w:types>
        <w:behaviors>
          <w:behavior w:val="content"/>
        </w:behaviors>
        <w:guid w:val="{E836113C-247A-4E93-8ABE-CDE2B7C17174}"/>
      </w:docPartPr>
      <w:docPartBody>
        <w:p w:rsidR="007F250E" w:rsidRDefault="00DB7D50" w:rsidP="00DB7D50">
          <w:pPr>
            <w:pStyle w:val="72BA1B3C9139499095595FA016FAF875"/>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0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431B1"/>
    <w:rsid w:val="001878F0"/>
    <w:rsid w:val="00390E6F"/>
    <w:rsid w:val="005678FD"/>
    <w:rsid w:val="005E55FD"/>
    <w:rsid w:val="006409B0"/>
    <w:rsid w:val="006431B1"/>
    <w:rsid w:val="007428AF"/>
    <w:rsid w:val="007E0258"/>
    <w:rsid w:val="007F250E"/>
    <w:rsid w:val="008E6F4D"/>
    <w:rsid w:val="009253D4"/>
    <w:rsid w:val="00960CC3"/>
    <w:rsid w:val="00970A01"/>
    <w:rsid w:val="00A5137C"/>
    <w:rsid w:val="00B705A6"/>
    <w:rsid w:val="00B81871"/>
    <w:rsid w:val="00BE619E"/>
    <w:rsid w:val="00C7034D"/>
    <w:rsid w:val="00DB7D50"/>
    <w:rsid w:val="00E024D6"/>
    <w:rsid w:val="00F96566"/>
    <w:rsid w:val="00FF5B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5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F5B86"/>
    <w:rPr>
      <w:color w:val="808080"/>
    </w:rPr>
  </w:style>
  <w:style w:type="paragraph" w:customStyle="1" w:styleId="72BA1B3C9139499095595FA016FAF875">
    <w:name w:val="72BA1B3C9139499095595FA016FAF875"/>
    <w:rsid w:val="00DB7D50"/>
    <w:rPr>
      <w:lang w:val="en-GB" w:eastAsia="en-GB"/>
    </w:rPr>
  </w:style>
  <w:style w:type="paragraph" w:customStyle="1" w:styleId="0747E8C3C0B94E57A2B87F941A299AA0">
    <w:name w:val="0747E8C3C0B94E57A2B87F941A299AA0"/>
    <w:rsid w:val="007F250E"/>
  </w:style>
  <w:style w:type="paragraph" w:customStyle="1" w:styleId="AC14B36049EE4F7F9B8ACAEB3B0ACAED">
    <w:name w:val="AC14B36049EE4F7F9B8ACAEB3B0ACAED"/>
    <w:rsid w:val="007F250E"/>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2021-09-6/10</When>
    <Meeting xmlns="3f6fad35-1f81-480e-a4e5-6e5474dcfb96">527</Meeting>
    <IsReservedDoc xmlns="3f6fad35-1f81-480e-a4e5-6e5474dcfb96">false</IsReservedDoc>
    <SgText xmlns="3f6fad35-1f81-480e-a4e5-6e5474dcfb96">Study Group 02</SgText>
    <IsRevision xmlns="3f6fad35-1f81-480e-a4e5-6e5474dcfb96">false</IsRevision>
    <Purpose1 xmlns="3f6fad35-1f81-480e-a4e5-6e5474dcfb96">Discussion</Purpose1>
    <Abstract xmlns="3f6fad35-1f81-480e-a4e5-6e5474dcfb96">This is the Editor’s report of the meetings held on 28 July and 11 August 2021 regarding information on the implementation of STIR/SHAKEN in and Canada and the USA, and how it could be implemented globally.</Abstract>
    <SourceRGM xmlns="3f6fad35-1f81-480e-a4e5-6e5474dcfb96">Editor E.157</SourceRGM>
    <DocStatus xmlns="3f6fad35-1f81-480e-a4e5-6e5474dcfb96">accepted</DocStatus>
    <IsAttachment xmlns="3f6fad35-1f81-480e-a4e5-6e5474dcfb96">false</IsAttachment>
    <StudyGroup xmlns="3f6fad35-1f81-480e-a4e5-6e5474dcfb96">8</StudyGroup>
    <DocType xmlns="3f6fad35-1f81-480e-a4e5-6e5474dcfb96">TD</DocType>
    <QuestionText xmlns="3f6fad35-1f81-480e-a4e5-6e5474dcfb96">Q1/2</QuestionText>
    <DocTypeText xmlns="3f6fad35-1f81-480e-a4e5-6e5474dcfb96">TD</DocTypeText>
    <CategoryDescription xmlns="http://schemas.microsoft.com/sharepoint.v3">Q1/2, Q2/2, Q3/2 RGM</CategoryDescription>
    <ShortName xmlns="3f6fad35-1f81-480e-a4e5-6e5474dcfb96">19418-TD3 (210906)</ShortName>
    <Place xmlns="3f6fad35-1f81-480e-a4e5-6e5474dcfb96">E-Meeting</Place>
    <IsTooLateSubmitted xmlns="3f6fad35-1f81-480e-a4e5-6e5474dcfb96">false</IsTooLateSubmitted>
    <Observations xmlns="3f6fad35-1f81-480e-a4e5-6e5474dcfb96" xsi:nil="true"/>
    <DocumentSource xmlns="3f6fad35-1f81-480e-a4e5-6e5474dcfb96">Editor E.157</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Q1/2</TermName>
          <TermId xmlns="http://schemas.microsoft.com/office/infopath/2007/PartnerControls">43bcdcc2-7b82-4193-a628-edbc5c4658ac</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990</Value>
    </TaxCatchAll>
    <IsLastVersion xmlns="3f6fad35-1f81-480e-a4e5-6e5474dcfb96">true</IsLastVersion>
    <Area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BC71AFBBAF4F6C4889C83B2840A860CD" ma:contentTypeVersion="0" ma:contentTypeDescription="" ma:contentTypeScope="" ma:versionID="7e9c34aea24b5aff3ec07c9d1ea2aeb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a61a95ec24b00399febffeba198ca7f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3f6fad35-1f81-480e-a4e5-6e5474dcfb96"/>
    <ds:schemaRef ds:uri="http://www.w3.org/XML/1998/namespac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04D754BE-6F88-444E-92B6-0DEAA42E2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DCE7E-33A4-4FAC-90FD-1658228D6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17</Pages>
  <Words>6154</Words>
  <Characters>35083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Report of 28 July and 11 August 2021 meetings regarding Global adaptation of STIR/SHAKEN</vt:lpstr>
    </vt:vector>
  </TitlesOfParts>
  <Company>ITU</Company>
  <LinksUpToDate>false</LinksUpToDate>
  <CharactersWithSpaces>41155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28 July and 11 August 2021 meetings regarding Global adaptation of STIR/SHAKEN</dc:title>
  <dc:subject/>
  <dc:creator>Dayao, Al</dc:creator>
  <cp:keywords>CPND, E.157</cp:keywords>
  <dc:description/>
  <cp:lastModifiedBy>Bilani, Joumana</cp:lastModifiedBy>
  <cp:revision>2</cp:revision>
  <dcterms:created xsi:type="dcterms:W3CDTF">2021-09-13T07:22:00Z</dcterms:created>
  <dcterms:modified xsi:type="dcterms:W3CDTF">2021-09-13T07:22:00Z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0x01010072A901B997EC694AA911983CD90730E700BC71AFBBAF4F6C4889C83B2840A860CD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990;#Q1/2|43bcdcc2-7b82-4193-a628-edbc5c4658ac</vt:lpwstr>
  </property>
</Properties>
</file>