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1CDE0EB6" w:rsidR="00102E40" w:rsidRPr="00314630" w:rsidRDefault="00650B04" w:rsidP="00ED0212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ED0212">
                  <w:rPr>
                    <w:lang w:val="pt-BR"/>
                  </w:rPr>
                  <w:t>368</w:t>
                </w:r>
              </w:sdtContent>
            </w:sdt>
          </w:p>
        </w:tc>
      </w:tr>
      <w:bookmarkEnd w:id="0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7D4BFD29" w:rsidR="00102E40" w:rsidRPr="0037415F" w:rsidRDefault="00650B04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02E40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02E40">
                  <w:t>11 June 2019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650B04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585A3B69" w:rsidR="00102E40" w:rsidRDefault="00ED0212" w:rsidP="004105AF">
                <w:r>
                  <w:t xml:space="preserve">ITU </w:t>
                </w:r>
                <w:r w:rsidR="004105AF">
                  <w:t>Office for Europe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802687F" w:rsidR="00102E40" w:rsidRPr="0037415F" w:rsidRDefault="00650B04" w:rsidP="00ED0212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D0212">
                  <w:t xml:space="preserve">ITU Regional Initiative for Europe – ICT Accessibility 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19B06F4E" w:rsidR="00102E40" w:rsidRPr="00B4174C" w:rsidRDefault="00ED0212" w:rsidP="00102E40">
                <w:r>
                  <w:t>Information</w:t>
                </w:r>
              </w:p>
            </w:tc>
          </w:sdtContent>
        </w:sdt>
      </w:tr>
      <w:bookmarkEnd w:id="2"/>
      <w:bookmarkEnd w:id="10"/>
      <w:tr w:rsidR="00102E40" w:rsidRPr="000D2459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37471C83" w:rsidR="00102E40" w:rsidRDefault="00650B04" w:rsidP="00ED0212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ED0212" w:rsidRPr="000D2459">
                  <w:t>Jaroslaw PONDER</w:t>
                </w:r>
                <w:r w:rsidR="00ED0212" w:rsidRPr="000D2459">
                  <w:br/>
                  <w:t>ITU Office for Europe</w:t>
                </w:r>
                <w:r w:rsidR="00ED0212" w:rsidRPr="000D2459"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tc>
              <w:tcPr>
                <w:tcW w:w="3586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29A081E4" w:rsidR="00102E40" w:rsidRPr="00E354DC" w:rsidRDefault="00102E40" w:rsidP="000D2459">
                <w:pPr>
                  <w:rPr>
                    <w:lang w:val="pt-BR"/>
                  </w:rPr>
                </w:pPr>
                <w:r w:rsidRPr="00E354DC">
                  <w:rPr>
                    <w:lang w:val="pt-BR"/>
                  </w:rPr>
                  <w:t>Tel: +</w:t>
                </w:r>
                <w:r w:rsidR="000D2459">
                  <w:rPr>
                    <w:lang w:val="pt-BR"/>
                  </w:rPr>
                  <w:t>41 22 730 6065</w:t>
                </w:r>
                <w:r w:rsidR="000D2459">
                  <w:rPr>
                    <w:lang w:val="pt-BR"/>
                  </w:rPr>
                  <w:br/>
                </w:r>
                <w:r w:rsidRPr="00E354DC">
                  <w:rPr>
                    <w:lang w:val="pt-BR"/>
                  </w:rPr>
                  <w:t xml:space="preserve">E-mail: </w:t>
                </w:r>
                <w:r w:rsidR="000D2459" w:rsidRPr="000D2459">
                  <w:rPr>
                    <w:lang w:val="pt-BR"/>
                  </w:rPr>
                  <w:t>jaroslaw.ponder@itu.int</w:t>
                </w:r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4C17D57D" w:rsidR="0089088E" w:rsidRDefault="00650B04" w:rsidP="008952DB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952DB">
                  <w:t>ITU Office for Europe; accessibility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31B8001A" w:rsidR="0089088E" w:rsidRDefault="000D2459" w:rsidP="000D2459">
                <w:r>
                  <w:t xml:space="preserve">This document provides </w:t>
                </w:r>
                <w:r w:rsidR="00403F7E">
                  <w:t xml:space="preserve">a summary of the regional initiative for Europe on ICT Accessibility. </w:t>
                </w:r>
              </w:p>
            </w:tc>
          </w:sdtContent>
        </w:sdt>
      </w:tr>
    </w:tbl>
    <w:p w14:paraId="27F272AF" w14:textId="2132A290" w:rsidR="008952DB" w:rsidRDefault="008952DB" w:rsidP="00170985">
      <w:pPr>
        <w:jc w:val="center"/>
      </w:pPr>
    </w:p>
    <w:p w14:paraId="2E932DEE" w14:textId="3EA8AD04" w:rsidR="008952DB" w:rsidRDefault="008952DB" w:rsidP="008952DB">
      <w:r>
        <w:t xml:space="preserve">Please see attached. </w:t>
      </w:r>
      <w:bookmarkStart w:id="11" w:name="_GoBack"/>
      <w:bookmarkEnd w:id="11"/>
    </w:p>
    <w:p w14:paraId="68024EB0" w14:textId="2CE69F6F" w:rsidR="008952DB" w:rsidRDefault="008952DB" w:rsidP="008952DB">
      <w:r>
        <w:t xml:space="preserve">Attachment: 1 </w:t>
      </w:r>
    </w:p>
    <w:p w14:paraId="267F3619" w14:textId="15256BED" w:rsidR="000D2459" w:rsidRDefault="000D2459" w:rsidP="000D2459">
      <w:pPr>
        <w:pStyle w:val="ListParagraph"/>
        <w:numPr>
          <w:ilvl w:val="0"/>
          <w:numId w:val="13"/>
        </w:numPr>
      </w:pPr>
      <w:r>
        <w:t>ITU Regional Initiative for Europe – ICT Accessibility</w:t>
      </w:r>
    </w:p>
    <w:p w14:paraId="0CEBDE10" w14:textId="77777777" w:rsidR="000D2459" w:rsidRDefault="000D2459" w:rsidP="008952DB"/>
    <w:p w14:paraId="68D77034" w14:textId="77777777" w:rsidR="00170985" w:rsidRDefault="00170985" w:rsidP="00170985">
      <w:pPr>
        <w:jc w:val="center"/>
      </w:pPr>
      <w:r>
        <w:t>________________</w:t>
      </w:r>
    </w:p>
    <w:sectPr w:rsidR="00170985" w:rsidSect="00C42125">
      <w:headerReference w:type="default" r:id="rId12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65B8F" w14:textId="77777777" w:rsidR="00650B04" w:rsidRDefault="00650B04" w:rsidP="00C42125">
      <w:pPr>
        <w:spacing w:before="0"/>
      </w:pPr>
      <w:r>
        <w:separator/>
      </w:r>
    </w:p>
  </w:endnote>
  <w:endnote w:type="continuationSeparator" w:id="0">
    <w:p w14:paraId="2500E0D7" w14:textId="77777777" w:rsidR="00650B04" w:rsidRDefault="00650B0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3F17C" w14:textId="77777777" w:rsidR="00650B04" w:rsidRDefault="00650B04" w:rsidP="00C42125">
      <w:pPr>
        <w:spacing w:before="0"/>
      </w:pPr>
      <w:r>
        <w:separator/>
      </w:r>
    </w:p>
  </w:footnote>
  <w:footnote w:type="continuationSeparator" w:id="0">
    <w:p w14:paraId="327EDAA7" w14:textId="77777777" w:rsidR="00650B04" w:rsidRDefault="00650B0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54EBFD1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815B9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D905D1"/>
    <w:multiLevelType w:val="hybridMultilevel"/>
    <w:tmpl w:val="B26ED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9327B"/>
    <w:multiLevelType w:val="hybridMultilevel"/>
    <w:tmpl w:val="A0C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952C6"/>
    <w:rsid w:val="000A5CA2"/>
    <w:rsid w:val="000D2459"/>
    <w:rsid w:val="00102E40"/>
    <w:rsid w:val="001251DA"/>
    <w:rsid w:val="00125432"/>
    <w:rsid w:val="00137F40"/>
    <w:rsid w:val="00170985"/>
    <w:rsid w:val="001871EC"/>
    <w:rsid w:val="001A670F"/>
    <w:rsid w:val="001B5345"/>
    <w:rsid w:val="001C62B8"/>
    <w:rsid w:val="001D2039"/>
    <w:rsid w:val="001E7B0E"/>
    <w:rsid w:val="001F141D"/>
    <w:rsid w:val="00200A06"/>
    <w:rsid w:val="00207496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3F7E"/>
    <w:rsid w:val="004105AF"/>
    <w:rsid w:val="00443878"/>
    <w:rsid w:val="004539A8"/>
    <w:rsid w:val="004712CA"/>
    <w:rsid w:val="0047422E"/>
    <w:rsid w:val="0049674B"/>
    <w:rsid w:val="004B55F6"/>
    <w:rsid w:val="004C0673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0B04"/>
    <w:rsid w:val="006570B0"/>
    <w:rsid w:val="006815B9"/>
    <w:rsid w:val="0069210B"/>
    <w:rsid w:val="006A4055"/>
    <w:rsid w:val="006B2FE4"/>
    <w:rsid w:val="006C446C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952DB"/>
    <w:rsid w:val="008B75D1"/>
    <w:rsid w:val="008E0172"/>
    <w:rsid w:val="009406B5"/>
    <w:rsid w:val="00946166"/>
    <w:rsid w:val="00983164"/>
    <w:rsid w:val="009972EF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62E2"/>
    <w:rsid w:val="00C42125"/>
    <w:rsid w:val="00C44E78"/>
    <w:rsid w:val="00C61898"/>
    <w:rsid w:val="00C62814"/>
    <w:rsid w:val="00C74937"/>
    <w:rsid w:val="00D01801"/>
    <w:rsid w:val="00D123C9"/>
    <w:rsid w:val="00D37863"/>
    <w:rsid w:val="00D73137"/>
    <w:rsid w:val="00DB57E3"/>
    <w:rsid w:val="00DD50DE"/>
    <w:rsid w:val="00DE3062"/>
    <w:rsid w:val="00E0581D"/>
    <w:rsid w:val="00E204DD"/>
    <w:rsid w:val="00E353EC"/>
    <w:rsid w:val="00E354DC"/>
    <w:rsid w:val="00E4577B"/>
    <w:rsid w:val="00E53C24"/>
    <w:rsid w:val="00EB444D"/>
    <w:rsid w:val="00ED0212"/>
    <w:rsid w:val="00EE3971"/>
    <w:rsid w:val="00F02294"/>
    <w:rsid w:val="00F35F57"/>
    <w:rsid w:val="00F50467"/>
    <w:rsid w:val="00F562A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D2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9F3C91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9F3C91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9F3C91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9F3C91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9F3C91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9F3C91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9F3C91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9F3C91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9F3C91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9F3C91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9F3C91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F520B"/>
    <w:rsid w:val="00400FFE"/>
    <w:rsid w:val="00403A9C"/>
    <w:rsid w:val="005B38F3"/>
    <w:rsid w:val="006431B1"/>
    <w:rsid w:val="00717337"/>
    <w:rsid w:val="00726DDE"/>
    <w:rsid w:val="00731377"/>
    <w:rsid w:val="00747A76"/>
    <w:rsid w:val="00841C9F"/>
    <w:rsid w:val="008D554D"/>
    <w:rsid w:val="00947D8D"/>
    <w:rsid w:val="009F3C91"/>
    <w:rsid w:val="00A3586C"/>
    <w:rsid w:val="00AF3CAC"/>
    <w:rsid w:val="00B603E6"/>
    <w:rsid w:val="00BD24B3"/>
    <w:rsid w:val="00BE7DC9"/>
    <w:rsid w:val="00C7519D"/>
    <w:rsid w:val="00C847A4"/>
    <w:rsid w:val="00D40096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3C9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  <w:style w:type="paragraph" w:customStyle="1" w:styleId="E0A562D5CE7E42698A55621725B15714">
    <w:name w:val="E0A562D5CE7E42698A55621725B15714"/>
    <w:rsid w:val="009F3C91"/>
    <w:rPr>
      <w:lang w:eastAsia="ja-JP"/>
    </w:rPr>
  </w:style>
  <w:style w:type="paragraph" w:customStyle="1" w:styleId="7D1489757B594A96A21BBC39D42A8ADC">
    <w:name w:val="7D1489757B594A96A21BBC39D42A8ADC"/>
    <w:rsid w:val="009F3C91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11 June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provides a summary of the regional initiative for Europe on ICT Accessibility. 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JCA-AHF-368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ITU Office for Europe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CC6BD93-5867-4762-B169-41741528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Regional Initiative for Europe – ICT Accessibility</dc:title>
  <dc:subject/>
  <dc:creator>Insert source(s)</dc:creator>
  <cp:keywords>ITU Office for Europe; accessibility</cp:keywords>
  <dc:description>JCA-AHF document template</dc:description>
  <cp:lastModifiedBy>TSB</cp:lastModifiedBy>
  <cp:revision>4</cp:revision>
  <dcterms:created xsi:type="dcterms:W3CDTF">2019-06-12T13:45:00Z</dcterms:created>
  <dcterms:modified xsi:type="dcterms:W3CDTF">2019-06-12T15:11:00Z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June 2019</vt:lpwstr>
  </property>
  <property fmtid="{D5CDD505-2E9C-101B-9397-08002B2CF9AE}" pid="15" name="Docauthor">
    <vt:lpwstr>Insert source(s)</vt:lpwstr>
  </property>
</Properties>
</file>