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427"/>
        <w:gridCol w:w="3402"/>
        <w:gridCol w:w="567"/>
        <w:gridCol w:w="4252"/>
      </w:tblGrid>
      <w:tr w:rsidR="00B52B2F" w:rsidRPr="00A44528" w14:paraId="3B3618FF" w14:textId="77777777" w:rsidTr="00F32F5D">
        <w:trPr>
          <w:cantSplit/>
          <w:jc w:val="center"/>
        </w:trPr>
        <w:tc>
          <w:tcPr>
            <w:tcW w:w="1133" w:type="dxa"/>
            <w:vMerge w:val="restart"/>
            <w:vAlign w:val="center"/>
          </w:tcPr>
          <w:p w14:paraId="6ED1E823" w14:textId="158BCED2" w:rsidR="00B52B2F" w:rsidRPr="00E03557" w:rsidRDefault="00B52B2F" w:rsidP="00F32F5D">
            <w:pPr>
              <w:jc w:val="center"/>
              <w:rPr>
                <w:sz w:val="20"/>
              </w:rPr>
            </w:pPr>
            <w:bookmarkStart w:id="0" w:name="_Toc400020851"/>
            <w:bookmarkStart w:id="1" w:name="_Toc400106136"/>
            <w:bookmarkStart w:id="2" w:name="_Toc417909865"/>
            <w:r w:rsidRPr="004D66EE">
              <w:rPr>
                <w:noProof/>
              </w:rPr>
              <w:drawing>
                <wp:inline distT="0" distB="0" distL="0" distR="0" wp14:anchorId="580E634B" wp14:editId="3B04107C">
                  <wp:extent cx="644525" cy="703580"/>
                  <wp:effectExtent l="0" t="0" r="3175" b="127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  <w:vMerge w:val="restart"/>
          </w:tcPr>
          <w:p w14:paraId="05C387F8" w14:textId="77777777" w:rsidR="00B52B2F" w:rsidRPr="00E03557" w:rsidRDefault="00B52B2F" w:rsidP="004409E7">
            <w:pPr>
              <w:spacing w:before="120"/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3943F54F" w14:textId="77777777" w:rsidR="00B52B2F" w:rsidRPr="002B7BA9" w:rsidRDefault="00B52B2F" w:rsidP="004409E7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</w:r>
            <w:r w:rsidRPr="002B7BA9">
              <w:rPr>
                <w:b/>
                <w:bCs/>
                <w:sz w:val="26"/>
                <w:szCs w:val="26"/>
              </w:rPr>
              <w:t>STANDARDIZATION SECTOR</w:t>
            </w:r>
          </w:p>
          <w:p w14:paraId="7F26A4B9" w14:textId="77777777" w:rsidR="00B52B2F" w:rsidRPr="00E03557" w:rsidRDefault="00B52B2F" w:rsidP="004409E7">
            <w:pPr>
              <w:spacing w:before="120"/>
              <w:rPr>
                <w:sz w:val="20"/>
              </w:rPr>
            </w:pPr>
            <w:r w:rsidRPr="002B7BA9">
              <w:rPr>
                <w:sz w:val="20"/>
              </w:rPr>
              <w:t>STUDY PERIOD 20</w:t>
            </w:r>
            <w:r>
              <w:rPr>
                <w:sz w:val="20"/>
              </w:rPr>
              <w:t>22</w:t>
            </w:r>
            <w:r w:rsidRPr="002B7BA9">
              <w:rPr>
                <w:sz w:val="20"/>
              </w:rPr>
              <w:t>-202</w:t>
            </w:r>
            <w:r>
              <w:rPr>
                <w:sz w:val="20"/>
              </w:rPr>
              <w:t>4</w:t>
            </w:r>
          </w:p>
        </w:tc>
        <w:tc>
          <w:tcPr>
            <w:tcW w:w="4819" w:type="dxa"/>
            <w:gridSpan w:val="2"/>
            <w:vAlign w:val="center"/>
          </w:tcPr>
          <w:p w14:paraId="088A42EC" w14:textId="29B62C62" w:rsidR="00B52B2F" w:rsidRPr="00A44528" w:rsidRDefault="00803EA8" w:rsidP="004409E7">
            <w:pPr>
              <w:pStyle w:val="Docnumber"/>
              <w:spacing w:before="120"/>
            </w:pPr>
            <w:r w:rsidRPr="00803EA8">
              <w:rPr>
                <w:sz w:val="32"/>
                <w:szCs w:val="20"/>
                <w:lang w:val="en-US"/>
              </w:rPr>
              <w:t>FG-AI4EE-O-02</w:t>
            </w:r>
            <w:r>
              <w:rPr>
                <w:sz w:val="32"/>
                <w:szCs w:val="20"/>
                <w:lang w:val="en-US"/>
              </w:rPr>
              <w:t>9</w:t>
            </w:r>
          </w:p>
        </w:tc>
      </w:tr>
      <w:tr w:rsidR="00B52B2F" w:rsidRPr="00E03557" w14:paraId="0B50FBAF" w14:textId="77777777" w:rsidTr="00F32F5D">
        <w:trPr>
          <w:cantSplit/>
          <w:jc w:val="center"/>
        </w:trPr>
        <w:tc>
          <w:tcPr>
            <w:tcW w:w="1133" w:type="dxa"/>
            <w:vMerge/>
          </w:tcPr>
          <w:p w14:paraId="2569D07F" w14:textId="77777777" w:rsidR="00B52B2F" w:rsidRPr="00E03557" w:rsidRDefault="00B52B2F" w:rsidP="00F32F5D">
            <w:pPr>
              <w:rPr>
                <w:smallCaps/>
                <w:sz w:val="20"/>
              </w:rPr>
            </w:pPr>
          </w:p>
        </w:tc>
        <w:tc>
          <w:tcPr>
            <w:tcW w:w="3829" w:type="dxa"/>
            <w:gridSpan w:val="2"/>
            <w:vMerge/>
          </w:tcPr>
          <w:p w14:paraId="67705427" w14:textId="77777777" w:rsidR="00B52B2F" w:rsidRPr="00E03557" w:rsidRDefault="00B52B2F" w:rsidP="004409E7">
            <w:pPr>
              <w:spacing w:before="120"/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819" w:type="dxa"/>
            <w:gridSpan w:val="2"/>
          </w:tcPr>
          <w:p w14:paraId="5B5948F6" w14:textId="77777777" w:rsidR="00B52B2F" w:rsidRPr="00E03557" w:rsidRDefault="00B52B2F" w:rsidP="004409E7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Focus Group on </w:t>
            </w:r>
            <w:r w:rsidRPr="00532F66">
              <w:rPr>
                <w:b/>
                <w:bCs/>
                <w:sz w:val="28"/>
                <w:szCs w:val="28"/>
              </w:rPr>
              <w:t>Environmental Efficiency for AI and other Emerging Technologies</w:t>
            </w:r>
          </w:p>
        </w:tc>
      </w:tr>
      <w:tr w:rsidR="00B52B2F" w:rsidRPr="00E03557" w14:paraId="37088C30" w14:textId="77777777" w:rsidTr="00F32F5D">
        <w:trPr>
          <w:cantSplit/>
          <w:jc w:val="center"/>
        </w:trPr>
        <w:tc>
          <w:tcPr>
            <w:tcW w:w="1133" w:type="dxa"/>
            <w:vMerge/>
            <w:tcBorders>
              <w:bottom w:val="single" w:sz="12" w:space="0" w:color="auto"/>
            </w:tcBorders>
          </w:tcPr>
          <w:p w14:paraId="3CD414C8" w14:textId="77777777" w:rsidR="00B52B2F" w:rsidRPr="00E03557" w:rsidRDefault="00B52B2F" w:rsidP="00F32F5D">
            <w:pPr>
              <w:rPr>
                <w:b/>
                <w:bCs/>
                <w:sz w:val="26"/>
              </w:rPr>
            </w:pPr>
          </w:p>
        </w:tc>
        <w:tc>
          <w:tcPr>
            <w:tcW w:w="3829" w:type="dxa"/>
            <w:gridSpan w:val="2"/>
            <w:vMerge/>
            <w:tcBorders>
              <w:bottom w:val="single" w:sz="12" w:space="0" w:color="auto"/>
            </w:tcBorders>
          </w:tcPr>
          <w:p w14:paraId="2F2E1CF1" w14:textId="77777777" w:rsidR="00B52B2F" w:rsidRPr="00E03557" w:rsidRDefault="00B52B2F" w:rsidP="004409E7">
            <w:pPr>
              <w:spacing w:before="120"/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17190CB0" w14:textId="77777777" w:rsidR="00B52B2F" w:rsidRPr="00E03557" w:rsidRDefault="00B52B2F" w:rsidP="004409E7">
            <w:pPr>
              <w:spacing w:before="120"/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803EA8" w:rsidRPr="00E03557" w14:paraId="768DF7EE" w14:textId="77777777" w:rsidTr="00F32F5D">
        <w:trPr>
          <w:cantSplit/>
          <w:trHeight w:val="223"/>
          <w:jc w:val="center"/>
        </w:trPr>
        <w:tc>
          <w:tcPr>
            <w:tcW w:w="1560" w:type="dxa"/>
            <w:gridSpan w:val="2"/>
          </w:tcPr>
          <w:p w14:paraId="5DF6D584" w14:textId="28AFC382" w:rsidR="00803EA8" w:rsidRPr="00E03557" w:rsidRDefault="00803EA8" w:rsidP="00803EA8">
            <w:pPr>
              <w:spacing w:before="120"/>
              <w:rPr>
                <w:b/>
                <w:bCs/>
              </w:rPr>
            </w:pPr>
            <w:bookmarkStart w:id="5" w:name="dbluepink" w:colFirst="1" w:colLast="1"/>
            <w:bookmarkEnd w:id="4"/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402" w:type="dxa"/>
            <w:vAlign w:val="center"/>
          </w:tcPr>
          <w:p w14:paraId="616A1F1D" w14:textId="6F80F21A" w:rsidR="00803EA8" w:rsidRPr="00123B21" w:rsidRDefault="00803EA8" w:rsidP="00803EA8">
            <w:pPr>
              <w:spacing w:before="120"/>
            </w:pPr>
            <w:r>
              <w:t>N/A</w:t>
            </w:r>
          </w:p>
        </w:tc>
        <w:tc>
          <w:tcPr>
            <w:tcW w:w="4819" w:type="dxa"/>
            <w:gridSpan w:val="2"/>
            <w:vAlign w:val="center"/>
          </w:tcPr>
          <w:p w14:paraId="3F388688" w14:textId="3D90F7AD" w:rsidR="00803EA8" w:rsidRPr="00123B21" w:rsidRDefault="00803EA8" w:rsidP="00803EA8">
            <w:pPr>
              <w:spacing w:before="120"/>
              <w:jc w:val="right"/>
            </w:pPr>
            <w:r>
              <w:t>Ålesund, Norway</w:t>
            </w:r>
            <w:r w:rsidRPr="00E8292A">
              <w:t>,</w:t>
            </w:r>
            <w:r>
              <w:t xml:space="preserve"> 1-2 December 2022</w:t>
            </w:r>
          </w:p>
        </w:tc>
      </w:tr>
      <w:bookmarkEnd w:id="5"/>
      <w:tr w:rsidR="00803EA8" w:rsidRPr="00E03557" w14:paraId="5F5E450F" w14:textId="77777777" w:rsidTr="00F32F5D">
        <w:trPr>
          <w:cantSplit/>
          <w:jc w:val="center"/>
        </w:trPr>
        <w:tc>
          <w:tcPr>
            <w:tcW w:w="9781" w:type="dxa"/>
            <w:gridSpan w:val="5"/>
          </w:tcPr>
          <w:p w14:paraId="3F6D4E36" w14:textId="5DBA4688" w:rsidR="00803EA8" w:rsidRPr="00E03557" w:rsidRDefault="00803EA8" w:rsidP="00803EA8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OUTPUT </w:t>
            </w:r>
            <w:r w:rsidRPr="00123B21">
              <w:rPr>
                <w:b/>
                <w:bCs/>
              </w:rPr>
              <w:t>DOCUMENT</w:t>
            </w:r>
          </w:p>
        </w:tc>
      </w:tr>
      <w:tr w:rsidR="00B52B2F" w:rsidRPr="00E03557" w14:paraId="52BD0265" w14:textId="77777777" w:rsidTr="00F32F5D">
        <w:trPr>
          <w:cantSplit/>
          <w:trHeight w:val="137"/>
          <w:jc w:val="center"/>
        </w:trPr>
        <w:tc>
          <w:tcPr>
            <w:tcW w:w="1560" w:type="dxa"/>
            <w:gridSpan w:val="2"/>
          </w:tcPr>
          <w:p w14:paraId="3E8C2951" w14:textId="77777777" w:rsidR="00B52B2F" w:rsidRPr="00E03557" w:rsidRDefault="00B52B2F" w:rsidP="004409E7">
            <w:pPr>
              <w:spacing w:before="120" w:line="276" w:lineRule="auto"/>
              <w:rPr>
                <w:b/>
                <w:bCs/>
              </w:rPr>
            </w:pPr>
            <w:r w:rsidRPr="00E03557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3"/>
            <w:vAlign w:val="center"/>
          </w:tcPr>
          <w:p w14:paraId="2219CC3D" w14:textId="5629AACE" w:rsidR="00B52B2F" w:rsidRPr="00123B21" w:rsidRDefault="00803EA8" w:rsidP="004409E7">
            <w:pPr>
              <w:spacing w:before="120" w:line="276" w:lineRule="auto"/>
            </w:pPr>
            <w:r>
              <w:t>TSB</w:t>
            </w:r>
          </w:p>
        </w:tc>
      </w:tr>
      <w:tr w:rsidR="00B52B2F" w:rsidRPr="00E03557" w14:paraId="0F480DBB" w14:textId="77777777" w:rsidTr="00F32F5D">
        <w:trPr>
          <w:cantSplit/>
          <w:jc w:val="center"/>
        </w:trPr>
        <w:tc>
          <w:tcPr>
            <w:tcW w:w="1560" w:type="dxa"/>
            <w:gridSpan w:val="2"/>
          </w:tcPr>
          <w:p w14:paraId="3811CC69" w14:textId="77777777" w:rsidR="00B52B2F" w:rsidRPr="00E03557" w:rsidRDefault="00B52B2F" w:rsidP="004409E7">
            <w:pPr>
              <w:spacing w:before="120" w:line="276" w:lineRule="auto"/>
            </w:pPr>
            <w:r w:rsidRPr="00E03557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3"/>
            <w:vAlign w:val="center"/>
          </w:tcPr>
          <w:p w14:paraId="1DDBAB51" w14:textId="6DEC2198" w:rsidR="007E2AAE" w:rsidRPr="00111629" w:rsidRDefault="00B52B2F" w:rsidP="004409E7">
            <w:pPr>
              <w:spacing w:before="120" w:line="276" w:lineRule="auto"/>
              <w:rPr>
                <w:shd w:val="clear" w:color="auto" w:fill="FFFFFF"/>
              </w:rPr>
            </w:pPr>
            <w:r w:rsidRPr="004559B9">
              <w:rPr>
                <w:shd w:val="clear" w:color="auto" w:fill="FFFFFF"/>
              </w:rPr>
              <w:t>Technical Report D.WG</w:t>
            </w:r>
            <w:r>
              <w:rPr>
                <w:shd w:val="clear" w:color="auto" w:fill="FFFFFF"/>
              </w:rPr>
              <w:t>3</w:t>
            </w:r>
            <w:r w:rsidRPr="004559B9">
              <w:rPr>
                <w:shd w:val="clear" w:color="auto" w:fill="FFFFFF"/>
              </w:rPr>
              <w:t>-0</w:t>
            </w:r>
            <w:r>
              <w:rPr>
                <w:shd w:val="clear" w:color="auto" w:fill="FFFFFF"/>
              </w:rPr>
              <w:t>5</w:t>
            </w:r>
            <w:r w:rsidR="00803EA8">
              <w:rPr>
                <w:shd w:val="clear" w:color="auto" w:fill="FFFFFF"/>
              </w:rPr>
              <w:t xml:space="preserve"> “</w:t>
            </w:r>
            <w:r w:rsidR="00B95831" w:rsidRPr="00B95831">
              <w:rPr>
                <w:shd w:val="clear" w:color="auto" w:fill="FFFFFF"/>
              </w:rPr>
              <w:t>Best practice catalogue on environmentally efficient artificial intelligence and blockchain application</w:t>
            </w:r>
            <w:r w:rsidR="00803EA8">
              <w:rPr>
                <w:shd w:val="clear" w:color="auto" w:fill="FFFFFF"/>
              </w:rPr>
              <w:t>”</w:t>
            </w:r>
            <w:r w:rsidR="00803EA8">
              <w:t xml:space="preserve">, </w:t>
            </w:r>
            <w:r w:rsidR="00803EA8" w:rsidRPr="00D86EEA">
              <w:t>FG-</w:t>
            </w:r>
            <w:r w:rsidR="00803EA8">
              <w:t>AI4EE</w:t>
            </w:r>
            <w:r w:rsidR="00803EA8" w:rsidRPr="00D86EEA">
              <w:t xml:space="preserve"> meeting,</w:t>
            </w:r>
            <w:r w:rsidR="00803EA8">
              <w:t xml:space="preserve"> Ålesund, Norway</w:t>
            </w:r>
            <w:r w:rsidR="00803EA8" w:rsidRPr="00E8292A">
              <w:t>,</w:t>
            </w:r>
            <w:r w:rsidR="00803EA8">
              <w:t xml:space="preserve"> 1-2 December 2022</w:t>
            </w:r>
          </w:p>
        </w:tc>
      </w:tr>
      <w:tr w:rsidR="00803EA8" w:rsidRPr="004C534B" w14:paraId="36FF2093" w14:textId="77777777" w:rsidTr="00E321B7"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438777" w14:textId="77777777" w:rsidR="00803EA8" w:rsidRPr="00E03557" w:rsidRDefault="00803EA8" w:rsidP="00803EA8">
            <w:pPr>
              <w:spacing w:before="120" w:line="276" w:lineRule="auto"/>
              <w:rPr>
                <w:b/>
                <w:bCs/>
              </w:rPr>
            </w:pPr>
            <w:bookmarkStart w:id="6" w:name="dtitle1" w:colFirst="1" w:colLast="1"/>
            <w:r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2F88C8" w14:textId="6D11710B" w:rsidR="00803EA8" w:rsidRPr="00941C48" w:rsidRDefault="00803EA8" w:rsidP="00803EA8">
            <w:pPr>
              <w:spacing w:before="120"/>
              <w:rPr>
                <w:rFonts w:eastAsia="SimSun"/>
                <w:color w:val="000000"/>
                <w:shd w:val="clear" w:color="auto" w:fill="FFFFFF"/>
              </w:rPr>
            </w:pPr>
            <w:r>
              <w:t>TSB</w:t>
            </w:r>
          </w:p>
        </w:tc>
        <w:tc>
          <w:tcPr>
            <w:tcW w:w="4252" w:type="dxa"/>
            <w:tcBorders>
              <w:top w:val="single" w:sz="6" w:space="0" w:color="auto"/>
              <w:bottom w:val="single" w:sz="6" w:space="0" w:color="auto"/>
            </w:tcBorders>
          </w:tcPr>
          <w:p w14:paraId="149F1BED" w14:textId="69FC2D62" w:rsidR="00803EA8" w:rsidRPr="00941C48" w:rsidRDefault="00803EA8" w:rsidP="00803EA8">
            <w:pPr>
              <w:spacing w:before="120" w:line="276" w:lineRule="auto"/>
            </w:pPr>
            <w:r w:rsidRPr="0039133B">
              <w:rPr>
                <w:lang w:val="fr-CH"/>
              </w:rPr>
              <w:t xml:space="preserve">E-mail: </w:t>
            </w:r>
            <w:r>
              <w:rPr>
                <w:lang w:val="fr-CH"/>
              </w:rPr>
              <w:tab/>
            </w:r>
            <w:hyperlink r:id="rId12" w:history="1">
              <w:r w:rsidRPr="00CA2FC4">
                <w:rPr>
                  <w:rStyle w:val="Hyperlink"/>
                  <w:lang w:val="fr-FR"/>
                </w:rPr>
                <w:t>tsbfgai4ee@itu.int</w:t>
              </w:r>
            </w:hyperlink>
            <w:r w:rsidRPr="00CA2FC4">
              <w:rPr>
                <w:lang w:val="fr-FR"/>
              </w:rPr>
              <w:t xml:space="preserve"> </w:t>
            </w:r>
          </w:p>
        </w:tc>
      </w:tr>
    </w:tbl>
    <w:p w14:paraId="74917A32" w14:textId="77777777" w:rsidR="00B52B2F" w:rsidRPr="00105B24" w:rsidRDefault="00B52B2F" w:rsidP="00B52B2F">
      <w:pPr>
        <w:rPr>
          <w:lang w:val="fr-FR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8221"/>
      </w:tblGrid>
      <w:tr w:rsidR="00B52B2F" w:rsidRPr="0037415F" w14:paraId="7F2F63A3" w14:textId="77777777" w:rsidTr="003331ED">
        <w:trPr>
          <w:cantSplit/>
          <w:trHeight w:val="930"/>
          <w:jc w:val="center"/>
        </w:trPr>
        <w:tc>
          <w:tcPr>
            <w:tcW w:w="1560" w:type="dxa"/>
          </w:tcPr>
          <w:p w14:paraId="7DCFAFC7" w14:textId="77777777" w:rsidR="00B52B2F" w:rsidRPr="004559B9" w:rsidRDefault="00B52B2F" w:rsidP="00C429E2">
            <w:pPr>
              <w:spacing w:before="120"/>
              <w:rPr>
                <w:b/>
                <w:bCs/>
              </w:rPr>
            </w:pPr>
            <w:r w:rsidRPr="004559B9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3E847FDCB5B245F68B55C703523F978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1" w:type="dxa"/>
              </w:tcPr>
              <w:p w14:paraId="239751F2" w14:textId="0F15121B" w:rsidR="00B52B2F" w:rsidRPr="004559B9" w:rsidRDefault="00803EA8" w:rsidP="00C429E2">
                <w:pPr>
                  <w:spacing w:before="120"/>
                  <w:rPr>
                    <w:highlight w:val="yellow"/>
                  </w:rPr>
                </w:pPr>
                <w:r w:rsidRPr="00803EA8">
                  <w:t xml:space="preserve">The document in annex contains the final version of Technical Report D.WG3-05 “Best practice catalogue on environmentally efficient artificial intelligence and blockchain application” </w:t>
                </w:r>
                <w:r>
                  <w:t>that was approved at FG-AI4EE sixth and final meeting on 1-2 December 2022.</w:t>
                </w:r>
              </w:p>
            </w:tc>
          </w:sdtContent>
        </w:sdt>
      </w:tr>
    </w:tbl>
    <w:bookmarkEnd w:id="0"/>
    <w:bookmarkEnd w:id="1"/>
    <w:bookmarkEnd w:id="2"/>
    <w:bookmarkEnd w:id="6"/>
    <w:p w14:paraId="3525A5FD" w14:textId="77777777" w:rsidR="00803EA8" w:rsidRDefault="00803EA8" w:rsidP="00803EA8">
      <w:pPr>
        <w:spacing w:before="240"/>
        <w:rPr>
          <w:lang w:eastAsia="ko-KR"/>
        </w:rPr>
      </w:pPr>
      <w:r w:rsidRPr="00C320B6">
        <w:rPr>
          <w:lang w:eastAsia="ko-KR"/>
        </w:rPr>
        <w:t>Please see attached.</w:t>
      </w:r>
    </w:p>
    <w:p w14:paraId="005DBDD2" w14:textId="77777777" w:rsidR="00803EA8" w:rsidRDefault="00803EA8" w:rsidP="00803EA8">
      <w:pPr>
        <w:pStyle w:val="Reasons"/>
      </w:pPr>
    </w:p>
    <w:p w14:paraId="7A27A275" w14:textId="7D327142" w:rsidR="00252DC4" w:rsidRPr="00803EA8" w:rsidRDefault="00803EA8" w:rsidP="00803EA8">
      <w:pPr>
        <w:jc w:val="center"/>
        <w:rPr>
          <w:u w:val="single"/>
        </w:rPr>
      </w:pPr>
      <w:r w:rsidRPr="00803EA8">
        <w:rPr>
          <w:u w:val="single"/>
        </w:rPr>
        <w:t>______________</w:t>
      </w:r>
    </w:p>
    <w:sectPr w:rsidR="00252DC4" w:rsidRPr="00803EA8" w:rsidSect="00E17CB1">
      <w:headerReference w:type="default" r:id="rId13"/>
      <w:footerReference w:type="default" r:id="rId14"/>
      <w:pgSz w:w="11907" w:h="16840"/>
      <w:pgMar w:top="993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6C1EC" w14:textId="77777777" w:rsidR="00F233CB" w:rsidRDefault="00F233CB">
      <w:r>
        <w:separator/>
      </w:r>
    </w:p>
  </w:endnote>
  <w:endnote w:type="continuationSeparator" w:id="0">
    <w:p w14:paraId="4981291E" w14:textId="77777777" w:rsidR="00F233CB" w:rsidRDefault="00F233CB">
      <w:r>
        <w:continuationSeparator/>
      </w:r>
    </w:p>
  </w:endnote>
  <w:endnote w:type="continuationNotice" w:id="1">
    <w:p w14:paraId="2D14833F" w14:textId="77777777" w:rsidR="00F233CB" w:rsidRDefault="00F233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39E0C" w14:textId="77777777" w:rsidR="007F274F" w:rsidRDefault="007F274F" w:rsidP="007F274F">
    <w:pPr>
      <w:pStyle w:val="Footer"/>
    </w:pPr>
  </w:p>
  <w:p w14:paraId="2D2DEE81" w14:textId="77777777" w:rsidR="007F274F" w:rsidRDefault="007F2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4512D" w14:textId="77777777" w:rsidR="00F233CB" w:rsidRDefault="00F233CB">
      <w:r>
        <w:separator/>
      </w:r>
    </w:p>
  </w:footnote>
  <w:footnote w:type="continuationSeparator" w:id="0">
    <w:p w14:paraId="037BFA82" w14:textId="77777777" w:rsidR="00F233CB" w:rsidRDefault="00F233CB">
      <w:r>
        <w:continuationSeparator/>
      </w:r>
    </w:p>
  </w:footnote>
  <w:footnote w:type="continuationNotice" w:id="1">
    <w:p w14:paraId="04F7DDB0" w14:textId="77777777" w:rsidR="00F233CB" w:rsidRDefault="00F233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A1F0F" w14:textId="0270725F" w:rsidR="0012245A" w:rsidRPr="0012245A" w:rsidRDefault="00F233CB" w:rsidP="0012245A">
    <w:pPr>
      <w:jc w:val="center"/>
      <w:rPr>
        <w:rFonts w:eastAsia="Batang"/>
        <w:sz w:val="18"/>
      </w:rPr>
    </w:pPr>
    <w:sdt>
      <w:sdtPr>
        <w:rPr>
          <w:rFonts w:eastAsia="Batang"/>
          <w:sz w:val="18"/>
        </w:rPr>
        <w:id w:val="1572920567"/>
        <w:docPartObj>
          <w:docPartGallery w:val="Watermarks"/>
          <w:docPartUnique/>
        </w:docPartObj>
      </w:sdtPr>
      <w:sdtEndPr/>
      <w:sdtContent>
        <w:r>
          <w:rPr>
            <w:rFonts w:eastAsia="Batang"/>
            <w:noProof/>
            <w:sz w:val="18"/>
          </w:rPr>
          <w:pict w14:anchorId="36670EE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wrap-edited:f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12245A" w:rsidRPr="0012245A">
      <w:rPr>
        <w:rFonts w:eastAsia="Batang"/>
        <w:sz w:val="18"/>
      </w:rPr>
      <w:t xml:space="preserve">- </w:t>
    </w:r>
    <w:r w:rsidR="0012245A" w:rsidRPr="0012245A">
      <w:rPr>
        <w:rFonts w:eastAsia="Batang"/>
        <w:sz w:val="18"/>
      </w:rPr>
      <w:fldChar w:fldCharType="begin"/>
    </w:r>
    <w:r w:rsidR="0012245A" w:rsidRPr="0012245A">
      <w:rPr>
        <w:rFonts w:eastAsia="Batang"/>
        <w:sz w:val="18"/>
      </w:rPr>
      <w:instrText xml:space="preserve"> PAGE  \* MERGEFORMAT </w:instrText>
    </w:r>
    <w:r w:rsidR="0012245A" w:rsidRPr="0012245A">
      <w:rPr>
        <w:rFonts w:eastAsia="Batang"/>
        <w:sz w:val="18"/>
      </w:rPr>
      <w:fldChar w:fldCharType="separate"/>
    </w:r>
    <w:r w:rsidR="00D840B8">
      <w:rPr>
        <w:rFonts w:eastAsia="Batang"/>
        <w:noProof/>
        <w:sz w:val="18"/>
      </w:rPr>
      <w:t>2</w:t>
    </w:r>
    <w:r w:rsidR="0012245A" w:rsidRPr="0012245A">
      <w:rPr>
        <w:rFonts w:eastAsia="Batang"/>
        <w:sz w:val="18"/>
      </w:rPr>
      <w:fldChar w:fldCharType="end"/>
    </w:r>
    <w:r w:rsidR="0012245A" w:rsidRPr="0012245A">
      <w:rPr>
        <w:rFonts w:eastAsia="Batang"/>
        <w:sz w:val="18"/>
      </w:rPr>
      <w:t xml:space="preserve"> -</w:t>
    </w:r>
  </w:p>
  <w:p w14:paraId="0F0655C6" w14:textId="0D98E427" w:rsidR="00F31B0E" w:rsidRPr="0012245A" w:rsidRDefault="009929F6" w:rsidP="009929F6">
    <w:pPr>
      <w:spacing w:after="240"/>
      <w:jc w:val="center"/>
    </w:pPr>
    <w:r w:rsidRPr="009929F6">
      <w:rPr>
        <w:rFonts w:eastAsia="Batang"/>
        <w:sz w:val="18"/>
      </w:rPr>
      <w:t>FG-AI4EE-I-107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4F4DF7"/>
    <w:multiLevelType w:val="hybridMultilevel"/>
    <w:tmpl w:val="9F9E0E00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4AE4088"/>
    <w:multiLevelType w:val="hybridMultilevel"/>
    <w:tmpl w:val="5D367358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07738"/>
    <w:multiLevelType w:val="hybridMultilevel"/>
    <w:tmpl w:val="BE9AA6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04893"/>
    <w:multiLevelType w:val="hybridMultilevel"/>
    <w:tmpl w:val="015C8E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81AEB"/>
    <w:multiLevelType w:val="hybridMultilevel"/>
    <w:tmpl w:val="E382A7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F238B"/>
    <w:multiLevelType w:val="hybridMultilevel"/>
    <w:tmpl w:val="6414D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32C35"/>
    <w:multiLevelType w:val="hybridMultilevel"/>
    <w:tmpl w:val="57D4B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744EF"/>
    <w:multiLevelType w:val="hybridMultilevel"/>
    <w:tmpl w:val="B38C83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756BC"/>
    <w:multiLevelType w:val="hybridMultilevel"/>
    <w:tmpl w:val="48EE53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E3CC9"/>
    <w:multiLevelType w:val="hybridMultilevel"/>
    <w:tmpl w:val="3110BF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47423"/>
    <w:multiLevelType w:val="hybridMultilevel"/>
    <w:tmpl w:val="D3C83314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257A7"/>
    <w:multiLevelType w:val="hybridMultilevel"/>
    <w:tmpl w:val="797A9FCA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C366F"/>
    <w:multiLevelType w:val="hybridMultilevel"/>
    <w:tmpl w:val="E25C8C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A251FE"/>
    <w:multiLevelType w:val="hybridMultilevel"/>
    <w:tmpl w:val="E18E7F94"/>
    <w:lvl w:ilvl="0" w:tplc="0410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5A23F4"/>
    <w:multiLevelType w:val="hybridMultilevel"/>
    <w:tmpl w:val="F12812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E421C7"/>
    <w:multiLevelType w:val="hybridMultilevel"/>
    <w:tmpl w:val="F3548B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6"/>
  </w:num>
  <w:num w:numId="7">
    <w:abstractNumId w:val="17"/>
  </w:num>
  <w:num w:numId="8">
    <w:abstractNumId w:val="5"/>
  </w:num>
  <w:num w:numId="9">
    <w:abstractNumId w:val="10"/>
  </w:num>
  <w:num w:numId="10">
    <w:abstractNumId w:val="14"/>
  </w:num>
  <w:num w:numId="11">
    <w:abstractNumId w:val="3"/>
  </w:num>
  <w:num w:numId="12">
    <w:abstractNumId w:val="8"/>
  </w:num>
  <w:num w:numId="13">
    <w:abstractNumId w:val="7"/>
  </w:num>
  <w:num w:numId="14">
    <w:abstractNumId w:val="11"/>
  </w:num>
  <w:num w:numId="15">
    <w:abstractNumId w:val="4"/>
  </w:num>
  <w:num w:numId="16">
    <w:abstractNumId w:val="9"/>
  </w:num>
  <w:num w:numId="17">
    <w:abstractNumId w:val="1"/>
  </w:num>
  <w:num w:numId="18">
    <w:abstractNumId w:val="16"/>
  </w:num>
  <w:num w:numId="19">
    <w:abstractNumId w:val="15"/>
  </w:num>
  <w:num w:numId="20">
    <w:abstractNumId w:val="12"/>
  </w:num>
  <w:num w:numId="21">
    <w:abstractNumId w:val="1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98"/>
    <w:rsid w:val="00000387"/>
    <w:rsid w:val="00001C56"/>
    <w:rsid w:val="00001C57"/>
    <w:rsid w:val="000058BD"/>
    <w:rsid w:val="00005C2C"/>
    <w:rsid w:val="00005D91"/>
    <w:rsid w:val="00006024"/>
    <w:rsid w:val="00006FF5"/>
    <w:rsid w:val="000071BD"/>
    <w:rsid w:val="0001053A"/>
    <w:rsid w:val="000105EE"/>
    <w:rsid w:val="00010BB1"/>
    <w:rsid w:val="00010EFF"/>
    <w:rsid w:val="00011784"/>
    <w:rsid w:val="000131AD"/>
    <w:rsid w:val="00017C67"/>
    <w:rsid w:val="00020ECF"/>
    <w:rsid w:val="00021E92"/>
    <w:rsid w:val="000222A4"/>
    <w:rsid w:val="00023C4F"/>
    <w:rsid w:val="00023CE5"/>
    <w:rsid w:val="00024B75"/>
    <w:rsid w:val="000279E4"/>
    <w:rsid w:val="0003021C"/>
    <w:rsid w:val="00030679"/>
    <w:rsid w:val="00031FCC"/>
    <w:rsid w:val="00032728"/>
    <w:rsid w:val="000346F9"/>
    <w:rsid w:val="000349BF"/>
    <w:rsid w:val="00035D05"/>
    <w:rsid w:val="000366E7"/>
    <w:rsid w:val="000368D7"/>
    <w:rsid w:val="00036B65"/>
    <w:rsid w:val="00036E24"/>
    <w:rsid w:val="0003762A"/>
    <w:rsid w:val="00037D4A"/>
    <w:rsid w:val="00037DD8"/>
    <w:rsid w:val="00040484"/>
    <w:rsid w:val="000407DB"/>
    <w:rsid w:val="00040862"/>
    <w:rsid w:val="00040990"/>
    <w:rsid w:val="00041785"/>
    <w:rsid w:val="00041B10"/>
    <w:rsid w:val="00042C35"/>
    <w:rsid w:val="00043D0C"/>
    <w:rsid w:val="000441F5"/>
    <w:rsid w:val="00044694"/>
    <w:rsid w:val="00044889"/>
    <w:rsid w:val="00045586"/>
    <w:rsid w:val="00045BB7"/>
    <w:rsid w:val="00046BFC"/>
    <w:rsid w:val="00047A4B"/>
    <w:rsid w:val="00047ADE"/>
    <w:rsid w:val="00047F98"/>
    <w:rsid w:val="0005056F"/>
    <w:rsid w:val="00051BBC"/>
    <w:rsid w:val="00051F28"/>
    <w:rsid w:val="000521B3"/>
    <w:rsid w:val="000521C1"/>
    <w:rsid w:val="000532CE"/>
    <w:rsid w:val="00054512"/>
    <w:rsid w:val="000545FB"/>
    <w:rsid w:val="0005607B"/>
    <w:rsid w:val="000567F1"/>
    <w:rsid w:val="000578EE"/>
    <w:rsid w:val="00060C30"/>
    <w:rsid w:val="00061CAB"/>
    <w:rsid w:val="00062675"/>
    <w:rsid w:val="00062901"/>
    <w:rsid w:val="00063169"/>
    <w:rsid w:val="0006415A"/>
    <w:rsid w:val="0006429B"/>
    <w:rsid w:val="00064352"/>
    <w:rsid w:val="00065FE0"/>
    <w:rsid w:val="00066418"/>
    <w:rsid w:val="000668EF"/>
    <w:rsid w:val="00067225"/>
    <w:rsid w:val="000673EA"/>
    <w:rsid w:val="000707CC"/>
    <w:rsid w:val="00070C96"/>
    <w:rsid w:val="00072532"/>
    <w:rsid w:val="0007284E"/>
    <w:rsid w:val="00072CF6"/>
    <w:rsid w:val="00073330"/>
    <w:rsid w:val="0007455F"/>
    <w:rsid w:val="00075D75"/>
    <w:rsid w:val="000762CB"/>
    <w:rsid w:val="00076A52"/>
    <w:rsid w:val="00077309"/>
    <w:rsid w:val="00077BF7"/>
    <w:rsid w:val="000805D3"/>
    <w:rsid w:val="00080AE9"/>
    <w:rsid w:val="000811A5"/>
    <w:rsid w:val="0008262F"/>
    <w:rsid w:val="00082964"/>
    <w:rsid w:val="00082BA7"/>
    <w:rsid w:val="00083798"/>
    <w:rsid w:val="00083A44"/>
    <w:rsid w:val="00084654"/>
    <w:rsid w:val="000846D4"/>
    <w:rsid w:val="00084BEC"/>
    <w:rsid w:val="000857FE"/>
    <w:rsid w:val="0008617C"/>
    <w:rsid w:val="00087622"/>
    <w:rsid w:val="00087B29"/>
    <w:rsid w:val="0009070B"/>
    <w:rsid w:val="00091B65"/>
    <w:rsid w:val="00092916"/>
    <w:rsid w:val="00092F31"/>
    <w:rsid w:val="0009309A"/>
    <w:rsid w:val="000937EE"/>
    <w:rsid w:val="00093A3C"/>
    <w:rsid w:val="00095DEF"/>
    <w:rsid w:val="00096AEF"/>
    <w:rsid w:val="00096B5D"/>
    <w:rsid w:val="00097093"/>
    <w:rsid w:val="00097EAB"/>
    <w:rsid w:val="000A0059"/>
    <w:rsid w:val="000A131E"/>
    <w:rsid w:val="000A181E"/>
    <w:rsid w:val="000A1B46"/>
    <w:rsid w:val="000A2089"/>
    <w:rsid w:val="000A226C"/>
    <w:rsid w:val="000A25D8"/>
    <w:rsid w:val="000A2AB3"/>
    <w:rsid w:val="000A2B70"/>
    <w:rsid w:val="000A2D2A"/>
    <w:rsid w:val="000A36CB"/>
    <w:rsid w:val="000A3F22"/>
    <w:rsid w:val="000A4525"/>
    <w:rsid w:val="000A45ED"/>
    <w:rsid w:val="000A4C74"/>
    <w:rsid w:val="000A555A"/>
    <w:rsid w:val="000A6D16"/>
    <w:rsid w:val="000A702E"/>
    <w:rsid w:val="000A76BD"/>
    <w:rsid w:val="000B0110"/>
    <w:rsid w:val="000B04F4"/>
    <w:rsid w:val="000B07E9"/>
    <w:rsid w:val="000B1AD4"/>
    <w:rsid w:val="000B2E25"/>
    <w:rsid w:val="000B3B0A"/>
    <w:rsid w:val="000B4430"/>
    <w:rsid w:val="000B4595"/>
    <w:rsid w:val="000B4D6C"/>
    <w:rsid w:val="000B5042"/>
    <w:rsid w:val="000B5CC5"/>
    <w:rsid w:val="000B659A"/>
    <w:rsid w:val="000B6654"/>
    <w:rsid w:val="000B707F"/>
    <w:rsid w:val="000C1A28"/>
    <w:rsid w:val="000C2F66"/>
    <w:rsid w:val="000C4657"/>
    <w:rsid w:val="000C4F89"/>
    <w:rsid w:val="000C533D"/>
    <w:rsid w:val="000C5752"/>
    <w:rsid w:val="000C5787"/>
    <w:rsid w:val="000C5B05"/>
    <w:rsid w:val="000C6A8A"/>
    <w:rsid w:val="000C6F07"/>
    <w:rsid w:val="000D06A1"/>
    <w:rsid w:val="000D1360"/>
    <w:rsid w:val="000D1F2D"/>
    <w:rsid w:val="000D23AF"/>
    <w:rsid w:val="000D27FE"/>
    <w:rsid w:val="000D33AC"/>
    <w:rsid w:val="000D403B"/>
    <w:rsid w:val="000D428C"/>
    <w:rsid w:val="000D43EC"/>
    <w:rsid w:val="000D4FD4"/>
    <w:rsid w:val="000D7B15"/>
    <w:rsid w:val="000E0193"/>
    <w:rsid w:val="000E08E7"/>
    <w:rsid w:val="000E153B"/>
    <w:rsid w:val="000E2331"/>
    <w:rsid w:val="000E34C9"/>
    <w:rsid w:val="000E5A32"/>
    <w:rsid w:val="000E5AC0"/>
    <w:rsid w:val="000E6CAA"/>
    <w:rsid w:val="000E7305"/>
    <w:rsid w:val="000F13CD"/>
    <w:rsid w:val="000F22E0"/>
    <w:rsid w:val="000F4557"/>
    <w:rsid w:val="000F47B1"/>
    <w:rsid w:val="000F5D81"/>
    <w:rsid w:val="000F6A54"/>
    <w:rsid w:val="000F7AD5"/>
    <w:rsid w:val="0010112C"/>
    <w:rsid w:val="00101BB1"/>
    <w:rsid w:val="001028BA"/>
    <w:rsid w:val="00103592"/>
    <w:rsid w:val="00103847"/>
    <w:rsid w:val="001041AA"/>
    <w:rsid w:val="0010554D"/>
    <w:rsid w:val="0010581E"/>
    <w:rsid w:val="001064F1"/>
    <w:rsid w:val="001078F7"/>
    <w:rsid w:val="001079BF"/>
    <w:rsid w:val="00107A7E"/>
    <w:rsid w:val="00107B42"/>
    <w:rsid w:val="00111629"/>
    <w:rsid w:val="00111A9B"/>
    <w:rsid w:val="0011306F"/>
    <w:rsid w:val="001133AF"/>
    <w:rsid w:val="001145A4"/>
    <w:rsid w:val="001148DC"/>
    <w:rsid w:val="00115030"/>
    <w:rsid w:val="00115323"/>
    <w:rsid w:val="001153C3"/>
    <w:rsid w:val="00117457"/>
    <w:rsid w:val="00117511"/>
    <w:rsid w:val="00117A15"/>
    <w:rsid w:val="00120441"/>
    <w:rsid w:val="00121870"/>
    <w:rsid w:val="00121CA6"/>
    <w:rsid w:val="0012245A"/>
    <w:rsid w:val="0012248F"/>
    <w:rsid w:val="001225E9"/>
    <w:rsid w:val="00122E2E"/>
    <w:rsid w:val="00126584"/>
    <w:rsid w:val="00130750"/>
    <w:rsid w:val="001308CC"/>
    <w:rsid w:val="001323D9"/>
    <w:rsid w:val="00132487"/>
    <w:rsid w:val="00132CF8"/>
    <w:rsid w:val="001344A1"/>
    <w:rsid w:val="00134B9F"/>
    <w:rsid w:val="00134F4A"/>
    <w:rsid w:val="00135928"/>
    <w:rsid w:val="00136465"/>
    <w:rsid w:val="00136967"/>
    <w:rsid w:val="00136D86"/>
    <w:rsid w:val="0014020D"/>
    <w:rsid w:val="001427CC"/>
    <w:rsid w:val="00144124"/>
    <w:rsid w:val="0014533C"/>
    <w:rsid w:val="001468EC"/>
    <w:rsid w:val="001469F4"/>
    <w:rsid w:val="00146CCA"/>
    <w:rsid w:val="00147504"/>
    <w:rsid w:val="0015046B"/>
    <w:rsid w:val="00150DB5"/>
    <w:rsid w:val="00151114"/>
    <w:rsid w:val="0015113F"/>
    <w:rsid w:val="0015145E"/>
    <w:rsid w:val="00156A44"/>
    <w:rsid w:val="001575EC"/>
    <w:rsid w:val="001577B8"/>
    <w:rsid w:val="00157958"/>
    <w:rsid w:val="00160135"/>
    <w:rsid w:val="001604AF"/>
    <w:rsid w:val="00160AA4"/>
    <w:rsid w:val="00160B95"/>
    <w:rsid w:val="00161075"/>
    <w:rsid w:val="001617F8"/>
    <w:rsid w:val="0016377D"/>
    <w:rsid w:val="00163EFA"/>
    <w:rsid w:val="00163F7E"/>
    <w:rsid w:val="001648BD"/>
    <w:rsid w:val="001671CD"/>
    <w:rsid w:val="00167CD9"/>
    <w:rsid w:val="001700AC"/>
    <w:rsid w:val="00170241"/>
    <w:rsid w:val="00171383"/>
    <w:rsid w:val="00171386"/>
    <w:rsid w:val="00171B8A"/>
    <w:rsid w:val="00172120"/>
    <w:rsid w:val="00175CBE"/>
    <w:rsid w:val="00175D6E"/>
    <w:rsid w:val="00177FA2"/>
    <w:rsid w:val="001803E5"/>
    <w:rsid w:val="00180EEE"/>
    <w:rsid w:val="0018114B"/>
    <w:rsid w:val="001826CD"/>
    <w:rsid w:val="00182AC9"/>
    <w:rsid w:val="001835D3"/>
    <w:rsid w:val="001835DA"/>
    <w:rsid w:val="001836F7"/>
    <w:rsid w:val="00184721"/>
    <w:rsid w:val="0018526F"/>
    <w:rsid w:val="00185DC3"/>
    <w:rsid w:val="00185E5F"/>
    <w:rsid w:val="00186C16"/>
    <w:rsid w:val="00190A8B"/>
    <w:rsid w:val="001910F3"/>
    <w:rsid w:val="001917ED"/>
    <w:rsid w:val="001918D9"/>
    <w:rsid w:val="00191D72"/>
    <w:rsid w:val="00191FC7"/>
    <w:rsid w:val="001921CA"/>
    <w:rsid w:val="001940F4"/>
    <w:rsid w:val="001947C6"/>
    <w:rsid w:val="00196767"/>
    <w:rsid w:val="00197AE4"/>
    <w:rsid w:val="001A023C"/>
    <w:rsid w:val="001A1A83"/>
    <w:rsid w:val="001A1BD0"/>
    <w:rsid w:val="001A3239"/>
    <w:rsid w:val="001A3310"/>
    <w:rsid w:val="001A49BF"/>
    <w:rsid w:val="001A4F44"/>
    <w:rsid w:val="001A6552"/>
    <w:rsid w:val="001B022F"/>
    <w:rsid w:val="001B0454"/>
    <w:rsid w:val="001B05F6"/>
    <w:rsid w:val="001B0DF1"/>
    <w:rsid w:val="001B14D5"/>
    <w:rsid w:val="001B1DF6"/>
    <w:rsid w:val="001B25B7"/>
    <w:rsid w:val="001B402A"/>
    <w:rsid w:val="001B4D49"/>
    <w:rsid w:val="001B56DB"/>
    <w:rsid w:val="001B58C9"/>
    <w:rsid w:val="001B5FC3"/>
    <w:rsid w:val="001B7254"/>
    <w:rsid w:val="001B7B9E"/>
    <w:rsid w:val="001B7C72"/>
    <w:rsid w:val="001C1223"/>
    <w:rsid w:val="001C258E"/>
    <w:rsid w:val="001C47F2"/>
    <w:rsid w:val="001C4B46"/>
    <w:rsid w:val="001C510A"/>
    <w:rsid w:val="001C51AD"/>
    <w:rsid w:val="001C56C1"/>
    <w:rsid w:val="001C59B8"/>
    <w:rsid w:val="001C5EFA"/>
    <w:rsid w:val="001C78F4"/>
    <w:rsid w:val="001C79C8"/>
    <w:rsid w:val="001D1C6B"/>
    <w:rsid w:val="001D278A"/>
    <w:rsid w:val="001D333B"/>
    <w:rsid w:val="001D6D20"/>
    <w:rsid w:val="001D6E26"/>
    <w:rsid w:val="001D6F5F"/>
    <w:rsid w:val="001D76C6"/>
    <w:rsid w:val="001D7B7F"/>
    <w:rsid w:val="001D7FB2"/>
    <w:rsid w:val="001E01D8"/>
    <w:rsid w:val="001E05E4"/>
    <w:rsid w:val="001E1C89"/>
    <w:rsid w:val="001E1EBC"/>
    <w:rsid w:val="001E30C0"/>
    <w:rsid w:val="001E31EA"/>
    <w:rsid w:val="001E32E4"/>
    <w:rsid w:val="001E559F"/>
    <w:rsid w:val="001E5A93"/>
    <w:rsid w:val="001E73C7"/>
    <w:rsid w:val="001F009D"/>
    <w:rsid w:val="001F0826"/>
    <w:rsid w:val="001F0EAB"/>
    <w:rsid w:val="001F0FBD"/>
    <w:rsid w:val="001F11E0"/>
    <w:rsid w:val="001F1786"/>
    <w:rsid w:val="001F17AD"/>
    <w:rsid w:val="001F2044"/>
    <w:rsid w:val="001F29A8"/>
    <w:rsid w:val="001F506C"/>
    <w:rsid w:val="001F50B1"/>
    <w:rsid w:val="001F6C74"/>
    <w:rsid w:val="001F7901"/>
    <w:rsid w:val="00200A54"/>
    <w:rsid w:val="00200C91"/>
    <w:rsid w:val="00201A9B"/>
    <w:rsid w:val="00201B2F"/>
    <w:rsid w:val="00202E3E"/>
    <w:rsid w:val="0020341B"/>
    <w:rsid w:val="00203445"/>
    <w:rsid w:val="0020399F"/>
    <w:rsid w:val="00204D53"/>
    <w:rsid w:val="00205ADD"/>
    <w:rsid w:val="00206150"/>
    <w:rsid w:val="0020742E"/>
    <w:rsid w:val="00207508"/>
    <w:rsid w:val="00207978"/>
    <w:rsid w:val="00207CF5"/>
    <w:rsid w:val="002123E3"/>
    <w:rsid w:val="00212D16"/>
    <w:rsid w:val="002140B8"/>
    <w:rsid w:val="0021415A"/>
    <w:rsid w:val="002146E7"/>
    <w:rsid w:val="00214A38"/>
    <w:rsid w:val="00215D3C"/>
    <w:rsid w:val="00215FBA"/>
    <w:rsid w:val="00216859"/>
    <w:rsid w:val="00216FBD"/>
    <w:rsid w:val="00217576"/>
    <w:rsid w:val="002175A0"/>
    <w:rsid w:val="00222CE5"/>
    <w:rsid w:val="00223C7B"/>
    <w:rsid w:val="0022414B"/>
    <w:rsid w:val="00224262"/>
    <w:rsid w:val="00224B65"/>
    <w:rsid w:val="00224D7E"/>
    <w:rsid w:val="002266CC"/>
    <w:rsid w:val="002271D4"/>
    <w:rsid w:val="002277CD"/>
    <w:rsid w:val="0023289B"/>
    <w:rsid w:val="00232F26"/>
    <w:rsid w:val="00233C8B"/>
    <w:rsid w:val="00233DEA"/>
    <w:rsid w:val="002345FD"/>
    <w:rsid w:val="0023488D"/>
    <w:rsid w:val="00234E47"/>
    <w:rsid w:val="0023596B"/>
    <w:rsid w:val="0023665B"/>
    <w:rsid w:val="0023670C"/>
    <w:rsid w:val="00237960"/>
    <w:rsid w:val="00240124"/>
    <w:rsid w:val="00242E13"/>
    <w:rsid w:val="00243086"/>
    <w:rsid w:val="002432BE"/>
    <w:rsid w:val="002436B9"/>
    <w:rsid w:val="0024442A"/>
    <w:rsid w:val="00245263"/>
    <w:rsid w:val="00245455"/>
    <w:rsid w:val="00245C53"/>
    <w:rsid w:val="002470AD"/>
    <w:rsid w:val="0025065B"/>
    <w:rsid w:val="002508F6"/>
    <w:rsid w:val="00252195"/>
    <w:rsid w:val="002521D7"/>
    <w:rsid w:val="00252B8E"/>
    <w:rsid w:val="00252DC4"/>
    <w:rsid w:val="00254743"/>
    <w:rsid w:val="00254B74"/>
    <w:rsid w:val="002552BA"/>
    <w:rsid w:val="002559DA"/>
    <w:rsid w:val="00255C2F"/>
    <w:rsid w:val="00256656"/>
    <w:rsid w:val="00256A46"/>
    <w:rsid w:val="0025713B"/>
    <w:rsid w:val="002606ED"/>
    <w:rsid w:val="00260D22"/>
    <w:rsid w:val="00261E11"/>
    <w:rsid w:val="00262380"/>
    <w:rsid w:val="002632AD"/>
    <w:rsid w:val="00263722"/>
    <w:rsid w:val="00264601"/>
    <w:rsid w:val="00264BF5"/>
    <w:rsid w:val="00264C0F"/>
    <w:rsid w:val="00265D38"/>
    <w:rsid w:val="00265EB1"/>
    <w:rsid w:val="00266310"/>
    <w:rsid w:val="00266E1C"/>
    <w:rsid w:val="0026708E"/>
    <w:rsid w:val="00267599"/>
    <w:rsid w:val="0026787F"/>
    <w:rsid w:val="00270C8F"/>
    <w:rsid w:val="0027111C"/>
    <w:rsid w:val="002726F5"/>
    <w:rsid w:val="00272A81"/>
    <w:rsid w:val="002741C3"/>
    <w:rsid w:val="00274822"/>
    <w:rsid w:val="00275B8B"/>
    <w:rsid w:val="00276594"/>
    <w:rsid w:val="00276779"/>
    <w:rsid w:val="0027789F"/>
    <w:rsid w:val="0028028B"/>
    <w:rsid w:val="00280631"/>
    <w:rsid w:val="002817A8"/>
    <w:rsid w:val="00281B80"/>
    <w:rsid w:val="002828F3"/>
    <w:rsid w:val="00283843"/>
    <w:rsid w:val="002844A1"/>
    <w:rsid w:val="00284941"/>
    <w:rsid w:val="00285B52"/>
    <w:rsid w:val="00286DD3"/>
    <w:rsid w:val="00287192"/>
    <w:rsid w:val="00287E2A"/>
    <w:rsid w:val="002901F5"/>
    <w:rsid w:val="00291B86"/>
    <w:rsid w:val="002931DD"/>
    <w:rsid w:val="00293850"/>
    <w:rsid w:val="00293A7A"/>
    <w:rsid w:val="00293CE9"/>
    <w:rsid w:val="00294BD6"/>
    <w:rsid w:val="00294FED"/>
    <w:rsid w:val="002953C7"/>
    <w:rsid w:val="002954A7"/>
    <w:rsid w:val="002957E7"/>
    <w:rsid w:val="00295E66"/>
    <w:rsid w:val="00296A83"/>
    <w:rsid w:val="00296E40"/>
    <w:rsid w:val="00297A35"/>
    <w:rsid w:val="002A2808"/>
    <w:rsid w:val="002A2AE9"/>
    <w:rsid w:val="002A2F39"/>
    <w:rsid w:val="002A384A"/>
    <w:rsid w:val="002A4ACB"/>
    <w:rsid w:val="002A7F2B"/>
    <w:rsid w:val="002B0041"/>
    <w:rsid w:val="002B0278"/>
    <w:rsid w:val="002B0ADF"/>
    <w:rsid w:val="002B1444"/>
    <w:rsid w:val="002B2B8C"/>
    <w:rsid w:val="002B2C67"/>
    <w:rsid w:val="002B2E2A"/>
    <w:rsid w:val="002B3EB0"/>
    <w:rsid w:val="002B4B4C"/>
    <w:rsid w:val="002B54D7"/>
    <w:rsid w:val="002B6698"/>
    <w:rsid w:val="002B6BF4"/>
    <w:rsid w:val="002B76BC"/>
    <w:rsid w:val="002C035D"/>
    <w:rsid w:val="002C1E12"/>
    <w:rsid w:val="002C2DE1"/>
    <w:rsid w:val="002C3223"/>
    <w:rsid w:val="002C38CC"/>
    <w:rsid w:val="002C44E7"/>
    <w:rsid w:val="002C5090"/>
    <w:rsid w:val="002C6505"/>
    <w:rsid w:val="002C6EC2"/>
    <w:rsid w:val="002C7387"/>
    <w:rsid w:val="002C7954"/>
    <w:rsid w:val="002C79DE"/>
    <w:rsid w:val="002D1A99"/>
    <w:rsid w:val="002D2580"/>
    <w:rsid w:val="002D2951"/>
    <w:rsid w:val="002D3B1C"/>
    <w:rsid w:val="002D3F64"/>
    <w:rsid w:val="002D44A1"/>
    <w:rsid w:val="002D513A"/>
    <w:rsid w:val="002D62F2"/>
    <w:rsid w:val="002D69AE"/>
    <w:rsid w:val="002D7087"/>
    <w:rsid w:val="002D7824"/>
    <w:rsid w:val="002D7869"/>
    <w:rsid w:val="002D7902"/>
    <w:rsid w:val="002E00E6"/>
    <w:rsid w:val="002E033F"/>
    <w:rsid w:val="002E3036"/>
    <w:rsid w:val="002E449C"/>
    <w:rsid w:val="002E5C79"/>
    <w:rsid w:val="002E5CC5"/>
    <w:rsid w:val="002E7E08"/>
    <w:rsid w:val="002E7F77"/>
    <w:rsid w:val="002F0088"/>
    <w:rsid w:val="002F15E6"/>
    <w:rsid w:val="002F1915"/>
    <w:rsid w:val="002F2C59"/>
    <w:rsid w:val="002F2D7B"/>
    <w:rsid w:val="002F3162"/>
    <w:rsid w:val="002F35E4"/>
    <w:rsid w:val="002F4778"/>
    <w:rsid w:val="002F7371"/>
    <w:rsid w:val="002F7FAE"/>
    <w:rsid w:val="003004D2"/>
    <w:rsid w:val="003004EB"/>
    <w:rsid w:val="00300519"/>
    <w:rsid w:val="003005AC"/>
    <w:rsid w:val="00300B73"/>
    <w:rsid w:val="0030223B"/>
    <w:rsid w:val="0030248D"/>
    <w:rsid w:val="00303F12"/>
    <w:rsid w:val="0030404D"/>
    <w:rsid w:val="00304D2D"/>
    <w:rsid w:val="00305C60"/>
    <w:rsid w:val="00306DAC"/>
    <w:rsid w:val="00307994"/>
    <w:rsid w:val="0031028D"/>
    <w:rsid w:val="00310C92"/>
    <w:rsid w:val="00310E61"/>
    <w:rsid w:val="00310FC6"/>
    <w:rsid w:val="00311A73"/>
    <w:rsid w:val="00311D9F"/>
    <w:rsid w:val="0031374B"/>
    <w:rsid w:val="003139B0"/>
    <w:rsid w:val="00313BE6"/>
    <w:rsid w:val="003145BE"/>
    <w:rsid w:val="00314CAD"/>
    <w:rsid w:val="00314D87"/>
    <w:rsid w:val="00315014"/>
    <w:rsid w:val="0031722D"/>
    <w:rsid w:val="00317AD4"/>
    <w:rsid w:val="00320D0E"/>
    <w:rsid w:val="00324B5C"/>
    <w:rsid w:val="003251A2"/>
    <w:rsid w:val="003254AB"/>
    <w:rsid w:val="00327E44"/>
    <w:rsid w:val="003317E2"/>
    <w:rsid w:val="00332475"/>
    <w:rsid w:val="00332B61"/>
    <w:rsid w:val="00332C85"/>
    <w:rsid w:val="0033318F"/>
    <w:rsid w:val="003331ED"/>
    <w:rsid w:val="003336DA"/>
    <w:rsid w:val="0033437E"/>
    <w:rsid w:val="00334838"/>
    <w:rsid w:val="0033500D"/>
    <w:rsid w:val="0033516C"/>
    <w:rsid w:val="0033529F"/>
    <w:rsid w:val="003352F5"/>
    <w:rsid w:val="00335BE2"/>
    <w:rsid w:val="00335F8A"/>
    <w:rsid w:val="00336235"/>
    <w:rsid w:val="00336C6A"/>
    <w:rsid w:val="00337851"/>
    <w:rsid w:val="00337C0D"/>
    <w:rsid w:val="00337DDA"/>
    <w:rsid w:val="003401B9"/>
    <w:rsid w:val="003404AF"/>
    <w:rsid w:val="00340BEF"/>
    <w:rsid w:val="00340FC5"/>
    <w:rsid w:val="003417D2"/>
    <w:rsid w:val="00341A0B"/>
    <w:rsid w:val="00343099"/>
    <w:rsid w:val="0034391B"/>
    <w:rsid w:val="0034406F"/>
    <w:rsid w:val="003453DF"/>
    <w:rsid w:val="0034620F"/>
    <w:rsid w:val="00346A81"/>
    <w:rsid w:val="003472B7"/>
    <w:rsid w:val="003513FB"/>
    <w:rsid w:val="00351573"/>
    <w:rsid w:val="003524F5"/>
    <w:rsid w:val="00352638"/>
    <w:rsid w:val="0035289C"/>
    <w:rsid w:val="00353185"/>
    <w:rsid w:val="00353189"/>
    <w:rsid w:val="00353697"/>
    <w:rsid w:val="00355635"/>
    <w:rsid w:val="00356261"/>
    <w:rsid w:val="003571C7"/>
    <w:rsid w:val="003574EF"/>
    <w:rsid w:val="00357AC6"/>
    <w:rsid w:val="00357C26"/>
    <w:rsid w:val="003616D2"/>
    <w:rsid w:val="00361A49"/>
    <w:rsid w:val="00362354"/>
    <w:rsid w:val="0036275C"/>
    <w:rsid w:val="003637F1"/>
    <w:rsid w:val="00363A1F"/>
    <w:rsid w:val="00363A27"/>
    <w:rsid w:val="0036468A"/>
    <w:rsid w:val="00364858"/>
    <w:rsid w:val="00364BC7"/>
    <w:rsid w:val="00366A59"/>
    <w:rsid w:val="00366B48"/>
    <w:rsid w:val="00367692"/>
    <w:rsid w:val="00370753"/>
    <w:rsid w:val="00372CFC"/>
    <w:rsid w:val="0037359C"/>
    <w:rsid w:val="003747C0"/>
    <w:rsid w:val="0037593E"/>
    <w:rsid w:val="00376209"/>
    <w:rsid w:val="0037741E"/>
    <w:rsid w:val="00377826"/>
    <w:rsid w:val="0038013E"/>
    <w:rsid w:val="00381F11"/>
    <w:rsid w:val="003829A4"/>
    <w:rsid w:val="0038377A"/>
    <w:rsid w:val="003838FE"/>
    <w:rsid w:val="00383C0F"/>
    <w:rsid w:val="00383D60"/>
    <w:rsid w:val="00383F33"/>
    <w:rsid w:val="00384A74"/>
    <w:rsid w:val="003854C4"/>
    <w:rsid w:val="00386CEE"/>
    <w:rsid w:val="00390483"/>
    <w:rsid w:val="0039186A"/>
    <w:rsid w:val="00392ABA"/>
    <w:rsid w:val="00395306"/>
    <w:rsid w:val="00395548"/>
    <w:rsid w:val="00395991"/>
    <w:rsid w:val="00395A69"/>
    <w:rsid w:val="00395F9D"/>
    <w:rsid w:val="00396833"/>
    <w:rsid w:val="00397028"/>
    <w:rsid w:val="00397248"/>
    <w:rsid w:val="00397513"/>
    <w:rsid w:val="00397799"/>
    <w:rsid w:val="00397A54"/>
    <w:rsid w:val="003A1F55"/>
    <w:rsid w:val="003A32FB"/>
    <w:rsid w:val="003A3CCA"/>
    <w:rsid w:val="003A3E5F"/>
    <w:rsid w:val="003A5D9D"/>
    <w:rsid w:val="003B0322"/>
    <w:rsid w:val="003B1B08"/>
    <w:rsid w:val="003B2B6F"/>
    <w:rsid w:val="003B3BBA"/>
    <w:rsid w:val="003B4271"/>
    <w:rsid w:val="003B4537"/>
    <w:rsid w:val="003B49F1"/>
    <w:rsid w:val="003B6147"/>
    <w:rsid w:val="003C0AFD"/>
    <w:rsid w:val="003C0E1D"/>
    <w:rsid w:val="003C112B"/>
    <w:rsid w:val="003C1C5A"/>
    <w:rsid w:val="003C2140"/>
    <w:rsid w:val="003C2612"/>
    <w:rsid w:val="003C2C8E"/>
    <w:rsid w:val="003C2D86"/>
    <w:rsid w:val="003C3233"/>
    <w:rsid w:val="003C3855"/>
    <w:rsid w:val="003C3CB6"/>
    <w:rsid w:val="003C4797"/>
    <w:rsid w:val="003C51F9"/>
    <w:rsid w:val="003C5583"/>
    <w:rsid w:val="003C721D"/>
    <w:rsid w:val="003C7E67"/>
    <w:rsid w:val="003D0464"/>
    <w:rsid w:val="003D1729"/>
    <w:rsid w:val="003D4E69"/>
    <w:rsid w:val="003D51A6"/>
    <w:rsid w:val="003D51E1"/>
    <w:rsid w:val="003D52A8"/>
    <w:rsid w:val="003D575A"/>
    <w:rsid w:val="003D5D47"/>
    <w:rsid w:val="003D7196"/>
    <w:rsid w:val="003D7C51"/>
    <w:rsid w:val="003D7E49"/>
    <w:rsid w:val="003E0216"/>
    <w:rsid w:val="003E1E78"/>
    <w:rsid w:val="003E2E94"/>
    <w:rsid w:val="003F02AF"/>
    <w:rsid w:val="003F1640"/>
    <w:rsid w:val="003F1B58"/>
    <w:rsid w:val="003F1CAE"/>
    <w:rsid w:val="003F3DDA"/>
    <w:rsid w:val="003F45E5"/>
    <w:rsid w:val="003F636C"/>
    <w:rsid w:val="003F65A2"/>
    <w:rsid w:val="003F7D2B"/>
    <w:rsid w:val="003F7EA6"/>
    <w:rsid w:val="00401CE7"/>
    <w:rsid w:val="00402135"/>
    <w:rsid w:val="00402922"/>
    <w:rsid w:val="00402CB6"/>
    <w:rsid w:val="004049CA"/>
    <w:rsid w:val="004070F7"/>
    <w:rsid w:val="00407928"/>
    <w:rsid w:val="0041015C"/>
    <w:rsid w:val="00410333"/>
    <w:rsid w:val="00410776"/>
    <w:rsid w:val="004126E0"/>
    <w:rsid w:val="00412F7B"/>
    <w:rsid w:val="00413F46"/>
    <w:rsid w:val="00414CF9"/>
    <w:rsid w:val="00416196"/>
    <w:rsid w:val="00416515"/>
    <w:rsid w:val="0041743B"/>
    <w:rsid w:val="00417E8A"/>
    <w:rsid w:val="004208EF"/>
    <w:rsid w:val="00420F6D"/>
    <w:rsid w:val="00421533"/>
    <w:rsid w:val="00422417"/>
    <w:rsid w:val="00422E4B"/>
    <w:rsid w:val="004237BD"/>
    <w:rsid w:val="00423A56"/>
    <w:rsid w:val="00423A86"/>
    <w:rsid w:val="00423EA8"/>
    <w:rsid w:val="0042638B"/>
    <w:rsid w:val="00426637"/>
    <w:rsid w:val="0042747E"/>
    <w:rsid w:val="00430143"/>
    <w:rsid w:val="00430288"/>
    <w:rsid w:val="00430CFA"/>
    <w:rsid w:val="004317F7"/>
    <w:rsid w:val="00431AD4"/>
    <w:rsid w:val="00433AA0"/>
    <w:rsid w:val="00435109"/>
    <w:rsid w:val="00435B66"/>
    <w:rsid w:val="004369AF"/>
    <w:rsid w:val="00437045"/>
    <w:rsid w:val="004379CD"/>
    <w:rsid w:val="00437D39"/>
    <w:rsid w:val="00440000"/>
    <w:rsid w:val="00440186"/>
    <w:rsid w:val="004409E7"/>
    <w:rsid w:val="00440BFF"/>
    <w:rsid w:val="004424F7"/>
    <w:rsid w:val="00442583"/>
    <w:rsid w:val="0044259C"/>
    <w:rsid w:val="00443320"/>
    <w:rsid w:val="004433E3"/>
    <w:rsid w:val="004435B4"/>
    <w:rsid w:val="004448E9"/>
    <w:rsid w:val="00445940"/>
    <w:rsid w:val="00446FE8"/>
    <w:rsid w:val="00447E42"/>
    <w:rsid w:val="00447FA9"/>
    <w:rsid w:val="004505A5"/>
    <w:rsid w:val="004506EC"/>
    <w:rsid w:val="00450700"/>
    <w:rsid w:val="0045129E"/>
    <w:rsid w:val="00455031"/>
    <w:rsid w:val="00456F5E"/>
    <w:rsid w:val="00460172"/>
    <w:rsid w:val="004603A0"/>
    <w:rsid w:val="00460409"/>
    <w:rsid w:val="00460CAE"/>
    <w:rsid w:val="00461D66"/>
    <w:rsid w:val="00462A80"/>
    <w:rsid w:val="00463F5E"/>
    <w:rsid w:val="004661D3"/>
    <w:rsid w:val="00471244"/>
    <w:rsid w:val="004716D4"/>
    <w:rsid w:val="0047198E"/>
    <w:rsid w:val="00474F7E"/>
    <w:rsid w:val="00475C2B"/>
    <w:rsid w:val="00480434"/>
    <w:rsid w:val="00481FD6"/>
    <w:rsid w:val="004827D1"/>
    <w:rsid w:val="00483CEB"/>
    <w:rsid w:val="00484092"/>
    <w:rsid w:val="0048417A"/>
    <w:rsid w:val="00484851"/>
    <w:rsid w:val="00484C6D"/>
    <w:rsid w:val="00485B36"/>
    <w:rsid w:val="0048604C"/>
    <w:rsid w:val="00487412"/>
    <w:rsid w:val="00487634"/>
    <w:rsid w:val="0049002B"/>
    <w:rsid w:val="00490381"/>
    <w:rsid w:val="004906E1"/>
    <w:rsid w:val="00491FAA"/>
    <w:rsid w:val="0049234F"/>
    <w:rsid w:val="00492C10"/>
    <w:rsid w:val="00492DC5"/>
    <w:rsid w:val="0049506A"/>
    <w:rsid w:val="00495EC1"/>
    <w:rsid w:val="00496CC7"/>
    <w:rsid w:val="004970AE"/>
    <w:rsid w:val="00497565"/>
    <w:rsid w:val="00497797"/>
    <w:rsid w:val="0049799E"/>
    <w:rsid w:val="004A0368"/>
    <w:rsid w:val="004A106E"/>
    <w:rsid w:val="004A1775"/>
    <w:rsid w:val="004A3DE3"/>
    <w:rsid w:val="004A4CBE"/>
    <w:rsid w:val="004A4FA6"/>
    <w:rsid w:val="004A5372"/>
    <w:rsid w:val="004A5C5F"/>
    <w:rsid w:val="004A62CD"/>
    <w:rsid w:val="004B3396"/>
    <w:rsid w:val="004B3460"/>
    <w:rsid w:val="004B3BFC"/>
    <w:rsid w:val="004B3E41"/>
    <w:rsid w:val="004B4BCF"/>
    <w:rsid w:val="004B4DC8"/>
    <w:rsid w:val="004B54EC"/>
    <w:rsid w:val="004B5708"/>
    <w:rsid w:val="004B585C"/>
    <w:rsid w:val="004B6B58"/>
    <w:rsid w:val="004B74FC"/>
    <w:rsid w:val="004C11F6"/>
    <w:rsid w:val="004C3B04"/>
    <w:rsid w:val="004C3DFC"/>
    <w:rsid w:val="004C7AC8"/>
    <w:rsid w:val="004D07C7"/>
    <w:rsid w:val="004D0D43"/>
    <w:rsid w:val="004D221D"/>
    <w:rsid w:val="004D2F03"/>
    <w:rsid w:val="004D4A17"/>
    <w:rsid w:val="004D4F0D"/>
    <w:rsid w:val="004D5137"/>
    <w:rsid w:val="004D58C6"/>
    <w:rsid w:val="004D5CC9"/>
    <w:rsid w:val="004D5E8F"/>
    <w:rsid w:val="004E091D"/>
    <w:rsid w:val="004E0FF2"/>
    <w:rsid w:val="004E15DA"/>
    <w:rsid w:val="004E3D95"/>
    <w:rsid w:val="004E5784"/>
    <w:rsid w:val="004E5A58"/>
    <w:rsid w:val="004E5AFF"/>
    <w:rsid w:val="004E5E9C"/>
    <w:rsid w:val="004E73F8"/>
    <w:rsid w:val="004F0B4F"/>
    <w:rsid w:val="004F0F19"/>
    <w:rsid w:val="004F14AA"/>
    <w:rsid w:val="004F39E2"/>
    <w:rsid w:val="004F4747"/>
    <w:rsid w:val="004F52BD"/>
    <w:rsid w:val="004F5321"/>
    <w:rsid w:val="004F560A"/>
    <w:rsid w:val="004F5FFD"/>
    <w:rsid w:val="004F6121"/>
    <w:rsid w:val="004F6279"/>
    <w:rsid w:val="004F63BB"/>
    <w:rsid w:val="004F6F7F"/>
    <w:rsid w:val="004F77C5"/>
    <w:rsid w:val="004F7A92"/>
    <w:rsid w:val="00500B8A"/>
    <w:rsid w:val="00503A14"/>
    <w:rsid w:val="00503BE2"/>
    <w:rsid w:val="00505997"/>
    <w:rsid w:val="00505DDB"/>
    <w:rsid w:val="00505F0C"/>
    <w:rsid w:val="00505FFC"/>
    <w:rsid w:val="00506109"/>
    <w:rsid w:val="00506AAC"/>
    <w:rsid w:val="00506CBA"/>
    <w:rsid w:val="0051003D"/>
    <w:rsid w:val="005102AC"/>
    <w:rsid w:val="00511326"/>
    <w:rsid w:val="00511518"/>
    <w:rsid w:val="00511623"/>
    <w:rsid w:val="00512E2D"/>
    <w:rsid w:val="00513605"/>
    <w:rsid w:val="00514E0A"/>
    <w:rsid w:val="00515663"/>
    <w:rsid w:val="005157F0"/>
    <w:rsid w:val="00516245"/>
    <w:rsid w:val="0051629C"/>
    <w:rsid w:val="00516620"/>
    <w:rsid w:val="0051662B"/>
    <w:rsid w:val="00517454"/>
    <w:rsid w:val="00517CFA"/>
    <w:rsid w:val="00517E44"/>
    <w:rsid w:val="0052050E"/>
    <w:rsid w:val="00520B10"/>
    <w:rsid w:val="00521650"/>
    <w:rsid w:val="00523CD6"/>
    <w:rsid w:val="00524004"/>
    <w:rsid w:val="0052400E"/>
    <w:rsid w:val="005247C3"/>
    <w:rsid w:val="00525C9C"/>
    <w:rsid w:val="005261AA"/>
    <w:rsid w:val="005266C1"/>
    <w:rsid w:val="00530A94"/>
    <w:rsid w:val="0053111D"/>
    <w:rsid w:val="00531286"/>
    <w:rsid w:val="00531C16"/>
    <w:rsid w:val="005350E5"/>
    <w:rsid w:val="00535E2F"/>
    <w:rsid w:val="005377F0"/>
    <w:rsid w:val="00537A78"/>
    <w:rsid w:val="00540B18"/>
    <w:rsid w:val="00540C4B"/>
    <w:rsid w:val="005418B5"/>
    <w:rsid w:val="00543243"/>
    <w:rsid w:val="0054500B"/>
    <w:rsid w:val="005451CC"/>
    <w:rsid w:val="00546737"/>
    <w:rsid w:val="0055187C"/>
    <w:rsid w:val="005525AE"/>
    <w:rsid w:val="005532B7"/>
    <w:rsid w:val="005556D4"/>
    <w:rsid w:val="00555C9C"/>
    <w:rsid w:val="00556B8D"/>
    <w:rsid w:val="00556F55"/>
    <w:rsid w:val="0055762E"/>
    <w:rsid w:val="00561478"/>
    <w:rsid w:val="0056170E"/>
    <w:rsid w:val="0056231C"/>
    <w:rsid w:val="00564368"/>
    <w:rsid w:val="0056496F"/>
    <w:rsid w:val="005656B1"/>
    <w:rsid w:val="005667D8"/>
    <w:rsid w:val="00566C92"/>
    <w:rsid w:val="00567B66"/>
    <w:rsid w:val="00570A07"/>
    <w:rsid w:val="0057257C"/>
    <w:rsid w:val="00572697"/>
    <w:rsid w:val="005731F3"/>
    <w:rsid w:val="00573F29"/>
    <w:rsid w:val="005751C2"/>
    <w:rsid w:val="005752C4"/>
    <w:rsid w:val="00580DD8"/>
    <w:rsid w:val="005813E8"/>
    <w:rsid w:val="00581505"/>
    <w:rsid w:val="00581AE4"/>
    <w:rsid w:val="005820A6"/>
    <w:rsid w:val="00582F30"/>
    <w:rsid w:val="005833BB"/>
    <w:rsid w:val="00586AA5"/>
    <w:rsid w:val="005870DF"/>
    <w:rsid w:val="00587252"/>
    <w:rsid w:val="0058756B"/>
    <w:rsid w:val="005878A4"/>
    <w:rsid w:val="00587D52"/>
    <w:rsid w:val="005909E0"/>
    <w:rsid w:val="00591661"/>
    <w:rsid w:val="00592031"/>
    <w:rsid w:val="00592126"/>
    <w:rsid w:val="00595B3B"/>
    <w:rsid w:val="005A0519"/>
    <w:rsid w:val="005A0B82"/>
    <w:rsid w:val="005A0CAE"/>
    <w:rsid w:val="005A1D76"/>
    <w:rsid w:val="005A32DC"/>
    <w:rsid w:val="005A3B73"/>
    <w:rsid w:val="005A414D"/>
    <w:rsid w:val="005A4662"/>
    <w:rsid w:val="005A48FD"/>
    <w:rsid w:val="005A4B29"/>
    <w:rsid w:val="005A54E0"/>
    <w:rsid w:val="005A5F11"/>
    <w:rsid w:val="005A73C2"/>
    <w:rsid w:val="005B1192"/>
    <w:rsid w:val="005B1CC8"/>
    <w:rsid w:val="005B37DD"/>
    <w:rsid w:val="005B48C1"/>
    <w:rsid w:val="005B527A"/>
    <w:rsid w:val="005B6F0D"/>
    <w:rsid w:val="005B7A3A"/>
    <w:rsid w:val="005B7A4A"/>
    <w:rsid w:val="005B7AD1"/>
    <w:rsid w:val="005C02DC"/>
    <w:rsid w:val="005C053E"/>
    <w:rsid w:val="005C0C12"/>
    <w:rsid w:val="005C0EB2"/>
    <w:rsid w:val="005C1301"/>
    <w:rsid w:val="005C1DA5"/>
    <w:rsid w:val="005C1F4E"/>
    <w:rsid w:val="005C1FCD"/>
    <w:rsid w:val="005C231D"/>
    <w:rsid w:val="005C26BF"/>
    <w:rsid w:val="005C313C"/>
    <w:rsid w:val="005C52EB"/>
    <w:rsid w:val="005C6E51"/>
    <w:rsid w:val="005C723F"/>
    <w:rsid w:val="005D052E"/>
    <w:rsid w:val="005D20EE"/>
    <w:rsid w:val="005D2541"/>
    <w:rsid w:val="005D4205"/>
    <w:rsid w:val="005D4543"/>
    <w:rsid w:val="005D45CA"/>
    <w:rsid w:val="005D4BD9"/>
    <w:rsid w:val="005D51C5"/>
    <w:rsid w:val="005D6831"/>
    <w:rsid w:val="005D71ED"/>
    <w:rsid w:val="005D764B"/>
    <w:rsid w:val="005D779A"/>
    <w:rsid w:val="005E0913"/>
    <w:rsid w:val="005E33F1"/>
    <w:rsid w:val="005E3A21"/>
    <w:rsid w:val="005E4783"/>
    <w:rsid w:val="005E4839"/>
    <w:rsid w:val="005E4FE4"/>
    <w:rsid w:val="005E502C"/>
    <w:rsid w:val="005E7E3A"/>
    <w:rsid w:val="005F0363"/>
    <w:rsid w:val="005F217A"/>
    <w:rsid w:val="005F249F"/>
    <w:rsid w:val="005F2593"/>
    <w:rsid w:val="005F2A72"/>
    <w:rsid w:val="005F2F87"/>
    <w:rsid w:val="005F37A2"/>
    <w:rsid w:val="005F4FCF"/>
    <w:rsid w:val="005F56EC"/>
    <w:rsid w:val="005F5FA6"/>
    <w:rsid w:val="005F61C0"/>
    <w:rsid w:val="005F69C3"/>
    <w:rsid w:val="005F7947"/>
    <w:rsid w:val="006005D1"/>
    <w:rsid w:val="00600957"/>
    <w:rsid w:val="00600DE0"/>
    <w:rsid w:val="006017E7"/>
    <w:rsid w:val="0060230F"/>
    <w:rsid w:val="00602BBC"/>
    <w:rsid w:val="00602EEB"/>
    <w:rsid w:val="00603510"/>
    <w:rsid w:val="00604C4F"/>
    <w:rsid w:val="00605580"/>
    <w:rsid w:val="006055A1"/>
    <w:rsid w:val="006058B2"/>
    <w:rsid w:val="00605B11"/>
    <w:rsid w:val="00606CDF"/>
    <w:rsid w:val="00607338"/>
    <w:rsid w:val="00607EC4"/>
    <w:rsid w:val="00607FBD"/>
    <w:rsid w:val="006103EE"/>
    <w:rsid w:val="0061069E"/>
    <w:rsid w:val="00611A09"/>
    <w:rsid w:val="00612684"/>
    <w:rsid w:val="00612ABC"/>
    <w:rsid w:val="0061338C"/>
    <w:rsid w:val="00614200"/>
    <w:rsid w:val="00614678"/>
    <w:rsid w:val="00614D73"/>
    <w:rsid w:val="00614E88"/>
    <w:rsid w:val="00615B6C"/>
    <w:rsid w:val="006172EC"/>
    <w:rsid w:val="00617DC2"/>
    <w:rsid w:val="00617ED9"/>
    <w:rsid w:val="00617F1D"/>
    <w:rsid w:val="006200A2"/>
    <w:rsid w:val="006209F7"/>
    <w:rsid w:val="00621561"/>
    <w:rsid w:val="00621DAA"/>
    <w:rsid w:val="00622CDA"/>
    <w:rsid w:val="006245CD"/>
    <w:rsid w:val="00624634"/>
    <w:rsid w:val="006247EA"/>
    <w:rsid w:val="0062532A"/>
    <w:rsid w:val="006261C5"/>
    <w:rsid w:val="00626FBC"/>
    <w:rsid w:val="006272EE"/>
    <w:rsid w:val="0062747F"/>
    <w:rsid w:val="0062763F"/>
    <w:rsid w:val="006279CE"/>
    <w:rsid w:val="00627F5F"/>
    <w:rsid w:val="00630940"/>
    <w:rsid w:val="00632272"/>
    <w:rsid w:val="006322E0"/>
    <w:rsid w:val="006331FC"/>
    <w:rsid w:val="006340DE"/>
    <w:rsid w:val="0063458D"/>
    <w:rsid w:val="006349D5"/>
    <w:rsid w:val="00634A1E"/>
    <w:rsid w:val="00634EBF"/>
    <w:rsid w:val="00634F98"/>
    <w:rsid w:val="006350C5"/>
    <w:rsid w:val="006354D9"/>
    <w:rsid w:val="00635E9D"/>
    <w:rsid w:val="00636DDB"/>
    <w:rsid w:val="00640492"/>
    <w:rsid w:val="00640A72"/>
    <w:rsid w:val="00640A75"/>
    <w:rsid w:val="00640C1F"/>
    <w:rsid w:val="00641709"/>
    <w:rsid w:val="00642637"/>
    <w:rsid w:val="0064312E"/>
    <w:rsid w:val="00643975"/>
    <w:rsid w:val="00645F33"/>
    <w:rsid w:val="00646012"/>
    <w:rsid w:val="006467B6"/>
    <w:rsid w:val="0064698A"/>
    <w:rsid w:val="006479EA"/>
    <w:rsid w:val="00647D49"/>
    <w:rsid w:val="00650095"/>
    <w:rsid w:val="00652484"/>
    <w:rsid w:val="0065297D"/>
    <w:rsid w:val="00652AB9"/>
    <w:rsid w:val="00652CD3"/>
    <w:rsid w:val="0065328C"/>
    <w:rsid w:val="00653440"/>
    <w:rsid w:val="00653749"/>
    <w:rsid w:val="00653B14"/>
    <w:rsid w:val="006554D4"/>
    <w:rsid w:val="006558EA"/>
    <w:rsid w:val="006559E6"/>
    <w:rsid w:val="00656889"/>
    <w:rsid w:val="006571D1"/>
    <w:rsid w:val="00657239"/>
    <w:rsid w:val="00657812"/>
    <w:rsid w:val="00660B38"/>
    <w:rsid w:val="006631EB"/>
    <w:rsid w:val="00663E6C"/>
    <w:rsid w:val="00663EDE"/>
    <w:rsid w:val="006641C3"/>
    <w:rsid w:val="00664C74"/>
    <w:rsid w:val="00667803"/>
    <w:rsid w:val="00667A97"/>
    <w:rsid w:val="00670385"/>
    <w:rsid w:val="006703B7"/>
    <w:rsid w:val="00670517"/>
    <w:rsid w:val="00670726"/>
    <w:rsid w:val="00670FA7"/>
    <w:rsid w:val="006710E9"/>
    <w:rsid w:val="00671548"/>
    <w:rsid w:val="00671862"/>
    <w:rsid w:val="006725E3"/>
    <w:rsid w:val="00672AE8"/>
    <w:rsid w:val="006738E5"/>
    <w:rsid w:val="006743FD"/>
    <w:rsid w:val="00674E88"/>
    <w:rsid w:val="006756C2"/>
    <w:rsid w:val="0067712A"/>
    <w:rsid w:val="006800D6"/>
    <w:rsid w:val="00681154"/>
    <w:rsid w:val="00681DB9"/>
    <w:rsid w:val="00682180"/>
    <w:rsid w:val="0068221A"/>
    <w:rsid w:val="0068409A"/>
    <w:rsid w:val="006869FE"/>
    <w:rsid w:val="00686CBD"/>
    <w:rsid w:val="006879E0"/>
    <w:rsid w:val="00687A03"/>
    <w:rsid w:val="00687DF1"/>
    <w:rsid w:val="0069225A"/>
    <w:rsid w:val="00693270"/>
    <w:rsid w:val="006948A9"/>
    <w:rsid w:val="006948DB"/>
    <w:rsid w:val="006957CE"/>
    <w:rsid w:val="00695884"/>
    <w:rsid w:val="00695DDD"/>
    <w:rsid w:val="006967B0"/>
    <w:rsid w:val="006A044D"/>
    <w:rsid w:val="006A065C"/>
    <w:rsid w:val="006A0C7B"/>
    <w:rsid w:val="006A114F"/>
    <w:rsid w:val="006A1DE9"/>
    <w:rsid w:val="006A215C"/>
    <w:rsid w:val="006A4A03"/>
    <w:rsid w:val="006A5B90"/>
    <w:rsid w:val="006A6861"/>
    <w:rsid w:val="006A72BA"/>
    <w:rsid w:val="006A7605"/>
    <w:rsid w:val="006A7D5A"/>
    <w:rsid w:val="006B0CDE"/>
    <w:rsid w:val="006B179A"/>
    <w:rsid w:val="006B2069"/>
    <w:rsid w:val="006B20AD"/>
    <w:rsid w:val="006B3448"/>
    <w:rsid w:val="006B3D6E"/>
    <w:rsid w:val="006B44DE"/>
    <w:rsid w:val="006B5564"/>
    <w:rsid w:val="006B5E8F"/>
    <w:rsid w:val="006B6AF4"/>
    <w:rsid w:val="006B7E40"/>
    <w:rsid w:val="006C1CF4"/>
    <w:rsid w:val="006C254C"/>
    <w:rsid w:val="006C2B1F"/>
    <w:rsid w:val="006C2FDF"/>
    <w:rsid w:val="006C7015"/>
    <w:rsid w:val="006C769B"/>
    <w:rsid w:val="006C7AD4"/>
    <w:rsid w:val="006C7D1D"/>
    <w:rsid w:val="006D0763"/>
    <w:rsid w:val="006D07CF"/>
    <w:rsid w:val="006D10BE"/>
    <w:rsid w:val="006D2C6C"/>
    <w:rsid w:val="006D324D"/>
    <w:rsid w:val="006D37A3"/>
    <w:rsid w:val="006D3E7C"/>
    <w:rsid w:val="006D57EB"/>
    <w:rsid w:val="006D7E4F"/>
    <w:rsid w:val="006E00F7"/>
    <w:rsid w:val="006E03A8"/>
    <w:rsid w:val="006E1786"/>
    <w:rsid w:val="006E1A42"/>
    <w:rsid w:val="006E21A2"/>
    <w:rsid w:val="006E2561"/>
    <w:rsid w:val="006E2651"/>
    <w:rsid w:val="006E3981"/>
    <w:rsid w:val="006E3E68"/>
    <w:rsid w:val="006E4898"/>
    <w:rsid w:val="006E54BE"/>
    <w:rsid w:val="006E65C9"/>
    <w:rsid w:val="006E74A9"/>
    <w:rsid w:val="006E7F32"/>
    <w:rsid w:val="006F0E32"/>
    <w:rsid w:val="006F1D15"/>
    <w:rsid w:val="006F1F64"/>
    <w:rsid w:val="006F264A"/>
    <w:rsid w:val="006F277B"/>
    <w:rsid w:val="006F4C65"/>
    <w:rsid w:val="006F6C3C"/>
    <w:rsid w:val="006F76AA"/>
    <w:rsid w:val="006F778D"/>
    <w:rsid w:val="006F7B5C"/>
    <w:rsid w:val="00700B5D"/>
    <w:rsid w:val="00700D24"/>
    <w:rsid w:val="00701334"/>
    <w:rsid w:val="007023BA"/>
    <w:rsid w:val="00704C8C"/>
    <w:rsid w:val="00705DDF"/>
    <w:rsid w:val="00705F6A"/>
    <w:rsid w:val="007064D6"/>
    <w:rsid w:val="00706EE1"/>
    <w:rsid w:val="00710B99"/>
    <w:rsid w:val="00711332"/>
    <w:rsid w:val="007115EF"/>
    <w:rsid w:val="00711D7E"/>
    <w:rsid w:val="007123B8"/>
    <w:rsid w:val="00713B3F"/>
    <w:rsid w:val="0071528F"/>
    <w:rsid w:val="007164AE"/>
    <w:rsid w:val="00716FC9"/>
    <w:rsid w:val="00716FE0"/>
    <w:rsid w:val="00717477"/>
    <w:rsid w:val="00717AC4"/>
    <w:rsid w:val="00720E7F"/>
    <w:rsid w:val="0072162D"/>
    <w:rsid w:val="007226D0"/>
    <w:rsid w:val="0072399A"/>
    <w:rsid w:val="00723A59"/>
    <w:rsid w:val="00723ACE"/>
    <w:rsid w:val="0072446D"/>
    <w:rsid w:val="00725290"/>
    <w:rsid w:val="007264ED"/>
    <w:rsid w:val="007324D7"/>
    <w:rsid w:val="00733409"/>
    <w:rsid w:val="00733607"/>
    <w:rsid w:val="007336B6"/>
    <w:rsid w:val="00733719"/>
    <w:rsid w:val="00733798"/>
    <w:rsid w:val="00733CBA"/>
    <w:rsid w:val="007349DD"/>
    <w:rsid w:val="0073533B"/>
    <w:rsid w:val="007353EB"/>
    <w:rsid w:val="00736F78"/>
    <w:rsid w:val="00737263"/>
    <w:rsid w:val="0073791C"/>
    <w:rsid w:val="00737C95"/>
    <w:rsid w:val="00737EBE"/>
    <w:rsid w:val="00740086"/>
    <w:rsid w:val="007407CF"/>
    <w:rsid w:val="007411C7"/>
    <w:rsid w:val="007426B5"/>
    <w:rsid w:val="00742BD3"/>
    <w:rsid w:val="00743198"/>
    <w:rsid w:val="007433AA"/>
    <w:rsid w:val="0074394C"/>
    <w:rsid w:val="0074454D"/>
    <w:rsid w:val="007453CB"/>
    <w:rsid w:val="007456D5"/>
    <w:rsid w:val="00745BB9"/>
    <w:rsid w:val="00745E44"/>
    <w:rsid w:val="007463A1"/>
    <w:rsid w:val="0074743E"/>
    <w:rsid w:val="007478D0"/>
    <w:rsid w:val="00747C15"/>
    <w:rsid w:val="00751B98"/>
    <w:rsid w:val="0075246D"/>
    <w:rsid w:val="007525BE"/>
    <w:rsid w:val="0075326B"/>
    <w:rsid w:val="007562EB"/>
    <w:rsid w:val="0075756A"/>
    <w:rsid w:val="007601D4"/>
    <w:rsid w:val="00761C95"/>
    <w:rsid w:val="00761D74"/>
    <w:rsid w:val="00762206"/>
    <w:rsid w:val="00762D96"/>
    <w:rsid w:val="0076423F"/>
    <w:rsid w:val="00764D51"/>
    <w:rsid w:val="007650F2"/>
    <w:rsid w:val="00766C92"/>
    <w:rsid w:val="00766E70"/>
    <w:rsid w:val="0076752E"/>
    <w:rsid w:val="00767CF0"/>
    <w:rsid w:val="00770670"/>
    <w:rsid w:val="00772C35"/>
    <w:rsid w:val="0077465F"/>
    <w:rsid w:val="00774A64"/>
    <w:rsid w:val="007750D7"/>
    <w:rsid w:val="007761E5"/>
    <w:rsid w:val="007813D2"/>
    <w:rsid w:val="0078169F"/>
    <w:rsid w:val="0078373D"/>
    <w:rsid w:val="007838E3"/>
    <w:rsid w:val="00784E3D"/>
    <w:rsid w:val="00785D91"/>
    <w:rsid w:val="007867D9"/>
    <w:rsid w:val="00786FBA"/>
    <w:rsid w:val="00790296"/>
    <w:rsid w:val="00791D9F"/>
    <w:rsid w:val="00792ECB"/>
    <w:rsid w:val="007947E3"/>
    <w:rsid w:val="0079481C"/>
    <w:rsid w:val="00794997"/>
    <w:rsid w:val="00794F1C"/>
    <w:rsid w:val="00796151"/>
    <w:rsid w:val="00796180"/>
    <w:rsid w:val="007962B6"/>
    <w:rsid w:val="00796752"/>
    <w:rsid w:val="00797ACB"/>
    <w:rsid w:val="00797D25"/>
    <w:rsid w:val="007A00E0"/>
    <w:rsid w:val="007A09FD"/>
    <w:rsid w:val="007A0D00"/>
    <w:rsid w:val="007A1243"/>
    <w:rsid w:val="007A1CC0"/>
    <w:rsid w:val="007A1D0D"/>
    <w:rsid w:val="007A1D1B"/>
    <w:rsid w:val="007A1D9D"/>
    <w:rsid w:val="007A2FCE"/>
    <w:rsid w:val="007A3FC2"/>
    <w:rsid w:val="007A5383"/>
    <w:rsid w:val="007A58F8"/>
    <w:rsid w:val="007A6F91"/>
    <w:rsid w:val="007A7766"/>
    <w:rsid w:val="007B021D"/>
    <w:rsid w:val="007B154E"/>
    <w:rsid w:val="007B3EAE"/>
    <w:rsid w:val="007B3FFE"/>
    <w:rsid w:val="007B5ED6"/>
    <w:rsid w:val="007B6599"/>
    <w:rsid w:val="007B6B92"/>
    <w:rsid w:val="007B6BD3"/>
    <w:rsid w:val="007B6F0E"/>
    <w:rsid w:val="007B74A8"/>
    <w:rsid w:val="007B7924"/>
    <w:rsid w:val="007C0756"/>
    <w:rsid w:val="007C0E78"/>
    <w:rsid w:val="007C135F"/>
    <w:rsid w:val="007C16F9"/>
    <w:rsid w:val="007C1C9C"/>
    <w:rsid w:val="007C26CE"/>
    <w:rsid w:val="007C2D2C"/>
    <w:rsid w:val="007C3262"/>
    <w:rsid w:val="007C377F"/>
    <w:rsid w:val="007C3966"/>
    <w:rsid w:val="007C4575"/>
    <w:rsid w:val="007C4738"/>
    <w:rsid w:val="007C4C4D"/>
    <w:rsid w:val="007C5730"/>
    <w:rsid w:val="007C6E42"/>
    <w:rsid w:val="007C7A85"/>
    <w:rsid w:val="007C7DB5"/>
    <w:rsid w:val="007D2C33"/>
    <w:rsid w:val="007D3173"/>
    <w:rsid w:val="007D3C44"/>
    <w:rsid w:val="007D4F69"/>
    <w:rsid w:val="007D6E52"/>
    <w:rsid w:val="007D7CC7"/>
    <w:rsid w:val="007D7DF7"/>
    <w:rsid w:val="007E0ABA"/>
    <w:rsid w:val="007E0D02"/>
    <w:rsid w:val="007E117C"/>
    <w:rsid w:val="007E166F"/>
    <w:rsid w:val="007E220A"/>
    <w:rsid w:val="007E24A4"/>
    <w:rsid w:val="007E2AAE"/>
    <w:rsid w:val="007E4E9D"/>
    <w:rsid w:val="007E674C"/>
    <w:rsid w:val="007F274F"/>
    <w:rsid w:val="007F36FF"/>
    <w:rsid w:val="007F40A0"/>
    <w:rsid w:val="007F40F5"/>
    <w:rsid w:val="007F4646"/>
    <w:rsid w:val="007F6263"/>
    <w:rsid w:val="007F6704"/>
    <w:rsid w:val="007F6BAD"/>
    <w:rsid w:val="007F7346"/>
    <w:rsid w:val="007F73E9"/>
    <w:rsid w:val="008025AD"/>
    <w:rsid w:val="00803EA8"/>
    <w:rsid w:val="00804616"/>
    <w:rsid w:val="00805650"/>
    <w:rsid w:val="00805DE8"/>
    <w:rsid w:val="008066F0"/>
    <w:rsid w:val="00806EC0"/>
    <w:rsid w:val="00807044"/>
    <w:rsid w:val="0080756D"/>
    <w:rsid w:val="0081071A"/>
    <w:rsid w:val="008115BC"/>
    <w:rsid w:val="008117D5"/>
    <w:rsid w:val="008128A4"/>
    <w:rsid w:val="00812C99"/>
    <w:rsid w:val="00813479"/>
    <w:rsid w:val="0081367E"/>
    <w:rsid w:val="008140A5"/>
    <w:rsid w:val="008154DB"/>
    <w:rsid w:val="00816DAB"/>
    <w:rsid w:val="008170E3"/>
    <w:rsid w:val="008176E5"/>
    <w:rsid w:val="0082041B"/>
    <w:rsid w:val="00820B14"/>
    <w:rsid w:val="00820DB3"/>
    <w:rsid w:val="00821C24"/>
    <w:rsid w:val="00821D70"/>
    <w:rsid w:val="00821E6F"/>
    <w:rsid w:val="00822755"/>
    <w:rsid w:val="00824DEC"/>
    <w:rsid w:val="00825B55"/>
    <w:rsid w:val="00827D35"/>
    <w:rsid w:val="00832CE8"/>
    <w:rsid w:val="00832D06"/>
    <w:rsid w:val="008340B4"/>
    <w:rsid w:val="00834518"/>
    <w:rsid w:val="00834814"/>
    <w:rsid w:val="00834B9A"/>
    <w:rsid w:val="008350BD"/>
    <w:rsid w:val="00835347"/>
    <w:rsid w:val="00836B4F"/>
    <w:rsid w:val="00836C18"/>
    <w:rsid w:val="00836F87"/>
    <w:rsid w:val="008376D3"/>
    <w:rsid w:val="00837AA3"/>
    <w:rsid w:val="008400F1"/>
    <w:rsid w:val="008404F7"/>
    <w:rsid w:val="008409AA"/>
    <w:rsid w:val="00840E12"/>
    <w:rsid w:val="00840FB6"/>
    <w:rsid w:val="008411F9"/>
    <w:rsid w:val="0084151D"/>
    <w:rsid w:val="00842BC1"/>
    <w:rsid w:val="00842CF1"/>
    <w:rsid w:val="008437A0"/>
    <w:rsid w:val="008437DA"/>
    <w:rsid w:val="00843AC6"/>
    <w:rsid w:val="00844203"/>
    <w:rsid w:val="008444E2"/>
    <w:rsid w:val="00844F3D"/>
    <w:rsid w:val="00845A34"/>
    <w:rsid w:val="008469E1"/>
    <w:rsid w:val="00846C99"/>
    <w:rsid w:val="00846E65"/>
    <w:rsid w:val="00847E12"/>
    <w:rsid w:val="00847E88"/>
    <w:rsid w:val="00850C45"/>
    <w:rsid w:val="00850DA2"/>
    <w:rsid w:val="008520FE"/>
    <w:rsid w:val="008537F0"/>
    <w:rsid w:val="00853F4E"/>
    <w:rsid w:val="0085489C"/>
    <w:rsid w:val="008558FF"/>
    <w:rsid w:val="00855D11"/>
    <w:rsid w:val="008560F4"/>
    <w:rsid w:val="008568DD"/>
    <w:rsid w:val="00856912"/>
    <w:rsid w:val="00856FC1"/>
    <w:rsid w:val="00857061"/>
    <w:rsid w:val="00857CAC"/>
    <w:rsid w:val="00857E96"/>
    <w:rsid w:val="0086041C"/>
    <w:rsid w:val="00860C6B"/>
    <w:rsid w:val="00862349"/>
    <w:rsid w:val="008623F3"/>
    <w:rsid w:val="0086246F"/>
    <w:rsid w:val="00862E81"/>
    <w:rsid w:val="00862F4B"/>
    <w:rsid w:val="008637F3"/>
    <w:rsid w:val="00864157"/>
    <w:rsid w:val="00864E0C"/>
    <w:rsid w:val="00865982"/>
    <w:rsid w:val="00866751"/>
    <w:rsid w:val="0087094E"/>
    <w:rsid w:val="00870A79"/>
    <w:rsid w:val="00871ABC"/>
    <w:rsid w:val="00871EFC"/>
    <w:rsid w:val="00872E6F"/>
    <w:rsid w:val="00880360"/>
    <w:rsid w:val="008803DA"/>
    <w:rsid w:val="00881458"/>
    <w:rsid w:val="00881E94"/>
    <w:rsid w:val="00882065"/>
    <w:rsid w:val="0088212C"/>
    <w:rsid w:val="0088265C"/>
    <w:rsid w:val="0088269E"/>
    <w:rsid w:val="00882D30"/>
    <w:rsid w:val="00884585"/>
    <w:rsid w:val="00885BB1"/>
    <w:rsid w:val="008873B3"/>
    <w:rsid w:val="00887D18"/>
    <w:rsid w:val="00891E34"/>
    <w:rsid w:val="00892045"/>
    <w:rsid w:val="008942DE"/>
    <w:rsid w:val="00895990"/>
    <w:rsid w:val="00895DF7"/>
    <w:rsid w:val="0089664C"/>
    <w:rsid w:val="0089745B"/>
    <w:rsid w:val="008A048A"/>
    <w:rsid w:val="008A1664"/>
    <w:rsid w:val="008A3C9C"/>
    <w:rsid w:val="008A4FC4"/>
    <w:rsid w:val="008A5839"/>
    <w:rsid w:val="008A6476"/>
    <w:rsid w:val="008A6806"/>
    <w:rsid w:val="008A68BB"/>
    <w:rsid w:val="008B013B"/>
    <w:rsid w:val="008B0172"/>
    <w:rsid w:val="008B05A2"/>
    <w:rsid w:val="008B0E6B"/>
    <w:rsid w:val="008B1983"/>
    <w:rsid w:val="008B2157"/>
    <w:rsid w:val="008B22EE"/>
    <w:rsid w:val="008B33EC"/>
    <w:rsid w:val="008B553F"/>
    <w:rsid w:val="008B5606"/>
    <w:rsid w:val="008B5793"/>
    <w:rsid w:val="008B5C5C"/>
    <w:rsid w:val="008B5F64"/>
    <w:rsid w:val="008B62AC"/>
    <w:rsid w:val="008B6EB0"/>
    <w:rsid w:val="008B7014"/>
    <w:rsid w:val="008B7E73"/>
    <w:rsid w:val="008C1165"/>
    <w:rsid w:val="008C2E83"/>
    <w:rsid w:val="008C3693"/>
    <w:rsid w:val="008C3AFD"/>
    <w:rsid w:val="008C3BEF"/>
    <w:rsid w:val="008C44C5"/>
    <w:rsid w:val="008C473D"/>
    <w:rsid w:val="008C5D05"/>
    <w:rsid w:val="008C6091"/>
    <w:rsid w:val="008C60A3"/>
    <w:rsid w:val="008C60CD"/>
    <w:rsid w:val="008C6C4F"/>
    <w:rsid w:val="008D0592"/>
    <w:rsid w:val="008D0F12"/>
    <w:rsid w:val="008D1813"/>
    <w:rsid w:val="008D1A09"/>
    <w:rsid w:val="008D1B6E"/>
    <w:rsid w:val="008D297D"/>
    <w:rsid w:val="008D396D"/>
    <w:rsid w:val="008D57B9"/>
    <w:rsid w:val="008D6D2A"/>
    <w:rsid w:val="008D6EAD"/>
    <w:rsid w:val="008D765B"/>
    <w:rsid w:val="008D7AF7"/>
    <w:rsid w:val="008D7D96"/>
    <w:rsid w:val="008E0650"/>
    <w:rsid w:val="008E0995"/>
    <w:rsid w:val="008E1396"/>
    <w:rsid w:val="008E16C2"/>
    <w:rsid w:val="008E1A68"/>
    <w:rsid w:val="008E1C73"/>
    <w:rsid w:val="008E2439"/>
    <w:rsid w:val="008E47AA"/>
    <w:rsid w:val="008E5CBA"/>
    <w:rsid w:val="008E5D7F"/>
    <w:rsid w:val="008E6B0D"/>
    <w:rsid w:val="008E6DB5"/>
    <w:rsid w:val="008E7FD4"/>
    <w:rsid w:val="008F0463"/>
    <w:rsid w:val="008F0CC9"/>
    <w:rsid w:val="008F1DD8"/>
    <w:rsid w:val="008F2CE8"/>
    <w:rsid w:val="008F317E"/>
    <w:rsid w:val="008F431A"/>
    <w:rsid w:val="008F4CB0"/>
    <w:rsid w:val="008F5A07"/>
    <w:rsid w:val="008F6F38"/>
    <w:rsid w:val="008F735A"/>
    <w:rsid w:val="008F79F3"/>
    <w:rsid w:val="008F7F1A"/>
    <w:rsid w:val="00900511"/>
    <w:rsid w:val="00900BE7"/>
    <w:rsid w:val="00900F90"/>
    <w:rsid w:val="0090124B"/>
    <w:rsid w:val="00902B79"/>
    <w:rsid w:val="0090320A"/>
    <w:rsid w:val="0090381F"/>
    <w:rsid w:val="00905D10"/>
    <w:rsid w:val="0090648F"/>
    <w:rsid w:val="009069B4"/>
    <w:rsid w:val="0090714C"/>
    <w:rsid w:val="009076AB"/>
    <w:rsid w:val="009078E4"/>
    <w:rsid w:val="00910CAE"/>
    <w:rsid w:val="00911050"/>
    <w:rsid w:val="00911154"/>
    <w:rsid w:val="0091134B"/>
    <w:rsid w:val="00912F41"/>
    <w:rsid w:val="00913E6F"/>
    <w:rsid w:val="00913EDA"/>
    <w:rsid w:val="00914BBB"/>
    <w:rsid w:val="00915605"/>
    <w:rsid w:val="009159C9"/>
    <w:rsid w:val="00915CFB"/>
    <w:rsid w:val="00915D7F"/>
    <w:rsid w:val="00916B5E"/>
    <w:rsid w:val="00916EAB"/>
    <w:rsid w:val="00917099"/>
    <w:rsid w:val="00921211"/>
    <w:rsid w:val="0092126D"/>
    <w:rsid w:val="009219FE"/>
    <w:rsid w:val="0092250C"/>
    <w:rsid w:val="00922DF9"/>
    <w:rsid w:val="0092328C"/>
    <w:rsid w:val="00923C66"/>
    <w:rsid w:val="00924D22"/>
    <w:rsid w:val="00924EDF"/>
    <w:rsid w:val="00924F94"/>
    <w:rsid w:val="0092607E"/>
    <w:rsid w:val="009264CA"/>
    <w:rsid w:val="00926588"/>
    <w:rsid w:val="009276A5"/>
    <w:rsid w:val="00930C1E"/>
    <w:rsid w:val="00931B5C"/>
    <w:rsid w:val="00931F0E"/>
    <w:rsid w:val="00931F98"/>
    <w:rsid w:val="00933974"/>
    <w:rsid w:val="00933F68"/>
    <w:rsid w:val="00934268"/>
    <w:rsid w:val="00934CCA"/>
    <w:rsid w:val="00936276"/>
    <w:rsid w:val="009364D2"/>
    <w:rsid w:val="009373CB"/>
    <w:rsid w:val="009377DC"/>
    <w:rsid w:val="009401DB"/>
    <w:rsid w:val="00941C48"/>
    <w:rsid w:val="00942C2A"/>
    <w:rsid w:val="009436C8"/>
    <w:rsid w:val="00944039"/>
    <w:rsid w:val="0094426F"/>
    <w:rsid w:val="00944357"/>
    <w:rsid w:val="00946D56"/>
    <w:rsid w:val="0094719C"/>
    <w:rsid w:val="00951255"/>
    <w:rsid w:val="00951526"/>
    <w:rsid w:val="00951B11"/>
    <w:rsid w:val="009520B3"/>
    <w:rsid w:val="00952F4D"/>
    <w:rsid w:val="009544F5"/>
    <w:rsid w:val="00954672"/>
    <w:rsid w:val="009562C3"/>
    <w:rsid w:val="00962695"/>
    <w:rsid w:val="009626D1"/>
    <w:rsid w:val="0096678A"/>
    <w:rsid w:val="00966ABE"/>
    <w:rsid w:val="00967D12"/>
    <w:rsid w:val="00970089"/>
    <w:rsid w:val="00971515"/>
    <w:rsid w:val="009716A4"/>
    <w:rsid w:val="00971806"/>
    <w:rsid w:val="0097203C"/>
    <w:rsid w:val="009722BD"/>
    <w:rsid w:val="0097526E"/>
    <w:rsid w:val="00976804"/>
    <w:rsid w:val="00976BE7"/>
    <w:rsid w:val="00976ED4"/>
    <w:rsid w:val="00976EF9"/>
    <w:rsid w:val="009801A0"/>
    <w:rsid w:val="009801A5"/>
    <w:rsid w:val="009822FB"/>
    <w:rsid w:val="00983952"/>
    <w:rsid w:val="00984370"/>
    <w:rsid w:val="00984511"/>
    <w:rsid w:val="00984E56"/>
    <w:rsid w:val="00985111"/>
    <w:rsid w:val="00986F19"/>
    <w:rsid w:val="00987182"/>
    <w:rsid w:val="00987AEF"/>
    <w:rsid w:val="00991E9F"/>
    <w:rsid w:val="00992797"/>
    <w:rsid w:val="009929F6"/>
    <w:rsid w:val="0099317E"/>
    <w:rsid w:val="00993BA8"/>
    <w:rsid w:val="00993DFE"/>
    <w:rsid w:val="0099457B"/>
    <w:rsid w:val="0099466E"/>
    <w:rsid w:val="009949C2"/>
    <w:rsid w:val="00995021"/>
    <w:rsid w:val="009955F0"/>
    <w:rsid w:val="009960EA"/>
    <w:rsid w:val="00996384"/>
    <w:rsid w:val="00996BE5"/>
    <w:rsid w:val="00996C2E"/>
    <w:rsid w:val="009A1AA0"/>
    <w:rsid w:val="009A1E79"/>
    <w:rsid w:val="009A29E2"/>
    <w:rsid w:val="009A350A"/>
    <w:rsid w:val="009A3FD9"/>
    <w:rsid w:val="009B2AEA"/>
    <w:rsid w:val="009B313D"/>
    <w:rsid w:val="009B36C5"/>
    <w:rsid w:val="009B394D"/>
    <w:rsid w:val="009B3F85"/>
    <w:rsid w:val="009B42E3"/>
    <w:rsid w:val="009B4626"/>
    <w:rsid w:val="009B47F1"/>
    <w:rsid w:val="009B54E4"/>
    <w:rsid w:val="009B665A"/>
    <w:rsid w:val="009B6816"/>
    <w:rsid w:val="009B6C39"/>
    <w:rsid w:val="009B6E74"/>
    <w:rsid w:val="009B78A4"/>
    <w:rsid w:val="009C1360"/>
    <w:rsid w:val="009C15B2"/>
    <w:rsid w:val="009C2205"/>
    <w:rsid w:val="009C26A4"/>
    <w:rsid w:val="009C3925"/>
    <w:rsid w:val="009C7DAC"/>
    <w:rsid w:val="009D0E20"/>
    <w:rsid w:val="009D0EFC"/>
    <w:rsid w:val="009D0F00"/>
    <w:rsid w:val="009D1DE9"/>
    <w:rsid w:val="009D235C"/>
    <w:rsid w:val="009D3781"/>
    <w:rsid w:val="009D53A6"/>
    <w:rsid w:val="009D5515"/>
    <w:rsid w:val="009D59EE"/>
    <w:rsid w:val="009D63C0"/>
    <w:rsid w:val="009D6A02"/>
    <w:rsid w:val="009D6D46"/>
    <w:rsid w:val="009D766A"/>
    <w:rsid w:val="009E0EC7"/>
    <w:rsid w:val="009E1717"/>
    <w:rsid w:val="009E3676"/>
    <w:rsid w:val="009E388F"/>
    <w:rsid w:val="009E39A9"/>
    <w:rsid w:val="009E5B1C"/>
    <w:rsid w:val="009E6018"/>
    <w:rsid w:val="009E6E21"/>
    <w:rsid w:val="009F1441"/>
    <w:rsid w:val="009F1E25"/>
    <w:rsid w:val="009F2024"/>
    <w:rsid w:val="009F275F"/>
    <w:rsid w:val="009F2E56"/>
    <w:rsid w:val="009F4A53"/>
    <w:rsid w:val="009F510B"/>
    <w:rsid w:val="009F52AB"/>
    <w:rsid w:val="009F7CEE"/>
    <w:rsid w:val="009F7E1C"/>
    <w:rsid w:val="00A00058"/>
    <w:rsid w:val="00A0203D"/>
    <w:rsid w:val="00A02431"/>
    <w:rsid w:val="00A02931"/>
    <w:rsid w:val="00A02A64"/>
    <w:rsid w:val="00A034E6"/>
    <w:rsid w:val="00A037EB"/>
    <w:rsid w:val="00A03979"/>
    <w:rsid w:val="00A039EA"/>
    <w:rsid w:val="00A0443B"/>
    <w:rsid w:val="00A05FBB"/>
    <w:rsid w:val="00A0625E"/>
    <w:rsid w:val="00A0650F"/>
    <w:rsid w:val="00A06D6F"/>
    <w:rsid w:val="00A06DD1"/>
    <w:rsid w:val="00A10399"/>
    <w:rsid w:val="00A105E0"/>
    <w:rsid w:val="00A10987"/>
    <w:rsid w:val="00A13178"/>
    <w:rsid w:val="00A135BA"/>
    <w:rsid w:val="00A13EC2"/>
    <w:rsid w:val="00A1402D"/>
    <w:rsid w:val="00A146C3"/>
    <w:rsid w:val="00A14891"/>
    <w:rsid w:val="00A14AFF"/>
    <w:rsid w:val="00A14D2B"/>
    <w:rsid w:val="00A14EE4"/>
    <w:rsid w:val="00A14FE5"/>
    <w:rsid w:val="00A1511E"/>
    <w:rsid w:val="00A15FE1"/>
    <w:rsid w:val="00A16807"/>
    <w:rsid w:val="00A16CAC"/>
    <w:rsid w:val="00A1712B"/>
    <w:rsid w:val="00A17505"/>
    <w:rsid w:val="00A175E4"/>
    <w:rsid w:val="00A17A10"/>
    <w:rsid w:val="00A206A6"/>
    <w:rsid w:val="00A22179"/>
    <w:rsid w:val="00A22390"/>
    <w:rsid w:val="00A2248C"/>
    <w:rsid w:val="00A23CF5"/>
    <w:rsid w:val="00A240A1"/>
    <w:rsid w:val="00A25DAF"/>
    <w:rsid w:val="00A25EAB"/>
    <w:rsid w:val="00A26474"/>
    <w:rsid w:val="00A26924"/>
    <w:rsid w:val="00A26DDD"/>
    <w:rsid w:val="00A26E0C"/>
    <w:rsid w:val="00A2753E"/>
    <w:rsid w:val="00A27D7E"/>
    <w:rsid w:val="00A300BF"/>
    <w:rsid w:val="00A30BBD"/>
    <w:rsid w:val="00A3159A"/>
    <w:rsid w:val="00A3278D"/>
    <w:rsid w:val="00A33193"/>
    <w:rsid w:val="00A33315"/>
    <w:rsid w:val="00A336CE"/>
    <w:rsid w:val="00A36CFA"/>
    <w:rsid w:val="00A37A41"/>
    <w:rsid w:val="00A40824"/>
    <w:rsid w:val="00A41178"/>
    <w:rsid w:val="00A4199D"/>
    <w:rsid w:val="00A41A94"/>
    <w:rsid w:val="00A42A01"/>
    <w:rsid w:val="00A42B78"/>
    <w:rsid w:val="00A43C51"/>
    <w:rsid w:val="00A44D37"/>
    <w:rsid w:val="00A47AC5"/>
    <w:rsid w:val="00A47E25"/>
    <w:rsid w:val="00A50432"/>
    <w:rsid w:val="00A50451"/>
    <w:rsid w:val="00A50B8B"/>
    <w:rsid w:val="00A50BD9"/>
    <w:rsid w:val="00A513CD"/>
    <w:rsid w:val="00A51479"/>
    <w:rsid w:val="00A52E15"/>
    <w:rsid w:val="00A53007"/>
    <w:rsid w:val="00A5367B"/>
    <w:rsid w:val="00A53CAA"/>
    <w:rsid w:val="00A53D30"/>
    <w:rsid w:val="00A53E6A"/>
    <w:rsid w:val="00A54804"/>
    <w:rsid w:val="00A54B96"/>
    <w:rsid w:val="00A54F8A"/>
    <w:rsid w:val="00A56181"/>
    <w:rsid w:val="00A57E8C"/>
    <w:rsid w:val="00A57E98"/>
    <w:rsid w:val="00A601EB"/>
    <w:rsid w:val="00A61A54"/>
    <w:rsid w:val="00A622E8"/>
    <w:rsid w:val="00A62B25"/>
    <w:rsid w:val="00A635E3"/>
    <w:rsid w:val="00A64137"/>
    <w:rsid w:val="00A65084"/>
    <w:rsid w:val="00A654BC"/>
    <w:rsid w:val="00A6653B"/>
    <w:rsid w:val="00A66D79"/>
    <w:rsid w:val="00A6714A"/>
    <w:rsid w:val="00A67218"/>
    <w:rsid w:val="00A6745B"/>
    <w:rsid w:val="00A67E9A"/>
    <w:rsid w:val="00A70078"/>
    <w:rsid w:val="00A70CD2"/>
    <w:rsid w:val="00A71B7B"/>
    <w:rsid w:val="00A72554"/>
    <w:rsid w:val="00A72CFE"/>
    <w:rsid w:val="00A733B2"/>
    <w:rsid w:val="00A73812"/>
    <w:rsid w:val="00A74455"/>
    <w:rsid w:val="00A74761"/>
    <w:rsid w:val="00A75125"/>
    <w:rsid w:val="00A758C6"/>
    <w:rsid w:val="00A817DC"/>
    <w:rsid w:val="00A81E92"/>
    <w:rsid w:val="00A8273E"/>
    <w:rsid w:val="00A843D9"/>
    <w:rsid w:val="00A85A6D"/>
    <w:rsid w:val="00A85AD6"/>
    <w:rsid w:val="00A86227"/>
    <w:rsid w:val="00A905C6"/>
    <w:rsid w:val="00A9111E"/>
    <w:rsid w:val="00A91603"/>
    <w:rsid w:val="00A917A7"/>
    <w:rsid w:val="00A91A36"/>
    <w:rsid w:val="00A92947"/>
    <w:rsid w:val="00A9454E"/>
    <w:rsid w:val="00A97813"/>
    <w:rsid w:val="00A97DD0"/>
    <w:rsid w:val="00A97F01"/>
    <w:rsid w:val="00AA08DF"/>
    <w:rsid w:val="00AA1532"/>
    <w:rsid w:val="00AA1540"/>
    <w:rsid w:val="00AA48D4"/>
    <w:rsid w:val="00AA592C"/>
    <w:rsid w:val="00AA6478"/>
    <w:rsid w:val="00AA6531"/>
    <w:rsid w:val="00AB20C2"/>
    <w:rsid w:val="00AB3739"/>
    <w:rsid w:val="00AB5008"/>
    <w:rsid w:val="00AB53B5"/>
    <w:rsid w:val="00AB6E9C"/>
    <w:rsid w:val="00AB7917"/>
    <w:rsid w:val="00AC08F3"/>
    <w:rsid w:val="00AC0CBF"/>
    <w:rsid w:val="00AC1D77"/>
    <w:rsid w:val="00AC1EDA"/>
    <w:rsid w:val="00AC39E3"/>
    <w:rsid w:val="00AC448B"/>
    <w:rsid w:val="00AC51DA"/>
    <w:rsid w:val="00AC5B77"/>
    <w:rsid w:val="00AC5EEA"/>
    <w:rsid w:val="00AD0487"/>
    <w:rsid w:val="00AD0AF5"/>
    <w:rsid w:val="00AD1C35"/>
    <w:rsid w:val="00AD2200"/>
    <w:rsid w:val="00AD228F"/>
    <w:rsid w:val="00AD31E6"/>
    <w:rsid w:val="00AD34C0"/>
    <w:rsid w:val="00AD3A97"/>
    <w:rsid w:val="00AD5DBA"/>
    <w:rsid w:val="00AD6A4D"/>
    <w:rsid w:val="00AD6E6C"/>
    <w:rsid w:val="00AD72BC"/>
    <w:rsid w:val="00AE138B"/>
    <w:rsid w:val="00AE1C30"/>
    <w:rsid w:val="00AE2F28"/>
    <w:rsid w:val="00AE3826"/>
    <w:rsid w:val="00AE3AC5"/>
    <w:rsid w:val="00AE420E"/>
    <w:rsid w:val="00AE5095"/>
    <w:rsid w:val="00AE57A6"/>
    <w:rsid w:val="00AE5CC6"/>
    <w:rsid w:val="00AE5D3F"/>
    <w:rsid w:val="00AE63B2"/>
    <w:rsid w:val="00AE63CA"/>
    <w:rsid w:val="00AE6E50"/>
    <w:rsid w:val="00AF0078"/>
    <w:rsid w:val="00AF0268"/>
    <w:rsid w:val="00AF1361"/>
    <w:rsid w:val="00AF3E9F"/>
    <w:rsid w:val="00AF5131"/>
    <w:rsid w:val="00AF59B4"/>
    <w:rsid w:val="00AF5B78"/>
    <w:rsid w:val="00AF6175"/>
    <w:rsid w:val="00AF6492"/>
    <w:rsid w:val="00AF750E"/>
    <w:rsid w:val="00AF7DC7"/>
    <w:rsid w:val="00B01286"/>
    <w:rsid w:val="00B0141A"/>
    <w:rsid w:val="00B02E75"/>
    <w:rsid w:val="00B0375B"/>
    <w:rsid w:val="00B03DE8"/>
    <w:rsid w:val="00B0437D"/>
    <w:rsid w:val="00B0472C"/>
    <w:rsid w:val="00B04C59"/>
    <w:rsid w:val="00B0578D"/>
    <w:rsid w:val="00B05E98"/>
    <w:rsid w:val="00B06E54"/>
    <w:rsid w:val="00B0729E"/>
    <w:rsid w:val="00B07DB6"/>
    <w:rsid w:val="00B10AD1"/>
    <w:rsid w:val="00B11B4D"/>
    <w:rsid w:val="00B11C45"/>
    <w:rsid w:val="00B11F08"/>
    <w:rsid w:val="00B12696"/>
    <w:rsid w:val="00B12A5C"/>
    <w:rsid w:val="00B12E3A"/>
    <w:rsid w:val="00B13788"/>
    <w:rsid w:val="00B148A9"/>
    <w:rsid w:val="00B15230"/>
    <w:rsid w:val="00B15981"/>
    <w:rsid w:val="00B1636C"/>
    <w:rsid w:val="00B168DA"/>
    <w:rsid w:val="00B1746F"/>
    <w:rsid w:val="00B201EF"/>
    <w:rsid w:val="00B20322"/>
    <w:rsid w:val="00B21518"/>
    <w:rsid w:val="00B222B8"/>
    <w:rsid w:val="00B22443"/>
    <w:rsid w:val="00B24196"/>
    <w:rsid w:val="00B2476D"/>
    <w:rsid w:val="00B24944"/>
    <w:rsid w:val="00B2512B"/>
    <w:rsid w:val="00B253C9"/>
    <w:rsid w:val="00B25B80"/>
    <w:rsid w:val="00B25E89"/>
    <w:rsid w:val="00B25EE5"/>
    <w:rsid w:val="00B26537"/>
    <w:rsid w:val="00B26739"/>
    <w:rsid w:val="00B26848"/>
    <w:rsid w:val="00B270D6"/>
    <w:rsid w:val="00B2786C"/>
    <w:rsid w:val="00B30DB7"/>
    <w:rsid w:val="00B31865"/>
    <w:rsid w:val="00B31EFF"/>
    <w:rsid w:val="00B334C1"/>
    <w:rsid w:val="00B344F2"/>
    <w:rsid w:val="00B35836"/>
    <w:rsid w:val="00B359EF"/>
    <w:rsid w:val="00B36A8F"/>
    <w:rsid w:val="00B40E57"/>
    <w:rsid w:val="00B41320"/>
    <w:rsid w:val="00B4215E"/>
    <w:rsid w:val="00B423F2"/>
    <w:rsid w:val="00B44948"/>
    <w:rsid w:val="00B44E80"/>
    <w:rsid w:val="00B459B2"/>
    <w:rsid w:val="00B46E17"/>
    <w:rsid w:val="00B47D8A"/>
    <w:rsid w:val="00B5012E"/>
    <w:rsid w:val="00B50D3F"/>
    <w:rsid w:val="00B52B2F"/>
    <w:rsid w:val="00B530B7"/>
    <w:rsid w:val="00B53E4A"/>
    <w:rsid w:val="00B54B76"/>
    <w:rsid w:val="00B54FFF"/>
    <w:rsid w:val="00B5544E"/>
    <w:rsid w:val="00B555B8"/>
    <w:rsid w:val="00B55711"/>
    <w:rsid w:val="00B55965"/>
    <w:rsid w:val="00B56702"/>
    <w:rsid w:val="00B60579"/>
    <w:rsid w:val="00B61F13"/>
    <w:rsid w:val="00B61F58"/>
    <w:rsid w:val="00B62769"/>
    <w:rsid w:val="00B6326A"/>
    <w:rsid w:val="00B634F2"/>
    <w:rsid w:val="00B63E18"/>
    <w:rsid w:val="00B6403B"/>
    <w:rsid w:val="00B647F5"/>
    <w:rsid w:val="00B65201"/>
    <w:rsid w:val="00B67670"/>
    <w:rsid w:val="00B67795"/>
    <w:rsid w:val="00B67C17"/>
    <w:rsid w:val="00B7003B"/>
    <w:rsid w:val="00B70CD0"/>
    <w:rsid w:val="00B714BF"/>
    <w:rsid w:val="00B73719"/>
    <w:rsid w:val="00B73774"/>
    <w:rsid w:val="00B74986"/>
    <w:rsid w:val="00B753A1"/>
    <w:rsid w:val="00B7573D"/>
    <w:rsid w:val="00B75EA5"/>
    <w:rsid w:val="00B774CF"/>
    <w:rsid w:val="00B775AB"/>
    <w:rsid w:val="00B804F9"/>
    <w:rsid w:val="00B80FB7"/>
    <w:rsid w:val="00B81816"/>
    <w:rsid w:val="00B8348A"/>
    <w:rsid w:val="00B84259"/>
    <w:rsid w:val="00B86B15"/>
    <w:rsid w:val="00B8721D"/>
    <w:rsid w:val="00B87B52"/>
    <w:rsid w:val="00B90AB5"/>
    <w:rsid w:val="00B91C44"/>
    <w:rsid w:val="00B9201D"/>
    <w:rsid w:val="00B92F4C"/>
    <w:rsid w:val="00B94448"/>
    <w:rsid w:val="00B94935"/>
    <w:rsid w:val="00B95831"/>
    <w:rsid w:val="00BA17AE"/>
    <w:rsid w:val="00BA24E0"/>
    <w:rsid w:val="00BA3310"/>
    <w:rsid w:val="00BA351E"/>
    <w:rsid w:val="00BA483C"/>
    <w:rsid w:val="00BA4EB8"/>
    <w:rsid w:val="00BA580E"/>
    <w:rsid w:val="00BA5E97"/>
    <w:rsid w:val="00BA76E6"/>
    <w:rsid w:val="00BA7AEC"/>
    <w:rsid w:val="00BA7F5B"/>
    <w:rsid w:val="00BB25D9"/>
    <w:rsid w:val="00BB2E88"/>
    <w:rsid w:val="00BB381F"/>
    <w:rsid w:val="00BB4341"/>
    <w:rsid w:val="00BB4EDC"/>
    <w:rsid w:val="00BB5A9F"/>
    <w:rsid w:val="00BC039B"/>
    <w:rsid w:val="00BC0B1F"/>
    <w:rsid w:val="00BC0D5D"/>
    <w:rsid w:val="00BC0EC0"/>
    <w:rsid w:val="00BC104B"/>
    <w:rsid w:val="00BC1B14"/>
    <w:rsid w:val="00BC1D9A"/>
    <w:rsid w:val="00BC1E0E"/>
    <w:rsid w:val="00BC3F7F"/>
    <w:rsid w:val="00BC5003"/>
    <w:rsid w:val="00BC57B7"/>
    <w:rsid w:val="00BC66F6"/>
    <w:rsid w:val="00BC6A45"/>
    <w:rsid w:val="00BD0FE2"/>
    <w:rsid w:val="00BD0FF8"/>
    <w:rsid w:val="00BD124E"/>
    <w:rsid w:val="00BD2F18"/>
    <w:rsid w:val="00BD39EC"/>
    <w:rsid w:val="00BD54A4"/>
    <w:rsid w:val="00BD55AA"/>
    <w:rsid w:val="00BD6499"/>
    <w:rsid w:val="00BD65A2"/>
    <w:rsid w:val="00BD6886"/>
    <w:rsid w:val="00BD6AE5"/>
    <w:rsid w:val="00BD74A2"/>
    <w:rsid w:val="00BD7BAE"/>
    <w:rsid w:val="00BE0F19"/>
    <w:rsid w:val="00BE3FB7"/>
    <w:rsid w:val="00BE48B5"/>
    <w:rsid w:val="00BE4FBB"/>
    <w:rsid w:val="00BE55B1"/>
    <w:rsid w:val="00BE683A"/>
    <w:rsid w:val="00BE7ECD"/>
    <w:rsid w:val="00BE7FCC"/>
    <w:rsid w:val="00BF0A3D"/>
    <w:rsid w:val="00BF1AE1"/>
    <w:rsid w:val="00BF4902"/>
    <w:rsid w:val="00BF4974"/>
    <w:rsid w:val="00BF5C9E"/>
    <w:rsid w:val="00BF604D"/>
    <w:rsid w:val="00BF65E9"/>
    <w:rsid w:val="00BF75BB"/>
    <w:rsid w:val="00C016A3"/>
    <w:rsid w:val="00C0377A"/>
    <w:rsid w:val="00C04257"/>
    <w:rsid w:val="00C04EB5"/>
    <w:rsid w:val="00C05A6D"/>
    <w:rsid w:val="00C064CD"/>
    <w:rsid w:val="00C06877"/>
    <w:rsid w:val="00C07822"/>
    <w:rsid w:val="00C07A26"/>
    <w:rsid w:val="00C11834"/>
    <w:rsid w:val="00C12F78"/>
    <w:rsid w:val="00C13481"/>
    <w:rsid w:val="00C15150"/>
    <w:rsid w:val="00C15621"/>
    <w:rsid w:val="00C15D10"/>
    <w:rsid w:val="00C16946"/>
    <w:rsid w:val="00C16B25"/>
    <w:rsid w:val="00C16DFC"/>
    <w:rsid w:val="00C17146"/>
    <w:rsid w:val="00C17350"/>
    <w:rsid w:val="00C17DC1"/>
    <w:rsid w:val="00C17EE1"/>
    <w:rsid w:val="00C206AF"/>
    <w:rsid w:val="00C20D1C"/>
    <w:rsid w:val="00C20FB0"/>
    <w:rsid w:val="00C22181"/>
    <w:rsid w:val="00C22207"/>
    <w:rsid w:val="00C22651"/>
    <w:rsid w:val="00C23414"/>
    <w:rsid w:val="00C2527F"/>
    <w:rsid w:val="00C26784"/>
    <w:rsid w:val="00C31870"/>
    <w:rsid w:val="00C32E4F"/>
    <w:rsid w:val="00C33102"/>
    <w:rsid w:val="00C33984"/>
    <w:rsid w:val="00C33B56"/>
    <w:rsid w:val="00C3493B"/>
    <w:rsid w:val="00C34CD9"/>
    <w:rsid w:val="00C34ED4"/>
    <w:rsid w:val="00C354CF"/>
    <w:rsid w:val="00C35753"/>
    <w:rsid w:val="00C360EA"/>
    <w:rsid w:val="00C40A32"/>
    <w:rsid w:val="00C41753"/>
    <w:rsid w:val="00C41791"/>
    <w:rsid w:val="00C41D93"/>
    <w:rsid w:val="00C41E8E"/>
    <w:rsid w:val="00C429E2"/>
    <w:rsid w:val="00C42B7C"/>
    <w:rsid w:val="00C43A05"/>
    <w:rsid w:val="00C45226"/>
    <w:rsid w:val="00C45D22"/>
    <w:rsid w:val="00C46347"/>
    <w:rsid w:val="00C46E05"/>
    <w:rsid w:val="00C4782C"/>
    <w:rsid w:val="00C47A26"/>
    <w:rsid w:val="00C505BB"/>
    <w:rsid w:val="00C50CDE"/>
    <w:rsid w:val="00C512B1"/>
    <w:rsid w:val="00C51674"/>
    <w:rsid w:val="00C51B3C"/>
    <w:rsid w:val="00C521FB"/>
    <w:rsid w:val="00C52DF8"/>
    <w:rsid w:val="00C54041"/>
    <w:rsid w:val="00C55305"/>
    <w:rsid w:val="00C55FC8"/>
    <w:rsid w:val="00C5606F"/>
    <w:rsid w:val="00C6051C"/>
    <w:rsid w:val="00C6160B"/>
    <w:rsid w:val="00C61BE1"/>
    <w:rsid w:val="00C629C8"/>
    <w:rsid w:val="00C6320A"/>
    <w:rsid w:val="00C63479"/>
    <w:rsid w:val="00C636E3"/>
    <w:rsid w:val="00C641D4"/>
    <w:rsid w:val="00C6466E"/>
    <w:rsid w:val="00C64675"/>
    <w:rsid w:val="00C64885"/>
    <w:rsid w:val="00C67008"/>
    <w:rsid w:val="00C67146"/>
    <w:rsid w:val="00C70381"/>
    <w:rsid w:val="00C70982"/>
    <w:rsid w:val="00C71958"/>
    <w:rsid w:val="00C71AA7"/>
    <w:rsid w:val="00C72DF1"/>
    <w:rsid w:val="00C74838"/>
    <w:rsid w:val="00C75D4A"/>
    <w:rsid w:val="00C761EB"/>
    <w:rsid w:val="00C77403"/>
    <w:rsid w:val="00C802FE"/>
    <w:rsid w:val="00C82FD2"/>
    <w:rsid w:val="00C83969"/>
    <w:rsid w:val="00C83E27"/>
    <w:rsid w:val="00C84417"/>
    <w:rsid w:val="00C8490A"/>
    <w:rsid w:val="00C86CE5"/>
    <w:rsid w:val="00C904B9"/>
    <w:rsid w:val="00C90B12"/>
    <w:rsid w:val="00C911B5"/>
    <w:rsid w:val="00C919F8"/>
    <w:rsid w:val="00C91CC6"/>
    <w:rsid w:val="00C91EFB"/>
    <w:rsid w:val="00C9275C"/>
    <w:rsid w:val="00C9381E"/>
    <w:rsid w:val="00C9384B"/>
    <w:rsid w:val="00C949A9"/>
    <w:rsid w:val="00CA0F3B"/>
    <w:rsid w:val="00CA0FF7"/>
    <w:rsid w:val="00CA125A"/>
    <w:rsid w:val="00CA3291"/>
    <w:rsid w:val="00CA4079"/>
    <w:rsid w:val="00CA4489"/>
    <w:rsid w:val="00CA4C75"/>
    <w:rsid w:val="00CA5F38"/>
    <w:rsid w:val="00CB0441"/>
    <w:rsid w:val="00CB2D25"/>
    <w:rsid w:val="00CB3401"/>
    <w:rsid w:val="00CB4D93"/>
    <w:rsid w:val="00CB6B80"/>
    <w:rsid w:val="00CB7491"/>
    <w:rsid w:val="00CB74A1"/>
    <w:rsid w:val="00CB79D6"/>
    <w:rsid w:val="00CC0D13"/>
    <w:rsid w:val="00CC1808"/>
    <w:rsid w:val="00CC18D0"/>
    <w:rsid w:val="00CC3317"/>
    <w:rsid w:val="00CC3841"/>
    <w:rsid w:val="00CC3B2D"/>
    <w:rsid w:val="00CC3E01"/>
    <w:rsid w:val="00CC48E4"/>
    <w:rsid w:val="00CC6644"/>
    <w:rsid w:val="00CC71A8"/>
    <w:rsid w:val="00CC7C09"/>
    <w:rsid w:val="00CD11BC"/>
    <w:rsid w:val="00CD22D0"/>
    <w:rsid w:val="00CD27B3"/>
    <w:rsid w:val="00CD4194"/>
    <w:rsid w:val="00CD5440"/>
    <w:rsid w:val="00CD6194"/>
    <w:rsid w:val="00CD69E0"/>
    <w:rsid w:val="00CD74C6"/>
    <w:rsid w:val="00CD7B36"/>
    <w:rsid w:val="00CD7EAE"/>
    <w:rsid w:val="00CE0152"/>
    <w:rsid w:val="00CE051C"/>
    <w:rsid w:val="00CE1E67"/>
    <w:rsid w:val="00CE327A"/>
    <w:rsid w:val="00CE472D"/>
    <w:rsid w:val="00CE542E"/>
    <w:rsid w:val="00CE6C69"/>
    <w:rsid w:val="00CE7C3E"/>
    <w:rsid w:val="00CF099F"/>
    <w:rsid w:val="00CF12DA"/>
    <w:rsid w:val="00CF25C8"/>
    <w:rsid w:val="00CF37FC"/>
    <w:rsid w:val="00CF45F9"/>
    <w:rsid w:val="00CF495B"/>
    <w:rsid w:val="00CF4E77"/>
    <w:rsid w:val="00CF60F1"/>
    <w:rsid w:val="00CF61AB"/>
    <w:rsid w:val="00CF644A"/>
    <w:rsid w:val="00CF74BA"/>
    <w:rsid w:val="00CF77C3"/>
    <w:rsid w:val="00D01872"/>
    <w:rsid w:val="00D01E66"/>
    <w:rsid w:val="00D02192"/>
    <w:rsid w:val="00D039B6"/>
    <w:rsid w:val="00D0426C"/>
    <w:rsid w:val="00D04461"/>
    <w:rsid w:val="00D0455D"/>
    <w:rsid w:val="00D0475D"/>
    <w:rsid w:val="00D048A9"/>
    <w:rsid w:val="00D05253"/>
    <w:rsid w:val="00D05794"/>
    <w:rsid w:val="00D05F4C"/>
    <w:rsid w:val="00D06A2C"/>
    <w:rsid w:val="00D07B4D"/>
    <w:rsid w:val="00D07C36"/>
    <w:rsid w:val="00D11C96"/>
    <w:rsid w:val="00D13B55"/>
    <w:rsid w:val="00D14624"/>
    <w:rsid w:val="00D1655E"/>
    <w:rsid w:val="00D1732C"/>
    <w:rsid w:val="00D173A3"/>
    <w:rsid w:val="00D17CDA"/>
    <w:rsid w:val="00D20618"/>
    <w:rsid w:val="00D20AFA"/>
    <w:rsid w:val="00D21504"/>
    <w:rsid w:val="00D21B0C"/>
    <w:rsid w:val="00D21BD6"/>
    <w:rsid w:val="00D220E9"/>
    <w:rsid w:val="00D22964"/>
    <w:rsid w:val="00D24438"/>
    <w:rsid w:val="00D24DEF"/>
    <w:rsid w:val="00D24FAF"/>
    <w:rsid w:val="00D2574B"/>
    <w:rsid w:val="00D26E47"/>
    <w:rsid w:val="00D26F39"/>
    <w:rsid w:val="00D27436"/>
    <w:rsid w:val="00D27CAE"/>
    <w:rsid w:val="00D30A0F"/>
    <w:rsid w:val="00D320E8"/>
    <w:rsid w:val="00D321C0"/>
    <w:rsid w:val="00D32C69"/>
    <w:rsid w:val="00D33B7C"/>
    <w:rsid w:val="00D35B60"/>
    <w:rsid w:val="00D3697C"/>
    <w:rsid w:val="00D36F9A"/>
    <w:rsid w:val="00D40827"/>
    <w:rsid w:val="00D40D3B"/>
    <w:rsid w:val="00D413FF"/>
    <w:rsid w:val="00D42B7E"/>
    <w:rsid w:val="00D4319E"/>
    <w:rsid w:val="00D43AC5"/>
    <w:rsid w:val="00D43AE6"/>
    <w:rsid w:val="00D474FF"/>
    <w:rsid w:val="00D47A0F"/>
    <w:rsid w:val="00D515AF"/>
    <w:rsid w:val="00D5160D"/>
    <w:rsid w:val="00D517D2"/>
    <w:rsid w:val="00D529ED"/>
    <w:rsid w:val="00D5331C"/>
    <w:rsid w:val="00D5463F"/>
    <w:rsid w:val="00D552D6"/>
    <w:rsid w:val="00D558AB"/>
    <w:rsid w:val="00D55DA1"/>
    <w:rsid w:val="00D56856"/>
    <w:rsid w:val="00D57AC7"/>
    <w:rsid w:val="00D60AF2"/>
    <w:rsid w:val="00D61158"/>
    <w:rsid w:val="00D611BB"/>
    <w:rsid w:val="00D6273E"/>
    <w:rsid w:val="00D6280D"/>
    <w:rsid w:val="00D64313"/>
    <w:rsid w:val="00D6490A"/>
    <w:rsid w:val="00D659D0"/>
    <w:rsid w:val="00D667D0"/>
    <w:rsid w:val="00D6683F"/>
    <w:rsid w:val="00D6730F"/>
    <w:rsid w:val="00D674EE"/>
    <w:rsid w:val="00D70249"/>
    <w:rsid w:val="00D70A64"/>
    <w:rsid w:val="00D70F3F"/>
    <w:rsid w:val="00D7334E"/>
    <w:rsid w:val="00D74BE9"/>
    <w:rsid w:val="00D75B44"/>
    <w:rsid w:val="00D76C99"/>
    <w:rsid w:val="00D76FF6"/>
    <w:rsid w:val="00D822C3"/>
    <w:rsid w:val="00D82B55"/>
    <w:rsid w:val="00D82CBF"/>
    <w:rsid w:val="00D840B8"/>
    <w:rsid w:val="00D85710"/>
    <w:rsid w:val="00D85AFA"/>
    <w:rsid w:val="00D85F08"/>
    <w:rsid w:val="00D860BC"/>
    <w:rsid w:val="00D879AB"/>
    <w:rsid w:val="00D90960"/>
    <w:rsid w:val="00D90D1C"/>
    <w:rsid w:val="00D91C11"/>
    <w:rsid w:val="00D9286F"/>
    <w:rsid w:val="00D92994"/>
    <w:rsid w:val="00D93B39"/>
    <w:rsid w:val="00D94C1E"/>
    <w:rsid w:val="00D9585B"/>
    <w:rsid w:val="00D958C1"/>
    <w:rsid w:val="00D95FDE"/>
    <w:rsid w:val="00D97236"/>
    <w:rsid w:val="00DA0438"/>
    <w:rsid w:val="00DA1079"/>
    <w:rsid w:val="00DA1243"/>
    <w:rsid w:val="00DA3040"/>
    <w:rsid w:val="00DA31AC"/>
    <w:rsid w:val="00DA42E8"/>
    <w:rsid w:val="00DA4B12"/>
    <w:rsid w:val="00DA50E9"/>
    <w:rsid w:val="00DA790B"/>
    <w:rsid w:val="00DB0A77"/>
    <w:rsid w:val="00DB0F06"/>
    <w:rsid w:val="00DB1BB6"/>
    <w:rsid w:val="00DB1FE4"/>
    <w:rsid w:val="00DB39C9"/>
    <w:rsid w:val="00DB470E"/>
    <w:rsid w:val="00DB5B63"/>
    <w:rsid w:val="00DB6A1C"/>
    <w:rsid w:val="00DB7416"/>
    <w:rsid w:val="00DB7DF1"/>
    <w:rsid w:val="00DC0ACB"/>
    <w:rsid w:val="00DC0E7D"/>
    <w:rsid w:val="00DC13EB"/>
    <w:rsid w:val="00DC1613"/>
    <w:rsid w:val="00DC24FF"/>
    <w:rsid w:val="00DC2A47"/>
    <w:rsid w:val="00DC391F"/>
    <w:rsid w:val="00DC572F"/>
    <w:rsid w:val="00DC5BA0"/>
    <w:rsid w:val="00DC73F7"/>
    <w:rsid w:val="00DC7438"/>
    <w:rsid w:val="00DC7B7E"/>
    <w:rsid w:val="00DD0808"/>
    <w:rsid w:val="00DD0EE5"/>
    <w:rsid w:val="00DD1102"/>
    <w:rsid w:val="00DD1F07"/>
    <w:rsid w:val="00DD2689"/>
    <w:rsid w:val="00DD314D"/>
    <w:rsid w:val="00DD33FB"/>
    <w:rsid w:val="00DD4551"/>
    <w:rsid w:val="00DD53A3"/>
    <w:rsid w:val="00DD680B"/>
    <w:rsid w:val="00DD7DEA"/>
    <w:rsid w:val="00DE19F8"/>
    <w:rsid w:val="00DE2503"/>
    <w:rsid w:val="00DE2A6E"/>
    <w:rsid w:val="00DE2E0B"/>
    <w:rsid w:val="00DE311B"/>
    <w:rsid w:val="00DE3D46"/>
    <w:rsid w:val="00DE566D"/>
    <w:rsid w:val="00DE6090"/>
    <w:rsid w:val="00DE6A3E"/>
    <w:rsid w:val="00DF0B29"/>
    <w:rsid w:val="00DF0C64"/>
    <w:rsid w:val="00DF0D04"/>
    <w:rsid w:val="00DF0F8C"/>
    <w:rsid w:val="00DF1B7F"/>
    <w:rsid w:val="00DF22C6"/>
    <w:rsid w:val="00DF2A48"/>
    <w:rsid w:val="00DF2A8C"/>
    <w:rsid w:val="00DF3C10"/>
    <w:rsid w:val="00DF4112"/>
    <w:rsid w:val="00DF54C9"/>
    <w:rsid w:val="00DF5A84"/>
    <w:rsid w:val="00DF6114"/>
    <w:rsid w:val="00DF6700"/>
    <w:rsid w:val="00DF6EFC"/>
    <w:rsid w:val="00DF739B"/>
    <w:rsid w:val="00DF7C42"/>
    <w:rsid w:val="00DF7D05"/>
    <w:rsid w:val="00E01668"/>
    <w:rsid w:val="00E0168C"/>
    <w:rsid w:val="00E01BAB"/>
    <w:rsid w:val="00E02257"/>
    <w:rsid w:val="00E0225F"/>
    <w:rsid w:val="00E036D1"/>
    <w:rsid w:val="00E03AB9"/>
    <w:rsid w:val="00E05307"/>
    <w:rsid w:val="00E0646C"/>
    <w:rsid w:val="00E071B0"/>
    <w:rsid w:val="00E077E5"/>
    <w:rsid w:val="00E07F4A"/>
    <w:rsid w:val="00E101A3"/>
    <w:rsid w:val="00E109D9"/>
    <w:rsid w:val="00E115DB"/>
    <w:rsid w:val="00E117E0"/>
    <w:rsid w:val="00E118A7"/>
    <w:rsid w:val="00E127A3"/>
    <w:rsid w:val="00E12A3C"/>
    <w:rsid w:val="00E142EA"/>
    <w:rsid w:val="00E16989"/>
    <w:rsid w:val="00E1769F"/>
    <w:rsid w:val="00E17CB1"/>
    <w:rsid w:val="00E17F7D"/>
    <w:rsid w:val="00E20044"/>
    <w:rsid w:val="00E203DA"/>
    <w:rsid w:val="00E20F18"/>
    <w:rsid w:val="00E2171D"/>
    <w:rsid w:val="00E23442"/>
    <w:rsid w:val="00E24E02"/>
    <w:rsid w:val="00E261DA"/>
    <w:rsid w:val="00E268D6"/>
    <w:rsid w:val="00E27520"/>
    <w:rsid w:val="00E27725"/>
    <w:rsid w:val="00E30C75"/>
    <w:rsid w:val="00E31197"/>
    <w:rsid w:val="00E315CC"/>
    <w:rsid w:val="00E31AEA"/>
    <w:rsid w:val="00E31D52"/>
    <w:rsid w:val="00E321B7"/>
    <w:rsid w:val="00E33209"/>
    <w:rsid w:val="00E3336C"/>
    <w:rsid w:val="00E33B16"/>
    <w:rsid w:val="00E3475C"/>
    <w:rsid w:val="00E35466"/>
    <w:rsid w:val="00E35567"/>
    <w:rsid w:val="00E357A7"/>
    <w:rsid w:val="00E370D6"/>
    <w:rsid w:val="00E37B01"/>
    <w:rsid w:val="00E406BE"/>
    <w:rsid w:val="00E41B61"/>
    <w:rsid w:val="00E41D22"/>
    <w:rsid w:val="00E4213E"/>
    <w:rsid w:val="00E43444"/>
    <w:rsid w:val="00E45B01"/>
    <w:rsid w:val="00E46158"/>
    <w:rsid w:val="00E46EE9"/>
    <w:rsid w:val="00E4720F"/>
    <w:rsid w:val="00E47657"/>
    <w:rsid w:val="00E47944"/>
    <w:rsid w:val="00E47DE5"/>
    <w:rsid w:val="00E502A5"/>
    <w:rsid w:val="00E503BE"/>
    <w:rsid w:val="00E50CA3"/>
    <w:rsid w:val="00E51E2D"/>
    <w:rsid w:val="00E53600"/>
    <w:rsid w:val="00E54E97"/>
    <w:rsid w:val="00E55246"/>
    <w:rsid w:val="00E55885"/>
    <w:rsid w:val="00E5635D"/>
    <w:rsid w:val="00E56F2A"/>
    <w:rsid w:val="00E57830"/>
    <w:rsid w:val="00E60028"/>
    <w:rsid w:val="00E60DC5"/>
    <w:rsid w:val="00E61E57"/>
    <w:rsid w:val="00E62D08"/>
    <w:rsid w:val="00E62F1B"/>
    <w:rsid w:val="00E63633"/>
    <w:rsid w:val="00E65C80"/>
    <w:rsid w:val="00E66EAB"/>
    <w:rsid w:val="00E7037A"/>
    <w:rsid w:val="00E70666"/>
    <w:rsid w:val="00E70D9E"/>
    <w:rsid w:val="00E74435"/>
    <w:rsid w:val="00E744EE"/>
    <w:rsid w:val="00E74917"/>
    <w:rsid w:val="00E76035"/>
    <w:rsid w:val="00E7715E"/>
    <w:rsid w:val="00E77740"/>
    <w:rsid w:val="00E77BA8"/>
    <w:rsid w:val="00E80619"/>
    <w:rsid w:val="00E812CD"/>
    <w:rsid w:val="00E840B0"/>
    <w:rsid w:val="00E84F42"/>
    <w:rsid w:val="00E865F5"/>
    <w:rsid w:val="00E86F59"/>
    <w:rsid w:val="00E874CF"/>
    <w:rsid w:val="00E908B7"/>
    <w:rsid w:val="00E90D2B"/>
    <w:rsid w:val="00E91234"/>
    <w:rsid w:val="00E9145A"/>
    <w:rsid w:val="00E9328D"/>
    <w:rsid w:val="00E93ADD"/>
    <w:rsid w:val="00E93B95"/>
    <w:rsid w:val="00E94946"/>
    <w:rsid w:val="00E95A75"/>
    <w:rsid w:val="00E9649E"/>
    <w:rsid w:val="00E96B71"/>
    <w:rsid w:val="00E9782C"/>
    <w:rsid w:val="00EA0AF7"/>
    <w:rsid w:val="00EA2803"/>
    <w:rsid w:val="00EA6425"/>
    <w:rsid w:val="00EA7101"/>
    <w:rsid w:val="00EA7687"/>
    <w:rsid w:val="00EA78B9"/>
    <w:rsid w:val="00EA7B89"/>
    <w:rsid w:val="00EA7B91"/>
    <w:rsid w:val="00EB0B0B"/>
    <w:rsid w:val="00EB1876"/>
    <w:rsid w:val="00EB4906"/>
    <w:rsid w:val="00EB5AD6"/>
    <w:rsid w:val="00EB5DA2"/>
    <w:rsid w:val="00EB71F2"/>
    <w:rsid w:val="00EB779D"/>
    <w:rsid w:val="00EC079D"/>
    <w:rsid w:val="00EC0FEE"/>
    <w:rsid w:val="00EC2A42"/>
    <w:rsid w:val="00EC2AFE"/>
    <w:rsid w:val="00EC2FBB"/>
    <w:rsid w:val="00EC32E7"/>
    <w:rsid w:val="00EC3B74"/>
    <w:rsid w:val="00EC446C"/>
    <w:rsid w:val="00EC482C"/>
    <w:rsid w:val="00EC50C4"/>
    <w:rsid w:val="00EC5E32"/>
    <w:rsid w:val="00EC6DA6"/>
    <w:rsid w:val="00EC6FF1"/>
    <w:rsid w:val="00EC7720"/>
    <w:rsid w:val="00ED03C8"/>
    <w:rsid w:val="00ED105E"/>
    <w:rsid w:val="00ED17E7"/>
    <w:rsid w:val="00ED269D"/>
    <w:rsid w:val="00ED2B22"/>
    <w:rsid w:val="00ED310E"/>
    <w:rsid w:val="00ED4634"/>
    <w:rsid w:val="00ED56AE"/>
    <w:rsid w:val="00ED61B6"/>
    <w:rsid w:val="00ED6658"/>
    <w:rsid w:val="00ED7465"/>
    <w:rsid w:val="00EE061B"/>
    <w:rsid w:val="00EE1424"/>
    <w:rsid w:val="00EE14B3"/>
    <w:rsid w:val="00EE29F2"/>
    <w:rsid w:val="00EE2AEB"/>
    <w:rsid w:val="00EE2BFA"/>
    <w:rsid w:val="00EE319F"/>
    <w:rsid w:val="00EE3407"/>
    <w:rsid w:val="00EE3606"/>
    <w:rsid w:val="00EE37B3"/>
    <w:rsid w:val="00EE5968"/>
    <w:rsid w:val="00EE6665"/>
    <w:rsid w:val="00EF0071"/>
    <w:rsid w:val="00EF11EA"/>
    <w:rsid w:val="00EF2C6D"/>
    <w:rsid w:val="00EF4C3D"/>
    <w:rsid w:val="00EF70B2"/>
    <w:rsid w:val="00F00A95"/>
    <w:rsid w:val="00F0211B"/>
    <w:rsid w:val="00F02EDB"/>
    <w:rsid w:val="00F0445A"/>
    <w:rsid w:val="00F052FE"/>
    <w:rsid w:val="00F064FF"/>
    <w:rsid w:val="00F10300"/>
    <w:rsid w:val="00F1089A"/>
    <w:rsid w:val="00F12FBB"/>
    <w:rsid w:val="00F13C16"/>
    <w:rsid w:val="00F1461A"/>
    <w:rsid w:val="00F15918"/>
    <w:rsid w:val="00F165AF"/>
    <w:rsid w:val="00F17B76"/>
    <w:rsid w:val="00F204B6"/>
    <w:rsid w:val="00F205FF"/>
    <w:rsid w:val="00F20FC3"/>
    <w:rsid w:val="00F21841"/>
    <w:rsid w:val="00F21DC9"/>
    <w:rsid w:val="00F2293B"/>
    <w:rsid w:val="00F22D7B"/>
    <w:rsid w:val="00F233CB"/>
    <w:rsid w:val="00F24767"/>
    <w:rsid w:val="00F24BCC"/>
    <w:rsid w:val="00F2656C"/>
    <w:rsid w:val="00F26A80"/>
    <w:rsid w:val="00F27DCE"/>
    <w:rsid w:val="00F302A7"/>
    <w:rsid w:val="00F305FA"/>
    <w:rsid w:val="00F30CB2"/>
    <w:rsid w:val="00F31B0E"/>
    <w:rsid w:val="00F31BB5"/>
    <w:rsid w:val="00F31F2F"/>
    <w:rsid w:val="00F326D9"/>
    <w:rsid w:val="00F326EE"/>
    <w:rsid w:val="00F32C2A"/>
    <w:rsid w:val="00F32C84"/>
    <w:rsid w:val="00F32F5D"/>
    <w:rsid w:val="00F33CE7"/>
    <w:rsid w:val="00F34887"/>
    <w:rsid w:val="00F359BF"/>
    <w:rsid w:val="00F35AEB"/>
    <w:rsid w:val="00F35FB3"/>
    <w:rsid w:val="00F40012"/>
    <w:rsid w:val="00F40EEF"/>
    <w:rsid w:val="00F41F91"/>
    <w:rsid w:val="00F4292E"/>
    <w:rsid w:val="00F429EE"/>
    <w:rsid w:val="00F42AF7"/>
    <w:rsid w:val="00F4451B"/>
    <w:rsid w:val="00F44BC9"/>
    <w:rsid w:val="00F46223"/>
    <w:rsid w:val="00F4626F"/>
    <w:rsid w:val="00F47079"/>
    <w:rsid w:val="00F5010E"/>
    <w:rsid w:val="00F518DE"/>
    <w:rsid w:val="00F51902"/>
    <w:rsid w:val="00F5228F"/>
    <w:rsid w:val="00F52303"/>
    <w:rsid w:val="00F529E1"/>
    <w:rsid w:val="00F53262"/>
    <w:rsid w:val="00F53388"/>
    <w:rsid w:val="00F551FF"/>
    <w:rsid w:val="00F5558D"/>
    <w:rsid w:val="00F5579A"/>
    <w:rsid w:val="00F56C80"/>
    <w:rsid w:val="00F57319"/>
    <w:rsid w:val="00F575A8"/>
    <w:rsid w:val="00F60357"/>
    <w:rsid w:val="00F60970"/>
    <w:rsid w:val="00F60A3A"/>
    <w:rsid w:val="00F61525"/>
    <w:rsid w:val="00F62502"/>
    <w:rsid w:val="00F62A11"/>
    <w:rsid w:val="00F62BF2"/>
    <w:rsid w:val="00F62C8D"/>
    <w:rsid w:val="00F64524"/>
    <w:rsid w:val="00F64D43"/>
    <w:rsid w:val="00F65E7F"/>
    <w:rsid w:val="00F66F1B"/>
    <w:rsid w:val="00F70A8F"/>
    <w:rsid w:val="00F70E7B"/>
    <w:rsid w:val="00F71141"/>
    <w:rsid w:val="00F71D88"/>
    <w:rsid w:val="00F721A7"/>
    <w:rsid w:val="00F732A5"/>
    <w:rsid w:val="00F73F7C"/>
    <w:rsid w:val="00F748B7"/>
    <w:rsid w:val="00F75C09"/>
    <w:rsid w:val="00F75E97"/>
    <w:rsid w:val="00F75EA1"/>
    <w:rsid w:val="00F7776E"/>
    <w:rsid w:val="00F806A5"/>
    <w:rsid w:val="00F8120F"/>
    <w:rsid w:val="00F81894"/>
    <w:rsid w:val="00F82731"/>
    <w:rsid w:val="00F83734"/>
    <w:rsid w:val="00F84677"/>
    <w:rsid w:val="00F84FBB"/>
    <w:rsid w:val="00F856BB"/>
    <w:rsid w:val="00F8633D"/>
    <w:rsid w:val="00F87D19"/>
    <w:rsid w:val="00F87D2A"/>
    <w:rsid w:val="00F87F34"/>
    <w:rsid w:val="00F9160E"/>
    <w:rsid w:val="00F93675"/>
    <w:rsid w:val="00F93677"/>
    <w:rsid w:val="00F93B0A"/>
    <w:rsid w:val="00F9551A"/>
    <w:rsid w:val="00FA0C96"/>
    <w:rsid w:val="00FA15CF"/>
    <w:rsid w:val="00FA26E1"/>
    <w:rsid w:val="00FA2AE6"/>
    <w:rsid w:val="00FA5836"/>
    <w:rsid w:val="00FA60D4"/>
    <w:rsid w:val="00FA717E"/>
    <w:rsid w:val="00FA7299"/>
    <w:rsid w:val="00FA7A8B"/>
    <w:rsid w:val="00FB003E"/>
    <w:rsid w:val="00FB0651"/>
    <w:rsid w:val="00FB0694"/>
    <w:rsid w:val="00FB0D64"/>
    <w:rsid w:val="00FB15A3"/>
    <w:rsid w:val="00FB4FCD"/>
    <w:rsid w:val="00FB5B5C"/>
    <w:rsid w:val="00FB67F7"/>
    <w:rsid w:val="00FB6CAB"/>
    <w:rsid w:val="00FC0B20"/>
    <w:rsid w:val="00FC1F15"/>
    <w:rsid w:val="00FC362F"/>
    <w:rsid w:val="00FC3787"/>
    <w:rsid w:val="00FC3A44"/>
    <w:rsid w:val="00FC4A44"/>
    <w:rsid w:val="00FC4E69"/>
    <w:rsid w:val="00FC50F3"/>
    <w:rsid w:val="00FC715D"/>
    <w:rsid w:val="00FC7C7A"/>
    <w:rsid w:val="00FD0A03"/>
    <w:rsid w:val="00FD0A2E"/>
    <w:rsid w:val="00FD1DD0"/>
    <w:rsid w:val="00FD38A6"/>
    <w:rsid w:val="00FD58D0"/>
    <w:rsid w:val="00FD617F"/>
    <w:rsid w:val="00FD7076"/>
    <w:rsid w:val="00FE0694"/>
    <w:rsid w:val="00FE086F"/>
    <w:rsid w:val="00FE0891"/>
    <w:rsid w:val="00FE089D"/>
    <w:rsid w:val="00FE38B8"/>
    <w:rsid w:val="00FE3A77"/>
    <w:rsid w:val="00FE4D8D"/>
    <w:rsid w:val="00FE4EBB"/>
    <w:rsid w:val="00FE55C5"/>
    <w:rsid w:val="00FE67AB"/>
    <w:rsid w:val="00FF00A9"/>
    <w:rsid w:val="00FF0156"/>
    <w:rsid w:val="00FF022C"/>
    <w:rsid w:val="00FF151E"/>
    <w:rsid w:val="00FF2C0A"/>
    <w:rsid w:val="00FF3639"/>
    <w:rsid w:val="00FF3F9F"/>
    <w:rsid w:val="00FF4A77"/>
    <w:rsid w:val="00FF4EB3"/>
    <w:rsid w:val="00FF66EB"/>
    <w:rsid w:val="00FF6C3D"/>
    <w:rsid w:val="00FF798A"/>
    <w:rsid w:val="059C61CB"/>
    <w:rsid w:val="0A0DEBB6"/>
    <w:rsid w:val="0C4070B6"/>
    <w:rsid w:val="0C979A38"/>
    <w:rsid w:val="0DDD6E6F"/>
    <w:rsid w:val="0EDBB936"/>
    <w:rsid w:val="112094BC"/>
    <w:rsid w:val="12BA614C"/>
    <w:rsid w:val="1432E71E"/>
    <w:rsid w:val="1552A711"/>
    <w:rsid w:val="17DF4970"/>
    <w:rsid w:val="1CB5AB88"/>
    <w:rsid w:val="1EFA2B67"/>
    <w:rsid w:val="280A97F0"/>
    <w:rsid w:val="2852CC38"/>
    <w:rsid w:val="28CB0B3F"/>
    <w:rsid w:val="2CD4307A"/>
    <w:rsid w:val="35DBBA8E"/>
    <w:rsid w:val="37459FD7"/>
    <w:rsid w:val="3A9B88FF"/>
    <w:rsid w:val="40A12E74"/>
    <w:rsid w:val="41C48211"/>
    <w:rsid w:val="4359258E"/>
    <w:rsid w:val="4412A6D9"/>
    <w:rsid w:val="489BA15D"/>
    <w:rsid w:val="4F8F9B28"/>
    <w:rsid w:val="50491C73"/>
    <w:rsid w:val="51934C12"/>
    <w:rsid w:val="5B314495"/>
    <w:rsid w:val="5D9C4FE4"/>
    <w:rsid w:val="671ADDB9"/>
    <w:rsid w:val="6ABD7F99"/>
    <w:rsid w:val="6CF9365B"/>
    <w:rsid w:val="70F3EC14"/>
    <w:rsid w:val="71706950"/>
    <w:rsid w:val="754FE383"/>
    <w:rsid w:val="75D8C650"/>
    <w:rsid w:val="79C094D7"/>
    <w:rsid w:val="7B5C6538"/>
    <w:rsid w:val="7F8E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13E4783"/>
  <w15:chartTrackingRefBased/>
  <w15:docId w15:val="{0C808F00-47E3-4276-8FD2-1847DD00C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6F38"/>
    <w:rPr>
      <w:sz w:val="24"/>
      <w:szCs w:val="24"/>
      <w:lang w:val="it-IT" w:eastAsia="it-IT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3670C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Docnumber">
    <w:name w:val="Docnumber"/>
    <w:basedOn w:val="Normal"/>
    <w:link w:val="DocnumberChar"/>
    <w:qFormat/>
    <w:rsid w:val="00E17F7D"/>
    <w:pPr>
      <w:tabs>
        <w:tab w:val="left" w:pos="794"/>
        <w:tab w:val="left" w:pos="1191"/>
        <w:tab w:val="left" w:pos="1588"/>
        <w:tab w:val="left" w:pos="1985"/>
      </w:tabs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qFormat/>
    <w:rsid w:val="00E17F7D"/>
    <w:rPr>
      <w:rFonts w:eastAsia="SimSun"/>
      <w:b/>
      <w:sz w:val="40"/>
      <w:lang w:val="en-GB" w:eastAsia="en-US"/>
    </w:rPr>
  </w:style>
  <w:style w:type="paragraph" w:customStyle="1" w:styleId="AppendixNotitle">
    <w:name w:val="Appendix_No &amp; title"/>
    <w:basedOn w:val="AnnexNotitle"/>
    <w:next w:val="Normal"/>
    <w:rsid w:val="00E17F7D"/>
  </w:style>
  <w:style w:type="paragraph" w:customStyle="1" w:styleId="Normalbeforetable">
    <w:name w:val="Normal before table"/>
    <w:basedOn w:val="Normal"/>
    <w:rsid w:val="00E17F7D"/>
    <w:pPr>
      <w:keepNext/>
      <w:spacing w:after="120"/>
    </w:pPr>
    <w:rPr>
      <w:rFonts w:eastAsia="????"/>
    </w:rPr>
  </w:style>
  <w:style w:type="paragraph" w:customStyle="1" w:styleId="NormalITU">
    <w:name w:val="Normal_ITU"/>
    <w:basedOn w:val="Normal"/>
    <w:rsid w:val="00E17F7D"/>
    <w:rPr>
      <w:rFonts w:eastAsia="SimSun" w:cs="Arial"/>
      <w:lang w:val="en-US"/>
    </w:rPr>
  </w:style>
  <w:style w:type="character" w:customStyle="1" w:styleId="ReftextArial9pt">
    <w:name w:val="Ref_text Arial 9 pt"/>
    <w:rsid w:val="00E17F7D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17F7D"/>
    <w:pPr>
      <w:tabs>
        <w:tab w:val="right" w:leader="dot" w:pos="9639"/>
      </w:tabs>
    </w:pPr>
    <w:rPr>
      <w:rFonts w:eastAsia="MS Mincho"/>
      <w:lang w:eastAsia="ja-JP"/>
    </w:rPr>
  </w:style>
  <w:style w:type="paragraph" w:customStyle="1" w:styleId="FigureNoTitle">
    <w:name w:val="Figure_NoTitle"/>
    <w:basedOn w:val="Normal"/>
    <w:next w:val="Normalaftertitle"/>
    <w:rsid w:val="00E17F7D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sz w:val="20"/>
    </w:rPr>
  </w:style>
  <w:style w:type="paragraph" w:customStyle="1" w:styleId="TableNoTitle">
    <w:name w:val="Table_NoTitle"/>
    <w:basedOn w:val="Normal"/>
    <w:next w:val="Tablehead"/>
    <w:rsid w:val="00E17F7D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styleId="Footer">
    <w:name w:val="footer"/>
    <w:basedOn w:val="Normal"/>
    <w:link w:val="FooterChar"/>
    <w:uiPriority w:val="99"/>
    <w:pPr>
      <w:tabs>
        <w:tab w:val="left" w:pos="5954"/>
        <w:tab w:val="right" w:pos="9639"/>
      </w:tabs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jc w:val="center"/>
    </w:pPr>
    <w:rPr>
      <w:sz w:val="18"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</w:pPr>
    <w:rPr>
      <w:b/>
      <w:sz w:val="28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Reftext">
    <w:name w:val="Ref_text"/>
    <w:basedOn w:val="Normal"/>
    <w:rsid w:val="00C20FB0"/>
    <w:pPr>
      <w:ind w:left="2268" w:hanging="2268"/>
    </w:p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Normal"/>
    <w:next w:val="Normal"/>
    <w:rsid w:val="00E17F7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E17F7D"/>
    <w:pPr>
      <w:keepLines/>
      <w:tabs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uiPriority w:val="39"/>
    <w:rsid w:val="00E17F7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E17F7D"/>
    <w:pPr>
      <w:ind w:left="2269"/>
    </w:pPr>
  </w:style>
  <w:style w:type="character" w:styleId="Hyperlink">
    <w:name w:val="Hyperlink"/>
    <w:aliases w:val="超级链接,Style 58,하이퍼링크2,超?级链,超????,超??级链,하이퍼링크21,CEO_Hyperlink,超??级链Ú,fL????,fL?级"/>
    <w:uiPriority w:val="99"/>
    <w:rsid w:val="008A6476"/>
    <w:rPr>
      <w:color w:val="0563C1"/>
      <w:u w:val="single"/>
    </w:rPr>
  </w:style>
  <w:style w:type="character" w:styleId="FollowedHyperlink">
    <w:name w:val="FollowedHyperlink"/>
    <w:basedOn w:val="DefaultParagraphFont"/>
    <w:rsid w:val="00B30DB7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518DE"/>
    <w:pPr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/>
    </w:rPr>
  </w:style>
  <w:style w:type="character" w:styleId="CommentReference">
    <w:name w:val="annotation reference"/>
    <w:basedOn w:val="DefaultParagraphFont"/>
    <w:rsid w:val="007478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8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8D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78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78D0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478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78D0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76D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707C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3005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005AC"/>
    <w:rPr>
      <w:rFonts w:ascii="Courier New" w:hAnsi="Courier New" w:cs="Courier New"/>
      <w:lang w:val="it-IT" w:eastAsia="it-IT"/>
    </w:rPr>
  </w:style>
  <w:style w:type="character" w:styleId="Emphasis">
    <w:name w:val="Emphasis"/>
    <w:basedOn w:val="DefaultParagraphFont"/>
    <w:uiPriority w:val="20"/>
    <w:qFormat/>
    <w:rsid w:val="009D1DE9"/>
    <w:rPr>
      <w:i/>
      <w:iCs/>
    </w:rPr>
  </w:style>
  <w:style w:type="paragraph" w:styleId="Caption">
    <w:name w:val="caption"/>
    <w:basedOn w:val="Normal"/>
    <w:next w:val="Normal"/>
    <w:unhideWhenUsed/>
    <w:qFormat/>
    <w:rsid w:val="00F2293B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rsid w:val="007A3FC2"/>
  </w:style>
  <w:style w:type="character" w:customStyle="1" w:styleId="Heading1Char">
    <w:name w:val="Heading 1 Char"/>
    <w:basedOn w:val="DefaultParagraphFont"/>
    <w:link w:val="Heading1"/>
    <w:uiPriority w:val="9"/>
    <w:rsid w:val="00DC572F"/>
    <w:rPr>
      <w:b/>
      <w:sz w:val="24"/>
      <w:szCs w:val="24"/>
      <w:lang w:val="it-IT" w:eastAsia="it-IT"/>
    </w:rPr>
  </w:style>
  <w:style w:type="table" w:styleId="GridTable4-Accent5">
    <w:name w:val="Grid Table 4 Accent 5"/>
    <w:basedOn w:val="TableNormal"/>
    <w:uiPriority w:val="49"/>
    <w:rsid w:val="00D0455D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556F55"/>
    <w:rPr>
      <w:b/>
      <w:sz w:val="24"/>
      <w:szCs w:val="24"/>
      <w:lang w:val="it-IT" w:eastAsia="it-IT"/>
    </w:rPr>
  </w:style>
  <w:style w:type="paragraph" w:styleId="Revision">
    <w:name w:val="Revision"/>
    <w:hidden/>
    <w:uiPriority w:val="99"/>
    <w:semiHidden/>
    <w:rsid w:val="00332B61"/>
    <w:rPr>
      <w:sz w:val="24"/>
      <w:szCs w:val="24"/>
      <w:lang w:val="it-IT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7F274F"/>
    <w:rPr>
      <w:caps/>
      <w:noProof/>
      <w:sz w:val="16"/>
      <w:szCs w:val="24"/>
      <w:lang w:val="it-IT" w:eastAsia="it-IT"/>
    </w:rPr>
  </w:style>
  <w:style w:type="character" w:customStyle="1" w:styleId="normaltextrun">
    <w:name w:val="normaltextrun"/>
    <w:basedOn w:val="DefaultParagraphFont"/>
    <w:rsid w:val="007F274F"/>
  </w:style>
  <w:style w:type="character" w:customStyle="1" w:styleId="tabchar">
    <w:name w:val="tabchar"/>
    <w:basedOn w:val="DefaultParagraphFont"/>
    <w:rsid w:val="00252DC4"/>
  </w:style>
  <w:style w:type="character" w:customStyle="1" w:styleId="eop">
    <w:name w:val="eop"/>
    <w:basedOn w:val="DefaultParagraphFont"/>
    <w:rsid w:val="00252DC4"/>
  </w:style>
  <w:style w:type="character" w:styleId="PlaceholderText">
    <w:name w:val="Placeholder Text"/>
    <w:basedOn w:val="DefaultParagraphFont"/>
    <w:uiPriority w:val="99"/>
    <w:semiHidden/>
    <w:rsid w:val="00B52B2F"/>
    <w:rPr>
      <w:color w:val="808080"/>
    </w:rPr>
  </w:style>
  <w:style w:type="paragraph" w:customStyle="1" w:styleId="Reasons">
    <w:name w:val="Reasons"/>
    <w:basedOn w:val="Normal"/>
    <w:qFormat/>
    <w:rsid w:val="00803EA8"/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29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2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05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2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7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4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4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8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5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8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245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  <w:div w:id="7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8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2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3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5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8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9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1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1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7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16234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  <w:div w:id="11719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8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15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64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8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25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6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8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6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1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5949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</w:div>
      </w:divsChild>
    </w:div>
    <w:div w:id="13863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11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6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90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12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3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72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3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14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7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92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1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5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20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3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1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53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6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0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9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1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fgai4ee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847FDCB5B245F68B55C703523F97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C5A24-3A9D-4E94-A159-D6021BAB8F38}"/>
      </w:docPartPr>
      <w:docPartBody>
        <w:p w:rsidR="00890EB5" w:rsidRDefault="00AF6492">
          <w:pPr>
            <w:pStyle w:val="3E847FDCB5B245F68B55C703523F9780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492"/>
    <w:rsid w:val="00165C22"/>
    <w:rsid w:val="005D1C7C"/>
    <w:rsid w:val="005E79D4"/>
    <w:rsid w:val="006A2316"/>
    <w:rsid w:val="008469E2"/>
    <w:rsid w:val="00890EB5"/>
    <w:rsid w:val="009B7C64"/>
    <w:rsid w:val="00AF6492"/>
    <w:rsid w:val="00D42EA9"/>
    <w:rsid w:val="00FB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6492"/>
    <w:rPr>
      <w:color w:val="808080"/>
    </w:rPr>
  </w:style>
  <w:style w:type="paragraph" w:customStyle="1" w:styleId="3E847FDCB5B245F68B55C703523F9780">
    <w:name w:val="3E847FDCB5B245F68B55C703523F97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e8ac1-669d-4302-b3e5-2b14f66222e6">
      <Terms xmlns="http://schemas.microsoft.com/office/infopath/2007/PartnerControls"/>
    </lcf76f155ced4ddcb4097134ff3c332f>
    <TaxCatchAll xmlns="bdd80362-85e5-4f96-ae75-eaae7f672e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6ABB250795C4C864ECEAF98686E60" ma:contentTypeVersion="16" ma:contentTypeDescription="Create a new document." ma:contentTypeScope="" ma:versionID="1bb2ce08f4538fabe09fc5b18931cec4">
  <xsd:schema xmlns:xsd="http://www.w3.org/2001/XMLSchema" xmlns:xs="http://www.w3.org/2001/XMLSchema" xmlns:p="http://schemas.microsoft.com/office/2006/metadata/properties" xmlns:ns2="860e8ac1-669d-4302-b3e5-2b14f66222e6" xmlns:ns3="bdd80362-85e5-4f96-ae75-eaae7f672e65" targetNamespace="http://schemas.microsoft.com/office/2006/metadata/properties" ma:root="true" ma:fieldsID="0c2262614550213a0dcc015333881090" ns2:_="" ns3:_="">
    <xsd:import namespace="860e8ac1-669d-4302-b3e5-2b14f66222e6"/>
    <xsd:import namespace="bdd80362-85e5-4f96-ae75-eaae7f672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e8ac1-669d-4302-b3e5-2b14f6622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80362-85e5-4f96-ae75-eaae7f672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7c57da-e057-42e9-b305-6f54fdb163d2}" ma:internalName="TaxCatchAll" ma:showField="CatchAllData" ma:web="bdd80362-85e5-4f96-ae75-eaae7f672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FA026E-CB92-43C9-AA7B-BDBF2E2A14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F561ED-57AB-4E4B-8887-0B8769730D96}">
  <ds:schemaRefs>
    <ds:schemaRef ds:uri="http://schemas.microsoft.com/office/2006/metadata/properties"/>
    <ds:schemaRef ds:uri="http://schemas.microsoft.com/office/infopath/2007/PartnerControls"/>
    <ds:schemaRef ds:uri="860e8ac1-669d-4302-b3e5-2b14f66222e6"/>
    <ds:schemaRef ds:uri="bdd80362-85e5-4f96-ae75-eaae7f672e65"/>
  </ds:schemaRefs>
</ds:datastoreItem>
</file>

<file path=customXml/itemProps3.xml><?xml version="1.0" encoding="utf-8"?>
<ds:datastoreItem xmlns:ds="http://schemas.openxmlformats.org/officeDocument/2006/customXml" ds:itemID="{F7CA4B30-CACD-4912-856F-AEEF8A2DA8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9D349-57C8-4380-8F31-390932D2F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e8ac1-669d-4302-b3e5-2b14f66222e6"/>
    <ds:schemaRef ds:uri="bdd80362-85e5-4f96-ae75-eaae7f672e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1</Pages>
  <Words>127</Words>
  <Characters>763</Characters>
  <Application>Microsoft Office Word</Application>
  <DocSecurity>0</DocSecurity>
  <Lines>16</Lines>
  <Paragraphs>6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draft for approval - Technical Report D.WG3-05: Best practice catalogue on environmentally efficient artificial intelligence and blockchain application</dc:title>
  <dc:subject/>
  <dc:creator>Mattia Santoro, Enrico Boldrini, Stefano Nativi</dc:creator>
  <cp:keywords>Best practices; energy efficiency; blockchain; AI</cp:keywords>
  <dc:description/>
  <cp:lastModifiedBy>TSB</cp:lastModifiedBy>
  <cp:revision>2</cp:revision>
  <cp:lastPrinted>2002-08-02T01:30:00Z</cp:lastPrinted>
  <dcterms:created xsi:type="dcterms:W3CDTF">2022-12-05T13:45:00Z</dcterms:created>
  <dcterms:modified xsi:type="dcterms:W3CDTF">2022-12-05T13:45:00Z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0x0101003026ABB250795C4C864ECEAF98686E60</vt:lpwstr>
  </property>
  <property fmtid="{D5CDD505-2E9C-101B-9397-08002B2CF9AE}" pid="3" name="MediaServiceImageTags">
    <vt:lpwstr/>
  </property>
</Properties>
</file>