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3"/>
        <w:gridCol w:w="427"/>
        <w:gridCol w:w="3402"/>
        <w:gridCol w:w="567"/>
        <w:gridCol w:w="4252"/>
      </w:tblGrid>
      <w:tr w:rsidR="00A5702F" w:rsidRPr="00A44528" w14:paraId="75AE1D65" w14:textId="77777777" w:rsidTr="4A20F4CA">
        <w:trPr>
          <w:cantSplit/>
          <w:jc w:val="center"/>
        </w:trPr>
        <w:tc>
          <w:tcPr>
            <w:tcW w:w="1133" w:type="dxa"/>
            <w:vMerge w:val="restart"/>
            <w:vAlign w:val="center"/>
          </w:tcPr>
          <w:p w14:paraId="322BA3D5" w14:textId="77777777" w:rsidR="00A5702F" w:rsidRPr="00E03557" w:rsidRDefault="00A5702F" w:rsidP="001876B8">
            <w:pPr>
              <w:jc w:val="center"/>
              <w:rPr>
                <w:sz w:val="20"/>
              </w:rPr>
            </w:pPr>
            <w:bookmarkStart w:id="0" w:name="_Toc400020851"/>
            <w:bookmarkStart w:id="1" w:name="_Toc400106136"/>
            <w:bookmarkStart w:id="2" w:name="_Toc417909865"/>
            <w:bookmarkStart w:id="3" w:name="dtableau"/>
            <w:bookmarkStart w:id="4" w:name="dsg" w:colFirst="1" w:colLast="1"/>
            <w:bookmarkStart w:id="5" w:name="dnum" w:colFirst="2" w:colLast="2"/>
            <w:r w:rsidRPr="004D66EE">
              <w:rPr>
                <w:noProof/>
              </w:rPr>
              <w:drawing>
                <wp:inline distT="0" distB="0" distL="0" distR="0" wp14:anchorId="2A362BF1" wp14:editId="7B407844">
                  <wp:extent cx="644525" cy="703580"/>
                  <wp:effectExtent l="0" t="0" r="3175" b="1270"/>
                  <wp:docPr id="3" name="Picture 3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25" cy="70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9" w:type="dxa"/>
            <w:gridSpan w:val="2"/>
            <w:vMerge w:val="restart"/>
          </w:tcPr>
          <w:p w14:paraId="4F38F313" w14:textId="77777777" w:rsidR="00A5702F" w:rsidRPr="00E03557" w:rsidRDefault="00A5702F" w:rsidP="001876B8">
            <w:pPr>
              <w:rPr>
                <w:sz w:val="16"/>
                <w:szCs w:val="16"/>
              </w:rPr>
            </w:pPr>
            <w:r w:rsidRPr="00E03557">
              <w:rPr>
                <w:sz w:val="16"/>
                <w:szCs w:val="16"/>
              </w:rPr>
              <w:t>INTERNATIONAL TELECOMMUNICATION UNION</w:t>
            </w:r>
          </w:p>
          <w:p w14:paraId="56D211CB" w14:textId="77777777" w:rsidR="00A5702F" w:rsidRPr="002B7BA9" w:rsidRDefault="00A5702F" w:rsidP="001876B8">
            <w:pPr>
              <w:rPr>
                <w:b/>
                <w:bCs/>
                <w:sz w:val="26"/>
                <w:szCs w:val="26"/>
              </w:rPr>
            </w:pPr>
            <w:r w:rsidRPr="00E03557">
              <w:rPr>
                <w:b/>
                <w:bCs/>
                <w:sz w:val="26"/>
                <w:szCs w:val="26"/>
              </w:rPr>
              <w:t>TELECOMMUNICATION</w:t>
            </w:r>
            <w:r w:rsidRPr="00E03557">
              <w:rPr>
                <w:b/>
                <w:bCs/>
                <w:sz w:val="26"/>
                <w:szCs w:val="26"/>
              </w:rPr>
              <w:br/>
            </w:r>
            <w:r w:rsidRPr="002B7BA9">
              <w:rPr>
                <w:b/>
                <w:bCs/>
                <w:sz w:val="26"/>
                <w:szCs w:val="26"/>
              </w:rPr>
              <w:t>STANDARDIZATION SECTOR</w:t>
            </w:r>
          </w:p>
          <w:p w14:paraId="5401762E" w14:textId="77777777" w:rsidR="00A5702F" w:rsidRPr="00E03557" w:rsidRDefault="00A5702F" w:rsidP="001876B8">
            <w:pPr>
              <w:rPr>
                <w:sz w:val="20"/>
              </w:rPr>
            </w:pPr>
            <w:r w:rsidRPr="002B7BA9">
              <w:rPr>
                <w:sz w:val="20"/>
              </w:rPr>
              <w:t>STUDY PERIOD 20</w:t>
            </w:r>
            <w:r>
              <w:rPr>
                <w:sz w:val="20"/>
              </w:rPr>
              <w:t>22</w:t>
            </w:r>
            <w:r w:rsidRPr="002B7BA9">
              <w:rPr>
                <w:sz w:val="20"/>
              </w:rPr>
              <w:t>-202</w:t>
            </w:r>
            <w:r>
              <w:rPr>
                <w:sz w:val="20"/>
              </w:rPr>
              <w:t>4</w:t>
            </w:r>
          </w:p>
        </w:tc>
        <w:tc>
          <w:tcPr>
            <w:tcW w:w="4819" w:type="dxa"/>
            <w:gridSpan w:val="2"/>
            <w:vAlign w:val="center"/>
          </w:tcPr>
          <w:p w14:paraId="571FAFF5" w14:textId="2DB2C01D" w:rsidR="00A5702F" w:rsidRPr="00A44528" w:rsidRDefault="00103445" w:rsidP="001876B8">
            <w:pPr>
              <w:pStyle w:val="Docnumber"/>
            </w:pPr>
            <w:r w:rsidRPr="00103445">
              <w:rPr>
                <w:sz w:val="32"/>
              </w:rPr>
              <w:t>FG-AI4EE-O-02</w:t>
            </w:r>
            <w:r>
              <w:rPr>
                <w:sz w:val="32"/>
              </w:rPr>
              <w:t>7</w:t>
            </w:r>
          </w:p>
        </w:tc>
      </w:tr>
      <w:bookmarkEnd w:id="5"/>
      <w:tr w:rsidR="00A5702F" w:rsidRPr="00E03557" w14:paraId="30E3204F" w14:textId="77777777" w:rsidTr="4A20F4CA">
        <w:trPr>
          <w:cantSplit/>
          <w:jc w:val="center"/>
        </w:trPr>
        <w:tc>
          <w:tcPr>
            <w:tcW w:w="1133" w:type="dxa"/>
            <w:vMerge/>
          </w:tcPr>
          <w:p w14:paraId="33AAB244" w14:textId="77777777" w:rsidR="00A5702F" w:rsidRPr="00E03557" w:rsidRDefault="00A5702F" w:rsidP="001876B8">
            <w:pPr>
              <w:rPr>
                <w:smallCaps/>
                <w:sz w:val="20"/>
              </w:rPr>
            </w:pPr>
          </w:p>
        </w:tc>
        <w:tc>
          <w:tcPr>
            <w:tcW w:w="3829" w:type="dxa"/>
            <w:gridSpan w:val="2"/>
            <w:vMerge/>
          </w:tcPr>
          <w:p w14:paraId="368596DF" w14:textId="77777777" w:rsidR="00A5702F" w:rsidRPr="00E03557" w:rsidRDefault="00A5702F" w:rsidP="001876B8">
            <w:pPr>
              <w:rPr>
                <w:smallCaps/>
                <w:sz w:val="20"/>
              </w:rPr>
            </w:pPr>
            <w:bookmarkStart w:id="6" w:name="ddate" w:colFirst="2" w:colLast="2"/>
          </w:p>
        </w:tc>
        <w:tc>
          <w:tcPr>
            <w:tcW w:w="4819" w:type="dxa"/>
            <w:gridSpan w:val="2"/>
          </w:tcPr>
          <w:p w14:paraId="3DF9BD62" w14:textId="77777777" w:rsidR="00A5702F" w:rsidRPr="00E03557" w:rsidRDefault="00A5702F" w:rsidP="001876B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Focus Group on </w:t>
            </w:r>
            <w:r w:rsidRPr="00532F66">
              <w:rPr>
                <w:b/>
                <w:bCs/>
                <w:sz w:val="28"/>
                <w:szCs w:val="28"/>
              </w:rPr>
              <w:t>Environmental Efficiency for AI and other Emerging Technologies</w:t>
            </w:r>
          </w:p>
        </w:tc>
      </w:tr>
      <w:tr w:rsidR="00A5702F" w:rsidRPr="00E03557" w14:paraId="4DB05CA7" w14:textId="77777777" w:rsidTr="00575208">
        <w:trPr>
          <w:cantSplit/>
          <w:jc w:val="center"/>
        </w:trPr>
        <w:tc>
          <w:tcPr>
            <w:tcW w:w="1133" w:type="dxa"/>
            <w:vMerge/>
            <w:tcBorders>
              <w:bottom w:val="single" w:sz="12" w:space="0" w:color="auto"/>
            </w:tcBorders>
          </w:tcPr>
          <w:p w14:paraId="145B4A06" w14:textId="77777777" w:rsidR="00A5702F" w:rsidRPr="00E03557" w:rsidRDefault="00A5702F" w:rsidP="001876B8">
            <w:pPr>
              <w:rPr>
                <w:b/>
                <w:bCs/>
                <w:sz w:val="26"/>
              </w:rPr>
            </w:pPr>
          </w:p>
        </w:tc>
        <w:tc>
          <w:tcPr>
            <w:tcW w:w="3829" w:type="dxa"/>
            <w:gridSpan w:val="2"/>
            <w:vMerge/>
            <w:tcBorders>
              <w:bottom w:val="single" w:sz="12" w:space="0" w:color="auto"/>
            </w:tcBorders>
          </w:tcPr>
          <w:p w14:paraId="0D337B0F" w14:textId="77777777" w:rsidR="00A5702F" w:rsidRPr="00E03557" w:rsidRDefault="00A5702F" w:rsidP="001876B8">
            <w:pPr>
              <w:rPr>
                <w:b/>
                <w:bCs/>
                <w:sz w:val="26"/>
              </w:rPr>
            </w:pPr>
            <w:bookmarkStart w:id="7" w:name="dorlang" w:colFirst="2" w:colLast="2"/>
            <w:bookmarkEnd w:id="6"/>
          </w:p>
        </w:tc>
        <w:tc>
          <w:tcPr>
            <w:tcW w:w="4819" w:type="dxa"/>
            <w:gridSpan w:val="2"/>
            <w:tcBorders>
              <w:bottom w:val="single" w:sz="12" w:space="0" w:color="auto"/>
            </w:tcBorders>
            <w:vAlign w:val="center"/>
          </w:tcPr>
          <w:p w14:paraId="0B04AEBE" w14:textId="77777777" w:rsidR="00A5702F" w:rsidRPr="00E03557" w:rsidRDefault="00A5702F" w:rsidP="001876B8">
            <w:pPr>
              <w:jc w:val="right"/>
              <w:rPr>
                <w:b/>
                <w:bCs/>
                <w:sz w:val="28"/>
                <w:szCs w:val="28"/>
              </w:rPr>
            </w:pPr>
            <w:r w:rsidRPr="00E035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03445" w:rsidRPr="00E03557" w14:paraId="0FF4B17F" w14:textId="77777777" w:rsidTr="00575208">
        <w:trPr>
          <w:cantSplit/>
          <w:trHeight w:val="223"/>
          <w:jc w:val="center"/>
        </w:trPr>
        <w:tc>
          <w:tcPr>
            <w:tcW w:w="1560" w:type="dxa"/>
            <w:gridSpan w:val="2"/>
            <w:tcBorders>
              <w:top w:val="single" w:sz="12" w:space="0" w:color="auto"/>
            </w:tcBorders>
          </w:tcPr>
          <w:p w14:paraId="01DF6443" w14:textId="0435EB95" w:rsidR="00103445" w:rsidRPr="00E044CB" w:rsidRDefault="00103445" w:rsidP="00103445">
            <w:pPr>
              <w:rPr>
                <w:b/>
                <w:bCs/>
                <w:szCs w:val="24"/>
              </w:rPr>
            </w:pPr>
            <w:bookmarkStart w:id="8" w:name="dbluepink" w:colFirst="1" w:colLast="1"/>
            <w:bookmarkStart w:id="9" w:name="dmeeting" w:colFirst="2" w:colLast="2"/>
            <w:bookmarkEnd w:id="7"/>
            <w:bookmarkEnd w:id="4"/>
            <w:r>
              <w:rPr>
                <w:b/>
                <w:bCs/>
              </w:rPr>
              <w:t>WG</w:t>
            </w:r>
            <w:r w:rsidRPr="00E03557">
              <w:rPr>
                <w:b/>
                <w:bCs/>
              </w:rPr>
              <w:t>(s):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vAlign w:val="center"/>
          </w:tcPr>
          <w:p w14:paraId="72161FE6" w14:textId="1D9C2463" w:rsidR="00103445" w:rsidRPr="00E044CB" w:rsidRDefault="00103445" w:rsidP="00103445">
            <w:pPr>
              <w:rPr>
                <w:szCs w:val="24"/>
              </w:rPr>
            </w:pPr>
            <w:r>
              <w:t>N/A</w:t>
            </w:r>
          </w:p>
        </w:tc>
        <w:tc>
          <w:tcPr>
            <w:tcW w:w="4819" w:type="dxa"/>
            <w:gridSpan w:val="2"/>
            <w:vAlign w:val="center"/>
          </w:tcPr>
          <w:p w14:paraId="55D2B849" w14:textId="6CE8A67D" w:rsidR="00103445" w:rsidRPr="00E044CB" w:rsidRDefault="00103445" w:rsidP="00103445">
            <w:pPr>
              <w:jc w:val="right"/>
              <w:rPr>
                <w:szCs w:val="24"/>
              </w:rPr>
            </w:pPr>
            <w:proofErr w:type="spellStart"/>
            <w:r>
              <w:t>Ålesund</w:t>
            </w:r>
            <w:proofErr w:type="spellEnd"/>
            <w:r>
              <w:t>, Norway</w:t>
            </w:r>
            <w:r w:rsidRPr="00E8292A">
              <w:t>,</w:t>
            </w:r>
            <w:r>
              <w:t xml:space="preserve"> 1-2 December 2022</w:t>
            </w:r>
          </w:p>
        </w:tc>
      </w:tr>
      <w:tr w:rsidR="00103445" w:rsidRPr="00E03557" w14:paraId="6AF98105" w14:textId="77777777" w:rsidTr="4A20F4CA">
        <w:trPr>
          <w:cantSplit/>
          <w:jc w:val="center"/>
        </w:trPr>
        <w:tc>
          <w:tcPr>
            <w:tcW w:w="9781" w:type="dxa"/>
            <w:gridSpan w:val="5"/>
          </w:tcPr>
          <w:p w14:paraId="394A1AF8" w14:textId="46A36C07" w:rsidR="00103445" w:rsidRPr="00E044CB" w:rsidRDefault="00103445" w:rsidP="00103445">
            <w:pPr>
              <w:jc w:val="center"/>
              <w:rPr>
                <w:b/>
                <w:bCs/>
                <w:szCs w:val="24"/>
              </w:rPr>
            </w:pPr>
            <w:bookmarkStart w:id="10" w:name="dtitle" w:colFirst="0" w:colLast="0"/>
            <w:bookmarkEnd w:id="8"/>
            <w:bookmarkEnd w:id="9"/>
            <w:r>
              <w:rPr>
                <w:b/>
                <w:bCs/>
              </w:rPr>
              <w:t xml:space="preserve">OUTPUT </w:t>
            </w:r>
            <w:r w:rsidRPr="00123B21">
              <w:rPr>
                <w:b/>
                <w:bCs/>
              </w:rPr>
              <w:t>DOCUMENT</w:t>
            </w:r>
          </w:p>
        </w:tc>
      </w:tr>
      <w:tr w:rsidR="00A5702F" w:rsidRPr="00E03557" w14:paraId="21505F06" w14:textId="77777777" w:rsidTr="4A20F4CA">
        <w:trPr>
          <w:cantSplit/>
          <w:trHeight w:val="137"/>
          <w:jc w:val="center"/>
        </w:trPr>
        <w:tc>
          <w:tcPr>
            <w:tcW w:w="1560" w:type="dxa"/>
            <w:gridSpan w:val="2"/>
          </w:tcPr>
          <w:p w14:paraId="00D7905C" w14:textId="77777777" w:rsidR="00A5702F" w:rsidRPr="00E044CB" w:rsidRDefault="00A5702F" w:rsidP="001876B8">
            <w:pPr>
              <w:spacing w:line="276" w:lineRule="auto"/>
              <w:rPr>
                <w:b/>
                <w:bCs/>
                <w:szCs w:val="24"/>
              </w:rPr>
            </w:pPr>
            <w:bookmarkStart w:id="11" w:name="dsource" w:colFirst="1" w:colLast="1"/>
            <w:bookmarkEnd w:id="10"/>
            <w:r w:rsidRPr="00E044CB">
              <w:rPr>
                <w:b/>
                <w:bCs/>
                <w:szCs w:val="24"/>
              </w:rPr>
              <w:t>Source:</w:t>
            </w:r>
          </w:p>
        </w:tc>
        <w:tc>
          <w:tcPr>
            <w:tcW w:w="8221" w:type="dxa"/>
            <w:gridSpan w:val="3"/>
            <w:vAlign w:val="center"/>
          </w:tcPr>
          <w:p w14:paraId="68C9D07E" w14:textId="6383FDE3" w:rsidR="00A5702F" w:rsidRPr="00E044CB" w:rsidRDefault="00103445" w:rsidP="000F411D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TSB</w:t>
            </w:r>
          </w:p>
        </w:tc>
      </w:tr>
      <w:tr w:rsidR="00A5702F" w:rsidRPr="00E03557" w14:paraId="2482CB75" w14:textId="77777777" w:rsidTr="4A20F4CA">
        <w:trPr>
          <w:cantSplit/>
          <w:jc w:val="center"/>
        </w:trPr>
        <w:tc>
          <w:tcPr>
            <w:tcW w:w="1560" w:type="dxa"/>
            <w:gridSpan w:val="2"/>
          </w:tcPr>
          <w:p w14:paraId="235A21AD" w14:textId="77777777" w:rsidR="00A5702F" w:rsidRPr="00E044CB" w:rsidRDefault="00A5702F" w:rsidP="001876B8">
            <w:pPr>
              <w:spacing w:line="276" w:lineRule="auto"/>
              <w:rPr>
                <w:szCs w:val="24"/>
              </w:rPr>
            </w:pPr>
            <w:bookmarkStart w:id="12" w:name="dtitle1" w:colFirst="1" w:colLast="1"/>
            <w:bookmarkEnd w:id="11"/>
            <w:r w:rsidRPr="00E044CB">
              <w:rPr>
                <w:b/>
                <w:bCs/>
                <w:szCs w:val="24"/>
              </w:rPr>
              <w:t>Title:</w:t>
            </w:r>
          </w:p>
        </w:tc>
        <w:tc>
          <w:tcPr>
            <w:tcW w:w="8221" w:type="dxa"/>
            <w:gridSpan w:val="3"/>
            <w:vAlign w:val="center"/>
          </w:tcPr>
          <w:p w14:paraId="53CAC20A" w14:textId="5B7BC815" w:rsidR="00A5702F" w:rsidRPr="00E044CB" w:rsidRDefault="00A5702F" w:rsidP="001876B8">
            <w:pPr>
              <w:spacing w:line="276" w:lineRule="auto"/>
              <w:rPr>
                <w:szCs w:val="24"/>
              </w:rPr>
            </w:pPr>
            <w:bookmarkStart w:id="13" w:name="_Hlk117008481"/>
            <w:r w:rsidRPr="00125B9E">
              <w:rPr>
                <w:szCs w:val="24"/>
              </w:rPr>
              <w:t>Technical</w:t>
            </w:r>
            <w:r w:rsidR="006329C1" w:rsidRPr="00125B9E">
              <w:rPr>
                <w:szCs w:val="24"/>
              </w:rPr>
              <w:t xml:space="preserve"> Specification </w:t>
            </w:r>
            <w:r w:rsidRPr="00125B9E">
              <w:rPr>
                <w:szCs w:val="24"/>
              </w:rPr>
              <w:t>D.WG</w:t>
            </w:r>
            <w:r w:rsidR="000F4CC2" w:rsidRPr="00125B9E">
              <w:rPr>
                <w:szCs w:val="24"/>
              </w:rPr>
              <w:t>2</w:t>
            </w:r>
            <w:r w:rsidRPr="00125B9E">
              <w:rPr>
                <w:szCs w:val="24"/>
              </w:rPr>
              <w:t>-0</w:t>
            </w:r>
            <w:r w:rsidR="0080444F" w:rsidRPr="00125B9E">
              <w:rPr>
                <w:szCs w:val="24"/>
              </w:rPr>
              <w:t>1</w:t>
            </w:r>
            <w:r w:rsidR="00103445">
              <w:rPr>
                <w:szCs w:val="24"/>
              </w:rPr>
              <w:t xml:space="preserve"> “</w:t>
            </w:r>
            <w:r w:rsidR="00F23E64">
              <w:rPr>
                <w:lang w:val="en-US"/>
              </w:rPr>
              <w:t>Environmental impact self-check assessment</w:t>
            </w:r>
            <w:bookmarkEnd w:id="13"/>
            <w:r w:rsidR="00103445">
              <w:rPr>
                <w:lang w:val="en-US"/>
              </w:rPr>
              <w:t>”</w:t>
            </w:r>
            <w:r w:rsidR="00103445">
              <w:t xml:space="preserve">, </w:t>
            </w:r>
            <w:r w:rsidR="00103445" w:rsidRPr="00D86EEA">
              <w:rPr>
                <w:szCs w:val="24"/>
              </w:rPr>
              <w:t>FG-</w:t>
            </w:r>
            <w:r w:rsidR="00103445">
              <w:rPr>
                <w:szCs w:val="24"/>
              </w:rPr>
              <w:t>AI4EE</w:t>
            </w:r>
            <w:r w:rsidR="00103445" w:rsidRPr="00D86EEA">
              <w:rPr>
                <w:szCs w:val="24"/>
              </w:rPr>
              <w:t xml:space="preserve"> meeting,</w:t>
            </w:r>
            <w:r w:rsidR="00103445">
              <w:t xml:space="preserve"> </w:t>
            </w:r>
            <w:proofErr w:type="spellStart"/>
            <w:r w:rsidR="00103445">
              <w:t>Ålesund</w:t>
            </w:r>
            <w:proofErr w:type="spellEnd"/>
            <w:r w:rsidR="00103445">
              <w:t>, Norway</w:t>
            </w:r>
            <w:r w:rsidR="00103445" w:rsidRPr="00E8292A">
              <w:t>,</w:t>
            </w:r>
            <w:r w:rsidR="00103445">
              <w:t xml:space="preserve"> 1-2 December 2022</w:t>
            </w:r>
          </w:p>
        </w:tc>
      </w:tr>
      <w:bookmarkEnd w:id="3"/>
      <w:bookmarkEnd w:id="12"/>
      <w:tr w:rsidR="00103445" w:rsidRPr="00FC7D49" w14:paraId="609CAE89" w14:textId="77777777" w:rsidTr="00B45260">
        <w:trPr>
          <w:cantSplit/>
          <w:jc w:val="center"/>
        </w:trPr>
        <w:tc>
          <w:tcPr>
            <w:tcW w:w="15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8C40877" w14:textId="77777777" w:rsidR="00103445" w:rsidRPr="00E044CB" w:rsidRDefault="00103445" w:rsidP="00103445">
            <w:pPr>
              <w:spacing w:line="276" w:lineRule="auto"/>
              <w:rPr>
                <w:b/>
                <w:bCs/>
                <w:szCs w:val="24"/>
              </w:rPr>
            </w:pPr>
            <w:r w:rsidRPr="00E044CB">
              <w:rPr>
                <w:b/>
                <w:bCs/>
                <w:szCs w:val="24"/>
              </w:rPr>
              <w:t>Contact: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09E9F00" w14:textId="72F5020B" w:rsidR="00103445" w:rsidRPr="00E044CB" w:rsidRDefault="00103445" w:rsidP="0010344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TSB</w:t>
            </w:r>
          </w:p>
        </w:tc>
        <w:tc>
          <w:tcPr>
            <w:tcW w:w="4252" w:type="dxa"/>
            <w:tcBorders>
              <w:top w:val="single" w:sz="6" w:space="0" w:color="auto"/>
              <w:bottom w:val="single" w:sz="6" w:space="0" w:color="auto"/>
            </w:tcBorders>
          </w:tcPr>
          <w:p w14:paraId="7046A108" w14:textId="3F36B273" w:rsidR="00103445" w:rsidRPr="00E044CB" w:rsidRDefault="00103445" w:rsidP="00103445">
            <w:pPr>
              <w:spacing w:line="276" w:lineRule="auto"/>
              <w:rPr>
                <w:szCs w:val="24"/>
                <w:lang w:val="fr-FR"/>
              </w:rPr>
            </w:pPr>
            <w:r w:rsidRPr="0039133B">
              <w:rPr>
                <w:szCs w:val="24"/>
                <w:lang w:val="fr-CH"/>
              </w:rPr>
              <w:t xml:space="preserve">E-mail: </w:t>
            </w:r>
            <w:r>
              <w:rPr>
                <w:szCs w:val="24"/>
                <w:lang w:val="fr-CH"/>
              </w:rPr>
              <w:tab/>
            </w:r>
            <w:hyperlink r:id="rId12" w:history="1">
              <w:r w:rsidRPr="00CA2FC4">
                <w:rPr>
                  <w:rStyle w:val="Hyperlink"/>
                  <w:lang w:val="fr-FR"/>
                </w:rPr>
                <w:t>tsbfgai4ee@itu.int</w:t>
              </w:r>
            </w:hyperlink>
            <w:r w:rsidRPr="00CA2FC4">
              <w:rPr>
                <w:lang w:val="fr-FR"/>
              </w:rPr>
              <w:t xml:space="preserve"> </w:t>
            </w:r>
          </w:p>
        </w:tc>
      </w:tr>
    </w:tbl>
    <w:p w14:paraId="75E096B5" w14:textId="77777777" w:rsidR="00A5702F" w:rsidRPr="00105B24" w:rsidRDefault="00A5702F" w:rsidP="00A5702F">
      <w:pPr>
        <w:rPr>
          <w:lang w:val="fr-FR"/>
        </w:rPr>
      </w:pPr>
    </w:p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8221"/>
      </w:tblGrid>
      <w:tr w:rsidR="00A5702F" w:rsidRPr="0037415F" w14:paraId="0645435E" w14:textId="77777777" w:rsidTr="001876B8">
        <w:trPr>
          <w:cantSplit/>
          <w:trHeight w:val="569"/>
          <w:jc w:val="center"/>
        </w:trPr>
        <w:tc>
          <w:tcPr>
            <w:tcW w:w="1560" w:type="dxa"/>
          </w:tcPr>
          <w:p w14:paraId="2832946A" w14:textId="77777777" w:rsidR="00A5702F" w:rsidRPr="004559B9" w:rsidRDefault="00A5702F" w:rsidP="001876B8">
            <w:pPr>
              <w:rPr>
                <w:b/>
                <w:bCs/>
              </w:rPr>
            </w:pPr>
            <w:r w:rsidRPr="004559B9">
              <w:rPr>
                <w:b/>
                <w:bCs/>
              </w:rPr>
              <w:t>Abstract:</w:t>
            </w:r>
          </w:p>
        </w:tc>
        <w:sdt>
          <w:sdtPr>
            <w:rPr>
              <w:szCs w:val="24"/>
            </w:rPr>
            <w:alias w:val="Abstract"/>
            <w:tag w:val="Abstract"/>
            <w:id w:val="-939903723"/>
            <w:placeholder>
              <w:docPart w:val="C3987304A06643C59F4502668D122958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21" w:type="dxa"/>
              </w:tcPr>
              <w:p w14:paraId="37745DF5" w14:textId="08DF38A0" w:rsidR="00A5702F" w:rsidRPr="004559B9" w:rsidRDefault="00103445" w:rsidP="001876B8">
                <w:pPr>
                  <w:rPr>
                    <w:highlight w:val="yellow"/>
                  </w:rPr>
                </w:pPr>
                <w:r w:rsidRPr="00103445">
                  <w:rPr>
                    <w:szCs w:val="24"/>
                  </w:rPr>
                  <w:t xml:space="preserve">The document in annex contains the final version of Technical Specification D.WG2-01 “Environmental impact self-check assessment” </w:t>
                </w:r>
                <w:r w:rsidRPr="00D94E3E">
                  <w:rPr>
                    <w:szCs w:val="24"/>
                  </w:rPr>
                  <w:t xml:space="preserve">that was approved at FG-AI4EE sixth and final </w:t>
                </w:r>
                <w:proofErr w:type="gramStart"/>
                <w:r w:rsidRPr="00D94E3E">
                  <w:rPr>
                    <w:szCs w:val="24"/>
                  </w:rPr>
                  <w:t>meeting</w:t>
                </w:r>
                <w:proofErr w:type="gramEnd"/>
                <w:r w:rsidRPr="00D94E3E">
                  <w:rPr>
                    <w:szCs w:val="24"/>
                  </w:rPr>
                  <w:t xml:space="preserve"> on 1-2 December 2022.</w:t>
                </w:r>
              </w:p>
            </w:tc>
          </w:sdtContent>
        </w:sdt>
      </w:tr>
    </w:tbl>
    <w:p w14:paraId="609FDCB8" w14:textId="77777777" w:rsidR="00103445" w:rsidRDefault="00103445" w:rsidP="00103445">
      <w:pPr>
        <w:spacing w:before="240"/>
        <w:rPr>
          <w:szCs w:val="24"/>
          <w:lang w:eastAsia="ko-KR"/>
        </w:rPr>
      </w:pPr>
      <w:r w:rsidRPr="00C320B6">
        <w:rPr>
          <w:szCs w:val="24"/>
          <w:lang w:eastAsia="ko-KR"/>
        </w:rPr>
        <w:t>Please see attached.</w:t>
      </w:r>
    </w:p>
    <w:p w14:paraId="6FE359A7" w14:textId="77777777" w:rsidR="00103445" w:rsidRDefault="00103445" w:rsidP="00103445">
      <w:pPr>
        <w:pStyle w:val="Reasons"/>
      </w:pPr>
    </w:p>
    <w:p w14:paraId="554C75BE" w14:textId="08CC7592" w:rsidR="00A5702F" w:rsidRDefault="00103445" w:rsidP="00103445">
      <w:pPr>
        <w:jc w:val="center"/>
      </w:pPr>
      <w:r>
        <w:t>______________</w:t>
      </w:r>
    </w:p>
    <w:bookmarkEnd w:id="0"/>
    <w:bookmarkEnd w:id="1"/>
    <w:bookmarkEnd w:id="2"/>
    <w:sectPr w:rsidR="00A5702F" w:rsidSect="0012245A">
      <w:headerReference w:type="default" r:id="rId13"/>
      <w:pgSz w:w="11907" w:h="16840"/>
      <w:pgMar w:top="1418" w:right="1134" w:bottom="1418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0DF71" w14:textId="77777777" w:rsidR="00CF1A6B" w:rsidRDefault="00CF1A6B">
      <w:r>
        <w:separator/>
      </w:r>
    </w:p>
  </w:endnote>
  <w:endnote w:type="continuationSeparator" w:id="0">
    <w:p w14:paraId="6B266CF1" w14:textId="77777777" w:rsidR="00CF1A6B" w:rsidRDefault="00CF1A6B">
      <w:r>
        <w:continuationSeparator/>
      </w:r>
    </w:p>
  </w:endnote>
  <w:endnote w:type="continuationNotice" w:id="1">
    <w:p w14:paraId="58643C60" w14:textId="77777777" w:rsidR="00CF1A6B" w:rsidRDefault="00CF1A6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0A6E3" w14:textId="77777777" w:rsidR="00CF1A6B" w:rsidRDefault="00CF1A6B">
      <w:r>
        <w:separator/>
      </w:r>
    </w:p>
  </w:footnote>
  <w:footnote w:type="continuationSeparator" w:id="0">
    <w:p w14:paraId="45EF759E" w14:textId="77777777" w:rsidR="00CF1A6B" w:rsidRDefault="00CF1A6B">
      <w:r>
        <w:continuationSeparator/>
      </w:r>
    </w:p>
  </w:footnote>
  <w:footnote w:type="continuationNotice" w:id="1">
    <w:p w14:paraId="61D151EF" w14:textId="77777777" w:rsidR="00CF1A6B" w:rsidRDefault="00CF1A6B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A1F0F" w14:textId="2CEA00C4" w:rsidR="0012245A" w:rsidRPr="004113FC" w:rsidRDefault="0012245A" w:rsidP="0012245A">
    <w:pPr>
      <w:spacing w:before="0"/>
      <w:jc w:val="center"/>
      <w:rPr>
        <w:rFonts w:eastAsia="Batang"/>
        <w:sz w:val="18"/>
        <w:szCs w:val="18"/>
      </w:rPr>
    </w:pPr>
    <w:r w:rsidRPr="004113FC">
      <w:rPr>
        <w:rFonts w:eastAsia="Batang"/>
        <w:sz w:val="18"/>
        <w:szCs w:val="18"/>
      </w:rPr>
      <w:t xml:space="preserve">- </w:t>
    </w:r>
    <w:r w:rsidRPr="004113FC">
      <w:rPr>
        <w:rFonts w:eastAsia="Batang"/>
        <w:sz w:val="18"/>
        <w:szCs w:val="18"/>
      </w:rPr>
      <w:fldChar w:fldCharType="begin"/>
    </w:r>
    <w:r w:rsidRPr="004113FC">
      <w:rPr>
        <w:rFonts w:eastAsia="Batang"/>
        <w:sz w:val="18"/>
        <w:szCs w:val="18"/>
      </w:rPr>
      <w:instrText xml:space="preserve"> PAGE  \* MERGEFORMAT </w:instrText>
    </w:r>
    <w:r w:rsidRPr="004113FC">
      <w:rPr>
        <w:rFonts w:eastAsia="Batang"/>
        <w:sz w:val="18"/>
        <w:szCs w:val="18"/>
      </w:rPr>
      <w:fldChar w:fldCharType="separate"/>
    </w:r>
    <w:r w:rsidR="00D840B8" w:rsidRPr="004113FC">
      <w:rPr>
        <w:rFonts w:eastAsia="Batang"/>
        <w:noProof/>
        <w:sz w:val="18"/>
        <w:szCs w:val="18"/>
      </w:rPr>
      <w:t>2</w:t>
    </w:r>
    <w:r w:rsidRPr="004113FC">
      <w:rPr>
        <w:rFonts w:eastAsia="Batang"/>
        <w:sz w:val="18"/>
        <w:szCs w:val="18"/>
      </w:rPr>
      <w:fldChar w:fldCharType="end"/>
    </w:r>
    <w:r w:rsidRPr="004113FC">
      <w:rPr>
        <w:rFonts w:eastAsia="Batang"/>
        <w:sz w:val="18"/>
        <w:szCs w:val="18"/>
      </w:rPr>
      <w:t xml:space="preserve"> -</w:t>
    </w:r>
  </w:p>
  <w:p w14:paraId="0F0655C6" w14:textId="2CAC7B7D" w:rsidR="00F31B0E" w:rsidRPr="004113FC" w:rsidRDefault="004113FC" w:rsidP="0012245A">
    <w:pPr>
      <w:spacing w:before="0" w:after="240"/>
      <w:jc w:val="center"/>
      <w:rPr>
        <w:sz w:val="18"/>
        <w:szCs w:val="18"/>
      </w:rPr>
    </w:pPr>
    <w:r w:rsidRPr="004113FC">
      <w:rPr>
        <w:sz w:val="18"/>
        <w:szCs w:val="18"/>
      </w:rPr>
      <w:t>FG-AI4EE-I-105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0740B73"/>
    <w:multiLevelType w:val="hybridMultilevel"/>
    <w:tmpl w:val="FAEE04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B6554"/>
    <w:multiLevelType w:val="hybridMultilevel"/>
    <w:tmpl w:val="10E21F7A"/>
    <w:lvl w:ilvl="0" w:tplc="5DAE313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B2B42"/>
    <w:multiLevelType w:val="hybridMultilevel"/>
    <w:tmpl w:val="CD70BF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7259D"/>
    <w:multiLevelType w:val="hybridMultilevel"/>
    <w:tmpl w:val="7D9C5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317C3"/>
    <w:multiLevelType w:val="hybridMultilevel"/>
    <w:tmpl w:val="97260070"/>
    <w:lvl w:ilvl="0" w:tplc="E990E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8516C"/>
    <w:multiLevelType w:val="hybridMultilevel"/>
    <w:tmpl w:val="DCD46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043A9"/>
    <w:multiLevelType w:val="hybridMultilevel"/>
    <w:tmpl w:val="E53E01F0"/>
    <w:lvl w:ilvl="0" w:tplc="D5A6BE80">
      <w:start w:val="6"/>
      <w:numFmt w:val="decimal"/>
      <w:lvlText w:val="%1"/>
      <w:lvlJc w:val="left"/>
      <w:pPr>
        <w:ind w:left="1155" w:hanging="7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FF350A"/>
    <w:multiLevelType w:val="hybridMultilevel"/>
    <w:tmpl w:val="6C5A5692"/>
    <w:lvl w:ilvl="0" w:tplc="7A105D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F804C8"/>
    <w:multiLevelType w:val="hybridMultilevel"/>
    <w:tmpl w:val="509CC39E"/>
    <w:lvl w:ilvl="0" w:tplc="97483E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2"/>
  </w:num>
  <w:num w:numId="8">
    <w:abstractNumId w:val="3"/>
  </w:num>
  <w:num w:numId="9">
    <w:abstractNumId w:val="4"/>
  </w:num>
  <w:num w:numId="10">
    <w:abstractNumId w:val="6"/>
  </w:num>
  <w:num w:numId="11">
    <w:abstractNumId w:val="1"/>
  </w:num>
  <w:num w:numId="12">
    <w:abstractNumId w:val="7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698"/>
    <w:rsid w:val="00001901"/>
    <w:rsid w:val="00006024"/>
    <w:rsid w:val="00007C70"/>
    <w:rsid w:val="0001261A"/>
    <w:rsid w:val="00026910"/>
    <w:rsid w:val="00026D17"/>
    <w:rsid w:val="000279E4"/>
    <w:rsid w:val="00034B08"/>
    <w:rsid w:val="00036375"/>
    <w:rsid w:val="000364D3"/>
    <w:rsid w:val="00045536"/>
    <w:rsid w:val="00045A40"/>
    <w:rsid w:val="00047A4B"/>
    <w:rsid w:val="00047F98"/>
    <w:rsid w:val="00050340"/>
    <w:rsid w:val="0005057D"/>
    <w:rsid w:val="00052C0E"/>
    <w:rsid w:val="000573B7"/>
    <w:rsid w:val="00062133"/>
    <w:rsid w:val="0006415A"/>
    <w:rsid w:val="00065991"/>
    <w:rsid w:val="00067B21"/>
    <w:rsid w:val="00082064"/>
    <w:rsid w:val="00085006"/>
    <w:rsid w:val="00093A49"/>
    <w:rsid w:val="00096DAD"/>
    <w:rsid w:val="000A7330"/>
    <w:rsid w:val="000A7411"/>
    <w:rsid w:val="000B02F7"/>
    <w:rsid w:val="000B42D5"/>
    <w:rsid w:val="000B4E67"/>
    <w:rsid w:val="000C3C96"/>
    <w:rsid w:val="000C5787"/>
    <w:rsid w:val="000D35EB"/>
    <w:rsid w:val="000D4914"/>
    <w:rsid w:val="000D689A"/>
    <w:rsid w:val="000E5AC0"/>
    <w:rsid w:val="000E69A4"/>
    <w:rsid w:val="000F259B"/>
    <w:rsid w:val="000F411D"/>
    <w:rsid w:val="000F4CC2"/>
    <w:rsid w:val="00100965"/>
    <w:rsid w:val="00101C3D"/>
    <w:rsid w:val="00103445"/>
    <w:rsid w:val="00105C7C"/>
    <w:rsid w:val="001078F7"/>
    <w:rsid w:val="00111F2B"/>
    <w:rsid w:val="00113490"/>
    <w:rsid w:val="00115760"/>
    <w:rsid w:val="0012245A"/>
    <w:rsid w:val="00122C30"/>
    <w:rsid w:val="0012413F"/>
    <w:rsid w:val="00125B9E"/>
    <w:rsid w:val="0013298F"/>
    <w:rsid w:val="001355DB"/>
    <w:rsid w:val="001430A9"/>
    <w:rsid w:val="001473FC"/>
    <w:rsid w:val="00147A71"/>
    <w:rsid w:val="0015046B"/>
    <w:rsid w:val="00151E8D"/>
    <w:rsid w:val="00161075"/>
    <w:rsid w:val="001771CE"/>
    <w:rsid w:val="001824FA"/>
    <w:rsid w:val="00190387"/>
    <w:rsid w:val="001A3504"/>
    <w:rsid w:val="001B2639"/>
    <w:rsid w:val="001B69A6"/>
    <w:rsid w:val="001B7254"/>
    <w:rsid w:val="001C12DD"/>
    <w:rsid w:val="001C2148"/>
    <w:rsid w:val="001C659A"/>
    <w:rsid w:val="001D278A"/>
    <w:rsid w:val="001F175C"/>
    <w:rsid w:val="001F3059"/>
    <w:rsid w:val="001F65AC"/>
    <w:rsid w:val="0020265D"/>
    <w:rsid w:val="00203344"/>
    <w:rsid w:val="0020399F"/>
    <w:rsid w:val="00204EDE"/>
    <w:rsid w:val="002061DE"/>
    <w:rsid w:val="00211926"/>
    <w:rsid w:val="00224700"/>
    <w:rsid w:val="002250D6"/>
    <w:rsid w:val="002255EF"/>
    <w:rsid w:val="002266EA"/>
    <w:rsid w:val="00234EE6"/>
    <w:rsid w:val="0023596B"/>
    <w:rsid w:val="0023670C"/>
    <w:rsid w:val="00244608"/>
    <w:rsid w:val="00245263"/>
    <w:rsid w:val="002516D3"/>
    <w:rsid w:val="002521D7"/>
    <w:rsid w:val="002531F0"/>
    <w:rsid w:val="00254295"/>
    <w:rsid w:val="00254754"/>
    <w:rsid w:val="00267599"/>
    <w:rsid w:val="00267676"/>
    <w:rsid w:val="00273A75"/>
    <w:rsid w:val="00276447"/>
    <w:rsid w:val="00284941"/>
    <w:rsid w:val="002860D2"/>
    <w:rsid w:val="002977C2"/>
    <w:rsid w:val="002B6698"/>
    <w:rsid w:val="002C00A7"/>
    <w:rsid w:val="002C15AA"/>
    <w:rsid w:val="002C2D80"/>
    <w:rsid w:val="002D3AE8"/>
    <w:rsid w:val="002D53ED"/>
    <w:rsid w:val="002D6943"/>
    <w:rsid w:val="002E161F"/>
    <w:rsid w:val="002E3A6C"/>
    <w:rsid w:val="002E6501"/>
    <w:rsid w:val="002F2D7B"/>
    <w:rsid w:val="002F64BC"/>
    <w:rsid w:val="0030337D"/>
    <w:rsid w:val="00306490"/>
    <w:rsid w:val="00311F35"/>
    <w:rsid w:val="003169D4"/>
    <w:rsid w:val="00320992"/>
    <w:rsid w:val="0032571C"/>
    <w:rsid w:val="003270BE"/>
    <w:rsid w:val="00327975"/>
    <w:rsid w:val="00334838"/>
    <w:rsid w:val="003352F5"/>
    <w:rsid w:val="003360DE"/>
    <w:rsid w:val="00337881"/>
    <w:rsid w:val="003456D8"/>
    <w:rsid w:val="00345913"/>
    <w:rsid w:val="00346AE4"/>
    <w:rsid w:val="003510C1"/>
    <w:rsid w:val="00353120"/>
    <w:rsid w:val="0037382E"/>
    <w:rsid w:val="003761BD"/>
    <w:rsid w:val="00377133"/>
    <w:rsid w:val="003829B3"/>
    <w:rsid w:val="00385AC2"/>
    <w:rsid w:val="003912B7"/>
    <w:rsid w:val="003A1D8F"/>
    <w:rsid w:val="003A2FDD"/>
    <w:rsid w:val="003B33C3"/>
    <w:rsid w:val="003B399E"/>
    <w:rsid w:val="003B7694"/>
    <w:rsid w:val="003C183E"/>
    <w:rsid w:val="003C31B8"/>
    <w:rsid w:val="003C5583"/>
    <w:rsid w:val="003D1729"/>
    <w:rsid w:val="003D3DF4"/>
    <w:rsid w:val="003E7565"/>
    <w:rsid w:val="003E7F1F"/>
    <w:rsid w:val="003F3554"/>
    <w:rsid w:val="003F35C0"/>
    <w:rsid w:val="003F5FE2"/>
    <w:rsid w:val="004113FC"/>
    <w:rsid w:val="00412A49"/>
    <w:rsid w:val="00416661"/>
    <w:rsid w:val="0042122D"/>
    <w:rsid w:val="00422417"/>
    <w:rsid w:val="00423A86"/>
    <w:rsid w:val="0042541A"/>
    <w:rsid w:val="004258DE"/>
    <w:rsid w:val="00433084"/>
    <w:rsid w:val="00440BFF"/>
    <w:rsid w:val="0044394B"/>
    <w:rsid w:val="00446FE8"/>
    <w:rsid w:val="00450C13"/>
    <w:rsid w:val="0045268C"/>
    <w:rsid w:val="00457489"/>
    <w:rsid w:val="004760CF"/>
    <w:rsid w:val="0047793E"/>
    <w:rsid w:val="00477F74"/>
    <w:rsid w:val="00480054"/>
    <w:rsid w:val="00485B36"/>
    <w:rsid w:val="00496355"/>
    <w:rsid w:val="004A106E"/>
    <w:rsid w:val="004A1775"/>
    <w:rsid w:val="004A3F25"/>
    <w:rsid w:val="004B3F5E"/>
    <w:rsid w:val="004B49C4"/>
    <w:rsid w:val="004B63EC"/>
    <w:rsid w:val="004C1BA7"/>
    <w:rsid w:val="004C69E8"/>
    <w:rsid w:val="004D0374"/>
    <w:rsid w:val="004E0231"/>
    <w:rsid w:val="004E485A"/>
    <w:rsid w:val="004E69CE"/>
    <w:rsid w:val="004F65A6"/>
    <w:rsid w:val="005026E7"/>
    <w:rsid w:val="00503E99"/>
    <w:rsid w:val="0050485F"/>
    <w:rsid w:val="00511EF2"/>
    <w:rsid w:val="005160F3"/>
    <w:rsid w:val="00520F6E"/>
    <w:rsid w:val="00523F81"/>
    <w:rsid w:val="00525750"/>
    <w:rsid w:val="00532462"/>
    <w:rsid w:val="005359B2"/>
    <w:rsid w:val="0053754F"/>
    <w:rsid w:val="00540C3F"/>
    <w:rsid w:val="00555765"/>
    <w:rsid w:val="005561F8"/>
    <w:rsid w:val="00570E72"/>
    <w:rsid w:val="00574CD7"/>
    <w:rsid w:val="00575208"/>
    <w:rsid w:val="00590490"/>
    <w:rsid w:val="00592197"/>
    <w:rsid w:val="00592FE0"/>
    <w:rsid w:val="005B25D1"/>
    <w:rsid w:val="005B37DD"/>
    <w:rsid w:val="005C053E"/>
    <w:rsid w:val="005C6ECA"/>
    <w:rsid w:val="005D2541"/>
    <w:rsid w:val="005E3419"/>
    <w:rsid w:val="005E3FC5"/>
    <w:rsid w:val="005E750C"/>
    <w:rsid w:val="005F3A16"/>
    <w:rsid w:val="0060155A"/>
    <w:rsid w:val="00602048"/>
    <w:rsid w:val="00602A71"/>
    <w:rsid w:val="00607DB0"/>
    <w:rsid w:val="0061033C"/>
    <w:rsid w:val="0061378A"/>
    <w:rsid w:val="006141AE"/>
    <w:rsid w:val="00632743"/>
    <w:rsid w:val="006329C1"/>
    <w:rsid w:val="006405E6"/>
    <w:rsid w:val="00644BDC"/>
    <w:rsid w:val="00645F33"/>
    <w:rsid w:val="00646636"/>
    <w:rsid w:val="0065231C"/>
    <w:rsid w:val="006543F3"/>
    <w:rsid w:val="006574CF"/>
    <w:rsid w:val="00675C65"/>
    <w:rsid w:val="00681154"/>
    <w:rsid w:val="00683823"/>
    <w:rsid w:val="006921F3"/>
    <w:rsid w:val="006938C8"/>
    <w:rsid w:val="006A7605"/>
    <w:rsid w:val="006B0541"/>
    <w:rsid w:val="006C3624"/>
    <w:rsid w:val="006C5AD3"/>
    <w:rsid w:val="006D2C6C"/>
    <w:rsid w:val="006D4C81"/>
    <w:rsid w:val="006E259A"/>
    <w:rsid w:val="006E3981"/>
    <w:rsid w:val="006E6049"/>
    <w:rsid w:val="00701334"/>
    <w:rsid w:val="007022F7"/>
    <w:rsid w:val="007023BA"/>
    <w:rsid w:val="00712A8F"/>
    <w:rsid w:val="0072735E"/>
    <w:rsid w:val="00741F92"/>
    <w:rsid w:val="007478D0"/>
    <w:rsid w:val="00757510"/>
    <w:rsid w:val="007608DE"/>
    <w:rsid w:val="00761E2D"/>
    <w:rsid w:val="0076305C"/>
    <w:rsid w:val="00765A8E"/>
    <w:rsid w:val="0076631C"/>
    <w:rsid w:val="00767B8A"/>
    <w:rsid w:val="00771B5B"/>
    <w:rsid w:val="00772C35"/>
    <w:rsid w:val="007769C7"/>
    <w:rsid w:val="007812CF"/>
    <w:rsid w:val="007815F3"/>
    <w:rsid w:val="00791073"/>
    <w:rsid w:val="00793AD7"/>
    <w:rsid w:val="007A2447"/>
    <w:rsid w:val="007B351B"/>
    <w:rsid w:val="007C098C"/>
    <w:rsid w:val="007D0DAC"/>
    <w:rsid w:val="007D37A7"/>
    <w:rsid w:val="007F6716"/>
    <w:rsid w:val="00804212"/>
    <w:rsid w:val="0080444F"/>
    <w:rsid w:val="00810EAE"/>
    <w:rsid w:val="00811578"/>
    <w:rsid w:val="0081367E"/>
    <w:rsid w:val="00813FDF"/>
    <w:rsid w:val="00833EC2"/>
    <w:rsid w:val="008345F0"/>
    <w:rsid w:val="00835B08"/>
    <w:rsid w:val="008376D3"/>
    <w:rsid w:val="008411F9"/>
    <w:rsid w:val="00853BC5"/>
    <w:rsid w:val="00862275"/>
    <w:rsid w:val="008819E8"/>
    <w:rsid w:val="0088414E"/>
    <w:rsid w:val="00886A0F"/>
    <w:rsid w:val="008A1664"/>
    <w:rsid w:val="008A1E94"/>
    <w:rsid w:val="008A5D8D"/>
    <w:rsid w:val="008A6476"/>
    <w:rsid w:val="008B6C7A"/>
    <w:rsid w:val="008B7088"/>
    <w:rsid w:val="008C1165"/>
    <w:rsid w:val="008C473D"/>
    <w:rsid w:val="008C6CAC"/>
    <w:rsid w:val="008D5067"/>
    <w:rsid w:val="008E096D"/>
    <w:rsid w:val="008E1396"/>
    <w:rsid w:val="00902B79"/>
    <w:rsid w:val="00904B00"/>
    <w:rsid w:val="009159C9"/>
    <w:rsid w:val="0091615B"/>
    <w:rsid w:val="00920EA2"/>
    <w:rsid w:val="009219FE"/>
    <w:rsid w:val="0092328C"/>
    <w:rsid w:val="00926A5D"/>
    <w:rsid w:val="00934620"/>
    <w:rsid w:val="0094522C"/>
    <w:rsid w:val="009476DC"/>
    <w:rsid w:val="00950826"/>
    <w:rsid w:val="00954484"/>
    <w:rsid w:val="009577DE"/>
    <w:rsid w:val="0096053E"/>
    <w:rsid w:val="009673A2"/>
    <w:rsid w:val="00970BC4"/>
    <w:rsid w:val="009808D2"/>
    <w:rsid w:val="00983DEA"/>
    <w:rsid w:val="009862EE"/>
    <w:rsid w:val="0099032D"/>
    <w:rsid w:val="009B0603"/>
    <w:rsid w:val="009B6E74"/>
    <w:rsid w:val="009D0EA5"/>
    <w:rsid w:val="009D235C"/>
    <w:rsid w:val="009E503F"/>
    <w:rsid w:val="009E7FB0"/>
    <w:rsid w:val="009F29BB"/>
    <w:rsid w:val="009F6125"/>
    <w:rsid w:val="00A06D6F"/>
    <w:rsid w:val="00A11ABA"/>
    <w:rsid w:val="00A14F02"/>
    <w:rsid w:val="00A1712B"/>
    <w:rsid w:val="00A23CF5"/>
    <w:rsid w:val="00A55D37"/>
    <w:rsid w:val="00A5702F"/>
    <w:rsid w:val="00A60716"/>
    <w:rsid w:val="00A6474C"/>
    <w:rsid w:val="00A72281"/>
    <w:rsid w:val="00A73965"/>
    <w:rsid w:val="00A82DDB"/>
    <w:rsid w:val="00A87F27"/>
    <w:rsid w:val="00A917A7"/>
    <w:rsid w:val="00A929EF"/>
    <w:rsid w:val="00AA0B97"/>
    <w:rsid w:val="00AA7EC2"/>
    <w:rsid w:val="00AB41A3"/>
    <w:rsid w:val="00AC61D0"/>
    <w:rsid w:val="00AD2200"/>
    <w:rsid w:val="00AD6A4D"/>
    <w:rsid w:val="00AE1CE0"/>
    <w:rsid w:val="00AE2A99"/>
    <w:rsid w:val="00AE2D5A"/>
    <w:rsid w:val="00AE3EC9"/>
    <w:rsid w:val="00B10365"/>
    <w:rsid w:val="00B13258"/>
    <w:rsid w:val="00B14E73"/>
    <w:rsid w:val="00B22751"/>
    <w:rsid w:val="00B30DB7"/>
    <w:rsid w:val="00B33A4C"/>
    <w:rsid w:val="00B33C30"/>
    <w:rsid w:val="00B34CD8"/>
    <w:rsid w:val="00B44A46"/>
    <w:rsid w:val="00B44E80"/>
    <w:rsid w:val="00B4660E"/>
    <w:rsid w:val="00B501BD"/>
    <w:rsid w:val="00B5078A"/>
    <w:rsid w:val="00B57B1E"/>
    <w:rsid w:val="00B6383E"/>
    <w:rsid w:val="00B76F99"/>
    <w:rsid w:val="00B774CF"/>
    <w:rsid w:val="00B853FA"/>
    <w:rsid w:val="00B91C44"/>
    <w:rsid w:val="00B927F3"/>
    <w:rsid w:val="00B92E15"/>
    <w:rsid w:val="00BA4B28"/>
    <w:rsid w:val="00BA5FF5"/>
    <w:rsid w:val="00BB25D9"/>
    <w:rsid w:val="00BB7818"/>
    <w:rsid w:val="00BB7C4A"/>
    <w:rsid w:val="00BC1B0F"/>
    <w:rsid w:val="00BC3D13"/>
    <w:rsid w:val="00BC71D7"/>
    <w:rsid w:val="00BE1F7E"/>
    <w:rsid w:val="00BE5D42"/>
    <w:rsid w:val="00BE61A9"/>
    <w:rsid w:val="00BF0741"/>
    <w:rsid w:val="00BF1AD1"/>
    <w:rsid w:val="00C03072"/>
    <w:rsid w:val="00C05A6D"/>
    <w:rsid w:val="00C13561"/>
    <w:rsid w:val="00C14F5F"/>
    <w:rsid w:val="00C1698E"/>
    <w:rsid w:val="00C175A2"/>
    <w:rsid w:val="00C17607"/>
    <w:rsid w:val="00C179AD"/>
    <w:rsid w:val="00C17D2C"/>
    <w:rsid w:val="00C20FB0"/>
    <w:rsid w:val="00C24D80"/>
    <w:rsid w:val="00C25BF0"/>
    <w:rsid w:val="00C26B3E"/>
    <w:rsid w:val="00C32262"/>
    <w:rsid w:val="00C3493B"/>
    <w:rsid w:val="00C5246C"/>
    <w:rsid w:val="00C55FC8"/>
    <w:rsid w:val="00C62BF1"/>
    <w:rsid w:val="00C65FB6"/>
    <w:rsid w:val="00C75B2E"/>
    <w:rsid w:val="00C778B8"/>
    <w:rsid w:val="00C802FE"/>
    <w:rsid w:val="00C812AD"/>
    <w:rsid w:val="00CA0ECB"/>
    <w:rsid w:val="00CA1246"/>
    <w:rsid w:val="00CA125A"/>
    <w:rsid w:val="00CB4C94"/>
    <w:rsid w:val="00CC5341"/>
    <w:rsid w:val="00CD2314"/>
    <w:rsid w:val="00CD5BD2"/>
    <w:rsid w:val="00CD7B36"/>
    <w:rsid w:val="00CE3C8E"/>
    <w:rsid w:val="00CE4643"/>
    <w:rsid w:val="00CF1A6B"/>
    <w:rsid w:val="00CF4108"/>
    <w:rsid w:val="00D072B7"/>
    <w:rsid w:val="00D07D46"/>
    <w:rsid w:val="00D17887"/>
    <w:rsid w:val="00D31B76"/>
    <w:rsid w:val="00D52E0F"/>
    <w:rsid w:val="00D53D88"/>
    <w:rsid w:val="00D55DA1"/>
    <w:rsid w:val="00D55E8D"/>
    <w:rsid w:val="00D63E3B"/>
    <w:rsid w:val="00D64463"/>
    <w:rsid w:val="00D70BA1"/>
    <w:rsid w:val="00D76CDC"/>
    <w:rsid w:val="00D77878"/>
    <w:rsid w:val="00D840B8"/>
    <w:rsid w:val="00D8558F"/>
    <w:rsid w:val="00D911D6"/>
    <w:rsid w:val="00D97236"/>
    <w:rsid w:val="00DA21D3"/>
    <w:rsid w:val="00DA24FA"/>
    <w:rsid w:val="00DA723A"/>
    <w:rsid w:val="00DB0C91"/>
    <w:rsid w:val="00DB1FE4"/>
    <w:rsid w:val="00DB6A1C"/>
    <w:rsid w:val="00DC69A9"/>
    <w:rsid w:val="00DC6CBB"/>
    <w:rsid w:val="00DC793D"/>
    <w:rsid w:val="00DD3056"/>
    <w:rsid w:val="00DD524D"/>
    <w:rsid w:val="00DD5F85"/>
    <w:rsid w:val="00DE1A0C"/>
    <w:rsid w:val="00DE3949"/>
    <w:rsid w:val="00DE68F7"/>
    <w:rsid w:val="00DF69FC"/>
    <w:rsid w:val="00DF7FE2"/>
    <w:rsid w:val="00E044CB"/>
    <w:rsid w:val="00E045C0"/>
    <w:rsid w:val="00E071D1"/>
    <w:rsid w:val="00E17F7D"/>
    <w:rsid w:val="00E20F1C"/>
    <w:rsid w:val="00E23CF2"/>
    <w:rsid w:val="00E3721B"/>
    <w:rsid w:val="00E41B61"/>
    <w:rsid w:val="00E4213A"/>
    <w:rsid w:val="00E429F1"/>
    <w:rsid w:val="00E42B9B"/>
    <w:rsid w:val="00E45009"/>
    <w:rsid w:val="00E479AB"/>
    <w:rsid w:val="00E565A6"/>
    <w:rsid w:val="00E56F2A"/>
    <w:rsid w:val="00E577A5"/>
    <w:rsid w:val="00E744EE"/>
    <w:rsid w:val="00E8377D"/>
    <w:rsid w:val="00E8718C"/>
    <w:rsid w:val="00E900EA"/>
    <w:rsid w:val="00EA1A38"/>
    <w:rsid w:val="00EA45BC"/>
    <w:rsid w:val="00EA4819"/>
    <w:rsid w:val="00EA505E"/>
    <w:rsid w:val="00EA7569"/>
    <w:rsid w:val="00EC01C0"/>
    <w:rsid w:val="00EC0E1B"/>
    <w:rsid w:val="00EC2A42"/>
    <w:rsid w:val="00EC778D"/>
    <w:rsid w:val="00ED512E"/>
    <w:rsid w:val="00ED627A"/>
    <w:rsid w:val="00EE2E57"/>
    <w:rsid w:val="00EE4A76"/>
    <w:rsid w:val="00EF5245"/>
    <w:rsid w:val="00F008A0"/>
    <w:rsid w:val="00F13F5A"/>
    <w:rsid w:val="00F171A7"/>
    <w:rsid w:val="00F176CF"/>
    <w:rsid w:val="00F23E64"/>
    <w:rsid w:val="00F24465"/>
    <w:rsid w:val="00F2656C"/>
    <w:rsid w:val="00F26FC3"/>
    <w:rsid w:val="00F30F54"/>
    <w:rsid w:val="00F31B0E"/>
    <w:rsid w:val="00F34C55"/>
    <w:rsid w:val="00F35AEB"/>
    <w:rsid w:val="00F518DE"/>
    <w:rsid w:val="00F529E1"/>
    <w:rsid w:val="00F53BA4"/>
    <w:rsid w:val="00F56262"/>
    <w:rsid w:val="00F579E1"/>
    <w:rsid w:val="00F60A3A"/>
    <w:rsid w:val="00F7506E"/>
    <w:rsid w:val="00F9551A"/>
    <w:rsid w:val="00F95E6E"/>
    <w:rsid w:val="00F9690F"/>
    <w:rsid w:val="00FA60D4"/>
    <w:rsid w:val="00FA7116"/>
    <w:rsid w:val="00FB5152"/>
    <w:rsid w:val="00FB78A4"/>
    <w:rsid w:val="00FC09A0"/>
    <w:rsid w:val="00FC7D49"/>
    <w:rsid w:val="00FD175A"/>
    <w:rsid w:val="00FD42A8"/>
    <w:rsid w:val="00FE08E2"/>
    <w:rsid w:val="00FF1171"/>
    <w:rsid w:val="00FF151E"/>
    <w:rsid w:val="00FF4C0C"/>
    <w:rsid w:val="00FF7428"/>
    <w:rsid w:val="2CE1BDD4"/>
    <w:rsid w:val="4A20F4CA"/>
    <w:rsid w:val="60BFA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3E4783"/>
  <w15:chartTrackingRefBased/>
  <w15:docId w15:val="{F05B0A17-7201-4273-82AC-7D749B359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0FB0"/>
    <w:pPr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3670C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sz w:val="28"/>
    </w:rPr>
  </w:style>
  <w:style w:type="paragraph" w:customStyle="1" w:styleId="Docnumber">
    <w:name w:val="Docnumber"/>
    <w:basedOn w:val="Normal"/>
    <w:link w:val="DocnumberChar"/>
    <w:qFormat/>
    <w:rsid w:val="00E17F7D"/>
    <w:pPr>
      <w:tabs>
        <w:tab w:val="left" w:pos="794"/>
        <w:tab w:val="left" w:pos="1191"/>
        <w:tab w:val="left" w:pos="1588"/>
        <w:tab w:val="left" w:pos="1985"/>
      </w:tabs>
      <w:jc w:val="right"/>
    </w:pPr>
    <w:rPr>
      <w:rFonts w:eastAsia="SimSun"/>
      <w:b/>
      <w:sz w:val="40"/>
    </w:rPr>
  </w:style>
  <w:style w:type="character" w:customStyle="1" w:styleId="DocnumberChar">
    <w:name w:val="Docnumber Char"/>
    <w:link w:val="Docnumber"/>
    <w:qFormat/>
    <w:rsid w:val="00E17F7D"/>
    <w:rPr>
      <w:rFonts w:eastAsia="SimSun"/>
      <w:b/>
      <w:sz w:val="40"/>
      <w:lang w:val="en-GB" w:eastAsia="en-US"/>
    </w:rPr>
  </w:style>
  <w:style w:type="paragraph" w:customStyle="1" w:styleId="AppendixNotitle">
    <w:name w:val="Appendix_No &amp; title"/>
    <w:basedOn w:val="AnnexNotitle"/>
    <w:next w:val="Normal"/>
    <w:rsid w:val="00E17F7D"/>
  </w:style>
  <w:style w:type="paragraph" w:customStyle="1" w:styleId="Normalbeforetable">
    <w:name w:val="Normal before table"/>
    <w:basedOn w:val="Normal"/>
    <w:rsid w:val="00E17F7D"/>
    <w:pPr>
      <w:keepNext/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paragraph" w:customStyle="1" w:styleId="NormalITU">
    <w:name w:val="Normal_ITU"/>
    <w:basedOn w:val="Normal"/>
    <w:rsid w:val="00E17F7D"/>
    <w:pPr>
      <w:overflowPunct/>
      <w:textAlignment w:val="auto"/>
    </w:pPr>
    <w:rPr>
      <w:rFonts w:eastAsia="SimSun" w:cs="Arial"/>
      <w:lang w:val="en-US"/>
    </w:rPr>
  </w:style>
  <w:style w:type="character" w:customStyle="1" w:styleId="ReftextArial9pt">
    <w:name w:val="Ref_text Arial 9 pt"/>
    <w:rsid w:val="00E17F7D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17F7D"/>
    <w:pPr>
      <w:tabs>
        <w:tab w:val="right" w:leader="dot" w:pos="9639"/>
      </w:tabs>
      <w:overflowPunct/>
      <w:autoSpaceDE/>
      <w:autoSpaceDN/>
      <w:adjustRightInd/>
      <w:textAlignment w:val="auto"/>
    </w:pPr>
    <w:rPr>
      <w:rFonts w:eastAsia="MS Mincho"/>
      <w:szCs w:val="24"/>
      <w:lang w:eastAsia="ja-JP"/>
    </w:rPr>
  </w:style>
  <w:style w:type="paragraph" w:customStyle="1" w:styleId="FigureNoTitle">
    <w:name w:val="Figure_NoTitle"/>
    <w:basedOn w:val="Normal"/>
    <w:next w:val="Normalaftertitle"/>
    <w:rsid w:val="00E17F7D"/>
    <w:pPr>
      <w:keepLines/>
      <w:tabs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b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TableNoTitle">
    <w:name w:val="Table_NoTitle"/>
    <w:basedOn w:val="Normal"/>
    <w:next w:val="Tablehead"/>
    <w:rsid w:val="00E17F7D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spacing w:before="20" w:after="20"/>
    </w:pPr>
    <w:rPr>
      <w:sz w:val="18"/>
    </w:rPr>
  </w:style>
  <w:style w:type="paragraph" w:styleId="Footer">
    <w:name w:val="footer"/>
    <w:basedOn w:val="Normal"/>
    <w:link w:val="FooterChar"/>
    <w:uiPriority w:val="9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Reftext">
    <w:name w:val="Ref_text"/>
    <w:basedOn w:val="Normal"/>
    <w:rsid w:val="00C20FB0"/>
    <w:pPr>
      <w:ind w:left="2268" w:hanging="2268"/>
    </w:p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Normal"/>
    <w:next w:val="Normal"/>
    <w:rsid w:val="00E17F7D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right" w:pos="9639"/>
      </w:tabs>
    </w:pPr>
    <w:rPr>
      <w:b/>
    </w:rPr>
  </w:style>
  <w:style w:type="paragraph" w:styleId="TOC1">
    <w:name w:val="toc 1"/>
    <w:basedOn w:val="Normal"/>
    <w:uiPriority w:val="39"/>
    <w:rsid w:val="00E17F7D"/>
    <w:pPr>
      <w:keepLines/>
      <w:tabs>
        <w:tab w:val="left" w:pos="964"/>
        <w:tab w:val="left" w:leader="dot" w:pos="9356"/>
        <w:tab w:val="right" w:pos="9639"/>
      </w:tabs>
      <w:spacing w:before="240"/>
      <w:ind w:left="680" w:right="851" w:hanging="680"/>
    </w:pPr>
    <w:rPr>
      <w:rFonts w:eastAsia="Batang"/>
      <w:noProof/>
    </w:rPr>
  </w:style>
  <w:style w:type="paragraph" w:styleId="TOC2">
    <w:name w:val="toc 2"/>
    <w:basedOn w:val="TOC1"/>
    <w:uiPriority w:val="39"/>
    <w:rsid w:val="00E17F7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E17F7D"/>
    <w:pPr>
      <w:ind w:left="2269"/>
    </w:pPr>
  </w:style>
  <w:style w:type="character" w:styleId="Hyperlink">
    <w:name w:val="Hyperlink"/>
    <w:aliases w:val="超级链接,Style 58,하이퍼링크2,超?级链,超????,超??级链,하이퍼링크21,CEO_Hyperlink,超??级链Ú,fL????,fL?级"/>
    <w:uiPriority w:val="99"/>
    <w:rsid w:val="008A6476"/>
    <w:rPr>
      <w:color w:val="0563C1"/>
      <w:u w:val="single"/>
    </w:rPr>
  </w:style>
  <w:style w:type="character" w:styleId="FollowedHyperlink">
    <w:name w:val="FollowedHyperlink"/>
    <w:basedOn w:val="DefaultParagraphFont"/>
    <w:rsid w:val="00B30DB7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F518DE"/>
    <w:pPr>
      <w:overflowPunct/>
      <w:autoSpaceDE/>
      <w:autoSpaceDN/>
      <w:adjustRightInd/>
      <w:spacing w:before="24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en-US"/>
    </w:rPr>
  </w:style>
  <w:style w:type="character" w:styleId="CommentReference">
    <w:name w:val="annotation reference"/>
    <w:basedOn w:val="DefaultParagraphFont"/>
    <w:rsid w:val="007478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78D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478D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478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478D0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478D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78D0"/>
    <w:rPr>
      <w:rFonts w:ascii="Segoe UI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376D3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2C2D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customStyle="1" w:styleId="normaltextrun">
    <w:name w:val="normaltextrun"/>
    <w:basedOn w:val="DefaultParagraphFont"/>
    <w:rsid w:val="002C2D80"/>
  </w:style>
  <w:style w:type="character" w:customStyle="1" w:styleId="eop">
    <w:name w:val="eop"/>
    <w:basedOn w:val="DefaultParagraphFont"/>
    <w:rsid w:val="002C2D80"/>
  </w:style>
  <w:style w:type="character" w:customStyle="1" w:styleId="scxw166977583">
    <w:name w:val="scxw166977583"/>
    <w:basedOn w:val="DefaultParagraphFont"/>
    <w:rsid w:val="002C2D80"/>
  </w:style>
  <w:style w:type="character" w:customStyle="1" w:styleId="FooterChar">
    <w:name w:val="Footer Char"/>
    <w:basedOn w:val="DefaultParagraphFont"/>
    <w:link w:val="Footer"/>
    <w:uiPriority w:val="99"/>
    <w:rsid w:val="00F24465"/>
    <w:rPr>
      <w:caps/>
      <w:noProof/>
      <w:sz w:val="16"/>
      <w:lang w:val="en-GB" w:eastAsia="en-US"/>
    </w:rPr>
  </w:style>
  <w:style w:type="table" w:styleId="TableGrid">
    <w:name w:val="Table Grid"/>
    <w:basedOn w:val="TableNormal"/>
    <w:rsid w:val="00234EE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767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12413F"/>
    <w:rPr>
      <w:i/>
      <w:iCs/>
    </w:rPr>
  </w:style>
  <w:style w:type="character" w:customStyle="1" w:styleId="author">
    <w:name w:val="author"/>
    <w:basedOn w:val="DefaultParagraphFont"/>
    <w:rsid w:val="00204EDE"/>
  </w:style>
  <w:style w:type="character" w:customStyle="1" w:styleId="articletitle">
    <w:name w:val="articletitle"/>
    <w:basedOn w:val="DefaultParagraphFont"/>
    <w:rsid w:val="00204EDE"/>
  </w:style>
  <w:style w:type="character" w:customStyle="1" w:styleId="pubyear">
    <w:name w:val="pubyear"/>
    <w:basedOn w:val="DefaultParagraphFont"/>
    <w:rsid w:val="00204EDE"/>
  </w:style>
  <w:style w:type="character" w:customStyle="1" w:styleId="vol">
    <w:name w:val="vol"/>
    <w:basedOn w:val="DefaultParagraphFont"/>
    <w:rsid w:val="00204EDE"/>
  </w:style>
  <w:style w:type="character" w:customStyle="1" w:styleId="pagefirst">
    <w:name w:val="pagefirst"/>
    <w:basedOn w:val="DefaultParagraphFont"/>
    <w:rsid w:val="00204EDE"/>
  </w:style>
  <w:style w:type="character" w:customStyle="1" w:styleId="pagelast">
    <w:name w:val="pagelast"/>
    <w:basedOn w:val="DefaultParagraphFont"/>
    <w:rsid w:val="00204EDE"/>
  </w:style>
  <w:style w:type="paragraph" w:styleId="Revision">
    <w:name w:val="Revision"/>
    <w:hidden/>
    <w:uiPriority w:val="99"/>
    <w:semiHidden/>
    <w:rsid w:val="004E69CE"/>
    <w:rPr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5702F"/>
    <w:rPr>
      <w:color w:val="808080"/>
    </w:rPr>
  </w:style>
  <w:style w:type="paragraph" w:customStyle="1" w:styleId="Reasons">
    <w:name w:val="Reasons"/>
    <w:basedOn w:val="Normal"/>
    <w:qFormat/>
    <w:rsid w:val="00103445"/>
    <w:pPr>
      <w:overflowPunct/>
      <w:autoSpaceDE/>
      <w:autoSpaceDN/>
      <w:adjustRightInd/>
      <w:spacing w:before="0"/>
      <w:textAlignment w:val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6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28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9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4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fgai4ee@itu.i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987304A06643C59F4502668D122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5F115-04B1-47EF-B3F8-767BFBA947AA}"/>
      </w:docPartPr>
      <w:docPartBody>
        <w:p w:rsidR="00CA72D7" w:rsidRDefault="00FD42A8" w:rsidP="00FD42A8">
          <w:pPr>
            <w:pStyle w:val="C3987304A06643C59F4502668D122958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2A8"/>
    <w:rsid w:val="00462014"/>
    <w:rsid w:val="00751A6D"/>
    <w:rsid w:val="00754FEC"/>
    <w:rsid w:val="00944F59"/>
    <w:rsid w:val="00AA75E3"/>
    <w:rsid w:val="00CA72D7"/>
    <w:rsid w:val="00E25616"/>
    <w:rsid w:val="00FD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42A8"/>
    <w:rPr>
      <w:color w:val="808080"/>
    </w:rPr>
  </w:style>
  <w:style w:type="paragraph" w:customStyle="1" w:styleId="C3987304A06643C59F4502668D122958">
    <w:name w:val="C3987304A06643C59F4502668D122958"/>
    <w:rsid w:val="00FD42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6ABB250795C4C864ECEAF98686E60" ma:contentTypeVersion="16" ma:contentTypeDescription="Create a new document." ma:contentTypeScope="" ma:versionID="1bb2ce08f4538fabe09fc5b18931cec4">
  <xsd:schema xmlns:xsd="http://www.w3.org/2001/XMLSchema" xmlns:xs="http://www.w3.org/2001/XMLSchema" xmlns:p="http://schemas.microsoft.com/office/2006/metadata/properties" xmlns:ns2="860e8ac1-669d-4302-b3e5-2b14f66222e6" xmlns:ns3="bdd80362-85e5-4f96-ae75-eaae7f672e65" targetNamespace="http://schemas.microsoft.com/office/2006/metadata/properties" ma:root="true" ma:fieldsID="0c2262614550213a0dcc015333881090" ns2:_="" ns3:_="">
    <xsd:import namespace="860e8ac1-669d-4302-b3e5-2b14f66222e6"/>
    <xsd:import namespace="bdd80362-85e5-4f96-ae75-eaae7f672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e8ac1-669d-4302-b3e5-2b14f66222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80362-85e5-4f96-ae75-eaae7f672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7c57da-e057-42e9-b305-6f54fdb163d2}" ma:internalName="TaxCatchAll" ma:showField="CatchAllData" ma:web="bdd80362-85e5-4f96-ae75-eaae7f672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e8ac1-669d-4302-b3e5-2b14f66222e6">
      <Terms xmlns="http://schemas.microsoft.com/office/infopath/2007/PartnerControls"/>
    </lcf76f155ced4ddcb4097134ff3c332f>
    <TaxCatchAll xmlns="bdd80362-85e5-4f96-ae75-eaae7f672e65" xsi:nil="true"/>
  </documentManagement>
</p:properties>
</file>

<file path=customXml/itemProps1.xml><?xml version="1.0" encoding="utf-8"?>
<ds:datastoreItem xmlns:ds="http://schemas.openxmlformats.org/officeDocument/2006/customXml" ds:itemID="{7D88DB75-0738-4373-B887-21EACBE7E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0e8ac1-669d-4302-b3e5-2b14f66222e6"/>
    <ds:schemaRef ds:uri="bdd80362-85e5-4f96-ae75-eaae7f672e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CA4B30-CACD-4912-856F-AEEF8A2DA8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1A7DF-11B8-4B8D-AA3C-E491DF3027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F561ED-57AB-4E4B-8887-0B8769730D96}">
  <ds:schemaRefs>
    <ds:schemaRef ds:uri="http://schemas.microsoft.com/office/2006/metadata/properties"/>
    <ds:schemaRef ds:uri="http://schemas.microsoft.com/office/infopath/2007/PartnerControls"/>
    <ds:schemaRef ds:uri="860e8ac1-669d-4302-b3e5-2b14f66222e6"/>
    <ds:schemaRef ds:uri="bdd80362-85e5-4f96-ae75-eaae7f672e65"/>
  </ds:schemaRefs>
</ds:datastoreItem>
</file>

<file path=docMetadata/LabelInfo.xml><?xml version="1.0" encoding="utf-8"?>
<clbl:labelList xmlns:clbl="http://schemas.microsoft.com/office/2020/mipLabelMetadata">
  <clbl:label id="{e0793d39-0939-496d-b129-198edd916feb}" enabled="0" method="" siteId="{e0793d39-0939-496d-b129-198edd916f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1</Pages>
  <Words>87</Words>
  <Characters>632</Characters>
  <Application>Microsoft Office Word</Application>
  <DocSecurity>0</DocSecurity>
  <Lines>34</Lines>
  <Paragraphs>21</Paragraphs>
  <ScaleCrop>false</ScaleCrop>
  <Manager>ITU-T</Manager>
  <Company>International Telecommunication Union (ITU)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Specification D.WG2-01 “Environmental impact self-check assessment”, FG-AI4EE meeting, Ålesund, Norway, 1-2 December 2022</dc:title>
  <dc:subject/>
  <dc:creator>TSB</dc:creator>
  <cp:keywords>Climate scorecard; environmental scorecard; self-assessment; business standards and function assessment; enterprise function assessment; sustainability and climate emissions assessment</cp:keywords>
  <dc:description>FG-AI4EE-O-027  For: Ålesund, Norway, 1-2 December 2022_x000d_Document date: Focus Group on Environmental Efficiency for AI and other Emerging Technologies_x000d_Saved by ITU51014379 at 11:58:58 on 05.12.2022</dc:description>
  <cp:lastModifiedBy>TSB</cp:lastModifiedBy>
  <cp:revision>3</cp:revision>
  <cp:lastPrinted>2002-08-01T07:30:00Z</cp:lastPrinted>
  <dcterms:created xsi:type="dcterms:W3CDTF">2022-12-05T10:58:00Z</dcterms:created>
  <dcterms:modified xsi:type="dcterms:W3CDTF">2022-12-05T10:58:00Z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0x0101003026ABB250795C4C864ECEAF98686E60</vt:lpwstr>
  </property>
  <property fmtid="{D5CDD505-2E9C-101B-9397-08002B2CF9AE}" pid="3" name="MediaServiceImageTags">
    <vt:lpwstr/>
  </property>
  <property fmtid="{D5CDD505-2E9C-101B-9397-08002B2CF9AE}" pid="4" name="Docnum">
    <vt:lpwstr>FG-AI4EE-O-027</vt:lpwstr>
  </property>
  <property fmtid="{D5CDD505-2E9C-101B-9397-08002B2CF9AE}" pid="5" name="Docdate">
    <vt:lpwstr>Focus Group on Environmental Efficiency for AI and other Emerging Technologies</vt:lpwstr>
  </property>
  <property fmtid="{D5CDD505-2E9C-101B-9397-08002B2CF9AE}" pid="6" name="Docorlang">
    <vt:lpwstr>Original: English</vt:lpwstr>
  </property>
  <property fmtid="{D5CDD505-2E9C-101B-9397-08002B2CF9AE}" pid="7" name="Docbluepink">
    <vt:lpwstr>N/A</vt:lpwstr>
  </property>
  <property fmtid="{D5CDD505-2E9C-101B-9397-08002B2CF9AE}" pid="8" name="Docdest">
    <vt:lpwstr>Ålesund, Norway, 1-2 December 2022</vt:lpwstr>
  </property>
  <property fmtid="{D5CDD505-2E9C-101B-9397-08002B2CF9AE}" pid="9" name="Docauthor">
    <vt:lpwstr>TSB</vt:lpwstr>
  </property>
</Properties>
</file>