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3"/>
        <w:gridCol w:w="427"/>
        <w:gridCol w:w="3402"/>
        <w:gridCol w:w="567"/>
        <w:gridCol w:w="4252"/>
      </w:tblGrid>
      <w:tr w:rsidR="00563DBF" w:rsidRPr="00A44528" w14:paraId="7501557F" w14:textId="77777777" w:rsidTr="003A4753">
        <w:trPr>
          <w:cantSplit/>
          <w:jc w:val="center"/>
        </w:trPr>
        <w:tc>
          <w:tcPr>
            <w:tcW w:w="1133" w:type="dxa"/>
            <w:vMerge w:val="restart"/>
            <w:vAlign w:val="center"/>
          </w:tcPr>
          <w:p w14:paraId="7734C581" w14:textId="77777777" w:rsidR="00563DBF" w:rsidRPr="00E03557" w:rsidRDefault="00563DBF" w:rsidP="003A4753">
            <w:pPr>
              <w:jc w:val="center"/>
              <w:rPr>
                <w:sz w:val="20"/>
              </w:rPr>
            </w:pPr>
            <w:bookmarkStart w:id="0" w:name="_Toc400020851"/>
            <w:bookmarkStart w:id="1" w:name="_Toc400106136"/>
            <w:bookmarkStart w:id="2" w:name="_Toc417909865"/>
            <w:r w:rsidRPr="004D66EE">
              <w:rPr>
                <w:noProof/>
              </w:rPr>
              <w:drawing>
                <wp:inline distT="0" distB="0" distL="0" distR="0" wp14:anchorId="42C840BB" wp14:editId="17681D01">
                  <wp:extent cx="644525" cy="703580"/>
                  <wp:effectExtent l="0" t="0" r="3175" b="1270"/>
                  <wp:docPr id="3" name="Picture 3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52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gridSpan w:val="2"/>
            <w:vMerge w:val="restart"/>
          </w:tcPr>
          <w:p w14:paraId="3E89DD13" w14:textId="77777777" w:rsidR="00563DBF" w:rsidRPr="00E03557" w:rsidRDefault="00563DBF" w:rsidP="003A4753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49F2FB71" w14:textId="77777777" w:rsidR="00563DBF" w:rsidRPr="002B7BA9" w:rsidRDefault="00563DBF" w:rsidP="003A4753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</w:r>
            <w:r w:rsidRPr="002B7BA9">
              <w:rPr>
                <w:b/>
                <w:bCs/>
                <w:sz w:val="26"/>
                <w:szCs w:val="26"/>
              </w:rPr>
              <w:t>STANDARDIZATION SECTOR</w:t>
            </w:r>
          </w:p>
          <w:p w14:paraId="09A4FA37" w14:textId="77777777" w:rsidR="00563DBF" w:rsidRPr="00E03557" w:rsidRDefault="00563DBF" w:rsidP="003A4753">
            <w:pPr>
              <w:rPr>
                <w:sz w:val="20"/>
              </w:rPr>
            </w:pPr>
            <w:r w:rsidRPr="002B7BA9">
              <w:rPr>
                <w:sz w:val="20"/>
              </w:rPr>
              <w:t>STUDY PERIOD 20</w:t>
            </w:r>
            <w:r>
              <w:rPr>
                <w:sz w:val="20"/>
              </w:rPr>
              <w:t>22</w:t>
            </w:r>
            <w:r w:rsidRPr="002B7BA9">
              <w:rPr>
                <w:sz w:val="20"/>
              </w:rPr>
              <w:t>-202</w:t>
            </w:r>
            <w:r>
              <w:rPr>
                <w:sz w:val="20"/>
              </w:rPr>
              <w:t>4</w:t>
            </w:r>
          </w:p>
        </w:tc>
        <w:tc>
          <w:tcPr>
            <w:tcW w:w="4819" w:type="dxa"/>
            <w:gridSpan w:val="2"/>
            <w:vAlign w:val="center"/>
          </w:tcPr>
          <w:p w14:paraId="191FD37E" w14:textId="28FFF843" w:rsidR="00563DBF" w:rsidRPr="00A44528" w:rsidRDefault="00483F20" w:rsidP="003A4753">
            <w:pPr>
              <w:pStyle w:val="Docnumber"/>
            </w:pPr>
            <w:r>
              <w:rPr>
                <w:sz w:val="32"/>
              </w:rPr>
              <w:t>FG-AI4EE-</w:t>
            </w:r>
            <w:r w:rsidR="00AA1064">
              <w:rPr>
                <w:sz w:val="32"/>
              </w:rPr>
              <w:t>O-025</w:t>
            </w:r>
          </w:p>
        </w:tc>
      </w:tr>
      <w:tr w:rsidR="00563DBF" w:rsidRPr="00E03557" w14:paraId="75962C56" w14:textId="77777777" w:rsidTr="003A4753">
        <w:trPr>
          <w:cantSplit/>
          <w:jc w:val="center"/>
        </w:trPr>
        <w:tc>
          <w:tcPr>
            <w:tcW w:w="1133" w:type="dxa"/>
            <w:vMerge/>
          </w:tcPr>
          <w:p w14:paraId="4F39E957" w14:textId="77777777" w:rsidR="00563DBF" w:rsidRPr="00E03557" w:rsidRDefault="00563DBF" w:rsidP="003A4753">
            <w:pPr>
              <w:rPr>
                <w:smallCaps/>
                <w:sz w:val="20"/>
              </w:rPr>
            </w:pPr>
          </w:p>
        </w:tc>
        <w:tc>
          <w:tcPr>
            <w:tcW w:w="3829" w:type="dxa"/>
            <w:gridSpan w:val="2"/>
            <w:vMerge/>
          </w:tcPr>
          <w:p w14:paraId="7BB98059" w14:textId="77777777" w:rsidR="00563DBF" w:rsidRPr="00E03557" w:rsidRDefault="00563DBF" w:rsidP="003A4753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4819" w:type="dxa"/>
            <w:gridSpan w:val="2"/>
          </w:tcPr>
          <w:p w14:paraId="167DDD0E" w14:textId="77777777" w:rsidR="00563DBF" w:rsidRPr="00E03557" w:rsidRDefault="00563DBF" w:rsidP="003A475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Focus Group on </w:t>
            </w:r>
            <w:r w:rsidRPr="00532F66">
              <w:rPr>
                <w:b/>
                <w:bCs/>
                <w:sz w:val="28"/>
                <w:szCs w:val="28"/>
              </w:rPr>
              <w:t>Environmental Efficiency for AI and other Emerging Technologies</w:t>
            </w:r>
          </w:p>
        </w:tc>
      </w:tr>
      <w:tr w:rsidR="00563DBF" w:rsidRPr="00E03557" w14:paraId="38156D38" w14:textId="77777777" w:rsidTr="37451E34">
        <w:trPr>
          <w:cantSplit/>
          <w:jc w:val="center"/>
        </w:trPr>
        <w:tc>
          <w:tcPr>
            <w:tcW w:w="1133" w:type="dxa"/>
            <w:vMerge/>
          </w:tcPr>
          <w:p w14:paraId="1D2FDFAC" w14:textId="77777777" w:rsidR="00563DBF" w:rsidRPr="00E03557" w:rsidRDefault="00563DBF" w:rsidP="003A4753">
            <w:pPr>
              <w:rPr>
                <w:b/>
                <w:bCs/>
                <w:sz w:val="26"/>
              </w:rPr>
            </w:pPr>
          </w:p>
        </w:tc>
        <w:tc>
          <w:tcPr>
            <w:tcW w:w="3829" w:type="dxa"/>
            <w:gridSpan w:val="2"/>
            <w:vMerge/>
          </w:tcPr>
          <w:p w14:paraId="50A489D9" w14:textId="77777777" w:rsidR="00563DBF" w:rsidRPr="00E03557" w:rsidRDefault="00563DBF" w:rsidP="003A4753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534924CB" w14:textId="77777777" w:rsidR="00563DBF" w:rsidRPr="00E03557" w:rsidRDefault="00563DBF" w:rsidP="003A4753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A1064" w:rsidRPr="00E03557" w14:paraId="572A36D6" w14:textId="77777777" w:rsidTr="003A4753">
        <w:trPr>
          <w:cantSplit/>
          <w:trHeight w:val="223"/>
          <w:jc w:val="center"/>
        </w:trPr>
        <w:tc>
          <w:tcPr>
            <w:tcW w:w="1560" w:type="dxa"/>
            <w:gridSpan w:val="2"/>
            <w:tcBorders>
              <w:top w:val="single" w:sz="12" w:space="0" w:color="auto"/>
            </w:tcBorders>
          </w:tcPr>
          <w:p w14:paraId="290BBF48" w14:textId="35F23FE6" w:rsidR="00AA1064" w:rsidRPr="00E044CB" w:rsidRDefault="00AA1064" w:rsidP="00AA1064">
            <w:pPr>
              <w:rPr>
                <w:b/>
                <w:bCs/>
                <w:szCs w:val="24"/>
              </w:rPr>
            </w:pPr>
            <w:bookmarkStart w:id="5" w:name="dbluepink" w:colFirst="1" w:colLast="1"/>
            <w:bookmarkEnd w:id="4"/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402" w:type="dxa"/>
            <w:tcBorders>
              <w:top w:val="single" w:sz="12" w:space="0" w:color="auto"/>
            </w:tcBorders>
            <w:vAlign w:val="center"/>
          </w:tcPr>
          <w:p w14:paraId="42B60100" w14:textId="3522E2B6" w:rsidR="00AA1064" w:rsidRPr="00E044CB" w:rsidRDefault="00AA1064" w:rsidP="00AA1064">
            <w:pPr>
              <w:rPr>
                <w:szCs w:val="24"/>
              </w:rPr>
            </w:pPr>
            <w:r>
              <w:t>N/A</w:t>
            </w:r>
          </w:p>
        </w:tc>
        <w:tc>
          <w:tcPr>
            <w:tcW w:w="4819" w:type="dxa"/>
            <w:gridSpan w:val="2"/>
            <w:vAlign w:val="center"/>
          </w:tcPr>
          <w:p w14:paraId="5B5140A7" w14:textId="0235195B" w:rsidR="00AA1064" w:rsidRPr="00E044CB" w:rsidRDefault="00AA1064" w:rsidP="00AA1064">
            <w:pPr>
              <w:jc w:val="right"/>
              <w:rPr>
                <w:szCs w:val="24"/>
              </w:rPr>
            </w:pPr>
            <w:proofErr w:type="spellStart"/>
            <w:r>
              <w:t>Ålesund</w:t>
            </w:r>
            <w:proofErr w:type="spellEnd"/>
            <w:r>
              <w:t>, Norway</w:t>
            </w:r>
            <w:r w:rsidRPr="00E8292A">
              <w:t>,</w:t>
            </w:r>
            <w:r>
              <w:t xml:space="preserve"> 1-2 December 2022</w:t>
            </w:r>
          </w:p>
        </w:tc>
      </w:tr>
      <w:bookmarkEnd w:id="5"/>
      <w:tr w:rsidR="00AA1064" w:rsidRPr="00E03557" w14:paraId="08DD505E" w14:textId="77777777" w:rsidTr="003A4753">
        <w:trPr>
          <w:cantSplit/>
          <w:jc w:val="center"/>
        </w:trPr>
        <w:tc>
          <w:tcPr>
            <w:tcW w:w="9781" w:type="dxa"/>
            <w:gridSpan w:val="5"/>
          </w:tcPr>
          <w:p w14:paraId="0986865D" w14:textId="7279B9FE" w:rsidR="00AA1064" w:rsidRPr="00E044CB" w:rsidRDefault="00AA1064" w:rsidP="00AA106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 xml:space="preserve">OUTPUT </w:t>
            </w:r>
            <w:r w:rsidRPr="00123B21">
              <w:rPr>
                <w:b/>
                <w:bCs/>
              </w:rPr>
              <w:t>DOCUMENT</w:t>
            </w:r>
          </w:p>
        </w:tc>
      </w:tr>
      <w:tr w:rsidR="00563DBF" w:rsidRPr="00E03557" w14:paraId="60A16779" w14:textId="77777777" w:rsidTr="003A4753">
        <w:trPr>
          <w:cantSplit/>
          <w:trHeight w:val="137"/>
          <w:jc w:val="center"/>
        </w:trPr>
        <w:tc>
          <w:tcPr>
            <w:tcW w:w="1560" w:type="dxa"/>
            <w:gridSpan w:val="2"/>
          </w:tcPr>
          <w:p w14:paraId="2D60CA91" w14:textId="77777777" w:rsidR="00563DBF" w:rsidRPr="00E044CB" w:rsidRDefault="00563DBF" w:rsidP="003A4753">
            <w:pPr>
              <w:spacing w:line="276" w:lineRule="auto"/>
              <w:rPr>
                <w:b/>
                <w:bCs/>
                <w:szCs w:val="24"/>
              </w:rPr>
            </w:pPr>
            <w:r w:rsidRPr="00E044CB">
              <w:rPr>
                <w:b/>
                <w:bCs/>
                <w:szCs w:val="24"/>
              </w:rPr>
              <w:t>Source:</w:t>
            </w:r>
          </w:p>
        </w:tc>
        <w:tc>
          <w:tcPr>
            <w:tcW w:w="8221" w:type="dxa"/>
            <w:gridSpan w:val="3"/>
            <w:vAlign w:val="center"/>
          </w:tcPr>
          <w:p w14:paraId="7547DACA" w14:textId="70C8B090" w:rsidR="00563DBF" w:rsidRPr="00E044CB" w:rsidRDefault="00AA1064" w:rsidP="00483F20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TSB</w:t>
            </w:r>
          </w:p>
        </w:tc>
      </w:tr>
      <w:tr w:rsidR="00563DBF" w:rsidRPr="00E03557" w14:paraId="324C65F0" w14:textId="77777777" w:rsidTr="00483F20">
        <w:trPr>
          <w:cantSplit/>
          <w:jc w:val="center"/>
        </w:trPr>
        <w:tc>
          <w:tcPr>
            <w:tcW w:w="1560" w:type="dxa"/>
            <w:gridSpan w:val="2"/>
          </w:tcPr>
          <w:p w14:paraId="2B0B82F8" w14:textId="77777777" w:rsidR="00563DBF" w:rsidRPr="00E044CB" w:rsidRDefault="00563DBF" w:rsidP="003A4753">
            <w:pPr>
              <w:spacing w:line="276" w:lineRule="auto"/>
              <w:rPr>
                <w:szCs w:val="24"/>
              </w:rPr>
            </w:pPr>
            <w:r w:rsidRPr="00E044CB">
              <w:rPr>
                <w:b/>
                <w:bCs/>
                <w:szCs w:val="24"/>
              </w:rPr>
              <w:t>Title:</w:t>
            </w:r>
          </w:p>
        </w:tc>
        <w:tc>
          <w:tcPr>
            <w:tcW w:w="8221" w:type="dxa"/>
            <w:gridSpan w:val="3"/>
          </w:tcPr>
          <w:p w14:paraId="73AC4127" w14:textId="3E6D720C" w:rsidR="00563DBF" w:rsidRPr="00E044CB" w:rsidRDefault="00563DBF" w:rsidP="00483F20">
            <w:pPr>
              <w:spacing w:line="276" w:lineRule="auto"/>
            </w:pPr>
            <w:bookmarkStart w:id="6" w:name="_Hlk117008481"/>
            <w:r>
              <w:t xml:space="preserve">Technical Specification D.WG1-06 </w:t>
            </w:r>
            <w:bookmarkEnd w:id="6"/>
            <w:r w:rsidR="00AA1064">
              <w:t>“</w:t>
            </w:r>
            <w:r>
              <w:rPr>
                <w:lang w:val="en-US"/>
              </w:rPr>
              <w:t xml:space="preserve">Neutral </w:t>
            </w:r>
            <w:r w:rsidR="7AF7E098" w:rsidRPr="20F6695B">
              <w:rPr>
                <w:lang w:val="en-US"/>
              </w:rPr>
              <w:t>n</w:t>
            </w:r>
            <w:r>
              <w:rPr>
                <w:lang w:val="en-US"/>
              </w:rPr>
              <w:t xml:space="preserve">avigational </w:t>
            </w:r>
            <w:r w:rsidR="00EC800C" w:rsidRPr="1587E822">
              <w:rPr>
                <w:lang w:val="en-US"/>
              </w:rPr>
              <w:t>m</w:t>
            </w:r>
            <w:r>
              <w:rPr>
                <w:lang w:val="en-US"/>
              </w:rPr>
              <w:t xml:space="preserve">atrix for AI driven </w:t>
            </w:r>
            <w:r w:rsidR="69803507" w:rsidRPr="23E87BB6">
              <w:rPr>
                <w:lang w:val="en-US"/>
              </w:rPr>
              <w:t>t</w:t>
            </w:r>
            <w:r>
              <w:rPr>
                <w:lang w:val="en-US"/>
              </w:rPr>
              <w:t xml:space="preserve">echnologies for </w:t>
            </w:r>
            <w:r w:rsidR="29CBAE9A" w:rsidRPr="23E87BB6">
              <w:rPr>
                <w:lang w:val="en-US"/>
              </w:rPr>
              <w:t>s</w:t>
            </w:r>
            <w:r>
              <w:rPr>
                <w:lang w:val="en-US"/>
              </w:rPr>
              <w:t xml:space="preserve">mart </w:t>
            </w:r>
            <w:r w:rsidR="03EBA26D" w:rsidRPr="1879FA7D">
              <w:rPr>
                <w:lang w:val="en-US"/>
              </w:rPr>
              <w:t>s</w:t>
            </w:r>
            <w:r w:rsidR="66375ECD" w:rsidRPr="1879FA7D">
              <w:rPr>
                <w:lang w:val="en-US"/>
              </w:rPr>
              <w:t xml:space="preserve">ustainable </w:t>
            </w:r>
            <w:r w:rsidR="38198787" w:rsidRPr="1879FA7D">
              <w:rPr>
                <w:lang w:val="en-US"/>
              </w:rPr>
              <w:t>c</w:t>
            </w:r>
            <w:r>
              <w:rPr>
                <w:lang w:val="en-US"/>
              </w:rPr>
              <w:t>ities</w:t>
            </w:r>
            <w:r w:rsidR="00AA1064">
              <w:rPr>
                <w:lang w:val="en-US"/>
              </w:rPr>
              <w:t>”</w:t>
            </w:r>
            <w:r w:rsidR="00AA1064">
              <w:t xml:space="preserve">, </w:t>
            </w:r>
            <w:r w:rsidR="00AA1064" w:rsidRPr="00D86EEA">
              <w:rPr>
                <w:szCs w:val="24"/>
              </w:rPr>
              <w:t>FG-</w:t>
            </w:r>
            <w:r w:rsidR="00AA1064">
              <w:rPr>
                <w:szCs w:val="24"/>
              </w:rPr>
              <w:t>AI4EE</w:t>
            </w:r>
            <w:r w:rsidR="00AA1064" w:rsidRPr="00D86EEA">
              <w:rPr>
                <w:szCs w:val="24"/>
              </w:rPr>
              <w:t xml:space="preserve"> meeting,</w:t>
            </w:r>
            <w:r w:rsidR="00AA1064">
              <w:t xml:space="preserve"> </w:t>
            </w:r>
            <w:proofErr w:type="spellStart"/>
            <w:r w:rsidR="00AA1064">
              <w:t>Ålesund</w:t>
            </w:r>
            <w:proofErr w:type="spellEnd"/>
            <w:r w:rsidR="00AA1064">
              <w:t>, Norway</w:t>
            </w:r>
            <w:r w:rsidR="00AA1064" w:rsidRPr="00E8292A">
              <w:t>,</w:t>
            </w:r>
            <w:r w:rsidR="00AA1064">
              <w:t xml:space="preserve"> 1-2 December 2022</w:t>
            </w:r>
          </w:p>
        </w:tc>
      </w:tr>
      <w:tr w:rsidR="00AA1064" w:rsidRPr="00FC7D49" w14:paraId="10B20966" w14:textId="77777777" w:rsidTr="002228F0">
        <w:trPr>
          <w:cantSplit/>
          <w:jc w:val="center"/>
        </w:trPr>
        <w:tc>
          <w:tcPr>
            <w:tcW w:w="15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EF69E7" w14:textId="77777777" w:rsidR="00AA1064" w:rsidRPr="00E044CB" w:rsidRDefault="00AA1064" w:rsidP="00AA1064">
            <w:pPr>
              <w:spacing w:line="276" w:lineRule="auto"/>
              <w:rPr>
                <w:b/>
                <w:bCs/>
                <w:szCs w:val="24"/>
              </w:rPr>
            </w:pPr>
            <w:bookmarkStart w:id="7" w:name="dtitle1" w:colFirst="1" w:colLast="1"/>
            <w:r w:rsidRPr="00E044CB">
              <w:rPr>
                <w:b/>
                <w:bCs/>
                <w:szCs w:val="24"/>
              </w:rPr>
              <w:t>Contact: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424278" w14:textId="27167C59" w:rsidR="00AA1064" w:rsidRPr="00E044CB" w:rsidRDefault="00AA1064" w:rsidP="00AA1064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TSB</w:t>
            </w:r>
          </w:p>
        </w:tc>
        <w:tc>
          <w:tcPr>
            <w:tcW w:w="4252" w:type="dxa"/>
            <w:tcBorders>
              <w:top w:val="single" w:sz="6" w:space="0" w:color="auto"/>
              <w:bottom w:val="single" w:sz="6" w:space="0" w:color="auto"/>
            </w:tcBorders>
          </w:tcPr>
          <w:p w14:paraId="0EFCBB81" w14:textId="20D3E4BC" w:rsidR="00AA1064" w:rsidRPr="007D256E" w:rsidRDefault="00AA1064" w:rsidP="00AA1064">
            <w:pPr>
              <w:spacing w:line="276" w:lineRule="auto"/>
              <w:rPr>
                <w:szCs w:val="24"/>
              </w:rPr>
            </w:pPr>
            <w:r w:rsidRPr="0039133B">
              <w:rPr>
                <w:szCs w:val="24"/>
                <w:lang w:val="fr-CH"/>
              </w:rPr>
              <w:t xml:space="preserve">E-mail: </w:t>
            </w:r>
            <w:r>
              <w:rPr>
                <w:szCs w:val="24"/>
                <w:lang w:val="fr-CH"/>
              </w:rPr>
              <w:tab/>
            </w:r>
            <w:hyperlink r:id="rId12" w:history="1">
              <w:r w:rsidRPr="00CA2FC4">
                <w:rPr>
                  <w:rStyle w:val="Hyperlink"/>
                  <w:lang w:val="fr-FR"/>
                </w:rPr>
                <w:t>tsbfgai4ee@itu.int</w:t>
              </w:r>
            </w:hyperlink>
            <w:r w:rsidRPr="00CA2FC4">
              <w:rPr>
                <w:lang w:val="fr-FR"/>
              </w:rPr>
              <w:t xml:space="preserve"> </w:t>
            </w:r>
          </w:p>
        </w:tc>
      </w:tr>
    </w:tbl>
    <w:p w14:paraId="191F571D" w14:textId="77777777" w:rsidR="00563DBF" w:rsidRPr="007D256E" w:rsidRDefault="00563DBF" w:rsidP="00563DBF"/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563DBF" w:rsidRPr="0037415F" w14:paraId="57EDFDA7" w14:textId="77777777" w:rsidTr="003A4753">
        <w:trPr>
          <w:cantSplit/>
          <w:trHeight w:val="569"/>
          <w:jc w:val="center"/>
        </w:trPr>
        <w:tc>
          <w:tcPr>
            <w:tcW w:w="1560" w:type="dxa"/>
          </w:tcPr>
          <w:p w14:paraId="625DAAD5" w14:textId="77777777" w:rsidR="00563DBF" w:rsidRPr="004559B9" w:rsidRDefault="00563DBF" w:rsidP="003A4753">
            <w:pPr>
              <w:rPr>
                <w:b/>
                <w:bCs/>
              </w:rPr>
            </w:pPr>
            <w:r w:rsidRPr="004559B9">
              <w:rPr>
                <w:b/>
                <w:bCs/>
              </w:rPr>
              <w:t>Abstract:</w:t>
            </w:r>
          </w:p>
        </w:tc>
        <w:sdt>
          <w:sdtPr>
            <w:rPr>
              <w:szCs w:val="24"/>
            </w:rPr>
            <w:alias w:val="Abstract"/>
            <w:tag w:val="Abstract"/>
            <w:id w:val="-939903723"/>
            <w:placeholder>
              <w:docPart w:val="A2F9553B7F3346E3BE4CE35FC8BC0D4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1" w:type="dxa"/>
              </w:tcPr>
              <w:p w14:paraId="3E6F892B" w14:textId="5B1D444E" w:rsidR="00563DBF" w:rsidRPr="004559B9" w:rsidRDefault="00AA1064" w:rsidP="003A4753">
                <w:pPr>
                  <w:rPr>
                    <w:highlight w:val="yellow"/>
                  </w:rPr>
                </w:pPr>
                <w:r w:rsidRPr="00AA1064">
                  <w:rPr>
                    <w:szCs w:val="24"/>
                  </w:rPr>
                  <w:t xml:space="preserve">The document in annex contains the final version of Technical Specification D.WG1-06 “Neutral navigational matrix for AI driven technologies for smart sustainable cities” </w:t>
                </w:r>
                <w:r w:rsidRPr="006659D7">
                  <w:rPr>
                    <w:szCs w:val="24"/>
                  </w:rPr>
                  <w:t xml:space="preserve">that was approved at FG-AI4EE sixth and final </w:t>
                </w:r>
                <w:proofErr w:type="gramStart"/>
                <w:r w:rsidRPr="006659D7">
                  <w:rPr>
                    <w:szCs w:val="24"/>
                  </w:rPr>
                  <w:t>meeting</w:t>
                </w:r>
                <w:proofErr w:type="gramEnd"/>
                <w:r w:rsidRPr="006659D7">
                  <w:rPr>
                    <w:szCs w:val="24"/>
                  </w:rPr>
                  <w:t xml:space="preserve"> on 1-2 December 2022.</w:t>
                </w:r>
              </w:p>
            </w:tc>
          </w:sdtContent>
        </w:sdt>
      </w:tr>
    </w:tbl>
    <w:bookmarkEnd w:id="7"/>
    <w:p w14:paraId="5C2B8067" w14:textId="77777777" w:rsidR="00AA1064" w:rsidRDefault="00AA1064" w:rsidP="00AA1064">
      <w:pPr>
        <w:spacing w:before="240"/>
        <w:rPr>
          <w:szCs w:val="24"/>
          <w:lang w:eastAsia="ko-KR"/>
        </w:rPr>
      </w:pPr>
      <w:r w:rsidRPr="00C320B6">
        <w:rPr>
          <w:szCs w:val="24"/>
          <w:lang w:eastAsia="ko-KR"/>
        </w:rPr>
        <w:t>Please see attached.</w:t>
      </w:r>
    </w:p>
    <w:p w14:paraId="0BE9C9C9" w14:textId="77777777" w:rsidR="00AA1064" w:rsidRDefault="00AA1064" w:rsidP="00AA1064">
      <w:pPr>
        <w:pStyle w:val="Reasons"/>
      </w:pPr>
    </w:p>
    <w:p w14:paraId="22EED9BF" w14:textId="77777777" w:rsidR="00AA1064" w:rsidRDefault="00AA1064" w:rsidP="00AA1064">
      <w:pPr>
        <w:jc w:val="center"/>
      </w:pPr>
      <w:r>
        <w:t>______________</w:t>
      </w:r>
      <w:bookmarkEnd w:id="0"/>
      <w:bookmarkEnd w:id="1"/>
      <w:bookmarkEnd w:id="2"/>
    </w:p>
    <w:sectPr w:rsidR="00AA1064" w:rsidSect="0012245A">
      <w:headerReference w:type="default" r:id="rId13"/>
      <w:footerReference w:type="default" r:id="rId14"/>
      <w:pgSz w:w="11907" w:h="16840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3F572" w14:textId="77777777" w:rsidR="002B4761" w:rsidRDefault="002B4761">
      <w:r>
        <w:separator/>
      </w:r>
    </w:p>
  </w:endnote>
  <w:endnote w:type="continuationSeparator" w:id="0">
    <w:p w14:paraId="2574D81E" w14:textId="77777777" w:rsidR="002B4761" w:rsidRDefault="002B4761">
      <w:r>
        <w:continuationSeparator/>
      </w:r>
    </w:p>
  </w:endnote>
  <w:endnote w:type="continuationNotice" w:id="1">
    <w:p w14:paraId="55828DF0" w14:textId="77777777" w:rsidR="002B4761" w:rsidRDefault="002B476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3B893" w14:textId="44C81099" w:rsidR="00C675CE" w:rsidRDefault="00C675CE">
    <w:pPr>
      <w:pStyle w:val="Footer"/>
    </w:pPr>
  </w:p>
  <w:p w14:paraId="3ACE7C8E" w14:textId="77777777" w:rsidR="00160450" w:rsidRPr="009535E4" w:rsidRDefault="00160450">
    <w:pPr>
      <w:pStyle w:val="Footer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E9E0C" w14:textId="77777777" w:rsidR="002B4761" w:rsidRDefault="002B4761">
      <w:r>
        <w:separator/>
      </w:r>
    </w:p>
  </w:footnote>
  <w:footnote w:type="continuationSeparator" w:id="0">
    <w:p w14:paraId="06CACDF4" w14:textId="77777777" w:rsidR="002B4761" w:rsidRDefault="002B4761">
      <w:r>
        <w:continuationSeparator/>
      </w:r>
    </w:p>
  </w:footnote>
  <w:footnote w:type="continuationNotice" w:id="1">
    <w:p w14:paraId="4B6F92EB" w14:textId="77777777" w:rsidR="002B4761" w:rsidRDefault="002B476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A1F0F" w14:textId="5F40C61F" w:rsidR="0012245A" w:rsidRPr="00483F20" w:rsidRDefault="0012245A" w:rsidP="0012245A">
    <w:pPr>
      <w:spacing w:before="0"/>
      <w:jc w:val="center"/>
      <w:rPr>
        <w:rFonts w:eastAsia="Batang"/>
        <w:sz w:val="18"/>
        <w:szCs w:val="18"/>
      </w:rPr>
    </w:pPr>
    <w:r w:rsidRPr="00483F20">
      <w:rPr>
        <w:rFonts w:eastAsia="Batang"/>
        <w:sz w:val="18"/>
        <w:szCs w:val="18"/>
      </w:rPr>
      <w:t xml:space="preserve">- </w:t>
    </w:r>
    <w:r w:rsidRPr="00483F20">
      <w:rPr>
        <w:rFonts w:eastAsia="Batang"/>
        <w:sz w:val="18"/>
        <w:szCs w:val="18"/>
      </w:rPr>
      <w:fldChar w:fldCharType="begin"/>
    </w:r>
    <w:r w:rsidRPr="00483F20">
      <w:rPr>
        <w:rFonts w:eastAsia="Batang"/>
        <w:sz w:val="18"/>
        <w:szCs w:val="18"/>
      </w:rPr>
      <w:instrText xml:space="preserve"> PAGE  \* MERGEFORMAT </w:instrText>
    </w:r>
    <w:r w:rsidRPr="00483F20">
      <w:rPr>
        <w:rFonts w:eastAsia="Batang"/>
        <w:sz w:val="18"/>
        <w:szCs w:val="18"/>
      </w:rPr>
      <w:fldChar w:fldCharType="separate"/>
    </w:r>
    <w:r w:rsidR="000F32E5" w:rsidRPr="00483F20">
      <w:rPr>
        <w:rFonts w:eastAsia="Batang"/>
        <w:noProof/>
        <w:sz w:val="18"/>
        <w:szCs w:val="18"/>
      </w:rPr>
      <w:t>12</w:t>
    </w:r>
    <w:r w:rsidRPr="00483F20">
      <w:rPr>
        <w:rFonts w:eastAsia="Batang"/>
        <w:sz w:val="18"/>
        <w:szCs w:val="18"/>
      </w:rPr>
      <w:fldChar w:fldCharType="end"/>
    </w:r>
    <w:r w:rsidRPr="00483F20">
      <w:rPr>
        <w:rFonts w:eastAsia="Batang"/>
        <w:sz w:val="18"/>
        <w:szCs w:val="18"/>
      </w:rPr>
      <w:t xml:space="preserve"> -</w:t>
    </w:r>
  </w:p>
  <w:p w14:paraId="0F0655C6" w14:textId="7EC4E658" w:rsidR="00F31B0E" w:rsidRPr="00483F20" w:rsidRDefault="00483F20" w:rsidP="00483F20">
    <w:pPr>
      <w:spacing w:before="0" w:after="240"/>
      <w:jc w:val="center"/>
      <w:rPr>
        <w:sz w:val="18"/>
        <w:szCs w:val="18"/>
      </w:rPr>
    </w:pPr>
    <w:r w:rsidRPr="00483F20">
      <w:rPr>
        <w:sz w:val="18"/>
        <w:szCs w:val="18"/>
      </w:rPr>
      <w:t>FG-AI4EE-I-108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40CF0"/>
    <w:multiLevelType w:val="hybridMultilevel"/>
    <w:tmpl w:val="186665F8"/>
    <w:lvl w:ilvl="0" w:tplc="11B4A25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A485C"/>
    <w:multiLevelType w:val="hybridMultilevel"/>
    <w:tmpl w:val="82F214C2"/>
    <w:lvl w:ilvl="0" w:tplc="31920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27173"/>
    <w:multiLevelType w:val="hybridMultilevel"/>
    <w:tmpl w:val="E99463F8"/>
    <w:lvl w:ilvl="0" w:tplc="63E4BB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E5F"/>
    <w:multiLevelType w:val="multilevel"/>
    <w:tmpl w:val="E17AA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582EE0"/>
    <w:multiLevelType w:val="hybridMultilevel"/>
    <w:tmpl w:val="DF764094"/>
    <w:lvl w:ilvl="0" w:tplc="0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3592F"/>
    <w:multiLevelType w:val="hybridMultilevel"/>
    <w:tmpl w:val="32BA981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21B67"/>
    <w:multiLevelType w:val="hybridMultilevel"/>
    <w:tmpl w:val="CD887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0E1559"/>
    <w:multiLevelType w:val="hybridMultilevel"/>
    <w:tmpl w:val="77C8B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9120A4"/>
    <w:multiLevelType w:val="hybridMultilevel"/>
    <w:tmpl w:val="DD0219B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20569"/>
    <w:multiLevelType w:val="hybridMultilevel"/>
    <w:tmpl w:val="6A8C0850"/>
    <w:lvl w:ilvl="0" w:tplc="31920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232C5"/>
    <w:multiLevelType w:val="hybridMultilevel"/>
    <w:tmpl w:val="BA5001D4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3055C"/>
    <w:multiLevelType w:val="hybridMultilevel"/>
    <w:tmpl w:val="96E8BBC2"/>
    <w:lvl w:ilvl="0" w:tplc="31920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2"/>
  </w:num>
  <w:num w:numId="10">
    <w:abstractNumId w:val="9"/>
  </w:num>
  <w:num w:numId="11">
    <w:abstractNumId w:val="2"/>
  </w:num>
  <w:num w:numId="12">
    <w:abstractNumId w:val="13"/>
  </w:num>
  <w:num w:numId="13">
    <w:abstractNumId w:val="11"/>
  </w:num>
  <w:num w:numId="14">
    <w:abstractNumId w:val="3"/>
  </w:num>
  <w:num w:numId="15">
    <w:abstractNumId w:val="6"/>
  </w:num>
  <w:num w:numId="16">
    <w:abstractNumId w:val="12"/>
  </w:num>
  <w:num w:numId="17">
    <w:abstractNumId w:val="4"/>
  </w:num>
  <w:num w:numId="18">
    <w:abstractNumId w:val="7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H" w:vendorID="64" w:dllVersion="0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98"/>
    <w:rsid w:val="000052EE"/>
    <w:rsid w:val="00006024"/>
    <w:rsid w:val="000068B8"/>
    <w:rsid w:val="00007F9D"/>
    <w:rsid w:val="0001020A"/>
    <w:rsid w:val="00011BB5"/>
    <w:rsid w:val="00014884"/>
    <w:rsid w:val="000258D3"/>
    <w:rsid w:val="00026309"/>
    <w:rsid w:val="000279E4"/>
    <w:rsid w:val="00033CF0"/>
    <w:rsid w:val="00036D3A"/>
    <w:rsid w:val="0004214E"/>
    <w:rsid w:val="000441AF"/>
    <w:rsid w:val="00046F26"/>
    <w:rsid w:val="00047A4B"/>
    <w:rsid w:val="00047F98"/>
    <w:rsid w:val="00051D1F"/>
    <w:rsid w:val="000540CD"/>
    <w:rsid w:val="00054F4D"/>
    <w:rsid w:val="0006415A"/>
    <w:rsid w:val="00072B52"/>
    <w:rsid w:val="00072DA1"/>
    <w:rsid w:val="00074437"/>
    <w:rsid w:val="00077DDA"/>
    <w:rsid w:val="00085850"/>
    <w:rsid w:val="000862A0"/>
    <w:rsid w:val="000900C3"/>
    <w:rsid w:val="000915F8"/>
    <w:rsid w:val="00095FE5"/>
    <w:rsid w:val="0009753F"/>
    <w:rsid w:val="000A4192"/>
    <w:rsid w:val="000A5AEF"/>
    <w:rsid w:val="000A74F3"/>
    <w:rsid w:val="000B26E5"/>
    <w:rsid w:val="000B5405"/>
    <w:rsid w:val="000C008C"/>
    <w:rsid w:val="000C113E"/>
    <w:rsid w:val="000C5787"/>
    <w:rsid w:val="000C6725"/>
    <w:rsid w:val="000C7F0C"/>
    <w:rsid w:val="000E0135"/>
    <w:rsid w:val="000E1838"/>
    <w:rsid w:val="000E3586"/>
    <w:rsid w:val="000E3833"/>
    <w:rsid w:val="000E4C16"/>
    <w:rsid w:val="000E5AC0"/>
    <w:rsid w:val="000E7D55"/>
    <w:rsid w:val="000F32E5"/>
    <w:rsid w:val="000F6452"/>
    <w:rsid w:val="001036A1"/>
    <w:rsid w:val="00105FDE"/>
    <w:rsid w:val="00106149"/>
    <w:rsid w:val="001078F7"/>
    <w:rsid w:val="00110544"/>
    <w:rsid w:val="001138AD"/>
    <w:rsid w:val="00113968"/>
    <w:rsid w:val="00116A8A"/>
    <w:rsid w:val="0012239B"/>
    <w:rsid w:val="0012245A"/>
    <w:rsid w:val="00123840"/>
    <w:rsid w:val="00123DA0"/>
    <w:rsid w:val="00125605"/>
    <w:rsid w:val="0013176B"/>
    <w:rsid w:val="0013273E"/>
    <w:rsid w:val="00134F8F"/>
    <w:rsid w:val="001370FF"/>
    <w:rsid w:val="00137C15"/>
    <w:rsid w:val="00140B3C"/>
    <w:rsid w:val="00143525"/>
    <w:rsid w:val="0015046B"/>
    <w:rsid w:val="00151574"/>
    <w:rsid w:val="00157750"/>
    <w:rsid w:val="00160450"/>
    <w:rsid w:val="00161075"/>
    <w:rsid w:val="00162444"/>
    <w:rsid w:val="00164AF5"/>
    <w:rsid w:val="00166E29"/>
    <w:rsid w:val="00171676"/>
    <w:rsid w:val="00172A3F"/>
    <w:rsid w:val="00187B43"/>
    <w:rsid w:val="0019096C"/>
    <w:rsid w:val="001B40FE"/>
    <w:rsid w:val="001B7254"/>
    <w:rsid w:val="001C25D9"/>
    <w:rsid w:val="001C7177"/>
    <w:rsid w:val="001D278A"/>
    <w:rsid w:val="001E7564"/>
    <w:rsid w:val="001F4ACB"/>
    <w:rsid w:val="001F4F37"/>
    <w:rsid w:val="0020136E"/>
    <w:rsid w:val="0020399F"/>
    <w:rsid w:val="00214B6A"/>
    <w:rsid w:val="002226EA"/>
    <w:rsid w:val="00223B5D"/>
    <w:rsid w:val="0022753D"/>
    <w:rsid w:val="0023184D"/>
    <w:rsid w:val="0023596B"/>
    <w:rsid w:val="0023670C"/>
    <w:rsid w:val="00242081"/>
    <w:rsid w:val="00243AB8"/>
    <w:rsid w:val="00244193"/>
    <w:rsid w:val="00245263"/>
    <w:rsid w:val="002521D7"/>
    <w:rsid w:val="00256957"/>
    <w:rsid w:val="0026079E"/>
    <w:rsid w:val="00267599"/>
    <w:rsid w:val="00271E08"/>
    <w:rsid w:val="00273746"/>
    <w:rsid w:val="00273B7F"/>
    <w:rsid w:val="002764B2"/>
    <w:rsid w:val="002809AC"/>
    <w:rsid w:val="00284941"/>
    <w:rsid w:val="00291959"/>
    <w:rsid w:val="002A2E7B"/>
    <w:rsid w:val="002A357B"/>
    <w:rsid w:val="002B0B26"/>
    <w:rsid w:val="002B4761"/>
    <w:rsid w:val="002B6698"/>
    <w:rsid w:val="002C21D0"/>
    <w:rsid w:val="002C48C5"/>
    <w:rsid w:val="002D277F"/>
    <w:rsid w:val="002D2FBB"/>
    <w:rsid w:val="002D369E"/>
    <w:rsid w:val="002D56B0"/>
    <w:rsid w:val="002E1800"/>
    <w:rsid w:val="002E6F00"/>
    <w:rsid w:val="002F2D7B"/>
    <w:rsid w:val="00301234"/>
    <w:rsid w:val="0030439B"/>
    <w:rsid w:val="00313A57"/>
    <w:rsid w:val="00315ACA"/>
    <w:rsid w:val="00333E2B"/>
    <w:rsid w:val="00334838"/>
    <w:rsid w:val="003352F5"/>
    <w:rsid w:val="00340460"/>
    <w:rsid w:val="00341269"/>
    <w:rsid w:val="0034206C"/>
    <w:rsid w:val="003427A3"/>
    <w:rsid w:val="00344743"/>
    <w:rsid w:val="00363EAA"/>
    <w:rsid w:val="0036765C"/>
    <w:rsid w:val="003748C3"/>
    <w:rsid w:val="0037660C"/>
    <w:rsid w:val="00377358"/>
    <w:rsid w:val="0038466E"/>
    <w:rsid w:val="00385868"/>
    <w:rsid w:val="003868EE"/>
    <w:rsid w:val="003878BD"/>
    <w:rsid w:val="003938B9"/>
    <w:rsid w:val="003A1118"/>
    <w:rsid w:val="003A5C4E"/>
    <w:rsid w:val="003B188C"/>
    <w:rsid w:val="003B4272"/>
    <w:rsid w:val="003C5583"/>
    <w:rsid w:val="003C7096"/>
    <w:rsid w:val="003C7B68"/>
    <w:rsid w:val="003D1729"/>
    <w:rsid w:val="003D2491"/>
    <w:rsid w:val="003D5F16"/>
    <w:rsid w:val="003D617E"/>
    <w:rsid w:val="003D67F5"/>
    <w:rsid w:val="003E637B"/>
    <w:rsid w:val="003E7C5F"/>
    <w:rsid w:val="003F0997"/>
    <w:rsid w:val="003F238B"/>
    <w:rsid w:val="003F35BE"/>
    <w:rsid w:val="00400AB8"/>
    <w:rsid w:val="00402570"/>
    <w:rsid w:val="004148CC"/>
    <w:rsid w:val="00420F51"/>
    <w:rsid w:val="00422417"/>
    <w:rsid w:val="00423272"/>
    <w:rsid w:val="00423A86"/>
    <w:rsid w:val="0043058B"/>
    <w:rsid w:val="00433EDE"/>
    <w:rsid w:val="00440BFF"/>
    <w:rsid w:val="004438EF"/>
    <w:rsid w:val="00445AB7"/>
    <w:rsid w:val="00446FE8"/>
    <w:rsid w:val="00450E2D"/>
    <w:rsid w:val="0047116C"/>
    <w:rsid w:val="00483F20"/>
    <w:rsid w:val="00484021"/>
    <w:rsid w:val="00485B36"/>
    <w:rsid w:val="0049510D"/>
    <w:rsid w:val="004A0F46"/>
    <w:rsid w:val="004A106E"/>
    <w:rsid w:val="004A161F"/>
    <w:rsid w:val="004A1775"/>
    <w:rsid w:val="004A1CC3"/>
    <w:rsid w:val="004A2225"/>
    <w:rsid w:val="004A4DB5"/>
    <w:rsid w:val="004B3648"/>
    <w:rsid w:val="004C0332"/>
    <w:rsid w:val="004C1A8C"/>
    <w:rsid w:val="004C21D0"/>
    <w:rsid w:val="004D0042"/>
    <w:rsid w:val="004D1A67"/>
    <w:rsid w:val="004D272A"/>
    <w:rsid w:val="004D7592"/>
    <w:rsid w:val="004E72BB"/>
    <w:rsid w:val="004F0444"/>
    <w:rsid w:val="005059B4"/>
    <w:rsid w:val="005123A9"/>
    <w:rsid w:val="00514F4B"/>
    <w:rsid w:val="005216E5"/>
    <w:rsid w:val="005319A0"/>
    <w:rsid w:val="005322FD"/>
    <w:rsid w:val="005344E7"/>
    <w:rsid w:val="00536C78"/>
    <w:rsid w:val="00537071"/>
    <w:rsid w:val="005412BC"/>
    <w:rsid w:val="00552BEF"/>
    <w:rsid w:val="005568D3"/>
    <w:rsid w:val="005614A0"/>
    <w:rsid w:val="005617FF"/>
    <w:rsid w:val="00563DBF"/>
    <w:rsid w:val="00571359"/>
    <w:rsid w:val="005770F1"/>
    <w:rsid w:val="00582149"/>
    <w:rsid w:val="00594D61"/>
    <w:rsid w:val="005A0183"/>
    <w:rsid w:val="005A1BE7"/>
    <w:rsid w:val="005B0385"/>
    <w:rsid w:val="005B37DD"/>
    <w:rsid w:val="005B436D"/>
    <w:rsid w:val="005C053E"/>
    <w:rsid w:val="005C10B9"/>
    <w:rsid w:val="005D1F47"/>
    <w:rsid w:val="005D2541"/>
    <w:rsid w:val="005D3DB9"/>
    <w:rsid w:val="005E3D29"/>
    <w:rsid w:val="006000FE"/>
    <w:rsid w:val="00600B2B"/>
    <w:rsid w:val="00602F86"/>
    <w:rsid w:val="00612D22"/>
    <w:rsid w:val="00614FC7"/>
    <w:rsid w:val="00623753"/>
    <w:rsid w:val="00623784"/>
    <w:rsid w:val="00626BAB"/>
    <w:rsid w:val="00631610"/>
    <w:rsid w:val="00631A97"/>
    <w:rsid w:val="00635104"/>
    <w:rsid w:val="00640BBC"/>
    <w:rsid w:val="00642D66"/>
    <w:rsid w:val="00645F33"/>
    <w:rsid w:val="00653D28"/>
    <w:rsid w:val="00662D09"/>
    <w:rsid w:val="00665E4F"/>
    <w:rsid w:val="00674A49"/>
    <w:rsid w:val="00681154"/>
    <w:rsid w:val="00684835"/>
    <w:rsid w:val="0069307B"/>
    <w:rsid w:val="006A1875"/>
    <w:rsid w:val="006A1E5B"/>
    <w:rsid w:val="006A7605"/>
    <w:rsid w:val="006B1BA7"/>
    <w:rsid w:val="006C5FC4"/>
    <w:rsid w:val="006C6FF6"/>
    <w:rsid w:val="006D2C6C"/>
    <w:rsid w:val="006D44B0"/>
    <w:rsid w:val="006D6B76"/>
    <w:rsid w:val="006E3981"/>
    <w:rsid w:val="006E6B5D"/>
    <w:rsid w:val="006E7FCC"/>
    <w:rsid w:val="006F6850"/>
    <w:rsid w:val="00701334"/>
    <w:rsid w:val="007023BA"/>
    <w:rsid w:val="0070344E"/>
    <w:rsid w:val="007126DB"/>
    <w:rsid w:val="0071471F"/>
    <w:rsid w:val="0072191A"/>
    <w:rsid w:val="00725D9C"/>
    <w:rsid w:val="00730296"/>
    <w:rsid w:val="00731058"/>
    <w:rsid w:val="00737C03"/>
    <w:rsid w:val="007452F2"/>
    <w:rsid w:val="007478D0"/>
    <w:rsid w:val="0075090D"/>
    <w:rsid w:val="0075148E"/>
    <w:rsid w:val="00772C35"/>
    <w:rsid w:val="00775B0E"/>
    <w:rsid w:val="00790731"/>
    <w:rsid w:val="007956C3"/>
    <w:rsid w:val="00795EF8"/>
    <w:rsid w:val="00796809"/>
    <w:rsid w:val="007A1C6D"/>
    <w:rsid w:val="007B30AC"/>
    <w:rsid w:val="007B383B"/>
    <w:rsid w:val="007B6891"/>
    <w:rsid w:val="007B7978"/>
    <w:rsid w:val="007C5041"/>
    <w:rsid w:val="007D1AF3"/>
    <w:rsid w:val="007D256E"/>
    <w:rsid w:val="007E4E4C"/>
    <w:rsid w:val="007F1D55"/>
    <w:rsid w:val="00803C53"/>
    <w:rsid w:val="00812926"/>
    <w:rsid w:val="0081367E"/>
    <w:rsid w:val="008213FA"/>
    <w:rsid w:val="00831133"/>
    <w:rsid w:val="008347F6"/>
    <w:rsid w:val="00835442"/>
    <w:rsid w:val="008376D3"/>
    <w:rsid w:val="008411F9"/>
    <w:rsid w:val="00844506"/>
    <w:rsid w:val="008523B9"/>
    <w:rsid w:val="00876BCD"/>
    <w:rsid w:val="0088430C"/>
    <w:rsid w:val="00884343"/>
    <w:rsid w:val="008851CC"/>
    <w:rsid w:val="00895273"/>
    <w:rsid w:val="00895AE9"/>
    <w:rsid w:val="008A1664"/>
    <w:rsid w:val="008A3E0B"/>
    <w:rsid w:val="008A6476"/>
    <w:rsid w:val="008A6A0D"/>
    <w:rsid w:val="008A6E46"/>
    <w:rsid w:val="008B027B"/>
    <w:rsid w:val="008B64EF"/>
    <w:rsid w:val="008B6BF0"/>
    <w:rsid w:val="008B77C3"/>
    <w:rsid w:val="008C1165"/>
    <w:rsid w:val="008C336C"/>
    <w:rsid w:val="008C473D"/>
    <w:rsid w:val="008C56BA"/>
    <w:rsid w:val="008C6EFC"/>
    <w:rsid w:val="008C75B0"/>
    <w:rsid w:val="008C77C6"/>
    <w:rsid w:val="008D3719"/>
    <w:rsid w:val="008D5C82"/>
    <w:rsid w:val="008E122F"/>
    <w:rsid w:val="008E1396"/>
    <w:rsid w:val="008E7E7B"/>
    <w:rsid w:val="008F2779"/>
    <w:rsid w:val="00902B79"/>
    <w:rsid w:val="00903DEA"/>
    <w:rsid w:val="00905313"/>
    <w:rsid w:val="009159C9"/>
    <w:rsid w:val="009219FE"/>
    <w:rsid w:val="0092277E"/>
    <w:rsid w:val="0092328C"/>
    <w:rsid w:val="0092332D"/>
    <w:rsid w:val="009241B0"/>
    <w:rsid w:val="0092627E"/>
    <w:rsid w:val="00926630"/>
    <w:rsid w:val="00934E41"/>
    <w:rsid w:val="009507CF"/>
    <w:rsid w:val="009535E4"/>
    <w:rsid w:val="009601B1"/>
    <w:rsid w:val="00960E95"/>
    <w:rsid w:val="0097287F"/>
    <w:rsid w:val="00974937"/>
    <w:rsid w:val="00981BAA"/>
    <w:rsid w:val="00982444"/>
    <w:rsid w:val="00982B39"/>
    <w:rsid w:val="0098328B"/>
    <w:rsid w:val="009841B2"/>
    <w:rsid w:val="00984D3A"/>
    <w:rsid w:val="00985216"/>
    <w:rsid w:val="009901E4"/>
    <w:rsid w:val="009A1DBF"/>
    <w:rsid w:val="009A3B97"/>
    <w:rsid w:val="009B1484"/>
    <w:rsid w:val="009B2BB7"/>
    <w:rsid w:val="009B6E74"/>
    <w:rsid w:val="009D235C"/>
    <w:rsid w:val="009D28EE"/>
    <w:rsid w:val="009D67BB"/>
    <w:rsid w:val="009E5D3A"/>
    <w:rsid w:val="009F2F47"/>
    <w:rsid w:val="009F76ED"/>
    <w:rsid w:val="00A02BA1"/>
    <w:rsid w:val="00A058AC"/>
    <w:rsid w:val="00A06D6F"/>
    <w:rsid w:val="00A1712B"/>
    <w:rsid w:val="00A177B5"/>
    <w:rsid w:val="00A210D4"/>
    <w:rsid w:val="00A21DEE"/>
    <w:rsid w:val="00A23CF5"/>
    <w:rsid w:val="00A34B16"/>
    <w:rsid w:val="00A417AB"/>
    <w:rsid w:val="00A4569D"/>
    <w:rsid w:val="00A45DE1"/>
    <w:rsid w:val="00A515D4"/>
    <w:rsid w:val="00A61C53"/>
    <w:rsid w:val="00A6618D"/>
    <w:rsid w:val="00A72CD2"/>
    <w:rsid w:val="00A73C31"/>
    <w:rsid w:val="00A74122"/>
    <w:rsid w:val="00A80279"/>
    <w:rsid w:val="00A834BF"/>
    <w:rsid w:val="00A865F7"/>
    <w:rsid w:val="00A917A7"/>
    <w:rsid w:val="00AA1064"/>
    <w:rsid w:val="00AA1D79"/>
    <w:rsid w:val="00AA23C5"/>
    <w:rsid w:val="00AA4160"/>
    <w:rsid w:val="00AB191D"/>
    <w:rsid w:val="00AB403B"/>
    <w:rsid w:val="00AB4AEC"/>
    <w:rsid w:val="00AB7515"/>
    <w:rsid w:val="00AB7A56"/>
    <w:rsid w:val="00AC5244"/>
    <w:rsid w:val="00AD2200"/>
    <w:rsid w:val="00AD2704"/>
    <w:rsid w:val="00AD6A4D"/>
    <w:rsid w:val="00AE27A9"/>
    <w:rsid w:val="00AE695A"/>
    <w:rsid w:val="00AF321F"/>
    <w:rsid w:val="00AF33D6"/>
    <w:rsid w:val="00B04B00"/>
    <w:rsid w:val="00B24A1F"/>
    <w:rsid w:val="00B25A4A"/>
    <w:rsid w:val="00B25B45"/>
    <w:rsid w:val="00B30DB7"/>
    <w:rsid w:val="00B3517B"/>
    <w:rsid w:val="00B44E80"/>
    <w:rsid w:val="00B467C5"/>
    <w:rsid w:val="00B504BD"/>
    <w:rsid w:val="00B54519"/>
    <w:rsid w:val="00B64521"/>
    <w:rsid w:val="00B678DB"/>
    <w:rsid w:val="00B678F9"/>
    <w:rsid w:val="00B70A00"/>
    <w:rsid w:val="00B774CF"/>
    <w:rsid w:val="00B87AB4"/>
    <w:rsid w:val="00B91C44"/>
    <w:rsid w:val="00B9386A"/>
    <w:rsid w:val="00B95CEE"/>
    <w:rsid w:val="00BA0E4B"/>
    <w:rsid w:val="00BA443D"/>
    <w:rsid w:val="00BB25D9"/>
    <w:rsid w:val="00BB2607"/>
    <w:rsid w:val="00BB2929"/>
    <w:rsid w:val="00BB662E"/>
    <w:rsid w:val="00BB7294"/>
    <w:rsid w:val="00BB78A5"/>
    <w:rsid w:val="00BC298B"/>
    <w:rsid w:val="00BD53B8"/>
    <w:rsid w:val="00BF009D"/>
    <w:rsid w:val="00BF1671"/>
    <w:rsid w:val="00C01A7C"/>
    <w:rsid w:val="00C026F6"/>
    <w:rsid w:val="00C03080"/>
    <w:rsid w:val="00C05A6D"/>
    <w:rsid w:val="00C17705"/>
    <w:rsid w:val="00C20FB0"/>
    <w:rsid w:val="00C22620"/>
    <w:rsid w:val="00C23C92"/>
    <w:rsid w:val="00C27832"/>
    <w:rsid w:val="00C2793E"/>
    <w:rsid w:val="00C3493B"/>
    <w:rsid w:val="00C35D6F"/>
    <w:rsid w:val="00C42910"/>
    <w:rsid w:val="00C55FC8"/>
    <w:rsid w:val="00C56E1A"/>
    <w:rsid w:val="00C66374"/>
    <w:rsid w:val="00C675CE"/>
    <w:rsid w:val="00C802FE"/>
    <w:rsid w:val="00C80669"/>
    <w:rsid w:val="00C86B8C"/>
    <w:rsid w:val="00C91B22"/>
    <w:rsid w:val="00C94FBD"/>
    <w:rsid w:val="00CA125A"/>
    <w:rsid w:val="00CA7CC5"/>
    <w:rsid w:val="00CB3786"/>
    <w:rsid w:val="00CC0DB0"/>
    <w:rsid w:val="00CC5078"/>
    <w:rsid w:val="00CD7B36"/>
    <w:rsid w:val="00CE59CF"/>
    <w:rsid w:val="00CE66F0"/>
    <w:rsid w:val="00CF3DA6"/>
    <w:rsid w:val="00CF4620"/>
    <w:rsid w:val="00CF6799"/>
    <w:rsid w:val="00D0031E"/>
    <w:rsid w:val="00D00E8D"/>
    <w:rsid w:val="00D0566D"/>
    <w:rsid w:val="00D11946"/>
    <w:rsid w:val="00D1335B"/>
    <w:rsid w:val="00D13DE3"/>
    <w:rsid w:val="00D178DA"/>
    <w:rsid w:val="00D23784"/>
    <w:rsid w:val="00D24827"/>
    <w:rsid w:val="00D3250A"/>
    <w:rsid w:val="00D35E2C"/>
    <w:rsid w:val="00D371B6"/>
    <w:rsid w:val="00D37604"/>
    <w:rsid w:val="00D55DA1"/>
    <w:rsid w:val="00D61E28"/>
    <w:rsid w:val="00D70EBA"/>
    <w:rsid w:val="00D73710"/>
    <w:rsid w:val="00D82B23"/>
    <w:rsid w:val="00D840B8"/>
    <w:rsid w:val="00D840FE"/>
    <w:rsid w:val="00D84F41"/>
    <w:rsid w:val="00D91112"/>
    <w:rsid w:val="00D93C5E"/>
    <w:rsid w:val="00D95CBA"/>
    <w:rsid w:val="00D97236"/>
    <w:rsid w:val="00DA2364"/>
    <w:rsid w:val="00DA501C"/>
    <w:rsid w:val="00DA7403"/>
    <w:rsid w:val="00DB1FE4"/>
    <w:rsid w:val="00DB2299"/>
    <w:rsid w:val="00DB6A1C"/>
    <w:rsid w:val="00DB70CB"/>
    <w:rsid w:val="00DC3EFA"/>
    <w:rsid w:val="00DD2DD5"/>
    <w:rsid w:val="00DD59C1"/>
    <w:rsid w:val="00DD5A9B"/>
    <w:rsid w:val="00E019B0"/>
    <w:rsid w:val="00E02E45"/>
    <w:rsid w:val="00E102B8"/>
    <w:rsid w:val="00E1234E"/>
    <w:rsid w:val="00E13CF0"/>
    <w:rsid w:val="00E16916"/>
    <w:rsid w:val="00E17F7D"/>
    <w:rsid w:val="00E207EC"/>
    <w:rsid w:val="00E243C0"/>
    <w:rsid w:val="00E2762E"/>
    <w:rsid w:val="00E3010C"/>
    <w:rsid w:val="00E3199A"/>
    <w:rsid w:val="00E32C15"/>
    <w:rsid w:val="00E367F4"/>
    <w:rsid w:val="00E41B61"/>
    <w:rsid w:val="00E46891"/>
    <w:rsid w:val="00E534FE"/>
    <w:rsid w:val="00E56F2A"/>
    <w:rsid w:val="00E574E5"/>
    <w:rsid w:val="00E609C7"/>
    <w:rsid w:val="00E63C45"/>
    <w:rsid w:val="00E64033"/>
    <w:rsid w:val="00E676B1"/>
    <w:rsid w:val="00E719AD"/>
    <w:rsid w:val="00E744EE"/>
    <w:rsid w:val="00E82F2F"/>
    <w:rsid w:val="00E878EE"/>
    <w:rsid w:val="00E94A9B"/>
    <w:rsid w:val="00E950EA"/>
    <w:rsid w:val="00EA3086"/>
    <w:rsid w:val="00EA3B7F"/>
    <w:rsid w:val="00EB0564"/>
    <w:rsid w:val="00EC1757"/>
    <w:rsid w:val="00EC26A9"/>
    <w:rsid w:val="00EC2A42"/>
    <w:rsid w:val="00EC53EF"/>
    <w:rsid w:val="00EC800C"/>
    <w:rsid w:val="00ED36AF"/>
    <w:rsid w:val="00ED7F23"/>
    <w:rsid w:val="00EE2287"/>
    <w:rsid w:val="00EF03C6"/>
    <w:rsid w:val="00F024C4"/>
    <w:rsid w:val="00F11DF8"/>
    <w:rsid w:val="00F24AF0"/>
    <w:rsid w:val="00F24EF1"/>
    <w:rsid w:val="00F2656C"/>
    <w:rsid w:val="00F30434"/>
    <w:rsid w:val="00F31B0E"/>
    <w:rsid w:val="00F35AEB"/>
    <w:rsid w:val="00F407C6"/>
    <w:rsid w:val="00F4354E"/>
    <w:rsid w:val="00F442C4"/>
    <w:rsid w:val="00F518DE"/>
    <w:rsid w:val="00F529E1"/>
    <w:rsid w:val="00F55F4B"/>
    <w:rsid w:val="00F60A3A"/>
    <w:rsid w:val="00F62D9F"/>
    <w:rsid w:val="00F71571"/>
    <w:rsid w:val="00F71B20"/>
    <w:rsid w:val="00F73EF5"/>
    <w:rsid w:val="00F7630C"/>
    <w:rsid w:val="00F76A0E"/>
    <w:rsid w:val="00F76B20"/>
    <w:rsid w:val="00F808BC"/>
    <w:rsid w:val="00F871DC"/>
    <w:rsid w:val="00F95387"/>
    <w:rsid w:val="00F9551A"/>
    <w:rsid w:val="00FA268E"/>
    <w:rsid w:val="00FA60D4"/>
    <w:rsid w:val="00FC5C61"/>
    <w:rsid w:val="00FD55E5"/>
    <w:rsid w:val="00FE0D7A"/>
    <w:rsid w:val="00FE1DED"/>
    <w:rsid w:val="00FE32B8"/>
    <w:rsid w:val="00FF0790"/>
    <w:rsid w:val="00FF13F8"/>
    <w:rsid w:val="00FF151E"/>
    <w:rsid w:val="0127076D"/>
    <w:rsid w:val="019A02B3"/>
    <w:rsid w:val="019FC42F"/>
    <w:rsid w:val="035BAD59"/>
    <w:rsid w:val="0373A6C6"/>
    <w:rsid w:val="03EBA26D"/>
    <w:rsid w:val="046173D3"/>
    <w:rsid w:val="05C404A7"/>
    <w:rsid w:val="05DE085C"/>
    <w:rsid w:val="06714768"/>
    <w:rsid w:val="08CE106F"/>
    <w:rsid w:val="097069C9"/>
    <w:rsid w:val="09D17AA2"/>
    <w:rsid w:val="0B31A260"/>
    <w:rsid w:val="0CFF1F36"/>
    <w:rsid w:val="0D99F9AE"/>
    <w:rsid w:val="0E29A908"/>
    <w:rsid w:val="0FE59232"/>
    <w:rsid w:val="1041EB16"/>
    <w:rsid w:val="10BBFEE3"/>
    <w:rsid w:val="11BF6916"/>
    <w:rsid w:val="11D43A5A"/>
    <w:rsid w:val="12D7A48D"/>
    <w:rsid w:val="139617D1"/>
    <w:rsid w:val="1427C064"/>
    <w:rsid w:val="156FEEB5"/>
    <w:rsid w:val="1587E822"/>
    <w:rsid w:val="18620110"/>
    <w:rsid w:val="1879FA7D"/>
    <w:rsid w:val="18C6AC21"/>
    <w:rsid w:val="1B3E2BCB"/>
    <w:rsid w:val="1D2DEA4F"/>
    <w:rsid w:val="1F0CE203"/>
    <w:rsid w:val="2039F2D6"/>
    <w:rsid w:val="20F6695B"/>
    <w:rsid w:val="21F9D38E"/>
    <w:rsid w:val="23E87BB6"/>
    <w:rsid w:val="24EBE5E9"/>
    <w:rsid w:val="279389B6"/>
    <w:rsid w:val="289C6B88"/>
    <w:rsid w:val="295AC7A8"/>
    <w:rsid w:val="29CBAE9A"/>
    <w:rsid w:val="2C3C59F6"/>
    <w:rsid w:val="2CBE5673"/>
    <w:rsid w:val="304595DE"/>
    <w:rsid w:val="30EC0FB5"/>
    <w:rsid w:val="31040922"/>
    <w:rsid w:val="32F2E41B"/>
    <w:rsid w:val="35117F1D"/>
    <w:rsid w:val="35148FA0"/>
    <w:rsid w:val="35CFDB3D"/>
    <w:rsid w:val="36A369BA"/>
    <w:rsid w:val="37451E34"/>
    <w:rsid w:val="37752BF4"/>
    <w:rsid w:val="38039178"/>
    <w:rsid w:val="38198787"/>
    <w:rsid w:val="389211E2"/>
    <w:rsid w:val="38C204BC"/>
    <w:rsid w:val="38FED202"/>
    <w:rsid w:val="3906FBAB"/>
    <w:rsid w:val="3A815FDA"/>
    <w:rsid w:val="3AB0ACE4"/>
    <w:rsid w:val="3AC11E6D"/>
    <w:rsid w:val="3AEE1BEF"/>
    <w:rsid w:val="3BB41717"/>
    <w:rsid w:val="3C5A90EE"/>
    <w:rsid w:val="3C6DCC7A"/>
    <w:rsid w:val="3DD698AC"/>
    <w:rsid w:val="3E616554"/>
    <w:rsid w:val="3E83995E"/>
    <w:rsid w:val="3F30AC8F"/>
    <w:rsid w:val="403B3C38"/>
    <w:rsid w:val="419382A2"/>
    <w:rsid w:val="4229E460"/>
    <w:rsid w:val="4259D73A"/>
    <w:rsid w:val="4430B8C6"/>
    <w:rsid w:val="44D7F491"/>
    <w:rsid w:val="44EEF939"/>
    <w:rsid w:val="460A8FAA"/>
    <w:rsid w:val="47D716F2"/>
    <w:rsid w:val="47F0D898"/>
    <w:rsid w:val="49149B72"/>
    <w:rsid w:val="4A17D2D4"/>
    <w:rsid w:val="4CF1EBC2"/>
    <w:rsid w:val="4D0203DB"/>
    <w:rsid w:val="4D759FF4"/>
    <w:rsid w:val="4E9BCFCC"/>
    <w:rsid w:val="4EA1AD4E"/>
    <w:rsid w:val="4F4E443D"/>
    <w:rsid w:val="4F723C7D"/>
    <w:rsid w:val="4FB7009B"/>
    <w:rsid w:val="51742D78"/>
    <w:rsid w:val="524F7D94"/>
    <w:rsid w:val="52644ED8"/>
    <w:rsid w:val="52F28EBF"/>
    <w:rsid w:val="5397ABE5"/>
    <w:rsid w:val="53C89B93"/>
    <w:rsid w:val="54115B0B"/>
    <w:rsid w:val="56A5B693"/>
    <w:rsid w:val="56D0E03E"/>
    <w:rsid w:val="57036D66"/>
    <w:rsid w:val="57303817"/>
    <w:rsid w:val="57B4027D"/>
    <w:rsid w:val="585274FF"/>
    <w:rsid w:val="591AB756"/>
    <w:rsid w:val="5A0D792E"/>
    <w:rsid w:val="5A523D4C"/>
    <w:rsid w:val="5A9EEEF0"/>
    <w:rsid w:val="5C141AC3"/>
    <w:rsid w:val="5CFF8B89"/>
    <w:rsid w:val="5D2F7E63"/>
    <w:rsid w:val="5F062D1E"/>
    <w:rsid w:val="5F4361F6"/>
    <w:rsid w:val="5FE3AE56"/>
    <w:rsid w:val="60E6EB5C"/>
    <w:rsid w:val="6271EE9F"/>
    <w:rsid w:val="62B6E58E"/>
    <w:rsid w:val="62CEDEFB"/>
    <w:rsid w:val="64D58090"/>
    <w:rsid w:val="65C0BE85"/>
    <w:rsid w:val="66275035"/>
    <w:rsid w:val="66375ECD"/>
    <w:rsid w:val="682C1EE7"/>
    <w:rsid w:val="68593B7E"/>
    <w:rsid w:val="68B0A130"/>
    <w:rsid w:val="68FA9CA4"/>
    <w:rsid w:val="69803507"/>
    <w:rsid w:val="6C4E853B"/>
    <w:rsid w:val="6D69E8DB"/>
    <w:rsid w:val="6E6D530E"/>
    <w:rsid w:val="6EFBD378"/>
    <w:rsid w:val="704401C9"/>
    <w:rsid w:val="705419E2"/>
    <w:rsid w:val="711AA14B"/>
    <w:rsid w:val="71EDE5D3"/>
    <w:rsid w:val="7260AC3D"/>
    <w:rsid w:val="74233EDB"/>
    <w:rsid w:val="74DFDA30"/>
    <w:rsid w:val="75A1939B"/>
    <w:rsid w:val="75B664DF"/>
    <w:rsid w:val="75E68A8A"/>
    <w:rsid w:val="7602AC48"/>
    <w:rsid w:val="76AD5B32"/>
    <w:rsid w:val="77657F2B"/>
    <w:rsid w:val="78C070A7"/>
    <w:rsid w:val="797EE3EB"/>
    <w:rsid w:val="7A22F645"/>
    <w:rsid w:val="7A4A21A0"/>
    <w:rsid w:val="7AF7E098"/>
    <w:rsid w:val="7B0DF63E"/>
    <w:rsid w:val="7CB9155E"/>
    <w:rsid w:val="7DF356F9"/>
    <w:rsid w:val="7EB7D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3E4783"/>
  <w15:chartTrackingRefBased/>
  <w15:docId w15:val="{5E2214F3-DAAA-42DC-9F49-468A860F6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8EE"/>
    <w:pPr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3670C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sz w:val="28"/>
    </w:rPr>
  </w:style>
  <w:style w:type="paragraph" w:customStyle="1" w:styleId="Docnumber">
    <w:name w:val="Docnumber"/>
    <w:basedOn w:val="Normal"/>
    <w:link w:val="DocnumberChar"/>
    <w:qFormat/>
    <w:rsid w:val="00E17F7D"/>
    <w:pPr>
      <w:tabs>
        <w:tab w:val="left" w:pos="794"/>
        <w:tab w:val="left" w:pos="1191"/>
        <w:tab w:val="left" w:pos="1588"/>
        <w:tab w:val="left" w:pos="1985"/>
      </w:tabs>
      <w:jc w:val="right"/>
    </w:pPr>
    <w:rPr>
      <w:rFonts w:eastAsia="SimSun"/>
      <w:b/>
      <w:sz w:val="40"/>
    </w:rPr>
  </w:style>
  <w:style w:type="character" w:customStyle="1" w:styleId="DocnumberChar">
    <w:name w:val="Docnumber Char"/>
    <w:link w:val="Docnumber"/>
    <w:qFormat/>
    <w:rsid w:val="00E17F7D"/>
    <w:rPr>
      <w:rFonts w:eastAsia="SimSun"/>
      <w:b/>
      <w:sz w:val="40"/>
      <w:lang w:val="en-GB" w:eastAsia="en-US"/>
    </w:rPr>
  </w:style>
  <w:style w:type="paragraph" w:customStyle="1" w:styleId="AppendixNotitle">
    <w:name w:val="Appendix_No &amp; title"/>
    <w:basedOn w:val="AnnexNotitle"/>
    <w:next w:val="Normal"/>
    <w:rsid w:val="00E17F7D"/>
  </w:style>
  <w:style w:type="paragraph" w:customStyle="1" w:styleId="Normalbeforetable">
    <w:name w:val="Normal before table"/>
    <w:basedOn w:val="Normal"/>
    <w:rsid w:val="00E17F7D"/>
    <w:pPr>
      <w:keepNext/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NormalITU">
    <w:name w:val="Normal_ITU"/>
    <w:basedOn w:val="Normal"/>
    <w:rsid w:val="00E17F7D"/>
    <w:pPr>
      <w:overflowPunct/>
      <w:textAlignment w:val="auto"/>
    </w:pPr>
    <w:rPr>
      <w:rFonts w:eastAsia="SimSun" w:cs="Arial"/>
      <w:lang w:val="en-US"/>
    </w:rPr>
  </w:style>
  <w:style w:type="character" w:customStyle="1" w:styleId="ReftextArial9pt">
    <w:name w:val="Ref_text Arial 9 pt"/>
    <w:rsid w:val="00E17F7D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17F7D"/>
    <w:pPr>
      <w:tabs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paragraph" w:customStyle="1" w:styleId="FigureNoTitle">
    <w:name w:val="Figure_NoTitle"/>
    <w:basedOn w:val="Normal"/>
    <w:next w:val="Normalaftertitle"/>
    <w:rsid w:val="00E17F7D"/>
    <w:pPr>
      <w:keepLines/>
      <w:tabs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b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TableNoTitle">
    <w:name w:val="Table_NoTitle"/>
    <w:basedOn w:val="Normal"/>
    <w:next w:val="Tablehead"/>
    <w:rsid w:val="00E17F7D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styleId="Footer">
    <w:name w:val="footer"/>
    <w:basedOn w:val="Normal"/>
    <w:link w:val="FooterChar"/>
    <w:uiPriority w:val="9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tabs>
        <w:tab w:val="left" w:pos="794"/>
        <w:tab w:val="left" w:pos="1191"/>
        <w:tab w:val="left" w:pos="1588"/>
        <w:tab w:val="left" w:pos="1985"/>
      </w:tabs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Reftext">
    <w:name w:val="Ref_text"/>
    <w:basedOn w:val="Normal"/>
    <w:rsid w:val="00C20FB0"/>
    <w:pPr>
      <w:ind w:left="2268" w:hanging="2268"/>
    </w:p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Normal"/>
    <w:next w:val="Normal"/>
    <w:rsid w:val="00E17F7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E17F7D"/>
    <w:pPr>
      <w:keepLines/>
      <w:tabs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uiPriority w:val="39"/>
    <w:rsid w:val="00E17F7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E17F7D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"/>
    <w:uiPriority w:val="99"/>
    <w:qFormat/>
    <w:rsid w:val="008A6476"/>
    <w:rPr>
      <w:color w:val="0563C1"/>
      <w:u w:val="single"/>
    </w:rPr>
  </w:style>
  <w:style w:type="character" w:styleId="FollowedHyperlink">
    <w:name w:val="FollowedHyperlink"/>
    <w:basedOn w:val="DefaultParagraphFont"/>
    <w:rsid w:val="00B30DB7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518DE"/>
    <w:pPr>
      <w:overflowPunct/>
      <w:autoSpaceDE/>
      <w:autoSpaceDN/>
      <w:adjustRightInd/>
      <w:spacing w:before="24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en-US"/>
    </w:rPr>
  </w:style>
  <w:style w:type="character" w:styleId="CommentReference">
    <w:name w:val="annotation reference"/>
    <w:basedOn w:val="DefaultParagraphFont"/>
    <w:rsid w:val="007478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78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478D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78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478D0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7478D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78D0"/>
    <w:rPr>
      <w:rFonts w:ascii="Segoe UI" w:hAnsi="Segoe UI" w:cs="Segoe UI"/>
      <w:sz w:val="18"/>
      <w:szCs w:val="18"/>
      <w:lang w:val="en-GB"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8376D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25B45"/>
    <w:pPr>
      <w:ind w:left="720"/>
      <w:contextualSpacing/>
    </w:pPr>
  </w:style>
  <w:style w:type="character" w:customStyle="1" w:styleId="normaltextrun">
    <w:name w:val="normaltextrun"/>
    <w:basedOn w:val="DefaultParagraphFont"/>
    <w:rsid w:val="00BB2607"/>
  </w:style>
  <w:style w:type="character" w:styleId="Strong">
    <w:name w:val="Strong"/>
    <w:uiPriority w:val="22"/>
    <w:qFormat/>
    <w:rsid w:val="00795EF8"/>
    <w:rPr>
      <w:b/>
      <w:bCs/>
    </w:rPr>
  </w:style>
  <w:style w:type="character" w:customStyle="1" w:styleId="jlqj4b">
    <w:name w:val="jlqj4b"/>
    <w:basedOn w:val="DefaultParagraphFont"/>
    <w:rsid w:val="003427A3"/>
  </w:style>
  <w:style w:type="paragraph" w:styleId="NormalWeb">
    <w:name w:val="Normal (Web)"/>
    <w:basedOn w:val="Normal"/>
    <w:rsid w:val="001F4F37"/>
    <w:rPr>
      <w:szCs w:val="24"/>
    </w:rPr>
  </w:style>
  <w:style w:type="paragraph" w:styleId="Revision">
    <w:name w:val="Revision"/>
    <w:hidden/>
    <w:uiPriority w:val="99"/>
    <w:semiHidden/>
    <w:rsid w:val="00E46891"/>
    <w:rPr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675CE"/>
    <w:rPr>
      <w:caps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74A4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E637B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095FE5"/>
    <w:rPr>
      <w:rFonts w:ascii="Segoe UI" w:hAnsi="Segoe UI" w:cs="Segoe UI" w:hint="default"/>
      <w:sz w:val="18"/>
      <w:szCs w:val="18"/>
    </w:rPr>
  </w:style>
  <w:style w:type="paragraph" w:customStyle="1" w:styleId="Reasons">
    <w:name w:val="Reasons"/>
    <w:basedOn w:val="Normal"/>
    <w:qFormat/>
    <w:rsid w:val="00AA1064"/>
    <w:pPr>
      <w:overflowPunct/>
      <w:autoSpaceDE/>
      <w:autoSpaceDN/>
      <w:adjustRightInd/>
      <w:spacing w:before="0"/>
      <w:textAlignment w:val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fgai4ee@itu.in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2F9553B7F3346E3BE4CE35FC8BC0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CADF12-FFEB-4C2B-AD3B-CD003312BC21}"/>
      </w:docPartPr>
      <w:docPartBody>
        <w:p w:rsidR="00BC4863" w:rsidRDefault="00AD2704">
          <w:pPr>
            <w:pStyle w:val="A2F9553B7F3346E3BE4CE35FC8BC0D45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704"/>
    <w:rsid w:val="002B52B5"/>
    <w:rsid w:val="008B74E4"/>
    <w:rsid w:val="00AD2704"/>
    <w:rsid w:val="00BC4863"/>
    <w:rsid w:val="00D629A5"/>
    <w:rsid w:val="00ED06B2"/>
    <w:rsid w:val="00FC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2704"/>
    <w:rPr>
      <w:color w:val="808080"/>
    </w:rPr>
  </w:style>
  <w:style w:type="paragraph" w:customStyle="1" w:styleId="A2F9553B7F3346E3BE4CE35FC8BC0D45">
    <w:name w:val="A2F9553B7F3346E3BE4CE35FC8BC0D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e8ac1-669d-4302-b3e5-2b14f66222e6">
      <Terms xmlns="http://schemas.microsoft.com/office/infopath/2007/PartnerControls"/>
    </lcf76f155ced4ddcb4097134ff3c332f>
    <TaxCatchAll xmlns="bdd80362-85e5-4f96-ae75-eaae7f672e65" xsi:nil="true"/>
    <SharedWithUsers xmlns="bdd80362-85e5-4f96-ae75-eaae7f672e65">
      <UserInfo>
        <DisplayName>Restivo, Charlyne</DisplayName>
        <AccountId>12</AccountId>
        <AccountType/>
      </UserInfo>
      <UserInfo>
        <DisplayName>Bhasin, Isha</DisplayName>
        <AccountId>77</AccountId>
        <AccountType/>
      </UserInfo>
      <UserInfo>
        <DisplayName>Co, Chiara Kirsten</DisplayName>
        <AccountId>79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6ABB250795C4C864ECEAF98686E60" ma:contentTypeVersion="16" ma:contentTypeDescription="Create a new document." ma:contentTypeScope="" ma:versionID="1bb2ce08f4538fabe09fc5b18931cec4">
  <xsd:schema xmlns:xsd="http://www.w3.org/2001/XMLSchema" xmlns:xs="http://www.w3.org/2001/XMLSchema" xmlns:p="http://schemas.microsoft.com/office/2006/metadata/properties" xmlns:ns2="860e8ac1-669d-4302-b3e5-2b14f66222e6" xmlns:ns3="bdd80362-85e5-4f96-ae75-eaae7f672e65" targetNamespace="http://schemas.microsoft.com/office/2006/metadata/properties" ma:root="true" ma:fieldsID="0c2262614550213a0dcc015333881090" ns2:_="" ns3:_="">
    <xsd:import namespace="860e8ac1-669d-4302-b3e5-2b14f66222e6"/>
    <xsd:import namespace="bdd80362-85e5-4f96-ae75-eaae7f672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e8ac1-669d-4302-b3e5-2b14f6622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80362-85e5-4f96-ae75-eaae7f672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7c57da-e057-42e9-b305-6f54fdb163d2}" ma:internalName="TaxCatchAll" ma:showField="CatchAllData" ma:web="bdd80362-85e5-4f96-ae75-eaae7f672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EF1DD2-FBCB-4A4F-B0FC-5BDA481E0B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F561ED-57AB-4E4B-8887-0B8769730D96}">
  <ds:schemaRefs>
    <ds:schemaRef ds:uri="http://schemas.microsoft.com/office/2006/metadata/properties"/>
    <ds:schemaRef ds:uri="http://schemas.microsoft.com/office/infopath/2007/PartnerControls"/>
    <ds:schemaRef ds:uri="860e8ac1-669d-4302-b3e5-2b14f66222e6"/>
    <ds:schemaRef ds:uri="bdd80362-85e5-4f96-ae75-eaae7f672e65"/>
  </ds:schemaRefs>
</ds:datastoreItem>
</file>

<file path=customXml/itemProps3.xml><?xml version="1.0" encoding="utf-8"?>
<ds:datastoreItem xmlns:ds="http://schemas.openxmlformats.org/officeDocument/2006/customXml" ds:itemID="{45F065F0-D59B-44C5-A4A5-7E96FEC23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e8ac1-669d-4302-b3e5-2b14f66222e6"/>
    <ds:schemaRef ds:uri="bdd80362-85e5-4f96-ae75-eaae7f672e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CA4B30-CACD-4912-856F-AEEF8A2DA8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2</TotalTime>
  <Pages>1</Pages>
  <Words>120</Words>
  <Characters>744</Characters>
  <Application>Microsoft Office Word</Application>
  <DocSecurity>0</DocSecurity>
  <Lines>29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</CharactersWithSpaces>
  <SharedDoc>false</SharedDoc>
  <HLinks>
    <vt:vector size="156" baseType="variant">
      <vt:variant>
        <vt:i4>5570576</vt:i4>
      </vt:variant>
      <vt:variant>
        <vt:i4>111</vt:i4>
      </vt:variant>
      <vt:variant>
        <vt:i4>0</vt:i4>
      </vt:variant>
      <vt:variant>
        <vt:i4>5</vt:i4>
      </vt:variant>
      <vt:variant>
        <vt:lpwstr>https://u4ssc.itu.int/u4ssc-kpis-report/</vt:lpwstr>
      </vt:variant>
      <vt:variant>
        <vt:lpwstr/>
      </vt:variant>
      <vt:variant>
        <vt:i4>393232</vt:i4>
      </vt:variant>
      <vt:variant>
        <vt:i4>108</vt:i4>
      </vt:variant>
      <vt:variant>
        <vt:i4>0</vt:i4>
      </vt:variant>
      <vt:variant>
        <vt:i4>5</vt:i4>
      </vt:variant>
      <vt:variant>
        <vt:lpwstr>http://handle.itu.int/11.1002/pub/81ac7747-e</vt:lpwstr>
      </vt:variant>
      <vt:variant>
        <vt:lpwstr/>
      </vt:variant>
      <vt:variant>
        <vt:i4>327704</vt:i4>
      </vt:variant>
      <vt:variant>
        <vt:i4>105</vt:i4>
      </vt:variant>
      <vt:variant>
        <vt:i4>0</vt:i4>
      </vt:variant>
      <vt:variant>
        <vt:i4>5</vt:i4>
      </vt:variant>
      <vt:variant>
        <vt:lpwstr>http://handle.itu.int/11.1002/pub/81cf9006-en</vt:lpwstr>
      </vt:variant>
      <vt:variant>
        <vt:lpwstr/>
      </vt:variant>
      <vt:variant>
        <vt:i4>852033</vt:i4>
      </vt:variant>
      <vt:variant>
        <vt:i4>102</vt:i4>
      </vt:variant>
      <vt:variant>
        <vt:i4>0</vt:i4>
      </vt:variant>
      <vt:variant>
        <vt:i4>5</vt:i4>
      </vt:variant>
      <vt:variant>
        <vt:lpwstr>http://handle.itu.int/11.1002/pub/81a36bd9-en</vt:lpwstr>
      </vt:variant>
      <vt:variant>
        <vt:lpwstr/>
      </vt:variant>
      <vt:variant>
        <vt:i4>131137</vt:i4>
      </vt:variant>
      <vt:variant>
        <vt:i4>99</vt:i4>
      </vt:variant>
      <vt:variant>
        <vt:i4>0</vt:i4>
      </vt:variant>
      <vt:variant>
        <vt:i4>5</vt:i4>
      </vt:variant>
      <vt:variant>
        <vt:lpwstr>http://handle.itu.int/11.1002/pub/81a36bd6-en</vt:lpwstr>
      </vt:variant>
      <vt:variant>
        <vt:lpwstr/>
      </vt:variant>
      <vt:variant>
        <vt:i4>1376319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_Toc119343336</vt:lpwstr>
      </vt:variant>
      <vt:variant>
        <vt:i4>1376319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_Toc119343335</vt:lpwstr>
      </vt:variant>
      <vt:variant>
        <vt:i4>1376319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_Toc119343334</vt:lpwstr>
      </vt:variant>
      <vt:variant>
        <vt:i4>1376319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_Toc119343333</vt:lpwstr>
      </vt:variant>
      <vt:variant>
        <vt:i4>1376319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_Toc119343332</vt:lpwstr>
      </vt:variant>
      <vt:variant>
        <vt:i4>1376319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_Toc119343331</vt:lpwstr>
      </vt:variant>
      <vt:variant>
        <vt:i4>1376319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_Toc119343330</vt:lpwstr>
      </vt:variant>
      <vt:variant>
        <vt:i4>1310783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_Toc119343329</vt:lpwstr>
      </vt:variant>
      <vt:variant>
        <vt:i4>1310783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_Toc119343328</vt:lpwstr>
      </vt:variant>
      <vt:variant>
        <vt:i4>1310783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_Toc119343327</vt:lpwstr>
      </vt:variant>
      <vt:variant>
        <vt:i4>1310783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_Toc119343326</vt:lpwstr>
      </vt:variant>
      <vt:variant>
        <vt:i4>5046310</vt:i4>
      </vt:variant>
      <vt:variant>
        <vt:i4>27</vt:i4>
      </vt:variant>
      <vt:variant>
        <vt:i4>0</vt:i4>
      </vt:variant>
      <vt:variant>
        <vt:i4>5</vt:i4>
      </vt:variant>
      <vt:variant>
        <vt:lpwstr>mailto:v.schmid@austriancenter.com</vt:lpwstr>
      </vt:variant>
      <vt:variant>
        <vt:lpwstr/>
      </vt:variant>
      <vt:variant>
        <vt:i4>458879</vt:i4>
      </vt:variant>
      <vt:variant>
        <vt:i4>24</vt:i4>
      </vt:variant>
      <vt:variant>
        <vt:i4>0</vt:i4>
      </vt:variant>
      <vt:variant>
        <vt:i4>5</vt:i4>
      </vt:variant>
      <vt:variant>
        <vt:lpwstr>mailto:salvatore.giacomuzzi@gmx.at</vt:lpwstr>
      </vt:variant>
      <vt:variant>
        <vt:lpwstr/>
      </vt:variant>
      <vt:variant>
        <vt:i4>6684766</vt:i4>
      </vt:variant>
      <vt:variant>
        <vt:i4>21</vt:i4>
      </vt:variant>
      <vt:variant>
        <vt:i4>0</vt:i4>
      </vt:variant>
      <vt:variant>
        <vt:i4>5</vt:i4>
      </vt:variant>
      <vt:variant>
        <vt:lpwstr>mailto:ruediger.stix@sfu.ac.at</vt:lpwstr>
      </vt:variant>
      <vt:variant>
        <vt:lpwstr/>
      </vt:variant>
      <vt:variant>
        <vt:i4>2883662</vt:i4>
      </vt:variant>
      <vt:variant>
        <vt:i4>18</vt:i4>
      </vt:variant>
      <vt:variant>
        <vt:i4>0</vt:i4>
      </vt:variant>
      <vt:variant>
        <vt:i4>5</vt:i4>
      </vt:variant>
      <vt:variant>
        <vt:lpwstr>mailto:b.kolm@austriancenter.com</vt:lpwstr>
      </vt:variant>
      <vt:variant>
        <vt:lpwstr/>
      </vt:variant>
      <vt:variant>
        <vt:i4>2883662</vt:i4>
      </vt:variant>
      <vt:variant>
        <vt:i4>15</vt:i4>
      </vt:variant>
      <vt:variant>
        <vt:i4>0</vt:i4>
      </vt:variant>
      <vt:variant>
        <vt:i4>5</vt:i4>
      </vt:variant>
      <vt:variant>
        <vt:lpwstr>mailto:b.kolm@austriancenter.com</vt:lpwstr>
      </vt:variant>
      <vt:variant>
        <vt:lpwstr/>
      </vt:variant>
      <vt:variant>
        <vt:i4>7012378</vt:i4>
      </vt:variant>
      <vt:variant>
        <vt:i4>12</vt:i4>
      </vt:variant>
      <vt:variant>
        <vt:i4>0</vt:i4>
      </vt:variant>
      <vt:variant>
        <vt:i4>5</vt:i4>
      </vt:variant>
      <vt:variant>
        <vt:lpwstr>mailto:tsbfgai4ee@itu.int</vt:lpwstr>
      </vt:variant>
      <vt:variant>
        <vt:lpwstr/>
      </vt:variant>
      <vt:variant>
        <vt:i4>5046310</vt:i4>
      </vt:variant>
      <vt:variant>
        <vt:i4>9</vt:i4>
      </vt:variant>
      <vt:variant>
        <vt:i4>0</vt:i4>
      </vt:variant>
      <vt:variant>
        <vt:i4>5</vt:i4>
      </vt:variant>
      <vt:variant>
        <vt:lpwstr>mailto:v.schmid@austriancenter.com</vt:lpwstr>
      </vt:variant>
      <vt:variant>
        <vt:lpwstr/>
      </vt:variant>
      <vt:variant>
        <vt:i4>458879</vt:i4>
      </vt:variant>
      <vt:variant>
        <vt:i4>6</vt:i4>
      </vt:variant>
      <vt:variant>
        <vt:i4>0</vt:i4>
      </vt:variant>
      <vt:variant>
        <vt:i4>5</vt:i4>
      </vt:variant>
      <vt:variant>
        <vt:lpwstr>mailto:salvatore.giacomuzzi@gmx.at</vt:lpwstr>
      </vt:variant>
      <vt:variant>
        <vt:lpwstr/>
      </vt:variant>
      <vt:variant>
        <vt:i4>6684766</vt:i4>
      </vt:variant>
      <vt:variant>
        <vt:i4>3</vt:i4>
      </vt:variant>
      <vt:variant>
        <vt:i4>0</vt:i4>
      </vt:variant>
      <vt:variant>
        <vt:i4>5</vt:i4>
      </vt:variant>
      <vt:variant>
        <vt:lpwstr>mailto:ruediger.stix@sfu.ac.at</vt:lpwstr>
      </vt:variant>
      <vt:variant>
        <vt:lpwstr/>
      </vt:variant>
      <vt:variant>
        <vt:i4>2883662</vt:i4>
      </vt:variant>
      <vt:variant>
        <vt:i4>0</vt:i4>
      </vt:variant>
      <vt:variant>
        <vt:i4>0</vt:i4>
      </vt:variant>
      <vt:variant>
        <vt:i4>5</vt:i4>
      </vt:variant>
      <vt:variant>
        <vt:lpwstr>mailto:b.kolm@austriancenter.com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Rudiger Stix;Barbara Kolm</dc:creator>
  <cp:keywords/>
  <dc:description/>
  <cp:lastModifiedBy>TSB</cp:lastModifiedBy>
  <cp:revision>4</cp:revision>
  <cp:lastPrinted>2002-08-01T07:30:00Z</cp:lastPrinted>
  <dcterms:created xsi:type="dcterms:W3CDTF">2022-12-02T14:11:00Z</dcterms:created>
  <dcterms:modified xsi:type="dcterms:W3CDTF">2022-12-02T14:14:00Z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0x0101003026ABB250795C4C864ECEAF98686E60</vt:lpwstr>
  </property>
  <property fmtid="{D5CDD505-2E9C-101B-9397-08002B2CF9AE}" pid="3" name="MediaServiceImageTags">
    <vt:lpwstr/>
  </property>
</Properties>
</file>