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387BC" w14:textId="736A2160" w:rsidR="00323281" w:rsidRPr="006C3006" w:rsidRDefault="006C3006" w:rsidP="006C3006">
      <w:pPr>
        <w:spacing w:before="5760"/>
        <w:jc w:val="center"/>
        <w:rPr>
          <w:b/>
          <w:bCs/>
          <w:sz w:val="48"/>
          <w:szCs w:val="48"/>
        </w:rPr>
      </w:pPr>
      <w:r w:rsidRPr="00323281">
        <w:rPr>
          <w:noProof/>
        </w:rPr>
        <w:drawing>
          <wp:inline distT="0" distB="0" distL="0" distR="0" wp14:anchorId="74B48222" wp14:editId="4BF146F1">
            <wp:extent cx="2094845" cy="2095500"/>
            <wp:effectExtent l="0" t="0" r="0" b="0"/>
            <wp:docPr id="67619609" name="Picture 1" descr="LogoPictureLibrary - All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PictureLibrary - All Document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04569" cy="2105227"/>
                    </a:xfrm>
                    <a:prstGeom prst="rect">
                      <a:avLst/>
                    </a:prstGeom>
                    <a:noFill/>
                    <a:ln>
                      <a:noFill/>
                    </a:ln>
                  </pic:spPr>
                </pic:pic>
              </a:graphicData>
            </a:graphic>
          </wp:inline>
        </w:drawing>
      </w:r>
      <w:r>
        <w:rPr>
          <w:b/>
          <w:bCs/>
          <w:sz w:val="48"/>
          <w:szCs w:val="48"/>
        </w:rPr>
        <w:br/>
      </w:r>
      <w:r w:rsidR="00323281" w:rsidRPr="006C3006">
        <w:rPr>
          <w:b/>
          <w:bCs/>
          <w:sz w:val="48"/>
          <w:szCs w:val="48"/>
        </w:rPr>
        <w:t>ITU-T newcomer guide</w:t>
      </w:r>
      <w:r w:rsidR="008F4526" w:rsidRPr="006C3006">
        <w:rPr>
          <w:b/>
          <w:bCs/>
          <w:sz w:val="48"/>
          <w:szCs w:val="48"/>
        </w:rPr>
        <w:br/>
      </w:r>
      <w:r w:rsidR="00323281" w:rsidRPr="006C3006">
        <w:rPr>
          <w:b/>
          <w:bCs/>
          <w:sz w:val="48"/>
          <w:szCs w:val="48"/>
        </w:rPr>
        <w:t>(01/2025)</w:t>
      </w:r>
    </w:p>
    <w:p w14:paraId="791604C5" w14:textId="081CE87B" w:rsidR="007F4754" w:rsidRDefault="007F4754" w:rsidP="00944EEB">
      <w:pPr>
        <w:jc w:val="center"/>
      </w:pPr>
    </w:p>
    <w:p w14:paraId="7BB963AF" w14:textId="1FE89B74" w:rsidR="00865B17" w:rsidRDefault="007F4754" w:rsidP="00A8153B">
      <w:r>
        <w:br w:type="column"/>
      </w:r>
      <w:r w:rsidR="00A8153B" w:rsidRPr="00A8153B">
        <w:lastRenderedPageBreak/>
        <w:t>Welcome to ITU-T, where national governments, the private sector and academia work together to develop the telecommunication networks that connect the world. This guide will help you prepare for your first meeting, whether it is held at ITU Headquarters in Geneva, Switzerland, at another physical venue, or fully virtual.</w:t>
      </w:r>
    </w:p>
    <w:p w14:paraId="510951DE" w14:textId="61C7E7A9" w:rsidR="00417030" w:rsidRDefault="00417030" w:rsidP="00A8153B">
      <w:r>
        <w:t xml:space="preserve">A wide range of practical information about transport, accommodation, logistics, climate, culture, leisure activities and emergency services can be found at: </w:t>
      </w:r>
      <w:hyperlink r:id="rId12" w:history="1">
        <w:r w:rsidRPr="00DD3D6D">
          <w:rPr>
            <w:rStyle w:val="Hyperlink"/>
          </w:rPr>
          <w:t>www.itu.int/en/delegates-corner</w:t>
        </w:r>
      </w:hyperlink>
      <w:r>
        <w:t xml:space="preserve">. </w:t>
      </w:r>
    </w:p>
    <w:p w14:paraId="24B93883" w14:textId="45557D6C" w:rsidR="00323281" w:rsidRPr="00293789" w:rsidRDefault="009D3585" w:rsidP="009D3585">
      <w:pPr>
        <w:pStyle w:val="Heading1"/>
      </w:pPr>
      <w:r>
        <w:t>1</w:t>
      </w:r>
      <w:r>
        <w:tab/>
      </w:r>
      <w:r w:rsidR="00323281" w:rsidRPr="00293789">
        <w:t>Getting to ITU Headquarters</w:t>
      </w:r>
    </w:p>
    <w:p w14:paraId="4B6B80E1" w14:textId="63FBB5E9" w:rsidR="00323281" w:rsidRPr="00323281" w:rsidRDefault="00323281" w:rsidP="004243DD">
      <w:r w:rsidRPr="00323281">
        <w:t>If you are staying at a hotel, the establishment may offer a "</w:t>
      </w:r>
      <w:hyperlink r:id="rId13" w:history="1">
        <w:r w:rsidR="00831F63" w:rsidRPr="00831F63">
          <w:rPr>
            <w:rStyle w:val="Hyperlink"/>
          </w:rPr>
          <w:t>Geneva Transport Card</w:t>
        </w:r>
      </w:hyperlink>
      <w:r w:rsidRPr="00323281">
        <w:t xml:space="preserve">", which gives free access to public transport in Geneva. </w:t>
      </w:r>
      <w:r w:rsidR="00AF5FBE">
        <w:t>You can find</w:t>
      </w:r>
      <w:r w:rsidRPr="00323281">
        <w:t xml:space="preserve"> more information</w:t>
      </w:r>
      <w:r w:rsidR="00293789">
        <w:t xml:space="preserve"> </w:t>
      </w:r>
      <w:r w:rsidRPr="00323281">
        <w:t xml:space="preserve">from </w:t>
      </w:r>
      <w:hyperlink r:id="rId14" w:history="1">
        <w:r w:rsidR="00AF5FBE" w:rsidRPr="00AF5FBE">
          <w:rPr>
            <w:rStyle w:val="Hyperlink"/>
          </w:rPr>
          <w:t>Genève Tourisme</w:t>
        </w:r>
      </w:hyperlink>
      <w:r w:rsidR="00AF5FBE" w:rsidRPr="00AF5FBE">
        <w:t xml:space="preserve"> </w:t>
      </w:r>
      <w:r w:rsidRPr="00323281">
        <w:t xml:space="preserve">or </w:t>
      </w:r>
      <w:r w:rsidR="00E4155E">
        <w:t>your hotel customer services</w:t>
      </w:r>
      <w:r w:rsidRPr="00323281">
        <w:t>.</w:t>
      </w:r>
    </w:p>
    <w:p w14:paraId="54821861" w14:textId="44A656E7" w:rsidR="00323281" w:rsidRPr="00323281" w:rsidRDefault="00323281" w:rsidP="004243DD">
      <w:r w:rsidRPr="00323281">
        <w:t xml:space="preserve">Geneva's public transport system is operated by the </w:t>
      </w:r>
      <w:hyperlink r:id="rId15">
        <w:r w:rsidRPr="00323281">
          <w:rPr>
            <w:rStyle w:val="Hyperlink"/>
          </w:rPr>
          <w:t xml:space="preserve">Transports </w:t>
        </w:r>
        <w:r w:rsidR="00E4155E" w:rsidRPr="00323281">
          <w:rPr>
            <w:rStyle w:val="Hyperlink"/>
          </w:rPr>
          <w:t>Publics Genevois</w:t>
        </w:r>
        <w:r w:rsidRPr="00323281">
          <w:rPr>
            <w:rStyle w:val="Hyperlink"/>
          </w:rPr>
          <w:t xml:space="preserve"> (TPG).</w:t>
        </w:r>
      </w:hyperlink>
      <w:r w:rsidRPr="00323281">
        <w:t xml:space="preserve"> Their site has timetables, fares, route details, etc. Unless you have a weekly or monthly pass, you have to buy your ticket at the machine located at the bus stop, if possible with the exact change</w:t>
      </w:r>
      <w:r w:rsidR="00DC56BF">
        <w:t>, or using a credit card</w:t>
      </w:r>
      <w:r w:rsidRPr="00323281">
        <w:t xml:space="preserve">. Tickets are not sold on buses. The machines accept </w:t>
      </w:r>
      <w:r w:rsidR="00D7785B">
        <w:t>Swiss Francs (</w:t>
      </w:r>
      <w:r w:rsidRPr="00323281">
        <w:t>CHF</w:t>
      </w:r>
      <w:r w:rsidR="00D7785B">
        <w:t>)</w:t>
      </w:r>
      <w:r w:rsidRPr="00323281">
        <w:t xml:space="preserve"> and </w:t>
      </w:r>
      <w:r w:rsidR="00D7785B">
        <w:t>euros (</w:t>
      </w:r>
      <w:r w:rsidRPr="00323281">
        <w:t>EUR</w:t>
      </w:r>
      <w:r w:rsidR="00D7785B">
        <w:t>)</w:t>
      </w:r>
      <w:r w:rsidRPr="00323281">
        <w:t>.</w:t>
      </w:r>
      <w:r w:rsidR="006D137A">
        <w:t xml:space="preserve"> You can check price options here: </w:t>
      </w:r>
      <w:hyperlink r:id="rId16" w:history="1">
        <w:r w:rsidR="006D137A" w:rsidRPr="00381E80">
          <w:rPr>
            <w:rStyle w:val="Hyperlink"/>
          </w:rPr>
          <w:t>https://www.tpg.ch/en/ticket-fares</w:t>
        </w:r>
      </w:hyperlink>
      <w:r w:rsidR="006D137A">
        <w:t>.</w:t>
      </w:r>
    </w:p>
    <w:p w14:paraId="52FEDB06" w14:textId="65B686AE" w:rsidR="00323281" w:rsidRPr="00323281" w:rsidRDefault="00323281" w:rsidP="004243DD">
      <w:r w:rsidRPr="00323281">
        <w:t>Various outlets - including TPG agencies and newspaper shops - sell prepaid cards (</w:t>
      </w:r>
      <w:r w:rsidR="002A5F78">
        <w:t>tpgPay</w:t>
      </w:r>
      <w:r w:rsidRPr="00323281">
        <w:t>) that can be used instead of money to buy tickets from the machines at bus stops.</w:t>
      </w:r>
    </w:p>
    <w:p w14:paraId="05819B31" w14:textId="77777777" w:rsidR="00DF204D" w:rsidRDefault="00DF204D" w:rsidP="00293789">
      <w:pPr>
        <w:pStyle w:val="Heading2"/>
      </w:pPr>
      <w:r>
        <w:t>1.1</w:t>
      </w:r>
      <w:r>
        <w:tab/>
        <w:t>Buses</w:t>
      </w:r>
    </w:p>
    <w:p w14:paraId="15117D63" w14:textId="7C92B6F6" w:rsidR="008006D9" w:rsidRDefault="00D16036" w:rsidP="00DF204D">
      <w:r>
        <w:t xml:space="preserve">Here </w:t>
      </w:r>
      <w:r w:rsidR="0071781A">
        <w:t xml:space="preserve">is a non-exhaustive list of </w:t>
      </w:r>
      <w:r w:rsidR="008006D9">
        <w:t xml:space="preserve">public transport </w:t>
      </w:r>
      <w:r w:rsidR="0071781A">
        <w:t>options</w:t>
      </w:r>
      <w:r w:rsidR="008006D9">
        <w:t xml:space="preserve"> serving ITU</w:t>
      </w:r>
      <w:r w:rsidR="001C5B35">
        <w:t xml:space="preserve">; check </w:t>
      </w:r>
      <w:hyperlink r:id="rId17" w:history="1">
        <w:r w:rsidR="001A6BED" w:rsidRPr="001A6BED">
          <w:rPr>
            <w:rStyle w:val="Hyperlink"/>
          </w:rPr>
          <w:t>https://www.tpg.ch/en/travel/plan-journey/routes</w:t>
        </w:r>
      </w:hyperlink>
      <w:r w:rsidR="001C5B35">
        <w:t xml:space="preserve"> for a more complete options</w:t>
      </w:r>
      <w:r w:rsidR="00EC1796">
        <w:t xml:space="preserve">, or using the </w:t>
      </w:r>
      <w:hyperlink r:id="rId18" w:history="1">
        <w:r w:rsidR="00745323" w:rsidRPr="00E57AD5">
          <w:rPr>
            <w:rStyle w:val="Hyperlink"/>
          </w:rPr>
          <w:t>TPG</w:t>
        </w:r>
      </w:hyperlink>
      <w:r w:rsidR="00745323">
        <w:t xml:space="preserve"> or </w:t>
      </w:r>
      <w:hyperlink r:id="rId19" w:history="1">
        <w:r w:rsidR="00745323" w:rsidRPr="002E7633">
          <w:rPr>
            <w:rStyle w:val="Hyperlink"/>
          </w:rPr>
          <w:t>SBB/CFF</w:t>
        </w:r>
      </w:hyperlink>
      <w:r w:rsidR="00745323">
        <w:t xml:space="preserve"> apps (available in </w:t>
      </w:r>
      <w:r w:rsidR="00DF0471">
        <w:t>the Apple Store or Google Play)</w:t>
      </w:r>
      <w:r w:rsidR="008006D9">
        <w:t>.</w:t>
      </w:r>
    </w:p>
    <w:p w14:paraId="16254B6D" w14:textId="48D1009E" w:rsidR="00323281" w:rsidRPr="00323281" w:rsidRDefault="00323281" w:rsidP="00DF204D">
      <w:r w:rsidRPr="00323281">
        <w:t xml:space="preserve">From </w:t>
      </w:r>
      <w:r w:rsidR="00D51F68">
        <w:t xml:space="preserve">Geneva </w:t>
      </w:r>
      <w:r w:rsidRPr="00323281">
        <w:t>Airport</w:t>
      </w:r>
      <w:r w:rsidR="00D51F68">
        <w:t xml:space="preserve"> (</w:t>
      </w:r>
      <w:r w:rsidR="00D51F68" w:rsidRPr="00323281">
        <w:t>Cointrin</w:t>
      </w:r>
      <w:r w:rsidR="00D51F68">
        <w:t>)</w:t>
      </w:r>
      <w:r w:rsidR="00DF204D">
        <w:t>.</w:t>
      </w:r>
      <w:r w:rsidR="00B14453">
        <w:t xml:space="preserve"> </w:t>
      </w:r>
      <w:r w:rsidR="00DF204D" w:rsidRPr="00323281">
        <w:t>Every 15-20 minutes until 1900 hours, then less frequent; 17</w:t>
      </w:r>
      <w:r w:rsidR="001B76D6">
        <w:t>-</w:t>
      </w:r>
      <w:r w:rsidR="00DF204D" w:rsidRPr="00323281">
        <w:t>minute journey</w:t>
      </w:r>
      <w:r w:rsidR="00DF204D">
        <w:t>:</w:t>
      </w:r>
    </w:p>
    <w:p w14:paraId="24FD6E0D" w14:textId="369A9791" w:rsidR="00323281" w:rsidRPr="00323281" w:rsidRDefault="004243DD" w:rsidP="004243DD">
      <w:pPr>
        <w:pStyle w:val="enumlev1"/>
      </w:pPr>
      <w:r>
        <w:t>–</w:t>
      </w:r>
      <w:r>
        <w:tab/>
      </w:r>
      <w:r w:rsidR="00323281" w:rsidRPr="00323281">
        <w:t>Bus 5 (direction "Thônex-Vallard", get off at Nations)</w:t>
      </w:r>
      <w:r w:rsidR="00B312F3">
        <w:t>.</w:t>
      </w:r>
    </w:p>
    <w:p w14:paraId="2973A4F7" w14:textId="387462AD" w:rsidR="00323281" w:rsidRPr="00323281" w:rsidRDefault="004243DD" w:rsidP="004243DD">
      <w:pPr>
        <w:pStyle w:val="enumlev1"/>
      </w:pPr>
      <w:r>
        <w:t>–</w:t>
      </w:r>
      <w:r>
        <w:tab/>
      </w:r>
      <w:r w:rsidR="00323281" w:rsidRPr="00323281">
        <w:t xml:space="preserve">Bus 28 (direction "Jardin </w:t>
      </w:r>
      <w:r w:rsidR="002B0129">
        <w:t>B</w:t>
      </w:r>
      <w:r w:rsidR="002B0129" w:rsidRPr="00323281">
        <w:t>otanique</w:t>
      </w:r>
      <w:r w:rsidR="00323281" w:rsidRPr="00323281">
        <w:t>", get off at Nations)</w:t>
      </w:r>
      <w:r w:rsidR="00B312F3">
        <w:t>.</w:t>
      </w:r>
    </w:p>
    <w:p w14:paraId="587F9846" w14:textId="42452CFB" w:rsidR="00323281" w:rsidRPr="00323281" w:rsidRDefault="00323281" w:rsidP="00DF204D">
      <w:r>
        <w:t xml:space="preserve">From Geneva city </w:t>
      </w:r>
      <w:r w:rsidR="00D51F68">
        <w:t xml:space="preserve">centre / </w:t>
      </w:r>
      <w:r>
        <w:t>Cornavin train station</w:t>
      </w:r>
      <w:r w:rsidR="008D5FB6">
        <w:t>. Frequent service all day and evening; 10</w:t>
      </w:r>
      <w:r w:rsidR="001B76D6">
        <w:t>-</w:t>
      </w:r>
      <w:r w:rsidR="008D5FB6">
        <w:t xml:space="preserve">minute journey. The </w:t>
      </w:r>
      <w:r w:rsidR="255D7B3E">
        <w:t xml:space="preserve">standard adult </w:t>
      </w:r>
      <w:r w:rsidR="008D5FB6">
        <w:t>fare is CHF 3.</w:t>
      </w:r>
      <w:r>
        <w:t xml:space="preserve">00 </w:t>
      </w:r>
      <w:r w:rsidR="008D5FB6">
        <w:t>(select the "Tout Genève"</w:t>
      </w:r>
      <w:r w:rsidR="3F513025">
        <w:t xml:space="preserve">, </w:t>
      </w:r>
      <w:r w:rsidR="003C758F">
        <w:t>Second</w:t>
      </w:r>
      <w:r w:rsidR="3F513025">
        <w:t xml:space="preserve"> class</w:t>
      </w:r>
      <w:r w:rsidR="008D5FB6">
        <w:t xml:space="preserve"> ticket at the machine, valid for one hour):</w:t>
      </w:r>
    </w:p>
    <w:p w14:paraId="32018B60" w14:textId="4AEBB06E" w:rsidR="00323281" w:rsidRPr="00323281" w:rsidRDefault="004243DD" w:rsidP="004243DD">
      <w:pPr>
        <w:pStyle w:val="enumlev1"/>
      </w:pPr>
      <w:r>
        <w:t>–</w:t>
      </w:r>
      <w:r>
        <w:tab/>
      </w:r>
      <w:r w:rsidR="00323281" w:rsidRPr="00323281">
        <w:t>Bus 5 (direction "Aéroport", get off at Nations)</w:t>
      </w:r>
      <w:r w:rsidR="00293789">
        <w:t>.</w:t>
      </w:r>
    </w:p>
    <w:p w14:paraId="004CA278" w14:textId="769656CD" w:rsidR="00323281" w:rsidRPr="00323281" w:rsidRDefault="004243DD" w:rsidP="004243DD">
      <w:pPr>
        <w:pStyle w:val="enumlev1"/>
      </w:pPr>
      <w:r>
        <w:t>–</w:t>
      </w:r>
      <w:r>
        <w:tab/>
      </w:r>
      <w:r w:rsidR="00323281" w:rsidRPr="00323281">
        <w:t>Bus 8 (direction "Nations", get off at Nations)</w:t>
      </w:r>
      <w:r w:rsidR="00293789">
        <w:t>.</w:t>
      </w:r>
    </w:p>
    <w:p w14:paraId="2E81A568" w14:textId="39BDC9BB" w:rsidR="00323281" w:rsidRPr="00323281" w:rsidRDefault="004243DD" w:rsidP="004243DD">
      <w:pPr>
        <w:pStyle w:val="enumlev1"/>
      </w:pPr>
      <w:r>
        <w:t>–</w:t>
      </w:r>
      <w:r>
        <w:tab/>
      </w:r>
      <w:r w:rsidR="00323281" w:rsidRPr="00323281">
        <w:t>Bus 11 (direction "Jardin Botanique", get off at</w:t>
      </w:r>
      <w:r w:rsidR="00293789">
        <w:t xml:space="preserve"> </w:t>
      </w:r>
      <w:r w:rsidR="00323281" w:rsidRPr="00323281">
        <w:t>Nations)</w:t>
      </w:r>
      <w:r w:rsidR="00293789">
        <w:t>.</w:t>
      </w:r>
    </w:p>
    <w:p w14:paraId="3EB35836" w14:textId="75AD6FBE" w:rsidR="00323281" w:rsidRDefault="004243DD" w:rsidP="004243DD">
      <w:pPr>
        <w:pStyle w:val="enumlev1"/>
      </w:pPr>
      <w:r>
        <w:t>–</w:t>
      </w:r>
      <w:r>
        <w:tab/>
      </w:r>
      <w:r w:rsidR="00323281" w:rsidRPr="00323281">
        <w:t>Bus 22 (direction "Nations", get off at Nations)</w:t>
      </w:r>
      <w:r w:rsidR="00293789">
        <w:t>.</w:t>
      </w:r>
    </w:p>
    <w:p w14:paraId="2880C83C" w14:textId="3C89F1C5" w:rsidR="004464CD" w:rsidRPr="00323281" w:rsidRDefault="002E13C4" w:rsidP="004243DD">
      <w:pPr>
        <w:pStyle w:val="enumlev1"/>
      </w:pPr>
      <w:r>
        <w:t>–</w:t>
      </w:r>
      <w:r>
        <w:tab/>
      </w:r>
      <w:r w:rsidRPr="00323281">
        <w:t xml:space="preserve">Bus </w:t>
      </w:r>
      <w:r>
        <w:t>60</w:t>
      </w:r>
      <w:r w:rsidR="00B6398B">
        <w:t>/61</w:t>
      </w:r>
      <w:r w:rsidRPr="00323281">
        <w:t xml:space="preserve"> (direction "</w:t>
      </w:r>
      <w:r w:rsidR="007A453A" w:rsidRPr="007A453A">
        <w:t>Gex, L'Aiglette</w:t>
      </w:r>
      <w:r w:rsidRPr="00323281">
        <w:t>", get off at Nations)</w:t>
      </w:r>
      <w:r>
        <w:t>.</w:t>
      </w:r>
    </w:p>
    <w:p w14:paraId="014BDBF9" w14:textId="6097F1B2" w:rsidR="00323281" w:rsidRPr="00323281" w:rsidRDefault="004243DD" w:rsidP="004243DD">
      <w:pPr>
        <w:pStyle w:val="enumlev1"/>
      </w:pPr>
      <w:r>
        <w:t>–</w:t>
      </w:r>
      <w:r>
        <w:tab/>
      </w:r>
      <w:r w:rsidR="00323281" w:rsidRPr="00323281">
        <w:t>Tram 15 (direction "Nations", get off at Nations)</w:t>
      </w:r>
      <w:r w:rsidR="00293789">
        <w:t>.</w:t>
      </w:r>
    </w:p>
    <w:p w14:paraId="73FC5802" w14:textId="3149D9BE" w:rsidR="00323281" w:rsidRPr="00323281" w:rsidRDefault="009D3585" w:rsidP="008F349F">
      <w:pPr>
        <w:pStyle w:val="Heading2"/>
      </w:pPr>
      <w:r>
        <w:t>1.</w:t>
      </w:r>
      <w:r w:rsidR="00FC13F5">
        <w:t>2</w:t>
      </w:r>
      <w:r>
        <w:tab/>
      </w:r>
      <w:r w:rsidR="00323281" w:rsidRPr="00323281">
        <w:t>Car rental and parking</w:t>
      </w:r>
    </w:p>
    <w:p w14:paraId="32C9406F" w14:textId="065F7094" w:rsidR="00323281" w:rsidRPr="00323281" w:rsidRDefault="00323281" w:rsidP="00293789">
      <w:r w:rsidRPr="00323281">
        <w:t xml:space="preserve">Most major car rental companies are represented at the airport. Parking is available at the </w:t>
      </w:r>
      <w:hyperlink r:id="rId20" w:history="1">
        <w:r w:rsidR="00540C4D" w:rsidRPr="008B3ADD">
          <w:rPr>
            <w:rStyle w:val="Hyperlink"/>
          </w:rPr>
          <w:t>Parking des Nations</w:t>
        </w:r>
      </w:hyperlink>
      <w:r w:rsidR="00540C4D" w:rsidRPr="00540C4D">
        <w:t xml:space="preserve">, </w:t>
      </w:r>
      <w:r w:rsidRPr="00323281">
        <w:t>adjacent to ITU.</w:t>
      </w:r>
    </w:p>
    <w:p w14:paraId="6DB9B7F7" w14:textId="5398BEF7" w:rsidR="00323281" w:rsidRPr="00323281" w:rsidRDefault="00BB0B73" w:rsidP="00BB0B73">
      <w:pPr>
        <w:pStyle w:val="Heading2"/>
      </w:pPr>
      <w:r>
        <w:t>1.4</w:t>
      </w:r>
      <w:r>
        <w:tab/>
      </w:r>
      <w:r w:rsidR="00323281" w:rsidRPr="00323281">
        <w:t>Taxis</w:t>
      </w:r>
    </w:p>
    <w:p w14:paraId="1743FD9C" w14:textId="38161925" w:rsidR="00323281" w:rsidRDefault="00323281" w:rsidP="00293789">
      <w:r w:rsidRPr="00323281">
        <w:t xml:space="preserve">Taxis can be </w:t>
      </w:r>
      <w:hyperlink r:id="rId21">
        <w:r w:rsidRPr="00323281">
          <w:rPr>
            <w:rStyle w:val="Hyperlink"/>
          </w:rPr>
          <w:t>ordered online</w:t>
        </w:r>
      </w:hyperlink>
      <w:r w:rsidR="005404EB">
        <w:t>, via a</w:t>
      </w:r>
      <w:r w:rsidR="002A0884">
        <w:t xml:space="preserve"> dedicated</w:t>
      </w:r>
      <w:r w:rsidR="005404EB">
        <w:t xml:space="preserve"> app</w:t>
      </w:r>
      <w:r w:rsidR="002A0884">
        <w:t xml:space="preserve">, </w:t>
      </w:r>
      <w:r w:rsidRPr="00323281">
        <w:t>by telephone (</w:t>
      </w:r>
      <w:r w:rsidR="00DA5268">
        <w:t>+</w:t>
      </w:r>
      <w:r w:rsidRPr="00323281">
        <w:t xml:space="preserve">22 331 4133), or </w:t>
      </w:r>
      <w:r w:rsidR="00DA5268">
        <w:t>found</w:t>
      </w:r>
      <w:r w:rsidRPr="00323281">
        <w:t xml:space="preserve"> at the 60 or so taxi ranks located around the city and at the airport.</w:t>
      </w:r>
      <w:r w:rsidR="002A0884">
        <w:t xml:space="preserve"> </w:t>
      </w:r>
      <w:r w:rsidRPr="00323281">
        <w:t xml:space="preserve">The fare from the airport to the city </w:t>
      </w:r>
      <w:r w:rsidRPr="00323281">
        <w:lastRenderedPageBreak/>
        <w:t xml:space="preserve">center varies from CHF 30 to 35 and depends on traffic flow, time of day and number of passengers. Within Geneva, including the airport, the amount to be paid is as shown on the meter. The driver will make a small additional charge for luggage. The tip and VAT are included in the fare, but it is nevertheless customary to give </w:t>
      </w:r>
      <w:r w:rsidR="00D7785B">
        <w:t xml:space="preserve">a tip of </w:t>
      </w:r>
      <w:r w:rsidRPr="00323281">
        <w:t xml:space="preserve">one or two </w:t>
      </w:r>
      <w:r w:rsidR="00D7785B">
        <w:t>CHF</w:t>
      </w:r>
      <w:r w:rsidRPr="00323281">
        <w:t>.</w:t>
      </w:r>
    </w:p>
    <w:p w14:paraId="2AAA43D1" w14:textId="6B785FCD" w:rsidR="002A0884" w:rsidRPr="00323281" w:rsidRDefault="002A0884" w:rsidP="00293789">
      <w:r>
        <w:t xml:space="preserve">Other transport services, such as Uber, are </w:t>
      </w:r>
      <w:r w:rsidR="00265ECF">
        <w:t>widely available in Geneva and surrounding France.</w:t>
      </w:r>
    </w:p>
    <w:p w14:paraId="48409880" w14:textId="508161EC" w:rsidR="00BB2715" w:rsidRDefault="001A59B7" w:rsidP="00BB2715">
      <w:pPr>
        <w:pStyle w:val="Heading1"/>
      </w:pPr>
      <w:r>
        <w:t>2</w:t>
      </w:r>
      <w:r>
        <w:tab/>
      </w:r>
      <w:r w:rsidR="00323281" w:rsidRPr="00323281">
        <w:t>ITU Headquarters</w:t>
      </w:r>
    </w:p>
    <w:p w14:paraId="651BE150" w14:textId="64C587A8" w:rsidR="00D32159" w:rsidRPr="00D32159" w:rsidRDefault="00D32159" w:rsidP="00D32159">
      <w:pPr>
        <w:rPr>
          <w:lang w:eastAsia="en-US"/>
        </w:rPr>
      </w:pPr>
      <w:r>
        <w:rPr>
          <w:lang w:eastAsia="en-US"/>
        </w:rPr>
        <w:t>The ITU campus comprises three buildings: Montbrillant, Varembé and The Tower, shown below.</w:t>
      </w:r>
      <w:r w:rsidR="0087470E">
        <w:rPr>
          <w:lang w:eastAsia="en-US"/>
        </w:rPr>
        <w:t xml:space="preserve"> </w:t>
      </w:r>
      <w:r w:rsidR="00F46DF9">
        <w:rPr>
          <w:lang w:eastAsia="en-US"/>
        </w:rPr>
        <w:t xml:space="preserve">Each building contains meeting rooms that are frequently used </w:t>
      </w:r>
      <w:r w:rsidR="005066FC">
        <w:rPr>
          <w:lang w:eastAsia="en-US"/>
        </w:rPr>
        <w:t xml:space="preserve">during ITU events. </w:t>
      </w:r>
      <w:r w:rsidR="0087470E">
        <w:rPr>
          <w:lang w:eastAsia="en-US"/>
        </w:rPr>
        <w:t xml:space="preserve">Initial entry </w:t>
      </w:r>
      <w:r w:rsidR="005066FC">
        <w:rPr>
          <w:lang w:eastAsia="en-US"/>
        </w:rPr>
        <w:t xml:space="preserve">to the ITU campus </w:t>
      </w:r>
      <w:r w:rsidR="0087470E">
        <w:rPr>
          <w:lang w:eastAsia="en-US"/>
        </w:rPr>
        <w:t xml:space="preserve">is via the Montbrillant building, where visitor badges can be collected by registered </w:t>
      </w:r>
      <w:r w:rsidR="00586096">
        <w:rPr>
          <w:lang w:eastAsia="en-US"/>
        </w:rPr>
        <w:t>delegates.</w:t>
      </w:r>
    </w:p>
    <w:p w14:paraId="26650E4F" w14:textId="4BBBDAF3" w:rsidR="00323281" w:rsidRDefault="001E401D" w:rsidP="00211128">
      <w:pPr>
        <w:pStyle w:val="Figure"/>
      </w:pPr>
      <w:r w:rsidRPr="00211128">
        <w:rPr>
          <w:noProof/>
        </w:rPr>
        <w:drawing>
          <wp:inline distT="0" distB="0" distL="0" distR="0" wp14:anchorId="00CB717A" wp14:editId="05DE8772">
            <wp:extent cx="3949700" cy="2064792"/>
            <wp:effectExtent l="19050" t="19050" r="12700" b="12065"/>
            <wp:docPr id="1136931434" name="Picture 1" descr="A group of buildings with trees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31434" name="Picture 1" descr="A group of buildings with trees and grass&#10;&#10;Description automatically generated"/>
                    <pic:cNvPicPr/>
                  </pic:nvPicPr>
                  <pic:blipFill>
                    <a:blip r:embed="rId22"/>
                    <a:stretch>
                      <a:fillRect/>
                    </a:stretch>
                  </pic:blipFill>
                  <pic:spPr>
                    <a:xfrm>
                      <a:off x="0" y="0"/>
                      <a:ext cx="3969399" cy="2075090"/>
                    </a:xfrm>
                    <a:prstGeom prst="rect">
                      <a:avLst/>
                    </a:prstGeom>
                    <a:ln>
                      <a:solidFill>
                        <a:schemeClr val="tx1"/>
                      </a:solidFill>
                    </a:ln>
                  </pic:spPr>
                </pic:pic>
              </a:graphicData>
            </a:graphic>
          </wp:inline>
        </w:drawing>
      </w:r>
    </w:p>
    <w:p w14:paraId="4E38B496" w14:textId="06E75B86" w:rsidR="00960B44" w:rsidRPr="00960B44" w:rsidRDefault="000C4CE4" w:rsidP="00960B44">
      <w:pPr>
        <w:pStyle w:val="FigureNotitle"/>
        <w:rPr>
          <w:lang w:eastAsia="en-US"/>
        </w:rPr>
      </w:pPr>
      <w:r>
        <w:rPr>
          <w:lang w:eastAsia="en-US"/>
        </w:rPr>
        <w:t>ITU campus</w:t>
      </w:r>
    </w:p>
    <w:p w14:paraId="0DE2AEDD" w14:textId="253A0232" w:rsidR="00323281" w:rsidRPr="00323281" w:rsidRDefault="001A59B7" w:rsidP="00582612">
      <w:pPr>
        <w:pStyle w:val="Heading2"/>
      </w:pPr>
      <w:r>
        <w:t>2.1</w:t>
      </w:r>
      <w:r>
        <w:tab/>
      </w:r>
      <w:r w:rsidR="00323281" w:rsidRPr="00323281">
        <w:t>Meeting registration desk</w:t>
      </w:r>
    </w:p>
    <w:p w14:paraId="4C5B16AC" w14:textId="5EDD4709" w:rsidR="00323281" w:rsidRPr="00323281" w:rsidRDefault="00323281" w:rsidP="00293789">
      <w:r w:rsidRPr="00323281">
        <w:t xml:space="preserve">Upon arrival all delegates must </w:t>
      </w:r>
      <w:r w:rsidR="00586096">
        <w:t xml:space="preserve">pick up </w:t>
      </w:r>
      <w:r w:rsidR="00472A7E">
        <w:t>a meeting badge</w:t>
      </w:r>
      <w:r w:rsidRPr="00323281">
        <w:t xml:space="preserve"> in the Montbrillant building.</w:t>
      </w:r>
      <w:r w:rsidR="00472A7E">
        <w:t xml:space="preserve"> Registration for all events is mandatory</w:t>
      </w:r>
      <w:r w:rsidR="00861EDB">
        <w:t xml:space="preserve"> (for either physical or remote participation)</w:t>
      </w:r>
      <w:r w:rsidR="00631D51">
        <w:t>.</w:t>
      </w:r>
    </w:p>
    <w:p w14:paraId="5D819BC6" w14:textId="77777777" w:rsidR="00323281" w:rsidRPr="00323281" w:rsidRDefault="00323281" w:rsidP="00B23371">
      <w:pPr>
        <w:pStyle w:val="Figure"/>
      </w:pPr>
      <w:r w:rsidRPr="00323281">
        <w:rPr>
          <w:noProof/>
        </w:rPr>
        <mc:AlternateContent>
          <mc:Choice Requires="wpg">
            <w:drawing>
              <wp:inline distT="0" distB="0" distL="0" distR="0" wp14:anchorId="2D81BF7C" wp14:editId="4BCAB95F">
                <wp:extent cx="2444750" cy="1422400"/>
                <wp:effectExtent l="0" t="0" r="12700" b="635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4750" cy="1422400"/>
                          <a:chOff x="0" y="0"/>
                          <a:chExt cx="1609090" cy="1076325"/>
                        </a:xfrm>
                      </wpg:grpSpPr>
                      <pic:pic xmlns:pic="http://schemas.openxmlformats.org/drawingml/2006/picture">
                        <pic:nvPicPr>
                          <pic:cNvPr id="6" name="Image 6"/>
                          <pic:cNvPicPr/>
                        </pic:nvPicPr>
                        <pic:blipFill>
                          <a:blip r:embed="rId23" cstate="print"/>
                          <a:stretch>
                            <a:fillRect/>
                          </a:stretch>
                        </pic:blipFill>
                        <pic:spPr>
                          <a:xfrm>
                            <a:off x="9525" y="9461"/>
                            <a:ext cx="1589913" cy="1057274"/>
                          </a:xfrm>
                          <a:prstGeom prst="rect">
                            <a:avLst/>
                          </a:prstGeom>
                          <a:ln>
                            <a:solidFill>
                              <a:schemeClr val="tx1"/>
                            </a:solidFill>
                          </a:ln>
                        </pic:spPr>
                      </pic:pic>
                      <wps:wsp>
                        <wps:cNvPr id="7" name="Graphic 7"/>
                        <wps:cNvSpPr/>
                        <wps:spPr>
                          <a:xfrm>
                            <a:off x="4762" y="4762"/>
                            <a:ext cx="1599565" cy="1066800"/>
                          </a:xfrm>
                          <a:custGeom>
                            <a:avLst/>
                            <a:gdLst/>
                            <a:ahLst/>
                            <a:cxnLst/>
                            <a:rect l="l" t="t" r="r" b="b"/>
                            <a:pathLst>
                              <a:path w="1599565" h="1066800">
                                <a:moveTo>
                                  <a:pt x="0" y="1066800"/>
                                </a:moveTo>
                                <a:lnTo>
                                  <a:pt x="1599438" y="1066800"/>
                                </a:lnTo>
                                <a:lnTo>
                                  <a:pt x="1599438" y="0"/>
                                </a:lnTo>
                                <a:lnTo>
                                  <a:pt x="0" y="0"/>
                                </a:lnTo>
                                <a:lnTo>
                                  <a:pt x="0" y="1066800"/>
                                </a:lnTo>
                                <a:close/>
                              </a:path>
                            </a:pathLst>
                          </a:custGeom>
                          <a:ln w="9525">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19428F00" id="Group 5" o:spid="_x0000_s1026" style="width:192.5pt;height:112pt;mso-position-horizontal-relative:char;mso-position-vertical-relative:line" coordsize="16090,107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XnjGSAwAApwgAAA4AAABkcnMvZTJvRG9jLnhtbJxW227bOBB9X6D/&#10;QOg9ke3IcizECYpmGwQo2mCbRZ9pirKIUiSXpC/5+53hxVbjFtktgihDcTg6c+bMMDd3h0GSHbdO&#10;aLUqppeTgnDFdCvUZlX8/fzx4rogzlPVUqkVXxUv3BV3t+/+uNmbhs90r2XLLYEgyjV7syp6701T&#10;lo71fKDuUhuuYLPTdqAelnZTtpbuIfogy9lkUpd7bVtjNePOwdv7uFnchvhdx5n/0nWOeyJXBWDz&#10;4WnDc43P8vaGNhtLTS9YgkF/A8VAhYKPHkPdU0/J1oqzUINgVjvd+Uumh1J3nWA85ADZTCevsnmw&#10;emtCLptmvzFHmoDaVzz9dlj2efdgzVfzZCN6MD9p9t0BL+XebJrxPq43J+dDZwc8BEmQQ2D05cgo&#10;P3jC4OWsqqrFHIhnsDetZrNqkjhnPRTm7Bzr/0wnp/VkCT/p5GRRX83mWK2SNvHDAd4RjhGsgd9E&#10;EVhnFL0tJTjlt5YXKcjwn2IM1H7fmguopqFerIUU/iUoE+qGoNTuSTBkFxfA5pMlol0VdUEUHaAh&#10;Hge64aTG1LIH+mOmZ8fXUpiPQkpkHe0EFOT8Sg4/yTVK7V6z7cCVj71juQTMWrleGFcQ2/BhzQGc&#10;fWynQDz0rQeExgrlY6M4b7lnPX6/Axx/QXvFkhw3AugTTkzBJXG90styDgUlIItlVU9j+Kya6fx6&#10;uZxe5drPF7NFhR7H2tPGWOcfuB4IGoAYkADhtKG7Ty5hyi74Wip8Oi1FmwkMI4Z/kJbsKAwHfwgg&#10;4BMjL1jhyZBUTCOYkBUOGJhYLtcAVmdV+F9N+bWnhkMKGPYkk0WWyUMaUQvkIflg16bVLziuFvUs&#10;cBwM8KXNiePlcl5DBUJnTur6OnbmiGO2jRyPeYUJ10aGges+W+ygsomVwGErw7D1oCqoTkFg2K5j&#10;kaFN8BwGRZPsYTDME5Ye7AQF9we94886ePrTqMgekA6APflINfbFmNUV3D44eH5IL/vlvybEHvuH&#10;ERVqHyP+6AkzKQ+6N3x+/l0mteMRPBIQsjiSAhHHtEuF/IRWQRpG0oQF3pFvCDg2yj11fVR5CJBa&#10;KSgbpRTFg9Zaty8woPYgtlXh/tlSnIbyUYG28fLMhs3GOhvWyw86XLGhWtCTz4dv1JrUnh5U91ln&#10;iZ91afTFk0q/33rdidDCJ0TAES6g3YIVbsPAW7q58bodr4PX6f+L238BAAD//wMAUEsDBAoAAAAA&#10;AAAAIQBQwSc/f3IAAH9yAAAVAAAAZHJzL21lZGlhL2ltYWdlMS5qcGVn/9j/4AAQSkZJRgABAQEA&#10;YABgAAD/2wBDAAMCAgMCAgMDAwMEAwMEBQgFBQQEBQoHBwYIDAoMDAsKCwsNDhIQDQ4RDgsLEBYQ&#10;ERMUFRUVDA8XGBYUGBIUFRT/2wBDAQMEBAUEBQkFBQkUDQsNFBQUFBQUFBQUFBQUFBQUFBQUFBQU&#10;FBQUFBQUFBQUFBQUFBQUFBQUFBQUFBQUFBQUFBT/wAARCAEKAZ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yLZRsqXZT9lfvB+YlfZRsqxso&#10;2UAQolGyrGyjZ/sUCK+yjZVjZRsoGV9lP2VLsp+ygCps2U/ZVjZRsoAr7KNlWNlGygCuiUImyrHk&#10;0bKBEOyjZVjZR5NQUV9lGzZVjZspuygCvso2VY2UbKAK+yjZVjZRsoFzFTZRsqxso2UBzEWyjZUu&#10;yjZQWRbKNlS7KNlAEWyjZVjZTNlAFfZRsqxso2UAV9myjZVjZRsoAr7KNlWNlGygCvso2VNso2UA&#10;Q7Kbsqxso2UAV9lM2Vb2UzZQWRbKNlS7KNlAEWyjZVhId77a0LOwihl+b99/uUSlyAQ6bpv2n5VX&#10;f/tv/DXYeHtEgf8Aeqrfuvu7GpdA0qUr5vkbEf8A77ravL+Cwspd37l1ryqlWU/cgdMYnmWyjZVr&#10;ZRsr2DgKuyn+TVjyadsoIK/k0bKseTR5NAFfyaPJq35NHk0AVPJo2Va8mjyagZX2U3ZVryaPJoAg&#10;2Unk1b8mjyaBcxV2UxEq75NHk0BzFTZRs2Vb8mjZQMq7KNlWvJo8mgXMVNlGyrfk0zyaBlXyaPJq&#10;35NO8mgXMUtlGyrXk0eTQMq+TRsq15NHk0AVfJpnk1d8mm+TQBX2Uzyat+TR5NAFTyaPJq35NM8m&#10;gsr+TTNlW9lGygCpso2Vb2UbKAKmyjZVvZTNlAEGyjZVjZRsoKKmyjZVvZRsoAqbKNlWDDirFtYN&#10;N92olIA02zWZt07bErprbTWufJa2aNFX/gFM03TdmyJoo4X2/ff567CGwg0212r9/b81ebXrnTGJ&#10;DbIumwbpNr/7aNXn/ifVft9w8UX3K0/FWttNL5CqqfL/AN81zkNtV4alye/MJS+wWfJp3k1Y8mjZ&#10;XqnAV/Jo2Va2UbKggr7KNlWNlGygCvsp/k1L5NP8mgCvso2VY8mn+TQBU8mjZVvyaPJoAqbKNlW9&#10;lHk0AVNntRs9qtpDT/L96jnAqeVRs9qt+TR5NHMBR2e1Gz2q95NHk0c4FHZ7UbPar3k0eTRzgVNn&#10;tTNntVvyafDatNKkUSs7t9xE/jo5wKOyjya67RPhvr3iGVI7PT5d+7Z86t8v++i/Mtem6D+y7fXi&#10;xS30/kxbd+x9qPv/AOA7933P9mvKr5pg8P8AHM76eCxNb4YHgmyrthoOoalb+fa2cs1v9zztv7r/&#10;AL6+7X154e/Z18NaUz+fF9pfylf+5/c/32X/AIA9ei6b4X0zSpUntrOOG48pP3u3fL/B/H96vBr8&#10;SR/5h4Hq0sml/wAvZnxpoPwE8Ua99yzaFE+/8u//AL4f5Im/77ruH/ZXvIdJuJfNaa98p3ghSVWe&#10;VlT+5s+X/vtq+o5rmCzi+0zyrbRJFvaV22Iv3K4zR/jB4M8T+L5vC+i+IbLVddsLP7VPb2j+b5S/&#10;Ivzv93+NK8SpneOqy9yfKerTyvDQ+wfC81s1tK8TffSotle9ftIfDRtH1n/hIbGL/QrpkSdE/wCW&#10;Uuz/ANB+SvD/ACa+/wAFi446h7WB8licNLD1eQqbKNlWPJ2UbK9A4ir5fvR5fvVvZTNlBpzFfyab&#10;5NWtlGykHMVPJo2Vb2UbKBFTyaNlWNlGygCr5NGyrWym7KAIUhZ321u6Zpcvyfuvn/hTdVKzh3yo&#10;m3fXc6PoLOnmTxNbbP8AY/grmr1OQ6qUeclsNBWw2SXT/vf7ifwVmeJNbVE8uL73+2336va3qsVn&#10;FtiauGublrmV2b/viuOhSlOXPM6akow9yBUeFnleWV97tT3+7t+5RTPmf5a9M4zR8mjyateTRsqz&#10;mlIq+VT/ACqn8mn7KCOYq+VR5VWtlHk0BzFdIqPKq1so2UBzFfyaNlWNlGygCv5NHk1Y2U/ZQQVN&#10;lGyrfk0bKgRU8mn+TVjZRsoAr+TRsqxsp6Qs77VXe/8AcSg0Kuyk8muw8PfDTXvEkm2zsW2fP87/&#10;AOym7/gP/A69W8K/s0xPLbtq91v+aL90n8e5N3/Af/Hq8bE5tg8P9s9Khl+JrfYPnyK2lmbbHGzv&#10;/cRN9dh4e+EXiHxDLEsFmyRM2zf9/wCf+5/d3f7719N6D8N/D2g6cnkafE8v2X78q7/m837+z7u6&#10;uyTZDO/ybE89/wDx2vm6+f1Z/wAKHKe3QyaMP4sz5/8ADf7Ma+Usur3f/LLzfJT/AH9uz/Z/77av&#10;U/D3wl8OaCn7uxV382L7/wD8Qvy1seIfE+keEtIlvta1Ox0qyig+a4u50iRP3v8AfavNNb/ai8L2&#10;erJp+i22oeIbv+2l0qV7eL7PFFLv2P8APLs37P8AY3V4NfF4nEfHM9ilhqGH+CB69Z20FtbxRRRL&#10;DEkr7URdiL8iVDqWsWOg6d9u1O/g02yiVna4u5UiiX7/AN92+Va+NH/ao8e+PHsorNtN8GWjrqnn&#10;w2/+lXCeVF8myVvl/wBv7n8FeJb7n4keDbH/AISHUNW1vxhf+Gbj598t1L/x+y7Nifd/g/8AHKxj&#10;S/nL9vE+0PHP7Znw58Hy6nBp95c+LdSs9OiuvsmhwebvWV7dEdJfut/rUf5N1eNeLf2yfiD4wt/E&#10;tj4L0jT/AAxNp1npssV3dt9ol/fpEz70ZNvyK/8Acb7lcl4A/Zm+INzrl60Wm2Nnb3HhbS7KC+1a&#10;Xb+9VLXzf3S/Nt+R/wDgSV67D+y7o2m/8JXdavqF9rGof2Ppst5Y6Yv2VH8pE2bJfnb5/s7/AHKu&#10;MYkSlV+wfNXj+z8VfFK98SxeIfFl7f8A7rTX+yXDv5Vun+j73iTft+fzX+4le9fszfCjUPDHx4l8&#10;RwaRfQ6Pf+G4rVr6ZfkeX/Rdn/jkT17Bptt4H+F2pXb6jY6NoKW9rFbtd3DebcSosVvs+dvmb7kq&#10;f8ASt7wZ8cvCfjnXotK0i+33G7fapcfuvtSLv+eLd8zKmz79RKr7vIXGlL45TOt1vR7bxJo1xY3k&#10;XnW9w3zJ/u18WeNvBlz4J8Q3GlXXz+U3yP8A89V/gevr7wH480Xx5a3dzotz50Vq0tu2/wDgbfXO&#10;fGn4dL4w8LxXNsn/ABNbDc6/7Sfxp/7N/wDt16WV436jX974ZHHmGG+sUvc+KJ8j+TTfJq68LI+1&#10;l2PTNlfpx8OVfJpnk1b8mjZQBU8mjyatbKbspi5ip5fvR5NW9lGyqL5ip5fvTfL96tbKNlMOYqbK&#10;mtrPzn/2KlSHe+3bXTeHtHnmlRYoldfvtvrCrU5Ilxjzlrwxprfe8rZFt+XYtXdS1f7NZ+Q0vzp/&#10;fWtbVU+wRbvufL/A9ec6rftePtdt6JXm04/WJc53yl7KPIZ9/c/bJ93zIn8KVV2VY2Ujov8ADXrH&#10;CVdlWEhXb96nJD/eofZ/DQBp7Kfsqxso2VZylfZRsq1so2UEFfZRsqx5NHk0AV9lGyreymImyoEV&#10;9lP8mrGyjZQBX2bKNlW9lGygCp5NP8mrcNu0zosSs7v91ErqPDHw01rxPsaC22W//PV/ufcd/wD2&#10;R65a+JpYePPVmb0qFXEfwoHGbK0NN8N32qvttraV/l3/AHf4P/Zv+AV73oPwK0rTYGl1CVrm4VXT&#10;YnyJu2J/H/vv/Btr02z0ex03zbOxto7aJ3d9kK7N/wC9Rf8A2WvmMTxFH/mHgfQ0Mm+1VmeBeHv2&#10;eNTud7arKtns37k3b3+V0/u/7/8Afr1jR/hL4e8PJLts1uXi83/j42Pu+4ifJ91v+B1q694z0Pww&#10;1u2r6vbaa95KlvFDNLsd5ZbjYiIn3vn2V5P4k/al0qG1t10HRb3VZr1IvIuLv/RYm83UPIT7/wA3&#10;8D/wV8xXxeJxf8WZ71LDUMP8MD3LYsLOqqqJFLcJ/wCObKp634r0jwqsUmq6lbaam5dv2iVEdtsX&#10;8H9+vjn4tfH7xtf+EvEFzBr0Hh54tMuLpYbGJ4k+bUIrdP3vzy7v9x6xNK8MeKvE/ivXbmx8PX2p&#10;P/b/AIgt/tE3yInlaeiRO7t/flfZv/2P9iub2f8AObe05/gPfvFv7V3hzQbC4XRdPvtblSzidXdX&#10;tYv3svyfeTd/45XmOsftM+KPFUWobtTg8MW/n+JolTTFTzXW1t/3T723tu3o7fJt/grQ8Pfsr+Id&#10;VdG1zXINHt2XQ91vYqzvvgt381N/912evSIfgt8NPAB/tfWltvtC/bbj7Xq0v3PPREfYn3fn2ItH&#10;uwD3pnxrbQ+L/Eur+IJdPttW8bahLoGkotxNvle4ZpYpXd3b/Z+evevDH7NXji/8WvPeT6bomn2/&#10;jKXUFd1824uIPNd/+As9ewWHxg0C/t/sPgfRdS8VKkSxKmh2uy0Xaif8tf8AVL9ytP7H8VvFTb1X&#10;RPA1o8u9fO3392v/AABf3X/j9Eq5fszgvA37HfgfwxZaVPrk9zr1xYfbP3t9L5UX79P3vyL/AA/P&#10;WrrHjXwV4GuH0HSr7T7CJ9Oe3tbHQYPNuFZvN+4kSf7aP9+rvw9+C2n+MPBXh/XPGOta34tvb+zi&#10;upYru88q3R2Td8kUWz5f9/dXr3hvwlofhKye20HStP0e3f7yWMCRI/8A3zWPty/Znh+kePPF+t+J&#10;dQi8MeBZbC7i061in1PxNL9lR4t8vlP5X+t+8kv8H8FbX/CsfFniGV5fFHjudElVEltPDcC2SOi/&#10;wPK29nX/AIAtdnbIv/Cy/Eq/cf8AsnS//RupVuv8lHNzl8pxXh74LeDPDzJcwaDbXl6n/L9qf+m3&#10;C/7jy79v/AK83+JafYP2vPhFeKv+t0y9tf8AvmK4f/2evff+XevAvjlcrYftB/A+f+OW6vbdf+BR&#10;Iv8A7Vq4/ERU+E6q88Kv8PfD+mfETw1B/okUT2viLTofkSWCKV0+0f7ybFVv9lE/55fN6tpupQar&#10;ZpeWbedaOqSxOn9ytX4V7X8FPHt+RNT1RGR/+whcV5JptnJ8E/H134elZk8E6vPs0WZ/uWcvlb3t&#10;f9359y/7Kf7D7sTQ8y+PHw6/4RjW/wC17GLZpl+z7kTbsil/uf8AA/v/APfdeVbK+4/Emg23irQb&#10;vSrvd9nuF2fJ/C38D/8AfVfHPifw3c+Fdbu9MvF2XFu2z5PuN/t19/kWYe2j9Vq/FE+OzbCeyl9Y&#10;iYWymbKt7KZsr6s+aK+yjZVjZRsoNCrso2VY2UbKAKmyjyd/y1aSHFXrPTfOfbt3/wDstKUuQuIz&#10;TdKn3p5Xl769Attmm6cjNt3qv30qr4e0dLO18+fan91PubKwfEmvNcv5EUnyJ/crypf7RLkPSj/s&#10;8eeZla9qrX90/lM2ysRIasbKbsz8td8Y8hwSlzlZ0T+GjZsqzs9qZs9qsOYgfpTNlWfIo8irGbOz&#10;2p+z2qx5NP8AJo5jlKmz2o2e1W0ho8mjmAp7Kfsqx5NP2UxFTZR5NW/Jo2UAV/L96PKHvVjyafsr&#10;DmGVPJrs/A3w0ufGdvcXKSrDaQNsZ3/jbZu/z/v1y2yvQdE8f3ngPwvo9jbaK15/al5Fvu3bZFF5&#10;t7bwbP8Ae2JK/wDwB68rNMTVw9DnpHpZbQjiK/LM9S8N/C7Q/Dbblg+0ujb983z/AHZXf7n/AGyq&#10;x4n8f+HvBOnPLrWr21g8UHzQu++X7kUX3F+b79wn/fdfMXiT4qeOPG2h7F1GdH1HSZZYrHSU2bGb&#10;SN/8PzN+91K3++/8FdHoPwQ1PUteuvP09U0+41N7jzbhtnyf2vFLs2f9crBP++6/PZRlP36sz7aP&#10;LCPJGB3esftOaf8A8JBZaVoekXN59qniT7XfMlvF82qvav8A32+T7PK38P3K8kf4u/ETxbb+F7m8&#10;1WLSvtWo6Q8+maYv2dHiZ7qeVEf7zb4oovk316ro/wAE9M02z0y61/Vd8sH2e4875IkV4kuJfv8A&#10;+/dVb0HxJ4C8N7NM8IaVP4hu7eJIlt/D1m168W238pN7/Pt/33ejmjAv3pnh/gD4P+KLxvD8UukS&#10;vcaXdaDLLrMzeV56KlxdSvvb5m2NKif8Dr0rwf8Asxz79M/4SHXGdLX+yP8AR9PX5EeKWW4d97fN&#10;87v/AOOV6BompfEbxtbyz6VoOl+ErLzZbf7Rrk/2i43xb7d/3UXy/wAD/fZaf4n+CzXPhfW7zxd4&#10;s1nxIlvp0srWlu32C0+WJ9nyRfN/5FrGVcuND7Zy9toPwm+FFnaRztpcOofZfs8X2iX7RcP/AKU8&#10;+z+P+N91but/E7xHNpd7qHhnwBqk1uvmy/a9b/4l8W1vk+4/73/vhK9I8DfDrQfA2nW8WlaLY2F3&#10;5SJLcQxJ50rf7cv3m/4HVjx/8ng+4X/nrPa2/wD31cRJ/wCz1jzc5tynFw/Djx14hfb4h8ZxaPF8&#10;v+ieGIPn+X5f+PiX/wCNVk+OfgP4J0T4c+K520j+1dT/ALJutt9rMr3UqytE6o6bvlVv9xFr2jG9&#10;v9uuP+LoZ/h3rES/I9x5Vv8A99Son/s9Y8xZ17psfavyInyKn92hPvr/ALyUy8fyWdmZUX/brNfx&#10;DY7/ANxL9vdf4LRfN/8AQaAMH4PzNN8IPA8rfffRbJ//ACXSux/h+SvP/hFNqH/CovBUUFtFsXRb&#10;JftE0uxH/wBHT50T73/fe2ut/s2+mX9/qrJ/sWkSxJ/4/vagDmkmih+JviPcyp/xJdLdnf8A6+NS&#10;q7Nr1m/+oka8f+5br5v/AKDWImlWafFXVYni+0omi6dKv2hnl2P9ovd7/N/uJ/3xXXfcRNtbEmUl&#10;5qFyn7ixWH/bu5f/AGRd9eM/HXRNQf4g/CHUJZbKbytd8p38h0eLdLbp+6+f73+29e8fwV5P8fv3&#10;MXgq5/jt/EUD/wDj6N/7JW1L4jCvLkiesfCW/nsLLVba52/ZG1i68qb+47P5ux/9/fXQeKvB+n+P&#10;9L8QaHqat9numTa6ffibyotkqf7SOm//AIBWV8LkW5XxbZzrvRNWVNn+9ZWr10GjzT2er3djeNvf&#10;arwTf31+f/x75KxNzyf4Y+JNTT7R4X8S7U8S6SqbnT7l1A3+quE/z95H/uPWf8cvh7/wk+h/2xZx&#10;f8TOwT7n/PWL/wCw+/8A9913HxU8DXmvaJaa54e2w+LdElf7A7/cnTzdr27/AOy//oWz/bpngzxV&#10;B4z8PW+o2i+S+7ZPbTfI8Eq/JLE/91katqFWWHqxqwMKtONWPLM+MtlGyvUPjT4A/wCES8Q/a7Nf&#10;+JZf/PF/0yf+NK838mv1fCYmGLpe1gfnWJoSw9X2Uips9qNntVvyab5NdnMcxU2UeTVoQ1Zhs/8A&#10;eqOYuPvle3sPOfbXVaDpv2Z/3q70/jplho7PsaL/AMcrT17Ul03TfIi+eX7lebUq8/uxPSoU4w9+&#10;Zj+KtfV0+xwK3yfx1x+xnq68Lu+9qidNny12U48keQ46tTnlzld02VFs9qt+X70zy/etjHmKmyjZ&#10;VjZRspFFfyaNlWNlGymaG75NCQ7Ku7KPJrMxKuyjyqt+TR5Py/LT5RFfyqPKq3sFHlVYFPZRsq35&#10;NHk1mMqeTT/Jqx5NP8mgCp5Nes7PDWj+CtMXxHq9tZxRQLKsM06xfO0Vw3/txXmPk1734D8AaDpt&#10;v/av9i2L63LPLu1OWBHuPlldU2P95V2IlfLZ/LkpQgfQ5NHnlOZyln4zsbOxdfAvgXUtYt7dfllS&#10;BbC0dV2bP3suzcuyJPubq6XTfBnxB8T2sUmoa5pvhK3ZVf7PpkDXtx/H/wAtZdir99/4GruLxPPg&#10;lib5/NXyv++vlrpvk3Pt/gr4aUj7CMTxyz+Bvhf/AIWDbrqv23xVLFpMssv9vTvcI7ebF5T+V/qv&#10;k2S/wfx167Y2FtpsC21nBFbW6fdihXYif8ArKgtl/wCE11C83tuTTre3ZP4E/e3D/wDs6f8AjlW5&#10;PEOn2E26W5V/K+dkhXzXT/gC1Eiyp4Vmim0GKVduyWe6lV0/2riV/wD2es/4nPs+H3iCLds8+zlt&#10;Vf8A66p5X/s9Q+CZrxPBfh+KDT9j/wBnW/zyskSbvKT/AH2qv4/ttQm8PxRS3kaJLqenRbIYP717&#10;En32qAOzmfZK7fcTdXH+PNe0/wDsiytlnWZ5dW01NkXz/dvYm/g/3K6BNEs3bdPE14//AE9t5v8A&#10;443y1j+MHVLrwlbKq7Jdai+T/dill/8AaVAGn9svrlv9G0/Yn9+7l2f+OLvauZ+IVnfXPh+3iub5&#10;USXVtLiaKKDZ969t0++2/wDv13H8dcv48/5BulK3yf8AE90j/wBOFvQBsf2DYpLuli+0v/fuGeX/&#10;ANCq6+1FT+DZQ7tvps33H/2aAOV+D7/8Wg8Dt9z/AIkVn/6TpXW/wfLXGfCi8iT4T+CtzbH/ALCs&#10;/k/7d0rT1XxhpWjr/pN9BDt/57SolHMWc+/yfF/U/wDb0Cy/9KL2ulf7leL6l8ePByfFK7l0/U21&#10;u7bR4rVrTSYHuJVZZZX+4qf9Na208eeM9e/5APw71Lyv+fvWZYrJP+/UrpL/AOOVtGRiekb/AJPv&#10;V4P+2Nqt9pXw78OXOnybHXxJa+a+3+HZL/8AEJXap4V+KWv/AD3WuaF4Yif/AJZWlrLfv/323lV5&#10;78ePAGr/AA68Bv4sXxnq2saxaz/L/a0UEtuiNFL9yLZ97/f3VdP4o8hFX4ffPpj4b7bbXvHEX8X9&#10;rRP/AOStuv8A7JXUXNnFealcRN8j+REyun31ZXf568C17RvF9n8RtV8WeE52uZdLs7d59BRf+P2C&#10;WW437P78qeV9x/8AgO1tleu+A/iFpXxCtbLVdKl3o1q/mw/xxNvT5HrEs17C8Z9Nu4p/ku7WVnfZ&#10;/F8+7eleZfEjR5/hv4vuPGOmbk8P3+xNft0X/VNv2JdJ/wCOK3/fX99q9Nv7D7Ta6s0DbLuLd5T/&#10;APbJPkq7DNBrabZ4FeK4geKe3m+f+5vR/wDvurGcL4k8N2Pjnw5cafOy+VOu+KZPn2N/A6V8laxo&#10;tzoOqXGn3kXk3cDbGSvpDwrDL8K/EFp4MvJWfR72L7RoF3M2/wCT+O1d/wC8n8H95f8AgdZvx48A&#10;f2rpqeIbGL/S7Vdl0ifxRf3/APgH/oP+5XvZNjvq9X2U/hkeNmmE+sUuePxRPnPy/ejy/erez2p6&#10;Q76/RD4blKkMO99tbFnpqzMiKu92q3YabvXZ5Xzt9166OGwi0G382Xa7/wAFclSod9CgVNkHh61d&#10;2++/8FcffzNNK8srfP8AwpWnrGpNcy7v/HP7lYj7n+9RTp/bCvV5/cgVZ9z1XdKulKbsrsieeUdg&#10;o8mrWyl8mjmAp7Kbsq35NGz2o5jQqbKNlWNlGyswO7fQfOT91WfNYS2z/MtbSebZz/L8lW0mguf3&#10;U676541JQOyUYzOV8mneTW3c6Ov3oG+SqT2zQ/Iy7K6YyjM5pR5Cj5NHk1d8mj7NQHKUtlHk1dS2&#10;2UeTSIKnk0eTV7yaPJp8wD9Bs1udc0+JvuNOqt/ub6960G/gsND0yKeeJLt4Edok+d9zJvf5K8Ks&#10;9NS882Jl3/uJdv8AvbH2f+P7K+jba2gs4vKgiWG3T7qIuyvic/l+9hA+tyal+6nMpPqU73FosGnz&#10;vunVFeb90n393+9/D/croPJ1C5/1t5FbJ/ct4t7/APfbf/EVmQ/PrOnr/wA8meX/AMhOv/s6Vvb6&#10;+SkfSROc8N6PBeX/AIjnvGa//wCJn5SfaG3/ACLa2/8AB9377vWh4tdbDwbrbQKqJFp1wyonyfdi&#10;ek8MWy20F7LE3/HxqN1K3/f10/8AZEqr45uV/wCES1VV2u8sX2fZu/56vs/9nqAN6FFtoooF/wCW&#10;S7P++a5fx+6unhy2b/l61212/wDbLfcf+0qi8SfFrwn4YTzdV1yxs0/250rzTxD8ddP8Q694UXw9&#10;pGs+IXg1GW4X7Dp0rxS/6LcLsSX7v/LXf/wB6Cz3f5kauV8Z3Pk+IfA6/wADaw253/h/4l97XI/2&#10;x8VPEn/Hj4a03w9F/f17Ufn/AOAJB5v/AI/XP6x8PfG2peLfC9nrXjpraK6a4dodB05bd4tsX30l&#10;bf8A39v3P46CD2u81uxsE82edYYv77tsSvIviv8AGnwdYJolnPr1kl6msWV0tv5vzukVwkr7P++K&#10;3bD9njwckvn6nFqHiG7/AIpdW1GV93/bJdkX/jlaGt+EtD8JQeHLbRdI0/R4m1q3+SxtUi3bUdv4&#10;f9ygDn/+Fza1r3/IueB9f1JP4ZprX7FF/wB9z7Fb/vuoryz+LfiGCVlXw/4Vi2/K8sst7Kv/AABf&#10;l/8AH69g+4/y1Df/ALmwuG/uxNQB4X4A+EWoeLfAfhrUNe8baz9nutJtZV0zRvKtbeJGiRkT5klb&#10;5P8AfrttN/Z+8BWGxpfD0eqy/wDPbWZWvf8A0a71tfDH5PhZ4MX/AKgtl/6TpXUJ8iVYHB22lWej&#10;/F3TILG2gsLf/hHZ08q3VUT/AI+rf+Ba7j5feuNvP+Sz6U38DeHbz/0qtf8A4uuy3/PUAN+5Xl/7&#10;Tlstz8G9YSX5E3Rf/E/+z16a7/crxr9slJ5v2cfF32XzfNX7Lt8r7/8Ax9RVtS+KBFT34zgei/B+&#10;/a58Syyt/wAvvhvS7j/yLdf/ABdZvxF8Dav4G8Zf8Jx4Cg86WXdLrWhp9y9Rdm+WJP8Anr/f/vbP&#10;7/34f2e5vOk8Of8APV/ClqjJ/Gu3yv8A47Xs158mpaY39+Vov/ITv/7JRL4wic94D8Z6Z4/0h9V0&#10;qXzrS42/J/GvyJ8laaJLCulX0C75XgRJYv8Anqmzf/31XmnjDwTqvgDxlqHjbwTA00TKsuteHof+&#10;Xrc777iJP+evyfOn8f3k+b5Ze48B+LdM8YeHNC1PSrlbm0dVT5P4f3X3HoGP8W+ErH4heF4rGSdr&#10;Z9zNZ30X+ttZ1f5JU/75/wDQ0/jrnfAHiS516wuNP1yCO28Qaa32fU7RPnTd/A6f3ldfnWu0f/iV&#10;XHnp/wAej3TvL/sO2/5//H65X4keG7yG6svF+gwedrulweVLbp/y/wBrv+e3/wB7+Jf9r/foA+f/&#10;AIo+AH8E+JnigX/iWXX721f/AGP40/4B/wDEVhabpSv87f8AjlfTGt6VpnxX8ERS2cqzJOv2izuP&#10;7r/5+Vq8fh0ddKidbqLY0XyMjr9xq+5y/Mva0OSfxRPlMXgo0avND4TPs4YLPw1p93PZtDcefdW7&#10;b2X5tsvyf+OOlc5quqy3kvzJsRPu/NXUTTLqXgu73bf9F1j5P9xrdG/9lriryb5ti/drvwMZT96R&#10;x4uXJ8BmTJ89V3hq7sprpXrnjlHyab5NXdlM8mgCr5NM8mrvk03yaZoVfJpNlW9lN2VBPKVNlGyr&#10;Xk03ZsoA7BJnqxsimT5W2PTML60IlYnVzFtIZU/iqW5hWaL5v4aLO58n5WWut8GQ2NzrPm3ixzRR&#10;QM/kv8+/d8qf+ho3/AK469f6vH2s/snTTj7WXJA4J7D77K3yUxLZnlSJUZ3f5FSvcZtY8D2aXDSx&#10;WKJF979wvyfJu/8AQaY/irwPZtcK1nse1+9s0z7v+t/+NS/5evH/ALdj/Iel/ZMv5zxGaze1fa22&#10;m+TXruseJPBmpXVvpn2PZLu2M/2Xytn/ACy+/wD77p/32lZX/CvdP1iLz9I1Bfuq/lO2/wD+y+9X&#10;TSzuhP8Ai+6c1XK6sPg94862UeTXS6l4M1DSndZbZnRN/wA6fP8AdrJ+x7P4q9inXpVY88ZnlSpS&#10;h7ky94PsPtmt28W35fNif/vmVG/9AR69b1bxJpWg27S6nqdpYIn/AD8Ton/oVeQ6b4Pj8W3VpYz3&#10;l9bW/m+bKljO0TyqqOuzcv8AtOldxpXwZ8E6O6SxeHLG8lT7s18v211/4HLvr4bNpc+KPsMrjyYY&#10;zE+P3hObX4YNFnvvFV3FBKjWmg2ct6/zOmz7qf7D1rP488f698uh+ApbPf8AduNevIrVF/34vnl/&#10;8crsvD1hBZ6hqEsSKm6KC32IvyJt81v/AGrWnqszWel3c6/62KB3T/fVK8GR7ETyHwl4b+Jfi3w1&#10;plzeeL9N8PWl1Atx9n0zTvtUv735/wDWy7Nv3/7tN8VfArT7m30z+3PEPiTxJcS6nZxf6XqbxJt+&#10;0J5vyQbP+WW9K9a0Gw/srQ9MsW+/a2sUX/fKbaz/ABbve/8ACkS/x6xt/wC+bW6f/wBCRKgCv4b+&#10;GPhPwlL5uleHNNsLj/n4S1Tzf+/v3qfrG3/hPPC8TS/P5F5cKn+6kSf+3FdGj/f3Vzl5+++JGiLt&#10;/wCPfR9Sff8A3N0tr/8AGmoA6VK5e/d3+J3hyJfuRaPqkrf9/bJP/Z3rbm1K2s963N5Bbf8AXVlW&#10;uS/t62m+KUUsDS3kUGiyp/o8Dy/624i/u/8AXKgDpYfE+kXOvS6LFqds+sRRea+neannbP8AcrK8&#10;bfPqXgyLd97Xf/QbK6f/ANkrP8T+D9P8bXVveT+Hp/ttr/qL5Lr7LLF/wNfm/wC+0qvrya9c+KPB&#10;kE62KImpyyrcJ+92f6FdJ86fJ/f/AIP97+DbQB37vslqprD/APEovW/6YS/+gVX/ALKvJpf9J1Wf&#10;Z/07xJF/8W3/AI/Wf4k8N6enh7VWnWS52Wsr/wCkTvL/AAP/AHnqwKHgm/0yw+HfhJbm5gtpYtHt&#10;U2PLsdf9HStpPEkDr+4ttQuU/vw2cuz/AL7ZNtUvh1YW1t4B8NNFBFC7aTau7ouzd+6Suj/gqAPO&#10;by/vpvjFojQaY0Mv9gakiJdyqiOv2iy3vvXf/sfJs/jrrfJ1qb71zp9n/uRPL/4/vT/0CsLUptnx&#10;p8LxfwN4d1f/ANKNKrsn+89WBhtoM82z7Tq+oTJ/cRliT/x1Ef8A8fry/wDai0GxsP2e/HFzAs6X&#10;FvZpKsz3Urum2WL+Nnr2avMf2nbb7f8As8fEaD/qBXT/APfKbv8A2SiJEjK/Zps/7V0P4btFO1tK&#10;/g1nWaJv41/s1d/+199699fVWS902zvlWG9W63rs+5L8jpvT/vuvnL9jK/3+AvhFOzf63w7f2v8A&#10;3zLF/wDI9fTfiGzgv7K3inXen2q3/wCAfvUX/wBmq5fGES/v2apt/wCesD/+Ov8A/Z1454q8JX3w&#10;x1e98beELOW8sZbx5da8PW//AC33Sv8A6Rbp/wA9fn+dP4vvJ8+9ZfS3v59E1vT4NQl327RSpFd/&#10;3vni+R/7v3Pv1oP8lnd/9Mp9/wD6A9AzN8MeJ9M8W6DDq+lXS3llcTxOrp/wCrH/ACDdkDf8e7rK&#10;sT/3P4tlec+L/DOofDLxBqHijwvBJdaNcbJda0GFf4t777iJf73yfMv8X3/vb9/faJremeMNDtL6&#10;xnjvNMum3rMjf7FAHH36L8NPGUtzF8nhTW5/36fwWF62z5/92X+L/a/364L40+VD4odVb78SO6f8&#10;Ar2i8s4NUsJdK1WJby3urVopUf7k8TJXz58SNH1XRNci0/U2a5S1g8q1vn/5erfe+zf/ALSfcb/c&#10;3fx17GU/75E8zMpclAx9Kf7Z4X8VxL/yy+xXH/kV4q51LOun8JQ/6Rrdt/BdaPK//fp0asV0r7bD&#10;e5KrA+Vr+/GE5Ge8KJ8q1X8mtLyab9l967OY4zM8mjya0PJpnk0cwGf5NHk1d8nZTfJoGUfKprxV&#10;oeT8lN8qjmFymdso8qr3lf7NM8qjmDlOm+zrTLw2dnao0ty32uWXZFbxLvlaszxJrcGg2Tz61ff2&#10;VCkSP9ntFe4u2+fan3U3fO7ovyJ/wOs/wq+teNviD4l8GaDZ23hW7021s7htT1P/AEh90/lN/qlf&#10;73leb99/vJ9yvmMTmlKl8J9DQy+rP4zSuZrm2snub6eLR7FVd2eZleXYv3/9lfl/3q9b/ZC1LQPF&#10;Nl4j1zQZZb+0SVbL+05Uf9+6/N8jt95drpXlsP7PGuWHx90zxRqdyr+F9I0JrX+29WnRPtV60TxO&#10;6Rfw/I7u2xP4K+uvAFnpln4Zt10hYP7M/wCWH2SLyotq/J8if8Ar4/MMdVxEffPocFgqWHlzGtNo&#10;lnP8zQR7/wC+nyP/AN9LWfeeDIryLbHfalZv/wBMZ9//AKFvrok+WmwwskW1pVd/92vBjKUD25Rj&#10;M8M+IulT6HeJZtqdzf77Vtv2ja6fN/fT+L5kR/8Avus9/h1qt5Fb3y6HKlvcK7rcaTOkTqrfP/qv&#10;97+5/wCzvXnP7QPiXxfJ+0Do+n6M19BoXn29vdMtrviZfk3/ADsvy/df/vuvsawtFsrC3gX/AJZR&#10;In/fKV7FWUqNKE/5jyqcY1asz58Sz1XSNNu4rm+n/wBQz7L61dJWeVHV0R3/AN/+/wD7P9yvP795&#10;bD/llv8Au/xbPvSxRf8AtXd/wCvssWyum3+GvDPj7b2dh4h8NW0VtFDufc+xdu5dkr/+hRJXq5Xm&#10;UoS9hyfEcGYYKM/3s5/Ccv4Ah2ak8rffWBv++GdP/jT16D1VK4TwZZ3N5eaxL9sa2t1aK3VLeJN/&#10;y73/AIt//PWuqfR4n+WSW5uf9+d//QF+WscbLnrzmXhI8lCETT025gs4LueeVbZGn+/M2z7qItUf&#10;EPirT/7Du9ty029fK/0eJpfvfKn3U/vvT/B+j6fbaX5sFnAjtdTvvSJN/wDx8Ps+epfGczTabZQf&#10;fefU7JF/4DdRSv8A+ORPXmneXX1K5uZ3a20qd0/vzMsX/s+7/wAcrndYfVb/AMa+GrPbbWflRXWo&#10;feeX7qJF9zYn/P1XZfc/4BXNTOz/ABLtGVvkg0WdP+/txb//ACO9AGp/Zt9N/r9VkT/r0iRP/Q99&#10;c/YaDbXnxB1hZ7m5ufsuk2X7mad/+Wst1/8AGkrsN/yVzOg7f+E68USr9/7LpsT/APAftDf+1aCz&#10;oLPSrGw/1FnBD/twxIlYsP8AyUu9X+5otr/49cXX/wAarfR/krmrB1f4ja3/ALGj6cn/AJFvW/8A&#10;Z6AOorivGaNN4w8GbP8Al1uri6/75t3/APi663fsSuS8STf8Vz4c+bYi2upO3/fES/8As9BEonYb&#10;131j+MH2eEtd/wCwdP8A+inq09/A77lk3/8Aj9cb4/8AHmh2fhfXbOXVbaG7l06dIoXlRHdvKf8A&#10;g30RkWdF4G+TwD4aVW+5pNr/AOikrb3/ACV5d4Y+K+lWHhfRLGBdQvLiLTok2W9ncS/di+f7qf7D&#10;1bf4kahebPsfhfVH37nV3WKL7u/+9Kjfwf3KCC5qs3k/Gzwkv97QNZ/9KNKrtd67n+b+GvIrm68V&#10;ax4t0TWotNsrB7WC609UuLz5/wB/Lbtv+WJ/+fdP4v460PtPjO5t0ZtT0i23793+iz3H9z+PzU/9&#10;Ao94D0Tztn+dlcL8chHf/Bbx7ZrKu+XQNRRU3f8ATu9VH8K6nM9x9p8UalvR/wDl0it4k/8AHkdv&#10;/H6ZN4H0p026rfaheRTwbGhu9TlSJ/3X9xXRavlI5jgP2LdST/hUvwXZm2f6Ve2v/jmpN/7Sr641&#10;h/8AQ0b+7dW7/wDfMqV4Ong/w5pXhqysdPaDw3plhKlxp0tiyW6Wr7JfnT+H/lq/+w2+tib4ka14&#10;Y0a7sfFECzReV+61m0X91v2bv3qf8sv9/wCZf9z7tAHtV+kT39lFKqvE7PFsf/cf/wCIrEuYZ9Bt&#10;9YiiVrnTNu/Z994P3Wz/AIEvyVoPfwXj6Zc20qzRefv3p/tRP/8AF1eT57+7X+/Ev/ob1YxnnLfq&#10;7RMr/aLXerp/F/nfXlniHR7z4V6zd+KPD8Elz4XunW41jQ7df+Pdm+9dW6f+hp/F96vQLazl02XT&#10;7mxXeksH7203fe+586f3Wq3pt5FeWcTRNv8A3H/fDLQBm215Z69p2n31jcrc29x88EqNv/2a8x+O&#10;SfaYtEnddkqeakqf8AidP/Zq29Y0Cf4Uapca1pEDTeFJZftGp6TF/wAubfI73ESf3f7yf8CqH4tS&#10;W2seENP1K2lWaLzV8qVP40ZG/wDia9LLZcmJgefjY8+GmeW/D2Z7b4k6Ivm7Le6intWT/eRH/wDZ&#10;HrCeza2leJ2+42ytLTZvsHi3w1efwRaiiN/wKJ4v/Z6t+KrP7N4l1WL+7dS/+h19hS/3yf8AeifM&#10;S9/DQMLyV/iamunG1ateTTPJr0uY4yi8P+1TfJ+errw0x4d6bW+5TApeTR5X+9V3ydlN2UBylHya&#10;PKWr3k0zyaAKQtlpn2Zf7tV7mz1x9chlgvNPTR9n72GaBnl/7731p+TWEZF8p1vi74S/D9PDOsaD&#10;esLM6v8AZ0vLjQZfP1PUooFRFildk+XdsXd97+Otuz1WfRNW1DUvC/h7T/DeoapKj6jqE3724uG2&#10;bUf/AIBv+WufTW00SzSKzgjhdF+aa4+Td/t/71cF8Lviv4x1K/1bw5/wh0U1lbyvu15NRZ0f50T7&#10;jIn8Hz/8Ar86jSjD3j7b2kpyPSNVs7NJPP1q+udbu9r/ACSt8nyp8/yf7e/+Ovprwfpv9ieFdH0/&#10;bse1s4om/wB5U+evmfQfDGr6lqmmf2ndRI7z28TRQrv/AI9r/P8Ad+6/9yvquuDHS+CB34KPxTOa&#10;h1jxHZ+Lbu1n8PLc6JLteDULS8R3X/YlifZt/wCAbq6Wzv4rxnVG2On3onXY6U2Hd9nTzdqS/wCx&#10;WJ421WDw3oN3rUrbPscEsrOn93Y/+f8AgFeV8Z3/AAHzP4J8YeJfiF8ZrtW8NLD4U/tVfK1t7pE8&#10;3/VS/wCq+9/H9/8A2K+wE/3q+Uf2ZviX4a+J3i+aDwvqP2y30vc86JFKiRfwJ95Nv8H/AI5X1ch2&#10;V01+bm5JnNQjHl5yVE2V85fGm8+3/FW3g/gsrOX/AMe8rZ/7Vr6NSvlrxnM2t/FDxRPA3+qWKy/4&#10;Gryt/wCgSxV6WTR/2yEzgzL3MNM2PACf8Su7n2/6+8f/AMdRIv8A2lXUPN5I3N9xK850Hxnc6Vpt&#10;pYwaDO7+a37554kid5ZZX3/K7tt+R/4KW/8AGevXlncQf2Zp9gksTfvnvHldP9H3/c8pKJS/nLjH&#10;kjyHpXhVPJ8L6P8A3/scTt/vsib6NSuV/tLR1Ztifandv/AeX/7CvF7zWNXtti3njhrOJVdGREtY&#10;tm2JNn3kdvvVzOsePPAGlS7dV8fxu8St5r3Gvsn/ACy2o+xXRfvb6xL5j6Wm1KCFHleVUT+/XBP8&#10;RfDVn8RNVubnWtPhRdJs4ld7pU3v5t1vT5n/ANyvArz45fBGwlRm1PT9Yli2vvig+2v+6i+f5/n/&#10;AN96pW37Wngewe00/StB1u5dp7O1iit9Ma3815Ud4k+bZ/rfvpRyhzH0vc/GHw8if6NLc3//AF42&#10;csv3fv8Azqj1zmm/EW5tvEOu3K+HNXmTUby18h/Kii+RrWJU/wBbKjfeSX+Cvme//bbgTRn1DTPB&#10;eoTWn9ky6r513dRJvt/tX2V3+V3/AOWvyVFrH7T/AMRLbVrSx/4RDSNKll1ZdPilmunlRmiT5H+5&#10;8y7aA5j6tTx54l1KLfZ6Lp9n8rPsu9T2SrtT+4sUv/odYr3/AIvtrrVdSW80u2uLq1tdyeRLLt2p&#10;9z78X996+LLn9pn4l3miPrVnfaTZxNoX9pM8Vm7+UjXv2fyt+/8Aj2b6fZ+MPil4zuvEdjB8Qr5J&#10;dO/s6XZFBEiOstrLPKn3P4Nny1fKRKR9wXlnrn2/yrnxLOkS3nlf6PaxImzf/tI9Y9tYWP2qyl1H&#10;Xrm8vUZ9vm33lfI2z+CLZ/ElfDL6hqN/4o0qx1PxDrt/b3njCfSN76rKm61i+z7H+XZ83716wvhj&#10;DBeeKvAl9PaNNcXVnq1xLLcTvcfNFFceU/zf7SUcocx9t3nif4V6Ulu2sa1oj7IpUb+07r7R83z/&#10;APPXfWU/7Vfwf8HxRLp+uQTfZbWX9zocG/5Pn/u/79fAVh9ktv8AhHFbT7FGfwbq91Lsi++6vqSo&#10;/wD46n/fFXbbUlS/0/5VT/ihbyX/AL6S6/8Ai6APtC//AG4fAtneo1np+t6k62csqpDZum+L97vf&#10;5v4fvf8AfFc5N+3gtzcafBovgXUne4s572B76WKLfFF5ru/yu/8Azyl/74r5XS8Xz/D/AN3/AJEO&#10;9f8A8c1KrGg3P/Ey8Bf7fg/Wf/cvQB7wn7bHjrW9W8L2emeHNGsE16f7PavcTs/lS+akW99qVwWq&#10;/tmfFnUtG0/UILzSbC3vdRlsmS3tX3xbUiff8/3v9b/45XmPhXUyms/Bfb/Fruz/AMnYqNEf/jHj&#10;WJ/47fX0/wDQIqBcx23ir42fFi8fxrBJ491DzdE1P7En2eBU81PNlV3/APISVzl5c+JdS1u9ttQ8&#10;S6zeRf8ACLJqv768fZ5raUlx/wChb/krM8STN/bfxogVfn/tZ3/3duoOn/s9WHmW58eaPFbPvt28&#10;GvEr/c3bdClX/wBkoJ94+zv2UdVvvjB8D9KtvGOsahrf2rxJ9iuria6fzZYv3WxN6/8AXVK931v4&#10;b+M/hTA91oc8vjPw1a/O1jNtTUIF2fwfwy/8A2t/sO1fN/7A03/FmLfd/wAu/je1/wDHrjTVr9E3&#10;/fWtxEv8S7KC4++fMvgbxJbXMUU/g68/s24gb9/oN98kXmr/ALH3om/3P+BpXsvg/wCJdnr2rPZ3&#10;kEmlar5XzWl3/Ht/uP8AdZf9z/x2qvjz4UeHPiLoOn6hPA1hrHkW/kazYt5VxEnyf99L/sPuWvMf&#10;E/hvxL4D2WfiPTG8YeH0beus6TE/2i32/wAcsS/Mrf7aO3953WgD6Fhf91p6/wB1tn/jj/8AxFQP&#10;YN5qXNsyw3e2WJ/7kvz/AMf/AHxXj/gz4hXNnZWk9tef8JV4fVt6y27K93F/3z/rV/8AHv8Aer1X&#10;w94k0/XrWK50+5iubfz3+dG/2HoA0ob9bnzV2tDKjfPE/wB9Pk/+wryL4heD7vwxYXr6Kqv4cvZf&#10;Nnsf+fOXf/rYv9l9/wA6fw/wV6xc2y3PlNu2Sps2yp/D89c/4tud/hLVYJ4/9IWzd9ifcfam/wCX&#10;/viumhLkqwmY1I89KcD5v1j/AEaySf8A55XUEv8A3zcI3/sldb4/ttnii7b/AJ6qj/8AjiVzWvQp&#10;eeHNQ8h1fday+U6f7nyV1/i11vzpF8v3LrTopf8A0OvtpT/2qEv7p8lH/dpnOrYL/ZH2n+P7U0Tf&#10;98Iyf+z1U8l0+XbW3Zpv0bUov7ktvcf+hp/7OlVLy2iRbSWKJUR4E+4v935f/ZKunUlzckzGVOPx&#10;mZ5NM2Gr2z2prr/u12cxieZTfGnw9Z+N9V8Oag0umvYbf9Om/wCPeV9m/Z/s/wD2Fd68Oxq+Ifjr&#10;bLN8SPEepwKz+VqbW91Fu+dX+4jp/von/Adj/wC8/wBfeG7zSvHOkWU8vlXN3YeV5vlb9kU/lI/y&#10;f3vv14+ExsqtWdKR6VehGEYTgbvl+9M8v3q9sqpf3lrptq9zeSrbW8X3pn+4ler7U4Bn/Aabs/2K&#10;x4fiL4Vub97OLXtPe4/ueeux/wDgf3a3YZoJm2xSq/8AuOr1jHE0q3wzL9lIi8W+J9P8JaRe6np9&#10;izyxRf8AHw8Dyvt/j+781WPD3xg8D63oyXnhe+XVZYpdl19niaL5vk370ZN38f8Acr5c+HvxR0rx&#10;Uj6H4j1zVLm3ule1W+iuvN/4HKjb12/Pu3p83+/X0bYeHtI+E+m3emaYkHlbU+RJfv7tiO//AHxX&#10;51QxccR/dPsIxPS/hFbS6x8SbKee2nRLdZbj999xNqbPk3f76fwV9ITXP2aJ5ZfuLXzl8H/iR4e0&#10;q/13V9e1ix037LFFb+U7fd3Psf8A9Aiqf4dftYWvj/xyli+n6fYeGpYGeLUf7RVnRvk2eajbNn8X&#10;/jm2vNxdWM6p6uG5YRPo77iba4L42It34Fu7FpZLb7U2zfC3z/f+5/4/XZX9/a6bYS3lzcx21pbr&#10;5rSzNsRU/v18P/tpftD+FfiR8LH0Pwhq7TXE908X2t4niTYsX7352/66pWMZRhLnmbV5e6ekfsVf&#10;ATSPgm3iVdKubm8S62Mz3ezf/sJ8v+5/4/X1RvfciKvyV8i/8E6/EOiw/C9vDi6v9v8AE1qzy3SP&#10;uZ/K812T52/uebsr6qv9e0zR/wDj71C2s/vf66dU/wDQqKlSM5c8QoR901UkVF3f3V3V8cX+sSw6&#10;X4z1qKXybjz7iWJ/v7XiiSL/ANCievqXxJ4gsbbw5feVfW3nT2svkJ5q/P8AJ/D/AHq+GvEPxCVP&#10;hp4l8q2Z/wB1Pcb/ADfnfz7j/wC6K9jK5RhzyPHzL3+WETxTxzqvxN09db2+ONXmt9Otbh4vs8UE&#10;W54tPif7ip/z9XUSf7rvXOa94Y17VdR13TG8S6/NLpy6ptuJtTnRP3T2sUW/b/28NXpHiSZZtS8h&#10;J9n2+6WJX3bH/f8AiLZ/6KslrP0Gb7TZae0su+4uJ0+2O6/dWe9d/ufxLsq5R/lMY1ZfDM8n1vwf&#10;p9+mseVYtcvP9t+y75Xl2rLrUVrb/ef+BUl/8fpdcttGtNO8US2nh6yJlTVrqBH3rsSfWorWJPl2&#10;f3G2V7fquq6ZptxokF9ZxXm3UdNtdjqr7NySz7/m/h3o7f8AAK86mRfE3hDwVs0qC2h1G+0mKW3h&#10;/hSe9S6f/wBFPVypRgRQryq8nunO+IbxdNl8UTxfuUg1HxbdKn/TJre3tU/9nqew32fiqyVm8lLX&#10;xJp38Xzr/Z2kP/8AF1i3+iavr3g+9+zafe3Mt74ZlfZ5D7/Nn1/7n/fCV3GpeAPEt5r2t3NjoOpT&#10;I+reLbqJ/Ib51aySC3/77fdsrE6zl9B8JW158N9s/meb/wAIolv8jfxNdJeJ/wB9769r+JWlRXml&#10;6VqMG77Rpeo6vdxJu+6vlXsv/oMSVk+HPhX4sSwisf7Fufm/4R61+ddn/LqiS/8AfGyvTr7wBrWt&#10;6WkX9nMjywXDtvZE+9ayxP8A+PyvQT9o+WdbsF034S6rB/qUTwtZxS/+DWKX/wBq16d8GrC2/wCE&#10;8+Iar/DrEVqz/wCwtvdRf+z11Xxm+APiXx/L4ql0xdPsLfVFtfKS4l+RYv3T/cX/AK5V1Pw7+AOq&#10;+FfE3iue5vLGZNc8SNcRbGf91F5qbEf5P9+gPsnE+Kvg/bW114S1W2vPJfz9U1+WLyv4t6IiL/4D&#10;1j+BvhFbaVrPhdf7QaZ9L0fVrf5Itm/zU1J9/wB+voC/8B3mvWujxNcwWyRaTdWvyb3+95rb/wCD&#10;+/8A+OUaD8KIrO6tLyXU2d/sd18iRf3kul/v/wDTWgiPMfB/jPwr/wAI34lezgWV7Kw8B6pEszr9&#10;797df/F1zn2bY8TL/wAsvh43/jyP/wDF1996l+zroOpWV3FfX2oTJdaTLay7GRPlaXe9V9N/ZR+H&#10;cOxpbG+ud+i/2U3nXT/6hf4P/HKs2ifBVhue60T5fu/D69T/AMcuq0/D3yav8PF2/wDMn6v/AOh6&#10;rX31pv7Nnw5sLi02+GoH8rSZbJfOld/3WyX5Pv8A+3W3pvwc8C6a2lNbeEtIR7WCW3if7KrvFEzy&#10;70T/AGfnb/vuoLPzW8E23nav8Gm/ueIv/bq1rQ8PWFzc/s/+M7OKBppV1i1dURd7/M6f/EV+luj+&#10;DPDmm2Wn/ZtB0u28iVni8qziTZ9z7nyVtw6bZ2cV2sFrHDsaL/VRIn/PWrGfm/4k8B69ea98aIrH&#10;w9qVy95eNLBNDat+9/4msT7E+T+47v8A8AqxonwQ8e3PijwlcxeFdU+zxaE1rO7wbER2iuItnzf7&#10;6V+kqP8A63/rgj/+gUJ8/wBk/wB5P/Rr0AfNX7JXgbxV8NPhHrtnr+i3Nhexa7Z6rBD/AK12RZYm&#10;fYi7/wDnlX3H4P8AiR4e8W/8gzVbS5fbvZEl+dP9/wDuf8Dry/Q3/dhv9lf/AECVq5y50Gxv9fSe&#10;eDZdpaxbbuFniuE22/8ABKvzL9/+/USFE+gbObf4GtG+5s05P/HYq2rmb/T7f/eb/wBA/wDsK+er&#10;C/8AEug6TLBp+rrqVkkCbrTVl+f5k/hlX/2dGrsLD4021tcWS+IdPudEdfn+0P8Avbf7j/8ALVPu&#10;/f8A49tBfMXPFvwW0rWJ73WNBuW8K+IGn+a7sV3xSt8n+tt/ut/v/K3+3Xnmq3mteANU+1eIbP8A&#10;sG9VkRfENj8+n3H/AF1T+H/ge3/YevcLPXrPUrC9ns7mK5idfNWaF96P8n/2Fad4kVz9rglVZoXV&#10;NyOu9H+/QBwfh74irNFbwausdncMv7q7ibfbzt/sP/C3+w//AI9W74nsINb8M6rYyqs0V1ayxbP9&#10;5HX/ANnrkte+D62DXE/hCePSklb97olwvm6fL8m/Zs/5Zf8AAPl/2K5zR/FWoeEtSi0q8tpNNuG+&#10;7o2oy74pf4/9FuPut/uP/wCO0EHyj8Ov2jdDufD2n+HLmDVP7Sni+zxPu83a+z/nr8n8b/3K+nra&#10;5/tj4X+DNQVd7vaonyf7SJX5b69Z6n4b8b63BFus5bDWLq3/AHP31lil2p/H/BX274P/ALX/AOFM&#10;eBPGK6vI8v8AacVu1judIl813iT+P+B3Su/CY2X/AC9+yeVLCR9+EPtHtej+G7y7urpJNPuU82xl&#10;274m++rxNs/8dqLUvD13pWnWj3Ns1su54l3rt/2v/Znr13w9ef29pek69BKzpfwJcKj/AMG5N1c/&#10;8TrOVNBt/PZvluvvv/uPXxmW8Z18wzClS933vi+Lm+1EuplvsqE5z+yeWlP9moZt8Nu7xR+dKq71&#10;Tds314V8bP2k4PB97No2g7nvbWVEurt1XZEmzdsT+999Kd8N/wBpOx1vVE0rV2WF2b91dvKifKv3&#10;9+35VX7/AM77a/Uf7Uoe3+rnifVKvLznzf8AGPbonxO8ZwfKkNxP8zyzpcbN2yX53X+JG+X/AGa9&#10;j/ZL8VfbPEOt6eq7IrqD7R+6XYiyrsR0/wDH68U+MesaLqXj/XdTs1+0xX8vmxOjfeXY6u+xv9r/&#10;ANAq38DfiFc+ANU1WfT/ACnu20W83Jvd3Tyk81/9n/l3r5inXjSxnP8A3j25U/bUuQ+0PiF8RdK+&#10;HWmpc6g8u+VX8hEi372X+CvlL4o/tFa54nsH09ltrO0l+6luzIn97967VzPjb45aV4/1eWfV/tyI&#10;kSRL+/ldPl/jRPu7q8915Irm/wBQi2rN5E8rxTPF88qf7f3/AL+1K6cwxsq3u0p+6Y0MJyfGbWle&#10;NrPw9KjS6jHNL5qpB8nm7f8Abf8Avf5+/XoFr4z1fRPGmmXP9o30KXn2e42Qy70/eoj/AML/AO29&#10;eHw2b3H2SeeWO8Td9nXY0WzymT918n975HrsfE9zeWWh+BNetdQ/s27igl0/5J9+9oLp2R/l/iRJ&#10;Yv8Avivm40uT4T0vZxGeAPBPiHWPFUumeGItUtna5+z703JKv8Msv3/l+7/45X2xpXh6x0fTrLTN&#10;V1zVL/7LAnm/aLpt7ov7p9//AAH5q/P/AMN/GnxV4D1mKXQbqWzlTavz7/77/f8A733/AOOvrX4C&#10;XvjPxnoOoav4qvGeG/bzd8qonlbd9vL8n8PzV2U6coR94s1tY+HXw5sNR8S3PizxnHYX14qvpiO3&#10;lfP/ABv8yfMvyOldv8E/AfwB17SL3Rftmn6lrqxPdLdpud9ipvlSLf8AKvy7/wDvjd95K+rvh1ok&#10;Vh4I8PrJAqXf9nRPL8vz7mTzXT/vt3rJ/aB1ufQfgj4znglbzm057WJP+ms7pbp/4/KlcfsI/Gd9&#10;OMebkPk/4Z/GO18c2GqaL4w1LXfGWk3tk7Lp9uJbp4NzbUl2r8y/dba1d9oOm+AvDEvh+TRfhh4p&#10;mSylluoE/sK6uvvI8To+7/cR/wDvitT9lv4YaP4Y+K/jHW9MgWGOWyitVRF2eUnnyoi/98xBv+BV&#10;9M6beW32J2fykd2Z/nb/AG/k/wDHKnDU4+yPdzqpGeKjPkjH3fslH4ZeJIPHOjPPP4c1fQbiKXZs&#10;1aza1f8A4B/FX58a/wD8KS8U/F1NK8P+Jb51iaeK6tEsLiWXzd7/AHH2fwfIv/bKv0V1jxPbaD4X&#10;1jU1uY91hZy3Wzd/dTdX5s/8E4vhlqtl+0K2uaxbNbPFY3Eux/vu7Jt3/wDjy1VWnSn8Z51ChLER&#10;5+X4f/keY9Y8c6D8D/Eml6Pplt4oXwrd2DIjXE07xSvF/c2S7Pm/26f4V+FHhd9ZuPI8Rr4w0e6g&#10;s4mmS63ojLcebs+V3/55I1enfHv9pXw18N/i8/hvV9I8R391JY24W40y2SW3Xez/ACMzum1vmrd+&#10;JGj6d4VutKtrSxtrOVNO826e3gVHldYpU+f+9UUKFL2vumNenyUuecfiPMofht4a/wCJfLPpkc0s&#10;HkS75nd/9UlxOn/j0tbEPg/QbCCVotKgRPK/u/8APK1/+KerdzuRLiL+NfNT/wAcit6sXj75btV+&#10;5+/2/wDApUi/9kr2DzOUh/sHTLb7mmWO/a//ACwT78Vrs/8AZ6vWdtbWH2SKKCNNvlfcX/nla1Uv&#10;Jt8WoS/9fUq/8ClSL/2SrE0y/bLhv4El1L/vjYkSUEGhYIvm2kX+1ZRf99fNVT7T51n5rf8APnLL&#10;/wB9XG2poX8m8T/plOn/AJCiqHyf9A8r/p1ii/76l3UGhpo/k6jEv9zUYv8AyFVdH2WCN/c05n/7&#10;6l2UTP8A6a8q/wDPfUZf/IVZ+sarZ6PpFxPeXUVtbpYxJvmbYn+tR6ANW5+48X+1a2//AJCf/wCI&#10;qa2m/wBKif8Av6nK/wD6Kas97me81LdBEqRPqy7XuFf59u/+D/gVQ6DefbLLT5WXY7tdOyf7ap/9&#10;hQBoWz7EtP8Ar1uH/wDHJaltn+S3Vf4bOX/2rVRPkit2T/nzl/8AQ5afDNsl2/8AUMf/ANAerGOu&#10;ZtkT/wDXnU0L/J/251UuX/dXH/XnF/7JT0fYn/bmv/slAF5H2XFv/wBesv8A6A9CP/x5f7r/APob&#10;1Xhf97b/APXrL/6A9Phf59PX/Z/9negzI7Z/9At/+usv/oCVd37Ptv8AvL/7PWbC/wDxK4v9lpf/&#10;AEBKu/x3v++n/ob0GhYR/wDVL/ftV/8ARVPhfYlo391v/Z6r2z/v7Rf+nX/23pjzbNOdv7rt/wCg&#10;JQA+w/0a3lX+6r/+gPUFz8mqOqf88LpP/RUVWtmy6vYv97/0NF/9nrPmffrlv/tLL/49ep/8RQZm&#10;m77LiWL/AJ6y+V/3zTYZvn/ubZWipjv/AMe8v91riX/x+ov+WH/XVUlqCyFNEtknlns2k0q4l+9L&#10;Yy+Vu/30+63/AANWro9N8Z+JdK3rO0GvW+3Zv/497j/4lv8Ax2sdPkd9tFheNcy3at/yyl2L/wB8&#10;I/8A7PQB6LpXxN0i/ukgnlbSr2WVUW3vl8p3b/Z/hb/gFaGpQWPiGyl0/ULaC/sWiXdFcLvRvv8A&#10;/wARXnOxbmB4pVWaKX7yOm9GqvDpz6bdRf2VeT6V+6f5IW3xfLs/gb/f/g20cxZ+ZX7Tnh6DwZ+0&#10;B49sVRkt/wC05ZbWLdsdkb5k+f8A4H999zf997q+tfgJftqX7G97vi/0jRrq3uPJ/ueVdRS/+gV8&#10;2/tw2E9t8dtYvNTZUe4tbWVbiGJti/ukXfs3/Kvyf+P17r+xbYReM/2ffiL4VinV/tsV0ivD8+x5&#10;bf8A+Krmpy55SiYy+I6Dwf4n+LOleHE0HwheatqVlozNp7fZNOSX7Oy/wb22f7H/AH2lcp8aZvjZ&#10;4k+FviuXxHfazZ6Pa2f2j7RcL9nRHW4i/uv/AHHlrhU+PHjj4RfGTVdK8OanPYaPrPiSK91NIrVJ&#10;U2TrFLv3sny/upf/AByvZfiv458W6r8a/ib8MLzXp7/wvrPw8utQ0fT5ook8qf7L/A6p8371Ja8i&#10;jQxMK/7rD0o0ub/t7/8AaNuaM4+9OR+Z+salq6Rf2Zcyq9v99UeX7n/j/wAtW9N8Qs9ukV5PElvt&#10;8qLYz/uv++a4x7yfUpkib53+5v216RpWj6VNpd1bQL50X7qX51b5Pvpv/wDH0r16vwkSNCbW/s3g&#10;DQrtF/1DXGn7HX+NZfN2f98XX/jldd+zf4V17xx8XNEi0Pw9e69aRMiamlvA7va2sv7qV3/2dsr/&#10;AD/7dYnxK8Da94P8C/2Vr1m1s+m6nZ3q277NnlXVu77/AJf9mKL/AL7r1X9ir4tRfCX9oHw/dzyx&#10;WGj3ksthdSvsS3gWVdu/d/Au/Z9/+5XNzR92ZHL7x414w+G/iP4V+JU0jxf4audE1OWB72KHU12P&#10;LEu/e/3/ALv7p6ZrevbNS0ed5Y5kuNMieLZEnzoqeV/6FE9faf7Wlt4V+Lv7R/wygvvFWm6O8GhL&#10;598l8l7En+tlSJ5d6f61XTa7/e3pXxp8WvDemeD1t7GC+i1WLTtW1LSFu7dU8qVInRkdPnf7/wBo&#10;dq6eaNWJco/YGJbaLquiy+VBbJe7llifaibE+Sum8W2Gn/8ADOyNFFd+doniJJWhuG+eJbq3fe+/&#10;+P57dK8vsHSzv7eWX5/lT76/f3V6R8Pbh/E+g/EDwdeWbTXGpWMT77eDY8E6XETI/wDt/wDxLO1Y&#10;04yhVIjHnOP8E/B/xH4t+yanBbae+nyv9+41GCJHXf8AP/HuX/vivv3wTYNeQJYxarpqI6/v0S6t&#10;9iKyIkv/AI+iPXx18C/CHhrwrpd7qfjbQ49SS8/0ffNeNF9niZHV02I/zM//AI7sr3DSvg/8JLq6&#10;uLS08FT2dvdTvpU939sult/lfzfv7/vbYvuVt9ZpT+E2lTP0Fv8A4o6Vpt69tFaalcwp917eDejp&#10;/A6Pv+7Xj/7UHxjgh+GKNZ6VqWyLVrO4le4tvk+W4R0/j+b96kVcl+0T4qvtK0nw+3w3ufCU2l6X&#10;Yxae9tq2lNPM+10iR4nX5mVET/vlPk+/XyJr37ZnxI0GBF1PwF4ORfv/AOkeGdif+PPRy/ZO+n+6&#10;lDEH2n+zr8e/CelJe6dqt41n4g1KeC3gt3X76RRIsSff+87b/wDvuuth/aN8BTXv2aCx1S/uHbym&#10;e30nzfupt3vtf5fuV8KfBb9r3xZ48+INpp8/g7wdDFFFcXrTWOibJU8i3eX5Pn+X/VV638Y9e8S/&#10;BPWdKgvPCbaro8/myz2MWp29hFL86fInkI/y7nqPZRoxjCAYnEyxFWeImfWnhLxJovjCwl1PT7GS&#10;G3uJ3RZbuBIvP270+T+99yuhOm225GWCJH/votcfrGg65f8A/CH3Oiy6fZxWV1E+oxXC7/8AR/ke&#10;VIv9r5Nn/A66261KCzvLeCXcktx9z907/wDj/wDDXNIgx9Y+HvhfW737dqeh6feXv/PxcQI8vy/7&#10;dZHxFv4vFfiWX7DL9pt2iSJZv954l/8Ai67O8RZoHib7jrsr81/2nvGHjqw+MviKz8HeKrnR9KsL&#10;OW6lt0l+RfKV3+T5P7mytqEfeIry933z7UhhlubqK5ZfknZU/wC+rp2/9BSn2dnP/oSsv/LWDd/w&#10;KV5Xr8xfiJ8bvif4M12ysYPGOswwPplncbnl3bpWt083b/2181a6Pxn42+LFn420/SNI8Z3X+laT&#10;Beol3qcVvs+TbLveXYv+tR2/3a7DmP0FsL9byyRYPLufs7Jbz7LyBHV1l810dGl+VqZc63FDayrK&#10;1tDvg2b31ay/il37/wDW/wCxtr86vjH8bPG3gbxbFpWleI72zSK1ie58mX79xs+d65vxp8cfGt/L&#10;YafY+MdXube6sbVp990yfv2iR3Xd8v8AFVkH6Sf8Ln8K/b9Q/wCJ1pbpbvPcTzW+rWsqW/m/uk3u&#10;su1PnSrdh8YfBl5KnleJdLdN1v8AcvIn+6mz+/X5r+D7i7s/gZ8Q7xmZ7idbCL/yad//AGSuHhlb&#10;/hDbvVd2x0uUt1+X/Y+f/wBDqOUs/XjRPFWleIbpLbTr6O5mSKXd5T7/ALyUal8N7G/8Q/21feZe&#10;XEUVqlrFM37q3/dfwJ/wCvy8+EvjDVdE8I+MtXsbyWwvbXSmliu7b5XVlurVUTd/d/evT/AHx68d&#10;eJ/H3hrSLzxRq72l/qdvayol4+/a8qLR70QP1nmtmk1KKVfuf2jLL/6BWPoNk0NhZf3Uiut3/Anl&#10;r8uvE3xU+InhnRNP1WTxVqj2+rf6RZ/6c+/yvNli/wDaVL4h+KfjOKTwLaW3ijV/+J3p0VxdI99K&#10;/wC9a7uE/wDQVSj3iI++fqsln+6T96v/AB67P/H6Tyf9KRVZfntdn/kKtu8/Z78E217Lt0++dEZ0&#10;+fWL1/8A2rT0+D/hCwliWz0yeH7VvtZf+JjdPuiZH3/8tass525hi+zzL56/PaxJ9/8A65VMiRbP&#10;muY/+PVU+8v9xK4L9p/4V+GfAfwA8ceIdGtb6w1XTbH7RbXCatdN5Uu9Nj/62vzH8K/ErxfrHhfx&#10;vfXnijWXuNL0mK4tX/tOX5Ha9tYv7/8AdleoI5T9ekSBJYm+1R7PIdPvf7D03fap9kb7TF8n3v3v&#10;+29fit/wt3xs7/P4o1f/AMGMv/xddT4z8Z+I7Pw/4Png1/VPN1HSXuLrfqMvzv8Aarhf7/8AdRKC&#10;+U/XhPsyWHlfaot/zv8A61P7iVoPeWKT3G68tvnZv+W6f36/Ffw9418S3OvaVbT65qD27TxRMn26&#10;X7m/7v369W0LwxqXipPiJBa6zK93pepv5Fu95L5sUEUV07/P/wBsk/74qyPdP1PS/wBMSW0ZtQtk&#10;2ps/16/88nWq9zqWmJptxF/aVtvZn2/v1/uJX5Y/C7wBq/jDTbvXPtWqX+n2sGpJeb9zpBtsneKV&#10;33/L+9f/AMcrgofCXiPUpXWDV4Jool3s7zt8i0e8B+xE3irQ4b37TLqtt9kuJ2t0fzU+eXej7E/v&#10;N8n3Kx/+Ek0h/EGj3SajAkUStFK8reUiuz7kR9/8W/Z/33Xwr+wTYXej/G5v7eRbnT20eW4gilbz&#10;UVluIvn2f3vkev0H8AfDTwjefDT4ZXN54V0aa4llit7q4fTot9x/osqfO+z5vnRG/wCAVcYyAfDc&#10;Wj2TxLfQO/lIi7JUqWGDzvKdW3pEvlV3Nn8EfBT6lqCf2GsKbUdfs88sWz/vl/8AYqGH4BeDJorv&#10;/Qb5H81kV/7Wuvl/8i/7dRygch5MsP8AD/DVTTdyalqCbfvbJf8AvpNv/sldr/wo3w8iaetnqGt2&#10;fm/88dR3/wAG/wDi314F4Vv77VfF3jP7T4hubO407Tt+nWnmxRRS7UT5Hdkf/lq//j70CkeuwvsV&#10;N3yU+Z9l/Zf7W5P/ABzd/wCyVj6V4V16w8L6Vea94ljsNblV0ltLeD7Rb+b9/YjbE2K+z77/AN+t&#10;258Gaulnb3MXiWC5SJt679Cb+46ffWWuOhiaWLjzUp8xvynyv+1L8Irnx58WNEvNKZX1X+zIolt5&#10;nVEnRXuGf73yvs2J8n91/wDYrS/YYsNX8B63rFn4jlg2XkC3EFxb2q26Oiu6/Iionzb/AJK7P4ze&#10;FfHt54q8Py+E9Fg8SXsSypLfJA1ulurbPk3s6f7f8dHw38GeKvA3xB8L33iZtIS0uLW40+ztNM37&#10;LV1fe/3vl/v/AHP9uumhHkkc0o/bM9/HniP4daX4j1pZdP16WfQk0+8t3tfKS8e1SXZs/us/mv8A&#10;98JXMfG/xPoPgb43fAf4h6rJ9m0y90W603U7hFaV3i2fJ8q/e+aX/wAfrt/iRLBba5qFjFZt5TM6&#10;LDtVEllbf9z+7vevk/8AaQ+OU/h6w+HWj21tY6lcaDZrK0szeb5sUqOstvLEybfnRIv+Av8A7dX/&#10;AIC4+/8AGfLtnp0HhPxjaXd5FFc2X290VEn2PFtl2/Ov8Neh6P8ABbV/DE+tQXl9bXlldaBFqH2u&#10;He6K29JUt3fb8r/unrstE+F3gTxz8ItK1Ox1XyfHFrdL/aOkv5v+mpL86Iif3ok3/cf5lTd8r/LX&#10;B+CvHevaToHjfQVn33qxP8lw2x4lWVfN/wB/5U27G/4DWMqkuU76VD2suQ0rzQ7q80XUNI09Jb+6&#10;1LwlZ3SW8St5vmxXSK/y/wC4stbum/szeP8AVfBFrqsWitNqv2r/AEnTHn/0ieJf49jfKv8AwBt1&#10;bvhL4u2eq2Gj6x4li3oiwRXUqWf71IoPuIj7Pu/JX1L8CvGc/ifwfpN5Oy/bmtYPP/66sif+zVjX&#10;lKAUqVKZ8a/HLwfFHdeFPPiudN1iLSmspXdW3xfY7i4t0eVf+ve3ib/desnxb4M1O58N+I54GtNV&#10;invINatfsMv2jan71Zd6feX/AFsXyP8A7FfRHxU1u00fxHey61oOnzeILKeW1nuLhH3zoyI6P8v3&#10;t8Wzf/uV5qnjPT4YJVs7Gy0eGVHib7PEyb1/uPtdPl+Rf++K6aceePMcdSPspch5t4G+DPiH4haD&#10;FqGlW1t9nRrhG868it3d1TfsRJXTc3+wn3fvVtfsw/DnxO/xtlgu9NubDT5bOdNRS43IjwTp5G9X&#10;27W/4+Eatd/HMqRRKt5FsiVU+RbjfsXfsTe1x/tvVrXvjZr2sXtveNr18ksH+q8l32L/ALifaK2j&#10;S5CIx5DmtY+J3gC/1nw/c3PhyS8t9L8O3VrLF9lWLz9Ul83yrh0T+FN8X/fH3Ku/Gz4u6nrOjQ6L&#10;od9FeeGpYreW8+zzq73F0sSNcSun3lX52i3/AHdsVeW22mxag/lQXPnN/ci+d66XTfgzqGsOn+jS&#10;Qp/fu7qKL/0KojhowL5uc7bSvin4L+IuuqfFXgO78Q2vkJbpe2mrXW+CKJFVF8pPuL8ny/LXRaDb&#10;fDDWNeil/srWfCWj2sCPLMmu7/vI+xH3Rbdu6uCs/wBnVnf/AEnXLG2T+4m+V/8A0BFrv/DHwf0G&#10;wtZYNQudS1tJZVldNyRfMv8A33XTKUZ++Ry/yH0f8Ef2c/AHw7+JGq6vHYybH0WDctzOkq7Z0eX5&#10;VWJPKl2RbfkfZtetf9pDR774hePk0bTLGC/vdG0z7V5NxL5SO0Usrum//viuH1XUotb8V3HiCfT5&#10;/tc7Wryp5tu6P9l/1Sfc3bf9itCz8bXKeJvEuuf8TB77XIJbdt+90tfNdN/lIr/J9yuCUfeNoy5D&#10;6m8NzXNt4f0KC5aT7asFvFP9obzX3/Z3f53/AIm3o9V7/QdK1LxXp+uM8r3thA6L83yIm90+7/vo&#10;/wD3xXztbfFG8sNBt9M/tW+S9iunuGu7uKWWV/k2bP8AW7v/AB+rOpfFGfUp7JYNQ+zW8VrFbypu&#10;uEeXbv3v8v8Af3vWPs5fZNuY9y8e+J77StE3aDY/2rrEs8UUFpuRPNdtj7Pm+7vWvgrxP4S8Q/EX&#10;4p/Eix0PSpdS8QSwPZRWiMu9nWW3R/n+79xJa+o7b4ltN48TVZYP+JUl59qWFJZXdNqbE+RkRa5n&#10;4V6PF4A8c6r4o+w3r3d/FPKz+akv71kfZ8mxNq73/wBqtqUeQ5qvNM+Jdd+H2r/GnxR4o0Xw1Yy6&#10;rqGk6tLLYpCu7/Q96RP/AMBT903/AH3XrfgbwZpfxO/bbOma1ps+q+GbOzi+0Q267f3X2dZfnb+F&#10;dz/M9ev/AAN8B6V8Ite8Ua5FFqn2u/0KeyXzpbeX96zo38P/AAOrfwf8Jaf4D8b+NvFUq6h9t1TQ&#10;pbWJHiV/mZERETa7/wACJ9+tvcI97mPlX9p74TRap+0Vq3h/wP4emMEGmWt0mk2KzXTtF9n3/Jsi&#10;3L8m376L8z/3a9q/aT8M+FV8EfCLTfDHwyj0vW106K4ieyg824/1T77e42p+/f7j/wDAHrsvgt4M&#10;bwf8c/F3xB1y+vnl1TTLyKJJtO2bGZESJPl3/wAKbK2/hv4h1y8+O3h++1y8ns/CWk6nrOq2f2iB&#10;rdE89H8qJ/4d0S71V/8Ab/2KJS973Db4z5H0fXm1XV/FGhtpH2B9UV5by02qkSfJ8iOi/Krb/n/3&#10;v9qhPDeoeEv2KNQg1DT2s7288VysyXEHzqixW/30/h+41e9fCjUtV8N6v4l0XUNPjmsvE3jC11X7&#10;dNE6fZ0WXe7u+z++kX+z871qftgX9n8S59T0qz1W5s7i111tQ+1xQebEy/Z/K+R1eoiEj468Madc&#10;2fwU8WzyWywxTrb26O8WxJd1wj/+0q6v4KaRp5l8JNLoNt9ti1iXUmu1iffFFBbo6fvV/h3/AMD1&#10;9L/tY6aviT4QfD/wdZ6rB9rtdFsn3vL8ibd+/f8A3f4Kf8AbCXwf+xv8SLOe8tnvbq8+z77eX5PN&#10;8ran/oaVZifGvxQ/0bTvhho1zZtc+RoEUssUTff/ANIun2f+PVR8SahBonjL4fzXNsxtrDTNLllh&#10;Rfm27/Ndf/Hmr6w/Zm8K3k37XXwp1NpbbytN0VLWVIZfn81beXfsT+7uevJ/2nPAfirxV8cfEeta&#10;VBAlkzeV9omulif5U2P95/72+gIn1lpX/BS3wdrGnanqreHNdhtLNVll3wRfxOiJs/e/N871seG/&#10;29/BPiqDxBfRafrNtF4a059VvEeCLft82KLYn735m3ypXkHxy8N6lN+wP8LPDVttm1Nn+ZElXZ8r&#10;/P8AP92vEfhF8MfE8PgP4xtc6VsuNU0BIrVElRklf7bb/d+f/YqOUs9//ah/bq8F+Kvhh4y+Hq2O&#10;rQ61f2aW8W+1XYjNsf5382vhTwPbSW3gH4kLIuzfolu65/u/2la17R4S+FeuX/7Umha5c6N53h99&#10;at98su14XT5F+5XcftY/Dq+/4XT8Y49I0WK2sr+xs7WzitFiiRnWW1Z0RP4PkR6sZ8baNYedq2me&#10;bFvilbZs/vV9ZWfwQ06S/itJ9Pn1LStJ0K/t4ml+ZFZdX2xbnT+LY8v/AHzXgtn8MfE1neaV/aGg&#10;zpZQS/M6fvfkb/dr6F/Zp0eDxb4yt/CtjefZriLwpPbu77v3T/2v5qI//AHSolzfEI9I8Z/si+E/&#10;h74K8M+KIrGOZtWltf3Lq3yIyeb/AH6z/FXwx074b/HLx/pWkW32a3vNKW4dNzPvllstU3v83+2l&#10;e1eNvhv4lsPBH/E61/S30fSFW9ld/N/dRQRP/v8A8Ncv8e7mx/4WJZeLoIp4bvVtCt7ieJ2R0SJk&#10;vYovnXf/AM9Xb/gCVHtY8xcqcpxPnr9lew0bxne6F4cl8J6hquoO2qRRTaTrCW8u/wCzpvfZP8rf&#10;I6J/D9yreveD9D8GWWsfY9a1fQdY0ud3gtNc8NvcJf3C/cT7Qu+L+D+NNn36639jvwTqfgz43aFq&#10;s/n3PhyBp3n1N4tlvZStFs2O/wDDv/dV1Hx1hbXv7VbT2XUrdZ2dPs7eajP5r/3f9+sZS5JQ5Dbm&#10;548koHD/ALOVhqd58ZLfUFW2dIvDM91ePbxfZ0i815X2bNiL8jfJ8ny19+/De5V/hH4ClVvki114&#10;v/Jq4ir4v/Zd1iz8K/F+K81yJtKtJfDNxarcSwP8kv2h/k+58vyf+h19J/D34l6PZ/BnwlZz6nY2&#10;eoWviT7RLaO2yWKJtXlbfs/u+U6PXfGUTjPe7bxtp9n461DRZWk+2/ZbN9m3+9LKtWr/AMYaf4b1&#10;a3sb5mSXUbpkgfb8m5Yonrxi/wDip4MT4sXupNq8E3laZapFcJvdEZbiVnT/AL52V5N+1v8AtV2P&#10;hiLw5feFZ4NS1C11beyO7fJutZU/9D20U+WdWEJzIq80I88IH094S+IS63qj2ctj9j+y6i2lLNNP&#10;88rxRbvkTZ/v/wAVfG/xa8N+M9V8YeILPwnBpcNveyXthfane3kVv9jiWW43sis+5m2bPuf/ALH0&#10;V+z3NB8UfhF4X8Z3kTPqt4r3E9xbrEifaN7xO/3P9jbXZ3+vfD3wrK7anqel2cu7fvu7yJHb/vl0&#10;rgrTlKPLSlym3L/MfKX7MP7XPirx5qWoad4l8P6foWnrokqy3bQSp5rqiLu/uv8AKn8HzfMte4fD&#10;r4nWd54Vh0/V9Qgs/Ee13ZNrp5S/wJv+797em/5fuVoeJ/2gfgbBZ7dc8S+EJoYm3r510t18/wDf&#10;2Nvrz+H9uH4DeFYL2KLxZZfNdSur2OhM+7d8yfN5X/AP+AVjToUqX8KHKbRl7vKe0TeP/C/hnUre&#10;xae53yxPtS00y6uvu/33iif/AMfrz/4i+OdP8Q634UttPuWhuLXVl3+dA0UqK1vKv3G/4B99K4//&#10;AIeF/Du5iiXSIvGmvSu2xYtG0xIk/wB/5n21xWt+PLn4r/EN9R0zwdq2lf2HLayzy6heWqJcN8/z&#10;pKu9W+V03f7m2vSocvN75zV+bl9w6L4iwxWfxD1C0lnV9j291Ejtvf8A5ZN/vfeif/vuvg39qrSf&#10;C/h+ayTT76ebxRPK/wDaMLtvVYoHe3i/h+X5Ykr7F+OviFdS8X2mp6HP4p1KWWx+zraWOo2qWnn/&#10;ADqj7Gf+5/H/AHkSvl34p/Brxd8R/iBrGvwWM+j2qWP+qTZ5qStb/wCq+99133fP/t1HNz++XGPJ&#10;Iyv2aPFmlaj4ki0y503zBFZrcJeadFcSyrPB9x2Rd235JXX5flrl/wBprQNAi1LT9c8Pz2Vz9sZ3&#10;1FrSd5XWVvmTzd3zKzfPXRfsdQTvrXiPbbXbu+jywM9v8zqjvt3p/tLteue0b9m/XEk1WbWWu00d&#10;N3/HjE7TT7G+Rtu3b833vnrapLnLjHkPob4TfDf+0fhH4V1DStVjeae2W4a2vot6b/49j/3fk+5s&#10;rgU+N+v/ALOutp4Y1PQVmuom81bj7Z+6liZ32OiKn/AP+APXq3wdntvh94BtdBM890tnLKsT3cHl&#10;Pt3v/wCO/wAa/wC/Xi/7SGpReIvivoTNFvSfRZ7dUf8Av7Jdn/j7pXNyxn8RfNKB6VrPxXi+NNnZ&#10;a1Pp66DceV5Uuxt27a7/AOx/tv8A+OVj+TLbfKs+9P8AgD/+g1y/wfhXUvh9FBEnk3FnPLEk2376&#10;fe/9n2Vp6lYalYb2kZvKX+OJvkq4x5PdgbU6f1j7Z0Fh/Z8zbbmVbb5tm+ZPtGz/AIBsqvqUNjbS&#10;usU8E2xvklhilTf/AN9JXLprd9Cm3z/Oi/uSrvofW5HbdLAqf9cd3/s1EahtVy2rD4PePdbO2sba&#10;JIILaCFP7jwJsrTtkiT5V0/TZv8ArlBF/wCy187zfG++hl2r++T+/NAqU9PjrffwwRv/AMBq/ZSO&#10;DmPpiG5jhT5tKVP9xXSnJrFj91opU/3JdlfOT/HvV7aJJYtFVP8Aps++nw/tJ+Kk/wBbZ6e6L/fg&#10;Z/8A2eo9mHMfQv8AwmHhqGfyG1qCG4/54+em/wD9DrT+2WM3/Lyzp/02WvnzTf2hNQ1J/Kn8Pafc&#10;3H9+xWWJ/wD0Pb/45XZw/EvU7/TooLP4aakl3t+a7uJ5Zf8AxzYlHsg5j1L7NYzJ/rbZ/wDgP/2F&#10;TQ6bbJ/qlj/3El8qvBJtY1e2n8q7s9Qs3f8Agm+SnvqzOyLKzb/9tqPZhzHvU1hprxeVPbTun9xL&#10;zen/AKA9Un0fSP4YJ9v/AAB//ZK8dtoZZl3KkCf786pUsyNbJuZoP+ASq70cocx6Rfw6DbN+9vp7&#10;Z/8AYiqj9p8Ofw+If++4n/8AiK4iHXryz/1FzPD/ALjMlTp4q1B/9bfTv/vys9AHfP4h0/ykiXWv&#10;3Sfd8qB0/wDZKZN4zis/u6m0yf8AXJP/AIiuE/4SGf8A6YP/AL9rE/8A6ElP/tiJ/wDW2djN/wBs&#10;vK/9B2UcoHVv42TzfNS8vd/+7/8AZ09PiEifN5sjv/txf/Z1yP2+x/6BsSf7ksv/ALM9Yvi2a+ew&#10;3aGvk3a/P5Lsj7/++0q+UOY9KT4iy/3Yv++al/4T+K5ZPNW2T/beL/7CvHfCXjzSvEM/9mXljqFh&#10;ra/I1u86/P8A7n7qu9h8MNN/y7ahD/112p/7JRyhzHVp4w09JfM8vTftH3FfZs/9kqGbVtDmR1l0&#10;vQnRv9iKseHwNv8AvXLQ/wC+qv8A+g1Yf4fxfJt1Bv8Aa3wf/Z1Huh7xrPr+jTWFlYtpulzWVl8k&#10;Fu8qbIv9xN/y1mJ/wjlt9r8jS7az+2rsn+z3OzzV/wBv56sW3w/0+H/WzNN/wNErYs/CWi23/Lqv&#10;++7u/wD6FR7oe8cvbWfg6w1S01VdBg/tOybzYriK6/eo/wD33WrrF5B4t1KXUG0zUrm9uG3y3Hmy&#10;vvro7awtbP8A1EESf7nyVLt/uqv/AH1UcwcpyX/CJSzKi/ZoLb/fn/8AiXp6fDrf80urz23y7N9o&#10;7/8AxFdX5c6fw7P+BUfYmdN21f8AgctRzF8pzdt8LtHR38/xDrsyP/yy+2OiV1dtbaLZrEs63Oq+&#10;REkUX9p3UtxsT+5838P+xVVLCX+Lyk/4FTPscv8ABFv/AM/7lMDV/tLSEtXtotD09Ld23siWqJ83&#10;9+mJf6Vtdf7MVP737+X/AOLrHe2nT7yqlRfZp5n2rtT/AIFQBsPNpHyf8SqNNn9yWX/4uokTQ0id&#10;V075H+8n2q4dP++GeqT6P9mX5pV3/wBxGqtNDKiv5Sqj/wC3QB0MOt6fZ6TcaZHYwQ6ZdfJLb7fk&#10;f/fSuE1v4W/DnXnla58J2W+WXzWmhaWJ939/5Xpj2fix538tdGeL+Hf5u+tO2s9VMX+lxW2//pkz&#10;7P8Ax6l70AOff4M/Dd4kil8NNcxJ91LjUbh0/wC+N9XbD4dfDvR0RbbwPoibF2fvtOWV/wDvtt9b&#10;D20qL91f++qi2Ns+ZVemAJbeHLP/AI9vC+iWyf8ATHSbdP8A2SpU1uKz+W2s4Lb/AK94ki/9BqLy&#10;d6f6pU/4DTPsbbPlVf8AvmgAufEk8y7fPuUT+4l5Kn/oL1y+t2H9vWU1tPqurpbypsZE1if/AOLr&#10;pf7NZ0/hqKbTZU/iX/vmgDxWw/Z48OaDfw32lX2oWdxF910nT5f/AByugm8N699slng8WXqSyqiN&#10;vtbd/u79n8H+29ei7JU3/N/47Vd0ld/9f/47Vc0iD54k8Oax8C7r/hIdE1WCa72NDLbzQLFuRm3f&#10;dV/m+ZquP+0D4jSL+17Gx095f+W6bX/9A316N8Ufh1/wnOkRRRSrDqED74pnT5K+f9e8K6v8NNRi&#10;ivlV7ef+OJt6PXZQ5Z/EY1OY6i8+Nmv6wjz6fp+mwzfxW+1v/HPnry/xP4w1rxD4o03V7t4PtGnN&#10;+6i27EWr+pWH2Nk1DT2byfv/ACfw/wD2NNfyPEkW7/j21Bf/AB6uz2ETGNWRR8K/ELxF4VsJbOzl&#10;jht2laVU27//AEKtl/jB4sf5lvlT/cgi/wDiK5e5hks5XilVkf8AuVXd/krHliXzHSv8TtZml3XP&#10;2a5f+/5Cp/6DsqL/AIWRqqP8sFi6f7ro/wD6HXMvVd0o5Ym0cTXh8Ezvft+m7Pnsbl3/AOvxP/jV&#10;RJeW275bOX/gc/8A9hXfeI7WGTwTHetDG14Wb/SCoMn/AH11rzd/4KmMuYku5imlSKCDZ/wKrEOk&#10;XPz7Ym+T5/79JpP7uFNvy/TivVfDUEclgm6NW+buoNRzFHNeErOKG4/0yLUE/jV4mfZ/3xs/9nrt&#10;3toH+95j/wDfb1pQWsMZi2wxr9FAqyn3awAw7nTbnynaxaCGX/pstPsLbV4X23M9tMn+x8lbH8dW&#10;7b/WpQWUoXb/AH/+AVaS2kf7sDP/ALi17L4b0HTPORv7OtN3r5C5/lXQ2trDz+5j/wC+RU3YrHhM&#10;Phu+ufmXTJP9/a6VbTwTeP8Aejih/wB9q9ovv3aPt+X6cVj3P3kouwsecw+AGdvnuVRP9ir0PgCz&#10;T714z/7mxK6+ZRvfgVUdF+f5R+VIZkJ4MsbZPu+d/vtVi20SCH7ttAj/AN/alSvT4agDlPHnw0i8&#10;VW3nwL9m1WBd8FxF8j1wXhj4zX3hW6/sXxZZypLE2z7Rt+f/AIGle5/8sK8V/aLtYc6fJ5Mfmf39&#10;oz+dbU/3i5ZBLe57FpV5BrFnFeWcnnW8q71dF+SrXywL83/oNeE/s6XU2y6j86Ty/wC5uOPyr264&#10;+5WbjyjT5h/2yJH+9T/ti/wstVEqX+Csyiwlz/wN6el5Kn3V2VUSqDzSbvvt+dAG0ly38S76lS5/&#10;2VSsuF28p/mP50jfcoA2/tn91V/391Svcz/Z/lZf++qybOrb9P8AgFADf3n3pW3/AO5R9pb+FfkW&#10;q6VHB/qqmwFl5pP76pQhkf8AiqJFH2heBTv4Wq7AW/tLQp8stV/Olf5m3f8AfFVHqKb+KixBp/Ns&#10;+81V33b9u6s3/l4oR2/vH86LAXHmaGoPt8qfeqheu3lP8x/OqO9tn3j+dXZAb73+z+7/AN9VUm1L&#10;e/3V/wCANWev36Y6L5v3R+VFkBbmvFRf4t9RJeLDvqjNBHvT92v/AHyKi/gpgbCalG6bdqpXK+P/&#10;AAxB420G4sZWiSX78D/3Gq6n3KmT/W0kuV8wHyZNDfeDNUax1WCWGLd/Gvyf76Vn6xpTWbfabNv3&#10;P3/k/g/z/n/b95+PMEcnhtN0athu6g14zon/ACL1v/wL/wBDevWh7+559SPKZlteWutxLbXi7Lj+&#10;F0rH1XTZ9Kl2S/On8L7fv1Rm+69dddfvNE+b5v3Xfn+Cqa5hyOMd1/vbKi/4FQlA++9Zmh//2VBL&#10;AwQUAAYACAAAACEA651VrtwAAAAFAQAADwAAAGRycy9kb3ducmV2LnhtbEyPQUvDQBCF74L/YRnB&#10;m90ktVJiNqUU9VQEW0G8TZNpEpqdDdltkv57Ry/28uDxhve+yVaTbdVAvW8cG4hnESjiwpUNVwY+&#10;968PS1A+IJfYOiYDF/Kwym9vMkxLN/IHDbtQKSlhn6KBOoQu1doXNVn0M9cRS3Z0vcUgtq902eMo&#10;5bbVSRQ9aYsNy0KNHW1qKk67szXwNuK4nscvw/Z03Fy+94v3r21MxtzfTetnUIGm8H8Mv/iCDrkw&#10;HdyZS69aA/JI+FPJ5suF2IOBJHmMQOeZvqbPf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YNeeMZIDAACnCAAADgAAAAAAAAAAAAAAAAA8AgAAZHJzL2Uyb0RvYy54&#10;bWxQSwECLQAKAAAAAAAAACEAUMEnP39yAAB/cgAAFQAAAAAAAAAAAAAAAAD6BQAAZHJzL21lZGlh&#10;L2ltYWdlMS5qcGVnUEsBAi0AFAAGAAgAAAAhAOudVa7cAAAABQEAAA8AAAAAAAAAAAAAAAAArHgA&#10;AGRycy9kb3ducmV2LnhtbFBLAQItABQABgAIAAAAIQBYYLMbugAAACIBAAAZAAAAAAAAAAAAAAAA&#10;ALV5AABkcnMvX3JlbHMvZTJvRG9jLnhtbC5yZWxzUEsFBgAAAAAGAAYAfQEAAKZ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style="position:absolute;left:95;top:94;width:15899;height:10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zLwgAAANoAAAAPAAAAZHJzL2Rvd25yZXYueG1sRI/RagIx&#10;FETfBf8hXKFvbnb7IO1qlFIotBQErR9w3dxuUjc3SxLd1a83hUIfh5k5w6w2o+vEhUK0nhVURQmC&#10;uPHacqvg8PU2fwIRE7LGzjMpuFKEzXo6WWGt/cA7uuxTKzKEY40KTEp9LWVsDDmMhe+Js/ftg8OU&#10;ZWilDjhkuOvkY1kupEPLecFgT6+GmtP+7BT0eK2qYJ+3x+HzdDNnP9qPH6PUw2x8WYJINKb/8F/7&#10;XStYwO+VfAPk+g4AAP//AwBQSwECLQAUAAYACAAAACEA2+H2y+4AAACFAQAAEwAAAAAAAAAAAAAA&#10;AAAAAAAAW0NvbnRlbnRfVHlwZXNdLnhtbFBLAQItABQABgAIAAAAIQBa9CxbvwAAABUBAAALAAAA&#10;AAAAAAAAAAAAAB8BAABfcmVscy8ucmVsc1BLAQItABQABgAIAAAAIQBg9/zLwgAAANoAAAAPAAAA&#10;AAAAAAAAAAAAAAcCAABkcnMvZG93bnJldi54bWxQSwUGAAAAAAMAAwC3AAAA9gIAAAAA&#10;" stroked="t" strokecolor="black [3213]">
                  <v:imagedata r:id="rId24" o:title=""/>
                </v:shape>
                <v:shape id="Graphic 7" o:spid="_x0000_s1028" style="position:absolute;left:47;top:47;width:15996;height:10668;visibility:visible;mso-wrap-style:square;v-text-anchor:top" coordsize="1599565,10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IlwgAAANoAAAAPAAAAZHJzL2Rvd25yZXYueG1sRI9BawIx&#10;FITvQv9DeAVvmq0HW1ajlIJQKIK1hba3x+a5CZu8LEnqrv++KQgeh5n5hllvR+/EmWKygRU8zCsQ&#10;xE3QllsFnx+72ROIlJE1usCk4EIJtpu7yRprHQZ+p/Mxt6JAONWowOTc11KmxpDHNA89cfFOIXrM&#10;RcZW6ohDgXsnF1W1lB4tlwWDPb0Yarrjr1ew2C07M+zHw5fs3r7tT3TWJafU9H58XoHINOZb+Np+&#10;1Qoe4f9KuQFy8wcAAP//AwBQSwECLQAUAAYACAAAACEA2+H2y+4AAACFAQAAEwAAAAAAAAAAAAAA&#10;AAAAAAAAW0NvbnRlbnRfVHlwZXNdLnhtbFBLAQItABQABgAIAAAAIQBa9CxbvwAAABUBAAALAAAA&#10;AAAAAAAAAAAAAB8BAABfcmVscy8ucmVsc1BLAQItABQABgAIAAAAIQAf+9IlwgAAANoAAAAPAAAA&#10;AAAAAAAAAAAAAAcCAABkcnMvZG93bnJldi54bWxQSwUGAAAAAAMAAwC3AAAA9gIAAAAA&#10;" path="m,1066800r1599438,l1599438,,,,,1066800xe" filled="f" strokecolor="black [3213]">
                  <v:path arrowok="t"/>
                </v:shape>
                <w10:anchorlock/>
              </v:group>
            </w:pict>
          </mc:Fallback>
        </mc:AlternateContent>
      </w:r>
    </w:p>
    <w:p w14:paraId="0C1012C3" w14:textId="77777777" w:rsidR="00323281" w:rsidRPr="00323281" w:rsidRDefault="00323281" w:rsidP="00B23371">
      <w:pPr>
        <w:pStyle w:val="FigureNotitle"/>
      </w:pPr>
      <w:r w:rsidRPr="00323281">
        <w:t>Montbrillant building entrance</w:t>
      </w:r>
    </w:p>
    <w:p w14:paraId="785D5AE9" w14:textId="1332FED4" w:rsidR="00323281" w:rsidRDefault="001A59B7" w:rsidP="00293789">
      <w:pPr>
        <w:pStyle w:val="Heading2"/>
      </w:pPr>
      <w:r>
        <w:t>2.2</w:t>
      </w:r>
      <w:r>
        <w:tab/>
      </w:r>
      <w:r w:rsidR="005E525A">
        <w:t>Practical information</w:t>
      </w:r>
    </w:p>
    <w:p w14:paraId="01D8CFD5" w14:textId="377D4543" w:rsidR="00323281" w:rsidRPr="00323281" w:rsidRDefault="007E22B3" w:rsidP="007E22B3">
      <w:pPr>
        <w:pStyle w:val="enumlev1"/>
      </w:pPr>
      <w:r>
        <w:t>–</w:t>
      </w:r>
      <w:r>
        <w:tab/>
      </w:r>
      <w:r w:rsidR="00323281" w:rsidRPr="007E22B3">
        <w:rPr>
          <w:b/>
          <w:bCs/>
        </w:rPr>
        <w:t>Plug and socket type used in Switzerland</w:t>
      </w:r>
      <w:r>
        <w:t xml:space="preserve">: </w:t>
      </w:r>
      <w:r w:rsidR="00323281" w:rsidRPr="00323281">
        <w:t xml:space="preserve">Switzerland uses the SEV 1011 (type J) plug and socket as shown in the </w:t>
      </w:r>
      <w:r w:rsidR="0079540A">
        <w:t>figure</w:t>
      </w:r>
      <w:r w:rsidR="00323281" w:rsidRPr="00323281">
        <w:t xml:space="preserve"> below</w:t>
      </w:r>
      <w:r w:rsidR="00927935">
        <w:t xml:space="preserve">. </w:t>
      </w:r>
      <w:r w:rsidR="00314EA2">
        <w:t>Note that the type J socket</w:t>
      </w:r>
      <w:r w:rsidR="009C7491">
        <w:t xml:space="preserve"> (three-pin design)</w:t>
      </w:r>
      <w:r w:rsidR="00314EA2">
        <w:t xml:space="preserve"> also </w:t>
      </w:r>
      <w:r w:rsidR="00D36FBD">
        <w:t>accepts t</w:t>
      </w:r>
      <w:r w:rsidR="00D40D92">
        <w:t xml:space="preserve">ype C </w:t>
      </w:r>
      <w:r w:rsidR="00D36FBD">
        <w:t xml:space="preserve">plugs </w:t>
      </w:r>
      <w:r w:rsidR="00D40D92">
        <w:t>(</w:t>
      </w:r>
      <w:r w:rsidR="00314EA2">
        <w:t>two</w:t>
      </w:r>
      <w:r w:rsidR="009C7491">
        <w:t>-pin design</w:t>
      </w:r>
      <w:r w:rsidR="00314EA2">
        <w:t>).</w:t>
      </w:r>
    </w:p>
    <w:p w14:paraId="75A9D97F" w14:textId="77777777" w:rsidR="00323281" w:rsidRPr="00323281" w:rsidRDefault="00323281" w:rsidP="00E67F3F">
      <w:pPr>
        <w:pStyle w:val="Figure"/>
      </w:pPr>
      <w:r w:rsidRPr="00323281">
        <w:rPr>
          <w:noProof/>
        </w:rPr>
        <w:lastRenderedPageBreak/>
        <w:drawing>
          <wp:inline distT="0" distB="0" distL="0" distR="0" wp14:anchorId="56290068" wp14:editId="319A53E0">
            <wp:extent cx="3344208" cy="839628"/>
            <wp:effectExtent l="0" t="0" r="0" b="0"/>
            <wp:docPr id="11" name="Image 11" descr="A close up of a c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A close up of a cable&#10;&#10;Description automatically generated"/>
                    <pic:cNvPicPr/>
                  </pic:nvPicPr>
                  <pic:blipFill>
                    <a:blip r:embed="rId25" cstate="print"/>
                    <a:stretch>
                      <a:fillRect/>
                    </a:stretch>
                  </pic:blipFill>
                  <pic:spPr>
                    <a:xfrm>
                      <a:off x="0" y="0"/>
                      <a:ext cx="3344208" cy="839628"/>
                    </a:xfrm>
                    <a:prstGeom prst="rect">
                      <a:avLst/>
                    </a:prstGeom>
                  </pic:spPr>
                </pic:pic>
              </a:graphicData>
            </a:graphic>
          </wp:inline>
        </w:drawing>
      </w:r>
    </w:p>
    <w:p w14:paraId="1009C30B" w14:textId="10455F0D" w:rsidR="00323281" w:rsidRDefault="00D36FBD" w:rsidP="00342239">
      <w:pPr>
        <w:pStyle w:val="FigureNotitle"/>
      </w:pPr>
      <w:r>
        <w:t>Type J</w:t>
      </w:r>
      <w:r w:rsidR="0025106A">
        <w:t xml:space="preserve"> electrical plug and socket</w:t>
      </w:r>
    </w:p>
    <w:p w14:paraId="7C4068B4" w14:textId="2A680362" w:rsidR="00D36FBD" w:rsidRDefault="00342239" w:rsidP="00342239">
      <w:pPr>
        <w:pStyle w:val="Figure"/>
      </w:pPr>
      <w:r w:rsidRPr="00342239">
        <w:rPr>
          <w:noProof/>
        </w:rPr>
        <w:drawing>
          <wp:inline distT="0" distB="0" distL="0" distR="0" wp14:anchorId="73568C5B" wp14:editId="1B5E60CD">
            <wp:extent cx="1538396" cy="758142"/>
            <wp:effectExtent l="0" t="0" r="5080" b="4445"/>
            <wp:docPr id="1170411729" name="Picture 1" descr="A white plug with black plu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411729" name="Picture 1" descr="A white plug with black plugs&#10;&#10;Description automatically generated"/>
                    <pic:cNvPicPr/>
                  </pic:nvPicPr>
                  <pic:blipFill>
                    <a:blip r:embed="rId26"/>
                    <a:stretch>
                      <a:fillRect/>
                    </a:stretch>
                  </pic:blipFill>
                  <pic:spPr>
                    <a:xfrm>
                      <a:off x="0" y="0"/>
                      <a:ext cx="1548753" cy="763246"/>
                    </a:xfrm>
                    <a:prstGeom prst="rect">
                      <a:avLst/>
                    </a:prstGeom>
                  </pic:spPr>
                </pic:pic>
              </a:graphicData>
            </a:graphic>
          </wp:inline>
        </w:drawing>
      </w:r>
    </w:p>
    <w:p w14:paraId="3262D451" w14:textId="3E99038D" w:rsidR="00D36FBD" w:rsidRPr="00323281" w:rsidRDefault="00D36FBD" w:rsidP="00342239">
      <w:pPr>
        <w:pStyle w:val="FigureNotitle"/>
      </w:pPr>
      <w:r>
        <w:t>Type C electrical plug</w:t>
      </w:r>
      <w:r w:rsidR="005E0064">
        <w:t xml:space="preserve"> (compatible with Type J sockets)</w:t>
      </w:r>
    </w:p>
    <w:p w14:paraId="420D5274" w14:textId="30C0DAF1" w:rsidR="00333CBB" w:rsidRPr="00333CBB" w:rsidRDefault="00AB77BB" w:rsidP="007E22B3">
      <w:pPr>
        <w:pStyle w:val="enumlev1"/>
        <w:keepNext/>
        <w:keepLines/>
      </w:pPr>
      <w:r>
        <w:rPr>
          <w:b/>
        </w:rPr>
        <w:t>–</w:t>
      </w:r>
      <w:r>
        <w:rPr>
          <w:b/>
        </w:rPr>
        <w:tab/>
      </w:r>
      <w:r w:rsidR="00323281" w:rsidRPr="00333CBB">
        <w:rPr>
          <w:b/>
        </w:rPr>
        <w:t>Wifi:</w:t>
      </w:r>
    </w:p>
    <w:p w14:paraId="101937AA" w14:textId="1AD5B173" w:rsidR="00323281" w:rsidRPr="00323281" w:rsidRDefault="00AB77BB" w:rsidP="007E22B3">
      <w:pPr>
        <w:pStyle w:val="enumlev2"/>
        <w:keepNext/>
        <w:keepLines/>
      </w:pPr>
      <w:r>
        <w:t>•</w:t>
      </w:r>
      <w:r>
        <w:tab/>
      </w:r>
      <w:r w:rsidR="00323281" w:rsidRPr="00323281">
        <w:t>Connect to ITUwifi using the SSID: ITUwifi or ITUwifi-legacy</w:t>
      </w:r>
      <w:r w:rsidR="00333CBB">
        <w:t>.</w:t>
      </w:r>
    </w:p>
    <w:p w14:paraId="3279240A" w14:textId="0232F8C0" w:rsidR="00323281" w:rsidRPr="00323281" w:rsidRDefault="00AB77BB" w:rsidP="007E22B3">
      <w:pPr>
        <w:pStyle w:val="enumlev2"/>
        <w:keepNext/>
        <w:keepLines/>
      </w:pPr>
      <w:r>
        <w:t>•</w:t>
      </w:r>
      <w:r>
        <w:tab/>
      </w:r>
      <w:r w:rsidR="004640CC">
        <w:t>Log on using y</w:t>
      </w:r>
      <w:r w:rsidR="00C20DDF" w:rsidRPr="00C20DDF">
        <w:t>our ITU User Account or email address registered with ITU; or</w:t>
      </w:r>
      <w:r w:rsidR="004640CC">
        <w:br/>
      </w:r>
      <w:r w:rsidR="00C20DDF" w:rsidRPr="00C20DDF">
        <w:t xml:space="preserve">the username and password that </w:t>
      </w:r>
      <w:r w:rsidR="00323281" w:rsidRPr="00323281">
        <w:t xml:space="preserve">is printed on your access badge, which is valid </w:t>
      </w:r>
      <w:r w:rsidR="004640CC">
        <w:t xml:space="preserve">during the date range </w:t>
      </w:r>
      <w:r w:rsidR="00323281" w:rsidRPr="00323281">
        <w:t>printed on your badge.</w:t>
      </w:r>
    </w:p>
    <w:p w14:paraId="79645ACF" w14:textId="72C84494" w:rsidR="00284822" w:rsidRDefault="00AB77BB" w:rsidP="00284822">
      <w:pPr>
        <w:pStyle w:val="enumlev1"/>
        <w:rPr>
          <w:b/>
        </w:rPr>
      </w:pPr>
      <w:r>
        <w:rPr>
          <w:b/>
        </w:rPr>
        <w:t>–</w:t>
      </w:r>
      <w:r>
        <w:rPr>
          <w:b/>
        </w:rPr>
        <w:tab/>
      </w:r>
      <w:r w:rsidR="00284822">
        <w:rPr>
          <w:b/>
        </w:rPr>
        <w:t>Session times/locations:</w:t>
      </w:r>
    </w:p>
    <w:p w14:paraId="63178F58" w14:textId="24BA27AE" w:rsidR="00C27600" w:rsidRDefault="00284822" w:rsidP="001C6D7D">
      <w:pPr>
        <w:pStyle w:val="enumlev2"/>
        <w:rPr>
          <w:b/>
        </w:rPr>
      </w:pPr>
      <w:r>
        <w:rPr>
          <w:b/>
        </w:rPr>
        <w:t>•</w:t>
      </w:r>
      <w:r>
        <w:rPr>
          <w:b/>
        </w:rPr>
        <w:tab/>
      </w:r>
      <w:r w:rsidR="00323281" w:rsidRPr="00960B44">
        <w:rPr>
          <w:b/>
        </w:rPr>
        <w:t xml:space="preserve">Information screens: </w:t>
      </w:r>
      <w:r w:rsidR="00323281" w:rsidRPr="00323281">
        <w:t>These screens are located throughout ITU’s premises and provide</w:t>
      </w:r>
      <w:r w:rsidR="00960B44">
        <w:t xml:space="preserve"> </w:t>
      </w:r>
      <w:r w:rsidR="00323281" w:rsidRPr="00323281">
        <w:t>information on the times and room allocations of daily meetings.</w:t>
      </w:r>
      <w:r w:rsidR="001C6D7D">
        <w:br/>
        <w:t xml:space="preserve">This information is duplicated on the </w:t>
      </w:r>
      <w:hyperlink r:id="rId27" w:history="1">
        <w:r w:rsidR="00C769DC" w:rsidRPr="00C769DC">
          <w:rPr>
            <w:rStyle w:val="Hyperlink"/>
            <w:bCs/>
          </w:rPr>
          <w:t>“Geneva daily schedule” webpage</w:t>
        </w:r>
      </w:hyperlink>
      <w:r w:rsidR="008539EB">
        <w:rPr>
          <w:bCs/>
        </w:rPr>
        <w:t xml:space="preserve"> (</w:t>
      </w:r>
      <w:hyperlink r:id="rId28" w:history="1">
        <w:r w:rsidR="00854EAE" w:rsidRPr="00854EAE">
          <w:rPr>
            <w:rStyle w:val="Hyperlink"/>
            <w:bCs/>
          </w:rPr>
          <w:t>mobile friendly version</w:t>
        </w:r>
      </w:hyperlink>
      <w:r w:rsidR="008539EB">
        <w:rPr>
          <w:bCs/>
        </w:rPr>
        <w:t>)</w:t>
      </w:r>
      <w:r w:rsidR="00C769DC" w:rsidRPr="00C769DC">
        <w:rPr>
          <w:bCs/>
        </w:rPr>
        <w:t>.</w:t>
      </w:r>
      <w:r w:rsidR="00C27600">
        <w:rPr>
          <w:b/>
        </w:rPr>
        <w:t xml:space="preserve"> </w:t>
      </w:r>
    </w:p>
    <w:p w14:paraId="1CF54449" w14:textId="2324A6BE" w:rsidR="00C769DC" w:rsidRDefault="001C6D7D" w:rsidP="001C2682">
      <w:pPr>
        <w:pStyle w:val="enumlev2"/>
      </w:pPr>
      <w:r>
        <w:rPr>
          <w:b/>
        </w:rPr>
        <w:t>•</w:t>
      </w:r>
      <w:r>
        <w:rPr>
          <w:b/>
        </w:rPr>
        <w:tab/>
      </w:r>
      <w:r w:rsidR="0093552E">
        <w:rPr>
          <w:b/>
        </w:rPr>
        <w:t xml:space="preserve">Remote participation: </w:t>
      </w:r>
      <w:r w:rsidR="001C2682" w:rsidRPr="005C2CB3">
        <w:rPr>
          <w:bCs/>
        </w:rPr>
        <w:t>As well as traditional face-to-face meetings, ITU-T supports</w:t>
      </w:r>
      <w:r w:rsidR="005C2CB3" w:rsidRPr="005C2CB3">
        <w:rPr>
          <w:bCs/>
        </w:rPr>
        <w:t xml:space="preserve"> </w:t>
      </w:r>
      <w:r w:rsidR="001C2682" w:rsidRPr="005C2CB3">
        <w:rPr>
          <w:bCs/>
        </w:rPr>
        <w:t>physical meetings with remote observation (i.e., webcast);</w:t>
      </w:r>
      <w:r w:rsidR="005C2CB3" w:rsidRPr="005C2CB3">
        <w:rPr>
          <w:bCs/>
        </w:rPr>
        <w:t xml:space="preserve"> </w:t>
      </w:r>
      <w:r w:rsidR="001C2682" w:rsidRPr="005C2CB3">
        <w:rPr>
          <w:bCs/>
        </w:rPr>
        <w:t>physical meetings with (active) remote participation</w:t>
      </w:r>
      <w:r w:rsidR="005C2CB3" w:rsidRPr="005C2CB3">
        <w:rPr>
          <w:bCs/>
        </w:rPr>
        <w:t xml:space="preserve">; </w:t>
      </w:r>
      <w:r w:rsidR="008C1A9D">
        <w:rPr>
          <w:bCs/>
        </w:rPr>
        <w:t>and fully</w:t>
      </w:r>
      <w:r w:rsidR="001C2682" w:rsidRPr="005C2CB3">
        <w:rPr>
          <w:bCs/>
        </w:rPr>
        <w:t xml:space="preserve"> virtual meetings.</w:t>
      </w:r>
      <w:r w:rsidR="005C2CB3" w:rsidRPr="005C2CB3">
        <w:rPr>
          <w:bCs/>
        </w:rPr>
        <w:t xml:space="preserve"> </w:t>
      </w:r>
      <w:r w:rsidR="001C2682" w:rsidRPr="005C2CB3">
        <w:rPr>
          <w:bCs/>
        </w:rPr>
        <w:t>Details can be found on the respective study</w:t>
      </w:r>
      <w:r w:rsidR="00380D59">
        <w:rPr>
          <w:bCs/>
        </w:rPr>
        <w:t xml:space="preserve"> </w:t>
      </w:r>
      <w:r w:rsidR="001C2682" w:rsidRPr="005C2CB3">
        <w:rPr>
          <w:bCs/>
        </w:rPr>
        <w:t>group</w:t>
      </w:r>
      <w:r w:rsidR="005C2CB3" w:rsidRPr="005C2CB3">
        <w:rPr>
          <w:bCs/>
        </w:rPr>
        <w:t xml:space="preserve"> </w:t>
      </w:r>
      <w:r w:rsidR="00A970D8" w:rsidRPr="005C2CB3">
        <w:rPr>
          <w:bCs/>
        </w:rPr>
        <w:t xml:space="preserve">homepage and via the dedicated </w:t>
      </w:r>
      <w:hyperlink r:id="rId29" w:anchor="/E-meetings" w:history="1">
        <w:r w:rsidR="00A970D8" w:rsidRPr="005C2CB3">
          <w:rPr>
            <w:rStyle w:val="Hyperlink"/>
            <w:bCs/>
          </w:rPr>
          <w:t>MyMeetings webpage</w:t>
        </w:r>
      </w:hyperlink>
      <w:r w:rsidR="00A970D8" w:rsidRPr="005C2CB3">
        <w:rPr>
          <w:bCs/>
        </w:rPr>
        <w:t>.</w:t>
      </w:r>
    </w:p>
    <w:p w14:paraId="43AECC65" w14:textId="77777777" w:rsidR="0079540A" w:rsidRPr="00323281" w:rsidRDefault="0079540A" w:rsidP="0079540A">
      <w:pPr>
        <w:pStyle w:val="enumlev1"/>
      </w:pPr>
      <w:r>
        <w:rPr>
          <w:b/>
        </w:rPr>
        <w:t>–</w:t>
      </w:r>
      <w:r>
        <w:rPr>
          <w:b/>
        </w:rPr>
        <w:tab/>
      </w:r>
      <w:r w:rsidRPr="00293789">
        <w:rPr>
          <w:b/>
        </w:rPr>
        <w:t xml:space="preserve">Finding the meeting room: </w:t>
      </w:r>
      <w:r w:rsidRPr="00323281">
        <w:t xml:space="preserve">Building plan: in </w:t>
      </w:r>
      <w:hyperlink r:id="rId30">
        <w:r w:rsidRPr="00323281">
          <w:rPr>
            <w:rStyle w:val="Hyperlink"/>
          </w:rPr>
          <w:t>PDF format</w:t>
        </w:r>
      </w:hyperlink>
      <w:r>
        <w:t>.</w:t>
      </w:r>
    </w:p>
    <w:p w14:paraId="5C16EADC" w14:textId="27236B64" w:rsidR="008F7E20" w:rsidRDefault="00AB77BB" w:rsidP="008F7E20">
      <w:pPr>
        <w:pStyle w:val="enumlev1"/>
      </w:pPr>
      <w:r w:rsidRPr="008F7E20">
        <w:rPr>
          <w:b/>
          <w:bCs/>
        </w:rPr>
        <w:t>–</w:t>
      </w:r>
      <w:r w:rsidRPr="008F7E20">
        <w:rPr>
          <w:b/>
          <w:bCs/>
        </w:rPr>
        <w:tab/>
      </w:r>
      <w:r w:rsidR="008F7E20" w:rsidRPr="008F7E20">
        <w:rPr>
          <w:b/>
          <w:bCs/>
        </w:rPr>
        <w:t>Seating plan</w:t>
      </w:r>
      <w:r w:rsidR="008F7E20" w:rsidRPr="008F7E20">
        <w:t>: Seats at the opening and closing plenary sessions will be reserved for your</w:t>
      </w:r>
      <w:r w:rsidR="008F7E20">
        <w:t xml:space="preserve"> </w:t>
      </w:r>
      <w:r w:rsidR="008F7E20" w:rsidRPr="008F7E20">
        <w:t>delegation, indicated by nameplates. Most other sessions do not have dedicated seating.</w:t>
      </w:r>
    </w:p>
    <w:p w14:paraId="0F9F80C5" w14:textId="100850EC" w:rsidR="00323281" w:rsidRPr="00323281" w:rsidRDefault="008F7E20" w:rsidP="00990987">
      <w:pPr>
        <w:pStyle w:val="enumlev1"/>
      </w:pPr>
      <w:r>
        <w:rPr>
          <w:b/>
        </w:rPr>
        <w:t>–</w:t>
      </w:r>
      <w:r>
        <w:rPr>
          <w:b/>
        </w:rPr>
        <w:tab/>
      </w:r>
      <w:r w:rsidR="00323281" w:rsidRPr="00293789">
        <w:rPr>
          <w:b/>
        </w:rPr>
        <w:t xml:space="preserve">Catering: </w:t>
      </w:r>
      <w:r w:rsidR="00323281" w:rsidRPr="00323281">
        <w:t xml:space="preserve">There </w:t>
      </w:r>
      <w:r w:rsidR="00990987">
        <w:t>is one full-service</w:t>
      </w:r>
      <w:r w:rsidR="00323281" w:rsidRPr="00323281">
        <w:t xml:space="preserve"> cafeteria </w:t>
      </w:r>
      <w:r w:rsidR="00990987">
        <w:t xml:space="preserve">located </w:t>
      </w:r>
      <w:r w:rsidR="00323281" w:rsidRPr="00323281">
        <w:t>between the Montbrillant and Varembé buildings</w:t>
      </w:r>
      <w:r w:rsidR="00990987">
        <w:t>.</w:t>
      </w:r>
      <w:r w:rsidR="00323281" w:rsidRPr="00323281">
        <w:t xml:space="preserve"> </w:t>
      </w:r>
      <w:r w:rsidR="00990987">
        <w:t xml:space="preserve">There are vending machines </w:t>
      </w:r>
      <w:r w:rsidR="00C31417">
        <w:t>at</w:t>
      </w:r>
      <w:r w:rsidR="00990987">
        <w:t xml:space="preserve"> various locations </w:t>
      </w:r>
      <w:r w:rsidR="00C31417">
        <w:t>in the ITU campus</w:t>
      </w:r>
      <w:r w:rsidR="008E4383">
        <w:t xml:space="preserve">, some only serving </w:t>
      </w:r>
      <w:r w:rsidR="004577F8">
        <w:t>beverages</w:t>
      </w:r>
      <w:r w:rsidR="00AF7E3F">
        <w:t xml:space="preserve">, others a mix of snacks and </w:t>
      </w:r>
      <w:r w:rsidR="001679F2">
        <w:t>beverages</w:t>
      </w:r>
      <w:r w:rsidR="000E149B">
        <w:t>;</w:t>
      </w:r>
      <w:r w:rsidR="001679F2">
        <w:t xml:space="preserve"> </w:t>
      </w:r>
      <w:r w:rsidR="000E149B">
        <w:t xml:space="preserve">a </w:t>
      </w:r>
      <w:r w:rsidR="001679F2">
        <w:t xml:space="preserve">notable </w:t>
      </w:r>
      <w:r w:rsidR="00AB1321">
        <w:t>one</w:t>
      </w:r>
      <w:r w:rsidR="00323281" w:rsidRPr="00323281">
        <w:t xml:space="preserve"> – with spectacular views across Geneva – </w:t>
      </w:r>
      <w:r w:rsidR="000E149B">
        <w:t xml:space="preserve">is located </w:t>
      </w:r>
      <w:r w:rsidR="00323281" w:rsidRPr="00323281">
        <w:t xml:space="preserve">on the top floor of the </w:t>
      </w:r>
      <w:r w:rsidR="00895497" w:rsidRPr="00323281">
        <w:t xml:space="preserve">Tower </w:t>
      </w:r>
      <w:r w:rsidR="00323281" w:rsidRPr="00323281">
        <w:t>building.</w:t>
      </w:r>
    </w:p>
    <w:p w14:paraId="467C4B4D" w14:textId="2D4E8B86" w:rsidR="00323281" w:rsidRPr="00323281" w:rsidRDefault="00AB77BB" w:rsidP="00AB77BB">
      <w:pPr>
        <w:pStyle w:val="enumlev1"/>
      </w:pPr>
      <w:r>
        <w:rPr>
          <w:b/>
        </w:rPr>
        <w:t>–</w:t>
      </w:r>
      <w:r>
        <w:rPr>
          <w:b/>
        </w:rPr>
        <w:tab/>
      </w:r>
      <w:r w:rsidR="00323281" w:rsidRPr="00293789">
        <w:rPr>
          <w:b/>
        </w:rPr>
        <w:t xml:space="preserve">Payment methods: </w:t>
      </w:r>
      <w:r w:rsidR="00323281" w:rsidRPr="00323281">
        <w:t xml:space="preserve">Cash and card payments are accepted at the ITU </w:t>
      </w:r>
      <w:r w:rsidR="007039C0" w:rsidRPr="00323281">
        <w:t>Varembé</w:t>
      </w:r>
      <w:r w:rsidR="00323281" w:rsidRPr="00323281">
        <w:t xml:space="preserve"> cafeteria</w:t>
      </w:r>
      <w:r w:rsidR="000E149B">
        <w:t>, at vending machines,</w:t>
      </w:r>
      <w:r w:rsidR="00323281" w:rsidRPr="00323281">
        <w:t xml:space="preserve"> and at the ITU souvenir shop in the reception area of the Montbrillant building.</w:t>
      </w:r>
      <w:r w:rsidR="00895497">
        <w:t xml:space="preserve"> </w:t>
      </w:r>
    </w:p>
    <w:p w14:paraId="4062DAE1" w14:textId="57DB40EE" w:rsidR="00323281" w:rsidRPr="00323281" w:rsidRDefault="001A59B7" w:rsidP="003E7216">
      <w:pPr>
        <w:pStyle w:val="Heading1"/>
      </w:pPr>
      <w:r>
        <w:t>3</w:t>
      </w:r>
      <w:r>
        <w:tab/>
      </w:r>
      <w:r w:rsidR="00323281" w:rsidRPr="00323281">
        <w:t xml:space="preserve">Getting started at </w:t>
      </w:r>
      <w:r w:rsidR="00082779" w:rsidRPr="00323281">
        <w:t>study group meetings</w:t>
      </w:r>
    </w:p>
    <w:p w14:paraId="2B73C60D" w14:textId="74E6ECB8" w:rsidR="00323281" w:rsidRPr="00323281" w:rsidRDefault="00323281" w:rsidP="00293789">
      <w:r w:rsidRPr="00323281">
        <w:t>A</w:t>
      </w:r>
      <w:r w:rsidR="00232D57">
        <w:t xml:space="preserve">n ITU user </w:t>
      </w:r>
      <w:r w:rsidRPr="00323281">
        <w:t>account</w:t>
      </w:r>
      <w:r w:rsidR="00232D57">
        <w:t xml:space="preserve"> with member-only (TIES) access </w:t>
      </w:r>
      <w:r w:rsidRPr="00323281">
        <w:t xml:space="preserve">is essential in order to access meeting </w:t>
      </w:r>
      <w:r w:rsidR="0004136C" w:rsidRPr="00323281">
        <w:t xml:space="preserve">services </w:t>
      </w:r>
      <w:r w:rsidR="0004136C">
        <w:t xml:space="preserve">and formal meeting </w:t>
      </w:r>
      <w:r w:rsidRPr="00323281">
        <w:t>documents</w:t>
      </w:r>
      <w:r w:rsidR="0004136C">
        <w:t xml:space="preserve">. </w:t>
      </w:r>
      <w:r w:rsidRPr="00323281">
        <w:t xml:space="preserve">If you do not already have one, we recommend that </w:t>
      </w:r>
      <w:r w:rsidR="00232D57">
        <w:t xml:space="preserve">create your account and request member-only access as soon as possible via the </w:t>
      </w:r>
      <w:hyperlink r:id="rId31" w:history="1">
        <w:r w:rsidR="00232D57" w:rsidRPr="00082779">
          <w:rPr>
            <w:rStyle w:val="Hyperlink"/>
          </w:rPr>
          <w:t>TIES</w:t>
        </w:r>
        <w:r w:rsidR="00CA0AE1" w:rsidRPr="00082779">
          <w:rPr>
            <w:rStyle w:val="Hyperlink"/>
          </w:rPr>
          <w:t xml:space="preserve"> </w:t>
        </w:r>
        <w:r w:rsidR="00082779" w:rsidRPr="00082779">
          <w:rPr>
            <w:rStyle w:val="Hyperlink"/>
          </w:rPr>
          <w:t>website</w:t>
        </w:r>
      </w:hyperlink>
      <w:r w:rsidR="00232D57">
        <w:t>.</w:t>
      </w:r>
      <w:r w:rsidR="00B127C9">
        <w:t xml:space="preserve"> As ITU accounts are initially created </w:t>
      </w:r>
      <w:r w:rsidR="00B127C9" w:rsidRPr="008E43C7">
        <w:rPr>
          <w:i/>
          <w:iCs/>
        </w:rPr>
        <w:t>without</w:t>
      </w:r>
      <w:r w:rsidR="00B127C9">
        <w:t xml:space="preserve"> TIES access and require confirmation by focal points, </w:t>
      </w:r>
      <w:r w:rsidR="00195FDB">
        <w:t xml:space="preserve">steps for </w:t>
      </w:r>
      <w:r w:rsidR="00B127C9">
        <w:t xml:space="preserve">their creation </w:t>
      </w:r>
      <w:r w:rsidR="00195FDB">
        <w:t>are best taken before you come to Geneva.</w:t>
      </w:r>
    </w:p>
    <w:p w14:paraId="258F00D8" w14:textId="5D001320" w:rsidR="00AC13CC" w:rsidRDefault="00AC13CC" w:rsidP="002506B8">
      <w:r>
        <w:lastRenderedPageBreak/>
        <w:t xml:space="preserve">NOTE – If you already have </w:t>
      </w:r>
      <w:r w:rsidR="00911D29">
        <w:t>or had an ITU account in the past and needs to be updated</w:t>
      </w:r>
      <w:r w:rsidR="008774F8">
        <w:t xml:space="preserve">, </w:t>
      </w:r>
      <w:r w:rsidR="002D2B62" w:rsidRPr="00793A63">
        <w:rPr>
          <w:b/>
          <w:bCs/>
        </w:rPr>
        <w:t>instead of creating a new one</w:t>
      </w:r>
      <w:r w:rsidR="002D2B62">
        <w:t xml:space="preserve">, </w:t>
      </w:r>
      <w:r w:rsidR="008774F8">
        <w:t xml:space="preserve">please check </w:t>
      </w:r>
      <w:r w:rsidR="002D2B62">
        <w:t>with the secretariat for help updating it</w:t>
      </w:r>
      <w:r w:rsidR="00793A63">
        <w:t>.</w:t>
      </w:r>
    </w:p>
    <w:p w14:paraId="1D04045A" w14:textId="244C7E1E" w:rsidR="00DF6836" w:rsidRDefault="00323281" w:rsidP="002506B8">
      <w:hyperlink r:id="rId32">
        <w:r w:rsidRPr="00323281">
          <w:rPr>
            <w:rStyle w:val="Hyperlink"/>
          </w:rPr>
          <w:t xml:space="preserve">Each ITU-T </w:t>
        </w:r>
        <w:r w:rsidR="00082779" w:rsidRPr="00323281">
          <w:rPr>
            <w:rStyle w:val="Hyperlink"/>
          </w:rPr>
          <w:t>study group web</w:t>
        </w:r>
        <w:r w:rsidRPr="00323281">
          <w:rPr>
            <w:rStyle w:val="Hyperlink"/>
          </w:rPr>
          <w:t>page</w:t>
        </w:r>
      </w:hyperlink>
      <w:r w:rsidRPr="00323281">
        <w:t xml:space="preserve"> provides details about its area of responsibility, schedule of meetings and work in progress, as well as secure access to meeting documents and services</w:t>
      </w:r>
      <w:r w:rsidR="002506B8">
        <w:t>.</w:t>
      </w:r>
    </w:p>
    <w:p w14:paraId="1381B22C" w14:textId="34826C58" w:rsidR="00323281" w:rsidRPr="009B12BA" w:rsidRDefault="002506B8" w:rsidP="002506B8">
      <w:pPr>
        <w:rPr>
          <w:lang w:val="en-GB"/>
        </w:rPr>
      </w:pPr>
      <w:r w:rsidRPr="002506B8">
        <w:rPr>
          <w:lang w:val="en-GB"/>
        </w:rPr>
        <w:t>Specific newcomer information is normally published as a meeting document, which can be accessed by clicking the “TDs” link on the homepage.</w:t>
      </w:r>
      <w:r w:rsidR="00DF6836">
        <w:rPr>
          <w:lang w:val="en-GB"/>
        </w:rPr>
        <w:t xml:space="preserve"> </w:t>
      </w:r>
      <w:r w:rsidR="009B12BA">
        <w:rPr>
          <w:lang w:val="en-GB"/>
        </w:rPr>
        <w:t xml:space="preserve">To </w:t>
      </w:r>
      <w:r w:rsidR="00DF6836" w:rsidRPr="00DF6836">
        <w:rPr>
          <w:lang w:val="en-GB"/>
        </w:rPr>
        <w:t xml:space="preserve">help with your orientation, we strongly encourage newcomers to attend the opening plenary meeting where the </w:t>
      </w:r>
      <w:r w:rsidR="009B12BA">
        <w:rPr>
          <w:lang w:val="en-GB"/>
        </w:rPr>
        <w:t xml:space="preserve">study group </w:t>
      </w:r>
      <w:r w:rsidR="00DF6836" w:rsidRPr="00DF6836">
        <w:rPr>
          <w:lang w:val="en-GB"/>
        </w:rPr>
        <w:t>chair will introduce the group and the organization of the meeting; and the interactive newcomer session, which is normally held on the first or second day of each study</w:t>
      </w:r>
      <w:r w:rsidR="00F7256E">
        <w:rPr>
          <w:lang w:val="en-GB"/>
        </w:rPr>
        <w:t xml:space="preserve"> </w:t>
      </w:r>
      <w:r w:rsidR="00DF6836" w:rsidRPr="00DF6836">
        <w:rPr>
          <w:lang w:val="en-GB"/>
        </w:rPr>
        <w:t xml:space="preserve">group meeting. </w:t>
      </w:r>
    </w:p>
    <w:p w14:paraId="719D0677" w14:textId="7252591C" w:rsidR="00323281" w:rsidRPr="00323281" w:rsidRDefault="005379AF" w:rsidP="00E67F3F">
      <w:pPr>
        <w:pStyle w:val="Figure"/>
      </w:pPr>
      <w:r w:rsidRPr="005379AF">
        <w:rPr>
          <w:noProof/>
        </w:rPr>
        <w:drawing>
          <wp:inline distT="0" distB="0" distL="0" distR="0" wp14:anchorId="5C3177CA" wp14:editId="743D13FC">
            <wp:extent cx="6120765" cy="2658745"/>
            <wp:effectExtent l="19050" t="19050" r="13335" b="27305"/>
            <wp:docPr id="8927608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760847" name="Picture 1" descr="A screenshot of a computer&#10;&#10;Description automatically generated"/>
                    <pic:cNvPicPr/>
                  </pic:nvPicPr>
                  <pic:blipFill>
                    <a:blip r:embed="rId33"/>
                    <a:stretch>
                      <a:fillRect/>
                    </a:stretch>
                  </pic:blipFill>
                  <pic:spPr>
                    <a:xfrm>
                      <a:off x="0" y="0"/>
                      <a:ext cx="6120765" cy="2658745"/>
                    </a:xfrm>
                    <a:prstGeom prst="rect">
                      <a:avLst/>
                    </a:prstGeom>
                    <a:ln>
                      <a:solidFill>
                        <a:schemeClr val="tx1"/>
                      </a:solidFill>
                    </a:ln>
                  </pic:spPr>
                </pic:pic>
              </a:graphicData>
            </a:graphic>
          </wp:inline>
        </w:drawing>
      </w:r>
    </w:p>
    <w:p w14:paraId="24C349C8" w14:textId="11A53E6F" w:rsidR="00323281" w:rsidRPr="00960B44" w:rsidRDefault="006B32D5" w:rsidP="00960B44">
      <w:pPr>
        <w:pStyle w:val="FigureNotitle"/>
      </w:pPr>
      <w:r>
        <w:t>Typical</w:t>
      </w:r>
      <w:r w:rsidR="00323281" w:rsidRPr="00960B44">
        <w:t xml:space="preserve"> information</w:t>
      </w:r>
      <w:r w:rsidR="003E7216" w:rsidRPr="00960B44">
        <w:t xml:space="preserve"> displayed on study group homepages</w:t>
      </w:r>
    </w:p>
    <w:p w14:paraId="50E090B0" w14:textId="3F0F8C28" w:rsidR="00323281" w:rsidRPr="00323281" w:rsidRDefault="00323281" w:rsidP="00293789">
      <w:r w:rsidRPr="00323281">
        <w:t>Meeting announcements, online registration and logistics information can all be found on the</w:t>
      </w:r>
      <w:r w:rsidR="009600D6">
        <w:t xml:space="preserve"> </w:t>
      </w:r>
      <w:r w:rsidR="00020E99" w:rsidRPr="00323281">
        <w:t>study</w:t>
      </w:r>
      <w:r w:rsidR="00020E99">
        <w:t xml:space="preserve"> </w:t>
      </w:r>
      <w:r w:rsidRPr="00323281">
        <w:t xml:space="preserve">group website. If you require special assistance to attend </w:t>
      </w:r>
      <w:r w:rsidR="00F76332">
        <w:t xml:space="preserve">the meeting </w:t>
      </w:r>
      <w:r w:rsidRPr="00323281">
        <w:t xml:space="preserve">(e.g., specific requirements, </w:t>
      </w:r>
      <w:r w:rsidR="00BE6011">
        <w:t>v</w:t>
      </w:r>
      <w:r w:rsidR="00BE6011" w:rsidRPr="00323281">
        <w:t xml:space="preserve">isa </w:t>
      </w:r>
      <w:r w:rsidRPr="00323281">
        <w:t xml:space="preserve">support), please contact the </w:t>
      </w:r>
      <w:hyperlink r:id="rId34">
        <w:r w:rsidR="00380D59" w:rsidRPr="00323281">
          <w:rPr>
            <w:rStyle w:val="Hyperlink"/>
          </w:rPr>
          <w:t>registration team</w:t>
        </w:r>
      </w:hyperlink>
      <w:r w:rsidRPr="00323281">
        <w:t xml:space="preserve"> or the study</w:t>
      </w:r>
      <w:r w:rsidR="00380D59">
        <w:t xml:space="preserve"> </w:t>
      </w:r>
      <w:r w:rsidRPr="00323281">
        <w:t xml:space="preserve">group </w:t>
      </w:r>
      <w:r w:rsidR="009F7D24" w:rsidRPr="00323281">
        <w:t>Secretariat</w:t>
      </w:r>
      <w:r w:rsidRPr="00323281">
        <w:t>.</w:t>
      </w:r>
    </w:p>
    <w:p w14:paraId="09A3881A" w14:textId="5094D6E5" w:rsidR="00323281" w:rsidRPr="00323281" w:rsidRDefault="0056529D" w:rsidP="0056529D">
      <w:pPr>
        <w:pStyle w:val="Heading1"/>
      </w:pPr>
      <w:r>
        <w:t>4</w:t>
      </w:r>
      <w:r>
        <w:tab/>
      </w:r>
      <w:r w:rsidR="00323281" w:rsidRPr="00323281">
        <w:t>Accessing documents and services</w:t>
      </w:r>
    </w:p>
    <w:p w14:paraId="61A91381" w14:textId="1639300C" w:rsidR="00323281" w:rsidRPr="00323281" w:rsidRDefault="00323281" w:rsidP="00293789">
      <w:r w:rsidRPr="00323281">
        <w:t>The study</w:t>
      </w:r>
      <w:r w:rsidR="0056529D">
        <w:t xml:space="preserve"> </w:t>
      </w:r>
      <w:r w:rsidRPr="00323281">
        <w:t>group homepage provides access to International Standards (called Recommendations), formal meeting documents, reports, and other publications; and Electronic Working Methods services, including:</w:t>
      </w:r>
    </w:p>
    <w:p w14:paraId="6CF13356" w14:textId="11F98439" w:rsidR="00323281" w:rsidRPr="00323281" w:rsidRDefault="00960B44" w:rsidP="00960B44">
      <w:pPr>
        <w:pStyle w:val="enumlev1"/>
      </w:pPr>
      <w:r>
        <w:rPr>
          <w:b/>
        </w:rPr>
        <w:t>–</w:t>
      </w:r>
      <w:r>
        <w:rPr>
          <w:b/>
        </w:rPr>
        <w:tab/>
      </w:r>
      <w:r w:rsidR="00323281" w:rsidRPr="00293789">
        <w:rPr>
          <w:b/>
        </w:rPr>
        <w:t>Mailing lists</w:t>
      </w:r>
      <w:r w:rsidR="00323281" w:rsidRPr="00323281">
        <w:t>: Subscribe to topics of interest, or catch up by browsing the archives.</w:t>
      </w:r>
    </w:p>
    <w:p w14:paraId="7C4B6DBD" w14:textId="674AF308" w:rsidR="00323281" w:rsidRPr="00323281" w:rsidRDefault="00960B44" w:rsidP="00960B44">
      <w:pPr>
        <w:pStyle w:val="enumlev1"/>
      </w:pPr>
      <w:r>
        <w:rPr>
          <w:b/>
        </w:rPr>
        <w:t>–</w:t>
      </w:r>
      <w:r>
        <w:rPr>
          <w:b/>
        </w:rPr>
        <w:tab/>
      </w:r>
      <w:r w:rsidR="00323281" w:rsidRPr="00293789">
        <w:rPr>
          <w:b/>
        </w:rPr>
        <w:t>Informal document sharing</w:t>
      </w:r>
      <w:r w:rsidR="00323281" w:rsidRPr="00323281">
        <w:t>: View and contribute to international standardization work.</w:t>
      </w:r>
    </w:p>
    <w:p w14:paraId="74BDE378" w14:textId="42682B41" w:rsidR="00323281" w:rsidRPr="00323281" w:rsidRDefault="00960B44" w:rsidP="00960B44">
      <w:pPr>
        <w:pStyle w:val="enumlev1"/>
      </w:pPr>
      <w:r>
        <w:rPr>
          <w:b/>
        </w:rPr>
        <w:t>–</w:t>
      </w:r>
      <w:r>
        <w:rPr>
          <w:b/>
        </w:rPr>
        <w:tab/>
      </w:r>
      <w:r w:rsidR="00323281" w:rsidRPr="00293789">
        <w:rPr>
          <w:b/>
        </w:rPr>
        <w:t>Approval processes</w:t>
      </w:r>
      <w:r w:rsidR="00323281" w:rsidRPr="00323281">
        <w:t>: Monitor progress and have your say.</w:t>
      </w:r>
    </w:p>
    <w:p w14:paraId="33CC5D84" w14:textId="6F4E1A67" w:rsidR="00323281" w:rsidRPr="00323281" w:rsidRDefault="00960B44" w:rsidP="00960B44">
      <w:pPr>
        <w:pStyle w:val="enumlev1"/>
      </w:pPr>
      <w:r>
        <w:rPr>
          <w:b/>
        </w:rPr>
        <w:t>–</w:t>
      </w:r>
      <w:r>
        <w:rPr>
          <w:b/>
        </w:rPr>
        <w:tab/>
      </w:r>
      <w:r w:rsidR="00323281" w:rsidRPr="00293789">
        <w:rPr>
          <w:b/>
        </w:rPr>
        <w:t>Databases</w:t>
      </w:r>
      <w:r w:rsidR="00323281" w:rsidRPr="00323281">
        <w:t>: Full access to draft/Approved standards, liaison activities, test signals and more.</w:t>
      </w:r>
    </w:p>
    <w:p w14:paraId="069C49E5" w14:textId="4B3ED728" w:rsidR="00323281" w:rsidRPr="00323281" w:rsidRDefault="0056529D" w:rsidP="00960B44">
      <w:pPr>
        <w:pStyle w:val="Heading1"/>
      </w:pPr>
      <w:r>
        <w:t>5</w:t>
      </w:r>
      <w:r w:rsidR="001A59B7">
        <w:tab/>
      </w:r>
      <w:r w:rsidR="00323281" w:rsidRPr="00323281">
        <w:t>Submitting Contributions</w:t>
      </w:r>
    </w:p>
    <w:p w14:paraId="7DC6A9CD" w14:textId="2303383C" w:rsidR="00323281" w:rsidRPr="00323281" w:rsidRDefault="00323281" w:rsidP="006F5451">
      <w:r w:rsidRPr="00323281">
        <w:t xml:space="preserve">ITU-T is a Contribution-driven organization; </w:t>
      </w:r>
      <w:r w:rsidR="006F5451">
        <w:t>m</w:t>
      </w:r>
      <w:r w:rsidRPr="00323281">
        <w:t xml:space="preserve">embers are encouraged to submit proposals to a selected study group using the </w:t>
      </w:r>
      <w:hyperlink r:id="rId35">
        <w:r w:rsidRPr="006F5451">
          <w:rPr>
            <w:rStyle w:val="Hyperlink"/>
          </w:rPr>
          <w:t xml:space="preserve">Direct Document Posting </w:t>
        </w:r>
        <w:r w:rsidR="009F7D24" w:rsidRPr="006F5451">
          <w:rPr>
            <w:rStyle w:val="Hyperlink"/>
          </w:rPr>
          <w:t xml:space="preserve">(DDP) </w:t>
        </w:r>
        <w:r w:rsidRPr="006F5451">
          <w:rPr>
            <w:rStyle w:val="Hyperlink"/>
          </w:rPr>
          <w:t>mechanism</w:t>
        </w:r>
      </w:hyperlink>
      <w:r w:rsidR="00F54444" w:rsidRPr="00F54444">
        <w:t>.</w:t>
      </w:r>
      <w:r w:rsidRPr="00323281">
        <w:t xml:space="preserve"> Submitters should ensure that all national or organizational procedures have been followed before uploading Contributions.</w:t>
      </w:r>
      <w:r w:rsidR="009F7D24">
        <w:t xml:space="preserve"> </w:t>
      </w:r>
      <w:r w:rsidRPr="00323281">
        <w:t>If you encounter any issues, please contact the study</w:t>
      </w:r>
      <w:r w:rsidR="00380D59">
        <w:t xml:space="preserve"> </w:t>
      </w:r>
      <w:r w:rsidRPr="00323281">
        <w:t>group Secretariat.</w:t>
      </w:r>
    </w:p>
    <w:p w14:paraId="636D94CD" w14:textId="77777777" w:rsidR="00323281" w:rsidRPr="00323281" w:rsidRDefault="00323281" w:rsidP="00293789">
      <w:r w:rsidRPr="00323281">
        <w:lastRenderedPageBreak/>
        <w:t xml:space="preserve">We recommend that you visit our </w:t>
      </w:r>
      <w:hyperlink r:id="rId36">
        <w:r w:rsidRPr="00323281">
          <w:rPr>
            <w:rStyle w:val="Hyperlink"/>
          </w:rPr>
          <w:t>Delegate Resources</w:t>
        </w:r>
      </w:hyperlink>
      <w:r w:rsidRPr="00323281">
        <w:t xml:space="preserve"> webpage to learn more about our procedures for submitting documents.</w:t>
      </w:r>
    </w:p>
    <w:p w14:paraId="066C7469" w14:textId="20A20357" w:rsidR="00323281" w:rsidRPr="00323281" w:rsidRDefault="0056529D" w:rsidP="00960B44">
      <w:pPr>
        <w:pStyle w:val="Heading1"/>
      </w:pPr>
      <w:r>
        <w:t>6</w:t>
      </w:r>
      <w:r w:rsidR="001A59B7">
        <w:tab/>
      </w:r>
      <w:r w:rsidR="00323281" w:rsidRPr="00323281">
        <w:t>International support</w:t>
      </w:r>
    </w:p>
    <w:p w14:paraId="09BA92A6" w14:textId="7C683CD8" w:rsidR="00323281" w:rsidRPr="00323281" w:rsidRDefault="00323281" w:rsidP="00293789">
      <w:r w:rsidRPr="00323281">
        <w:t>ITU-T works primarily in English, but some translation and interpretation services are available for the other five official languages of the Union (Arabic, Chinese, French, Russian and Spanish).</w:t>
      </w:r>
      <w:r w:rsidR="00F54444">
        <w:t xml:space="preserve"> Additionally, on-demand machine translation vers</w:t>
      </w:r>
      <w:r w:rsidR="0048763D">
        <w:t xml:space="preserve">ions of documents are webpages are possible; see </w:t>
      </w:r>
      <w:hyperlink r:id="rId37" w:anchor="/Translate" w:history="1">
        <w:r w:rsidR="00781D49" w:rsidRPr="00CB58EE">
          <w:rPr>
            <w:rStyle w:val="Hyperlink"/>
          </w:rPr>
          <w:t>ITU Translate</w:t>
        </w:r>
      </w:hyperlink>
      <w:r w:rsidR="00CB58EE">
        <w:t xml:space="preserve"> and </w:t>
      </w:r>
      <w:hyperlink r:id="rId38" w:anchor="/Documents/MyDocuments" w:history="1">
        <w:r w:rsidR="00D73ABF" w:rsidRPr="00D73ABF">
          <w:rPr>
            <w:rStyle w:val="Hyperlink"/>
          </w:rPr>
          <w:t>My</w:t>
        </w:r>
        <w:r w:rsidR="00CB58EE" w:rsidRPr="00D73ABF">
          <w:rPr>
            <w:rStyle w:val="Hyperlink"/>
          </w:rPr>
          <w:t>Documents</w:t>
        </w:r>
      </w:hyperlink>
      <w:r w:rsidR="0048763D">
        <w:t xml:space="preserve"> for guidance.</w:t>
      </w:r>
    </w:p>
    <w:p w14:paraId="5598AE1D" w14:textId="59E2A8CF" w:rsidR="00323281" w:rsidRPr="00323281" w:rsidRDefault="00323281" w:rsidP="00293789">
      <w:r w:rsidRPr="00323281">
        <w:t>ITU-T provides extra support for participants from the least developed countries. For more information, please contact the study</w:t>
      </w:r>
      <w:r w:rsidR="00380D59">
        <w:t xml:space="preserve"> </w:t>
      </w:r>
      <w:r w:rsidRPr="00323281">
        <w:t>group Secretariat.</w:t>
      </w:r>
    </w:p>
    <w:p w14:paraId="5D5C7722" w14:textId="3ED47070" w:rsidR="00323281" w:rsidRPr="00323281" w:rsidRDefault="0056529D" w:rsidP="00960B44">
      <w:pPr>
        <w:pStyle w:val="Heading1"/>
      </w:pPr>
      <w:r>
        <w:t>7</w:t>
      </w:r>
      <w:r w:rsidR="001A59B7">
        <w:tab/>
      </w:r>
      <w:r w:rsidR="00323281" w:rsidRPr="00323281">
        <w:t>Any questions?</w:t>
      </w:r>
    </w:p>
    <w:p w14:paraId="3F534312" w14:textId="77777777" w:rsidR="00323281" w:rsidRPr="00323281" w:rsidRDefault="00323281" w:rsidP="00293789">
      <w:r w:rsidRPr="00323281">
        <w:t>If you need further information or advice, we can help:</w:t>
      </w:r>
    </w:p>
    <w:p w14:paraId="6B5FFD6B" w14:textId="53588D53" w:rsidR="00323281" w:rsidRPr="00323281" w:rsidRDefault="000A384F" w:rsidP="000A384F">
      <w:pPr>
        <w:pStyle w:val="enumlev1"/>
      </w:pPr>
      <w:r>
        <w:rPr>
          <w:b/>
        </w:rPr>
        <w:t>–</w:t>
      </w:r>
      <w:r>
        <w:rPr>
          <w:b/>
        </w:rPr>
        <w:tab/>
      </w:r>
      <w:r w:rsidR="00323281" w:rsidRPr="00293789">
        <w:rPr>
          <w:b/>
        </w:rPr>
        <w:t>Membership</w:t>
      </w:r>
      <w:r w:rsidR="00323281" w:rsidRPr="00323281">
        <w:t xml:space="preserve">: </w:t>
      </w:r>
      <w:hyperlink r:id="rId39">
        <w:r w:rsidR="00323281" w:rsidRPr="00323281">
          <w:rPr>
            <w:rStyle w:val="Hyperlink"/>
          </w:rPr>
          <w:t>itu-tmembership@itu.int</w:t>
        </w:r>
      </w:hyperlink>
      <w:r w:rsidR="00DA4C83">
        <w:t>.</w:t>
      </w:r>
    </w:p>
    <w:p w14:paraId="5C89E0D7" w14:textId="07328AF0" w:rsidR="00323281" w:rsidRDefault="000A384F" w:rsidP="000A384F">
      <w:pPr>
        <w:pStyle w:val="enumlev1"/>
      </w:pPr>
      <w:r>
        <w:rPr>
          <w:b/>
        </w:rPr>
        <w:t>–</w:t>
      </w:r>
      <w:r>
        <w:rPr>
          <w:b/>
        </w:rPr>
        <w:tab/>
      </w:r>
      <w:r w:rsidR="00323281" w:rsidRPr="00293789">
        <w:rPr>
          <w:b/>
        </w:rPr>
        <w:t>Registration</w:t>
      </w:r>
      <w:r w:rsidR="00323281" w:rsidRPr="00323281">
        <w:t xml:space="preserve">: </w:t>
      </w:r>
      <w:hyperlink r:id="rId40">
        <w:r w:rsidR="00323281" w:rsidRPr="00323281">
          <w:rPr>
            <w:rStyle w:val="Hyperlink"/>
          </w:rPr>
          <w:t>tsbreg@itu.int</w:t>
        </w:r>
      </w:hyperlink>
      <w:r w:rsidR="00DA4C83">
        <w:t>.</w:t>
      </w:r>
    </w:p>
    <w:p w14:paraId="4A6B4B52" w14:textId="6F7198FD" w:rsidR="000A384F" w:rsidRPr="000A384F" w:rsidRDefault="000A384F" w:rsidP="000A384F">
      <w:pPr>
        <w:pStyle w:val="enumlev1"/>
        <w:rPr>
          <w:lang w:val="en-GB"/>
        </w:rPr>
      </w:pPr>
      <w:r>
        <w:rPr>
          <w:b/>
          <w:bCs/>
          <w:lang w:val="en-GB"/>
        </w:rPr>
        <w:t>–</w:t>
      </w:r>
      <w:r>
        <w:rPr>
          <w:b/>
          <w:bCs/>
          <w:lang w:val="en-GB"/>
        </w:rPr>
        <w:tab/>
      </w:r>
      <w:r w:rsidRPr="000A384F">
        <w:rPr>
          <w:b/>
          <w:bCs/>
          <w:lang w:val="en-GB"/>
        </w:rPr>
        <w:t>Technical questions</w:t>
      </w:r>
      <w:r w:rsidRPr="000A384F">
        <w:rPr>
          <w:lang w:val="en-GB"/>
        </w:rPr>
        <w:t>: Contact the Rapporteur, the ITU-T expert responsible for coordinating work in a specific technical area. Contact details can be found via the study</w:t>
      </w:r>
      <w:r w:rsidR="00380D59">
        <w:rPr>
          <w:lang w:val="en-GB"/>
        </w:rPr>
        <w:t xml:space="preserve"> </w:t>
      </w:r>
      <w:r w:rsidRPr="000A384F">
        <w:rPr>
          <w:lang w:val="en-GB"/>
        </w:rPr>
        <w:t xml:space="preserve">group homepage. </w:t>
      </w:r>
    </w:p>
    <w:p w14:paraId="1D526DFC" w14:textId="0D61C538" w:rsidR="000A384F" w:rsidRDefault="000A384F" w:rsidP="000A384F">
      <w:pPr>
        <w:pStyle w:val="enumlev1"/>
        <w:rPr>
          <w:lang w:val="en-GB"/>
        </w:rPr>
      </w:pPr>
      <w:r w:rsidRPr="000A384F">
        <w:rPr>
          <w:b/>
          <w:bCs/>
          <w:lang w:val="en-GB"/>
        </w:rPr>
        <w:t>–</w:t>
      </w:r>
      <w:r w:rsidRPr="000A384F">
        <w:rPr>
          <w:b/>
          <w:bCs/>
          <w:lang w:val="en-GB"/>
        </w:rPr>
        <w:tab/>
        <w:t>All other issues</w:t>
      </w:r>
      <w:r w:rsidRPr="000A384F">
        <w:rPr>
          <w:lang w:val="en-GB"/>
        </w:rPr>
        <w:t>: Contact the study</w:t>
      </w:r>
      <w:r w:rsidR="00380D59">
        <w:rPr>
          <w:lang w:val="en-GB"/>
        </w:rPr>
        <w:t xml:space="preserve"> </w:t>
      </w:r>
      <w:r w:rsidRPr="000A384F">
        <w:rPr>
          <w:lang w:val="en-GB"/>
        </w:rPr>
        <w:t>group Secretariat at the email address on the study</w:t>
      </w:r>
      <w:r w:rsidR="00380D59">
        <w:rPr>
          <w:lang w:val="en-GB"/>
        </w:rPr>
        <w:t xml:space="preserve"> </w:t>
      </w:r>
      <w:r w:rsidRPr="000A384F">
        <w:rPr>
          <w:lang w:val="en-GB"/>
        </w:rPr>
        <w:t>group homepage.</w:t>
      </w:r>
    </w:p>
    <w:p w14:paraId="3EEC3736" w14:textId="77777777" w:rsidR="006C3006" w:rsidRDefault="006C3006" w:rsidP="000A384F">
      <w:pPr>
        <w:pStyle w:val="enumlev1"/>
      </w:pPr>
    </w:p>
    <w:p w14:paraId="12A188E6" w14:textId="77777777" w:rsidR="006C3006" w:rsidRDefault="006C3006" w:rsidP="000A384F">
      <w:pPr>
        <w:pStyle w:val="enumlev1"/>
      </w:pPr>
    </w:p>
    <w:p w14:paraId="554FF144" w14:textId="1EC07BCA" w:rsidR="006C3006" w:rsidRPr="00323281" w:rsidRDefault="006C3006" w:rsidP="006C3006">
      <w:pPr>
        <w:pStyle w:val="enumlev1"/>
        <w:jc w:val="center"/>
      </w:pPr>
      <w:r>
        <w:t>________________</w:t>
      </w:r>
    </w:p>
    <w:sectPr w:rsidR="006C3006" w:rsidRPr="00323281" w:rsidSect="001D033C">
      <w:headerReference w:type="default" r:id="rId41"/>
      <w:pgSz w:w="11907" w:h="16840" w:code="9"/>
      <w:pgMar w:top="1134" w:right="1134" w:bottom="1134" w:left="1134" w:header="425"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0F6508" w14:textId="77777777" w:rsidR="00825B23" w:rsidRDefault="00825B23" w:rsidP="00293789">
      <w:r>
        <w:separator/>
      </w:r>
    </w:p>
  </w:endnote>
  <w:endnote w:type="continuationSeparator" w:id="0">
    <w:p w14:paraId="523884AE" w14:textId="77777777" w:rsidR="00825B23" w:rsidRDefault="00825B23" w:rsidP="00293789">
      <w:r>
        <w:continuationSeparator/>
      </w:r>
    </w:p>
  </w:endnote>
  <w:endnote w:type="continuationNotice" w:id="1">
    <w:p w14:paraId="03096357" w14:textId="77777777" w:rsidR="00825B23" w:rsidRDefault="00825B2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altName w:val="Sylfaen"/>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2669AD" w14:textId="77777777" w:rsidR="00825B23" w:rsidRDefault="00825B23" w:rsidP="00293789">
      <w:r>
        <w:separator/>
      </w:r>
    </w:p>
  </w:footnote>
  <w:footnote w:type="continuationSeparator" w:id="0">
    <w:p w14:paraId="5F18A11B" w14:textId="77777777" w:rsidR="00825B23" w:rsidRDefault="00825B23" w:rsidP="00293789">
      <w:r>
        <w:continuationSeparator/>
      </w:r>
    </w:p>
  </w:footnote>
  <w:footnote w:type="continuationNotice" w:id="1">
    <w:p w14:paraId="6C09D9FF" w14:textId="77777777" w:rsidR="00825B23" w:rsidRDefault="00825B2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39FD5" w14:textId="67E2274B" w:rsidR="005976A1" w:rsidRPr="002F2219" w:rsidRDefault="005976A1" w:rsidP="00460AEF">
    <w:pPr>
      <w:pStyle w:val="Header"/>
      <w:rPr>
        <w:lang w:val="fr-FR"/>
      </w:rPr>
    </w:pPr>
    <w:r w:rsidRPr="002F2219">
      <w:rPr>
        <w:lang w:val="fr-FR"/>
      </w:rPr>
      <w:t xml:space="preserve">- </w:t>
    </w:r>
    <w:r w:rsidRPr="00C42125">
      <w:fldChar w:fldCharType="begin"/>
    </w:r>
    <w:r w:rsidRPr="002F2219">
      <w:rPr>
        <w:lang w:val="fr-FR"/>
      </w:rPr>
      <w:instrText xml:space="preserve"> PAGE  \* MERGEFORMAT </w:instrText>
    </w:r>
    <w:r w:rsidRPr="00C42125">
      <w:fldChar w:fldCharType="separate"/>
    </w:r>
    <w:r w:rsidR="000E3C61" w:rsidRPr="002F2219">
      <w:rPr>
        <w:noProof/>
        <w:lang w:val="fr-FR"/>
      </w:rPr>
      <w:t>2</w:t>
    </w:r>
    <w:r w:rsidRPr="00C42125">
      <w:fldChar w:fldCharType="end"/>
    </w:r>
    <w:r w:rsidRPr="002F2219">
      <w:rPr>
        <w:lang w:val="fr-FR"/>
      </w:rPr>
      <w:t xml:space="preserve"> -</w:t>
    </w:r>
    <w:r w:rsidR="00460AEF" w:rsidRPr="002F2219">
      <w:rPr>
        <w:lang w:val="fr-FR"/>
      </w:rPr>
      <w:br/>
      <w:t>ITU-T newcomer guide (</w:t>
    </w:r>
    <w:r w:rsidR="00384BC3">
      <w:rPr>
        <w:lang w:val="fr-FR"/>
      </w:rPr>
      <w:t>13</w:t>
    </w:r>
    <w:r w:rsidR="003C3C4B" w:rsidRPr="002F2219">
      <w:rPr>
        <w:lang w:val="fr-FR"/>
      </w:rPr>
      <w:t>012025RC)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15C9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B9EE94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B08C5A5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E90E7114"/>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8F0E8A0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F446C58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77C64B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2360DC6"/>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5042C8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B8C2754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0BBEF67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39F2A8C"/>
    <w:multiLevelType w:val="hybridMultilevel"/>
    <w:tmpl w:val="E2F2F048"/>
    <w:lvl w:ilvl="0" w:tplc="90104838">
      <w:numFmt w:val="bullet"/>
      <w:lvlText w:val=""/>
      <w:lvlJc w:val="left"/>
      <w:pPr>
        <w:ind w:left="860" w:hanging="360"/>
      </w:pPr>
      <w:rPr>
        <w:rFonts w:ascii="Symbol" w:eastAsia="Symbol" w:hAnsi="Symbol" w:cs="Symbol" w:hint="default"/>
        <w:spacing w:val="0"/>
        <w:w w:val="99"/>
        <w:lang w:val="en-US" w:eastAsia="en-US" w:bidi="ar-SA"/>
      </w:rPr>
    </w:lvl>
    <w:lvl w:ilvl="1" w:tplc="07F6AB14">
      <w:numFmt w:val="bullet"/>
      <w:lvlText w:val="•"/>
      <w:lvlJc w:val="left"/>
      <w:pPr>
        <w:ind w:left="1734" w:hanging="360"/>
      </w:pPr>
      <w:rPr>
        <w:rFonts w:hint="default"/>
        <w:lang w:val="en-US" w:eastAsia="en-US" w:bidi="ar-SA"/>
      </w:rPr>
    </w:lvl>
    <w:lvl w:ilvl="2" w:tplc="91920F4A">
      <w:numFmt w:val="bullet"/>
      <w:lvlText w:val="•"/>
      <w:lvlJc w:val="left"/>
      <w:pPr>
        <w:ind w:left="2608" w:hanging="360"/>
      </w:pPr>
      <w:rPr>
        <w:rFonts w:hint="default"/>
        <w:lang w:val="en-US" w:eastAsia="en-US" w:bidi="ar-SA"/>
      </w:rPr>
    </w:lvl>
    <w:lvl w:ilvl="3" w:tplc="EE026A40">
      <w:numFmt w:val="bullet"/>
      <w:lvlText w:val="•"/>
      <w:lvlJc w:val="left"/>
      <w:pPr>
        <w:ind w:left="3482" w:hanging="360"/>
      </w:pPr>
      <w:rPr>
        <w:rFonts w:hint="default"/>
        <w:lang w:val="en-US" w:eastAsia="en-US" w:bidi="ar-SA"/>
      </w:rPr>
    </w:lvl>
    <w:lvl w:ilvl="4" w:tplc="A394D1FA">
      <w:numFmt w:val="bullet"/>
      <w:lvlText w:val="•"/>
      <w:lvlJc w:val="left"/>
      <w:pPr>
        <w:ind w:left="4356" w:hanging="360"/>
      </w:pPr>
      <w:rPr>
        <w:rFonts w:hint="default"/>
        <w:lang w:val="en-US" w:eastAsia="en-US" w:bidi="ar-SA"/>
      </w:rPr>
    </w:lvl>
    <w:lvl w:ilvl="5" w:tplc="E050DE9A">
      <w:numFmt w:val="bullet"/>
      <w:lvlText w:val="•"/>
      <w:lvlJc w:val="left"/>
      <w:pPr>
        <w:ind w:left="5230" w:hanging="360"/>
      </w:pPr>
      <w:rPr>
        <w:rFonts w:hint="default"/>
        <w:lang w:val="en-US" w:eastAsia="en-US" w:bidi="ar-SA"/>
      </w:rPr>
    </w:lvl>
    <w:lvl w:ilvl="6" w:tplc="38C66B34">
      <w:numFmt w:val="bullet"/>
      <w:lvlText w:val="•"/>
      <w:lvlJc w:val="left"/>
      <w:pPr>
        <w:ind w:left="6104" w:hanging="360"/>
      </w:pPr>
      <w:rPr>
        <w:rFonts w:hint="default"/>
        <w:lang w:val="en-US" w:eastAsia="en-US" w:bidi="ar-SA"/>
      </w:rPr>
    </w:lvl>
    <w:lvl w:ilvl="7" w:tplc="3D52D6D4">
      <w:numFmt w:val="bullet"/>
      <w:lvlText w:val="•"/>
      <w:lvlJc w:val="left"/>
      <w:pPr>
        <w:ind w:left="6978" w:hanging="360"/>
      </w:pPr>
      <w:rPr>
        <w:rFonts w:hint="default"/>
        <w:lang w:val="en-US" w:eastAsia="en-US" w:bidi="ar-SA"/>
      </w:rPr>
    </w:lvl>
    <w:lvl w:ilvl="8" w:tplc="031A4D18">
      <w:numFmt w:val="bullet"/>
      <w:lvlText w:val="•"/>
      <w:lvlJc w:val="left"/>
      <w:pPr>
        <w:ind w:left="7852" w:hanging="360"/>
      </w:pPr>
      <w:rPr>
        <w:rFonts w:hint="default"/>
        <w:lang w:val="en-US" w:eastAsia="en-US" w:bidi="ar-SA"/>
      </w:rPr>
    </w:lvl>
  </w:abstractNum>
  <w:abstractNum w:abstractNumId="12" w15:restartNumberingAfterBreak="0">
    <w:nsid w:val="1807A12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15E1BD3"/>
    <w:multiLevelType w:val="hybridMultilevel"/>
    <w:tmpl w:val="6EC4DCF0"/>
    <w:lvl w:ilvl="0" w:tplc="79C02BC2">
      <w:numFmt w:val="bullet"/>
      <w:lvlText w:val=""/>
      <w:lvlJc w:val="left"/>
      <w:pPr>
        <w:ind w:left="706" w:hanging="567"/>
      </w:pPr>
      <w:rPr>
        <w:rFonts w:ascii="Symbol" w:eastAsia="Symbol" w:hAnsi="Symbol" w:cs="Symbol" w:hint="default"/>
        <w:b w:val="0"/>
        <w:bCs w:val="0"/>
        <w:i w:val="0"/>
        <w:iCs w:val="0"/>
        <w:spacing w:val="0"/>
        <w:w w:val="100"/>
        <w:sz w:val="22"/>
        <w:szCs w:val="22"/>
        <w:lang w:val="en-US" w:eastAsia="en-US" w:bidi="ar-SA"/>
      </w:rPr>
    </w:lvl>
    <w:lvl w:ilvl="1" w:tplc="FE7A1846">
      <w:numFmt w:val="bullet"/>
      <w:lvlText w:val=""/>
      <w:lvlJc w:val="left"/>
      <w:pPr>
        <w:ind w:left="860" w:hanging="360"/>
      </w:pPr>
      <w:rPr>
        <w:rFonts w:ascii="Wingdings" w:eastAsia="Wingdings" w:hAnsi="Wingdings" w:cs="Wingdings" w:hint="default"/>
        <w:b w:val="0"/>
        <w:bCs w:val="0"/>
        <w:i w:val="0"/>
        <w:iCs w:val="0"/>
        <w:color w:val="2E5395"/>
        <w:spacing w:val="0"/>
        <w:w w:val="100"/>
        <w:sz w:val="22"/>
        <w:szCs w:val="22"/>
        <w:lang w:val="en-US" w:eastAsia="en-US" w:bidi="ar-SA"/>
      </w:rPr>
    </w:lvl>
    <w:lvl w:ilvl="2" w:tplc="8EC24ECE">
      <w:numFmt w:val="bullet"/>
      <w:lvlText w:val="•"/>
      <w:lvlJc w:val="left"/>
      <w:pPr>
        <w:ind w:left="1831" w:hanging="360"/>
      </w:pPr>
      <w:rPr>
        <w:rFonts w:hint="default"/>
        <w:lang w:val="en-US" w:eastAsia="en-US" w:bidi="ar-SA"/>
      </w:rPr>
    </w:lvl>
    <w:lvl w:ilvl="3" w:tplc="AA40E6DE">
      <w:numFmt w:val="bullet"/>
      <w:lvlText w:val="•"/>
      <w:lvlJc w:val="left"/>
      <w:pPr>
        <w:ind w:left="2802" w:hanging="360"/>
      </w:pPr>
      <w:rPr>
        <w:rFonts w:hint="default"/>
        <w:lang w:val="en-US" w:eastAsia="en-US" w:bidi="ar-SA"/>
      </w:rPr>
    </w:lvl>
    <w:lvl w:ilvl="4" w:tplc="63202728">
      <w:numFmt w:val="bullet"/>
      <w:lvlText w:val="•"/>
      <w:lvlJc w:val="left"/>
      <w:pPr>
        <w:ind w:left="3773" w:hanging="360"/>
      </w:pPr>
      <w:rPr>
        <w:rFonts w:hint="default"/>
        <w:lang w:val="en-US" w:eastAsia="en-US" w:bidi="ar-SA"/>
      </w:rPr>
    </w:lvl>
    <w:lvl w:ilvl="5" w:tplc="ACB66E42">
      <w:numFmt w:val="bullet"/>
      <w:lvlText w:val="•"/>
      <w:lvlJc w:val="left"/>
      <w:pPr>
        <w:ind w:left="4744" w:hanging="360"/>
      </w:pPr>
      <w:rPr>
        <w:rFonts w:hint="default"/>
        <w:lang w:val="en-US" w:eastAsia="en-US" w:bidi="ar-SA"/>
      </w:rPr>
    </w:lvl>
    <w:lvl w:ilvl="6" w:tplc="69460232">
      <w:numFmt w:val="bullet"/>
      <w:lvlText w:val="•"/>
      <w:lvlJc w:val="left"/>
      <w:pPr>
        <w:ind w:left="5715" w:hanging="360"/>
      </w:pPr>
      <w:rPr>
        <w:rFonts w:hint="default"/>
        <w:lang w:val="en-US" w:eastAsia="en-US" w:bidi="ar-SA"/>
      </w:rPr>
    </w:lvl>
    <w:lvl w:ilvl="7" w:tplc="9D36CF70">
      <w:numFmt w:val="bullet"/>
      <w:lvlText w:val="•"/>
      <w:lvlJc w:val="left"/>
      <w:pPr>
        <w:ind w:left="6686" w:hanging="360"/>
      </w:pPr>
      <w:rPr>
        <w:rFonts w:hint="default"/>
        <w:lang w:val="en-US" w:eastAsia="en-US" w:bidi="ar-SA"/>
      </w:rPr>
    </w:lvl>
    <w:lvl w:ilvl="8" w:tplc="B94AD0FC">
      <w:numFmt w:val="bullet"/>
      <w:lvlText w:val="•"/>
      <w:lvlJc w:val="left"/>
      <w:pPr>
        <w:ind w:left="7657" w:hanging="360"/>
      </w:pPr>
      <w:rPr>
        <w:rFonts w:hint="default"/>
        <w:lang w:val="en-US" w:eastAsia="en-US" w:bidi="ar-SA"/>
      </w:rPr>
    </w:lvl>
  </w:abstractNum>
  <w:num w:numId="1" w16cid:durableId="893614780">
    <w:abstractNumId w:val="10"/>
  </w:num>
  <w:num w:numId="2" w16cid:durableId="1687705206">
    <w:abstractNumId w:val="8"/>
  </w:num>
  <w:num w:numId="3" w16cid:durableId="1118067348">
    <w:abstractNumId w:val="7"/>
  </w:num>
  <w:num w:numId="4" w16cid:durableId="1223322603">
    <w:abstractNumId w:val="6"/>
  </w:num>
  <w:num w:numId="5" w16cid:durableId="600065544">
    <w:abstractNumId w:val="5"/>
  </w:num>
  <w:num w:numId="6" w16cid:durableId="2027435670">
    <w:abstractNumId w:val="9"/>
  </w:num>
  <w:num w:numId="7" w16cid:durableId="1012873608">
    <w:abstractNumId w:val="4"/>
  </w:num>
  <w:num w:numId="8" w16cid:durableId="1475177596">
    <w:abstractNumId w:val="3"/>
  </w:num>
  <w:num w:numId="9" w16cid:durableId="1693919955">
    <w:abstractNumId w:val="2"/>
  </w:num>
  <w:num w:numId="10" w16cid:durableId="1971545648">
    <w:abstractNumId w:val="1"/>
  </w:num>
  <w:num w:numId="11" w16cid:durableId="1926379167">
    <w:abstractNumId w:val="13"/>
  </w:num>
  <w:num w:numId="12" w16cid:durableId="284434308">
    <w:abstractNumId w:val="11"/>
  </w:num>
  <w:num w:numId="13" w16cid:durableId="1061907028">
    <w:abstractNumId w:val="12"/>
  </w:num>
  <w:num w:numId="14" w16cid:durableId="1483260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399E"/>
    <w:rsid w:val="00002637"/>
    <w:rsid w:val="00011437"/>
    <w:rsid w:val="00014F69"/>
    <w:rsid w:val="000171DB"/>
    <w:rsid w:val="00017F4D"/>
    <w:rsid w:val="00020E99"/>
    <w:rsid w:val="00022FB0"/>
    <w:rsid w:val="00023D9A"/>
    <w:rsid w:val="0003582E"/>
    <w:rsid w:val="00037195"/>
    <w:rsid w:val="0004136C"/>
    <w:rsid w:val="00043D75"/>
    <w:rsid w:val="00054091"/>
    <w:rsid w:val="00057000"/>
    <w:rsid w:val="000640E0"/>
    <w:rsid w:val="00082779"/>
    <w:rsid w:val="00086D80"/>
    <w:rsid w:val="00095163"/>
    <w:rsid w:val="000966A8"/>
    <w:rsid w:val="000A0A5C"/>
    <w:rsid w:val="000A384F"/>
    <w:rsid w:val="000A4127"/>
    <w:rsid w:val="000A5CA2"/>
    <w:rsid w:val="000A77DC"/>
    <w:rsid w:val="000B1EF1"/>
    <w:rsid w:val="000B2938"/>
    <w:rsid w:val="000C4CE4"/>
    <w:rsid w:val="000E149B"/>
    <w:rsid w:val="000E3C61"/>
    <w:rsid w:val="000E3E55"/>
    <w:rsid w:val="000E6083"/>
    <w:rsid w:val="000E6125"/>
    <w:rsid w:val="00100BAF"/>
    <w:rsid w:val="00113DBE"/>
    <w:rsid w:val="0011643B"/>
    <w:rsid w:val="001200A6"/>
    <w:rsid w:val="001251DA"/>
    <w:rsid w:val="00125432"/>
    <w:rsid w:val="0013045A"/>
    <w:rsid w:val="001343E6"/>
    <w:rsid w:val="00136DDD"/>
    <w:rsid w:val="00137F40"/>
    <w:rsid w:val="00144BDF"/>
    <w:rsid w:val="00145253"/>
    <w:rsid w:val="00155DDC"/>
    <w:rsid w:val="00156062"/>
    <w:rsid w:val="001679F2"/>
    <w:rsid w:val="00171578"/>
    <w:rsid w:val="001770CF"/>
    <w:rsid w:val="001871EC"/>
    <w:rsid w:val="00195FDB"/>
    <w:rsid w:val="001A20C3"/>
    <w:rsid w:val="001A59B7"/>
    <w:rsid w:val="001A670F"/>
    <w:rsid w:val="001A6BED"/>
    <w:rsid w:val="001B6A45"/>
    <w:rsid w:val="001B76D6"/>
    <w:rsid w:val="001C1003"/>
    <w:rsid w:val="001C2682"/>
    <w:rsid w:val="001C4B91"/>
    <w:rsid w:val="001C5B35"/>
    <w:rsid w:val="001C62B8"/>
    <w:rsid w:val="001C6D7D"/>
    <w:rsid w:val="001D033C"/>
    <w:rsid w:val="001D22D8"/>
    <w:rsid w:val="001D4296"/>
    <w:rsid w:val="001E401D"/>
    <w:rsid w:val="001E7B0E"/>
    <w:rsid w:val="001F141D"/>
    <w:rsid w:val="001F5C0C"/>
    <w:rsid w:val="00200A06"/>
    <w:rsid w:val="00200A98"/>
    <w:rsid w:val="00201AFA"/>
    <w:rsid w:val="00211128"/>
    <w:rsid w:val="002229F1"/>
    <w:rsid w:val="00230B96"/>
    <w:rsid w:val="00232D57"/>
    <w:rsid w:val="00232E6F"/>
    <w:rsid w:val="00233F75"/>
    <w:rsid w:val="002506B8"/>
    <w:rsid w:val="0025106A"/>
    <w:rsid w:val="0025233B"/>
    <w:rsid w:val="002528F9"/>
    <w:rsid w:val="00253DBE"/>
    <w:rsid w:val="00253DC6"/>
    <w:rsid w:val="0025489C"/>
    <w:rsid w:val="002622FA"/>
    <w:rsid w:val="00263518"/>
    <w:rsid w:val="00265ECF"/>
    <w:rsid w:val="002759E7"/>
    <w:rsid w:val="00277326"/>
    <w:rsid w:val="00284822"/>
    <w:rsid w:val="00286BA3"/>
    <w:rsid w:val="00293789"/>
    <w:rsid w:val="00296483"/>
    <w:rsid w:val="002A0884"/>
    <w:rsid w:val="002A11C4"/>
    <w:rsid w:val="002A399B"/>
    <w:rsid w:val="002A5F78"/>
    <w:rsid w:val="002B0129"/>
    <w:rsid w:val="002C0909"/>
    <w:rsid w:val="002C26C0"/>
    <w:rsid w:val="002C2BC5"/>
    <w:rsid w:val="002C50F4"/>
    <w:rsid w:val="002D2B62"/>
    <w:rsid w:val="002D3046"/>
    <w:rsid w:val="002E0407"/>
    <w:rsid w:val="002E11A8"/>
    <w:rsid w:val="002E13C4"/>
    <w:rsid w:val="002E7633"/>
    <w:rsid w:val="002E79CB"/>
    <w:rsid w:val="002F0471"/>
    <w:rsid w:val="002F1714"/>
    <w:rsid w:val="002F2219"/>
    <w:rsid w:val="002F5CA7"/>
    <w:rsid w:val="002F7F55"/>
    <w:rsid w:val="0030745F"/>
    <w:rsid w:val="00314630"/>
    <w:rsid w:val="00314EA2"/>
    <w:rsid w:val="0032090A"/>
    <w:rsid w:val="00321CDE"/>
    <w:rsid w:val="00323281"/>
    <w:rsid w:val="00333CBB"/>
    <w:rsid w:val="00333E15"/>
    <w:rsid w:val="0033684A"/>
    <w:rsid w:val="003416D3"/>
    <w:rsid w:val="00342239"/>
    <w:rsid w:val="003571BC"/>
    <w:rsid w:val="0036090C"/>
    <w:rsid w:val="003621A9"/>
    <w:rsid w:val="00364979"/>
    <w:rsid w:val="00366D3C"/>
    <w:rsid w:val="00373513"/>
    <w:rsid w:val="00380D59"/>
    <w:rsid w:val="00384BC3"/>
    <w:rsid w:val="00385B9C"/>
    <w:rsid w:val="00385FB5"/>
    <w:rsid w:val="0038715D"/>
    <w:rsid w:val="00392E84"/>
    <w:rsid w:val="00394DBF"/>
    <w:rsid w:val="003957A6"/>
    <w:rsid w:val="00397713"/>
    <w:rsid w:val="003A2700"/>
    <w:rsid w:val="003A43EF"/>
    <w:rsid w:val="003B60A2"/>
    <w:rsid w:val="003B6765"/>
    <w:rsid w:val="003C3C4B"/>
    <w:rsid w:val="003C7445"/>
    <w:rsid w:val="003C758F"/>
    <w:rsid w:val="003E39A2"/>
    <w:rsid w:val="003E57AB"/>
    <w:rsid w:val="003E7216"/>
    <w:rsid w:val="003F2BED"/>
    <w:rsid w:val="00400B49"/>
    <w:rsid w:val="0040415B"/>
    <w:rsid w:val="004115D2"/>
    <w:rsid w:val="004139E4"/>
    <w:rsid w:val="00415999"/>
    <w:rsid w:val="00417030"/>
    <w:rsid w:val="004228F2"/>
    <w:rsid w:val="004243DD"/>
    <w:rsid w:val="00443878"/>
    <w:rsid w:val="004464CD"/>
    <w:rsid w:val="004539A8"/>
    <w:rsid w:val="004577F8"/>
    <w:rsid w:val="00460AEF"/>
    <w:rsid w:val="004640CC"/>
    <w:rsid w:val="004646F1"/>
    <w:rsid w:val="00466F5A"/>
    <w:rsid w:val="004712CA"/>
    <w:rsid w:val="00472A7E"/>
    <w:rsid w:val="0047422E"/>
    <w:rsid w:val="0048763D"/>
    <w:rsid w:val="0049674B"/>
    <w:rsid w:val="004C0673"/>
    <w:rsid w:val="004C098A"/>
    <w:rsid w:val="004C4E4E"/>
    <w:rsid w:val="004E08F2"/>
    <w:rsid w:val="004F3816"/>
    <w:rsid w:val="004F500A"/>
    <w:rsid w:val="004F79E8"/>
    <w:rsid w:val="005066FC"/>
    <w:rsid w:val="005112CC"/>
    <w:rsid w:val="005126A0"/>
    <w:rsid w:val="005379AF"/>
    <w:rsid w:val="005404EB"/>
    <w:rsid w:val="00540C4D"/>
    <w:rsid w:val="005428D0"/>
    <w:rsid w:val="00543D41"/>
    <w:rsid w:val="00545472"/>
    <w:rsid w:val="005571A4"/>
    <w:rsid w:val="005604FC"/>
    <w:rsid w:val="0056529D"/>
    <w:rsid w:val="00566EDA"/>
    <w:rsid w:val="0057081A"/>
    <w:rsid w:val="00572654"/>
    <w:rsid w:val="00582612"/>
    <w:rsid w:val="00586096"/>
    <w:rsid w:val="005976A1"/>
    <w:rsid w:val="005A331E"/>
    <w:rsid w:val="005A34E7"/>
    <w:rsid w:val="005A69A3"/>
    <w:rsid w:val="005B5629"/>
    <w:rsid w:val="005C0300"/>
    <w:rsid w:val="005C250B"/>
    <w:rsid w:val="005C27A2"/>
    <w:rsid w:val="005C2CB3"/>
    <w:rsid w:val="005D25E6"/>
    <w:rsid w:val="005D4FEB"/>
    <w:rsid w:val="005D65ED"/>
    <w:rsid w:val="005E0064"/>
    <w:rsid w:val="005E0E6C"/>
    <w:rsid w:val="005E525A"/>
    <w:rsid w:val="005F4B6A"/>
    <w:rsid w:val="006010F3"/>
    <w:rsid w:val="00605DD8"/>
    <w:rsid w:val="00615A0A"/>
    <w:rsid w:val="00630168"/>
    <w:rsid w:val="00631D51"/>
    <w:rsid w:val="006333D4"/>
    <w:rsid w:val="00633F10"/>
    <w:rsid w:val="006369B2"/>
    <w:rsid w:val="0063718D"/>
    <w:rsid w:val="00645F27"/>
    <w:rsid w:val="00647525"/>
    <w:rsid w:val="00647A71"/>
    <w:rsid w:val="006530A8"/>
    <w:rsid w:val="006570B0"/>
    <w:rsid w:val="0066022F"/>
    <w:rsid w:val="00680109"/>
    <w:rsid w:val="00680570"/>
    <w:rsid w:val="006823F3"/>
    <w:rsid w:val="0069210B"/>
    <w:rsid w:val="00693139"/>
    <w:rsid w:val="00695DD7"/>
    <w:rsid w:val="006A0F3F"/>
    <w:rsid w:val="006A2A02"/>
    <w:rsid w:val="006A4055"/>
    <w:rsid w:val="006A7C27"/>
    <w:rsid w:val="006B1A42"/>
    <w:rsid w:val="006B2FE4"/>
    <w:rsid w:val="006B32D5"/>
    <w:rsid w:val="006B37B0"/>
    <w:rsid w:val="006B6BA2"/>
    <w:rsid w:val="006C3006"/>
    <w:rsid w:val="006C5641"/>
    <w:rsid w:val="006D1089"/>
    <w:rsid w:val="006D137A"/>
    <w:rsid w:val="006D1B86"/>
    <w:rsid w:val="006D3724"/>
    <w:rsid w:val="006D7355"/>
    <w:rsid w:val="006F04C4"/>
    <w:rsid w:val="006F0797"/>
    <w:rsid w:val="006F5451"/>
    <w:rsid w:val="006F7DEE"/>
    <w:rsid w:val="00702596"/>
    <w:rsid w:val="007039C0"/>
    <w:rsid w:val="007078D9"/>
    <w:rsid w:val="00715CA6"/>
    <w:rsid w:val="0071781A"/>
    <w:rsid w:val="0072138C"/>
    <w:rsid w:val="00731135"/>
    <w:rsid w:val="0073208D"/>
    <w:rsid w:val="007324AF"/>
    <w:rsid w:val="007409B4"/>
    <w:rsid w:val="00741974"/>
    <w:rsid w:val="00745323"/>
    <w:rsid w:val="007454B6"/>
    <w:rsid w:val="00752528"/>
    <w:rsid w:val="0075525E"/>
    <w:rsid w:val="00756D3D"/>
    <w:rsid w:val="007806C2"/>
    <w:rsid w:val="00781D49"/>
    <w:rsid w:val="00781FEE"/>
    <w:rsid w:val="007903F8"/>
    <w:rsid w:val="00793A63"/>
    <w:rsid w:val="00794F4F"/>
    <w:rsid w:val="0079540A"/>
    <w:rsid w:val="007974BE"/>
    <w:rsid w:val="007A0916"/>
    <w:rsid w:val="007A0DFD"/>
    <w:rsid w:val="007A453A"/>
    <w:rsid w:val="007B764F"/>
    <w:rsid w:val="007C5ED4"/>
    <w:rsid w:val="007C6391"/>
    <w:rsid w:val="007C7122"/>
    <w:rsid w:val="007D3F11"/>
    <w:rsid w:val="007E22B3"/>
    <w:rsid w:val="007E2C69"/>
    <w:rsid w:val="007E53E4"/>
    <w:rsid w:val="007E656A"/>
    <w:rsid w:val="007F3CAA"/>
    <w:rsid w:val="007F4754"/>
    <w:rsid w:val="007F664D"/>
    <w:rsid w:val="007F78CD"/>
    <w:rsid w:val="008006D9"/>
    <w:rsid w:val="00801B42"/>
    <w:rsid w:val="00804E90"/>
    <w:rsid w:val="00807171"/>
    <w:rsid w:val="008249A7"/>
    <w:rsid w:val="00825B23"/>
    <w:rsid w:val="00831F63"/>
    <w:rsid w:val="008327DC"/>
    <w:rsid w:val="00836D45"/>
    <w:rsid w:val="00837203"/>
    <w:rsid w:val="008378DE"/>
    <w:rsid w:val="00842137"/>
    <w:rsid w:val="00847180"/>
    <w:rsid w:val="00851E6C"/>
    <w:rsid w:val="008539EB"/>
    <w:rsid w:val="00853F5F"/>
    <w:rsid w:val="00854EAE"/>
    <w:rsid w:val="00856C7A"/>
    <w:rsid w:val="0085755A"/>
    <w:rsid w:val="00861EDB"/>
    <w:rsid w:val="008623ED"/>
    <w:rsid w:val="00865B17"/>
    <w:rsid w:val="00866EA1"/>
    <w:rsid w:val="0087470E"/>
    <w:rsid w:val="00875AA6"/>
    <w:rsid w:val="008774F8"/>
    <w:rsid w:val="00880944"/>
    <w:rsid w:val="0089088E"/>
    <w:rsid w:val="00892297"/>
    <w:rsid w:val="00895497"/>
    <w:rsid w:val="008964D6"/>
    <w:rsid w:val="008B3ADD"/>
    <w:rsid w:val="008B5123"/>
    <w:rsid w:val="008C1A9D"/>
    <w:rsid w:val="008C321C"/>
    <w:rsid w:val="008C5A9A"/>
    <w:rsid w:val="008D1E1E"/>
    <w:rsid w:val="008D213F"/>
    <w:rsid w:val="008D3E80"/>
    <w:rsid w:val="008D5FB6"/>
    <w:rsid w:val="008E0172"/>
    <w:rsid w:val="008E4383"/>
    <w:rsid w:val="008E43C7"/>
    <w:rsid w:val="008F349F"/>
    <w:rsid w:val="008F436C"/>
    <w:rsid w:val="008F4526"/>
    <w:rsid w:val="008F7E20"/>
    <w:rsid w:val="00911D29"/>
    <w:rsid w:val="00914A16"/>
    <w:rsid w:val="00927935"/>
    <w:rsid w:val="0093552E"/>
    <w:rsid w:val="00936852"/>
    <w:rsid w:val="0094045D"/>
    <w:rsid w:val="009406B5"/>
    <w:rsid w:val="00944EEB"/>
    <w:rsid w:val="00946166"/>
    <w:rsid w:val="009600D6"/>
    <w:rsid w:val="00960B44"/>
    <w:rsid w:val="00966B5C"/>
    <w:rsid w:val="00983164"/>
    <w:rsid w:val="00984252"/>
    <w:rsid w:val="00990987"/>
    <w:rsid w:val="009972EF"/>
    <w:rsid w:val="009A37B6"/>
    <w:rsid w:val="009A3A48"/>
    <w:rsid w:val="009A51FF"/>
    <w:rsid w:val="009B12BA"/>
    <w:rsid w:val="009B32DF"/>
    <w:rsid w:val="009B5035"/>
    <w:rsid w:val="009B5F3A"/>
    <w:rsid w:val="009C3160"/>
    <w:rsid w:val="009C7491"/>
    <w:rsid w:val="009D3585"/>
    <w:rsid w:val="009D399E"/>
    <w:rsid w:val="009D644B"/>
    <w:rsid w:val="009E0E8E"/>
    <w:rsid w:val="009E4B6B"/>
    <w:rsid w:val="009E766E"/>
    <w:rsid w:val="009F1960"/>
    <w:rsid w:val="009F4B1A"/>
    <w:rsid w:val="009F715E"/>
    <w:rsid w:val="009F78FE"/>
    <w:rsid w:val="009F7D24"/>
    <w:rsid w:val="00A10DBB"/>
    <w:rsid w:val="00A11720"/>
    <w:rsid w:val="00A21247"/>
    <w:rsid w:val="00A311F0"/>
    <w:rsid w:val="00A31D47"/>
    <w:rsid w:val="00A4013E"/>
    <w:rsid w:val="00A4045F"/>
    <w:rsid w:val="00A427CD"/>
    <w:rsid w:val="00A45FEE"/>
    <w:rsid w:val="00A4600B"/>
    <w:rsid w:val="00A50506"/>
    <w:rsid w:val="00A51EF0"/>
    <w:rsid w:val="00A600CD"/>
    <w:rsid w:val="00A67A81"/>
    <w:rsid w:val="00A730A6"/>
    <w:rsid w:val="00A8153B"/>
    <w:rsid w:val="00A827B0"/>
    <w:rsid w:val="00A96899"/>
    <w:rsid w:val="00A970D8"/>
    <w:rsid w:val="00A971A0"/>
    <w:rsid w:val="00AA1186"/>
    <w:rsid w:val="00AA1F22"/>
    <w:rsid w:val="00AA41C8"/>
    <w:rsid w:val="00AB1321"/>
    <w:rsid w:val="00AB37FB"/>
    <w:rsid w:val="00AB77BB"/>
    <w:rsid w:val="00AC13CC"/>
    <w:rsid w:val="00AC3E73"/>
    <w:rsid w:val="00AC63B0"/>
    <w:rsid w:val="00AC6632"/>
    <w:rsid w:val="00AD095D"/>
    <w:rsid w:val="00AF5FBE"/>
    <w:rsid w:val="00AF7E3F"/>
    <w:rsid w:val="00B05821"/>
    <w:rsid w:val="00B100D6"/>
    <w:rsid w:val="00B127C9"/>
    <w:rsid w:val="00B14453"/>
    <w:rsid w:val="00B164C9"/>
    <w:rsid w:val="00B23371"/>
    <w:rsid w:val="00B2519B"/>
    <w:rsid w:val="00B26C28"/>
    <w:rsid w:val="00B30DC0"/>
    <w:rsid w:val="00B312F3"/>
    <w:rsid w:val="00B404D7"/>
    <w:rsid w:val="00B4174C"/>
    <w:rsid w:val="00B41813"/>
    <w:rsid w:val="00B42845"/>
    <w:rsid w:val="00B453F5"/>
    <w:rsid w:val="00B5162E"/>
    <w:rsid w:val="00B55DD2"/>
    <w:rsid w:val="00B61624"/>
    <w:rsid w:val="00B6398B"/>
    <w:rsid w:val="00B66481"/>
    <w:rsid w:val="00B7189C"/>
    <w:rsid w:val="00B718A5"/>
    <w:rsid w:val="00B73C92"/>
    <w:rsid w:val="00B778B2"/>
    <w:rsid w:val="00B86602"/>
    <w:rsid w:val="00B95806"/>
    <w:rsid w:val="00BA7411"/>
    <w:rsid w:val="00BA788A"/>
    <w:rsid w:val="00BB0B73"/>
    <w:rsid w:val="00BB2715"/>
    <w:rsid w:val="00BB4120"/>
    <w:rsid w:val="00BB4983"/>
    <w:rsid w:val="00BB7597"/>
    <w:rsid w:val="00BC6107"/>
    <w:rsid w:val="00BC62E2"/>
    <w:rsid w:val="00BE4245"/>
    <w:rsid w:val="00BE4AC3"/>
    <w:rsid w:val="00BE6011"/>
    <w:rsid w:val="00BE7738"/>
    <w:rsid w:val="00BF4A9E"/>
    <w:rsid w:val="00C0210A"/>
    <w:rsid w:val="00C20DDF"/>
    <w:rsid w:val="00C25616"/>
    <w:rsid w:val="00C27600"/>
    <w:rsid w:val="00C31417"/>
    <w:rsid w:val="00C42125"/>
    <w:rsid w:val="00C47120"/>
    <w:rsid w:val="00C54613"/>
    <w:rsid w:val="00C557CE"/>
    <w:rsid w:val="00C62814"/>
    <w:rsid w:val="00C66D0D"/>
    <w:rsid w:val="00C66DC0"/>
    <w:rsid w:val="00C67B25"/>
    <w:rsid w:val="00C748F7"/>
    <w:rsid w:val="00C74937"/>
    <w:rsid w:val="00C769DC"/>
    <w:rsid w:val="00CA0AE1"/>
    <w:rsid w:val="00CA3D8C"/>
    <w:rsid w:val="00CB2599"/>
    <w:rsid w:val="00CB58EE"/>
    <w:rsid w:val="00CC386F"/>
    <w:rsid w:val="00CD2139"/>
    <w:rsid w:val="00CE5986"/>
    <w:rsid w:val="00D10A47"/>
    <w:rsid w:val="00D1333C"/>
    <w:rsid w:val="00D16036"/>
    <w:rsid w:val="00D26477"/>
    <w:rsid w:val="00D32159"/>
    <w:rsid w:val="00D36FBD"/>
    <w:rsid w:val="00D40D92"/>
    <w:rsid w:val="00D51F68"/>
    <w:rsid w:val="00D56CC3"/>
    <w:rsid w:val="00D647EF"/>
    <w:rsid w:val="00D73137"/>
    <w:rsid w:val="00D73ABF"/>
    <w:rsid w:val="00D7785B"/>
    <w:rsid w:val="00D84E0B"/>
    <w:rsid w:val="00D977A2"/>
    <w:rsid w:val="00DA0172"/>
    <w:rsid w:val="00DA1D47"/>
    <w:rsid w:val="00DA4C83"/>
    <w:rsid w:val="00DA5268"/>
    <w:rsid w:val="00DB0706"/>
    <w:rsid w:val="00DC56BF"/>
    <w:rsid w:val="00DC6D07"/>
    <w:rsid w:val="00DD50DE"/>
    <w:rsid w:val="00DE1204"/>
    <w:rsid w:val="00DE3062"/>
    <w:rsid w:val="00DF0471"/>
    <w:rsid w:val="00DF204D"/>
    <w:rsid w:val="00DF6836"/>
    <w:rsid w:val="00E0581D"/>
    <w:rsid w:val="00E1590B"/>
    <w:rsid w:val="00E204DD"/>
    <w:rsid w:val="00E21DDC"/>
    <w:rsid w:val="00E228B7"/>
    <w:rsid w:val="00E353EC"/>
    <w:rsid w:val="00E4155E"/>
    <w:rsid w:val="00E51F61"/>
    <w:rsid w:val="00E53C24"/>
    <w:rsid w:val="00E56E77"/>
    <w:rsid w:val="00E57AD5"/>
    <w:rsid w:val="00E67F3F"/>
    <w:rsid w:val="00E83F78"/>
    <w:rsid w:val="00EA0BE7"/>
    <w:rsid w:val="00EB444D"/>
    <w:rsid w:val="00EC1796"/>
    <w:rsid w:val="00ED1B45"/>
    <w:rsid w:val="00EE1A06"/>
    <w:rsid w:val="00EE5C0D"/>
    <w:rsid w:val="00EF3787"/>
    <w:rsid w:val="00EF4792"/>
    <w:rsid w:val="00EF76DC"/>
    <w:rsid w:val="00F006D1"/>
    <w:rsid w:val="00F02294"/>
    <w:rsid w:val="00F0602F"/>
    <w:rsid w:val="00F117D4"/>
    <w:rsid w:val="00F30DE7"/>
    <w:rsid w:val="00F35A26"/>
    <w:rsid w:val="00F35F57"/>
    <w:rsid w:val="00F36C44"/>
    <w:rsid w:val="00F46DF9"/>
    <w:rsid w:val="00F50467"/>
    <w:rsid w:val="00F54444"/>
    <w:rsid w:val="00F562A0"/>
    <w:rsid w:val="00F57FA4"/>
    <w:rsid w:val="00F7256E"/>
    <w:rsid w:val="00F76332"/>
    <w:rsid w:val="00F82CD4"/>
    <w:rsid w:val="00F906F0"/>
    <w:rsid w:val="00F9547A"/>
    <w:rsid w:val="00FA02CB"/>
    <w:rsid w:val="00FA2177"/>
    <w:rsid w:val="00FB0783"/>
    <w:rsid w:val="00FB7A8B"/>
    <w:rsid w:val="00FC13F5"/>
    <w:rsid w:val="00FC1D27"/>
    <w:rsid w:val="00FC2485"/>
    <w:rsid w:val="00FD439E"/>
    <w:rsid w:val="00FD7371"/>
    <w:rsid w:val="00FD76CB"/>
    <w:rsid w:val="00FE152B"/>
    <w:rsid w:val="00FE239E"/>
    <w:rsid w:val="00FE2528"/>
    <w:rsid w:val="00FE399B"/>
    <w:rsid w:val="00FF1151"/>
    <w:rsid w:val="00FF4546"/>
    <w:rsid w:val="00FF538F"/>
    <w:rsid w:val="00FF54EF"/>
    <w:rsid w:val="20ECCC2F"/>
    <w:rsid w:val="2149A48D"/>
    <w:rsid w:val="255D7B3E"/>
    <w:rsid w:val="320BF69D"/>
    <w:rsid w:val="3439E286"/>
    <w:rsid w:val="39A7EDC0"/>
    <w:rsid w:val="3F513025"/>
    <w:rsid w:val="51AD9656"/>
    <w:rsid w:val="648930B6"/>
    <w:rsid w:val="6C84A87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F12DA3"/>
  <w15:chartTrackingRefBased/>
  <w15:docId w15:val="{CF76AB2B-CC53-41E2-8143-A62F41384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93789"/>
    <w:pPr>
      <w:spacing w:before="120" w:after="0" w:line="240" w:lineRule="auto"/>
    </w:pPr>
    <w:rPr>
      <w:rFonts w:cstheme="minorHAnsi"/>
      <w:sz w:val="24"/>
      <w:szCs w:val="24"/>
      <w:lang w:eastAsia="ja-JP"/>
    </w:rPr>
  </w:style>
  <w:style w:type="paragraph" w:styleId="Heading1">
    <w:name w:val="heading 1"/>
    <w:basedOn w:val="Normal"/>
    <w:next w:val="Normal"/>
    <w:link w:val="Heading1Char"/>
    <w:rsid w:val="005D65ED"/>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D65ED"/>
    <w:pPr>
      <w:spacing w:before="240"/>
      <w:outlineLvl w:val="1"/>
    </w:pPr>
  </w:style>
  <w:style w:type="paragraph" w:styleId="Heading3">
    <w:name w:val="heading 3"/>
    <w:basedOn w:val="Heading1"/>
    <w:next w:val="Normal"/>
    <w:link w:val="Heading3Char"/>
    <w:rsid w:val="005D65ED"/>
    <w:pPr>
      <w:spacing w:before="160"/>
      <w:outlineLvl w:val="2"/>
    </w:pPr>
  </w:style>
  <w:style w:type="paragraph" w:styleId="Heading4">
    <w:name w:val="heading 4"/>
    <w:basedOn w:val="Heading3"/>
    <w:next w:val="Normal"/>
    <w:link w:val="Heading4Char"/>
    <w:qFormat/>
    <w:rsid w:val="005D65ED"/>
    <w:pPr>
      <w:tabs>
        <w:tab w:val="clear" w:pos="794"/>
        <w:tab w:val="left" w:pos="1021"/>
      </w:tabs>
      <w:ind w:left="1021" w:hanging="1021"/>
      <w:outlineLvl w:val="3"/>
    </w:pPr>
  </w:style>
  <w:style w:type="paragraph" w:styleId="Heading5">
    <w:name w:val="heading 5"/>
    <w:basedOn w:val="Heading4"/>
    <w:next w:val="Normal"/>
    <w:link w:val="Heading5Char"/>
    <w:qFormat/>
    <w:rsid w:val="005D65ED"/>
    <w:pPr>
      <w:outlineLvl w:val="4"/>
    </w:pPr>
  </w:style>
  <w:style w:type="paragraph" w:styleId="Heading6">
    <w:name w:val="heading 6"/>
    <w:basedOn w:val="Heading4"/>
    <w:next w:val="Normal"/>
    <w:link w:val="Heading6Char"/>
    <w:rsid w:val="005D65ED"/>
    <w:pPr>
      <w:tabs>
        <w:tab w:val="clear" w:pos="1021"/>
        <w:tab w:val="clear" w:pos="1191"/>
      </w:tabs>
      <w:ind w:left="1588" w:hanging="1588"/>
      <w:outlineLvl w:val="5"/>
    </w:pPr>
  </w:style>
  <w:style w:type="paragraph" w:styleId="Heading7">
    <w:name w:val="heading 7"/>
    <w:basedOn w:val="Heading6"/>
    <w:next w:val="Normal"/>
    <w:link w:val="Heading7Char"/>
    <w:rsid w:val="005D65ED"/>
    <w:pPr>
      <w:outlineLvl w:val="6"/>
    </w:pPr>
  </w:style>
  <w:style w:type="paragraph" w:styleId="Heading8">
    <w:name w:val="heading 8"/>
    <w:basedOn w:val="Heading6"/>
    <w:next w:val="Normal"/>
    <w:link w:val="Heading8Char"/>
    <w:rsid w:val="005D65ED"/>
    <w:pPr>
      <w:outlineLvl w:val="7"/>
    </w:pPr>
  </w:style>
  <w:style w:type="paragraph" w:styleId="Heading9">
    <w:name w:val="heading 9"/>
    <w:basedOn w:val="Heading6"/>
    <w:next w:val="Normal"/>
    <w:link w:val="Heading9Char"/>
    <w:rsid w:val="005D65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65ED"/>
    <w:rPr>
      <w:rFonts w:ascii="Times New Roman" w:hAnsi="Times New Roman"/>
      <w:color w:val="808080"/>
    </w:rPr>
  </w:style>
  <w:style w:type="paragraph" w:customStyle="1" w:styleId="Docnumber">
    <w:name w:val="Docnumber"/>
    <w:basedOn w:val="Normal"/>
    <w:link w:val="DocnumberChar"/>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1D033C"/>
  </w:style>
  <w:style w:type="paragraph" w:customStyle="1" w:styleId="CorrectionSeparatorBegin">
    <w:name w:val="Correction Separator Begin"/>
    <w:basedOn w:val="Normal"/>
    <w:rsid w:val="001D033C"/>
    <w:pPr>
      <w:keepNext/>
      <w:pBdr>
        <w:bottom w:val="single" w:sz="12" w:space="1" w:color="auto"/>
      </w:pBdr>
      <w:spacing w:before="240" w:after="240"/>
      <w:ind w:left="1440" w:right="1440"/>
      <w:jc w:val="center"/>
    </w:pPr>
    <w:rPr>
      <w:rFonts w:eastAsia="Times New Roman"/>
      <w:b/>
      <w:i/>
      <w:sz w:val="20"/>
      <w:szCs w:val="20"/>
      <w:lang w:eastAsia="en-US"/>
    </w:rPr>
  </w:style>
  <w:style w:type="paragraph" w:customStyle="1" w:styleId="CorrectionSeparatorEnd">
    <w:name w:val="Correction Separator End"/>
    <w:basedOn w:val="Normal"/>
    <w:rsid w:val="001D033C"/>
    <w:pPr>
      <w:pBdr>
        <w:top w:val="single" w:sz="12" w:space="1" w:color="auto"/>
      </w:pBdr>
      <w:spacing w:before="240" w:after="240"/>
      <w:ind w:left="1440" w:right="1440"/>
      <w:jc w:val="center"/>
    </w:pPr>
    <w:rPr>
      <w:rFonts w:eastAsia="Times New Roman"/>
      <w:b/>
      <w:i/>
      <w:sz w:val="20"/>
      <w:szCs w:val="20"/>
      <w:lang w:eastAsia="en-US"/>
    </w:rPr>
  </w:style>
  <w:style w:type="paragraph" w:customStyle="1" w:styleId="Figure">
    <w:name w:val="Figure"/>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1D033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1D033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eastAsia="en-US"/>
    </w:rPr>
  </w:style>
  <w:style w:type="paragraph" w:customStyle="1" w:styleId="Headingb">
    <w:name w:val="Heading_b"/>
    <w:basedOn w:val="Normal"/>
    <w:next w:val="Normal"/>
    <w:qFormat/>
    <w:rsid w:val="001D033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1D033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1D033C"/>
    <w:rPr>
      <w:b/>
      <w:bCs/>
    </w:rPr>
  </w:style>
  <w:style w:type="paragraph" w:customStyle="1" w:styleId="Normalbeforetable">
    <w:name w:val="Normal before table"/>
    <w:basedOn w:val="Normal"/>
    <w:rsid w:val="001D033C"/>
    <w:pPr>
      <w:keepNext/>
      <w:spacing w:after="120"/>
    </w:pPr>
    <w:rPr>
      <w:rFonts w:eastAsia="????"/>
      <w:lang w:eastAsia="en-US"/>
    </w:rPr>
  </w:style>
  <w:style w:type="paragraph" w:customStyle="1" w:styleId="RecNo">
    <w:name w:val="Rec_No"/>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1D033C"/>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1D033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1D033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1D033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1D033C"/>
    <w:pPr>
      <w:tabs>
        <w:tab w:val="right" w:leader="dot" w:pos="9639"/>
      </w:tabs>
    </w:pPr>
    <w:rPr>
      <w:rFonts w:eastAsia="MS Mincho"/>
    </w:rPr>
  </w:style>
  <w:style w:type="paragraph" w:styleId="TOC1">
    <w:name w:val="toc 1"/>
    <w:basedOn w:val="Normal"/>
    <w:uiPriority w:val="39"/>
    <w:rsid w:val="001D033C"/>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1D033C"/>
    <w:pPr>
      <w:tabs>
        <w:tab w:val="clear" w:pos="964"/>
      </w:tabs>
      <w:spacing w:before="80"/>
      <w:ind w:left="1531" w:hanging="851"/>
    </w:pPr>
  </w:style>
  <w:style w:type="paragraph" w:styleId="TOC3">
    <w:name w:val="toc 3"/>
    <w:basedOn w:val="TOC2"/>
    <w:rsid w:val="001D033C"/>
    <w:pPr>
      <w:ind w:left="2269"/>
    </w:pPr>
  </w:style>
  <w:style w:type="character" w:styleId="Hyperlink">
    <w:name w:val="Hyperlink"/>
    <w:basedOn w:val="DefaultParagraphFont"/>
    <w:rsid w:val="001D033C"/>
    <w:rPr>
      <w:color w:val="0000FF"/>
      <w:u w:val="single"/>
    </w:rPr>
  </w:style>
  <w:style w:type="character" w:customStyle="1" w:styleId="Heading1Char">
    <w:name w:val="Heading 1 Char"/>
    <w:basedOn w:val="DefaultParagraphFont"/>
    <w:link w:val="Heading1"/>
    <w:rsid w:val="005D65ED"/>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5D65E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5D65ED"/>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5D65ED"/>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5D65ED"/>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5D65ED"/>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5D65ED"/>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5D65ED"/>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5D65ED"/>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5D65ED"/>
    <w:pPr>
      <w:spacing w:before="0" w:after="200"/>
    </w:pPr>
    <w:rPr>
      <w:i/>
      <w:iCs/>
      <w:color w:val="44546A" w:themeColor="text2"/>
      <w:sz w:val="18"/>
      <w:szCs w:val="18"/>
    </w:rPr>
  </w:style>
  <w:style w:type="paragraph" w:styleId="Header">
    <w:name w:val="header"/>
    <w:basedOn w:val="Normal"/>
    <w:link w:val="HeaderChar"/>
    <w:rsid w:val="001D033C"/>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rsid w:val="001D033C"/>
    <w:rPr>
      <w:rFonts w:ascii="Times New Roman" w:eastAsia="Times New Roman" w:hAnsi="Times New Roman" w:cs="Times New Roman"/>
      <w:sz w:val="18"/>
      <w:szCs w:val="20"/>
      <w:lang w:val="en-GB" w:eastAsia="en-US"/>
    </w:rPr>
  </w:style>
  <w:style w:type="paragraph" w:styleId="Footer">
    <w:name w:val="footer"/>
    <w:basedOn w:val="Normal"/>
    <w:link w:val="FooterChar"/>
    <w:uiPriority w:val="99"/>
    <w:unhideWhenUsed/>
    <w:rsid w:val="005D65ED"/>
    <w:pPr>
      <w:tabs>
        <w:tab w:val="center" w:pos="4680"/>
        <w:tab w:val="right" w:pos="9360"/>
      </w:tabs>
      <w:spacing w:before="0"/>
    </w:pPr>
    <w:rPr>
      <w:sz w:val="20"/>
    </w:rPr>
  </w:style>
  <w:style w:type="character" w:customStyle="1" w:styleId="FooterChar">
    <w:name w:val="Footer Char"/>
    <w:basedOn w:val="DefaultParagraphFont"/>
    <w:link w:val="Footer"/>
    <w:uiPriority w:val="99"/>
    <w:rsid w:val="005D65ED"/>
    <w:rPr>
      <w:rFonts w:ascii="Times New Roman" w:hAnsi="Times New Roman" w:cs="Times New Roman"/>
      <w:sz w:val="20"/>
      <w:szCs w:val="24"/>
      <w:lang w:val="en-GB" w:eastAsia="ja-JP"/>
    </w:rPr>
  </w:style>
  <w:style w:type="character" w:styleId="Emphasis">
    <w:name w:val="Emphasis"/>
    <w:basedOn w:val="DefaultParagraphFont"/>
    <w:uiPriority w:val="20"/>
    <w:rsid w:val="005D65ED"/>
    <w:rPr>
      <w:i/>
      <w:iCs/>
    </w:rPr>
  </w:style>
  <w:style w:type="paragraph" w:styleId="Quote">
    <w:name w:val="Quote"/>
    <w:basedOn w:val="Normal"/>
    <w:next w:val="Normal"/>
    <w:link w:val="QuoteChar"/>
    <w:uiPriority w:val="29"/>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semiHidden/>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7C27"/>
    <w:rPr>
      <w:rFonts w:ascii="Segoe UI" w:hAnsi="Segoe UI" w:cs="Segoe UI"/>
      <w:sz w:val="18"/>
      <w:szCs w:val="18"/>
      <w:lang w:val="en-GB" w:eastAsia="ja-JP"/>
    </w:rPr>
  </w:style>
  <w:style w:type="paragraph" w:customStyle="1" w:styleId="enumlev1">
    <w:name w:val="enumlev1"/>
    <w:basedOn w:val="Normal"/>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5D65ED"/>
    <w:pPr>
      <w:ind w:left="1191" w:hanging="397"/>
    </w:pPr>
  </w:style>
  <w:style w:type="paragraph" w:customStyle="1" w:styleId="enumlev3">
    <w:name w:val="enumlev3"/>
    <w:basedOn w:val="enumlev2"/>
    <w:rsid w:val="005D65ED"/>
    <w:pPr>
      <w:ind w:left="1588"/>
    </w:pPr>
  </w:style>
  <w:style w:type="paragraph" w:styleId="Revision">
    <w:name w:val="Revision"/>
    <w:hidden/>
    <w:uiPriority w:val="99"/>
    <w:semiHidden/>
    <w:rsid w:val="00AB37FB"/>
    <w:pPr>
      <w:spacing w:after="0" w:line="240" w:lineRule="auto"/>
    </w:pPr>
    <w:rPr>
      <w:rFonts w:ascii="Times New Roman" w:hAnsi="Times New Roman" w:cs="Times New Roman"/>
      <w:sz w:val="24"/>
      <w:szCs w:val="24"/>
      <w:lang w:val="en-GB" w:eastAsia="ja-JP"/>
    </w:rPr>
  </w:style>
  <w:style w:type="paragraph" w:customStyle="1" w:styleId="VenueDate">
    <w:name w:val="VenueDate"/>
    <w:basedOn w:val="Normal"/>
    <w:rsid w:val="006B6BA2"/>
    <w:pPr>
      <w:jc w:val="right"/>
    </w:pPr>
  </w:style>
  <w:style w:type="character" w:styleId="CommentReference">
    <w:name w:val="annotation reference"/>
    <w:basedOn w:val="DefaultParagraphFont"/>
    <w:uiPriority w:val="99"/>
    <w:semiHidden/>
    <w:unhideWhenUsed/>
    <w:rsid w:val="00DE1204"/>
    <w:rPr>
      <w:sz w:val="16"/>
      <w:szCs w:val="16"/>
    </w:rPr>
  </w:style>
  <w:style w:type="paragraph" w:styleId="CommentText">
    <w:name w:val="annotation text"/>
    <w:basedOn w:val="Normal"/>
    <w:link w:val="CommentTextChar"/>
    <w:uiPriority w:val="99"/>
    <w:unhideWhenUsed/>
    <w:rsid w:val="00DE1204"/>
    <w:rPr>
      <w:sz w:val="20"/>
      <w:szCs w:val="20"/>
    </w:rPr>
  </w:style>
  <w:style w:type="character" w:customStyle="1" w:styleId="CommentTextChar">
    <w:name w:val="Comment Text Char"/>
    <w:basedOn w:val="DefaultParagraphFont"/>
    <w:link w:val="CommentText"/>
    <w:uiPriority w:val="99"/>
    <w:rsid w:val="00DE1204"/>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DE1204"/>
    <w:rPr>
      <w:b/>
      <w:bCs/>
    </w:rPr>
  </w:style>
  <w:style w:type="character" w:customStyle="1" w:styleId="CommentSubjectChar">
    <w:name w:val="Comment Subject Char"/>
    <w:basedOn w:val="CommentTextChar"/>
    <w:link w:val="CommentSubject"/>
    <w:uiPriority w:val="99"/>
    <w:semiHidden/>
    <w:rsid w:val="00DE1204"/>
    <w:rPr>
      <w:rFonts w:ascii="Times New Roman" w:hAnsi="Times New Roman" w:cs="Times New Roman"/>
      <w:b/>
      <w:bCs/>
      <w:sz w:val="20"/>
      <w:szCs w:val="20"/>
      <w:lang w:val="en-GB" w:eastAsia="ja-JP"/>
    </w:rPr>
  </w:style>
  <w:style w:type="character" w:styleId="UnresolvedMention">
    <w:name w:val="Unresolved Mention"/>
    <w:basedOn w:val="DefaultParagraphFont"/>
    <w:uiPriority w:val="99"/>
    <w:unhideWhenUsed/>
    <w:rsid w:val="002528F9"/>
    <w:rPr>
      <w:color w:val="605E5C"/>
      <w:shd w:val="clear" w:color="auto" w:fill="E1DFDD"/>
    </w:rPr>
  </w:style>
  <w:style w:type="character" w:styleId="Mention">
    <w:name w:val="Mention"/>
    <w:basedOn w:val="DefaultParagraphFont"/>
    <w:uiPriority w:val="99"/>
    <w:unhideWhenUsed/>
    <w:rsid w:val="002528F9"/>
    <w:rPr>
      <w:color w:val="2B579A"/>
      <w:shd w:val="clear" w:color="auto" w:fill="E1DFDD"/>
    </w:rPr>
  </w:style>
  <w:style w:type="character" w:customStyle="1" w:styleId="ReftextArial9pt">
    <w:name w:val="Ref_text Arial 9 pt"/>
    <w:rsid w:val="001D033C"/>
    <w:rPr>
      <w:rFonts w:ascii="Arial" w:hAnsi="Arial" w:cs="Arial"/>
      <w:sz w:val="18"/>
      <w:szCs w:val="18"/>
    </w:rPr>
  </w:style>
  <w:style w:type="paragraph" w:customStyle="1" w:styleId="Title4">
    <w:name w:val="Title 4"/>
    <w:basedOn w:val="Normal"/>
    <w:next w:val="Heading1"/>
    <w:rsid w:val="001D033C"/>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rsid w:val="001D033C"/>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rmal"/>
    <w:link w:val="FootnoteTextChar"/>
    <w:uiPriority w:val="99"/>
    <w:semiHidden/>
    <w:unhideWhenUsed/>
    <w:rsid w:val="001D033C"/>
    <w:pPr>
      <w:spacing w:before="0"/>
    </w:pPr>
    <w:rPr>
      <w:sz w:val="20"/>
      <w:szCs w:val="20"/>
    </w:rPr>
  </w:style>
  <w:style w:type="character" w:customStyle="1" w:styleId="FootnoteTextChar">
    <w:name w:val="Footnote Text Char"/>
    <w:basedOn w:val="DefaultParagraphFont"/>
    <w:link w:val="FootnoteText"/>
    <w:uiPriority w:val="99"/>
    <w:semiHidden/>
    <w:rsid w:val="001D033C"/>
    <w:rPr>
      <w:rFonts w:ascii="Times New Roman" w:hAnsi="Times New Roman" w:cs="Times New Roman"/>
      <w:sz w:val="20"/>
      <w:szCs w:val="20"/>
      <w:lang w:val="en-GB" w:eastAsia="ja-JP"/>
    </w:rPr>
  </w:style>
  <w:style w:type="character" w:styleId="FootnoteReference">
    <w:name w:val="footnote reference"/>
    <w:basedOn w:val="DefaultParagraphFont"/>
    <w:uiPriority w:val="99"/>
    <w:semiHidden/>
    <w:unhideWhenUsed/>
    <w:rsid w:val="001D033C"/>
    <w:rPr>
      <w:vertAlign w:val="superscript"/>
    </w:rPr>
  </w:style>
  <w:style w:type="paragraph" w:styleId="Bibliography">
    <w:name w:val="Bibliography"/>
    <w:basedOn w:val="Normal"/>
    <w:next w:val="Normal"/>
    <w:uiPriority w:val="37"/>
    <w:semiHidden/>
    <w:unhideWhenUsed/>
    <w:rsid w:val="001D033C"/>
  </w:style>
  <w:style w:type="paragraph" w:styleId="BlockText">
    <w:name w:val="Block Text"/>
    <w:basedOn w:val="Normal"/>
    <w:uiPriority w:val="99"/>
    <w:semiHidden/>
    <w:unhideWhenUsed/>
    <w:rsid w:val="001D033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cstheme="minorBidi"/>
      <w:i/>
      <w:iCs/>
      <w:color w:val="5B9BD5" w:themeColor="accent1"/>
    </w:rPr>
  </w:style>
  <w:style w:type="paragraph" w:styleId="BodyText">
    <w:name w:val="Body Text"/>
    <w:basedOn w:val="Normal"/>
    <w:link w:val="BodyTextChar"/>
    <w:uiPriority w:val="99"/>
    <w:semiHidden/>
    <w:unhideWhenUsed/>
    <w:rsid w:val="001D033C"/>
    <w:pPr>
      <w:spacing w:after="120"/>
    </w:pPr>
  </w:style>
  <w:style w:type="character" w:customStyle="1" w:styleId="BodyTextChar">
    <w:name w:val="Body Text Char"/>
    <w:basedOn w:val="DefaultParagraphFont"/>
    <w:link w:val="BodyText"/>
    <w:uiPriority w:val="99"/>
    <w:semiHidden/>
    <w:rsid w:val="001D033C"/>
    <w:rPr>
      <w:rFonts w:ascii="Times New Roman" w:hAnsi="Times New Roman" w:cs="Times New Roman"/>
      <w:sz w:val="24"/>
      <w:szCs w:val="24"/>
      <w:lang w:val="en-GB" w:eastAsia="ja-JP"/>
    </w:rPr>
  </w:style>
  <w:style w:type="paragraph" w:styleId="BodyText2">
    <w:name w:val="Body Text 2"/>
    <w:basedOn w:val="Normal"/>
    <w:link w:val="BodyText2Char"/>
    <w:uiPriority w:val="99"/>
    <w:semiHidden/>
    <w:unhideWhenUsed/>
    <w:rsid w:val="001D033C"/>
    <w:pPr>
      <w:spacing w:after="120" w:line="480" w:lineRule="auto"/>
    </w:pPr>
  </w:style>
  <w:style w:type="character" w:customStyle="1" w:styleId="BodyText2Char">
    <w:name w:val="Body Text 2 Char"/>
    <w:basedOn w:val="DefaultParagraphFont"/>
    <w:link w:val="BodyText2"/>
    <w:uiPriority w:val="99"/>
    <w:semiHidden/>
    <w:rsid w:val="001D033C"/>
    <w:rPr>
      <w:rFonts w:ascii="Times New Roman" w:hAnsi="Times New Roman" w:cs="Times New Roman"/>
      <w:sz w:val="24"/>
      <w:szCs w:val="24"/>
      <w:lang w:val="en-GB" w:eastAsia="ja-JP"/>
    </w:rPr>
  </w:style>
  <w:style w:type="paragraph" w:styleId="BodyText3">
    <w:name w:val="Body Text 3"/>
    <w:basedOn w:val="Normal"/>
    <w:link w:val="BodyText3Char"/>
    <w:uiPriority w:val="99"/>
    <w:semiHidden/>
    <w:unhideWhenUsed/>
    <w:rsid w:val="001D033C"/>
    <w:pPr>
      <w:spacing w:after="120"/>
    </w:pPr>
    <w:rPr>
      <w:sz w:val="16"/>
      <w:szCs w:val="16"/>
    </w:rPr>
  </w:style>
  <w:style w:type="character" w:customStyle="1" w:styleId="BodyText3Char">
    <w:name w:val="Body Text 3 Char"/>
    <w:basedOn w:val="DefaultParagraphFont"/>
    <w:link w:val="BodyText3"/>
    <w:uiPriority w:val="99"/>
    <w:semiHidden/>
    <w:rsid w:val="001D033C"/>
    <w:rPr>
      <w:rFonts w:ascii="Times New Roman"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rsid w:val="001D033C"/>
    <w:pPr>
      <w:spacing w:after="0"/>
      <w:ind w:firstLine="360"/>
    </w:pPr>
  </w:style>
  <w:style w:type="character" w:customStyle="1" w:styleId="BodyTextFirstIndentChar">
    <w:name w:val="Body Text First Indent Char"/>
    <w:basedOn w:val="BodyTextChar"/>
    <w:link w:val="BodyTextFirstIndent"/>
    <w:uiPriority w:val="99"/>
    <w:semiHidden/>
    <w:rsid w:val="001D033C"/>
    <w:rPr>
      <w:rFonts w:ascii="Times New Roman" w:hAnsi="Times New Roman" w:cs="Times New Roman"/>
      <w:sz w:val="24"/>
      <w:szCs w:val="24"/>
      <w:lang w:val="en-GB" w:eastAsia="ja-JP"/>
    </w:rPr>
  </w:style>
  <w:style w:type="paragraph" w:styleId="BodyTextIndent">
    <w:name w:val="Body Text Indent"/>
    <w:basedOn w:val="Normal"/>
    <w:link w:val="BodyTextIndentChar"/>
    <w:uiPriority w:val="99"/>
    <w:semiHidden/>
    <w:unhideWhenUsed/>
    <w:rsid w:val="001D033C"/>
    <w:pPr>
      <w:spacing w:after="120"/>
      <w:ind w:left="360"/>
    </w:pPr>
  </w:style>
  <w:style w:type="character" w:customStyle="1" w:styleId="BodyTextIndentChar">
    <w:name w:val="Body Text Indent Char"/>
    <w:basedOn w:val="DefaultParagraphFont"/>
    <w:link w:val="BodyTextIndent"/>
    <w:uiPriority w:val="99"/>
    <w:semiHidden/>
    <w:rsid w:val="001D033C"/>
    <w:rPr>
      <w:rFonts w:ascii="Times New Roman"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rsid w:val="001D033C"/>
    <w:pPr>
      <w:spacing w:after="0"/>
      <w:ind w:firstLine="360"/>
    </w:pPr>
  </w:style>
  <w:style w:type="character" w:customStyle="1" w:styleId="BodyTextFirstIndent2Char">
    <w:name w:val="Body Text First Indent 2 Char"/>
    <w:basedOn w:val="BodyTextIndentChar"/>
    <w:link w:val="BodyTextFirstIndent2"/>
    <w:uiPriority w:val="99"/>
    <w:semiHidden/>
    <w:rsid w:val="001D033C"/>
    <w:rPr>
      <w:rFonts w:ascii="Times New Roman"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rsid w:val="001D033C"/>
    <w:pPr>
      <w:spacing w:after="120" w:line="480" w:lineRule="auto"/>
      <w:ind w:left="360"/>
    </w:pPr>
  </w:style>
  <w:style w:type="character" w:customStyle="1" w:styleId="BodyTextIndent2Char">
    <w:name w:val="Body Text Indent 2 Char"/>
    <w:basedOn w:val="DefaultParagraphFont"/>
    <w:link w:val="BodyTextIndent2"/>
    <w:uiPriority w:val="99"/>
    <w:semiHidden/>
    <w:rsid w:val="001D033C"/>
    <w:rPr>
      <w:rFonts w:ascii="Times New Roman"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rsid w:val="001D033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1D033C"/>
    <w:rPr>
      <w:rFonts w:ascii="Times New Roman" w:hAnsi="Times New Roman" w:cs="Times New Roman"/>
      <w:sz w:val="16"/>
      <w:szCs w:val="16"/>
      <w:lang w:val="en-GB" w:eastAsia="ja-JP"/>
    </w:rPr>
  </w:style>
  <w:style w:type="character" w:styleId="BookTitle">
    <w:name w:val="Book Title"/>
    <w:basedOn w:val="DefaultParagraphFont"/>
    <w:uiPriority w:val="33"/>
    <w:rsid w:val="001D033C"/>
    <w:rPr>
      <w:b/>
      <w:bCs/>
      <w:i/>
      <w:iCs/>
      <w:spacing w:val="5"/>
    </w:rPr>
  </w:style>
  <w:style w:type="paragraph" w:styleId="Closing">
    <w:name w:val="Closing"/>
    <w:basedOn w:val="Normal"/>
    <w:link w:val="ClosingChar"/>
    <w:uiPriority w:val="99"/>
    <w:semiHidden/>
    <w:unhideWhenUsed/>
    <w:rsid w:val="001D033C"/>
    <w:pPr>
      <w:spacing w:before="0"/>
      <w:ind w:left="4320"/>
    </w:pPr>
  </w:style>
  <w:style w:type="character" w:customStyle="1" w:styleId="ClosingChar">
    <w:name w:val="Closing Char"/>
    <w:basedOn w:val="DefaultParagraphFont"/>
    <w:link w:val="Closing"/>
    <w:uiPriority w:val="99"/>
    <w:semiHidden/>
    <w:rsid w:val="001D033C"/>
    <w:rPr>
      <w:rFonts w:ascii="Times New Roman" w:hAnsi="Times New Roman" w:cs="Times New Roman"/>
      <w:sz w:val="24"/>
      <w:szCs w:val="24"/>
      <w:lang w:val="en-GB" w:eastAsia="ja-JP"/>
    </w:rPr>
  </w:style>
  <w:style w:type="paragraph" w:styleId="Date">
    <w:name w:val="Date"/>
    <w:basedOn w:val="Normal"/>
    <w:next w:val="Normal"/>
    <w:link w:val="DateChar"/>
    <w:uiPriority w:val="99"/>
    <w:semiHidden/>
    <w:unhideWhenUsed/>
    <w:rsid w:val="001D033C"/>
  </w:style>
  <w:style w:type="character" w:customStyle="1" w:styleId="DateChar">
    <w:name w:val="Date Char"/>
    <w:basedOn w:val="DefaultParagraphFont"/>
    <w:link w:val="Date"/>
    <w:uiPriority w:val="99"/>
    <w:semiHidden/>
    <w:rsid w:val="001D033C"/>
    <w:rPr>
      <w:rFonts w:ascii="Times New Roman" w:hAnsi="Times New Roman" w:cs="Times New Roman"/>
      <w:sz w:val="24"/>
      <w:szCs w:val="24"/>
      <w:lang w:val="en-GB" w:eastAsia="ja-JP"/>
    </w:rPr>
  </w:style>
  <w:style w:type="paragraph" w:styleId="DocumentMap">
    <w:name w:val="Document Map"/>
    <w:basedOn w:val="Normal"/>
    <w:link w:val="DocumentMapChar"/>
    <w:uiPriority w:val="99"/>
    <w:semiHidden/>
    <w:unhideWhenUsed/>
    <w:rsid w:val="001D033C"/>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D033C"/>
    <w:rPr>
      <w:rFonts w:ascii="Segoe UI" w:hAnsi="Segoe UI" w:cs="Segoe UI"/>
      <w:sz w:val="16"/>
      <w:szCs w:val="16"/>
      <w:lang w:val="en-GB" w:eastAsia="ja-JP"/>
    </w:rPr>
  </w:style>
  <w:style w:type="paragraph" w:styleId="E-mailSignature">
    <w:name w:val="E-mail Signature"/>
    <w:basedOn w:val="Normal"/>
    <w:link w:val="E-mailSignatureChar"/>
    <w:uiPriority w:val="99"/>
    <w:semiHidden/>
    <w:unhideWhenUsed/>
    <w:rsid w:val="001D033C"/>
    <w:pPr>
      <w:spacing w:before="0"/>
    </w:pPr>
  </w:style>
  <w:style w:type="character" w:customStyle="1" w:styleId="E-mailSignatureChar">
    <w:name w:val="E-mail Signature Char"/>
    <w:basedOn w:val="DefaultParagraphFont"/>
    <w:link w:val="E-mailSignature"/>
    <w:uiPriority w:val="99"/>
    <w:semiHidden/>
    <w:rsid w:val="001D033C"/>
    <w:rPr>
      <w:rFonts w:ascii="Times New Roman" w:hAnsi="Times New Roman" w:cs="Times New Roman"/>
      <w:sz w:val="24"/>
      <w:szCs w:val="24"/>
      <w:lang w:val="en-GB" w:eastAsia="ja-JP"/>
    </w:rPr>
  </w:style>
  <w:style w:type="character" w:styleId="EndnoteReference">
    <w:name w:val="endnote reference"/>
    <w:basedOn w:val="DefaultParagraphFont"/>
    <w:uiPriority w:val="99"/>
    <w:semiHidden/>
    <w:unhideWhenUsed/>
    <w:rsid w:val="001D033C"/>
    <w:rPr>
      <w:vertAlign w:val="superscript"/>
    </w:rPr>
  </w:style>
  <w:style w:type="paragraph" w:styleId="EndnoteText">
    <w:name w:val="endnote text"/>
    <w:basedOn w:val="Normal"/>
    <w:link w:val="EndnoteTextChar"/>
    <w:uiPriority w:val="99"/>
    <w:semiHidden/>
    <w:unhideWhenUsed/>
    <w:rsid w:val="001D033C"/>
    <w:pPr>
      <w:spacing w:before="0"/>
    </w:pPr>
    <w:rPr>
      <w:sz w:val="20"/>
      <w:szCs w:val="20"/>
    </w:rPr>
  </w:style>
  <w:style w:type="character" w:customStyle="1" w:styleId="EndnoteTextChar">
    <w:name w:val="Endnote Text Char"/>
    <w:basedOn w:val="DefaultParagraphFont"/>
    <w:link w:val="EndnoteText"/>
    <w:uiPriority w:val="99"/>
    <w:semiHidden/>
    <w:rsid w:val="001D033C"/>
    <w:rPr>
      <w:rFonts w:ascii="Times New Roman" w:hAnsi="Times New Roman" w:cs="Times New Roman"/>
      <w:sz w:val="20"/>
      <w:szCs w:val="20"/>
      <w:lang w:val="en-GB" w:eastAsia="ja-JP"/>
    </w:rPr>
  </w:style>
  <w:style w:type="paragraph" w:styleId="EnvelopeAddress">
    <w:name w:val="envelope address"/>
    <w:basedOn w:val="Normal"/>
    <w:uiPriority w:val="99"/>
    <w:semiHidden/>
    <w:unhideWhenUsed/>
    <w:rsid w:val="001D033C"/>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1D033C"/>
    <w:pPr>
      <w:spacing w:before="0"/>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1D033C"/>
    <w:rPr>
      <w:color w:val="954F72" w:themeColor="followedHyperlink"/>
      <w:u w:val="single"/>
    </w:rPr>
  </w:style>
  <w:style w:type="character" w:styleId="Hashtag">
    <w:name w:val="Hashtag"/>
    <w:basedOn w:val="DefaultParagraphFont"/>
    <w:uiPriority w:val="99"/>
    <w:semiHidden/>
    <w:unhideWhenUsed/>
    <w:rsid w:val="001D033C"/>
    <w:rPr>
      <w:color w:val="2B579A"/>
      <w:shd w:val="clear" w:color="auto" w:fill="E1DFDD"/>
    </w:rPr>
  </w:style>
  <w:style w:type="character" w:styleId="HTMLAcronym">
    <w:name w:val="HTML Acronym"/>
    <w:basedOn w:val="DefaultParagraphFont"/>
    <w:uiPriority w:val="99"/>
    <w:semiHidden/>
    <w:unhideWhenUsed/>
    <w:rsid w:val="001D033C"/>
  </w:style>
  <w:style w:type="paragraph" w:styleId="HTMLAddress">
    <w:name w:val="HTML Address"/>
    <w:basedOn w:val="Normal"/>
    <w:link w:val="HTMLAddressChar"/>
    <w:uiPriority w:val="99"/>
    <w:semiHidden/>
    <w:unhideWhenUsed/>
    <w:rsid w:val="001D033C"/>
    <w:pPr>
      <w:spacing w:before="0"/>
    </w:pPr>
    <w:rPr>
      <w:i/>
      <w:iCs/>
    </w:rPr>
  </w:style>
  <w:style w:type="character" w:customStyle="1" w:styleId="HTMLAddressChar">
    <w:name w:val="HTML Address Char"/>
    <w:basedOn w:val="DefaultParagraphFont"/>
    <w:link w:val="HTMLAddress"/>
    <w:uiPriority w:val="99"/>
    <w:semiHidden/>
    <w:rsid w:val="001D033C"/>
    <w:rPr>
      <w:rFonts w:ascii="Times New Roman" w:hAnsi="Times New Roman" w:cs="Times New Roman"/>
      <w:i/>
      <w:iCs/>
      <w:sz w:val="24"/>
      <w:szCs w:val="24"/>
      <w:lang w:val="en-GB" w:eastAsia="ja-JP"/>
    </w:rPr>
  </w:style>
  <w:style w:type="character" w:styleId="HTMLCite">
    <w:name w:val="HTML Cite"/>
    <w:basedOn w:val="DefaultParagraphFont"/>
    <w:uiPriority w:val="99"/>
    <w:semiHidden/>
    <w:unhideWhenUsed/>
    <w:rsid w:val="001D033C"/>
    <w:rPr>
      <w:i/>
      <w:iCs/>
    </w:rPr>
  </w:style>
  <w:style w:type="character" w:styleId="HTMLCode">
    <w:name w:val="HTML Code"/>
    <w:basedOn w:val="DefaultParagraphFont"/>
    <w:uiPriority w:val="99"/>
    <w:semiHidden/>
    <w:unhideWhenUsed/>
    <w:rsid w:val="001D033C"/>
    <w:rPr>
      <w:rFonts w:ascii="Consolas" w:hAnsi="Consolas"/>
      <w:sz w:val="20"/>
      <w:szCs w:val="20"/>
    </w:rPr>
  </w:style>
  <w:style w:type="character" w:styleId="HTMLDefinition">
    <w:name w:val="HTML Definition"/>
    <w:basedOn w:val="DefaultParagraphFont"/>
    <w:uiPriority w:val="99"/>
    <w:semiHidden/>
    <w:unhideWhenUsed/>
    <w:rsid w:val="001D033C"/>
    <w:rPr>
      <w:i/>
      <w:iCs/>
    </w:rPr>
  </w:style>
  <w:style w:type="character" w:styleId="HTMLKeyboard">
    <w:name w:val="HTML Keyboard"/>
    <w:basedOn w:val="DefaultParagraphFont"/>
    <w:uiPriority w:val="99"/>
    <w:semiHidden/>
    <w:unhideWhenUsed/>
    <w:rsid w:val="001D033C"/>
    <w:rPr>
      <w:rFonts w:ascii="Consolas" w:hAnsi="Consolas"/>
      <w:sz w:val="20"/>
      <w:szCs w:val="20"/>
    </w:rPr>
  </w:style>
  <w:style w:type="paragraph" w:styleId="HTMLPreformatted">
    <w:name w:val="HTML Preformatted"/>
    <w:basedOn w:val="Normal"/>
    <w:link w:val="HTMLPreformattedChar"/>
    <w:uiPriority w:val="99"/>
    <w:semiHidden/>
    <w:unhideWhenUsed/>
    <w:rsid w:val="001D033C"/>
    <w:pPr>
      <w:spacing w:before="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D033C"/>
    <w:rPr>
      <w:rFonts w:ascii="Consolas" w:hAnsi="Consolas" w:cs="Times New Roman"/>
      <w:sz w:val="20"/>
      <w:szCs w:val="20"/>
      <w:lang w:val="en-GB" w:eastAsia="ja-JP"/>
    </w:rPr>
  </w:style>
  <w:style w:type="character" w:styleId="HTMLSample">
    <w:name w:val="HTML Sample"/>
    <w:basedOn w:val="DefaultParagraphFont"/>
    <w:uiPriority w:val="99"/>
    <w:semiHidden/>
    <w:unhideWhenUsed/>
    <w:rsid w:val="001D033C"/>
    <w:rPr>
      <w:rFonts w:ascii="Consolas" w:hAnsi="Consolas"/>
      <w:sz w:val="24"/>
      <w:szCs w:val="24"/>
    </w:rPr>
  </w:style>
  <w:style w:type="character" w:styleId="HTMLTypewriter">
    <w:name w:val="HTML Typewriter"/>
    <w:basedOn w:val="DefaultParagraphFont"/>
    <w:uiPriority w:val="99"/>
    <w:semiHidden/>
    <w:unhideWhenUsed/>
    <w:rsid w:val="001D033C"/>
    <w:rPr>
      <w:rFonts w:ascii="Consolas" w:hAnsi="Consolas"/>
      <w:sz w:val="20"/>
      <w:szCs w:val="20"/>
    </w:rPr>
  </w:style>
  <w:style w:type="character" w:styleId="HTMLVariable">
    <w:name w:val="HTML Variable"/>
    <w:basedOn w:val="DefaultParagraphFont"/>
    <w:uiPriority w:val="99"/>
    <w:semiHidden/>
    <w:unhideWhenUsed/>
    <w:rsid w:val="001D033C"/>
    <w:rPr>
      <w:i/>
      <w:iCs/>
    </w:rPr>
  </w:style>
  <w:style w:type="paragraph" w:styleId="Index1">
    <w:name w:val="index 1"/>
    <w:basedOn w:val="Normal"/>
    <w:next w:val="Normal"/>
    <w:autoRedefine/>
    <w:uiPriority w:val="99"/>
    <w:semiHidden/>
    <w:unhideWhenUsed/>
    <w:rsid w:val="001D033C"/>
    <w:pPr>
      <w:spacing w:before="0"/>
      <w:ind w:left="240" w:hanging="240"/>
    </w:pPr>
  </w:style>
  <w:style w:type="paragraph" w:styleId="Index2">
    <w:name w:val="index 2"/>
    <w:basedOn w:val="Normal"/>
    <w:next w:val="Normal"/>
    <w:autoRedefine/>
    <w:uiPriority w:val="99"/>
    <w:semiHidden/>
    <w:unhideWhenUsed/>
    <w:rsid w:val="001D033C"/>
    <w:pPr>
      <w:spacing w:before="0"/>
      <w:ind w:left="480" w:hanging="240"/>
    </w:pPr>
  </w:style>
  <w:style w:type="paragraph" w:styleId="Index3">
    <w:name w:val="index 3"/>
    <w:basedOn w:val="Normal"/>
    <w:next w:val="Normal"/>
    <w:autoRedefine/>
    <w:uiPriority w:val="99"/>
    <w:semiHidden/>
    <w:unhideWhenUsed/>
    <w:rsid w:val="001D033C"/>
    <w:pPr>
      <w:spacing w:before="0"/>
      <w:ind w:left="720" w:hanging="240"/>
    </w:pPr>
  </w:style>
  <w:style w:type="paragraph" w:styleId="Index4">
    <w:name w:val="index 4"/>
    <w:basedOn w:val="Normal"/>
    <w:next w:val="Normal"/>
    <w:autoRedefine/>
    <w:uiPriority w:val="99"/>
    <w:semiHidden/>
    <w:unhideWhenUsed/>
    <w:rsid w:val="001D033C"/>
    <w:pPr>
      <w:spacing w:before="0"/>
      <w:ind w:left="960" w:hanging="240"/>
    </w:pPr>
  </w:style>
  <w:style w:type="paragraph" w:styleId="Index5">
    <w:name w:val="index 5"/>
    <w:basedOn w:val="Normal"/>
    <w:next w:val="Normal"/>
    <w:autoRedefine/>
    <w:uiPriority w:val="99"/>
    <w:semiHidden/>
    <w:unhideWhenUsed/>
    <w:rsid w:val="001D033C"/>
    <w:pPr>
      <w:spacing w:before="0"/>
      <w:ind w:left="1200" w:hanging="240"/>
    </w:pPr>
  </w:style>
  <w:style w:type="paragraph" w:styleId="Index6">
    <w:name w:val="index 6"/>
    <w:basedOn w:val="Normal"/>
    <w:next w:val="Normal"/>
    <w:autoRedefine/>
    <w:uiPriority w:val="99"/>
    <w:semiHidden/>
    <w:unhideWhenUsed/>
    <w:rsid w:val="001D033C"/>
    <w:pPr>
      <w:spacing w:before="0"/>
      <w:ind w:left="1440" w:hanging="240"/>
    </w:pPr>
  </w:style>
  <w:style w:type="paragraph" w:styleId="Index7">
    <w:name w:val="index 7"/>
    <w:basedOn w:val="Normal"/>
    <w:next w:val="Normal"/>
    <w:autoRedefine/>
    <w:uiPriority w:val="99"/>
    <w:semiHidden/>
    <w:unhideWhenUsed/>
    <w:rsid w:val="001D033C"/>
    <w:pPr>
      <w:spacing w:before="0"/>
      <w:ind w:left="1680" w:hanging="240"/>
    </w:pPr>
  </w:style>
  <w:style w:type="paragraph" w:styleId="Index8">
    <w:name w:val="index 8"/>
    <w:basedOn w:val="Normal"/>
    <w:next w:val="Normal"/>
    <w:autoRedefine/>
    <w:uiPriority w:val="99"/>
    <w:semiHidden/>
    <w:unhideWhenUsed/>
    <w:rsid w:val="001D033C"/>
    <w:pPr>
      <w:spacing w:before="0"/>
      <w:ind w:left="1920" w:hanging="240"/>
    </w:pPr>
  </w:style>
  <w:style w:type="paragraph" w:styleId="Index9">
    <w:name w:val="index 9"/>
    <w:basedOn w:val="Normal"/>
    <w:next w:val="Normal"/>
    <w:autoRedefine/>
    <w:uiPriority w:val="99"/>
    <w:semiHidden/>
    <w:unhideWhenUsed/>
    <w:rsid w:val="001D033C"/>
    <w:pPr>
      <w:spacing w:before="0"/>
      <w:ind w:left="2160" w:hanging="240"/>
    </w:pPr>
  </w:style>
  <w:style w:type="paragraph" w:styleId="IndexHeading">
    <w:name w:val="index heading"/>
    <w:basedOn w:val="Normal"/>
    <w:next w:val="Index1"/>
    <w:uiPriority w:val="99"/>
    <w:semiHidden/>
    <w:unhideWhenUsed/>
    <w:rsid w:val="001D033C"/>
    <w:rPr>
      <w:rFonts w:asciiTheme="majorHAnsi" w:eastAsiaTheme="majorEastAsia" w:hAnsiTheme="majorHAnsi" w:cstheme="majorBidi"/>
      <w:b/>
      <w:bCs/>
    </w:rPr>
  </w:style>
  <w:style w:type="character" w:styleId="IntenseEmphasis">
    <w:name w:val="Intense Emphasis"/>
    <w:basedOn w:val="DefaultParagraphFont"/>
    <w:uiPriority w:val="21"/>
    <w:rsid w:val="001D033C"/>
    <w:rPr>
      <w:i/>
      <w:iCs/>
      <w:color w:val="5B9BD5" w:themeColor="accent1"/>
    </w:rPr>
  </w:style>
  <w:style w:type="paragraph" w:styleId="IntenseQuote">
    <w:name w:val="Intense Quote"/>
    <w:basedOn w:val="Normal"/>
    <w:next w:val="Normal"/>
    <w:link w:val="IntenseQuoteChar"/>
    <w:uiPriority w:val="30"/>
    <w:rsid w:val="001D033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D033C"/>
    <w:rPr>
      <w:rFonts w:ascii="Times New Roman" w:hAnsi="Times New Roman" w:cs="Times New Roman"/>
      <w:i/>
      <w:iCs/>
      <w:color w:val="5B9BD5" w:themeColor="accent1"/>
      <w:sz w:val="24"/>
      <w:szCs w:val="24"/>
      <w:lang w:val="en-GB" w:eastAsia="ja-JP"/>
    </w:rPr>
  </w:style>
  <w:style w:type="character" w:styleId="IntenseReference">
    <w:name w:val="Intense Reference"/>
    <w:basedOn w:val="DefaultParagraphFont"/>
    <w:uiPriority w:val="32"/>
    <w:rsid w:val="001D033C"/>
    <w:rPr>
      <w:b/>
      <w:bCs/>
      <w:smallCaps/>
      <w:color w:val="5B9BD5" w:themeColor="accent1"/>
      <w:spacing w:val="5"/>
    </w:rPr>
  </w:style>
  <w:style w:type="character" w:styleId="LineNumber">
    <w:name w:val="line number"/>
    <w:basedOn w:val="DefaultParagraphFont"/>
    <w:uiPriority w:val="99"/>
    <w:semiHidden/>
    <w:unhideWhenUsed/>
    <w:rsid w:val="001D033C"/>
  </w:style>
  <w:style w:type="paragraph" w:styleId="List">
    <w:name w:val="List"/>
    <w:basedOn w:val="Normal"/>
    <w:uiPriority w:val="99"/>
    <w:semiHidden/>
    <w:unhideWhenUsed/>
    <w:rsid w:val="001D033C"/>
    <w:pPr>
      <w:ind w:left="360" w:hanging="360"/>
      <w:contextualSpacing/>
    </w:pPr>
  </w:style>
  <w:style w:type="paragraph" w:styleId="List2">
    <w:name w:val="List 2"/>
    <w:basedOn w:val="Normal"/>
    <w:uiPriority w:val="99"/>
    <w:semiHidden/>
    <w:unhideWhenUsed/>
    <w:rsid w:val="001D033C"/>
    <w:pPr>
      <w:ind w:left="720" w:hanging="360"/>
      <w:contextualSpacing/>
    </w:pPr>
  </w:style>
  <w:style w:type="paragraph" w:styleId="List3">
    <w:name w:val="List 3"/>
    <w:basedOn w:val="Normal"/>
    <w:uiPriority w:val="99"/>
    <w:semiHidden/>
    <w:unhideWhenUsed/>
    <w:rsid w:val="001D033C"/>
    <w:pPr>
      <w:ind w:left="1080" w:hanging="360"/>
      <w:contextualSpacing/>
    </w:pPr>
  </w:style>
  <w:style w:type="paragraph" w:styleId="List4">
    <w:name w:val="List 4"/>
    <w:basedOn w:val="Normal"/>
    <w:uiPriority w:val="99"/>
    <w:semiHidden/>
    <w:unhideWhenUsed/>
    <w:rsid w:val="001D033C"/>
    <w:pPr>
      <w:ind w:left="1440" w:hanging="360"/>
      <w:contextualSpacing/>
    </w:pPr>
  </w:style>
  <w:style w:type="paragraph" w:styleId="List5">
    <w:name w:val="List 5"/>
    <w:basedOn w:val="Normal"/>
    <w:uiPriority w:val="99"/>
    <w:semiHidden/>
    <w:unhideWhenUsed/>
    <w:rsid w:val="001D033C"/>
    <w:pPr>
      <w:ind w:left="1800" w:hanging="360"/>
      <w:contextualSpacing/>
    </w:pPr>
  </w:style>
  <w:style w:type="paragraph" w:styleId="ListBullet">
    <w:name w:val="List Bullet"/>
    <w:basedOn w:val="Normal"/>
    <w:uiPriority w:val="99"/>
    <w:semiHidden/>
    <w:unhideWhenUsed/>
    <w:rsid w:val="001D033C"/>
    <w:pPr>
      <w:numPr>
        <w:numId w:val="1"/>
      </w:numPr>
      <w:contextualSpacing/>
    </w:pPr>
  </w:style>
  <w:style w:type="paragraph" w:styleId="ListBullet2">
    <w:name w:val="List Bullet 2"/>
    <w:basedOn w:val="Normal"/>
    <w:uiPriority w:val="99"/>
    <w:semiHidden/>
    <w:unhideWhenUsed/>
    <w:rsid w:val="001D033C"/>
    <w:pPr>
      <w:numPr>
        <w:numId w:val="2"/>
      </w:numPr>
      <w:contextualSpacing/>
    </w:pPr>
  </w:style>
  <w:style w:type="paragraph" w:styleId="ListBullet3">
    <w:name w:val="List Bullet 3"/>
    <w:basedOn w:val="Normal"/>
    <w:uiPriority w:val="99"/>
    <w:semiHidden/>
    <w:unhideWhenUsed/>
    <w:rsid w:val="001D033C"/>
    <w:pPr>
      <w:numPr>
        <w:numId w:val="3"/>
      </w:numPr>
      <w:contextualSpacing/>
    </w:pPr>
  </w:style>
  <w:style w:type="paragraph" w:styleId="ListBullet4">
    <w:name w:val="List Bullet 4"/>
    <w:basedOn w:val="Normal"/>
    <w:uiPriority w:val="99"/>
    <w:semiHidden/>
    <w:unhideWhenUsed/>
    <w:rsid w:val="001D033C"/>
    <w:pPr>
      <w:numPr>
        <w:numId w:val="4"/>
      </w:numPr>
      <w:contextualSpacing/>
    </w:pPr>
  </w:style>
  <w:style w:type="paragraph" w:styleId="ListBullet5">
    <w:name w:val="List Bullet 5"/>
    <w:basedOn w:val="Normal"/>
    <w:uiPriority w:val="99"/>
    <w:semiHidden/>
    <w:unhideWhenUsed/>
    <w:rsid w:val="001D033C"/>
    <w:pPr>
      <w:numPr>
        <w:numId w:val="5"/>
      </w:numPr>
      <w:contextualSpacing/>
    </w:pPr>
  </w:style>
  <w:style w:type="paragraph" w:styleId="ListContinue">
    <w:name w:val="List Continue"/>
    <w:basedOn w:val="Normal"/>
    <w:uiPriority w:val="99"/>
    <w:semiHidden/>
    <w:unhideWhenUsed/>
    <w:rsid w:val="001D033C"/>
    <w:pPr>
      <w:spacing w:after="120"/>
      <w:ind w:left="360"/>
      <w:contextualSpacing/>
    </w:pPr>
  </w:style>
  <w:style w:type="paragraph" w:styleId="ListContinue2">
    <w:name w:val="List Continue 2"/>
    <w:basedOn w:val="Normal"/>
    <w:uiPriority w:val="99"/>
    <w:semiHidden/>
    <w:unhideWhenUsed/>
    <w:rsid w:val="001D033C"/>
    <w:pPr>
      <w:spacing w:after="120"/>
      <w:ind w:left="720"/>
      <w:contextualSpacing/>
    </w:pPr>
  </w:style>
  <w:style w:type="paragraph" w:styleId="ListContinue3">
    <w:name w:val="List Continue 3"/>
    <w:basedOn w:val="Normal"/>
    <w:uiPriority w:val="99"/>
    <w:semiHidden/>
    <w:unhideWhenUsed/>
    <w:rsid w:val="001D033C"/>
    <w:pPr>
      <w:spacing w:after="120"/>
      <w:ind w:left="1080"/>
      <w:contextualSpacing/>
    </w:pPr>
  </w:style>
  <w:style w:type="paragraph" w:styleId="ListContinue4">
    <w:name w:val="List Continue 4"/>
    <w:basedOn w:val="Normal"/>
    <w:uiPriority w:val="99"/>
    <w:semiHidden/>
    <w:unhideWhenUsed/>
    <w:rsid w:val="001D033C"/>
    <w:pPr>
      <w:spacing w:after="120"/>
      <w:ind w:left="1440"/>
      <w:contextualSpacing/>
    </w:pPr>
  </w:style>
  <w:style w:type="paragraph" w:styleId="ListContinue5">
    <w:name w:val="List Continue 5"/>
    <w:basedOn w:val="Normal"/>
    <w:uiPriority w:val="99"/>
    <w:semiHidden/>
    <w:unhideWhenUsed/>
    <w:rsid w:val="001D033C"/>
    <w:pPr>
      <w:spacing w:after="120"/>
      <w:ind w:left="1800"/>
      <w:contextualSpacing/>
    </w:pPr>
  </w:style>
  <w:style w:type="paragraph" w:styleId="ListNumber">
    <w:name w:val="List Number"/>
    <w:basedOn w:val="Normal"/>
    <w:uiPriority w:val="99"/>
    <w:semiHidden/>
    <w:unhideWhenUsed/>
    <w:rsid w:val="001D033C"/>
    <w:pPr>
      <w:numPr>
        <w:numId w:val="6"/>
      </w:numPr>
      <w:contextualSpacing/>
    </w:pPr>
  </w:style>
  <w:style w:type="paragraph" w:styleId="ListNumber2">
    <w:name w:val="List Number 2"/>
    <w:basedOn w:val="Normal"/>
    <w:uiPriority w:val="99"/>
    <w:semiHidden/>
    <w:unhideWhenUsed/>
    <w:rsid w:val="001D033C"/>
    <w:pPr>
      <w:numPr>
        <w:numId w:val="7"/>
      </w:numPr>
      <w:contextualSpacing/>
    </w:pPr>
  </w:style>
  <w:style w:type="paragraph" w:styleId="ListNumber3">
    <w:name w:val="List Number 3"/>
    <w:basedOn w:val="Normal"/>
    <w:uiPriority w:val="99"/>
    <w:semiHidden/>
    <w:unhideWhenUsed/>
    <w:rsid w:val="001D033C"/>
    <w:pPr>
      <w:numPr>
        <w:numId w:val="8"/>
      </w:numPr>
      <w:contextualSpacing/>
    </w:pPr>
  </w:style>
  <w:style w:type="paragraph" w:styleId="ListNumber4">
    <w:name w:val="List Number 4"/>
    <w:basedOn w:val="Normal"/>
    <w:uiPriority w:val="99"/>
    <w:semiHidden/>
    <w:unhideWhenUsed/>
    <w:rsid w:val="001D033C"/>
    <w:pPr>
      <w:numPr>
        <w:numId w:val="9"/>
      </w:numPr>
      <w:contextualSpacing/>
    </w:pPr>
  </w:style>
  <w:style w:type="paragraph" w:styleId="ListNumber5">
    <w:name w:val="List Number 5"/>
    <w:basedOn w:val="Normal"/>
    <w:uiPriority w:val="99"/>
    <w:semiHidden/>
    <w:unhideWhenUsed/>
    <w:rsid w:val="001D033C"/>
    <w:pPr>
      <w:numPr>
        <w:numId w:val="10"/>
      </w:numPr>
      <w:contextualSpacing/>
    </w:pPr>
  </w:style>
  <w:style w:type="paragraph" w:styleId="ListParagraph">
    <w:name w:val="List Paragraph"/>
    <w:basedOn w:val="Normal"/>
    <w:uiPriority w:val="34"/>
    <w:rsid w:val="001D033C"/>
    <w:pPr>
      <w:ind w:left="720"/>
      <w:contextualSpacing/>
    </w:pPr>
  </w:style>
  <w:style w:type="paragraph" w:styleId="MacroText">
    <w:name w:val="macro"/>
    <w:link w:val="MacroTextChar"/>
    <w:uiPriority w:val="99"/>
    <w:semiHidden/>
    <w:unhideWhenUsed/>
    <w:rsid w:val="001D033C"/>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hAnsi="Consolas" w:cs="Times New Roman"/>
      <w:sz w:val="20"/>
      <w:szCs w:val="20"/>
      <w:lang w:val="en-GB" w:eastAsia="ja-JP"/>
    </w:rPr>
  </w:style>
  <w:style w:type="character" w:customStyle="1" w:styleId="MacroTextChar">
    <w:name w:val="Macro Text Char"/>
    <w:basedOn w:val="DefaultParagraphFont"/>
    <w:link w:val="MacroText"/>
    <w:uiPriority w:val="99"/>
    <w:semiHidden/>
    <w:rsid w:val="001D033C"/>
    <w:rPr>
      <w:rFonts w:ascii="Consolas" w:hAnsi="Consolas" w:cs="Times New Roman"/>
      <w:sz w:val="20"/>
      <w:szCs w:val="20"/>
      <w:lang w:val="en-GB" w:eastAsia="ja-JP"/>
    </w:rPr>
  </w:style>
  <w:style w:type="paragraph" w:styleId="MessageHeader">
    <w:name w:val="Message Header"/>
    <w:basedOn w:val="Normal"/>
    <w:link w:val="MessageHeaderChar"/>
    <w:uiPriority w:val="99"/>
    <w:semiHidden/>
    <w:unhideWhenUsed/>
    <w:rsid w:val="001D033C"/>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1D033C"/>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rsid w:val="001D033C"/>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semiHidden/>
    <w:unhideWhenUsed/>
    <w:rsid w:val="001D033C"/>
  </w:style>
  <w:style w:type="paragraph" w:styleId="NormalIndent">
    <w:name w:val="Normal Indent"/>
    <w:basedOn w:val="Normal"/>
    <w:uiPriority w:val="99"/>
    <w:semiHidden/>
    <w:unhideWhenUsed/>
    <w:rsid w:val="001D033C"/>
    <w:pPr>
      <w:ind w:left="720"/>
    </w:pPr>
  </w:style>
  <w:style w:type="paragraph" w:styleId="NoteHeading">
    <w:name w:val="Note Heading"/>
    <w:basedOn w:val="Normal"/>
    <w:next w:val="Normal"/>
    <w:link w:val="NoteHeadingChar"/>
    <w:uiPriority w:val="99"/>
    <w:semiHidden/>
    <w:unhideWhenUsed/>
    <w:rsid w:val="001D033C"/>
    <w:pPr>
      <w:spacing w:before="0"/>
    </w:pPr>
  </w:style>
  <w:style w:type="character" w:customStyle="1" w:styleId="NoteHeadingChar">
    <w:name w:val="Note Heading Char"/>
    <w:basedOn w:val="DefaultParagraphFont"/>
    <w:link w:val="NoteHeading"/>
    <w:uiPriority w:val="99"/>
    <w:semiHidden/>
    <w:rsid w:val="001D033C"/>
    <w:rPr>
      <w:rFonts w:ascii="Times New Roman" w:hAnsi="Times New Roman" w:cs="Times New Roman"/>
      <w:sz w:val="24"/>
      <w:szCs w:val="24"/>
      <w:lang w:val="en-GB" w:eastAsia="ja-JP"/>
    </w:rPr>
  </w:style>
  <w:style w:type="character" w:styleId="PageNumber">
    <w:name w:val="page number"/>
    <w:basedOn w:val="DefaultParagraphFont"/>
    <w:uiPriority w:val="99"/>
    <w:semiHidden/>
    <w:unhideWhenUsed/>
    <w:rsid w:val="001D033C"/>
  </w:style>
  <w:style w:type="paragraph" w:styleId="PlainText">
    <w:name w:val="Plain Text"/>
    <w:basedOn w:val="Normal"/>
    <w:link w:val="PlainTextChar"/>
    <w:uiPriority w:val="99"/>
    <w:semiHidden/>
    <w:unhideWhenUsed/>
    <w:rsid w:val="001D033C"/>
    <w:pPr>
      <w:spacing w:before="0"/>
    </w:pPr>
    <w:rPr>
      <w:rFonts w:ascii="Consolas" w:hAnsi="Consolas"/>
      <w:sz w:val="21"/>
      <w:szCs w:val="21"/>
    </w:rPr>
  </w:style>
  <w:style w:type="character" w:customStyle="1" w:styleId="PlainTextChar">
    <w:name w:val="Plain Text Char"/>
    <w:basedOn w:val="DefaultParagraphFont"/>
    <w:link w:val="PlainText"/>
    <w:uiPriority w:val="99"/>
    <w:semiHidden/>
    <w:rsid w:val="001D033C"/>
    <w:rPr>
      <w:rFonts w:ascii="Consolas" w:hAnsi="Consolas" w:cs="Times New Roman"/>
      <w:sz w:val="21"/>
      <w:szCs w:val="21"/>
      <w:lang w:val="en-GB" w:eastAsia="ja-JP"/>
    </w:rPr>
  </w:style>
  <w:style w:type="paragraph" w:styleId="Salutation">
    <w:name w:val="Salutation"/>
    <w:basedOn w:val="Normal"/>
    <w:next w:val="Normal"/>
    <w:link w:val="SalutationChar"/>
    <w:uiPriority w:val="99"/>
    <w:semiHidden/>
    <w:unhideWhenUsed/>
    <w:rsid w:val="001D033C"/>
  </w:style>
  <w:style w:type="character" w:customStyle="1" w:styleId="SalutationChar">
    <w:name w:val="Salutation Char"/>
    <w:basedOn w:val="DefaultParagraphFont"/>
    <w:link w:val="Salutation"/>
    <w:uiPriority w:val="99"/>
    <w:semiHidden/>
    <w:rsid w:val="001D033C"/>
    <w:rPr>
      <w:rFonts w:ascii="Times New Roman" w:hAnsi="Times New Roman" w:cs="Times New Roman"/>
      <w:sz w:val="24"/>
      <w:szCs w:val="24"/>
      <w:lang w:val="en-GB" w:eastAsia="ja-JP"/>
    </w:rPr>
  </w:style>
  <w:style w:type="paragraph" w:styleId="Signature">
    <w:name w:val="Signature"/>
    <w:basedOn w:val="Normal"/>
    <w:link w:val="SignatureChar"/>
    <w:uiPriority w:val="99"/>
    <w:semiHidden/>
    <w:unhideWhenUsed/>
    <w:rsid w:val="001D033C"/>
    <w:pPr>
      <w:spacing w:before="0"/>
      <w:ind w:left="4320"/>
    </w:pPr>
  </w:style>
  <w:style w:type="character" w:customStyle="1" w:styleId="SignatureChar">
    <w:name w:val="Signature Char"/>
    <w:basedOn w:val="DefaultParagraphFont"/>
    <w:link w:val="Signature"/>
    <w:uiPriority w:val="99"/>
    <w:semiHidden/>
    <w:rsid w:val="001D033C"/>
    <w:rPr>
      <w:rFonts w:ascii="Times New Roman" w:hAnsi="Times New Roman" w:cs="Times New Roman"/>
      <w:sz w:val="24"/>
      <w:szCs w:val="24"/>
      <w:lang w:val="en-GB" w:eastAsia="ja-JP"/>
    </w:rPr>
  </w:style>
  <w:style w:type="character" w:styleId="SmartHyperlink">
    <w:name w:val="Smart Hyperlink"/>
    <w:basedOn w:val="DefaultParagraphFont"/>
    <w:uiPriority w:val="99"/>
    <w:semiHidden/>
    <w:unhideWhenUsed/>
    <w:rsid w:val="001D033C"/>
    <w:rPr>
      <w:u w:val="dotted"/>
    </w:rPr>
  </w:style>
  <w:style w:type="character" w:styleId="SmartLink">
    <w:name w:val="Smart Link"/>
    <w:basedOn w:val="DefaultParagraphFont"/>
    <w:uiPriority w:val="99"/>
    <w:semiHidden/>
    <w:unhideWhenUsed/>
    <w:rsid w:val="001D033C"/>
    <w:rPr>
      <w:color w:val="0000FF"/>
      <w:u w:val="single"/>
      <w:shd w:val="clear" w:color="auto" w:fill="F3F2F1"/>
    </w:rPr>
  </w:style>
  <w:style w:type="character" w:styleId="Strong">
    <w:name w:val="Strong"/>
    <w:basedOn w:val="DefaultParagraphFont"/>
    <w:uiPriority w:val="22"/>
    <w:rsid w:val="001D033C"/>
    <w:rPr>
      <w:b/>
      <w:bCs/>
    </w:rPr>
  </w:style>
  <w:style w:type="paragraph" w:styleId="Subtitle">
    <w:name w:val="Subtitle"/>
    <w:basedOn w:val="Normal"/>
    <w:next w:val="Normal"/>
    <w:link w:val="SubtitleChar"/>
    <w:uiPriority w:val="11"/>
    <w:rsid w:val="001D033C"/>
    <w:pPr>
      <w:numPr>
        <w:ilvl w:val="1"/>
      </w:numPr>
      <w:spacing w:after="160"/>
    </w:pPr>
    <w:rPr>
      <w:rFonts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1D033C"/>
    <w:rPr>
      <w:color w:val="5A5A5A" w:themeColor="text1" w:themeTint="A5"/>
      <w:spacing w:val="15"/>
      <w:lang w:val="en-GB" w:eastAsia="ja-JP"/>
    </w:rPr>
  </w:style>
  <w:style w:type="character" w:styleId="SubtleEmphasis">
    <w:name w:val="Subtle Emphasis"/>
    <w:basedOn w:val="DefaultParagraphFont"/>
    <w:uiPriority w:val="19"/>
    <w:rsid w:val="001D033C"/>
    <w:rPr>
      <w:i/>
      <w:iCs/>
      <w:color w:val="404040" w:themeColor="text1" w:themeTint="BF"/>
    </w:rPr>
  </w:style>
  <w:style w:type="character" w:styleId="SubtleReference">
    <w:name w:val="Subtle Reference"/>
    <w:basedOn w:val="DefaultParagraphFont"/>
    <w:uiPriority w:val="31"/>
    <w:rsid w:val="001D033C"/>
    <w:rPr>
      <w:smallCaps/>
      <w:color w:val="5A5A5A" w:themeColor="text1" w:themeTint="A5"/>
    </w:rPr>
  </w:style>
  <w:style w:type="paragraph" w:styleId="TableofAuthorities">
    <w:name w:val="table of authorities"/>
    <w:basedOn w:val="Normal"/>
    <w:next w:val="Normal"/>
    <w:uiPriority w:val="99"/>
    <w:semiHidden/>
    <w:unhideWhenUsed/>
    <w:rsid w:val="001D033C"/>
    <w:pPr>
      <w:ind w:left="240" w:hanging="240"/>
    </w:pPr>
  </w:style>
  <w:style w:type="paragraph" w:styleId="Title">
    <w:name w:val="Title"/>
    <w:basedOn w:val="Normal"/>
    <w:next w:val="Normal"/>
    <w:link w:val="TitleChar"/>
    <w:uiPriority w:val="10"/>
    <w:rsid w:val="001D033C"/>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D033C"/>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1D033C"/>
    <w:rPr>
      <w:rFonts w:asciiTheme="majorHAnsi" w:eastAsiaTheme="majorEastAsia" w:hAnsiTheme="majorHAnsi" w:cstheme="majorBidi"/>
      <w:b/>
      <w:bCs/>
    </w:rPr>
  </w:style>
  <w:style w:type="paragraph" w:styleId="TOC4">
    <w:name w:val="toc 4"/>
    <w:basedOn w:val="Normal"/>
    <w:next w:val="Normal"/>
    <w:autoRedefine/>
    <w:uiPriority w:val="39"/>
    <w:semiHidden/>
    <w:unhideWhenUsed/>
    <w:rsid w:val="001D033C"/>
    <w:pPr>
      <w:spacing w:after="100"/>
      <w:ind w:left="720"/>
    </w:pPr>
  </w:style>
  <w:style w:type="paragraph" w:styleId="TOC5">
    <w:name w:val="toc 5"/>
    <w:basedOn w:val="Normal"/>
    <w:next w:val="Normal"/>
    <w:autoRedefine/>
    <w:uiPriority w:val="39"/>
    <w:semiHidden/>
    <w:unhideWhenUsed/>
    <w:rsid w:val="001D033C"/>
    <w:pPr>
      <w:spacing w:after="100"/>
      <w:ind w:left="960"/>
    </w:pPr>
  </w:style>
  <w:style w:type="paragraph" w:styleId="TOC6">
    <w:name w:val="toc 6"/>
    <w:basedOn w:val="Normal"/>
    <w:next w:val="Normal"/>
    <w:autoRedefine/>
    <w:uiPriority w:val="39"/>
    <w:semiHidden/>
    <w:unhideWhenUsed/>
    <w:rsid w:val="001D033C"/>
    <w:pPr>
      <w:spacing w:after="100"/>
      <w:ind w:left="1200"/>
    </w:pPr>
  </w:style>
  <w:style w:type="paragraph" w:styleId="TOC7">
    <w:name w:val="toc 7"/>
    <w:basedOn w:val="Normal"/>
    <w:next w:val="Normal"/>
    <w:autoRedefine/>
    <w:uiPriority w:val="39"/>
    <w:semiHidden/>
    <w:unhideWhenUsed/>
    <w:rsid w:val="001D033C"/>
    <w:pPr>
      <w:spacing w:after="100"/>
      <w:ind w:left="1440"/>
    </w:pPr>
  </w:style>
  <w:style w:type="paragraph" w:styleId="TOC8">
    <w:name w:val="toc 8"/>
    <w:basedOn w:val="Normal"/>
    <w:next w:val="Normal"/>
    <w:autoRedefine/>
    <w:uiPriority w:val="39"/>
    <w:semiHidden/>
    <w:unhideWhenUsed/>
    <w:rsid w:val="001D033C"/>
    <w:pPr>
      <w:spacing w:after="100"/>
      <w:ind w:left="1680"/>
    </w:pPr>
  </w:style>
  <w:style w:type="paragraph" w:styleId="TOC9">
    <w:name w:val="toc 9"/>
    <w:basedOn w:val="Normal"/>
    <w:next w:val="Normal"/>
    <w:autoRedefine/>
    <w:uiPriority w:val="39"/>
    <w:semiHidden/>
    <w:unhideWhenUsed/>
    <w:rsid w:val="001D033C"/>
    <w:pPr>
      <w:spacing w:after="100"/>
      <w:ind w:left="1920"/>
    </w:pPr>
  </w:style>
  <w:style w:type="paragraph" w:styleId="TOCHeading">
    <w:name w:val="TOC Heading"/>
    <w:basedOn w:val="Heading1"/>
    <w:next w:val="Normal"/>
    <w:uiPriority w:val="39"/>
    <w:semiHidden/>
    <w:unhideWhenUsed/>
    <w:rsid w:val="001D033C"/>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paragraph" w:customStyle="1" w:styleId="TSBHeaderRight14">
    <w:name w:val="TSBHeaderRight14"/>
    <w:basedOn w:val="Normal"/>
    <w:rsid w:val="00397713"/>
    <w:pPr>
      <w:jc w:val="right"/>
    </w:pPr>
    <w:rPr>
      <w:b/>
      <w:bCs/>
      <w:sz w:val="28"/>
      <w:szCs w:val="28"/>
    </w:rPr>
  </w:style>
  <w:style w:type="paragraph" w:customStyle="1" w:styleId="TSBHeaderQuestion">
    <w:name w:val="TSBHeaderQuestion"/>
    <w:basedOn w:val="Normal"/>
    <w:rsid w:val="00397713"/>
  </w:style>
  <w:style w:type="paragraph" w:customStyle="1" w:styleId="TSBHeaderSource">
    <w:name w:val="TSBHeaderSource"/>
    <w:basedOn w:val="Normal"/>
    <w:rsid w:val="00397713"/>
  </w:style>
  <w:style w:type="paragraph" w:customStyle="1" w:styleId="TSBHeaderTitle">
    <w:name w:val="TSBHeaderTitle"/>
    <w:basedOn w:val="Normal"/>
    <w:rsid w:val="00397713"/>
  </w:style>
  <w:style w:type="paragraph" w:customStyle="1" w:styleId="TSBHeaderSummary">
    <w:name w:val="TSBHeaderSummary"/>
    <w:basedOn w:val="Normal"/>
    <w:rsid w:val="003977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05">
      <w:bodyDiv w:val="1"/>
      <w:marLeft w:val="0"/>
      <w:marRight w:val="0"/>
      <w:marTop w:val="0"/>
      <w:marBottom w:val="0"/>
      <w:divBdr>
        <w:top w:val="none" w:sz="0" w:space="0" w:color="auto"/>
        <w:left w:val="none" w:sz="0" w:space="0" w:color="auto"/>
        <w:bottom w:val="none" w:sz="0" w:space="0" w:color="auto"/>
        <w:right w:val="none" w:sz="0" w:space="0" w:color="auto"/>
      </w:divBdr>
    </w:div>
    <w:div w:id="729770326">
      <w:bodyDiv w:val="1"/>
      <w:marLeft w:val="0"/>
      <w:marRight w:val="0"/>
      <w:marTop w:val="0"/>
      <w:marBottom w:val="0"/>
      <w:divBdr>
        <w:top w:val="none" w:sz="0" w:space="0" w:color="auto"/>
        <w:left w:val="none" w:sz="0" w:space="0" w:color="auto"/>
        <w:bottom w:val="none" w:sz="0" w:space="0" w:color="auto"/>
        <w:right w:val="none" w:sz="0" w:space="0" w:color="auto"/>
      </w:divBdr>
    </w:div>
    <w:div w:id="95479746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eneve.com/en/plan-stay/getting-around/free-geneva-transport-card" TargetMode="External"/><Relationship Id="rId18" Type="http://schemas.openxmlformats.org/officeDocument/2006/relationships/hyperlink" Target="https://www.tpg.ch/en/official-tpg-applications" TargetMode="External"/><Relationship Id="rId26" Type="http://schemas.openxmlformats.org/officeDocument/2006/relationships/image" Target="media/image6.png"/><Relationship Id="rId39" Type="http://schemas.openxmlformats.org/officeDocument/2006/relationships/hyperlink" Target="mailto:itu-tmembership@itu.int" TargetMode="External"/><Relationship Id="rId21" Type="http://schemas.openxmlformats.org/officeDocument/2006/relationships/hyperlink" Target="http://www.taxi-phone.ch/" TargetMode="External"/><Relationship Id="rId34" Type="http://schemas.openxmlformats.org/officeDocument/2006/relationships/hyperlink" Target="mailto:tsbreg@itu.int" TargetMode="External"/><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tpg.ch/en/ticket-fares" TargetMode="External"/><Relationship Id="rId20" Type="http://schemas.openxmlformats.org/officeDocument/2006/relationships/hyperlink" Target="https://www.parking.ch/fr/parkings/genf/parking-place-des-nations" TargetMode="External"/><Relationship Id="rId29" Type="http://schemas.openxmlformats.org/officeDocument/2006/relationships/hyperlink" Target="https://www.itu.int/myworkspace/"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jpeg"/><Relationship Id="rId32" Type="http://schemas.openxmlformats.org/officeDocument/2006/relationships/hyperlink" Target="https://www.itu.int/en/ITU-T/studygroups/2025-2028/Pages/default.aspx" TargetMode="External"/><Relationship Id="rId37" Type="http://schemas.openxmlformats.org/officeDocument/2006/relationships/hyperlink" Target="https://www.itu.int/myworkspace/" TargetMode="External"/><Relationship Id="rId40" Type="http://schemas.openxmlformats.org/officeDocument/2006/relationships/hyperlink" Target="mailto:tsbreg@itu.int" TargetMode="External"/><Relationship Id="rId5" Type="http://schemas.openxmlformats.org/officeDocument/2006/relationships/numbering" Target="numbering.xml"/><Relationship Id="rId15" Type="http://schemas.openxmlformats.org/officeDocument/2006/relationships/hyperlink" Target="http://www.tpg.ch/" TargetMode="External"/><Relationship Id="rId23" Type="http://schemas.openxmlformats.org/officeDocument/2006/relationships/image" Target="media/image3.jpeg"/><Relationship Id="rId28" Type="http://schemas.openxmlformats.org/officeDocument/2006/relationships/hyperlink" Target="https://www.itu.int/net4/events/Meetings/TodayT" TargetMode="External"/><Relationship Id="rId36" Type="http://schemas.openxmlformats.org/officeDocument/2006/relationships/hyperlink" Target="http://www.itu.int/en/ITU-T/info/Pages/resources.aspx" TargetMode="External"/><Relationship Id="rId10" Type="http://schemas.openxmlformats.org/officeDocument/2006/relationships/endnotes" Target="endnotes.xml"/><Relationship Id="rId19" Type="http://schemas.openxmlformats.org/officeDocument/2006/relationships/hyperlink" Target="https://www.sbb.ch/en/travel-information/apps/sbb-mobile.html" TargetMode="External"/><Relationship Id="rId31" Type="http://schemas.openxmlformats.org/officeDocument/2006/relationships/hyperlink" Target="https://www.itu.int/hub/membership/user-account-ti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eneve.com/en/" TargetMode="External"/><Relationship Id="rId22" Type="http://schemas.openxmlformats.org/officeDocument/2006/relationships/image" Target="media/image2.png"/><Relationship Id="rId27" Type="http://schemas.openxmlformats.org/officeDocument/2006/relationships/hyperlink" Target="https://www.itu.int/en/events/Pages/Geneva-schedule0.aspx?sector=ITU-T" TargetMode="External"/><Relationship Id="rId30" Type="http://schemas.openxmlformats.org/officeDocument/2006/relationships/hyperlink" Target="https://www.itu.int/en/about/Documents/itu-plan.pdf" TargetMode="External"/><Relationship Id="rId35" Type="http://schemas.openxmlformats.org/officeDocument/2006/relationships/hyperlink" Target="http://www.itu.int/net/ITU-T/ddp/"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itu.int/en/delegates-corner" TargetMode="External"/><Relationship Id="rId17" Type="http://schemas.openxmlformats.org/officeDocument/2006/relationships/hyperlink" Target="https://www.tpg.ch/en/travel/plan-journey/routes" TargetMode="External"/><Relationship Id="rId25" Type="http://schemas.openxmlformats.org/officeDocument/2006/relationships/image" Target="media/image5.jpeg"/><Relationship Id="rId33" Type="http://schemas.openxmlformats.org/officeDocument/2006/relationships/image" Target="media/image7.png"/><Relationship Id="rId38" Type="http://schemas.openxmlformats.org/officeDocument/2006/relationships/hyperlink" Target="https://www.itu.int/myworkspac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mpos\AppData\Roaming\Microsoft\Templates\ITU-T%20SG\Basic_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4" ma:contentTypeDescription="Create a new document." ma:contentTypeScope="" ma:versionID="f300d0bbb9ede4ff2c8cac998c86a552">
  <xsd:schema xmlns:xsd="http://www.w3.org/2001/XMLSchema" xmlns:xs="http://www.w3.org/2001/XMLSchema" xmlns:p="http://schemas.microsoft.com/office/2006/metadata/properties" xmlns:ns2="81665285-f1bb-4675-b7f4-28c4ccc980a7" targetNamespace="http://schemas.microsoft.com/office/2006/metadata/properties" ma:root="true" ma:fieldsID="b32de02cab9bb976c7b0cadc956b0e4c"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28620A02-E42A-42C4-B0E5-4DF3807F7C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665285-f1bb-4675-b7f4-28c4ccc980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156D120-7A8D-4235-A055-A06BCD8F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Basic_Document.dotx</Template>
  <TotalTime>5</TotalTime>
  <Pages>6</Pages>
  <Words>1636</Words>
  <Characters>9327</Characters>
  <Application>Microsoft Office Word</Application>
  <DocSecurity>0</DocSecurity>
  <Lines>77</Lines>
  <Paragraphs>21</Paragraphs>
  <ScaleCrop>false</ScaleCrop>
  <Company/>
  <LinksUpToDate>false</LinksUpToDate>
  <CharactersWithSpaces>10942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template - Unformatted (T21)</dc:title>
  <dc:subject/>
  <dc:creator>TSB</dc:creator>
  <cp:keywords/>
  <dc:description>Updated 2022-03-24</dc:description>
  <cp:lastModifiedBy>TSB - JB</cp:lastModifiedBy>
  <cp:revision>3</cp:revision>
  <cp:lastPrinted>2016-12-23T21:52:00Z</cp:lastPrinted>
  <dcterms:created xsi:type="dcterms:W3CDTF">2025-05-01T10:49:00Z</dcterms:created>
  <dcterms:modified xsi:type="dcterms:W3CDTF">2025-05-19T10:37:00Z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0x010100A77651819BF4BD4A99FFF36FD7E4E96D</vt:lpwstr>
  </property>
</Properties>
</file>