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431CA5" w:rsidRPr="00431CA5" w14:paraId="42936E96" w14:textId="77777777" w:rsidTr="00431CA5">
        <w:trPr>
          <w:cantSplit/>
        </w:trPr>
        <w:tc>
          <w:tcPr>
            <w:tcW w:w="1132" w:type="dxa"/>
            <w:vMerge w:val="restart"/>
            <w:vAlign w:val="center"/>
          </w:tcPr>
          <w:p w14:paraId="42776906" w14:textId="77777777" w:rsidR="00431CA5" w:rsidRPr="00431CA5" w:rsidRDefault="00431CA5" w:rsidP="00431CA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31CA5">
              <w:rPr>
                <w:noProof/>
              </w:rPr>
              <w:drawing>
                <wp:inline distT="0" distB="0" distL="0" distR="0" wp14:anchorId="71AD10FF" wp14:editId="1771F994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A04D37B" w14:textId="77777777" w:rsidR="00431CA5" w:rsidRPr="00431CA5" w:rsidRDefault="00431CA5" w:rsidP="00431CA5">
            <w:pPr>
              <w:rPr>
                <w:sz w:val="16"/>
                <w:szCs w:val="16"/>
              </w:rPr>
            </w:pPr>
            <w:r w:rsidRPr="00431CA5">
              <w:rPr>
                <w:sz w:val="16"/>
                <w:szCs w:val="16"/>
              </w:rPr>
              <w:t>INTERNATIONAL TELECOMMUNICATION UNION</w:t>
            </w:r>
          </w:p>
          <w:p w14:paraId="263220C1" w14:textId="77777777" w:rsidR="00431CA5" w:rsidRPr="00431CA5" w:rsidRDefault="00431CA5" w:rsidP="00431CA5">
            <w:pPr>
              <w:rPr>
                <w:b/>
                <w:bCs/>
                <w:sz w:val="26"/>
                <w:szCs w:val="26"/>
              </w:rPr>
            </w:pPr>
            <w:r w:rsidRPr="00431CA5">
              <w:rPr>
                <w:b/>
                <w:bCs/>
                <w:sz w:val="26"/>
                <w:szCs w:val="26"/>
              </w:rPr>
              <w:t>TELECOMMUNICATION</w:t>
            </w:r>
            <w:r w:rsidRPr="00431CA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1F4462" w14:textId="77777777" w:rsidR="00431CA5" w:rsidRPr="00431CA5" w:rsidRDefault="00431CA5" w:rsidP="00431CA5">
            <w:pPr>
              <w:rPr>
                <w:sz w:val="20"/>
                <w:szCs w:val="20"/>
              </w:rPr>
            </w:pPr>
            <w:r w:rsidRPr="00431CA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31CA5">
              <w:rPr>
                <w:sz w:val="20"/>
              </w:rPr>
              <w:t>2022</w:t>
            </w:r>
            <w:r w:rsidRPr="00431CA5">
              <w:rPr>
                <w:sz w:val="20"/>
                <w:szCs w:val="20"/>
              </w:rPr>
              <w:t>-</w:t>
            </w:r>
            <w:r w:rsidRPr="00431CA5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068F4D41" w14:textId="68B53DD2" w:rsidR="00431CA5" w:rsidRPr="00431CA5" w:rsidRDefault="00431CA5" w:rsidP="00431CA5">
            <w:pPr>
              <w:pStyle w:val="Docnumber"/>
            </w:pPr>
            <w:r>
              <w:t>TSAG-TD464</w:t>
            </w:r>
          </w:p>
        </w:tc>
      </w:tr>
      <w:tr w:rsidR="00431CA5" w:rsidRPr="00431CA5" w14:paraId="4E6FA69D" w14:textId="77777777" w:rsidTr="00431CA5">
        <w:trPr>
          <w:cantSplit/>
        </w:trPr>
        <w:tc>
          <w:tcPr>
            <w:tcW w:w="1132" w:type="dxa"/>
            <w:vMerge/>
          </w:tcPr>
          <w:p w14:paraId="2D063E45" w14:textId="77777777" w:rsidR="00431CA5" w:rsidRPr="00431CA5" w:rsidRDefault="00431CA5" w:rsidP="00431CA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638FA55F" w14:textId="77777777" w:rsidR="00431CA5" w:rsidRPr="00431CA5" w:rsidRDefault="00431CA5" w:rsidP="00431CA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18C81238" w14:textId="4E3880E2" w:rsidR="00431CA5" w:rsidRPr="00431CA5" w:rsidRDefault="00431CA5" w:rsidP="00431CA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431CA5" w:rsidRPr="00431CA5" w14:paraId="0F08C0C3" w14:textId="77777777" w:rsidTr="00431CA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C57BEB0" w14:textId="77777777" w:rsidR="00431CA5" w:rsidRPr="00431CA5" w:rsidRDefault="00431CA5" w:rsidP="00431CA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3D3B1DC2" w14:textId="77777777" w:rsidR="00431CA5" w:rsidRPr="00431CA5" w:rsidRDefault="00431CA5" w:rsidP="00431CA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1FF181AE" w14:textId="77777777" w:rsidR="00431CA5" w:rsidRPr="00431CA5" w:rsidRDefault="00431CA5" w:rsidP="00431CA5">
            <w:pPr>
              <w:pStyle w:val="TSBHeaderRight14"/>
            </w:pPr>
            <w:r w:rsidRPr="00431CA5">
              <w:t>Original: English</w:t>
            </w:r>
          </w:p>
        </w:tc>
      </w:tr>
      <w:tr w:rsidR="00431CA5" w:rsidRPr="00431CA5" w14:paraId="3A042C8E" w14:textId="77777777" w:rsidTr="00431CA5">
        <w:trPr>
          <w:cantSplit/>
        </w:trPr>
        <w:tc>
          <w:tcPr>
            <w:tcW w:w="1587" w:type="dxa"/>
            <w:gridSpan w:val="2"/>
          </w:tcPr>
          <w:p w14:paraId="5DD7B66E" w14:textId="77777777" w:rsidR="00431CA5" w:rsidRPr="00431CA5" w:rsidRDefault="00431CA5" w:rsidP="00431CA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31CA5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377E7FA4" w14:textId="0C119009" w:rsidR="00431CA5" w:rsidRPr="00431CA5" w:rsidRDefault="00431CA5" w:rsidP="00431CA5">
            <w:pPr>
              <w:pStyle w:val="TSBHeaderQuestion"/>
            </w:pPr>
            <w:r w:rsidRPr="00431CA5">
              <w:t>N/A</w:t>
            </w:r>
          </w:p>
        </w:tc>
        <w:tc>
          <w:tcPr>
            <w:tcW w:w="4026" w:type="dxa"/>
          </w:tcPr>
          <w:p w14:paraId="0AF37CB7" w14:textId="18CF6E95" w:rsidR="00431CA5" w:rsidRPr="00431CA5" w:rsidRDefault="00431CA5" w:rsidP="00431CA5">
            <w:pPr>
              <w:pStyle w:val="VenueDate"/>
            </w:pPr>
            <w:r w:rsidRPr="00431CA5">
              <w:t>Geneva, 22 - 26 January 2024</w:t>
            </w:r>
          </w:p>
        </w:tc>
      </w:tr>
      <w:tr w:rsidR="00431CA5" w:rsidRPr="00431CA5" w14:paraId="7E8D405C" w14:textId="77777777" w:rsidTr="005F7827">
        <w:trPr>
          <w:cantSplit/>
        </w:trPr>
        <w:tc>
          <w:tcPr>
            <w:tcW w:w="9639" w:type="dxa"/>
            <w:gridSpan w:val="4"/>
          </w:tcPr>
          <w:p w14:paraId="4D2E26A4" w14:textId="490ED397" w:rsidR="00431CA5" w:rsidRPr="00431CA5" w:rsidRDefault="00431CA5" w:rsidP="00431CA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31CA5">
              <w:rPr>
                <w:b/>
                <w:bCs/>
              </w:rPr>
              <w:t>TD</w:t>
            </w:r>
          </w:p>
        </w:tc>
      </w:tr>
      <w:tr w:rsidR="00431CA5" w:rsidRPr="00431CA5" w14:paraId="7C38AA12" w14:textId="77777777" w:rsidTr="00431CA5">
        <w:trPr>
          <w:cantSplit/>
        </w:trPr>
        <w:tc>
          <w:tcPr>
            <w:tcW w:w="1587" w:type="dxa"/>
            <w:gridSpan w:val="2"/>
          </w:tcPr>
          <w:p w14:paraId="0BEB0103" w14:textId="77777777" w:rsidR="00431CA5" w:rsidRPr="00431CA5" w:rsidRDefault="00431CA5" w:rsidP="00431CA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31CA5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51927FAB" w14:textId="68D1FE47" w:rsidR="00431CA5" w:rsidRPr="00431CA5" w:rsidRDefault="00431CA5" w:rsidP="00431CA5">
            <w:pPr>
              <w:pStyle w:val="TSBHeaderSource"/>
            </w:pPr>
            <w:r w:rsidRPr="00431CA5">
              <w:t>Director of the Telecommunication Standardization Bureau</w:t>
            </w:r>
          </w:p>
        </w:tc>
      </w:tr>
      <w:tr w:rsidR="00431CA5" w:rsidRPr="00431CA5" w14:paraId="25D82FC3" w14:textId="77777777" w:rsidTr="00431CA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24E16469" w14:textId="77777777" w:rsidR="00431CA5" w:rsidRPr="00431CA5" w:rsidRDefault="00431CA5" w:rsidP="00431CA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31CA5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75D5CAF6" w14:textId="5B14D3D1" w:rsidR="00431CA5" w:rsidRPr="00431CA5" w:rsidRDefault="00431CA5" w:rsidP="00431CA5">
            <w:pPr>
              <w:pStyle w:val="TSBHeaderTitle"/>
            </w:pPr>
            <w:r w:rsidRPr="00431CA5">
              <w:t>Change of a TSAG Vice Chair</w:t>
            </w:r>
          </w:p>
        </w:tc>
      </w:tr>
      <w:tr w:rsidR="00DC4F9B" w:rsidRPr="00364979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DC4F9B" w:rsidRPr="00136DDD" w:rsidRDefault="00DC4F9B" w:rsidP="00DC4F9B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3E41FCC2" w:rsidR="00DC4F9B" w:rsidRPr="00801B42" w:rsidRDefault="00DC4F9B" w:rsidP="00DC4F9B">
            <w:r w:rsidRPr="00BB0371">
              <w:rPr>
                <w:rFonts w:asciiTheme="majorBidi" w:hAnsiTheme="majorBidi" w:cstheme="majorBidi"/>
              </w:rPr>
              <w:t>TSB Director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4C8A6BE0" w:rsidR="00DC4F9B" w:rsidRPr="00D10A47" w:rsidRDefault="00DC4F9B" w:rsidP="00DC4F9B">
            <w:pPr>
              <w:tabs>
                <w:tab w:val="left" w:pos="794"/>
              </w:tabs>
            </w:pPr>
            <w:r w:rsidRPr="00BB0371">
              <w:rPr>
                <w:rFonts w:asciiTheme="majorBidi" w:hAnsiTheme="majorBidi" w:cstheme="majorBidi"/>
              </w:rPr>
              <w:t xml:space="preserve">Email: </w:t>
            </w:r>
            <w:hyperlink r:id="rId12" w:history="1">
              <w:r w:rsidRPr="00BB0371">
                <w:rPr>
                  <w:rStyle w:val="Hyperlink"/>
                  <w:rFonts w:asciiTheme="majorBidi" w:hAnsiTheme="majorBidi" w:cstheme="majorBidi"/>
                  <w:color w:val="2E74B5" w:themeColor="accent1" w:themeShade="BF"/>
                </w:rPr>
                <w:t>tsbdir@itu.int</w:t>
              </w:r>
            </w:hyperlink>
            <w:r w:rsidRPr="00BB0371">
              <w:rPr>
                <w:rFonts w:asciiTheme="majorBidi" w:hAnsiTheme="majorBidi" w:cstheme="majorBidi"/>
              </w:rPr>
              <w:t xml:space="preserve"> </w:t>
            </w:r>
            <w:r w:rsidRPr="00BB0371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</w:tr>
      <w:bookmarkEnd w:id="9"/>
      <w:bookmarkEnd w:id="10"/>
      <w:bookmarkEnd w:id="11"/>
    </w:tbl>
    <w:p w14:paraId="001CA3C9" w14:textId="77777777" w:rsidR="00DB0706" w:rsidRPr="00397713" w:rsidRDefault="00DB0706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245AC824" w:rsidR="0089088E" w:rsidRPr="008249A7" w:rsidRDefault="00DC4F9B" w:rsidP="00397713">
            <w:pPr>
              <w:pStyle w:val="TSBHeaderSummary"/>
              <w:rPr>
                <w:highlight w:val="yellow"/>
              </w:rPr>
            </w:pPr>
            <w:r w:rsidRPr="00136E23">
              <w:t xml:space="preserve">This TD </w:t>
            </w:r>
            <w:r w:rsidR="0029459A">
              <w:t xml:space="preserve">reports the </w:t>
            </w:r>
            <w:r w:rsidR="009C57AD">
              <w:t>resignation</w:t>
            </w:r>
            <w:r w:rsidR="0029459A">
              <w:t xml:space="preserve"> of </w:t>
            </w:r>
            <w:r w:rsidR="00680A93">
              <w:t xml:space="preserve">Mr </w:t>
            </w:r>
            <w:r w:rsidR="00372355" w:rsidRPr="00372355">
              <w:t>Isaac Boateng</w:t>
            </w:r>
            <w:r w:rsidR="00680A93">
              <w:t xml:space="preserve"> (</w:t>
            </w:r>
            <w:r w:rsidR="00372355">
              <w:t>Ghana</w:t>
            </w:r>
            <w:r w:rsidR="00680A93">
              <w:t>) from his position as</w:t>
            </w:r>
            <w:r w:rsidR="0029459A">
              <w:t xml:space="preserve"> TSAG Vice Chair</w:t>
            </w:r>
            <w:r w:rsidR="00575610">
              <w:t xml:space="preserve"> and the received proposed successor (Mr </w:t>
            </w:r>
            <w:r w:rsidR="00575610" w:rsidRPr="00575610">
              <w:t>Samuel Agyekum</w:t>
            </w:r>
            <w:r w:rsidR="00575610">
              <w:t xml:space="preserve"> (Ghana))</w:t>
            </w:r>
            <w:r w:rsidR="00680A93">
              <w:t>.  This TD</w:t>
            </w:r>
            <w:r w:rsidR="0029459A">
              <w:t xml:space="preserve"> invites the meeting to </w:t>
            </w:r>
            <w:r w:rsidR="006F7518">
              <w:t xml:space="preserve">consider the </w:t>
            </w:r>
            <w:r w:rsidR="0029459A">
              <w:t>appoint</w:t>
            </w:r>
            <w:r w:rsidR="006F7518">
              <w:t>ment of</w:t>
            </w:r>
            <w:r w:rsidR="0029459A">
              <w:t xml:space="preserve"> the proposed </w:t>
            </w:r>
            <w:r w:rsidR="009C57AD">
              <w:t>successor</w:t>
            </w:r>
            <w:r w:rsidR="0029459A">
              <w:t>.</w:t>
            </w:r>
          </w:p>
        </w:tc>
      </w:tr>
      <w:bookmarkEnd w:id="12"/>
    </w:tbl>
    <w:p w14:paraId="5BDAB886" w14:textId="77777777" w:rsidR="008C5A9A" w:rsidRDefault="008C5A9A" w:rsidP="008C5A9A"/>
    <w:p w14:paraId="321780A7" w14:textId="1DC6D87E" w:rsidR="00DC4F9B" w:rsidRDefault="00DC4F9B" w:rsidP="006D322F">
      <w:pPr>
        <w:pStyle w:val="Heading1"/>
      </w:pPr>
      <w:r>
        <w:t>1</w:t>
      </w:r>
      <w:r>
        <w:tab/>
      </w:r>
      <w:r w:rsidR="0029459A">
        <w:t>Outgoing TSAG Vice Chair</w:t>
      </w:r>
      <w:r w:rsidR="009C57AD">
        <w:t>/WP1 Chair</w:t>
      </w:r>
    </w:p>
    <w:p w14:paraId="34141CAE" w14:textId="58E43295" w:rsidR="0029459A" w:rsidRDefault="00575610" w:rsidP="00DC4F9B">
      <w:r>
        <w:t xml:space="preserve">I received a letter indicating the resignation of Mr </w:t>
      </w:r>
      <w:r w:rsidRPr="00372355">
        <w:t>Isaac Boateng</w:t>
      </w:r>
      <w:r>
        <w:t xml:space="preserve"> (Ghana) from his position as TSAG Vice Chair</w:t>
      </w:r>
      <w:r w:rsidR="00F023A0">
        <w:t xml:space="preserve"> as in the attachment</w:t>
      </w:r>
      <w:r w:rsidR="0029459A" w:rsidRPr="0029459A">
        <w:t>.</w:t>
      </w:r>
    </w:p>
    <w:p w14:paraId="7C359BBF" w14:textId="1BD8D7E5" w:rsidR="0029459A" w:rsidRDefault="0029459A" w:rsidP="00DC4F9B">
      <w:r>
        <w:t>Using this opportunity, I would like to express my sincere appreciation for his excellent leadership and great contributions to TSAG.</w:t>
      </w:r>
    </w:p>
    <w:p w14:paraId="430F12AA" w14:textId="38D7F4E2" w:rsidR="00DC4F9B" w:rsidRDefault="00DC4F9B" w:rsidP="006D322F">
      <w:pPr>
        <w:pStyle w:val="Heading1"/>
      </w:pPr>
      <w:r>
        <w:t>2</w:t>
      </w:r>
      <w:r>
        <w:tab/>
      </w:r>
      <w:r w:rsidR="009C57AD">
        <w:t>Proposed n</w:t>
      </w:r>
      <w:r w:rsidR="0029459A">
        <w:t xml:space="preserve">ew </w:t>
      </w:r>
      <w:r w:rsidR="009C57AD">
        <w:t xml:space="preserve">TSAG </w:t>
      </w:r>
      <w:r w:rsidR="0029459A">
        <w:t>Vice Chair</w:t>
      </w:r>
    </w:p>
    <w:p w14:paraId="39736471" w14:textId="4C2F5755" w:rsidR="00DC4F9B" w:rsidRDefault="0029459A" w:rsidP="00DC4F9B">
      <w:r w:rsidRPr="00F023A0">
        <w:t xml:space="preserve">I </w:t>
      </w:r>
      <w:r w:rsidR="00F023A0" w:rsidRPr="00F023A0">
        <w:t xml:space="preserve">also </w:t>
      </w:r>
      <w:r w:rsidRPr="00F023A0">
        <w:t xml:space="preserve">received a proposal </w:t>
      </w:r>
      <w:r w:rsidR="007C28F8" w:rsidRPr="00F023A0">
        <w:t>on a new TSAG Vice Chair</w:t>
      </w:r>
      <w:r w:rsidR="009C57AD" w:rsidRPr="00F023A0">
        <w:t xml:space="preserve"> </w:t>
      </w:r>
      <w:r w:rsidRPr="00F023A0">
        <w:t xml:space="preserve">from </w:t>
      </w:r>
      <w:r w:rsidR="00575610" w:rsidRPr="00F023A0">
        <w:t>Ghana</w:t>
      </w:r>
      <w:r w:rsidR="007C28F8" w:rsidRPr="00F023A0">
        <w:t xml:space="preserve"> on </w:t>
      </w:r>
      <w:r w:rsidR="00F023A0" w:rsidRPr="00F023A0">
        <w:t>22</w:t>
      </w:r>
      <w:r w:rsidR="00575610" w:rsidRPr="00F023A0">
        <w:t xml:space="preserve"> January 2024</w:t>
      </w:r>
      <w:r w:rsidR="007C28F8" w:rsidRPr="00F023A0">
        <w:t xml:space="preserve"> as shown in</w:t>
      </w:r>
      <w:r w:rsidR="007C28F8">
        <w:t xml:space="preserve"> </w:t>
      </w:r>
      <w:r w:rsidR="00EA0085">
        <w:t>the attachment</w:t>
      </w:r>
      <w:r w:rsidR="007C28F8">
        <w:t xml:space="preserve">.  The </w:t>
      </w:r>
      <w:r w:rsidR="007C28F8" w:rsidRPr="007C28F8">
        <w:t>curriculum vitae</w:t>
      </w:r>
      <w:r w:rsidR="007C28F8">
        <w:t xml:space="preserve"> (CV) of </w:t>
      </w:r>
      <w:r w:rsidR="00575610">
        <w:t xml:space="preserve">Mr </w:t>
      </w:r>
      <w:r w:rsidR="00575610" w:rsidRPr="00575610">
        <w:t>Samuel Agyekum</w:t>
      </w:r>
      <w:r w:rsidR="00575610">
        <w:t xml:space="preserve"> (Ghana)</w:t>
      </w:r>
      <w:r w:rsidR="007C28F8">
        <w:t xml:space="preserve"> is </w:t>
      </w:r>
      <w:r w:rsidR="00F023A0">
        <w:t xml:space="preserve">included in </w:t>
      </w:r>
      <w:r w:rsidR="00EA0085">
        <w:t>the attachment</w:t>
      </w:r>
      <w:r w:rsidR="007C28F8">
        <w:t>.</w:t>
      </w:r>
    </w:p>
    <w:p w14:paraId="4162DFE1" w14:textId="7E8FF4FD" w:rsidR="007C28F8" w:rsidRDefault="007C28F8" w:rsidP="007C28F8">
      <w:pPr>
        <w:pStyle w:val="Heading1"/>
      </w:pPr>
      <w:r>
        <w:t>3</w:t>
      </w:r>
      <w:r>
        <w:tab/>
      </w:r>
      <w:r w:rsidR="006B246B">
        <w:t>Action</w:t>
      </w:r>
    </w:p>
    <w:p w14:paraId="1ED8619D" w14:textId="4BD69360" w:rsidR="007C28F8" w:rsidRDefault="006B246B" w:rsidP="00DC4F9B">
      <w:r>
        <w:t>T</w:t>
      </w:r>
      <w:r w:rsidR="007C28F8">
        <w:t xml:space="preserve">he meeting </w:t>
      </w:r>
      <w:r>
        <w:t xml:space="preserve">is invited to consider the </w:t>
      </w:r>
      <w:r w:rsidR="007C28F8">
        <w:t>appoint</w:t>
      </w:r>
      <w:r>
        <w:t>ment of</w:t>
      </w:r>
      <w:r w:rsidR="007C28F8">
        <w:t xml:space="preserve"> </w:t>
      </w:r>
      <w:r w:rsidR="00575610">
        <w:t xml:space="preserve">Mr </w:t>
      </w:r>
      <w:r w:rsidR="00575610" w:rsidRPr="00575610">
        <w:t>Samuel Agyekum</w:t>
      </w:r>
      <w:r w:rsidR="00575610">
        <w:t xml:space="preserve"> (Ghana)</w:t>
      </w:r>
      <w:r w:rsidR="007C28F8">
        <w:t xml:space="preserve"> as Vice Chair</w:t>
      </w:r>
      <w:r w:rsidR="00EF3F14">
        <w:t xml:space="preserve"> </w:t>
      </w:r>
      <w:r w:rsidR="00575610">
        <w:t>of TSAG</w:t>
      </w:r>
      <w:r w:rsidR="007C28F8">
        <w:t>.</w:t>
      </w:r>
    </w:p>
    <w:p w14:paraId="70E5CD09" w14:textId="13C3AC62" w:rsidR="005604FC" w:rsidRDefault="005604FC" w:rsidP="00431CA5">
      <w:pPr>
        <w:spacing w:before="0" w:after="160" w:line="259" w:lineRule="auto"/>
      </w:pPr>
    </w:p>
    <w:p w14:paraId="213C10EC" w14:textId="3DD4ADC6" w:rsidR="00882352" w:rsidRPr="00882352" w:rsidRDefault="00882352" w:rsidP="00882352">
      <w:pPr>
        <w:spacing w:before="0" w:after="160" w:line="259" w:lineRule="auto"/>
        <w:rPr>
          <w:b/>
          <w:bCs/>
        </w:rPr>
      </w:pPr>
      <w:r w:rsidRPr="00F023A0">
        <w:rPr>
          <w:b/>
          <w:bCs/>
        </w:rPr>
        <w:t>Attachment: 1</w:t>
      </w:r>
    </w:p>
    <w:p w14:paraId="00C9E69C" w14:textId="77777777" w:rsidR="00882352" w:rsidRDefault="00882352" w:rsidP="00EA0085">
      <w:pPr>
        <w:spacing w:before="0" w:after="160" w:line="259" w:lineRule="auto"/>
        <w:jc w:val="center"/>
      </w:pPr>
    </w:p>
    <w:p w14:paraId="288BEF76" w14:textId="1861F392" w:rsidR="00EA0085" w:rsidRDefault="00EA0085" w:rsidP="00EA0085">
      <w:pPr>
        <w:spacing w:before="0" w:after="160" w:line="259" w:lineRule="auto"/>
        <w:jc w:val="center"/>
      </w:pPr>
      <w:r>
        <w:t>__________________</w:t>
      </w:r>
    </w:p>
    <w:sectPr w:rsidR="00EA0085" w:rsidSect="00431CA5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EFCB1" w14:textId="77777777" w:rsidR="008B1D0C" w:rsidRDefault="008B1D0C" w:rsidP="00C42125">
      <w:pPr>
        <w:spacing w:before="0"/>
      </w:pPr>
      <w:r>
        <w:separator/>
      </w:r>
    </w:p>
  </w:endnote>
  <w:endnote w:type="continuationSeparator" w:id="0">
    <w:p w14:paraId="36354CD1" w14:textId="77777777" w:rsidR="008B1D0C" w:rsidRDefault="008B1D0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altName w:val="苹方-简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EBC7C" w14:textId="77777777" w:rsidR="008B1D0C" w:rsidRDefault="008B1D0C" w:rsidP="00C42125">
      <w:pPr>
        <w:spacing w:before="0"/>
      </w:pPr>
      <w:r>
        <w:separator/>
      </w:r>
    </w:p>
  </w:footnote>
  <w:footnote w:type="continuationSeparator" w:id="0">
    <w:p w14:paraId="46690FFF" w14:textId="77777777" w:rsidR="008B1D0C" w:rsidRDefault="008B1D0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9FD5" w14:textId="5BE83734" w:rsidR="005976A1" w:rsidRPr="00431CA5" w:rsidRDefault="00431CA5" w:rsidP="00431CA5">
    <w:pPr>
      <w:pStyle w:val="Header"/>
    </w:pPr>
    <w:r w:rsidRPr="00431CA5">
      <w:t xml:space="preserve">- </w:t>
    </w:r>
    <w:r w:rsidRPr="00431CA5">
      <w:fldChar w:fldCharType="begin"/>
    </w:r>
    <w:r w:rsidRPr="00431CA5">
      <w:instrText xml:space="preserve"> PAGE  \* MERGEFORMAT </w:instrText>
    </w:r>
    <w:r w:rsidRPr="00431CA5">
      <w:fldChar w:fldCharType="separate"/>
    </w:r>
    <w:r w:rsidRPr="00431CA5">
      <w:rPr>
        <w:noProof/>
      </w:rPr>
      <w:t>1</w:t>
    </w:r>
    <w:r w:rsidRPr="00431CA5">
      <w:fldChar w:fldCharType="end"/>
    </w:r>
    <w:r w:rsidRPr="00431CA5">
      <w:t xml:space="preserve"> -</w:t>
    </w:r>
  </w:p>
  <w:p w14:paraId="27D7191D" w14:textId="70EEC9E1" w:rsidR="00431CA5" w:rsidRPr="00431CA5" w:rsidRDefault="00431CA5" w:rsidP="00431CA5">
    <w:pPr>
      <w:pStyle w:val="Header"/>
      <w:spacing w:after="240"/>
    </w:pPr>
    <w:r w:rsidRPr="00431CA5">
      <w:fldChar w:fldCharType="begin"/>
    </w:r>
    <w:r w:rsidRPr="00431CA5">
      <w:instrText xml:space="preserve"> STYLEREF  Docnumber  </w:instrText>
    </w:r>
    <w:r w:rsidRPr="00431CA5">
      <w:fldChar w:fldCharType="separate"/>
    </w:r>
    <w:r>
      <w:rPr>
        <w:noProof/>
      </w:rPr>
      <w:t>TSAG-TD464</w:t>
    </w:r>
    <w:r w:rsidRPr="00431CA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D73D69"/>
    <w:multiLevelType w:val="hybridMultilevel"/>
    <w:tmpl w:val="D71CF45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1" w15:restartNumberingAfterBreak="0">
    <w:nsid w:val="6B4804E3"/>
    <w:multiLevelType w:val="hybridMultilevel"/>
    <w:tmpl w:val="3760DE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41173C0"/>
    <w:multiLevelType w:val="hybridMultilevel"/>
    <w:tmpl w:val="8B3875B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37DAF1CC">
      <w:numFmt w:val="bullet"/>
      <w:lvlText w:val="-"/>
      <w:lvlJc w:val="left"/>
      <w:pPr>
        <w:ind w:left="1805" w:hanging="612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1363745117">
    <w:abstractNumId w:val="9"/>
  </w:num>
  <w:num w:numId="2" w16cid:durableId="1517304014">
    <w:abstractNumId w:val="7"/>
  </w:num>
  <w:num w:numId="3" w16cid:durableId="2137987166">
    <w:abstractNumId w:val="6"/>
  </w:num>
  <w:num w:numId="4" w16cid:durableId="2051757820">
    <w:abstractNumId w:val="5"/>
  </w:num>
  <w:num w:numId="5" w16cid:durableId="614144088">
    <w:abstractNumId w:val="4"/>
  </w:num>
  <w:num w:numId="6" w16cid:durableId="2057119910">
    <w:abstractNumId w:val="8"/>
  </w:num>
  <w:num w:numId="7" w16cid:durableId="320239282">
    <w:abstractNumId w:val="3"/>
  </w:num>
  <w:num w:numId="8" w16cid:durableId="918254854">
    <w:abstractNumId w:val="2"/>
  </w:num>
  <w:num w:numId="9" w16cid:durableId="373963709">
    <w:abstractNumId w:val="1"/>
  </w:num>
  <w:num w:numId="10" w16cid:durableId="28334804">
    <w:abstractNumId w:val="0"/>
  </w:num>
  <w:num w:numId="11" w16cid:durableId="685601196">
    <w:abstractNumId w:val="10"/>
  </w:num>
  <w:num w:numId="12" w16cid:durableId="462769248">
    <w:abstractNumId w:val="12"/>
  </w:num>
  <w:num w:numId="13" w16cid:durableId="8668732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25F89"/>
    <w:rsid w:val="0003582E"/>
    <w:rsid w:val="00043D75"/>
    <w:rsid w:val="00057000"/>
    <w:rsid w:val="000640E0"/>
    <w:rsid w:val="00086D80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9459A"/>
    <w:rsid w:val="002A11C4"/>
    <w:rsid w:val="002A399B"/>
    <w:rsid w:val="002C26C0"/>
    <w:rsid w:val="002C2BC5"/>
    <w:rsid w:val="002E0407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6677C"/>
    <w:rsid w:val="00372355"/>
    <w:rsid w:val="00385B9C"/>
    <w:rsid w:val="00385FB5"/>
    <w:rsid w:val="0038715D"/>
    <w:rsid w:val="00392E84"/>
    <w:rsid w:val="00394DBF"/>
    <w:rsid w:val="003957A6"/>
    <w:rsid w:val="00397713"/>
    <w:rsid w:val="003A43EF"/>
    <w:rsid w:val="003B60A2"/>
    <w:rsid w:val="003C7445"/>
    <w:rsid w:val="003D4125"/>
    <w:rsid w:val="003E39A2"/>
    <w:rsid w:val="003E57AB"/>
    <w:rsid w:val="003F2BED"/>
    <w:rsid w:val="00400B49"/>
    <w:rsid w:val="0040415B"/>
    <w:rsid w:val="004139E4"/>
    <w:rsid w:val="00415999"/>
    <w:rsid w:val="00431CA5"/>
    <w:rsid w:val="00443878"/>
    <w:rsid w:val="004539A8"/>
    <w:rsid w:val="004646F1"/>
    <w:rsid w:val="004712CA"/>
    <w:rsid w:val="0047422E"/>
    <w:rsid w:val="0049674B"/>
    <w:rsid w:val="004C0673"/>
    <w:rsid w:val="004C4E4E"/>
    <w:rsid w:val="004E08F2"/>
    <w:rsid w:val="004F3816"/>
    <w:rsid w:val="004F500A"/>
    <w:rsid w:val="005126A0"/>
    <w:rsid w:val="00543D41"/>
    <w:rsid w:val="00545472"/>
    <w:rsid w:val="005516DD"/>
    <w:rsid w:val="005571A4"/>
    <w:rsid w:val="005604FC"/>
    <w:rsid w:val="00566EDA"/>
    <w:rsid w:val="0057081A"/>
    <w:rsid w:val="00572654"/>
    <w:rsid w:val="00575610"/>
    <w:rsid w:val="005976A1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0A93"/>
    <w:rsid w:val="006823F3"/>
    <w:rsid w:val="0069210B"/>
    <w:rsid w:val="00693139"/>
    <w:rsid w:val="00695DD7"/>
    <w:rsid w:val="006A0F3F"/>
    <w:rsid w:val="006A2A02"/>
    <w:rsid w:val="006A4055"/>
    <w:rsid w:val="006A7C27"/>
    <w:rsid w:val="006B246B"/>
    <w:rsid w:val="006B2FE4"/>
    <w:rsid w:val="006B37B0"/>
    <w:rsid w:val="006B6BA2"/>
    <w:rsid w:val="006C5641"/>
    <w:rsid w:val="006D1089"/>
    <w:rsid w:val="006D1B86"/>
    <w:rsid w:val="006D322F"/>
    <w:rsid w:val="006D7355"/>
    <w:rsid w:val="006E6C9D"/>
    <w:rsid w:val="006F0797"/>
    <w:rsid w:val="006F7518"/>
    <w:rsid w:val="006F7DEE"/>
    <w:rsid w:val="00715CA6"/>
    <w:rsid w:val="00731135"/>
    <w:rsid w:val="007324AF"/>
    <w:rsid w:val="007409B4"/>
    <w:rsid w:val="00741974"/>
    <w:rsid w:val="007454B6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28F8"/>
    <w:rsid w:val="007C5ED4"/>
    <w:rsid w:val="007C7122"/>
    <w:rsid w:val="007D3F11"/>
    <w:rsid w:val="007E2C69"/>
    <w:rsid w:val="007E53E4"/>
    <w:rsid w:val="007E656A"/>
    <w:rsid w:val="007F3CAA"/>
    <w:rsid w:val="007F664D"/>
    <w:rsid w:val="007F70F3"/>
    <w:rsid w:val="00801B42"/>
    <w:rsid w:val="0081402C"/>
    <w:rsid w:val="008249A7"/>
    <w:rsid w:val="00836D45"/>
    <w:rsid w:val="00837203"/>
    <w:rsid w:val="00842137"/>
    <w:rsid w:val="00851E6C"/>
    <w:rsid w:val="00853F5F"/>
    <w:rsid w:val="00856C7A"/>
    <w:rsid w:val="008623ED"/>
    <w:rsid w:val="00875AA6"/>
    <w:rsid w:val="00880944"/>
    <w:rsid w:val="00882352"/>
    <w:rsid w:val="0089088E"/>
    <w:rsid w:val="00892297"/>
    <w:rsid w:val="008964D6"/>
    <w:rsid w:val="008B1D0C"/>
    <w:rsid w:val="008B5123"/>
    <w:rsid w:val="008C5A9A"/>
    <w:rsid w:val="008D1E1E"/>
    <w:rsid w:val="008E0172"/>
    <w:rsid w:val="00936852"/>
    <w:rsid w:val="0094045D"/>
    <w:rsid w:val="009406B5"/>
    <w:rsid w:val="00946166"/>
    <w:rsid w:val="0096501D"/>
    <w:rsid w:val="00966B5C"/>
    <w:rsid w:val="00983164"/>
    <w:rsid w:val="00984252"/>
    <w:rsid w:val="009972EF"/>
    <w:rsid w:val="009B5035"/>
    <w:rsid w:val="009C3160"/>
    <w:rsid w:val="009C57AD"/>
    <w:rsid w:val="009D399E"/>
    <w:rsid w:val="009D644B"/>
    <w:rsid w:val="009E4B6B"/>
    <w:rsid w:val="009E766E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B05821"/>
    <w:rsid w:val="00B100D6"/>
    <w:rsid w:val="00B164C9"/>
    <w:rsid w:val="00B2519B"/>
    <w:rsid w:val="00B26C28"/>
    <w:rsid w:val="00B4174C"/>
    <w:rsid w:val="00B453F5"/>
    <w:rsid w:val="00B5162E"/>
    <w:rsid w:val="00B61624"/>
    <w:rsid w:val="00B66481"/>
    <w:rsid w:val="00B7189C"/>
    <w:rsid w:val="00B718A5"/>
    <w:rsid w:val="00B86602"/>
    <w:rsid w:val="00BA7411"/>
    <w:rsid w:val="00BA788A"/>
    <w:rsid w:val="00BB4120"/>
    <w:rsid w:val="00BB4983"/>
    <w:rsid w:val="00BB7597"/>
    <w:rsid w:val="00BC62E2"/>
    <w:rsid w:val="00BE4AC3"/>
    <w:rsid w:val="00C42125"/>
    <w:rsid w:val="00C47120"/>
    <w:rsid w:val="00C557CE"/>
    <w:rsid w:val="00C62814"/>
    <w:rsid w:val="00C67B25"/>
    <w:rsid w:val="00C748F7"/>
    <w:rsid w:val="00C74937"/>
    <w:rsid w:val="00CB2599"/>
    <w:rsid w:val="00CC386F"/>
    <w:rsid w:val="00CD2139"/>
    <w:rsid w:val="00CE5986"/>
    <w:rsid w:val="00CE7238"/>
    <w:rsid w:val="00D10A47"/>
    <w:rsid w:val="00D26477"/>
    <w:rsid w:val="00D36470"/>
    <w:rsid w:val="00D56CC3"/>
    <w:rsid w:val="00D647EF"/>
    <w:rsid w:val="00D658D4"/>
    <w:rsid w:val="00D73137"/>
    <w:rsid w:val="00D977A2"/>
    <w:rsid w:val="00DA1D47"/>
    <w:rsid w:val="00DB0706"/>
    <w:rsid w:val="00DC4F9B"/>
    <w:rsid w:val="00DD50DE"/>
    <w:rsid w:val="00DE1204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A0085"/>
    <w:rsid w:val="00EA0BE7"/>
    <w:rsid w:val="00EB444D"/>
    <w:rsid w:val="00ED1B45"/>
    <w:rsid w:val="00EE1A06"/>
    <w:rsid w:val="00EE5C0D"/>
    <w:rsid w:val="00EF3F14"/>
    <w:rsid w:val="00EF4792"/>
    <w:rsid w:val="00EF76DC"/>
    <w:rsid w:val="00F02294"/>
    <w:rsid w:val="00F023A0"/>
    <w:rsid w:val="00F216B2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00FF639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CVTitle">
    <w:name w:val="CV Title"/>
    <w:basedOn w:val="Normal"/>
    <w:rsid w:val="003D4125"/>
    <w:pPr>
      <w:suppressAutoHyphens/>
      <w:spacing w:before="0"/>
      <w:ind w:left="113" w:right="113"/>
      <w:jc w:val="right"/>
    </w:pPr>
    <w:rPr>
      <w:rFonts w:ascii="Arial Narrow" w:eastAsia="Times New Roman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3D4125"/>
    <w:pPr>
      <w:suppressAutoHyphens/>
      <w:spacing w:before="74"/>
      <w:ind w:left="113" w:right="113"/>
      <w:jc w:val="right"/>
    </w:pPr>
    <w:rPr>
      <w:rFonts w:ascii="Arial Narrow" w:eastAsia="Times New Roman" w:hAnsi="Arial Narrow"/>
      <w:b/>
      <w:szCs w:val="20"/>
      <w:lang w:val="ro-RO" w:eastAsia="ar-SA"/>
    </w:rPr>
  </w:style>
  <w:style w:type="paragraph" w:customStyle="1" w:styleId="CVHeading2">
    <w:name w:val="CV Heading 2"/>
    <w:basedOn w:val="CVHeading1"/>
    <w:next w:val="Normal"/>
    <w:rsid w:val="003D4125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3D4125"/>
    <w:pPr>
      <w:spacing w:before="74"/>
    </w:pPr>
  </w:style>
  <w:style w:type="paragraph" w:customStyle="1" w:styleId="CVHeading3">
    <w:name w:val="CV Heading 3"/>
    <w:basedOn w:val="Normal"/>
    <w:next w:val="Normal"/>
    <w:rsid w:val="003D4125"/>
    <w:pPr>
      <w:suppressAutoHyphens/>
      <w:spacing w:before="0"/>
      <w:ind w:left="113" w:right="113"/>
      <w:jc w:val="right"/>
      <w:textAlignment w:val="center"/>
    </w:pPr>
    <w:rPr>
      <w:rFonts w:ascii="Arial Narrow" w:eastAsia="Times New Roman" w:hAnsi="Arial Narrow"/>
      <w:sz w:val="20"/>
      <w:szCs w:val="20"/>
      <w:lang w:val="ro-RO" w:eastAsia="ar-SA"/>
    </w:rPr>
  </w:style>
  <w:style w:type="paragraph" w:customStyle="1" w:styleId="CVHeadingLanguage">
    <w:name w:val="CV Heading Language"/>
    <w:basedOn w:val="CVHeading2"/>
    <w:next w:val="LevelAssessment-Code"/>
    <w:rsid w:val="003D4125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3D4125"/>
    <w:pPr>
      <w:suppressAutoHyphens/>
      <w:spacing w:before="0"/>
      <w:ind w:left="28"/>
      <w:jc w:val="center"/>
    </w:pPr>
    <w:rPr>
      <w:rFonts w:ascii="Arial Narrow" w:eastAsia="Times New Roman" w:hAnsi="Arial Narrow"/>
      <w:sz w:val="18"/>
      <w:szCs w:val="20"/>
      <w:lang w:val="ro-RO"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3D4125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3D4125"/>
    <w:rPr>
      <w:i/>
    </w:rPr>
  </w:style>
  <w:style w:type="paragraph" w:customStyle="1" w:styleId="LevelAssessment-Heading1">
    <w:name w:val="Level Assessment - Heading 1"/>
    <w:basedOn w:val="LevelAssessment-Code"/>
    <w:rsid w:val="003D4125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3D4125"/>
    <w:pPr>
      <w:suppressAutoHyphens/>
      <w:spacing w:before="0"/>
      <w:ind w:left="57" w:right="57"/>
      <w:jc w:val="center"/>
    </w:pPr>
    <w:rPr>
      <w:rFonts w:ascii="Arial Narrow" w:eastAsia="Times New Roman" w:hAnsi="Arial Narrow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3D4125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3D4125"/>
    <w:pPr>
      <w:suppressAutoHyphens/>
      <w:spacing w:before="74"/>
      <w:ind w:left="113" w:right="113"/>
    </w:pPr>
    <w:rPr>
      <w:rFonts w:ascii="Arial Narrow" w:eastAsia="Times New Roman" w:hAnsi="Arial Narrow"/>
      <w:b/>
      <w:szCs w:val="20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3D4125"/>
    <w:pPr>
      <w:suppressAutoHyphens/>
      <w:spacing w:before="74"/>
      <w:ind w:left="113" w:right="113"/>
    </w:pPr>
    <w:rPr>
      <w:rFonts w:ascii="Arial Narrow" w:eastAsia="Times New Roman" w:hAnsi="Arial Narrow"/>
      <w:b/>
      <w:sz w:val="22"/>
      <w:szCs w:val="20"/>
      <w:lang w:val="ro-RO" w:eastAsia="ar-SA"/>
    </w:rPr>
  </w:style>
  <w:style w:type="paragraph" w:customStyle="1" w:styleId="CVNormal">
    <w:name w:val="CV Normal"/>
    <w:basedOn w:val="Normal"/>
    <w:rsid w:val="003D4125"/>
    <w:pPr>
      <w:suppressAutoHyphens/>
      <w:spacing w:before="0"/>
      <w:ind w:left="113" w:right="113"/>
    </w:pPr>
    <w:rPr>
      <w:rFonts w:ascii="Arial Narrow" w:eastAsia="Times New Roman" w:hAnsi="Arial Narrow"/>
      <w:sz w:val="20"/>
      <w:szCs w:val="20"/>
      <w:lang w:val="ro-RO" w:eastAsia="ar-SA"/>
    </w:rPr>
  </w:style>
  <w:style w:type="paragraph" w:customStyle="1" w:styleId="CVSpacer">
    <w:name w:val="CV Spacer"/>
    <w:basedOn w:val="CVNormal"/>
    <w:rsid w:val="003D4125"/>
    <w:rPr>
      <w:sz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5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dir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</TotalTime>
  <Pages>1</Pages>
  <Words>207</Words>
  <Characters>1114</Characters>
  <Application>Microsoft Office Word</Application>
  <DocSecurity>4</DocSecurity>
  <Lines>53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of a TSAG Vice Chair</dc:title>
  <dc:subject/>
  <dc:creator>Director of the Telecommunication Standardization Bureau</dc:creator>
  <cp:keywords/>
  <dc:description>TSAG-TD464  For: Geneva, 22 - 26 January 2024_x000d_Document date: _x000d_Saved by ITU51014254 at 12:58:46 on 22.01.2024</dc:description>
  <cp:lastModifiedBy>Al-Mnini, Lara</cp:lastModifiedBy>
  <cp:revision>2</cp:revision>
  <cp:lastPrinted>2016-12-23T12:52:00Z</cp:lastPrinted>
  <dcterms:created xsi:type="dcterms:W3CDTF">2024-01-22T12:51:00Z</dcterms:created>
  <dcterms:modified xsi:type="dcterms:W3CDTF">2024-01-22T12:51:00Z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TSAG-TD464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22 - 26 January 2024</vt:lpwstr>
  </property>
  <property fmtid="{D5CDD505-2E9C-101B-9397-08002B2CF9AE}" pid="8" name="Docauthor">
    <vt:lpwstr>Director of the Telecommunication Standardization Bureau</vt:lpwstr>
  </property>
</Properties>
</file>