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2898"/>
        <w:gridCol w:w="4536"/>
      </w:tblGrid>
      <w:tr w:rsidR="00C00E0E" w:rsidRPr="00C00E0E" w14:paraId="61DED8A6" w14:textId="77777777" w:rsidTr="00C00E0E">
        <w:trPr>
          <w:cantSplit/>
        </w:trPr>
        <w:tc>
          <w:tcPr>
            <w:tcW w:w="1104" w:type="dxa"/>
            <w:vMerge w:val="restart"/>
            <w:vAlign w:val="center"/>
          </w:tcPr>
          <w:p w14:paraId="75C5C054" w14:textId="77777777" w:rsidR="00C00E0E" w:rsidRPr="00C00E0E" w:rsidRDefault="00C00E0E" w:rsidP="00C00E0E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num" w:colFirst="2" w:colLast="2"/>
            <w:r w:rsidRPr="00C00E0E">
              <w:rPr>
                <w:noProof/>
              </w:rPr>
              <w:drawing>
                <wp:inline distT="0" distB="0" distL="0" distR="0" wp14:anchorId="08DF7963" wp14:editId="00407993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9" w:type="dxa"/>
            <w:gridSpan w:val="3"/>
            <w:vMerge w:val="restart"/>
          </w:tcPr>
          <w:p w14:paraId="3E70542C" w14:textId="77777777" w:rsidR="00C00E0E" w:rsidRPr="00C00E0E" w:rsidRDefault="00C00E0E" w:rsidP="00C00E0E">
            <w:pPr>
              <w:rPr>
                <w:sz w:val="16"/>
                <w:szCs w:val="16"/>
              </w:rPr>
            </w:pPr>
            <w:r w:rsidRPr="00C00E0E">
              <w:rPr>
                <w:sz w:val="16"/>
                <w:szCs w:val="16"/>
              </w:rPr>
              <w:t>INTERNATIONAL TELECOMMUNICATION UNION</w:t>
            </w:r>
          </w:p>
          <w:p w14:paraId="7659E6FC" w14:textId="77777777" w:rsidR="00C00E0E" w:rsidRPr="00C00E0E" w:rsidRDefault="00C00E0E" w:rsidP="00C00E0E">
            <w:pPr>
              <w:rPr>
                <w:b/>
                <w:bCs/>
                <w:sz w:val="26"/>
                <w:szCs w:val="26"/>
              </w:rPr>
            </w:pPr>
            <w:r w:rsidRPr="00C00E0E">
              <w:rPr>
                <w:b/>
                <w:bCs/>
                <w:sz w:val="26"/>
                <w:szCs w:val="26"/>
              </w:rPr>
              <w:t>TELECOMMUNICATION</w:t>
            </w:r>
            <w:r w:rsidRPr="00C00E0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1FF4AEE" w14:textId="77777777" w:rsidR="00C00E0E" w:rsidRPr="00C00E0E" w:rsidRDefault="00C00E0E" w:rsidP="00C00E0E">
            <w:pPr>
              <w:rPr>
                <w:sz w:val="20"/>
                <w:szCs w:val="20"/>
              </w:rPr>
            </w:pPr>
            <w:r w:rsidRPr="00C00E0E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C00E0E">
              <w:rPr>
                <w:sz w:val="20"/>
              </w:rPr>
              <w:t>2022</w:t>
            </w:r>
            <w:r w:rsidRPr="00C00E0E">
              <w:rPr>
                <w:sz w:val="20"/>
                <w:szCs w:val="20"/>
              </w:rPr>
              <w:t>-</w:t>
            </w:r>
            <w:r w:rsidRPr="00C00E0E">
              <w:rPr>
                <w:sz w:val="20"/>
              </w:rPr>
              <w:t>2024</w:t>
            </w:r>
            <w:bookmarkEnd w:id="2"/>
          </w:p>
        </w:tc>
        <w:tc>
          <w:tcPr>
            <w:tcW w:w="4536" w:type="dxa"/>
            <w:vAlign w:val="center"/>
          </w:tcPr>
          <w:p w14:paraId="69EA7030" w14:textId="7B7FA76E" w:rsidR="00C00E0E" w:rsidRPr="00C00E0E" w:rsidRDefault="00C00E0E" w:rsidP="00C00E0E">
            <w:pPr>
              <w:pStyle w:val="Docnumber"/>
            </w:pPr>
            <w:r>
              <w:t>SG15-LS102</w:t>
            </w:r>
          </w:p>
        </w:tc>
      </w:tr>
      <w:tr w:rsidR="00C00E0E" w:rsidRPr="00C00E0E" w14:paraId="7F2E8D4E" w14:textId="77777777" w:rsidTr="00C00E0E">
        <w:trPr>
          <w:cantSplit/>
        </w:trPr>
        <w:tc>
          <w:tcPr>
            <w:tcW w:w="1104" w:type="dxa"/>
            <w:vMerge/>
          </w:tcPr>
          <w:p w14:paraId="3D2A31C5" w14:textId="77777777" w:rsidR="00C00E0E" w:rsidRPr="00C00E0E" w:rsidRDefault="00C00E0E" w:rsidP="00C00E0E">
            <w:pPr>
              <w:rPr>
                <w:smallCaps/>
                <w:sz w:val="20"/>
              </w:rPr>
            </w:pPr>
            <w:bookmarkStart w:id="3" w:name="dsg" w:colFirst="2" w:colLast="2"/>
            <w:bookmarkEnd w:id="1"/>
          </w:p>
        </w:tc>
        <w:tc>
          <w:tcPr>
            <w:tcW w:w="3999" w:type="dxa"/>
            <w:gridSpan w:val="3"/>
            <w:vMerge/>
          </w:tcPr>
          <w:p w14:paraId="16C427C3" w14:textId="77777777" w:rsidR="00C00E0E" w:rsidRPr="00C00E0E" w:rsidRDefault="00C00E0E" w:rsidP="00C00E0E">
            <w:pPr>
              <w:rPr>
                <w:smallCaps/>
                <w:sz w:val="20"/>
              </w:rPr>
            </w:pPr>
          </w:p>
        </w:tc>
        <w:tc>
          <w:tcPr>
            <w:tcW w:w="4536" w:type="dxa"/>
          </w:tcPr>
          <w:p w14:paraId="7E362B78" w14:textId="08BDFC2B" w:rsidR="00C00E0E" w:rsidRPr="00C00E0E" w:rsidRDefault="00C00E0E" w:rsidP="00C00E0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15</w:t>
            </w:r>
          </w:p>
        </w:tc>
      </w:tr>
      <w:bookmarkEnd w:id="3"/>
      <w:tr w:rsidR="00C00E0E" w:rsidRPr="00C00E0E" w14:paraId="5DA40EEB" w14:textId="77777777" w:rsidTr="00C00E0E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7EFED23" w14:textId="77777777" w:rsidR="00C00E0E" w:rsidRPr="00C00E0E" w:rsidRDefault="00C00E0E" w:rsidP="00C00E0E">
            <w:pPr>
              <w:rPr>
                <w:b/>
                <w:bCs/>
                <w:sz w:val="26"/>
              </w:rPr>
            </w:pPr>
          </w:p>
        </w:tc>
        <w:tc>
          <w:tcPr>
            <w:tcW w:w="3999" w:type="dxa"/>
            <w:gridSpan w:val="3"/>
            <w:vMerge/>
            <w:tcBorders>
              <w:bottom w:val="single" w:sz="12" w:space="0" w:color="auto"/>
            </w:tcBorders>
          </w:tcPr>
          <w:p w14:paraId="0A691EAD" w14:textId="77777777" w:rsidR="00C00E0E" w:rsidRPr="00C00E0E" w:rsidRDefault="00C00E0E" w:rsidP="00C00E0E">
            <w:pPr>
              <w:rPr>
                <w:b/>
                <w:bCs/>
                <w:sz w:val="26"/>
              </w:rPr>
            </w:pPr>
          </w:p>
        </w:tc>
        <w:tc>
          <w:tcPr>
            <w:tcW w:w="4536" w:type="dxa"/>
            <w:tcBorders>
              <w:bottom w:val="single" w:sz="12" w:space="0" w:color="auto"/>
            </w:tcBorders>
            <w:vAlign w:val="center"/>
          </w:tcPr>
          <w:p w14:paraId="7DCA86D8" w14:textId="77777777" w:rsidR="00C00E0E" w:rsidRPr="00C00E0E" w:rsidRDefault="00C00E0E" w:rsidP="00C00E0E">
            <w:pPr>
              <w:jc w:val="right"/>
              <w:rPr>
                <w:b/>
                <w:bCs/>
                <w:sz w:val="28"/>
                <w:szCs w:val="28"/>
              </w:rPr>
            </w:pPr>
            <w:r w:rsidRPr="00C00E0E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00E0E" w:rsidRPr="00C00E0E" w14:paraId="6A016864" w14:textId="77777777" w:rsidTr="00C00E0E">
        <w:trPr>
          <w:cantSplit/>
        </w:trPr>
        <w:tc>
          <w:tcPr>
            <w:tcW w:w="1545" w:type="dxa"/>
            <w:gridSpan w:val="2"/>
          </w:tcPr>
          <w:p w14:paraId="79DD3059" w14:textId="77777777" w:rsidR="00C00E0E" w:rsidRPr="00C00E0E" w:rsidRDefault="00C00E0E" w:rsidP="00C00E0E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C00E0E">
              <w:rPr>
                <w:b/>
                <w:bCs/>
              </w:rPr>
              <w:t>Question(s):</w:t>
            </w:r>
          </w:p>
        </w:tc>
        <w:tc>
          <w:tcPr>
            <w:tcW w:w="3558" w:type="dxa"/>
            <w:gridSpan w:val="2"/>
          </w:tcPr>
          <w:p w14:paraId="3594C483" w14:textId="54A9683C" w:rsidR="00C00E0E" w:rsidRPr="00C00E0E" w:rsidRDefault="00C00E0E" w:rsidP="00C00E0E">
            <w:r>
              <w:t>a</w:t>
            </w:r>
            <w:r w:rsidRPr="00C00E0E">
              <w:t>ll/15</w:t>
            </w:r>
          </w:p>
        </w:tc>
        <w:tc>
          <w:tcPr>
            <w:tcW w:w="4536" w:type="dxa"/>
          </w:tcPr>
          <w:p w14:paraId="2743AAEF" w14:textId="2001B2AF" w:rsidR="00C00E0E" w:rsidRPr="00C00E0E" w:rsidRDefault="00C00E0E" w:rsidP="00C00E0E">
            <w:pPr>
              <w:jc w:val="right"/>
            </w:pPr>
            <w:r w:rsidRPr="00C00E0E">
              <w:t>Geneva, 20 November – 1 December 2023</w:t>
            </w:r>
          </w:p>
        </w:tc>
      </w:tr>
      <w:tr w:rsidR="00C00E0E" w:rsidRPr="00C00E0E" w14:paraId="7554CC94" w14:textId="77777777" w:rsidTr="00C00E0E">
        <w:trPr>
          <w:cantSplit/>
        </w:trPr>
        <w:tc>
          <w:tcPr>
            <w:tcW w:w="9639" w:type="dxa"/>
            <w:gridSpan w:val="5"/>
          </w:tcPr>
          <w:p w14:paraId="530EAECD" w14:textId="042619A8" w:rsidR="00C00E0E" w:rsidRPr="00C00E0E" w:rsidRDefault="00C00E0E" w:rsidP="00C00E0E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C00E0E">
              <w:rPr>
                <w:b/>
                <w:bCs/>
              </w:rPr>
              <w:t>LS</w:t>
            </w:r>
          </w:p>
        </w:tc>
      </w:tr>
      <w:tr w:rsidR="00C00E0E" w:rsidRPr="00C00E0E" w14:paraId="73446097" w14:textId="77777777" w:rsidTr="00C00E0E">
        <w:trPr>
          <w:cantSplit/>
        </w:trPr>
        <w:tc>
          <w:tcPr>
            <w:tcW w:w="1545" w:type="dxa"/>
            <w:gridSpan w:val="2"/>
          </w:tcPr>
          <w:p w14:paraId="51394F5D" w14:textId="77777777" w:rsidR="00C00E0E" w:rsidRPr="00C00E0E" w:rsidRDefault="00C00E0E" w:rsidP="00C00E0E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C00E0E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1EA67788" w14:textId="099607AB" w:rsidR="00C00E0E" w:rsidRPr="00C00E0E" w:rsidRDefault="00C00E0E" w:rsidP="00C00E0E">
            <w:r w:rsidRPr="00C00E0E">
              <w:t>ITU-T S</w:t>
            </w:r>
            <w:r>
              <w:t xml:space="preserve">tudy </w:t>
            </w:r>
            <w:r w:rsidRPr="00C00E0E">
              <w:t>G</w:t>
            </w:r>
            <w:r>
              <w:t xml:space="preserve">roup </w:t>
            </w:r>
            <w:r w:rsidRPr="00C00E0E">
              <w:t>15</w:t>
            </w:r>
          </w:p>
        </w:tc>
      </w:tr>
      <w:tr w:rsidR="00C00E0E" w:rsidRPr="00C00E0E" w14:paraId="43AE181A" w14:textId="77777777" w:rsidTr="00C00E0E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13A65F0" w14:textId="77777777" w:rsidR="00C00E0E" w:rsidRPr="00C00E0E" w:rsidRDefault="00C00E0E" w:rsidP="00C00E0E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C00E0E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58655D03" w14:textId="46F6E7F0" w:rsidR="00C00E0E" w:rsidRPr="00C00E0E" w:rsidRDefault="00C00E0E" w:rsidP="00C00E0E">
            <w:r w:rsidRPr="00C00E0E">
              <w:t>LS/r on draft analysis of operational parts (resolves, instructs etc) of WTSA/PP/WTDC Resolutions (</w:t>
            </w:r>
            <w:r>
              <w:t>r</w:t>
            </w:r>
            <w:r w:rsidRPr="00C00E0E">
              <w:t>eply to TSAG-LS15)</w:t>
            </w:r>
          </w:p>
        </w:tc>
      </w:tr>
      <w:bookmarkEnd w:id="0"/>
      <w:bookmarkEnd w:id="8"/>
      <w:tr w:rsidR="00CD6848" w14:paraId="3F865ECE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3FC3BD0B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20EFE0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D80818C" w14:textId="3F67167F" w:rsidR="00CD6848" w:rsidRDefault="00CD6848" w:rsidP="00F05E8B">
            <w:pPr>
              <w:pStyle w:val="LSForAction"/>
            </w:pPr>
          </w:p>
        </w:tc>
      </w:tr>
      <w:tr w:rsidR="00CD6848" w14:paraId="4ABA2A03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5145F1A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3540E6D" w14:textId="115F2DDB" w:rsidR="00CD6848" w:rsidRDefault="00CD5365" w:rsidP="00F05E8B">
            <w:pPr>
              <w:pStyle w:val="LSForInfo"/>
            </w:pPr>
            <w:r>
              <w:t>TSAG</w:t>
            </w:r>
          </w:p>
        </w:tc>
      </w:tr>
      <w:tr w:rsidR="00CD6848" w14:paraId="19B7E4E0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62EA9AB1" w14:textId="5DD21EBE" w:rsidR="00CD6848" w:rsidRDefault="00CD6848" w:rsidP="00CB098B">
            <w:pPr>
              <w:tabs>
                <w:tab w:val="right" w:pos="2091"/>
              </w:tabs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  <w:r w:rsidR="00CB098B">
              <w:rPr>
                <w:b/>
                <w:bCs/>
              </w:rPr>
              <w:t xml:space="preserve"> </w:t>
            </w:r>
          </w:p>
        </w:tc>
        <w:tc>
          <w:tcPr>
            <w:tcW w:w="7434" w:type="dxa"/>
            <w:gridSpan w:val="2"/>
          </w:tcPr>
          <w:p w14:paraId="5D3D74D5" w14:textId="5BB0CEEF" w:rsidR="00CD6848" w:rsidRPr="003869CD" w:rsidRDefault="00CB098B" w:rsidP="00695FC2">
            <w:pPr>
              <w:pStyle w:val="LSApproval"/>
            </w:pPr>
            <w:r w:rsidRPr="00093AAF">
              <w:rPr>
                <w:b w:val="0"/>
                <w:bCs w:val="0"/>
              </w:rPr>
              <w:t>ITU-T SG15 meeting (</w:t>
            </w:r>
            <w:bookmarkStart w:id="9" w:name="_Hlk150953016"/>
            <w:r w:rsidR="00CD5365" w:rsidRPr="00CD5365">
              <w:rPr>
                <w:b w:val="0"/>
                <w:bCs w:val="0"/>
              </w:rPr>
              <w:t>1 December 2023</w:t>
            </w:r>
            <w:bookmarkEnd w:id="9"/>
            <w:r w:rsidRPr="00093AAF">
              <w:rPr>
                <w:b w:val="0"/>
                <w:bCs w:val="0"/>
              </w:rPr>
              <w:t>)</w:t>
            </w:r>
          </w:p>
        </w:tc>
      </w:tr>
      <w:tr w:rsidR="00CD6848" w14:paraId="1ED65DF0" w14:textId="77777777" w:rsidTr="009F2C64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D42284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B3D042F" w14:textId="7D1138CE" w:rsidR="00CD6848" w:rsidRDefault="00CB098B" w:rsidP="00F05E8B">
            <w:pPr>
              <w:pStyle w:val="LSDeadline"/>
            </w:pPr>
            <w:r>
              <w:rPr>
                <w:bCs/>
              </w:rPr>
              <w:t>N/A</w:t>
            </w:r>
          </w:p>
        </w:tc>
      </w:tr>
      <w:tr w:rsidR="00AC1943" w:rsidRPr="005E05BE" w14:paraId="500A09DD" w14:textId="77777777" w:rsidTr="00C00E0E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DE722B" w14:textId="04B3B8CF" w:rsidR="00AC1943" w:rsidRPr="00136DDD" w:rsidRDefault="00AC1943" w:rsidP="00AC1943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5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0CE9505" w14:textId="1C832E98" w:rsidR="00AC1943" w:rsidRPr="002E130A" w:rsidRDefault="00AC1943" w:rsidP="00AC1943">
            <w:pPr>
              <w:rPr>
                <w:lang w:val="fr-FR"/>
              </w:rPr>
            </w:pPr>
            <w:r>
              <w:rPr>
                <w:lang w:val="fr-CA"/>
              </w:rPr>
              <w:t>Glenn Parsons</w:t>
            </w:r>
            <w:r>
              <w:rPr>
                <w:lang w:val="fr-CA"/>
              </w:rPr>
              <w:br/>
              <w:t>SG15 Chair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0379989" w14:textId="4CBF446F" w:rsidR="00AC1943" w:rsidRPr="00AC1943" w:rsidRDefault="00AC1943" w:rsidP="00AC1943">
            <w:pPr>
              <w:tabs>
                <w:tab w:val="left" w:pos="794"/>
              </w:tabs>
              <w:rPr>
                <w:lang w:val="fr-FR"/>
              </w:rPr>
            </w:pPr>
            <w:proofErr w:type="gramStart"/>
            <w:r w:rsidRPr="001878E6">
              <w:rPr>
                <w:lang w:val="fr-FR"/>
              </w:rPr>
              <w:t>Tel:</w:t>
            </w:r>
            <w:proofErr w:type="gramEnd"/>
            <w:r w:rsidRPr="001878E6">
              <w:rPr>
                <w:lang w:val="fr-FR"/>
              </w:rPr>
              <w:tab/>
              <w:t>+1-514-379-9037</w:t>
            </w:r>
            <w:r w:rsidRPr="001878E6">
              <w:rPr>
                <w:lang w:val="fr-FR"/>
              </w:rPr>
              <w:br/>
              <w:t>E-mail:</w:t>
            </w:r>
            <w:r w:rsidRPr="001878E6">
              <w:rPr>
                <w:lang w:val="fr-FR"/>
              </w:rPr>
              <w:tab/>
            </w:r>
            <w:hyperlink r:id="rId12" w:history="1">
              <w:r w:rsidRPr="001878E6">
                <w:rPr>
                  <w:rStyle w:val="Hyperlink"/>
                  <w:lang w:val="fr-FR"/>
                </w:rPr>
                <w:t>glenn.parsons@ericsson.com</w:t>
              </w:r>
            </w:hyperlink>
          </w:p>
        </w:tc>
      </w:tr>
      <w:tr w:rsidR="00AC1943" w:rsidRPr="00C81089" w14:paraId="3060FE62" w14:textId="77777777" w:rsidTr="00C00E0E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C294F1C" w14:textId="09A58085" w:rsidR="00AC1943" w:rsidRPr="00136DDD" w:rsidRDefault="00AC1943" w:rsidP="00AC1943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55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3970C3" w14:textId="0E800FE4" w:rsidR="00AC1943" w:rsidRPr="00AC1943" w:rsidRDefault="00AC1943" w:rsidP="00AC1943">
            <w:pPr>
              <w:rPr>
                <w:lang w:val="fr-FR"/>
              </w:rPr>
            </w:pPr>
            <w:r w:rsidRPr="00193A59">
              <w:rPr>
                <w:rFonts w:eastAsia="SimSun"/>
                <w:lang w:val="fr-FR"/>
              </w:rPr>
              <w:t>Jean-Marie Fromenteau</w:t>
            </w:r>
            <w:r w:rsidRPr="00193A59">
              <w:rPr>
                <w:rFonts w:eastAsia="SimSun"/>
                <w:lang w:val="fr-FR"/>
              </w:rPr>
              <w:br/>
              <w:t>Promotion &amp; C</w:t>
            </w:r>
            <w:r>
              <w:rPr>
                <w:rFonts w:eastAsia="SimSun"/>
                <w:lang w:val="fr-FR"/>
              </w:rPr>
              <w:t>oordination Chair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63A79DE3" w14:textId="0DA97AE9" w:rsidR="00AC1943" w:rsidRPr="00AD082A" w:rsidRDefault="00AC1943" w:rsidP="00AC1943">
            <w:pPr>
              <w:tabs>
                <w:tab w:val="left" w:pos="794"/>
              </w:tabs>
              <w:rPr>
                <w:lang w:val="de-DE"/>
              </w:rPr>
            </w:pPr>
            <w:r w:rsidRPr="005E374D">
              <w:rPr>
                <w:lang w:val="de-DE"/>
              </w:rPr>
              <w:t>Tel:</w:t>
            </w:r>
            <w:r w:rsidRPr="005E374D">
              <w:rPr>
                <w:lang w:val="de-DE"/>
              </w:rPr>
              <w:tab/>
              <w:t>+49 9561 42 74 20</w:t>
            </w:r>
            <w:r w:rsidRPr="005E374D">
              <w:rPr>
                <w:lang w:val="de-DE"/>
              </w:rPr>
              <w:br/>
              <w:t>Email:</w:t>
            </w:r>
            <w:r w:rsidRPr="005E374D">
              <w:rPr>
                <w:lang w:val="de-DE"/>
              </w:rPr>
              <w:tab/>
            </w:r>
            <w:r w:rsidR="00C00E0E">
              <w:fldChar w:fldCharType="begin"/>
            </w:r>
            <w:r w:rsidR="00C00E0E">
              <w:instrText>HYPERLINK "mailto:fromentejm@corning.com"</w:instrText>
            </w:r>
            <w:r w:rsidR="00C00E0E">
              <w:fldChar w:fldCharType="separate"/>
            </w:r>
            <w:r w:rsidRPr="005E374D">
              <w:rPr>
                <w:rFonts w:eastAsia="SimSun"/>
                <w:color w:val="0000FF"/>
                <w:u w:val="single"/>
                <w:lang w:val="de-DE"/>
              </w:rPr>
              <w:t>fromentejm@corning.com</w:t>
            </w:r>
            <w:r w:rsidR="00C00E0E">
              <w:rPr>
                <w:rFonts w:eastAsia="SimSun"/>
                <w:color w:val="0000FF"/>
                <w:u w:val="single"/>
                <w:lang w:val="de-DE"/>
              </w:rPr>
              <w:fldChar w:fldCharType="end"/>
            </w:r>
          </w:p>
        </w:tc>
      </w:tr>
      <w:tr w:rsidR="00AC1943" w:rsidRPr="00BC0498" w14:paraId="0FA8BE63" w14:textId="77777777" w:rsidTr="00C00E0E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850E485" w14:textId="6B36EF77" w:rsidR="00AC1943" w:rsidRPr="28EE24EE" w:rsidRDefault="00AC1943" w:rsidP="00AC1943">
            <w:pPr>
              <w:rPr>
                <w:b/>
                <w:bCs/>
              </w:rPr>
            </w:pPr>
            <w:r w:rsidRPr="28EE24EE">
              <w:rPr>
                <w:b/>
                <w:bCs/>
              </w:rPr>
              <w:t>Contact:</w:t>
            </w:r>
          </w:p>
        </w:tc>
        <w:tc>
          <w:tcPr>
            <w:tcW w:w="355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25B7199" w14:textId="16F676E7" w:rsidR="00AC1943" w:rsidRDefault="00AC1943" w:rsidP="00AC1943">
            <w:r w:rsidRPr="00193A59">
              <w:rPr>
                <w:lang w:val="fr-FR"/>
              </w:rPr>
              <w:t>Vincent Ferretti</w:t>
            </w:r>
            <w:r w:rsidRPr="00193A59">
              <w:rPr>
                <w:lang w:val="fr-FR"/>
              </w:rPr>
              <w:br/>
              <w:t>Promotion &amp; Coordination Vi</w:t>
            </w:r>
            <w:r>
              <w:rPr>
                <w:lang w:val="fr-FR"/>
              </w:rPr>
              <w:t>c</w:t>
            </w:r>
            <w:r w:rsidRPr="00193A59">
              <w:rPr>
                <w:lang w:val="fr-FR"/>
              </w:rPr>
              <w:t>e-Cha</w:t>
            </w:r>
            <w:r>
              <w:rPr>
                <w:lang w:val="fr-FR"/>
              </w:rPr>
              <w:t>ir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2921C5A9" w14:textId="07382FC6" w:rsidR="00AC1943" w:rsidRPr="00534E8E" w:rsidRDefault="00AC1943" w:rsidP="00AC1943">
            <w:pPr>
              <w:tabs>
                <w:tab w:val="left" w:pos="794"/>
              </w:tabs>
              <w:rPr>
                <w:lang w:val="de-DE"/>
              </w:rPr>
            </w:pPr>
            <w:r>
              <w:t>Tel:       +1 828 234 3353</w:t>
            </w:r>
            <w:r>
              <w:br/>
              <w:t xml:space="preserve">Email: </w:t>
            </w:r>
            <w:hyperlink r:id="rId13" w:history="1">
              <w:r w:rsidRPr="00616A3F">
                <w:rPr>
                  <w:rStyle w:val="Hyperlink"/>
                </w:rPr>
                <w:t>ferrettive@corning.com</w:t>
              </w:r>
            </w:hyperlink>
          </w:p>
        </w:tc>
      </w:tr>
    </w:tbl>
    <w:p w14:paraId="14CA5946" w14:textId="77777777" w:rsidR="00C00E0E" w:rsidRDefault="00C00E0E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AC1943" w:rsidRPr="00136DDD" w14:paraId="76C4A506" w14:textId="77777777" w:rsidTr="001410FD">
        <w:trPr>
          <w:cantSplit/>
        </w:trPr>
        <w:tc>
          <w:tcPr>
            <w:tcW w:w="1588" w:type="dxa"/>
          </w:tcPr>
          <w:p w14:paraId="22982571" w14:textId="2D16A513" w:rsidR="00AC1943" w:rsidRPr="00136DDD" w:rsidRDefault="00AC1943" w:rsidP="00AC1943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6C47E7A9" w:rsidR="00AC1943" w:rsidRPr="008249A7" w:rsidRDefault="00AC1943" w:rsidP="00AC1943">
            <w:pPr>
              <w:pStyle w:val="TSBHeaderSummary"/>
              <w:rPr>
                <w:highlight w:val="yellow"/>
              </w:rPr>
            </w:pPr>
            <w:r w:rsidRPr="00CB098B">
              <w:t xml:space="preserve">This LS contains the reply </w:t>
            </w:r>
            <w:r>
              <w:t>from</w:t>
            </w:r>
            <w:r w:rsidRPr="00CB098B">
              <w:t xml:space="preserve"> ITU-T SG15 </w:t>
            </w:r>
            <w:r w:rsidRPr="00DD2E8E">
              <w:t>to</w:t>
            </w:r>
            <w:r>
              <w:t xml:space="preserve"> TSAG </w:t>
            </w:r>
            <w:r w:rsidR="006E7145" w:rsidRPr="006E7145">
              <w:t xml:space="preserve">on </w:t>
            </w:r>
            <w:bookmarkStart w:id="10" w:name="_Hlk151454925"/>
            <w:r w:rsidR="006E7145" w:rsidRPr="006E7145">
              <w:t>draft analysis of operational parts (resolves, instructs etc) of WTSA/PP/WTDC Resolutions</w:t>
            </w:r>
            <w:bookmarkEnd w:id="10"/>
            <w:r w:rsidR="006E7145">
              <w:t>.</w:t>
            </w:r>
          </w:p>
        </w:tc>
      </w:tr>
    </w:tbl>
    <w:p w14:paraId="1D907215" w14:textId="7B3AF531" w:rsidR="00210378" w:rsidRDefault="00210378" w:rsidP="00210378">
      <w:pPr>
        <w:tabs>
          <w:tab w:val="left" w:pos="720"/>
          <w:tab w:val="left" w:pos="993"/>
        </w:tabs>
        <w:rPr>
          <w:rFonts w:eastAsia="Times New Roman"/>
          <w:bCs/>
          <w:color w:val="000000"/>
        </w:rPr>
      </w:pPr>
      <w:r>
        <w:rPr>
          <w:bCs/>
          <w:color w:val="000000"/>
        </w:rPr>
        <w:br/>
        <w:t>ITU-T Study Group 15 would like to thank</w:t>
      </w:r>
      <w:r w:rsidR="0089127E">
        <w:rPr>
          <w:bCs/>
          <w:color w:val="000000"/>
        </w:rPr>
        <w:t xml:space="preserve"> </w:t>
      </w:r>
      <w:r w:rsidR="000B21EC">
        <w:rPr>
          <w:bCs/>
          <w:color w:val="000000"/>
        </w:rPr>
        <w:t xml:space="preserve">TSAG </w:t>
      </w:r>
      <w:r>
        <w:rPr>
          <w:bCs/>
          <w:color w:val="000000"/>
        </w:rPr>
        <w:t>for its liaison statement</w:t>
      </w:r>
      <w:r w:rsidR="0089127E">
        <w:rPr>
          <w:bCs/>
          <w:color w:val="000000"/>
        </w:rPr>
        <w:t xml:space="preserve"> </w:t>
      </w:r>
      <w:hyperlink r:id="rId14" w:tooltip="ITU-T ftp file restricted to TIES access only" w:history="1">
        <w:r w:rsidR="006E7145" w:rsidRPr="00B208D9">
          <w:rPr>
            <w:rFonts w:eastAsia="Times New Roman"/>
            <w:color w:val="0000FF"/>
            <w:szCs w:val="20"/>
            <w:u w:val="single"/>
            <w:lang w:eastAsia="en-US"/>
          </w:rPr>
          <w:t>TSAG-LS15</w:t>
        </w:r>
      </w:hyperlink>
      <w:r w:rsidR="006E7145" w:rsidRPr="006E7145">
        <w:rPr>
          <w:rFonts w:eastAsia="Times New Roman"/>
          <w:szCs w:val="20"/>
          <w:lang w:eastAsia="en-US"/>
        </w:rPr>
        <w:t xml:space="preserve"> on</w:t>
      </w:r>
      <w:r w:rsidR="006E7145" w:rsidRPr="006E7145">
        <w:rPr>
          <w:rFonts w:eastAsia="Times New Roman"/>
          <w:szCs w:val="20"/>
          <w:u w:val="single"/>
          <w:lang w:eastAsia="en-US"/>
        </w:rPr>
        <w:t xml:space="preserve"> </w:t>
      </w:r>
      <w:r w:rsidR="006E7145" w:rsidRPr="006E7145">
        <w:t>draft analysis of operational parts (resolves, instructs etc) of WTSA/PP/WTDC Resolutions</w:t>
      </w:r>
      <w:r w:rsidR="006E7145">
        <w:t>.</w:t>
      </w:r>
    </w:p>
    <w:p w14:paraId="1E10719A" w14:textId="789FB076" w:rsidR="00EC41AB" w:rsidRDefault="00210378" w:rsidP="005E1C84">
      <w:pPr>
        <w:ind w:right="-284"/>
        <w:rPr>
          <w:lang w:val="en-US"/>
        </w:rPr>
      </w:pPr>
      <w:r>
        <w:t xml:space="preserve">ITU-T SG15 </w:t>
      </w:r>
      <w:r w:rsidR="00054C2C">
        <w:t>took note of</w:t>
      </w:r>
      <w:r>
        <w:t xml:space="preserve"> the above liaison statement </w:t>
      </w:r>
      <w:r w:rsidR="008A497B">
        <w:t xml:space="preserve">and </w:t>
      </w:r>
      <w:r w:rsidR="0083731E">
        <w:t xml:space="preserve">has </w:t>
      </w:r>
      <w:r w:rsidR="00260551">
        <w:t xml:space="preserve">reviewed </w:t>
      </w:r>
      <w:hyperlink r:id="rId15" w:history="1">
        <w:r w:rsidR="00B153D1" w:rsidRPr="00B153D1">
          <w:rPr>
            <w:rFonts w:eastAsia="DengXian"/>
            <w:color w:val="0000FF"/>
            <w:u w:val="single"/>
          </w:rPr>
          <w:t>TSAG-TD260</w:t>
        </w:r>
      </w:hyperlink>
      <w:r w:rsidR="00B153D1" w:rsidRPr="005E1C84">
        <w:rPr>
          <w:lang w:val="en-US"/>
        </w:rPr>
        <w:t xml:space="preserve"> </w:t>
      </w:r>
      <w:r w:rsidR="00B153D1">
        <w:rPr>
          <w:lang w:val="en-US"/>
        </w:rPr>
        <w:t>“</w:t>
      </w:r>
      <w:r w:rsidR="005E1C84" w:rsidRPr="005E1C84">
        <w:rPr>
          <w:lang w:val="en-US"/>
        </w:rPr>
        <w:t xml:space="preserve">Draft analysis of operational parts (resolves, instructs </w:t>
      </w:r>
      <w:proofErr w:type="spellStart"/>
      <w:r w:rsidR="005E1C84" w:rsidRPr="005E1C84">
        <w:rPr>
          <w:lang w:val="en-US"/>
        </w:rPr>
        <w:t>etc</w:t>
      </w:r>
      <w:proofErr w:type="spellEnd"/>
      <w:r w:rsidR="005E1C84" w:rsidRPr="005E1C84">
        <w:rPr>
          <w:lang w:val="en-US"/>
        </w:rPr>
        <w:t xml:space="preserve">) of WTSA/PP/WTDC Resolutions” as well as </w:t>
      </w:r>
      <w:hyperlink r:id="rId16" w:history="1">
        <w:r w:rsidR="00A50196" w:rsidRPr="00A50196">
          <w:rPr>
            <w:rFonts w:eastAsia="DengXian"/>
            <w:color w:val="0000FF"/>
            <w:u w:val="single"/>
          </w:rPr>
          <w:t>TSAG-TD261R1</w:t>
        </w:r>
      </w:hyperlink>
      <w:r w:rsidR="00A50196">
        <w:rPr>
          <w:lang w:val="en-US"/>
        </w:rPr>
        <w:t xml:space="preserve">  </w:t>
      </w:r>
      <w:r w:rsidR="00F7120A">
        <w:rPr>
          <w:lang w:val="en-US"/>
        </w:rPr>
        <w:t xml:space="preserve">the </w:t>
      </w:r>
      <w:r w:rsidR="005E1C84" w:rsidRPr="005E1C84">
        <w:rPr>
          <w:lang w:val="en-US"/>
        </w:rPr>
        <w:t xml:space="preserve">draft ITU-T </w:t>
      </w:r>
      <w:proofErr w:type="spellStart"/>
      <w:r w:rsidR="005E1C84" w:rsidRPr="005E1C84">
        <w:rPr>
          <w:lang w:val="en-US"/>
        </w:rPr>
        <w:t>A.SupWTSAGL</w:t>
      </w:r>
      <w:proofErr w:type="spellEnd"/>
      <w:r w:rsidR="005E1C84" w:rsidRPr="005E1C84">
        <w:rPr>
          <w:lang w:val="en-US"/>
        </w:rPr>
        <w:t xml:space="preserve"> "WTSA preparation guideline on Resolutions", </w:t>
      </w:r>
      <w:r w:rsidR="00F7120A" w:rsidRPr="00F7120A">
        <w:rPr>
          <w:lang w:val="en-US"/>
        </w:rPr>
        <w:t>during its meeting 20 November - 1 December</w:t>
      </w:r>
      <w:r w:rsidR="00F7120A">
        <w:rPr>
          <w:lang w:val="en-US"/>
        </w:rPr>
        <w:t xml:space="preserve"> 2023.</w:t>
      </w:r>
      <w:r w:rsidR="00FF4A13">
        <w:rPr>
          <w:lang w:val="en-US"/>
        </w:rPr>
        <w:br/>
      </w:r>
      <w:r w:rsidR="00A95EF8">
        <w:rPr>
          <w:lang w:val="en-US"/>
        </w:rPr>
        <w:br/>
      </w:r>
      <w:r w:rsidR="00376282">
        <w:rPr>
          <w:lang w:val="en-US"/>
        </w:rPr>
        <w:t xml:space="preserve">ITU-T SG15 </w:t>
      </w:r>
      <w:r w:rsidR="008E1DB0">
        <w:rPr>
          <w:lang w:val="en-US"/>
        </w:rPr>
        <w:t xml:space="preserve">has </w:t>
      </w:r>
      <w:r w:rsidR="00376282">
        <w:rPr>
          <w:lang w:val="en-US"/>
        </w:rPr>
        <w:t>identi</w:t>
      </w:r>
      <w:r w:rsidR="00AD708D">
        <w:rPr>
          <w:lang w:val="en-US"/>
        </w:rPr>
        <w:t>fi</w:t>
      </w:r>
      <w:r w:rsidR="00376282">
        <w:rPr>
          <w:lang w:val="en-US"/>
        </w:rPr>
        <w:t>ed</w:t>
      </w:r>
      <w:r w:rsidR="00EF59A5">
        <w:rPr>
          <w:lang w:val="en-US"/>
        </w:rPr>
        <w:t xml:space="preserve"> </w:t>
      </w:r>
      <w:r w:rsidR="00ED6D3C">
        <w:rPr>
          <w:lang w:val="en-US"/>
        </w:rPr>
        <w:t xml:space="preserve">the </w:t>
      </w:r>
      <w:r w:rsidR="00EF59A5">
        <w:rPr>
          <w:lang w:val="en-US"/>
        </w:rPr>
        <w:t>following WTSA</w:t>
      </w:r>
      <w:r w:rsidR="008375A8">
        <w:rPr>
          <w:lang w:val="en-US"/>
        </w:rPr>
        <w:t>-20</w:t>
      </w:r>
      <w:r w:rsidR="00EF59A5">
        <w:rPr>
          <w:lang w:val="en-US"/>
        </w:rPr>
        <w:t xml:space="preserve"> Resolutions that </w:t>
      </w:r>
      <w:r w:rsidR="00514A4F">
        <w:rPr>
          <w:lang w:val="en-US"/>
        </w:rPr>
        <w:t xml:space="preserve">are </w:t>
      </w:r>
      <w:r w:rsidR="00153DD6">
        <w:rPr>
          <w:lang w:val="en-US"/>
        </w:rPr>
        <w:t xml:space="preserve">already </w:t>
      </w:r>
      <w:r w:rsidR="00514A4F">
        <w:rPr>
          <w:lang w:val="en-US"/>
        </w:rPr>
        <w:t>part of it</w:t>
      </w:r>
      <w:r w:rsidR="0081482B">
        <w:rPr>
          <w:lang w:val="en-US"/>
        </w:rPr>
        <w:t>s mandate</w:t>
      </w:r>
      <w:r w:rsidR="00153DD6">
        <w:rPr>
          <w:lang w:val="en-US"/>
        </w:rPr>
        <w:t xml:space="preserve"> </w:t>
      </w:r>
      <w:r w:rsidR="003275D2">
        <w:rPr>
          <w:lang w:val="en-US"/>
        </w:rPr>
        <w:t xml:space="preserve">and therefore </w:t>
      </w:r>
      <w:r w:rsidR="0004223E">
        <w:rPr>
          <w:lang w:val="en-US"/>
        </w:rPr>
        <w:t xml:space="preserve">can be </w:t>
      </w:r>
      <w:r w:rsidR="003275D2">
        <w:rPr>
          <w:lang w:val="en-US"/>
        </w:rPr>
        <w:t xml:space="preserve">considered as </w:t>
      </w:r>
      <w:r w:rsidR="0004223E">
        <w:rPr>
          <w:lang w:val="en-US"/>
        </w:rPr>
        <w:t>obsoleted</w:t>
      </w:r>
      <w:r w:rsidR="003275D2">
        <w:rPr>
          <w:lang w:val="en-US"/>
        </w:rPr>
        <w:t>.</w:t>
      </w:r>
    </w:p>
    <w:p w14:paraId="7DAB219A" w14:textId="77777777" w:rsidR="00EC41AB" w:rsidRDefault="00FF4A13" w:rsidP="005E1C84">
      <w:pPr>
        <w:pStyle w:val="ListParagraph"/>
        <w:numPr>
          <w:ilvl w:val="0"/>
          <w:numId w:val="15"/>
        </w:numPr>
        <w:ind w:right="-284"/>
        <w:rPr>
          <w:lang w:val="en-US"/>
        </w:rPr>
      </w:pPr>
      <w:r w:rsidRPr="00EC41AB">
        <w:rPr>
          <w:lang w:val="en-US"/>
        </w:rPr>
        <w:t>Resolution 90 - Open source in the ITU Telecommunication Standardization Sector</w:t>
      </w:r>
    </w:p>
    <w:p w14:paraId="1D05C543" w14:textId="77777777" w:rsidR="00EC41AB" w:rsidRPr="00EC41AB" w:rsidRDefault="004A7BF8" w:rsidP="005E1C84">
      <w:pPr>
        <w:pStyle w:val="ListParagraph"/>
        <w:numPr>
          <w:ilvl w:val="0"/>
          <w:numId w:val="15"/>
        </w:numPr>
        <w:ind w:right="-284"/>
        <w:rPr>
          <w:lang w:val="en-US"/>
        </w:rPr>
      </w:pPr>
      <w:r w:rsidRPr="00EC41AB">
        <w:rPr>
          <w:rFonts w:eastAsia="SimSun"/>
        </w:rPr>
        <w:t xml:space="preserve">Resolution 92 - Enhancing the standardization activities in the ITU Telecommunication Standardization Sector related to non-radio aspects of international mobile </w:t>
      </w:r>
      <w:proofErr w:type="gramStart"/>
      <w:r w:rsidRPr="00EC41AB">
        <w:rPr>
          <w:rFonts w:eastAsia="SimSun"/>
        </w:rPr>
        <w:t>telecommunications</w:t>
      </w:r>
      <w:proofErr w:type="gramEnd"/>
    </w:p>
    <w:p w14:paraId="5D51B009" w14:textId="05049CF3" w:rsidR="00D0142C" w:rsidRPr="00EC41AB" w:rsidRDefault="005F6DAC" w:rsidP="005E1C84">
      <w:pPr>
        <w:pStyle w:val="ListParagraph"/>
        <w:numPr>
          <w:ilvl w:val="0"/>
          <w:numId w:val="15"/>
        </w:numPr>
        <w:ind w:right="-284"/>
        <w:rPr>
          <w:lang w:val="en-US"/>
        </w:rPr>
      </w:pPr>
      <w:r w:rsidRPr="00EC41AB">
        <w:rPr>
          <w:lang w:val="en-US"/>
        </w:rPr>
        <w:t>Resolution 93 - Interconnection of 4G, IMT-2020 networks and beyond</w:t>
      </w:r>
      <w:r w:rsidR="009A54EE" w:rsidRPr="00EC41AB">
        <w:rPr>
          <w:lang w:val="en-US"/>
        </w:rPr>
        <w:br/>
      </w:r>
    </w:p>
    <w:p w14:paraId="7DFA38D1" w14:textId="255CDCFC" w:rsidR="00D14595" w:rsidRDefault="000C5998" w:rsidP="005E1C84">
      <w:pPr>
        <w:ind w:right="-284"/>
        <w:rPr>
          <w:lang w:val="en-US"/>
        </w:rPr>
      </w:pPr>
      <w:r>
        <w:rPr>
          <w:lang w:val="en-US"/>
        </w:rPr>
        <w:t xml:space="preserve">Within </w:t>
      </w:r>
      <w:r w:rsidR="00685AE3">
        <w:rPr>
          <w:lang w:val="en-US"/>
        </w:rPr>
        <w:t xml:space="preserve">its </w:t>
      </w:r>
      <w:r>
        <w:rPr>
          <w:lang w:val="en-US"/>
        </w:rPr>
        <w:t xml:space="preserve">WTSA-24 preparation, </w:t>
      </w:r>
      <w:r w:rsidRPr="000C5998">
        <w:rPr>
          <w:lang w:val="en-US"/>
        </w:rPr>
        <w:t>ITU-T SG15 confirms tha</w:t>
      </w:r>
      <w:r>
        <w:rPr>
          <w:lang w:val="en-US"/>
        </w:rPr>
        <w:t>t it</w:t>
      </w:r>
      <w:r w:rsidR="00153DD6">
        <w:rPr>
          <w:lang w:val="en-US"/>
        </w:rPr>
        <w:t xml:space="preserve"> </w:t>
      </w:r>
      <w:r w:rsidR="00866033">
        <w:rPr>
          <w:lang w:val="en-US"/>
        </w:rPr>
        <w:t xml:space="preserve">has </w:t>
      </w:r>
      <w:r>
        <w:rPr>
          <w:lang w:val="en-US"/>
        </w:rPr>
        <w:t>started the revi</w:t>
      </w:r>
      <w:r w:rsidR="00CA2C22">
        <w:rPr>
          <w:lang w:val="en-US"/>
        </w:rPr>
        <w:t xml:space="preserve">sion of the SG15 Questions </w:t>
      </w:r>
      <w:r w:rsidR="00541C19">
        <w:rPr>
          <w:lang w:val="en-US"/>
        </w:rPr>
        <w:t>text</w:t>
      </w:r>
      <w:r w:rsidR="00830FA0">
        <w:rPr>
          <w:lang w:val="en-US"/>
        </w:rPr>
        <w:t>s</w:t>
      </w:r>
      <w:r w:rsidR="00541C19">
        <w:rPr>
          <w:lang w:val="en-US"/>
        </w:rPr>
        <w:t xml:space="preserve"> </w:t>
      </w:r>
      <w:r w:rsidR="00830FA0">
        <w:rPr>
          <w:lang w:val="en-US"/>
        </w:rPr>
        <w:t xml:space="preserve">and </w:t>
      </w:r>
      <w:r w:rsidR="00323236">
        <w:rPr>
          <w:lang w:val="en-US"/>
        </w:rPr>
        <w:t xml:space="preserve">that the </w:t>
      </w:r>
      <w:r w:rsidR="00393671">
        <w:rPr>
          <w:lang w:val="en-US"/>
        </w:rPr>
        <w:t xml:space="preserve">work items related to the </w:t>
      </w:r>
      <w:r w:rsidR="00323236">
        <w:rPr>
          <w:lang w:val="en-US"/>
        </w:rPr>
        <w:t>instructions of the above Res</w:t>
      </w:r>
      <w:r w:rsidR="00975C1B">
        <w:rPr>
          <w:lang w:val="en-US"/>
        </w:rPr>
        <w:t xml:space="preserve">olutions will be </w:t>
      </w:r>
      <w:r w:rsidR="00393671">
        <w:rPr>
          <w:lang w:val="en-US"/>
        </w:rPr>
        <w:t xml:space="preserve">mentioned in the wording of the </w:t>
      </w:r>
      <w:r w:rsidR="00306F8E">
        <w:rPr>
          <w:lang w:val="en-US"/>
        </w:rPr>
        <w:t>related Questions texts</w:t>
      </w:r>
      <w:r w:rsidR="00FB76AC">
        <w:rPr>
          <w:lang w:val="en-US"/>
        </w:rPr>
        <w:t xml:space="preserve"> – refer to </w:t>
      </w:r>
      <w:hyperlink r:id="rId17" w:history="1">
        <w:r w:rsidR="00C81089">
          <w:rPr>
            <w:rStyle w:val="Hyperlink"/>
            <w:lang w:val="en-US"/>
          </w:rPr>
          <w:t>T</w:t>
        </w:r>
        <w:r w:rsidR="00C81089">
          <w:rPr>
            <w:rStyle w:val="Hyperlink"/>
            <w:lang w:val="en-US"/>
          </w:rPr>
          <w:t>D</w:t>
        </w:r>
        <w:r w:rsidR="00C81089">
          <w:rPr>
            <w:rStyle w:val="Hyperlink"/>
            <w:lang w:val="en-US"/>
          </w:rPr>
          <w:t>233R2/G</w:t>
        </w:r>
      </w:hyperlink>
      <w:r w:rsidR="00145F38">
        <w:rPr>
          <w:lang w:val="en-US"/>
        </w:rPr>
        <w:t>.</w:t>
      </w:r>
    </w:p>
    <w:p w14:paraId="6AFCD962" w14:textId="77777777" w:rsidR="00145F38" w:rsidRPr="000C5998" w:rsidRDefault="00145F38" w:rsidP="005E1C84">
      <w:pPr>
        <w:ind w:right="-284"/>
        <w:rPr>
          <w:lang w:val="en-US"/>
        </w:rPr>
      </w:pPr>
    </w:p>
    <w:p w14:paraId="07C7E896" w14:textId="1B3B99F9" w:rsidR="005D26C2" w:rsidRDefault="00CB098B" w:rsidP="005D26C2">
      <w:r w:rsidRPr="00F1362F">
        <w:t>ITU-T SG15 looks forward to</w:t>
      </w:r>
      <w:r>
        <w:t xml:space="preserve"> further</w:t>
      </w:r>
      <w:r w:rsidRPr="00F1362F">
        <w:t xml:space="preserve"> cooperati</w:t>
      </w:r>
      <w:r>
        <w:t>on</w:t>
      </w:r>
      <w:r w:rsidRPr="00F1362F">
        <w:t xml:space="preserve"> with</w:t>
      </w:r>
      <w:r w:rsidR="00B123B1">
        <w:t xml:space="preserve"> </w:t>
      </w:r>
      <w:r w:rsidR="00CC37C7">
        <w:rPr>
          <w:lang w:val="en-US"/>
        </w:rPr>
        <w:t>TSAG</w:t>
      </w:r>
      <w:r w:rsidR="00634660">
        <w:rPr>
          <w:lang w:val="en-US"/>
        </w:rPr>
        <w:t>.</w:t>
      </w:r>
    </w:p>
    <w:p w14:paraId="48F10A2C" w14:textId="709B6A71" w:rsidR="00135AB0" w:rsidRPr="00EF68D1" w:rsidRDefault="005D26C2" w:rsidP="00C00E0E">
      <w:pPr>
        <w:jc w:val="center"/>
        <w:rPr>
          <w:u w:val="single"/>
        </w:rPr>
      </w:pPr>
      <w:r>
        <w:t>________________________</w:t>
      </w:r>
    </w:p>
    <w:sectPr w:rsidR="00135AB0" w:rsidRPr="00EF68D1" w:rsidSect="00C00E0E">
      <w:headerReference w:type="default" r:id="rId18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A1BF2" w14:textId="77777777" w:rsidR="0060051F" w:rsidRDefault="0060051F" w:rsidP="00C42125">
      <w:pPr>
        <w:spacing w:before="0"/>
      </w:pPr>
      <w:r>
        <w:separator/>
      </w:r>
    </w:p>
  </w:endnote>
  <w:endnote w:type="continuationSeparator" w:id="0">
    <w:p w14:paraId="023EEAAD" w14:textId="77777777" w:rsidR="0060051F" w:rsidRDefault="0060051F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877F4" w14:textId="77777777" w:rsidR="0060051F" w:rsidRDefault="0060051F" w:rsidP="00C42125">
      <w:pPr>
        <w:spacing w:before="0"/>
      </w:pPr>
      <w:r>
        <w:separator/>
      </w:r>
    </w:p>
  </w:footnote>
  <w:footnote w:type="continuationSeparator" w:id="0">
    <w:p w14:paraId="06A0FD84" w14:textId="77777777" w:rsidR="0060051F" w:rsidRDefault="0060051F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DE834" w14:textId="73033A67" w:rsidR="005976A1" w:rsidRPr="00C00E0E" w:rsidRDefault="00C00E0E" w:rsidP="00C00E0E">
    <w:pPr>
      <w:pStyle w:val="Header"/>
    </w:pPr>
    <w:r w:rsidRPr="00C00E0E">
      <w:t xml:space="preserve">- </w:t>
    </w:r>
    <w:r w:rsidRPr="00C00E0E">
      <w:fldChar w:fldCharType="begin"/>
    </w:r>
    <w:r w:rsidRPr="00C00E0E">
      <w:instrText xml:space="preserve"> PAGE  \* MERGEFORMAT </w:instrText>
    </w:r>
    <w:r w:rsidRPr="00C00E0E">
      <w:fldChar w:fldCharType="separate"/>
    </w:r>
    <w:r w:rsidRPr="00C00E0E">
      <w:rPr>
        <w:noProof/>
      </w:rPr>
      <w:t>1</w:t>
    </w:r>
    <w:r w:rsidRPr="00C00E0E">
      <w:fldChar w:fldCharType="end"/>
    </w:r>
    <w:r w:rsidRPr="00C00E0E">
      <w:t xml:space="preserve"> -</w:t>
    </w:r>
  </w:p>
  <w:p w14:paraId="22C07D56" w14:textId="09A7B76C" w:rsidR="00C00E0E" w:rsidRPr="00C00E0E" w:rsidRDefault="00C00E0E" w:rsidP="00C00E0E">
    <w:pPr>
      <w:pStyle w:val="Header"/>
      <w:spacing w:after="240"/>
    </w:pPr>
    <w:r w:rsidRPr="00C00E0E">
      <w:fldChar w:fldCharType="begin"/>
    </w:r>
    <w:r w:rsidRPr="00C00E0E">
      <w:instrText xml:space="preserve"> STYLEREF  Docnumber  </w:instrText>
    </w:r>
    <w:r>
      <w:fldChar w:fldCharType="separate"/>
    </w:r>
    <w:r>
      <w:rPr>
        <w:noProof/>
      </w:rPr>
      <w:t>SG15-LS102</w:t>
    </w:r>
    <w:r w:rsidRPr="00C00E0E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B035D6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8112ED5"/>
    <w:multiLevelType w:val="hybridMultilevel"/>
    <w:tmpl w:val="C03C5F16"/>
    <w:lvl w:ilvl="0" w:tplc="3A06832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AE69FE"/>
    <w:multiLevelType w:val="hybridMultilevel"/>
    <w:tmpl w:val="A670BF42"/>
    <w:lvl w:ilvl="0" w:tplc="6576CE8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130BDE"/>
    <w:multiLevelType w:val="hybridMultilevel"/>
    <w:tmpl w:val="DEB6759C"/>
    <w:lvl w:ilvl="0" w:tplc="D30057C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D244A8"/>
    <w:multiLevelType w:val="hybridMultilevel"/>
    <w:tmpl w:val="997246E6"/>
    <w:lvl w:ilvl="0" w:tplc="0407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7544FCF"/>
    <w:multiLevelType w:val="hybridMultilevel"/>
    <w:tmpl w:val="1C9AB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017313">
    <w:abstractNumId w:val="9"/>
  </w:num>
  <w:num w:numId="2" w16cid:durableId="1354526920">
    <w:abstractNumId w:val="7"/>
  </w:num>
  <w:num w:numId="3" w16cid:durableId="1584144927">
    <w:abstractNumId w:val="6"/>
  </w:num>
  <w:num w:numId="4" w16cid:durableId="1837644070">
    <w:abstractNumId w:val="5"/>
  </w:num>
  <w:num w:numId="5" w16cid:durableId="891768756">
    <w:abstractNumId w:val="4"/>
  </w:num>
  <w:num w:numId="6" w16cid:durableId="2086680196">
    <w:abstractNumId w:val="8"/>
  </w:num>
  <w:num w:numId="7" w16cid:durableId="1369799388">
    <w:abstractNumId w:val="3"/>
  </w:num>
  <w:num w:numId="8" w16cid:durableId="1146510813">
    <w:abstractNumId w:val="2"/>
  </w:num>
  <w:num w:numId="9" w16cid:durableId="727534265">
    <w:abstractNumId w:val="1"/>
  </w:num>
  <w:num w:numId="10" w16cid:durableId="1430389469">
    <w:abstractNumId w:val="0"/>
  </w:num>
  <w:num w:numId="11" w16cid:durableId="1211648390">
    <w:abstractNumId w:val="14"/>
  </w:num>
  <w:num w:numId="12" w16cid:durableId="286081731">
    <w:abstractNumId w:val="10"/>
  </w:num>
  <w:num w:numId="13" w16cid:durableId="347565864">
    <w:abstractNumId w:val="11"/>
  </w:num>
  <w:num w:numId="14" w16cid:durableId="1456362449">
    <w:abstractNumId w:val="12"/>
  </w:num>
  <w:num w:numId="15" w16cid:durableId="1359812217">
    <w:abstractNumId w:val="15"/>
  </w:num>
  <w:num w:numId="16" w16cid:durableId="6633602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9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272FD"/>
    <w:rsid w:val="00027B47"/>
    <w:rsid w:val="0003582E"/>
    <w:rsid w:val="0004023E"/>
    <w:rsid w:val="0004223E"/>
    <w:rsid w:val="00043D75"/>
    <w:rsid w:val="00054C2C"/>
    <w:rsid w:val="00057000"/>
    <w:rsid w:val="00061268"/>
    <w:rsid w:val="00062C4E"/>
    <w:rsid w:val="000640E0"/>
    <w:rsid w:val="000920CE"/>
    <w:rsid w:val="000966A8"/>
    <w:rsid w:val="00096C2E"/>
    <w:rsid w:val="000A5CA2"/>
    <w:rsid w:val="000B21EC"/>
    <w:rsid w:val="000B5FA8"/>
    <w:rsid w:val="000B739D"/>
    <w:rsid w:val="000C2A7D"/>
    <w:rsid w:val="000C397B"/>
    <w:rsid w:val="000C5998"/>
    <w:rsid w:val="000D217A"/>
    <w:rsid w:val="000E6125"/>
    <w:rsid w:val="001137F6"/>
    <w:rsid w:val="00113DBE"/>
    <w:rsid w:val="001200A6"/>
    <w:rsid w:val="00124A40"/>
    <w:rsid w:val="001251DA"/>
    <w:rsid w:val="00125432"/>
    <w:rsid w:val="00135AB0"/>
    <w:rsid w:val="00136DDD"/>
    <w:rsid w:val="00137F40"/>
    <w:rsid w:val="001410FD"/>
    <w:rsid w:val="00144BDF"/>
    <w:rsid w:val="00145F38"/>
    <w:rsid w:val="0014744D"/>
    <w:rsid w:val="00153DD6"/>
    <w:rsid w:val="00155DDC"/>
    <w:rsid w:val="00161830"/>
    <w:rsid w:val="00176018"/>
    <w:rsid w:val="001871EC"/>
    <w:rsid w:val="001A20C3"/>
    <w:rsid w:val="001A2E0E"/>
    <w:rsid w:val="001A3957"/>
    <w:rsid w:val="001A670F"/>
    <w:rsid w:val="001B6A45"/>
    <w:rsid w:val="001C62B8"/>
    <w:rsid w:val="001D22D8"/>
    <w:rsid w:val="001D2C0B"/>
    <w:rsid w:val="001D4296"/>
    <w:rsid w:val="001E5ED0"/>
    <w:rsid w:val="001E7B0E"/>
    <w:rsid w:val="001F141D"/>
    <w:rsid w:val="00200A06"/>
    <w:rsid w:val="00200A98"/>
    <w:rsid w:val="00201AFA"/>
    <w:rsid w:val="00201D23"/>
    <w:rsid w:val="00210378"/>
    <w:rsid w:val="00211CC7"/>
    <w:rsid w:val="002168F4"/>
    <w:rsid w:val="00220F5D"/>
    <w:rsid w:val="002229F1"/>
    <w:rsid w:val="00233F75"/>
    <w:rsid w:val="00253DBE"/>
    <w:rsid w:val="00253DC6"/>
    <w:rsid w:val="0025489C"/>
    <w:rsid w:val="002557EF"/>
    <w:rsid w:val="00260551"/>
    <w:rsid w:val="002622FA"/>
    <w:rsid w:val="00263518"/>
    <w:rsid w:val="00263B33"/>
    <w:rsid w:val="0027535B"/>
    <w:rsid w:val="002759E7"/>
    <w:rsid w:val="00277326"/>
    <w:rsid w:val="00285629"/>
    <w:rsid w:val="0029241B"/>
    <w:rsid w:val="00292FB5"/>
    <w:rsid w:val="002A11C4"/>
    <w:rsid w:val="002A399B"/>
    <w:rsid w:val="002C26C0"/>
    <w:rsid w:val="002C2BC5"/>
    <w:rsid w:val="002C502A"/>
    <w:rsid w:val="002D6447"/>
    <w:rsid w:val="002E0407"/>
    <w:rsid w:val="002E130A"/>
    <w:rsid w:val="002E3C52"/>
    <w:rsid w:val="002E79CB"/>
    <w:rsid w:val="002F3355"/>
    <w:rsid w:val="002F4C1B"/>
    <w:rsid w:val="002F5070"/>
    <w:rsid w:val="002F7F55"/>
    <w:rsid w:val="00304344"/>
    <w:rsid w:val="00306F8E"/>
    <w:rsid w:val="0030745F"/>
    <w:rsid w:val="00311058"/>
    <w:rsid w:val="00314630"/>
    <w:rsid w:val="0032090A"/>
    <w:rsid w:val="00321CDE"/>
    <w:rsid w:val="00323236"/>
    <w:rsid w:val="003275D2"/>
    <w:rsid w:val="0033159A"/>
    <w:rsid w:val="003321E1"/>
    <w:rsid w:val="00333E15"/>
    <w:rsid w:val="003413F9"/>
    <w:rsid w:val="003449F4"/>
    <w:rsid w:val="003571BC"/>
    <w:rsid w:val="00357211"/>
    <w:rsid w:val="0036090C"/>
    <w:rsid w:val="00361116"/>
    <w:rsid w:val="00362562"/>
    <w:rsid w:val="0037031A"/>
    <w:rsid w:val="00373229"/>
    <w:rsid w:val="00376282"/>
    <w:rsid w:val="00385FB5"/>
    <w:rsid w:val="0038715D"/>
    <w:rsid w:val="00393671"/>
    <w:rsid w:val="00394DBF"/>
    <w:rsid w:val="003957A6"/>
    <w:rsid w:val="003A43EF"/>
    <w:rsid w:val="003A5875"/>
    <w:rsid w:val="003B4CF8"/>
    <w:rsid w:val="003C5401"/>
    <w:rsid w:val="003C7445"/>
    <w:rsid w:val="003D0336"/>
    <w:rsid w:val="003E1F8C"/>
    <w:rsid w:val="003E39A2"/>
    <w:rsid w:val="003E4270"/>
    <w:rsid w:val="003E57AB"/>
    <w:rsid w:val="003E7207"/>
    <w:rsid w:val="003F2BED"/>
    <w:rsid w:val="00400108"/>
    <w:rsid w:val="00400B49"/>
    <w:rsid w:val="00402263"/>
    <w:rsid w:val="004047A6"/>
    <w:rsid w:val="00404881"/>
    <w:rsid w:val="00410391"/>
    <w:rsid w:val="004212B0"/>
    <w:rsid w:val="00424AAA"/>
    <w:rsid w:val="0042663F"/>
    <w:rsid w:val="00443878"/>
    <w:rsid w:val="004539A8"/>
    <w:rsid w:val="004570F3"/>
    <w:rsid w:val="004712CA"/>
    <w:rsid w:val="00473782"/>
    <w:rsid w:val="0047422E"/>
    <w:rsid w:val="0049090D"/>
    <w:rsid w:val="0049674B"/>
    <w:rsid w:val="004A7BF8"/>
    <w:rsid w:val="004C0673"/>
    <w:rsid w:val="004C27EE"/>
    <w:rsid w:val="004C4E4E"/>
    <w:rsid w:val="004E4563"/>
    <w:rsid w:val="004F017C"/>
    <w:rsid w:val="004F23BA"/>
    <w:rsid w:val="004F3816"/>
    <w:rsid w:val="00503DAC"/>
    <w:rsid w:val="0050586A"/>
    <w:rsid w:val="00514A4F"/>
    <w:rsid w:val="005162D9"/>
    <w:rsid w:val="00517761"/>
    <w:rsid w:val="00517F00"/>
    <w:rsid w:val="00520DBF"/>
    <w:rsid w:val="00534E8E"/>
    <w:rsid w:val="0053731C"/>
    <w:rsid w:val="00541C19"/>
    <w:rsid w:val="00543D41"/>
    <w:rsid w:val="005461C4"/>
    <w:rsid w:val="00555999"/>
    <w:rsid w:val="00556A5B"/>
    <w:rsid w:val="00556FC0"/>
    <w:rsid w:val="00560D05"/>
    <w:rsid w:val="00566EDA"/>
    <w:rsid w:val="0057081A"/>
    <w:rsid w:val="00572654"/>
    <w:rsid w:val="00584240"/>
    <w:rsid w:val="00594668"/>
    <w:rsid w:val="005976A1"/>
    <w:rsid w:val="005A0C04"/>
    <w:rsid w:val="005A2480"/>
    <w:rsid w:val="005B2238"/>
    <w:rsid w:val="005B5629"/>
    <w:rsid w:val="005B6B78"/>
    <w:rsid w:val="005C0300"/>
    <w:rsid w:val="005C27A2"/>
    <w:rsid w:val="005C2920"/>
    <w:rsid w:val="005D0B07"/>
    <w:rsid w:val="005D26C2"/>
    <w:rsid w:val="005D4FEB"/>
    <w:rsid w:val="005E05BE"/>
    <w:rsid w:val="005E1C84"/>
    <w:rsid w:val="005E374D"/>
    <w:rsid w:val="005F4B6A"/>
    <w:rsid w:val="005F6DAC"/>
    <w:rsid w:val="0060051F"/>
    <w:rsid w:val="006010F3"/>
    <w:rsid w:val="00606DB6"/>
    <w:rsid w:val="00615904"/>
    <w:rsid w:val="00615A0A"/>
    <w:rsid w:val="00626673"/>
    <w:rsid w:val="00626A15"/>
    <w:rsid w:val="006308AA"/>
    <w:rsid w:val="006333D4"/>
    <w:rsid w:val="00634660"/>
    <w:rsid w:val="006369B2"/>
    <w:rsid w:val="0063718D"/>
    <w:rsid w:val="00647525"/>
    <w:rsid w:val="00647A71"/>
    <w:rsid w:val="00650D96"/>
    <w:rsid w:val="00652D9F"/>
    <w:rsid w:val="00655743"/>
    <w:rsid w:val="006570B0"/>
    <w:rsid w:val="0066022F"/>
    <w:rsid w:val="006778A1"/>
    <w:rsid w:val="006813BC"/>
    <w:rsid w:val="006823F3"/>
    <w:rsid w:val="00685AE3"/>
    <w:rsid w:val="0069210B"/>
    <w:rsid w:val="00692AB1"/>
    <w:rsid w:val="00695DD7"/>
    <w:rsid w:val="00695FC2"/>
    <w:rsid w:val="006A4055"/>
    <w:rsid w:val="006A6DA0"/>
    <w:rsid w:val="006A7C27"/>
    <w:rsid w:val="006B207E"/>
    <w:rsid w:val="006B2FE4"/>
    <w:rsid w:val="006B37B0"/>
    <w:rsid w:val="006C5641"/>
    <w:rsid w:val="006D1089"/>
    <w:rsid w:val="006D1B86"/>
    <w:rsid w:val="006D7355"/>
    <w:rsid w:val="006D7673"/>
    <w:rsid w:val="006E265A"/>
    <w:rsid w:val="006E45E5"/>
    <w:rsid w:val="006E5040"/>
    <w:rsid w:val="006E7145"/>
    <w:rsid w:val="006F7DEE"/>
    <w:rsid w:val="00710759"/>
    <w:rsid w:val="007108CF"/>
    <w:rsid w:val="00715551"/>
    <w:rsid w:val="00715CA6"/>
    <w:rsid w:val="00721169"/>
    <w:rsid w:val="00724ACA"/>
    <w:rsid w:val="00726C03"/>
    <w:rsid w:val="00731135"/>
    <w:rsid w:val="007324AF"/>
    <w:rsid w:val="00740128"/>
    <w:rsid w:val="007409B4"/>
    <w:rsid w:val="0074193B"/>
    <w:rsid w:val="00741974"/>
    <w:rsid w:val="00744322"/>
    <w:rsid w:val="00747CD2"/>
    <w:rsid w:val="00754192"/>
    <w:rsid w:val="0075525E"/>
    <w:rsid w:val="00756D3D"/>
    <w:rsid w:val="0076057B"/>
    <w:rsid w:val="00773395"/>
    <w:rsid w:val="0077419C"/>
    <w:rsid w:val="007806C2"/>
    <w:rsid w:val="00781FEE"/>
    <w:rsid w:val="00787CF3"/>
    <w:rsid w:val="007903F8"/>
    <w:rsid w:val="00794F4F"/>
    <w:rsid w:val="007974BE"/>
    <w:rsid w:val="007A0916"/>
    <w:rsid w:val="007A0DFD"/>
    <w:rsid w:val="007A1D92"/>
    <w:rsid w:val="007B1298"/>
    <w:rsid w:val="007B2BC6"/>
    <w:rsid w:val="007B311A"/>
    <w:rsid w:val="007C071C"/>
    <w:rsid w:val="007C67A3"/>
    <w:rsid w:val="007C7122"/>
    <w:rsid w:val="007D3F11"/>
    <w:rsid w:val="007D66E2"/>
    <w:rsid w:val="007D7BEE"/>
    <w:rsid w:val="007E2C69"/>
    <w:rsid w:val="007E53E4"/>
    <w:rsid w:val="007E656A"/>
    <w:rsid w:val="007F0CA0"/>
    <w:rsid w:val="007F3CAA"/>
    <w:rsid w:val="007F59B8"/>
    <w:rsid w:val="007F664D"/>
    <w:rsid w:val="0080647D"/>
    <w:rsid w:val="00812E67"/>
    <w:rsid w:val="0081482B"/>
    <w:rsid w:val="00830FA0"/>
    <w:rsid w:val="008326E5"/>
    <w:rsid w:val="00834CDE"/>
    <w:rsid w:val="00837203"/>
    <w:rsid w:val="0083731E"/>
    <w:rsid w:val="008375A8"/>
    <w:rsid w:val="00841388"/>
    <w:rsid w:val="00842137"/>
    <w:rsid w:val="00853ED3"/>
    <w:rsid w:val="00853F5F"/>
    <w:rsid w:val="008543C8"/>
    <w:rsid w:val="008623ED"/>
    <w:rsid w:val="0086381A"/>
    <w:rsid w:val="00864B5A"/>
    <w:rsid w:val="00866033"/>
    <w:rsid w:val="00872559"/>
    <w:rsid w:val="00874AA3"/>
    <w:rsid w:val="00875AA6"/>
    <w:rsid w:val="00880944"/>
    <w:rsid w:val="00883FC5"/>
    <w:rsid w:val="008848DB"/>
    <w:rsid w:val="0089088E"/>
    <w:rsid w:val="0089127E"/>
    <w:rsid w:val="00892297"/>
    <w:rsid w:val="008964D6"/>
    <w:rsid w:val="008A497B"/>
    <w:rsid w:val="008B5123"/>
    <w:rsid w:val="008B51D1"/>
    <w:rsid w:val="008C7451"/>
    <w:rsid w:val="008D1929"/>
    <w:rsid w:val="008D5BF6"/>
    <w:rsid w:val="008D7709"/>
    <w:rsid w:val="008E0172"/>
    <w:rsid w:val="008E1DB0"/>
    <w:rsid w:val="008E3B29"/>
    <w:rsid w:val="008E7409"/>
    <w:rsid w:val="00900EF1"/>
    <w:rsid w:val="00906CD2"/>
    <w:rsid w:val="00914F52"/>
    <w:rsid w:val="00917D30"/>
    <w:rsid w:val="009302DE"/>
    <w:rsid w:val="00936852"/>
    <w:rsid w:val="0094045D"/>
    <w:rsid w:val="009406B5"/>
    <w:rsid w:val="00946166"/>
    <w:rsid w:val="00947E8C"/>
    <w:rsid w:val="009507EC"/>
    <w:rsid w:val="00960DDE"/>
    <w:rsid w:val="009612D8"/>
    <w:rsid w:val="00962E86"/>
    <w:rsid w:val="009676F8"/>
    <w:rsid w:val="00975C1B"/>
    <w:rsid w:val="009806FB"/>
    <w:rsid w:val="00983164"/>
    <w:rsid w:val="009972EF"/>
    <w:rsid w:val="009A2D36"/>
    <w:rsid w:val="009A54EE"/>
    <w:rsid w:val="009B5035"/>
    <w:rsid w:val="009C3160"/>
    <w:rsid w:val="009C3697"/>
    <w:rsid w:val="009D78D7"/>
    <w:rsid w:val="009E766E"/>
    <w:rsid w:val="009F1085"/>
    <w:rsid w:val="009F1960"/>
    <w:rsid w:val="009F2C64"/>
    <w:rsid w:val="009F715E"/>
    <w:rsid w:val="00A01C01"/>
    <w:rsid w:val="00A04204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196"/>
    <w:rsid w:val="00A50506"/>
    <w:rsid w:val="00A51EF0"/>
    <w:rsid w:val="00A5270D"/>
    <w:rsid w:val="00A54E8D"/>
    <w:rsid w:val="00A66873"/>
    <w:rsid w:val="00A66B21"/>
    <w:rsid w:val="00A67A81"/>
    <w:rsid w:val="00A730A6"/>
    <w:rsid w:val="00A84724"/>
    <w:rsid w:val="00A94822"/>
    <w:rsid w:val="00A95EF8"/>
    <w:rsid w:val="00A971A0"/>
    <w:rsid w:val="00AA1F22"/>
    <w:rsid w:val="00AB00CC"/>
    <w:rsid w:val="00AB4A6D"/>
    <w:rsid w:val="00AB6131"/>
    <w:rsid w:val="00AC1943"/>
    <w:rsid w:val="00AC2BAF"/>
    <w:rsid w:val="00AD082A"/>
    <w:rsid w:val="00AD708D"/>
    <w:rsid w:val="00AF4CCC"/>
    <w:rsid w:val="00AF5A57"/>
    <w:rsid w:val="00AF735D"/>
    <w:rsid w:val="00B024D7"/>
    <w:rsid w:val="00B03F3E"/>
    <w:rsid w:val="00B05821"/>
    <w:rsid w:val="00B100D6"/>
    <w:rsid w:val="00B117CA"/>
    <w:rsid w:val="00B123B1"/>
    <w:rsid w:val="00B153D1"/>
    <w:rsid w:val="00B164C9"/>
    <w:rsid w:val="00B208D9"/>
    <w:rsid w:val="00B25924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74F31"/>
    <w:rsid w:val="00B864B5"/>
    <w:rsid w:val="00B90AD6"/>
    <w:rsid w:val="00B92050"/>
    <w:rsid w:val="00BA788A"/>
    <w:rsid w:val="00BB059E"/>
    <w:rsid w:val="00BB4983"/>
    <w:rsid w:val="00BB7597"/>
    <w:rsid w:val="00BC0498"/>
    <w:rsid w:val="00BC17AE"/>
    <w:rsid w:val="00BC2AAB"/>
    <w:rsid w:val="00BC62E2"/>
    <w:rsid w:val="00BD3E4F"/>
    <w:rsid w:val="00BD65A5"/>
    <w:rsid w:val="00BD6B6B"/>
    <w:rsid w:val="00BE3FF2"/>
    <w:rsid w:val="00BF02DC"/>
    <w:rsid w:val="00BF1C1D"/>
    <w:rsid w:val="00C00C94"/>
    <w:rsid w:val="00C00E0E"/>
    <w:rsid w:val="00C050FE"/>
    <w:rsid w:val="00C174CE"/>
    <w:rsid w:val="00C214C0"/>
    <w:rsid w:val="00C25CCE"/>
    <w:rsid w:val="00C263E9"/>
    <w:rsid w:val="00C37820"/>
    <w:rsid w:val="00C42125"/>
    <w:rsid w:val="00C5174C"/>
    <w:rsid w:val="00C62814"/>
    <w:rsid w:val="00C62BE6"/>
    <w:rsid w:val="00C635CA"/>
    <w:rsid w:val="00C67B25"/>
    <w:rsid w:val="00C73098"/>
    <w:rsid w:val="00C748F7"/>
    <w:rsid w:val="00C74937"/>
    <w:rsid w:val="00C81089"/>
    <w:rsid w:val="00C81863"/>
    <w:rsid w:val="00CA2C22"/>
    <w:rsid w:val="00CA6409"/>
    <w:rsid w:val="00CB098B"/>
    <w:rsid w:val="00CB0CC2"/>
    <w:rsid w:val="00CB2599"/>
    <w:rsid w:val="00CC37C7"/>
    <w:rsid w:val="00CC66C9"/>
    <w:rsid w:val="00CD2139"/>
    <w:rsid w:val="00CD2497"/>
    <w:rsid w:val="00CD5365"/>
    <w:rsid w:val="00CD6848"/>
    <w:rsid w:val="00CE1E6E"/>
    <w:rsid w:val="00CE5986"/>
    <w:rsid w:val="00CF34C4"/>
    <w:rsid w:val="00CF49BB"/>
    <w:rsid w:val="00D0142C"/>
    <w:rsid w:val="00D11885"/>
    <w:rsid w:val="00D14595"/>
    <w:rsid w:val="00D17189"/>
    <w:rsid w:val="00D171F0"/>
    <w:rsid w:val="00D24BEA"/>
    <w:rsid w:val="00D3761B"/>
    <w:rsid w:val="00D647EF"/>
    <w:rsid w:val="00D70088"/>
    <w:rsid w:val="00D73137"/>
    <w:rsid w:val="00D745B2"/>
    <w:rsid w:val="00D977A2"/>
    <w:rsid w:val="00DA1D47"/>
    <w:rsid w:val="00DA482C"/>
    <w:rsid w:val="00DC1749"/>
    <w:rsid w:val="00DC1BAE"/>
    <w:rsid w:val="00DC3506"/>
    <w:rsid w:val="00DC774A"/>
    <w:rsid w:val="00DD2E8E"/>
    <w:rsid w:val="00DD50DE"/>
    <w:rsid w:val="00DD6A72"/>
    <w:rsid w:val="00DE3062"/>
    <w:rsid w:val="00DE5404"/>
    <w:rsid w:val="00DE6B3C"/>
    <w:rsid w:val="00DF1667"/>
    <w:rsid w:val="00E017D4"/>
    <w:rsid w:val="00E0581D"/>
    <w:rsid w:val="00E17583"/>
    <w:rsid w:val="00E204DD"/>
    <w:rsid w:val="00E27BF8"/>
    <w:rsid w:val="00E32745"/>
    <w:rsid w:val="00E353EC"/>
    <w:rsid w:val="00E379C4"/>
    <w:rsid w:val="00E4255F"/>
    <w:rsid w:val="00E43FC5"/>
    <w:rsid w:val="00E51F61"/>
    <w:rsid w:val="00E53C24"/>
    <w:rsid w:val="00E56E77"/>
    <w:rsid w:val="00E71046"/>
    <w:rsid w:val="00E72E36"/>
    <w:rsid w:val="00E740C1"/>
    <w:rsid w:val="00E74B9E"/>
    <w:rsid w:val="00E84279"/>
    <w:rsid w:val="00E87795"/>
    <w:rsid w:val="00EB2547"/>
    <w:rsid w:val="00EB2DCA"/>
    <w:rsid w:val="00EB444D"/>
    <w:rsid w:val="00EC3B93"/>
    <w:rsid w:val="00EC41AB"/>
    <w:rsid w:val="00ED5B66"/>
    <w:rsid w:val="00ED6D3C"/>
    <w:rsid w:val="00EE5C0D"/>
    <w:rsid w:val="00EF4792"/>
    <w:rsid w:val="00EF59A5"/>
    <w:rsid w:val="00EF68D1"/>
    <w:rsid w:val="00F0158A"/>
    <w:rsid w:val="00F02294"/>
    <w:rsid w:val="00F30DE7"/>
    <w:rsid w:val="00F33FAA"/>
    <w:rsid w:val="00F35F57"/>
    <w:rsid w:val="00F44D3D"/>
    <w:rsid w:val="00F46FBD"/>
    <w:rsid w:val="00F50467"/>
    <w:rsid w:val="00F562A0"/>
    <w:rsid w:val="00F57FA4"/>
    <w:rsid w:val="00F67DBB"/>
    <w:rsid w:val="00F7120A"/>
    <w:rsid w:val="00F774FC"/>
    <w:rsid w:val="00FA02CB"/>
    <w:rsid w:val="00FA2177"/>
    <w:rsid w:val="00FA2692"/>
    <w:rsid w:val="00FA2D0B"/>
    <w:rsid w:val="00FB0783"/>
    <w:rsid w:val="00FB604F"/>
    <w:rsid w:val="00FB76AC"/>
    <w:rsid w:val="00FB7A8B"/>
    <w:rsid w:val="00FD439E"/>
    <w:rsid w:val="00FD76CB"/>
    <w:rsid w:val="00FE152B"/>
    <w:rsid w:val="00FE239E"/>
    <w:rsid w:val="00FE3437"/>
    <w:rsid w:val="00FE71FE"/>
    <w:rsid w:val="00FF4546"/>
    <w:rsid w:val="00FF4A13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110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CEO_Hyperlink,超级链接"/>
    <w:basedOn w:val="DefaultParagraphFont"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rsid w:val="00900EF1"/>
  </w:style>
  <w:style w:type="paragraph" w:customStyle="1" w:styleId="TSBHeaderSource">
    <w:name w:val="TSBHeaderSource"/>
    <w:basedOn w:val="Normal"/>
    <w:rsid w:val="00900EF1"/>
  </w:style>
  <w:style w:type="paragraph" w:customStyle="1" w:styleId="TSBHeaderTitle">
    <w:name w:val="TSBHeaderTitle"/>
    <w:basedOn w:val="Normal"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CB098B"/>
    <w:rPr>
      <w:rFonts w:ascii="Times New Roman" w:hAnsi="Times New Roman" w:cs="Times New Roman"/>
      <w:sz w:val="24"/>
      <w:szCs w:val="24"/>
      <w:lang w:val="en-GB" w:eastAsia="ja-JP"/>
    </w:rPr>
  </w:style>
  <w:style w:type="table" w:styleId="TableGrid">
    <w:name w:val="Table Grid"/>
    <w:basedOn w:val="TableNormal"/>
    <w:uiPriority w:val="39"/>
    <w:rsid w:val="00D14595"/>
    <w:pPr>
      <w:spacing w:after="0" w:line="240" w:lineRule="auto"/>
    </w:pPr>
    <w:rPr>
      <w:rFonts w:ascii="Calibri" w:eastAsia="SimSun" w:hAnsi="Calibri" w:cs="Arial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errettive@corning.co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lenn.parsons@ericsson.com" TargetMode="External"/><Relationship Id="rId17" Type="http://schemas.openxmlformats.org/officeDocument/2006/relationships/hyperlink" Target="https://www.itu.int/md/T22-SG15-231120-TD-GEN-0233/e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meetingdoc.asp?lang=en&amp;parent=T22-TSAG-230530-TD-GEN-0261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meetingdoc.asp?lang=en&amp;parent=T22-TSAG-230530-TD-GEN-0260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handle.itu.int/11.1002/ls/sp17-tsag-oLS-0001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4.xml><?xml version="1.0" encoding="utf-8"?>
<ds:datastoreItem xmlns:ds="http://schemas.openxmlformats.org/officeDocument/2006/customXml" ds:itemID="{8F639ED3-5B7D-4592-9B40-FA1F6ADD8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3</TotalTime>
  <Pages>2</Pages>
  <Words>396</Words>
  <Characters>2444</Characters>
  <Application>Microsoft Office Word</Application>
  <DocSecurity>0</DocSecurity>
  <Lines>87</Lines>
  <Paragraphs>56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Liaison Statement - Unformatted template (T21)</vt:lpstr>
      <vt:lpstr>Liaison Statement - Unformatted template (T21)</vt:lpstr>
    </vt:vector>
  </TitlesOfParts>
  <Manager>ITU-T</Manager>
  <Company>International Telecommunication Union (ITU)</Company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to TSAG on draft analysis of operational parts (resolves, instructs etc) of WTSA/PP/WTDC Resolutions (Reply to TSAG-LS15)</dc:title>
  <dc:subject/>
  <dc:creator>ITU-T SG15</dc:creator>
  <cp:keywords>Non-Corning</cp:keywords>
  <dc:description>SG15-LS102  For: Geneva, 20 November – 1 December 2023_x000d_Document date: _x000d_Saved by ITU51013862 at 11:12:33 on 18/12/2023</dc:description>
  <cp:lastModifiedBy>TSB</cp:lastModifiedBy>
  <cp:revision>3</cp:revision>
  <cp:lastPrinted>2016-12-23T12:52:00Z</cp:lastPrinted>
  <dcterms:created xsi:type="dcterms:W3CDTF">2023-12-18T10:12:00Z</dcterms:created>
  <dcterms:modified xsi:type="dcterms:W3CDTF">2023-12-18T10:14:00Z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TitusGUID">
    <vt:lpwstr>4b69a6d4-d6be-4daa-8fa5-fb06fe5f9ed6</vt:lpwstr>
  </property>
  <property fmtid="{D5CDD505-2E9C-101B-9397-08002B2CF9AE}" pid="4" name="CorningConfigurationVersion">
    <vt:lpwstr>3.0.11.5.10DE-SL</vt:lpwstr>
  </property>
  <property fmtid="{D5CDD505-2E9C-101B-9397-08002B2CF9AE}" pid="5" name="CorningFullClassification">
    <vt:lpwstr>Non-Corning</vt:lpwstr>
  </property>
  <property fmtid="{D5CDD505-2E9C-101B-9397-08002B2CF9AE}" pid="6" name="CCTCode">
    <vt:lpwstr>NC</vt:lpwstr>
  </property>
  <property fmtid="{D5CDD505-2E9C-101B-9397-08002B2CF9AE}" pid="7" name="CRCCode">
    <vt:lpwstr/>
  </property>
  <property fmtid="{D5CDD505-2E9C-101B-9397-08002B2CF9AE}" pid="8" name="_AdHocReviewCycleID">
    <vt:i4>-1145117597</vt:i4>
  </property>
  <property fmtid="{D5CDD505-2E9C-101B-9397-08002B2CF9AE}" pid="9" name="_NewReviewCycle">
    <vt:lpwstr/>
  </property>
  <property fmtid="{D5CDD505-2E9C-101B-9397-08002B2CF9AE}" pid="10" name="_EmailSubject">
    <vt:lpwstr>Liaisons for the P&amp;C Report</vt:lpwstr>
  </property>
  <property fmtid="{D5CDD505-2E9C-101B-9397-08002B2CF9AE}" pid="11" name="_AuthorEmail">
    <vt:lpwstr>ferrettive@corning.com</vt:lpwstr>
  </property>
  <property fmtid="{D5CDD505-2E9C-101B-9397-08002B2CF9AE}" pid="12" name="_AuthorEmailDisplayName">
    <vt:lpwstr>Ferretti, Vince E.</vt:lpwstr>
  </property>
  <property fmtid="{D5CDD505-2E9C-101B-9397-08002B2CF9AE}" pid="13" name="CORNINGClassification">
    <vt:lpwstr>Non-Corning</vt:lpwstr>
  </property>
  <property fmtid="{D5CDD505-2E9C-101B-9397-08002B2CF9AE}" pid="14" name="CORNINGLabelExtension">
    <vt:lpwstr>None</vt:lpwstr>
  </property>
  <property fmtid="{D5CDD505-2E9C-101B-9397-08002B2CF9AE}" pid="15" name="CORNINGDisplayOptionalMarkingLanguage">
    <vt:lpwstr>None</vt:lpwstr>
  </property>
  <property fmtid="{D5CDD505-2E9C-101B-9397-08002B2CF9AE}" pid="16" name="MSIP_Label_4b9664e8-5bac-43dd-9fd7-fd5d06fe239a_Enabled">
    <vt:lpwstr>true</vt:lpwstr>
  </property>
  <property fmtid="{D5CDD505-2E9C-101B-9397-08002B2CF9AE}" pid="17" name="MSIP_Label_4b9664e8-5bac-43dd-9fd7-fd5d06fe239a_SetDate">
    <vt:lpwstr>2023-04-26T09:51:59Z</vt:lpwstr>
  </property>
  <property fmtid="{D5CDD505-2E9C-101B-9397-08002B2CF9AE}" pid="18" name="MSIP_Label_4b9664e8-5bac-43dd-9fd7-fd5d06fe239a_Method">
    <vt:lpwstr>Privileged</vt:lpwstr>
  </property>
  <property fmtid="{D5CDD505-2E9C-101B-9397-08002B2CF9AE}" pid="19" name="MSIP_Label_4b9664e8-5bac-43dd-9fd7-fd5d06fe239a_Name">
    <vt:lpwstr>Non-Corning</vt:lpwstr>
  </property>
  <property fmtid="{D5CDD505-2E9C-101B-9397-08002B2CF9AE}" pid="20" name="MSIP_Label_4b9664e8-5bac-43dd-9fd7-fd5d06fe239a_SiteId">
    <vt:lpwstr>b36a1e05-4a62-442b-83cf-dbdd6d7810e4</vt:lpwstr>
  </property>
  <property fmtid="{D5CDD505-2E9C-101B-9397-08002B2CF9AE}" pid="21" name="MSIP_Label_4b9664e8-5bac-43dd-9fd7-fd5d06fe239a_ActionId">
    <vt:lpwstr>78720183-eb04-4588-b7ff-2e2d25d00882</vt:lpwstr>
  </property>
  <property fmtid="{D5CDD505-2E9C-101B-9397-08002B2CF9AE}" pid="22" name="MSIP_Label_4b9664e8-5bac-43dd-9fd7-fd5d06fe239a_ContentBits">
    <vt:lpwstr>0</vt:lpwstr>
  </property>
  <property fmtid="{D5CDD505-2E9C-101B-9397-08002B2CF9AE}" pid="23" name="_PreviousAdHocReviewCycleID">
    <vt:i4>-212231471</vt:i4>
  </property>
  <property fmtid="{D5CDD505-2E9C-101B-9397-08002B2CF9AE}" pid="24" name="_ReviewingToolsShownOnce">
    <vt:lpwstr/>
  </property>
  <property fmtid="{D5CDD505-2E9C-101B-9397-08002B2CF9AE}" pid="25" name="Docnum">
    <vt:lpwstr>SG15-LS102</vt:lpwstr>
  </property>
  <property fmtid="{D5CDD505-2E9C-101B-9397-08002B2CF9AE}" pid="26" name="Docdate">
    <vt:lpwstr/>
  </property>
  <property fmtid="{D5CDD505-2E9C-101B-9397-08002B2CF9AE}" pid="27" name="Docorlang">
    <vt:lpwstr/>
  </property>
  <property fmtid="{D5CDD505-2E9C-101B-9397-08002B2CF9AE}" pid="28" name="Docbluepink">
    <vt:lpwstr>All/15</vt:lpwstr>
  </property>
  <property fmtid="{D5CDD505-2E9C-101B-9397-08002B2CF9AE}" pid="29" name="Docdest">
    <vt:lpwstr>Geneva, 20 November – 1 December 2023</vt:lpwstr>
  </property>
  <property fmtid="{D5CDD505-2E9C-101B-9397-08002B2CF9AE}" pid="30" name="Docauthor">
    <vt:lpwstr>ITU-T SG15</vt:lpwstr>
  </property>
</Properties>
</file>