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414"/>
        <w:gridCol w:w="3519"/>
        <w:gridCol w:w="360"/>
        <w:gridCol w:w="4182"/>
      </w:tblGrid>
      <w:tr w:rsidR="009F1548" w:rsidRPr="009F1548" w14:paraId="55B9AB02" w14:textId="77777777" w:rsidTr="009F1548">
        <w:trPr>
          <w:cantSplit/>
        </w:trPr>
        <w:tc>
          <w:tcPr>
            <w:tcW w:w="600" w:type="pct"/>
            <w:vMerge w:val="restart"/>
          </w:tcPr>
          <w:p w14:paraId="69AD700A" w14:textId="77777777" w:rsidR="009F1548" w:rsidRPr="009F1548" w:rsidRDefault="009F1548" w:rsidP="009F154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dcontact"/>
            <w:bookmarkStart w:id="3" w:name="dcontact1"/>
            <w:bookmarkStart w:id="4" w:name="dcontent1" w:colFirst="1" w:colLast="1"/>
            <w:bookmarkStart w:id="5" w:name="_Hlk98768222"/>
            <w:r w:rsidRPr="009F1548">
              <w:rPr>
                <w:noProof/>
              </w:rPr>
              <w:drawing>
                <wp:inline distT="0" distB="0" distL="0" distR="0" wp14:anchorId="717B4DB4" wp14:editId="2260DF1D">
                  <wp:extent cx="647700" cy="7048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2"/>
            <w:vMerge w:val="restart"/>
          </w:tcPr>
          <w:p w14:paraId="3DB02B7D" w14:textId="77777777" w:rsidR="009F1548" w:rsidRPr="009F1548" w:rsidRDefault="009F1548" w:rsidP="009F1548">
            <w:pPr>
              <w:rPr>
                <w:sz w:val="16"/>
                <w:szCs w:val="16"/>
              </w:rPr>
            </w:pPr>
            <w:r w:rsidRPr="009F1548">
              <w:rPr>
                <w:sz w:val="16"/>
                <w:szCs w:val="16"/>
              </w:rPr>
              <w:t>INTERNATIONAL TELECOMMUNICATION UNION</w:t>
            </w:r>
          </w:p>
          <w:p w14:paraId="2A813DEB" w14:textId="77777777" w:rsidR="009F1548" w:rsidRPr="009F1548" w:rsidRDefault="009F1548" w:rsidP="009F1548">
            <w:pPr>
              <w:rPr>
                <w:b/>
                <w:bCs/>
                <w:sz w:val="26"/>
                <w:szCs w:val="26"/>
              </w:rPr>
            </w:pPr>
            <w:r w:rsidRPr="009F1548">
              <w:rPr>
                <w:b/>
                <w:bCs/>
                <w:sz w:val="26"/>
                <w:szCs w:val="26"/>
              </w:rPr>
              <w:t>TELECOMMUNICATION</w:t>
            </w:r>
            <w:r w:rsidRPr="009F154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311C3D" w14:textId="77777777" w:rsidR="009F1548" w:rsidRPr="009F1548" w:rsidRDefault="009F1548" w:rsidP="009F1548">
            <w:pPr>
              <w:rPr>
                <w:sz w:val="20"/>
                <w:szCs w:val="20"/>
              </w:rPr>
            </w:pPr>
            <w:r w:rsidRPr="009F1548">
              <w:rPr>
                <w:sz w:val="20"/>
                <w:szCs w:val="20"/>
              </w:rPr>
              <w:t xml:space="preserve">STUDY PERIOD </w:t>
            </w:r>
            <w:bookmarkStart w:id="6" w:name="dstudyperiod"/>
            <w:r w:rsidRPr="009F1548">
              <w:rPr>
                <w:sz w:val="20"/>
              </w:rPr>
              <w:t>2022</w:t>
            </w:r>
            <w:r w:rsidRPr="009F1548">
              <w:rPr>
                <w:sz w:val="20"/>
                <w:szCs w:val="20"/>
              </w:rPr>
              <w:t>-</w:t>
            </w:r>
            <w:r w:rsidRPr="009F1548">
              <w:rPr>
                <w:sz w:val="20"/>
              </w:rPr>
              <w:t>2024</w:t>
            </w:r>
            <w:bookmarkEnd w:id="6"/>
          </w:p>
        </w:tc>
        <w:tc>
          <w:tcPr>
            <w:tcW w:w="2358" w:type="pct"/>
            <w:gridSpan w:val="2"/>
            <w:vAlign w:val="center"/>
          </w:tcPr>
          <w:p w14:paraId="66152F04" w14:textId="7703E9D9" w:rsidR="009F1548" w:rsidRPr="009F1548" w:rsidRDefault="009F1548" w:rsidP="009F1548">
            <w:pPr>
              <w:pStyle w:val="Docnumber"/>
            </w:pPr>
            <w:r>
              <w:t>SG11-TD</w:t>
            </w:r>
            <w:r w:rsidR="00BE5B3F">
              <w:t>123</w:t>
            </w:r>
            <w:r>
              <w:t>/GEN</w:t>
            </w:r>
          </w:p>
        </w:tc>
      </w:tr>
      <w:tr w:rsidR="009F1548" w:rsidRPr="009F1548" w14:paraId="688F59BC" w14:textId="77777777" w:rsidTr="009F1548">
        <w:trPr>
          <w:cantSplit/>
        </w:trPr>
        <w:tc>
          <w:tcPr>
            <w:tcW w:w="600" w:type="pct"/>
            <w:vMerge/>
          </w:tcPr>
          <w:p w14:paraId="4EE23D8C" w14:textId="77777777" w:rsidR="009F1548" w:rsidRPr="009F1548" w:rsidRDefault="009F1548" w:rsidP="009F1548">
            <w:pPr>
              <w:rPr>
                <w:smallCaps/>
                <w:sz w:val="20"/>
              </w:rPr>
            </w:pPr>
            <w:bookmarkStart w:id="7" w:name="dsg" w:colFirst="2" w:colLast="2"/>
            <w:bookmarkEnd w:id="0"/>
          </w:p>
        </w:tc>
        <w:tc>
          <w:tcPr>
            <w:tcW w:w="2042" w:type="pct"/>
            <w:gridSpan w:val="2"/>
            <w:vMerge/>
          </w:tcPr>
          <w:p w14:paraId="58600B2F" w14:textId="77777777" w:rsidR="009F1548" w:rsidRPr="009F1548" w:rsidRDefault="009F1548" w:rsidP="009F1548">
            <w:pPr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7799F66B" w14:textId="5226B975" w:rsidR="009F1548" w:rsidRPr="009F1548" w:rsidRDefault="009F1548" w:rsidP="009F154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7"/>
      <w:tr w:rsidR="009F1548" w:rsidRPr="009F1548" w14:paraId="4B36AABB" w14:textId="77777777" w:rsidTr="009F1548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5E726CAB" w14:textId="77777777" w:rsidR="009F1548" w:rsidRPr="009F1548" w:rsidRDefault="009F1548" w:rsidP="009F1548">
            <w:pPr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2"/>
            <w:vMerge/>
            <w:tcBorders>
              <w:bottom w:val="single" w:sz="12" w:space="0" w:color="auto"/>
            </w:tcBorders>
          </w:tcPr>
          <w:p w14:paraId="66BFC11F" w14:textId="77777777" w:rsidR="009F1548" w:rsidRPr="009F1548" w:rsidRDefault="009F1548" w:rsidP="009F1548">
            <w:pPr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6560BCC4" w14:textId="77777777" w:rsidR="009F1548" w:rsidRPr="009F1548" w:rsidRDefault="009F1548" w:rsidP="009F1548">
            <w:pPr>
              <w:jc w:val="right"/>
              <w:rPr>
                <w:b/>
                <w:bCs/>
                <w:sz w:val="28"/>
                <w:szCs w:val="28"/>
              </w:rPr>
            </w:pPr>
            <w:r w:rsidRPr="009F154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F1548" w:rsidRPr="009F1548" w14:paraId="2C458449" w14:textId="77777777" w:rsidTr="00EA5981">
        <w:trPr>
          <w:cantSplit/>
        </w:trPr>
        <w:tc>
          <w:tcPr>
            <w:tcW w:w="815" w:type="pct"/>
            <w:gridSpan w:val="2"/>
          </w:tcPr>
          <w:p w14:paraId="0B40A79F" w14:textId="77777777" w:rsidR="009F1548" w:rsidRPr="009F1548" w:rsidRDefault="009F1548" w:rsidP="009F1548">
            <w:pPr>
              <w:rPr>
                <w:b/>
                <w:bCs/>
              </w:rPr>
            </w:pPr>
            <w:bookmarkStart w:id="8" w:name="dbluepink" w:colFirst="1" w:colLast="1"/>
            <w:bookmarkStart w:id="9" w:name="dmeeting" w:colFirst="2" w:colLast="2"/>
            <w:r w:rsidRPr="009F1548">
              <w:rPr>
                <w:b/>
                <w:bCs/>
              </w:rPr>
              <w:t>Question(s):</w:t>
            </w:r>
          </w:p>
        </w:tc>
        <w:tc>
          <w:tcPr>
            <w:tcW w:w="1827" w:type="pct"/>
          </w:tcPr>
          <w:p w14:paraId="4A6B3084" w14:textId="27A87078" w:rsidR="009F1548" w:rsidRPr="009F1548" w:rsidRDefault="00E2017F" w:rsidP="009F1548">
            <w:r>
              <w:t>CASC</w:t>
            </w:r>
          </w:p>
        </w:tc>
        <w:tc>
          <w:tcPr>
            <w:tcW w:w="2358" w:type="pct"/>
            <w:gridSpan w:val="2"/>
          </w:tcPr>
          <w:p w14:paraId="0D3102CF" w14:textId="17EAC2C7" w:rsidR="009F1548" w:rsidRPr="009F1548" w:rsidRDefault="009F1548" w:rsidP="009F1548">
            <w:pPr>
              <w:jc w:val="right"/>
            </w:pPr>
            <w:r w:rsidRPr="009F1548">
              <w:t>Geneva, 6-15 July 2022</w:t>
            </w:r>
          </w:p>
        </w:tc>
      </w:tr>
      <w:tr w:rsidR="009F1548" w:rsidRPr="009F1548" w14:paraId="08BB8404" w14:textId="77777777" w:rsidTr="009F1548">
        <w:trPr>
          <w:cantSplit/>
        </w:trPr>
        <w:tc>
          <w:tcPr>
            <w:tcW w:w="5000" w:type="pct"/>
            <w:gridSpan w:val="5"/>
          </w:tcPr>
          <w:p w14:paraId="01F0AA22" w14:textId="243F131A" w:rsidR="009F1548" w:rsidRPr="009F1548" w:rsidRDefault="009F1548" w:rsidP="009F1548">
            <w:pPr>
              <w:jc w:val="center"/>
              <w:rPr>
                <w:b/>
                <w:bCs/>
              </w:rPr>
            </w:pPr>
            <w:bookmarkStart w:id="10" w:name="ddoctype"/>
            <w:bookmarkEnd w:id="8"/>
            <w:bookmarkEnd w:id="9"/>
            <w:r w:rsidRPr="009F1548">
              <w:rPr>
                <w:b/>
                <w:bCs/>
              </w:rPr>
              <w:t>TD</w:t>
            </w:r>
          </w:p>
        </w:tc>
      </w:tr>
      <w:tr w:rsidR="009F1548" w:rsidRPr="009F1548" w14:paraId="31C5B281" w14:textId="77777777" w:rsidTr="00EA5981">
        <w:trPr>
          <w:cantSplit/>
        </w:trPr>
        <w:tc>
          <w:tcPr>
            <w:tcW w:w="815" w:type="pct"/>
            <w:gridSpan w:val="2"/>
          </w:tcPr>
          <w:p w14:paraId="1CC440A2" w14:textId="77777777" w:rsidR="009F1548" w:rsidRPr="009F1548" w:rsidRDefault="009F1548" w:rsidP="009F1548">
            <w:pPr>
              <w:rPr>
                <w:b/>
                <w:bCs/>
              </w:rPr>
            </w:pPr>
            <w:bookmarkStart w:id="11" w:name="dsource" w:colFirst="1" w:colLast="1"/>
            <w:bookmarkEnd w:id="10"/>
            <w:r w:rsidRPr="009F1548">
              <w:rPr>
                <w:b/>
                <w:bCs/>
              </w:rPr>
              <w:t>Source:</w:t>
            </w:r>
          </w:p>
        </w:tc>
        <w:tc>
          <w:tcPr>
            <w:tcW w:w="4185" w:type="pct"/>
            <w:gridSpan w:val="3"/>
          </w:tcPr>
          <w:p w14:paraId="2FF053A5" w14:textId="6E19A179" w:rsidR="009F1548" w:rsidRPr="009F1548" w:rsidRDefault="00DC77EB" w:rsidP="009F1548">
            <w:r>
              <w:t>TSB</w:t>
            </w:r>
          </w:p>
        </w:tc>
      </w:tr>
      <w:tr w:rsidR="009F1548" w:rsidRPr="009F1548" w14:paraId="6F5D8319" w14:textId="77777777" w:rsidTr="00BE5B3F">
        <w:trPr>
          <w:cantSplit/>
          <w:trHeight w:val="527"/>
        </w:trPr>
        <w:tc>
          <w:tcPr>
            <w:tcW w:w="815" w:type="pct"/>
            <w:gridSpan w:val="2"/>
            <w:tcBorders>
              <w:bottom w:val="single" w:sz="8" w:space="0" w:color="auto"/>
            </w:tcBorders>
          </w:tcPr>
          <w:p w14:paraId="085DBA9F" w14:textId="77777777" w:rsidR="009F1548" w:rsidRPr="009F1548" w:rsidRDefault="009F1548" w:rsidP="009F1548">
            <w:pPr>
              <w:rPr>
                <w:b/>
                <w:bCs/>
              </w:rPr>
            </w:pPr>
            <w:bookmarkStart w:id="12" w:name="dtitle1" w:colFirst="1" w:colLast="1"/>
            <w:bookmarkEnd w:id="11"/>
            <w:r w:rsidRPr="009F1548">
              <w:rPr>
                <w:b/>
                <w:bCs/>
              </w:rPr>
              <w:t>Title:</w:t>
            </w:r>
          </w:p>
        </w:tc>
        <w:tc>
          <w:tcPr>
            <w:tcW w:w="4185" w:type="pct"/>
            <w:gridSpan w:val="3"/>
            <w:tcBorders>
              <w:bottom w:val="single" w:sz="8" w:space="0" w:color="auto"/>
            </w:tcBorders>
          </w:tcPr>
          <w:p w14:paraId="0ECD26FD" w14:textId="7E57FB65" w:rsidR="009F1548" w:rsidRPr="009F1548" w:rsidRDefault="00DC77EB" w:rsidP="009F1548">
            <w:r>
              <w:rPr>
                <w:lang w:val="en-US"/>
              </w:rPr>
              <w:t xml:space="preserve">Overview of ITU Testing Laboratory recognition procedure, as of </w:t>
            </w:r>
            <w:r w:rsidR="00D00F1E">
              <w:rPr>
                <w:lang w:val="en-US"/>
              </w:rPr>
              <w:t>6</w:t>
            </w:r>
            <w:r w:rsidRPr="004C1794">
              <w:rPr>
                <w:lang w:val="en-US"/>
              </w:rPr>
              <w:t xml:space="preserve"> July 2022</w:t>
            </w:r>
          </w:p>
        </w:tc>
      </w:tr>
      <w:bookmarkEnd w:id="1"/>
      <w:bookmarkEnd w:id="12"/>
      <w:tr w:rsidR="001C4B91" w:rsidRPr="00364979" w14:paraId="44575018" w14:textId="77777777" w:rsidTr="00EA5981">
        <w:trPr>
          <w:cantSplit/>
          <w:trHeight w:val="790"/>
        </w:trPr>
        <w:tc>
          <w:tcPr>
            <w:tcW w:w="815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2014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ADEF8F" w14:textId="10AE3875" w:rsidR="001C4B91" w:rsidRPr="00801B42" w:rsidRDefault="00DC77EB" w:rsidP="0060045D">
            <w:r>
              <w:t>TSB</w:t>
            </w:r>
          </w:p>
        </w:tc>
        <w:tc>
          <w:tcPr>
            <w:tcW w:w="2171" w:type="pct"/>
            <w:tcBorders>
              <w:top w:val="single" w:sz="8" w:space="0" w:color="auto"/>
              <w:bottom w:val="single" w:sz="8" w:space="0" w:color="auto"/>
            </w:tcBorders>
          </w:tcPr>
          <w:p w14:paraId="45CC2940" w14:textId="384CC891" w:rsidR="001C4B91" w:rsidRPr="00D10A47" w:rsidRDefault="001C4B91" w:rsidP="00B86602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2" w:history="1">
              <w:r w:rsidR="00DC77EB" w:rsidRPr="005D1F3F">
                <w:rPr>
                  <w:rStyle w:val="Hyperlink"/>
                </w:rPr>
                <w:t>tsbsg11@itu.int</w:t>
              </w:r>
            </w:hyperlink>
          </w:p>
        </w:tc>
      </w:tr>
      <w:bookmarkEnd w:id="2"/>
      <w:bookmarkEnd w:id="3"/>
      <w:bookmarkEnd w:id="4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C74595C703734B95B21B5F3C3ADC753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051" w:type="dxa"/>
              </w:tcPr>
              <w:p w14:paraId="2E4B0C30" w14:textId="066CD7A4" w:rsidR="0089088E" w:rsidRPr="008249A7" w:rsidRDefault="00834984" w:rsidP="00397713">
                <w:pPr>
                  <w:pStyle w:val="TSBHeaderSummary"/>
                  <w:rPr>
                    <w:highlight w:val="yellow"/>
                  </w:rPr>
                </w:pPr>
                <w:r w:rsidRPr="008C5FB4">
                  <w:rPr>
                    <w:lang w:val="en-US"/>
                  </w:rPr>
                  <w:t xml:space="preserve">This document contains </w:t>
                </w:r>
                <w:r w:rsidR="00DC77EB">
                  <w:rPr>
                    <w:lang w:val="en-US"/>
                  </w:rPr>
                  <w:t xml:space="preserve">presentation </w:t>
                </w:r>
                <w:r w:rsidR="0095759B">
                  <w:rPr>
                    <w:lang w:val="en-US"/>
                  </w:rPr>
                  <w:t>about ITU Testing Laboratory Recognition procedure and its status as of</w:t>
                </w:r>
                <w:r w:rsidRPr="008C5FB4">
                  <w:rPr>
                    <w:lang w:val="en-US"/>
                  </w:rPr>
                  <w:t xml:space="preserve"> </w:t>
                </w:r>
                <w:r w:rsidR="00EB1717">
                  <w:rPr>
                    <w:lang w:val="en-US"/>
                  </w:rPr>
                  <w:t>6</w:t>
                </w:r>
                <w:r>
                  <w:rPr>
                    <w:lang w:val="en-US"/>
                  </w:rPr>
                  <w:t xml:space="preserve"> July</w:t>
                </w:r>
                <w:r w:rsidRPr="008C5FB4">
                  <w:rPr>
                    <w:lang w:val="en-US"/>
                  </w:rPr>
                  <w:t xml:space="preserve"> 202</w:t>
                </w:r>
                <w:r>
                  <w:rPr>
                    <w:lang w:val="en-US"/>
                  </w:rPr>
                  <w:t>2.</w:t>
                </w:r>
              </w:p>
            </w:tc>
          </w:sdtContent>
        </w:sdt>
      </w:tr>
    </w:tbl>
    <w:p w14:paraId="5E2A4920" w14:textId="24D66B02" w:rsidR="003655E4" w:rsidRDefault="003655E4" w:rsidP="003655E4">
      <w:pPr>
        <w:spacing w:before="240" w:after="240"/>
        <w:ind w:right="91"/>
        <w:rPr>
          <w:rFonts w:eastAsia="MS Mincho"/>
          <w:bCs/>
          <w:lang w:val="en-US"/>
        </w:rPr>
      </w:pPr>
      <w:bookmarkStart w:id="13" w:name="_Hlk98856042"/>
      <w:bookmarkEnd w:id="5"/>
      <w:r>
        <w:rPr>
          <w:rFonts w:eastAsia="MS Mincho"/>
          <w:bCs/>
          <w:lang w:val="en-US"/>
        </w:rPr>
        <w:t>See attachment.</w:t>
      </w:r>
    </w:p>
    <w:p w14:paraId="04A6604A" w14:textId="45B8D0AD" w:rsidR="00B93CF5" w:rsidRDefault="00872400" w:rsidP="00872400">
      <w:pPr>
        <w:spacing w:before="240" w:after="240"/>
        <w:ind w:right="91"/>
        <w:jc w:val="center"/>
      </w:pPr>
      <w:r w:rsidRPr="003044B5">
        <w:rPr>
          <w:rFonts w:eastAsia="MS Mincho"/>
          <w:bCs/>
          <w:lang w:val="en-US"/>
        </w:rPr>
        <w:t>__________________</w:t>
      </w:r>
      <w:bookmarkEnd w:id="13"/>
    </w:p>
    <w:sectPr w:rsidR="00B93CF5" w:rsidSect="00CC7A3B">
      <w:headerReference w:type="default" r:id="rId13"/>
      <w:pgSz w:w="11907" w:h="16840" w:code="9"/>
      <w:pgMar w:top="1138" w:right="1138" w:bottom="1138" w:left="1138" w:header="50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7A1A" w14:textId="77777777" w:rsidR="00E12A68" w:rsidRDefault="00E12A68" w:rsidP="00C42125">
      <w:pPr>
        <w:spacing w:before="0"/>
      </w:pPr>
      <w:r>
        <w:separator/>
      </w:r>
    </w:p>
  </w:endnote>
  <w:endnote w:type="continuationSeparator" w:id="0">
    <w:p w14:paraId="32DE51C3" w14:textId="77777777" w:rsidR="00E12A68" w:rsidRDefault="00E12A6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32C60" w14:textId="77777777" w:rsidR="00E12A68" w:rsidRDefault="00E12A68" w:rsidP="00C42125">
      <w:pPr>
        <w:spacing w:before="0"/>
      </w:pPr>
      <w:r>
        <w:separator/>
      </w:r>
    </w:p>
  </w:footnote>
  <w:footnote w:type="continuationSeparator" w:id="0">
    <w:p w14:paraId="2BE6B963" w14:textId="77777777" w:rsidR="00E12A68" w:rsidRDefault="00E12A6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0551FCFE" w:rsidR="005976A1" w:rsidRPr="009F1548" w:rsidRDefault="009F1548" w:rsidP="009F1548">
    <w:pPr>
      <w:pStyle w:val="Header"/>
    </w:pPr>
    <w:r w:rsidRPr="009F1548">
      <w:t xml:space="preserve">- </w:t>
    </w:r>
    <w:r w:rsidRPr="009F1548">
      <w:fldChar w:fldCharType="begin"/>
    </w:r>
    <w:r w:rsidRPr="009F1548">
      <w:instrText xml:space="preserve"> PAGE  \* MERGEFORMAT </w:instrText>
    </w:r>
    <w:r w:rsidRPr="009F1548">
      <w:fldChar w:fldCharType="separate"/>
    </w:r>
    <w:r w:rsidRPr="009F1548">
      <w:rPr>
        <w:noProof/>
      </w:rPr>
      <w:t>1</w:t>
    </w:r>
    <w:r w:rsidRPr="009F1548">
      <w:fldChar w:fldCharType="end"/>
    </w:r>
    <w:r w:rsidRPr="009F1548">
      <w:t xml:space="preserve"> -</w:t>
    </w:r>
  </w:p>
  <w:p w14:paraId="35634C9A" w14:textId="65F10974" w:rsidR="009F1548" w:rsidRPr="009F1548" w:rsidRDefault="009F1548" w:rsidP="009F1548">
    <w:pPr>
      <w:pStyle w:val="Header"/>
      <w:spacing w:after="240"/>
    </w:pPr>
    <w:r w:rsidRPr="009F1548">
      <w:fldChar w:fldCharType="begin"/>
    </w:r>
    <w:r w:rsidRPr="009F1548">
      <w:instrText xml:space="preserve"> STYLEREF  Docnumber  </w:instrText>
    </w:r>
    <w:r w:rsidRPr="009F1548">
      <w:fldChar w:fldCharType="separate"/>
    </w:r>
    <w:r w:rsidR="003655E4">
      <w:rPr>
        <w:noProof/>
      </w:rPr>
      <w:t>SG11-TDxxx/GEN</w:t>
    </w:r>
    <w:r w:rsidRPr="009F154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8A0"/>
    <w:multiLevelType w:val="multilevel"/>
    <w:tmpl w:val="3FFE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7004E0"/>
    <w:multiLevelType w:val="hybridMultilevel"/>
    <w:tmpl w:val="5732A2F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C812ED5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A5217"/>
    <w:multiLevelType w:val="hybridMultilevel"/>
    <w:tmpl w:val="28025C70"/>
    <w:lvl w:ilvl="0" w:tplc="CD7CC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B08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CEB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E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EA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83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86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04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A6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BD5BD0"/>
    <w:multiLevelType w:val="hybridMultilevel"/>
    <w:tmpl w:val="89761E7A"/>
    <w:lvl w:ilvl="0" w:tplc="5FC210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C1121"/>
    <w:multiLevelType w:val="hybridMultilevel"/>
    <w:tmpl w:val="C9DEE5A2"/>
    <w:lvl w:ilvl="0" w:tplc="D084E7A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D7E72"/>
    <w:multiLevelType w:val="multilevel"/>
    <w:tmpl w:val="671E6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517CFD"/>
    <w:multiLevelType w:val="multilevel"/>
    <w:tmpl w:val="6EBEC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5E4450"/>
    <w:multiLevelType w:val="hybridMultilevel"/>
    <w:tmpl w:val="7C60EDEE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C812ED5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B7F05"/>
    <w:multiLevelType w:val="multilevel"/>
    <w:tmpl w:val="54BC056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980A13"/>
    <w:multiLevelType w:val="multilevel"/>
    <w:tmpl w:val="67F8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E973FB"/>
    <w:multiLevelType w:val="multilevel"/>
    <w:tmpl w:val="916AF7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49422338"/>
    <w:multiLevelType w:val="hybridMultilevel"/>
    <w:tmpl w:val="B134AD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02F5C"/>
    <w:multiLevelType w:val="multilevel"/>
    <w:tmpl w:val="10922D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7"/>
      <w:numFmt w:val="decimal"/>
      <w:lvlText w:val="%2)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1E625CB"/>
    <w:multiLevelType w:val="hybridMultilevel"/>
    <w:tmpl w:val="46CEBDD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51625"/>
    <w:multiLevelType w:val="multilevel"/>
    <w:tmpl w:val="9F82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F21119"/>
    <w:multiLevelType w:val="hybridMultilevel"/>
    <w:tmpl w:val="26526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0202E"/>
    <w:multiLevelType w:val="multilevel"/>
    <w:tmpl w:val="5F98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0D41BC"/>
    <w:multiLevelType w:val="hybridMultilevel"/>
    <w:tmpl w:val="95626A0A"/>
    <w:lvl w:ilvl="0" w:tplc="32C4FD4A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F25E3"/>
    <w:multiLevelType w:val="multilevel"/>
    <w:tmpl w:val="6D2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6C402E"/>
    <w:multiLevelType w:val="multilevel"/>
    <w:tmpl w:val="DA3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7841611">
    <w:abstractNumId w:val="9"/>
  </w:num>
  <w:num w:numId="2" w16cid:durableId="1625966348">
    <w:abstractNumId w:val="7"/>
  </w:num>
  <w:num w:numId="3" w16cid:durableId="1472211644">
    <w:abstractNumId w:val="6"/>
  </w:num>
  <w:num w:numId="4" w16cid:durableId="396321640">
    <w:abstractNumId w:val="5"/>
  </w:num>
  <w:num w:numId="5" w16cid:durableId="36439324">
    <w:abstractNumId w:val="4"/>
  </w:num>
  <w:num w:numId="6" w16cid:durableId="1317798932">
    <w:abstractNumId w:val="8"/>
  </w:num>
  <w:num w:numId="7" w16cid:durableId="1429080125">
    <w:abstractNumId w:val="3"/>
  </w:num>
  <w:num w:numId="8" w16cid:durableId="615720353">
    <w:abstractNumId w:val="2"/>
  </w:num>
  <w:num w:numId="9" w16cid:durableId="1881361167">
    <w:abstractNumId w:val="1"/>
  </w:num>
  <w:num w:numId="10" w16cid:durableId="1739984924">
    <w:abstractNumId w:val="0"/>
  </w:num>
  <w:num w:numId="11" w16cid:durableId="1241208228">
    <w:abstractNumId w:val="24"/>
  </w:num>
  <w:num w:numId="12" w16cid:durableId="1009602355">
    <w:abstractNumId w:val="15"/>
  </w:num>
  <w:num w:numId="13" w16cid:durableId="1134101466">
    <w:abstractNumId w:val="13"/>
  </w:num>
  <w:num w:numId="14" w16cid:durableId="11028794">
    <w:abstractNumId w:val="10"/>
  </w:num>
  <w:num w:numId="15" w16cid:durableId="1680231289">
    <w:abstractNumId w:val="28"/>
  </w:num>
  <w:num w:numId="16" w16cid:durableId="1949116042">
    <w:abstractNumId w:val="17"/>
  </w:num>
  <w:num w:numId="17" w16cid:durableId="2036543273">
    <w:abstractNumId w:val="11"/>
  </w:num>
  <w:num w:numId="18" w16cid:durableId="1616475681">
    <w:abstractNumId w:val="16"/>
  </w:num>
  <w:num w:numId="19" w16cid:durableId="1774590072">
    <w:abstractNumId w:val="29"/>
  </w:num>
  <w:num w:numId="20" w16cid:durableId="16266950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6427619">
    <w:abstractNumId w:val="26"/>
  </w:num>
  <w:num w:numId="22" w16cid:durableId="1371801880">
    <w:abstractNumId w:val="19"/>
  </w:num>
  <w:num w:numId="23" w16cid:durableId="1420757630">
    <w:abstractNumId w:val="22"/>
  </w:num>
  <w:num w:numId="24" w16cid:durableId="1003050076">
    <w:abstractNumId w:val="20"/>
  </w:num>
  <w:num w:numId="25" w16cid:durableId="336274338">
    <w:abstractNumId w:val="18"/>
  </w:num>
  <w:num w:numId="26" w16cid:durableId="1212501118">
    <w:abstractNumId w:val="14"/>
  </w:num>
  <w:num w:numId="27" w16cid:durableId="1334913259">
    <w:abstractNumId w:val="12"/>
  </w:num>
  <w:num w:numId="28" w16cid:durableId="1836142411">
    <w:abstractNumId w:val="25"/>
  </w:num>
  <w:num w:numId="29" w16cid:durableId="352075313">
    <w:abstractNumId w:val="23"/>
  </w:num>
  <w:num w:numId="30" w16cid:durableId="7267313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0860"/>
    <w:rsid w:val="000020E2"/>
    <w:rsid w:val="00002637"/>
    <w:rsid w:val="00014F69"/>
    <w:rsid w:val="000171DB"/>
    <w:rsid w:val="00023D9A"/>
    <w:rsid w:val="00032A9A"/>
    <w:rsid w:val="0003582E"/>
    <w:rsid w:val="00043D75"/>
    <w:rsid w:val="00045BC4"/>
    <w:rsid w:val="00057000"/>
    <w:rsid w:val="000640E0"/>
    <w:rsid w:val="000743AF"/>
    <w:rsid w:val="00086D80"/>
    <w:rsid w:val="00093FA0"/>
    <w:rsid w:val="000966A8"/>
    <w:rsid w:val="000A0A5C"/>
    <w:rsid w:val="000A1479"/>
    <w:rsid w:val="000A5CA2"/>
    <w:rsid w:val="000B3667"/>
    <w:rsid w:val="000B5F04"/>
    <w:rsid w:val="000C3EBD"/>
    <w:rsid w:val="000D6144"/>
    <w:rsid w:val="000E066D"/>
    <w:rsid w:val="000E3C61"/>
    <w:rsid w:val="000E3E55"/>
    <w:rsid w:val="000E6083"/>
    <w:rsid w:val="000E6125"/>
    <w:rsid w:val="00100BAF"/>
    <w:rsid w:val="00104B9C"/>
    <w:rsid w:val="00111C12"/>
    <w:rsid w:val="00113DBE"/>
    <w:rsid w:val="0011470C"/>
    <w:rsid w:val="001200A6"/>
    <w:rsid w:val="001213C1"/>
    <w:rsid w:val="00123EB8"/>
    <w:rsid w:val="001251DA"/>
    <w:rsid w:val="00125432"/>
    <w:rsid w:val="00136AF1"/>
    <w:rsid w:val="00136DDD"/>
    <w:rsid w:val="00137F40"/>
    <w:rsid w:val="00144BDF"/>
    <w:rsid w:val="001479D0"/>
    <w:rsid w:val="00147C62"/>
    <w:rsid w:val="00152F22"/>
    <w:rsid w:val="00155399"/>
    <w:rsid w:val="001558AC"/>
    <w:rsid w:val="00155DDC"/>
    <w:rsid w:val="00160686"/>
    <w:rsid w:val="00180A24"/>
    <w:rsid w:val="001871EC"/>
    <w:rsid w:val="00190871"/>
    <w:rsid w:val="001A20C3"/>
    <w:rsid w:val="001A670F"/>
    <w:rsid w:val="001B6A45"/>
    <w:rsid w:val="001C1003"/>
    <w:rsid w:val="001C4B91"/>
    <w:rsid w:val="001C62B8"/>
    <w:rsid w:val="001C7B25"/>
    <w:rsid w:val="001D033C"/>
    <w:rsid w:val="001D22D8"/>
    <w:rsid w:val="001D37BA"/>
    <w:rsid w:val="001D40D4"/>
    <w:rsid w:val="001D4296"/>
    <w:rsid w:val="001E7B0E"/>
    <w:rsid w:val="001F141D"/>
    <w:rsid w:val="001F39CB"/>
    <w:rsid w:val="001F66A4"/>
    <w:rsid w:val="00200A06"/>
    <w:rsid w:val="00200A98"/>
    <w:rsid w:val="00201AFA"/>
    <w:rsid w:val="00207160"/>
    <w:rsid w:val="002229F1"/>
    <w:rsid w:val="002257B7"/>
    <w:rsid w:val="00230B96"/>
    <w:rsid w:val="002337EA"/>
    <w:rsid w:val="00233F75"/>
    <w:rsid w:val="002365B2"/>
    <w:rsid w:val="0024273D"/>
    <w:rsid w:val="00243273"/>
    <w:rsid w:val="0025233B"/>
    <w:rsid w:val="0025241A"/>
    <w:rsid w:val="002528F9"/>
    <w:rsid w:val="00253DBE"/>
    <w:rsid w:val="00253DC6"/>
    <w:rsid w:val="0025489C"/>
    <w:rsid w:val="002622FA"/>
    <w:rsid w:val="00263518"/>
    <w:rsid w:val="00267B8B"/>
    <w:rsid w:val="002759E7"/>
    <w:rsid w:val="00277326"/>
    <w:rsid w:val="0028326E"/>
    <w:rsid w:val="00287E85"/>
    <w:rsid w:val="002900A0"/>
    <w:rsid w:val="00291DAB"/>
    <w:rsid w:val="00291DC2"/>
    <w:rsid w:val="002A11C4"/>
    <w:rsid w:val="002A399B"/>
    <w:rsid w:val="002C26C0"/>
    <w:rsid w:val="002C2BC5"/>
    <w:rsid w:val="002C650A"/>
    <w:rsid w:val="002D1C4B"/>
    <w:rsid w:val="002D656A"/>
    <w:rsid w:val="002E0407"/>
    <w:rsid w:val="002E1431"/>
    <w:rsid w:val="002E79CB"/>
    <w:rsid w:val="002F0471"/>
    <w:rsid w:val="002F1714"/>
    <w:rsid w:val="002F1D9D"/>
    <w:rsid w:val="002F285F"/>
    <w:rsid w:val="002F2C78"/>
    <w:rsid w:val="002F432F"/>
    <w:rsid w:val="002F5488"/>
    <w:rsid w:val="002F5CA7"/>
    <w:rsid w:val="002F723D"/>
    <w:rsid w:val="002F7F55"/>
    <w:rsid w:val="0030745F"/>
    <w:rsid w:val="00311FB8"/>
    <w:rsid w:val="00314630"/>
    <w:rsid w:val="0032090A"/>
    <w:rsid w:val="00321CDE"/>
    <w:rsid w:val="00323B28"/>
    <w:rsid w:val="00333E15"/>
    <w:rsid w:val="003416D3"/>
    <w:rsid w:val="0034460F"/>
    <w:rsid w:val="00347892"/>
    <w:rsid w:val="003571BC"/>
    <w:rsid w:val="0036090C"/>
    <w:rsid w:val="00362224"/>
    <w:rsid w:val="00364979"/>
    <w:rsid w:val="003655E4"/>
    <w:rsid w:val="00370296"/>
    <w:rsid w:val="00385B9C"/>
    <w:rsid w:val="00385FB5"/>
    <w:rsid w:val="0038715D"/>
    <w:rsid w:val="00390ABD"/>
    <w:rsid w:val="00392E84"/>
    <w:rsid w:val="00394DBF"/>
    <w:rsid w:val="003957A6"/>
    <w:rsid w:val="00397713"/>
    <w:rsid w:val="003A0050"/>
    <w:rsid w:val="003A43EF"/>
    <w:rsid w:val="003B3807"/>
    <w:rsid w:val="003B45FF"/>
    <w:rsid w:val="003B60A2"/>
    <w:rsid w:val="003C3DE1"/>
    <w:rsid w:val="003C7445"/>
    <w:rsid w:val="003E39A2"/>
    <w:rsid w:val="003E57AB"/>
    <w:rsid w:val="003F2BED"/>
    <w:rsid w:val="003F7B66"/>
    <w:rsid w:val="00400B49"/>
    <w:rsid w:val="004010B4"/>
    <w:rsid w:val="0040169C"/>
    <w:rsid w:val="00402ECA"/>
    <w:rsid w:val="0040415B"/>
    <w:rsid w:val="004139E4"/>
    <w:rsid w:val="0041552E"/>
    <w:rsid w:val="004155A9"/>
    <w:rsid w:val="00415999"/>
    <w:rsid w:val="00421438"/>
    <w:rsid w:val="004269A6"/>
    <w:rsid w:val="00426A8B"/>
    <w:rsid w:val="00435D41"/>
    <w:rsid w:val="00437E6B"/>
    <w:rsid w:val="00443878"/>
    <w:rsid w:val="00453273"/>
    <w:rsid w:val="004539A8"/>
    <w:rsid w:val="004554A4"/>
    <w:rsid w:val="0045713F"/>
    <w:rsid w:val="004646F1"/>
    <w:rsid w:val="00464D73"/>
    <w:rsid w:val="004712CA"/>
    <w:rsid w:val="0047422E"/>
    <w:rsid w:val="004863D4"/>
    <w:rsid w:val="00487D96"/>
    <w:rsid w:val="0049674B"/>
    <w:rsid w:val="004A313A"/>
    <w:rsid w:val="004A4628"/>
    <w:rsid w:val="004B4ED2"/>
    <w:rsid w:val="004B6374"/>
    <w:rsid w:val="004C0673"/>
    <w:rsid w:val="004C1794"/>
    <w:rsid w:val="004C4E4E"/>
    <w:rsid w:val="004C6CF2"/>
    <w:rsid w:val="004D527E"/>
    <w:rsid w:val="004E08F2"/>
    <w:rsid w:val="004E2500"/>
    <w:rsid w:val="004E462E"/>
    <w:rsid w:val="004E47B3"/>
    <w:rsid w:val="004F3816"/>
    <w:rsid w:val="004F3D0A"/>
    <w:rsid w:val="004F500A"/>
    <w:rsid w:val="00500A5B"/>
    <w:rsid w:val="005035EA"/>
    <w:rsid w:val="005126A0"/>
    <w:rsid w:val="00512AC1"/>
    <w:rsid w:val="00513D4C"/>
    <w:rsid w:val="00525BD1"/>
    <w:rsid w:val="00543D41"/>
    <w:rsid w:val="00545472"/>
    <w:rsid w:val="005571A4"/>
    <w:rsid w:val="005573E1"/>
    <w:rsid w:val="005604FC"/>
    <w:rsid w:val="0056364E"/>
    <w:rsid w:val="00565CDD"/>
    <w:rsid w:val="00566EDA"/>
    <w:rsid w:val="0057081A"/>
    <w:rsid w:val="00572654"/>
    <w:rsid w:val="00573B9F"/>
    <w:rsid w:val="005771AC"/>
    <w:rsid w:val="0058133A"/>
    <w:rsid w:val="00596D8A"/>
    <w:rsid w:val="005976A1"/>
    <w:rsid w:val="005A34E7"/>
    <w:rsid w:val="005A69A3"/>
    <w:rsid w:val="005B20C0"/>
    <w:rsid w:val="005B5629"/>
    <w:rsid w:val="005B7061"/>
    <w:rsid w:val="005C0300"/>
    <w:rsid w:val="005C11E7"/>
    <w:rsid w:val="005C27A2"/>
    <w:rsid w:val="005C746A"/>
    <w:rsid w:val="005D3A1D"/>
    <w:rsid w:val="005D4FEB"/>
    <w:rsid w:val="005D65ED"/>
    <w:rsid w:val="005E0E6C"/>
    <w:rsid w:val="005F4B6A"/>
    <w:rsid w:val="005F7782"/>
    <w:rsid w:val="006010F3"/>
    <w:rsid w:val="00604B01"/>
    <w:rsid w:val="00615A0A"/>
    <w:rsid w:val="00616107"/>
    <w:rsid w:val="0062252C"/>
    <w:rsid w:val="006333D4"/>
    <w:rsid w:val="006369B2"/>
    <w:rsid w:val="0063718D"/>
    <w:rsid w:val="00643143"/>
    <w:rsid w:val="00647525"/>
    <w:rsid w:val="00647A71"/>
    <w:rsid w:val="006530A8"/>
    <w:rsid w:val="006570B0"/>
    <w:rsid w:val="0066022F"/>
    <w:rsid w:val="006823F3"/>
    <w:rsid w:val="00683CD2"/>
    <w:rsid w:val="006861D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35F3"/>
    <w:rsid w:val="006C5641"/>
    <w:rsid w:val="006D1089"/>
    <w:rsid w:val="006D1B86"/>
    <w:rsid w:val="006D7355"/>
    <w:rsid w:val="006E73D5"/>
    <w:rsid w:val="006E7A0D"/>
    <w:rsid w:val="006F0797"/>
    <w:rsid w:val="006F1E1A"/>
    <w:rsid w:val="006F5DFC"/>
    <w:rsid w:val="006F7DEE"/>
    <w:rsid w:val="00711DE9"/>
    <w:rsid w:val="00715CA6"/>
    <w:rsid w:val="00721C82"/>
    <w:rsid w:val="00731135"/>
    <w:rsid w:val="007324AF"/>
    <w:rsid w:val="007368FD"/>
    <w:rsid w:val="007409B4"/>
    <w:rsid w:val="00741974"/>
    <w:rsid w:val="007454B6"/>
    <w:rsid w:val="00745CDE"/>
    <w:rsid w:val="0075525E"/>
    <w:rsid w:val="00756D3D"/>
    <w:rsid w:val="00761764"/>
    <w:rsid w:val="00763D0B"/>
    <w:rsid w:val="00770C93"/>
    <w:rsid w:val="0077152E"/>
    <w:rsid w:val="007741B8"/>
    <w:rsid w:val="00774C26"/>
    <w:rsid w:val="007806C2"/>
    <w:rsid w:val="00781FEE"/>
    <w:rsid w:val="007903F8"/>
    <w:rsid w:val="00794F4F"/>
    <w:rsid w:val="00796BDD"/>
    <w:rsid w:val="007974BE"/>
    <w:rsid w:val="007A0916"/>
    <w:rsid w:val="007A0DFD"/>
    <w:rsid w:val="007B5357"/>
    <w:rsid w:val="007B5BAF"/>
    <w:rsid w:val="007C567E"/>
    <w:rsid w:val="007C5ED4"/>
    <w:rsid w:val="007C7122"/>
    <w:rsid w:val="007D3F11"/>
    <w:rsid w:val="007D513E"/>
    <w:rsid w:val="007E2C69"/>
    <w:rsid w:val="007E53E4"/>
    <w:rsid w:val="007E656A"/>
    <w:rsid w:val="007E7B93"/>
    <w:rsid w:val="007F3CAA"/>
    <w:rsid w:val="007F664D"/>
    <w:rsid w:val="0080105C"/>
    <w:rsid w:val="00801B42"/>
    <w:rsid w:val="00804EBC"/>
    <w:rsid w:val="00814313"/>
    <w:rsid w:val="00823632"/>
    <w:rsid w:val="008249A7"/>
    <w:rsid w:val="0082604D"/>
    <w:rsid w:val="00826227"/>
    <w:rsid w:val="00827BE1"/>
    <w:rsid w:val="0083028D"/>
    <w:rsid w:val="00831B18"/>
    <w:rsid w:val="00832527"/>
    <w:rsid w:val="00834984"/>
    <w:rsid w:val="00836D45"/>
    <w:rsid w:val="00837203"/>
    <w:rsid w:val="00837D09"/>
    <w:rsid w:val="00842137"/>
    <w:rsid w:val="00851E6C"/>
    <w:rsid w:val="00853F16"/>
    <w:rsid w:val="00853F5F"/>
    <w:rsid w:val="0085590B"/>
    <w:rsid w:val="00856C7A"/>
    <w:rsid w:val="008623ED"/>
    <w:rsid w:val="008669D1"/>
    <w:rsid w:val="00872400"/>
    <w:rsid w:val="00875AA6"/>
    <w:rsid w:val="008807F4"/>
    <w:rsid w:val="00880944"/>
    <w:rsid w:val="008815A9"/>
    <w:rsid w:val="0089088E"/>
    <w:rsid w:val="00892297"/>
    <w:rsid w:val="008964D6"/>
    <w:rsid w:val="008A460D"/>
    <w:rsid w:val="008A67C1"/>
    <w:rsid w:val="008B0C33"/>
    <w:rsid w:val="008B5123"/>
    <w:rsid w:val="008B7458"/>
    <w:rsid w:val="008C0440"/>
    <w:rsid w:val="008C5A9A"/>
    <w:rsid w:val="008D1E1E"/>
    <w:rsid w:val="008D30B2"/>
    <w:rsid w:val="008E0172"/>
    <w:rsid w:val="008F114E"/>
    <w:rsid w:val="008F2BBE"/>
    <w:rsid w:val="008F2E16"/>
    <w:rsid w:val="00900040"/>
    <w:rsid w:val="00904B9D"/>
    <w:rsid w:val="00910581"/>
    <w:rsid w:val="00913693"/>
    <w:rsid w:val="00915260"/>
    <w:rsid w:val="00915FAC"/>
    <w:rsid w:val="009244D3"/>
    <w:rsid w:val="009361DC"/>
    <w:rsid w:val="00936852"/>
    <w:rsid w:val="0094045D"/>
    <w:rsid w:val="009406B5"/>
    <w:rsid w:val="00942468"/>
    <w:rsid w:val="0094525D"/>
    <w:rsid w:val="00945536"/>
    <w:rsid w:val="00946166"/>
    <w:rsid w:val="00946966"/>
    <w:rsid w:val="0095220A"/>
    <w:rsid w:val="009550BF"/>
    <w:rsid w:val="0095759B"/>
    <w:rsid w:val="00966B5C"/>
    <w:rsid w:val="00973B5B"/>
    <w:rsid w:val="00983164"/>
    <w:rsid w:val="00984252"/>
    <w:rsid w:val="009972EF"/>
    <w:rsid w:val="009A4FFA"/>
    <w:rsid w:val="009A5E46"/>
    <w:rsid w:val="009B4D0D"/>
    <w:rsid w:val="009B5035"/>
    <w:rsid w:val="009C09B7"/>
    <w:rsid w:val="009C3160"/>
    <w:rsid w:val="009C3D6B"/>
    <w:rsid w:val="009D399E"/>
    <w:rsid w:val="009D644B"/>
    <w:rsid w:val="009E4B6B"/>
    <w:rsid w:val="009E766E"/>
    <w:rsid w:val="009F1548"/>
    <w:rsid w:val="009F1960"/>
    <w:rsid w:val="009F4B1A"/>
    <w:rsid w:val="009F58F8"/>
    <w:rsid w:val="009F715E"/>
    <w:rsid w:val="009F78FE"/>
    <w:rsid w:val="00A10DBB"/>
    <w:rsid w:val="00A11720"/>
    <w:rsid w:val="00A21247"/>
    <w:rsid w:val="00A23135"/>
    <w:rsid w:val="00A27367"/>
    <w:rsid w:val="00A27577"/>
    <w:rsid w:val="00A30E29"/>
    <w:rsid w:val="00A311F0"/>
    <w:rsid w:val="00A31D47"/>
    <w:rsid w:val="00A4013E"/>
    <w:rsid w:val="00A4045F"/>
    <w:rsid w:val="00A427CD"/>
    <w:rsid w:val="00A44A44"/>
    <w:rsid w:val="00A45154"/>
    <w:rsid w:val="00A45FEE"/>
    <w:rsid w:val="00A4600B"/>
    <w:rsid w:val="00A50506"/>
    <w:rsid w:val="00A51EF0"/>
    <w:rsid w:val="00A600CD"/>
    <w:rsid w:val="00A60D7B"/>
    <w:rsid w:val="00A610C9"/>
    <w:rsid w:val="00A67A81"/>
    <w:rsid w:val="00A67FDE"/>
    <w:rsid w:val="00A730A6"/>
    <w:rsid w:val="00A81747"/>
    <w:rsid w:val="00A827B0"/>
    <w:rsid w:val="00A8552F"/>
    <w:rsid w:val="00A867AD"/>
    <w:rsid w:val="00A96899"/>
    <w:rsid w:val="00A971A0"/>
    <w:rsid w:val="00AA1186"/>
    <w:rsid w:val="00AA1F22"/>
    <w:rsid w:val="00AA7338"/>
    <w:rsid w:val="00AB37FB"/>
    <w:rsid w:val="00AB7F0C"/>
    <w:rsid w:val="00AC3E73"/>
    <w:rsid w:val="00AC63B0"/>
    <w:rsid w:val="00AD2669"/>
    <w:rsid w:val="00AF50C8"/>
    <w:rsid w:val="00B05821"/>
    <w:rsid w:val="00B100D6"/>
    <w:rsid w:val="00B164C9"/>
    <w:rsid w:val="00B167D6"/>
    <w:rsid w:val="00B1710A"/>
    <w:rsid w:val="00B2519B"/>
    <w:rsid w:val="00B25C4A"/>
    <w:rsid w:val="00B25CDA"/>
    <w:rsid w:val="00B266E5"/>
    <w:rsid w:val="00B26C28"/>
    <w:rsid w:val="00B4174C"/>
    <w:rsid w:val="00B42CF1"/>
    <w:rsid w:val="00B43566"/>
    <w:rsid w:val="00B453F5"/>
    <w:rsid w:val="00B5162E"/>
    <w:rsid w:val="00B51BED"/>
    <w:rsid w:val="00B540C8"/>
    <w:rsid w:val="00B60985"/>
    <w:rsid w:val="00B61624"/>
    <w:rsid w:val="00B66481"/>
    <w:rsid w:val="00B7189C"/>
    <w:rsid w:val="00B718A5"/>
    <w:rsid w:val="00B77931"/>
    <w:rsid w:val="00B8436D"/>
    <w:rsid w:val="00B86602"/>
    <w:rsid w:val="00B92072"/>
    <w:rsid w:val="00B93C46"/>
    <w:rsid w:val="00B93CF5"/>
    <w:rsid w:val="00B956F7"/>
    <w:rsid w:val="00B96CEC"/>
    <w:rsid w:val="00B96D36"/>
    <w:rsid w:val="00B977B1"/>
    <w:rsid w:val="00BA6B6A"/>
    <w:rsid w:val="00BA7411"/>
    <w:rsid w:val="00BA788A"/>
    <w:rsid w:val="00BB1C4F"/>
    <w:rsid w:val="00BB2F5B"/>
    <w:rsid w:val="00BB4120"/>
    <w:rsid w:val="00BB4983"/>
    <w:rsid w:val="00BB7597"/>
    <w:rsid w:val="00BB7FAD"/>
    <w:rsid w:val="00BC62E2"/>
    <w:rsid w:val="00BE4AC3"/>
    <w:rsid w:val="00BE5B3F"/>
    <w:rsid w:val="00BF37FB"/>
    <w:rsid w:val="00C00B5E"/>
    <w:rsid w:val="00C21D60"/>
    <w:rsid w:val="00C22323"/>
    <w:rsid w:val="00C42125"/>
    <w:rsid w:val="00C47120"/>
    <w:rsid w:val="00C557CE"/>
    <w:rsid w:val="00C55E01"/>
    <w:rsid w:val="00C62814"/>
    <w:rsid w:val="00C67B25"/>
    <w:rsid w:val="00C748F7"/>
    <w:rsid w:val="00C74937"/>
    <w:rsid w:val="00C87467"/>
    <w:rsid w:val="00CB2599"/>
    <w:rsid w:val="00CB2858"/>
    <w:rsid w:val="00CC386F"/>
    <w:rsid w:val="00CC7A3B"/>
    <w:rsid w:val="00CD2139"/>
    <w:rsid w:val="00CE5986"/>
    <w:rsid w:val="00CF033D"/>
    <w:rsid w:val="00D00F1E"/>
    <w:rsid w:val="00D06527"/>
    <w:rsid w:val="00D101EE"/>
    <w:rsid w:val="00D10A47"/>
    <w:rsid w:val="00D1571C"/>
    <w:rsid w:val="00D175DD"/>
    <w:rsid w:val="00D26477"/>
    <w:rsid w:val="00D31934"/>
    <w:rsid w:val="00D33769"/>
    <w:rsid w:val="00D34D28"/>
    <w:rsid w:val="00D421EF"/>
    <w:rsid w:val="00D55BFE"/>
    <w:rsid w:val="00D56CC3"/>
    <w:rsid w:val="00D647EF"/>
    <w:rsid w:val="00D73137"/>
    <w:rsid w:val="00D7342B"/>
    <w:rsid w:val="00D74D4D"/>
    <w:rsid w:val="00D87436"/>
    <w:rsid w:val="00D92E9E"/>
    <w:rsid w:val="00D977A2"/>
    <w:rsid w:val="00DA1D47"/>
    <w:rsid w:val="00DA35AC"/>
    <w:rsid w:val="00DA52F4"/>
    <w:rsid w:val="00DB01C8"/>
    <w:rsid w:val="00DB0706"/>
    <w:rsid w:val="00DB295B"/>
    <w:rsid w:val="00DC77EB"/>
    <w:rsid w:val="00DD50DE"/>
    <w:rsid w:val="00DE1204"/>
    <w:rsid w:val="00DE3062"/>
    <w:rsid w:val="00DE489E"/>
    <w:rsid w:val="00DE528B"/>
    <w:rsid w:val="00DF2F89"/>
    <w:rsid w:val="00DF7DA3"/>
    <w:rsid w:val="00E04A59"/>
    <w:rsid w:val="00E0581D"/>
    <w:rsid w:val="00E12A68"/>
    <w:rsid w:val="00E137C3"/>
    <w:rsid w:val="00E1590B"/>
    <w:rsid w:val="00E2017F"/>
    <w:rsid w:val="00E204DD"/>
    <w:rsid w:val="00E228B7"/>
    <w:rsid w:val="00E265E6"/>
    <w:rsid w:val="00E353EC"/>
    <w:rsid w:val="00E462A6"/>
    <w:rsid w:val="00E50D64"/>
    <w:rsid w:val="00E51F61"/>
    <w:rsid w:val="00E53C24"/>
    <w:rsid w:val="00E56E77"/>
    <w:rsid w:val="00E60F4E"/>
    <w:rsid w:val="00E67A73"/>
    <w:rsid w:val="00E72E93"/>
    <w:rsid w:val="00E86CB5"/>
    <w:rsid w:val="00E96AEB"/>
    <w:rsid w:val="00E9729F"/>
    <w:rsid w:val="00EA0BE7"/>
    <w:rsid w:val="00EA1025"/>
    <w:rsid w:val="00EA5981"/>
    <w:rsid w:val="00EB06F7"/>
    <w:rsid w:val="00EB1717"/>
    <w:rsid w:val="00EB444D"/>
    <w:rsid w:val="00EB6741"/>
    <w:rsid w:val="00EC09E3"/>
    <w:rsid w:val="00EC18E9"/>
    <w:rsid w:val="00EC5509"/>
    <w:rsid w:val="00ED1B45"/>
    <w:rsid w:val="00ED433D"/>
    <w:rsid w:val="00EE1A06"/>
    <w:rsid w:val="00EE3EA3"/>
    <w:rsid w:val="00EE5C0D"/>
    <w:rsid w:val="00EF4792"/>
    <w:rsid w:val="00EF76DC"/>
    <w:rsid w:val="00F02294"/>
    <w:rsid w:val="00F06B7E"/>
    <w:rsid w:val="00F10F7D"/>
    <w:rsid w:val="00F14B1A"/>
    <w:rsid w:val="00F23895"/>
    <w:rsid w:val="00F30DE7"/>
    <w:rsid w:val="00F32082"/>
    <w:rsid w:val="00F35F57"/>
    <w:rsid w:val="00F37611"/>
    <w:rsid w:val="00F50467"/>
    <w:rsid w:val="00F562A0"/>
    <w:rsid w:val="00F57FA4"/>
    <w:rsid w:val="00F62B81"/>
    <w:rsid w:val="00F85372"/>
    <w:rsid w:val="00F86F1D"/>
    <w:rsid w:val="00F94DB8"/>
    <w:rsid w:val="00F94DBA"/>
    <w:rsid w:val="00F9547A"/>
    <w:rsid w:val="00FA000F"/>
    <w:rsid w:val="00FA02CB"/>
    <w:rsid w:val="00FA0DFA"/>
    <w:rsid w:val="00FA2177"/>
    <w:rsid w:val="00FA28A0"/>
    <w:rsid w:val="00FB0783"/>
    <w:rsid w:val="00FB30DA"/>
    <w:rsid w:val="00FB7A8B"/>
    <w:rsid w:val="00FC0473"/>
    <w:rsid w:val="00FC0F21"/>
    <w:rsid w:val="00FC2485"/>
    <w:rsid w:val="00FD4269"/>
    <w:rsid w:val="00FD439E"/>
    <w:rsid w:val="00FD76CB"/>
    <w:rsid w:val="00FE152B"/>
    <w:rsid w:val="00FE239E"/>
    <w:rsid w:val="00FE2528"/>
    <w:rsid w:val="00FE30A0"/>
    <w:rsid w:val="00FE399B"/>
    <w:rsid w:val="00FE3CCE"/>
    <w:rsid w:val="00FE3E59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basedOn w:val="DefaultParagraphFont"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table" w:styleId="TableGrid">
    <w:name w:val="Table Grid"/>
    <w:basedOn w:val="TableNormal"/>
    <w:uiPriority w:val="39"/>
    <w:rsid w:val="00872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sg11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4595C703734B95B21B5F3C3ADC7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4BD6D-BDB2-40B2-BC83-BEDD13CCD503}"/>
      </w:docPartPr>
      <w:docPartBody>
        <w:p w:rsidR="00507D84" w:rsidRDefault="00FD42C4" w:rsidP="00FD42C4">
          <w:pPr>
            <w:pStyle w:val="C74595C703734B95B21B5F3C3ADC753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2C4"/>
    <w:rsid w:val="004A3EDD"/>
    <w:rsid w:val="00507D84"/>
    <w:rsid w:val="008B6B46"/>
    <w:rsid w:val="00F3393E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2C4"/>
    <w:rPr>
      <w:rFonts w:ascii="Times New Roman" w:hAnsi="Times New Roman"/>
      <w:color w:val="808080"/>
    </w:rPr>
  </w:style>
  <w:style w:type="paragraph" w:customStyle="1" w:styleId="C74595C703734B95B21B5F3C3ADC7537">
    <w:name w:val="C74595C703734B95B21B5F3C3ADC7537"/>
    <w:rsid w:val="00FD4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273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</dc:creator>
  <cp:keywords/>
  <dc:description>SG11-TD/GEN  For: Geneva, 6-15 July 2022_x000d_Document date: _x000d_Saved by ITU51014337 at 17:43:04 on 10.05.2022</dc:description>
  <cp:lastModifiedBy>TSB</cp:lastModifiedBy>
  <cp:revision>248</cp:revision>
  <cp:lastPrinted>2022-06-06T14:18:00Z</cp:lastPrinted>
  <dcterms:created xsi:type="dcterms:W3CDTF">2022-06-06T14:19:00Z</dcterms:created>
  <dcterms:modified xsi:type="dcterms:W3CDTF">2022-07-05T11:16:00Z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SG11-TD/GEN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6-15 July 2022</vt:lpwstr>
  </property>
  <property fmtid="{D5CDD505-2E9C-101B-9397-08002B2CF9AE}" pid="8" name="Docauthor">
    <vt:lpwstr/>
  </property>
</Properties>
</file>