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1356"/>
        <w:gridCol w:w="5260"/>
        <w:gridCol w:w="1388"/>
        <w:gridCol w:w="1807"/>
      </w:tblGrid>
      <w:tr w:rsidR="001957C7" w:rsidRPr="001957C7" w14:paraId="61D94830" w14:textId="77777777" w:rsidTr="00C65F17">
        <w:trPr>
          <w:cantSplit/>
        </w:trPr>
        <w:tc>
          <w:tcPr>
            <w:tcW w:w="1356" w:type="dxa"/>
            <w:vAlign w:val="center"/>
          </w:tcPr>
          <w:p w14:paraId="4CBA6A90" w14:textId="07176563" w:rsidR="001957C7" w:rsidRPr="001957C7" w:rsidRDefault="001957C7" w:rsidP="001957C7">
            <w:pPr>
              <w:tabs>
                <w:tab w:val="clear" w:pos="794"/>
                <w:tab w:val="clear" w:pos="1191"/>
                <w:tab w:val="clear" w:pos="1588"/>
                <w:tab w:val="clear" w:pos="1985"/>
                <w:tab w:val="left" w:pos="1134"/>
                <w:tab w:val="left" w:pos="1871"/>
                <w:tab w:val="left" w:pos="2268"/>
              </w:tabs>
              <w:rPr>
                <w:rFonts w:ascii="Verdana" w:eastAsia="Batang" w:hAnsi="Verdana" w:cs="Times New Roman Bold"/>
                <w:b/>
                <w:bCs/>
                <w:sz w:val="22"/>
                <w:szCs w:val="22"/>
              </w:rPr>
            </w:pPr>
            <w:bookmarkStart w:id="0" w:name="Annex_A"/>
            <w:bookmarkStart w:id="1" w:name="_Toc328400213"/>
            <w:bookmarkStart w:id="2" w:name="_Toc45797528"/>
            <w:r w:rsidRPr="001957C7">
              <w:br w:type="page"/>
            </w:r>
            <w:r w:rsidRPr="001957C7">
              <w:rPr>
                <w:rFonts w:ascii="Verdana" w:eastAsia="Batang" w:hAnsi="Verdana" w:cs="Times New Roman Bold"/>
                <w:b/>
                <w:bCs/>
                <w:noProof/>
                <w:szCs w:val="24"/>
                <w:lang w:val="en-US" w:eastAsia="ko-KR"/>
              </w:rPr>
              <w:drawing>
                <wp:inline distT="0" distB="0" distL="0" distR="0" wp14:anchorId="1BECF68C" wp14:editId="6CBB140D">
                  <wp:extent cx="717701" cy="799465"/>
                  <wp:effectExtent l="0" t="0" r="6350" b="635"/>
                  <wp:docPr id="2" name="Picture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648" w:type="dxa"/>
            <w:gridSpan w:val="2"/>
            <w:vAlign w:val="center"/>
          </w:tcPr>
          <w:p w14:paraId="2696FF70" w14:textId="77777777" w:rsidR="001957C7" w:rsidRPr="001957C7" w:rsidRDefault="001957C7" w:rsidP="001957C7">
            <w:pPr>
              <w:tabs>
                <w:tab w:val="clear" w:pos="794"/>
                <w:tab w:val="clear" w:pos="1191"/>
                <w:tab w:val="clear" w:pos="1588"/>
                <w:tab w:val="clear" w:pos="1985"/>
                <w:tab w:val="left" w:pos="1134"/>
                <w:tab w:val="left" w:pos="1871"/>
                <w:tab w:val="left" w:pos="2268"/>
              </w:tabs>
              <w:rPr>
                <w:rFonts w:ascii="Verdana" w:eastAsia="Batang" w:hAnsi="Verdana" w:cs="Times New Roman Bold"/>
                <w:b/>
                <w:bCs/>
                <w:sz w:val="22"/>
                <w:szCs w:val="22"/>
              </w:rPr>
            </w:pPr>
            <w:r w:rsidRPr="001957C7">
              <w:rPr>
                <w:rFonts w:ascii="Verdana" w:eastAsia="Batang" w:hAnsi="Verdana" w:cs="Times New Roman Bold"/>
                <w:b/>
                <w:bCs/>
                <w:szCs w:val="24"/>
              </w:rPr>
              <w:t>World Telecommunication Standardization Assembly (WTSA-20)</w:t>
            </w:r>
            <w:r w:rsidRPr="001957C7">
              <w:rPr>
                <w:rFonts w:ascii="Verdana" w:eastAsia="Batang" w:hAnsi="Verdana" w:cs="Times New Roman Bold"/>
                <w:b/>
                <w:bCs/>
                <w:szCs w:val="24"/>
              </w:rPr>
              <w:br/>
            </w:r>
            <w:r w:rsidRPr="001957C7">
              <w:rPr>
                <w:rFonts w:ascii="Verdana" w:eastAsia="Batang" w:hAnsi="Verdana" w:cs="Times New Roman Bold"/>
                <w:b/>
                <w:bCs/>
                <w:sz w:val="20"/>
              </w:rPr>
              <w:t>Geneva, 1 - 9 March 2022</w:t>
            </w:r>
          </w:p>
        </w:tc>
        <w:tc>
          <w:tcPr>
            <w:tcW w:w="1807" w:type="dxa"/>
            <w:vAlign w:val="center"/>
          </w:tcPr>
          <w:p w14:paraId="09D23F76" w14:textId="77777777" w:rsidR="001957C7" w:rsidRPr="001957C7" w:rsidRDefault="001957C7" w:rsidP="001957C7">
            <w:pPr>
              <w:jc w:val="right"/>
            </w:pPr>
            <w:r w:rsidRPr="001957C7">
              <w:rPr>
                <w:noProof/>
                <w:lang w:val="en-US" w:eastAsia="ko-KR"/>
              </w:rPr>
              <w:drawing>
                <wp:inline distT="0" distB="0" distL="0" distR="0" wp14:anchorId="5FFD2398" wp14:editId="0D4B5537">
                  <wp:extent cx="882000" cy="792000"/>
                  <wp:effectExtent l="0" t="0" r="0" b="8255"/>
                  <wp:docPr id="1" name="Picture 1" title="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tranet.itu.int/sites/itu-t/60/Logos%20and%20Images/ITU-T60_blue-larg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2000" cy="792000"/>
                          </a:xfrm>
                          <a:prstGeom prst="rect">
                            <a:avLst/>
                          </a:prstGeom>
                          <a:noFill/>
                          <a:ln>
                            <a:noFill/>
                          </a:ln>
                        </pic:spPr>
                      </pic:pic>
                    </a:graphicData>
                  </a:graphic>
                </wp:inline>
              </w:drawing>
            </w:r>
          </w:p>
        </w:tc>
      </w:tr>
      <w:tr w:rsidR="001957C7" w:rsidRPr="001957C7" w14:paraId="42743E06" w14:textId="77777777" w:rsidTr="00C65F17">
        <w:trPr>
          <w:cantSplit/>
        </w:trPr>
        <w:tc>
          <w:tcPr>
            <w:tcW w:w="6616" w:type="dxa"/>
            <w:gridSpan w:val="2"/>
            <w:tcBorders>
              <w:bottom w:val="single" w:sz="12" w:space="0" w:color="auto"/>
            </w:tcBorders>
          </w:tcPr>
          <w:p w14:paraId="67B34DB9" w14:textId="77777777" w:rsidR="001957C7" w:rsidRPr="001957C7" w:rsidRDefault="001957C7" w:rsidP="001957C7">
            <w:pPr>
              <w:tabs>
                <w:tab w:val="clear" w:pos="794"/>
                <w:tab w:val="clear" w:pos="1191"/>
                <w:tab w:val="clear" w:pos="1588"/>
                <w:tab w:val="clear" w:pos="1985"/>
                <w:tab w:val="left" w:pos="1134"/>
                <w:tab w:val="left" w:pos="1871"/>
                <w:tab w:val="left" w:pos="2268"/>
              </w:tabs>
              <w:spacing w:before="60"/>
              <w:rPr>
                <w:rFonts w:ascii="Verdana" w:eastAsia="Batang" w:hAnsi="Verdana" w:cs="Times New Roman Bold"/>
                <w:b/>
                <w:bCs/>
                <w:sz w:val="20"/>
              </w:rPr>
            </w:pPr>
            <w:r w:rsidRPr="001957C7">
              <w:rPr>
                <w:rFonts w:ascii="Verdana" w:eastAsia="Batang" w:hAnsi="Verdana" w:cs="Times New Roman Bold"/>
                <w:b/>
                <w:bCs/>
                <w:sz w:val="20"/>
              </w:rPr>
              <w:t>INTERNATIONAL TELECOMMUNICATION UNION</w:t>
            </w:r>
          </w:p>
        </w:tc>
        <w:tc>
          <w:tcPr>
            <w:tcW w:w="3195" w:type="dxa"/>
            <w:gridSpan w:val="2"/>
            <w:tcBorders>
              <w:bottom w:val="single" w:sz="12" w:space="0" w:color="auto"/>
            </w:tcBorders>
          </w:tcPr>
          <w:p w14:paraId="64B9AED0" w14:textId="77777777" w:rsidR="001957C7" w:rsidRPr="001957C7" w:rsidRDefault="001957C7" w:rsidP="001957C7">
            <w:pPr>
              <w:spacing w:before="0"/>
            </w:pPr>
          </w:p>
        </w:tc>
      </w:tr>
      <w:tr w:rsidR="001957C7" w:rsidRPr="001957C7" w14:paraId="2E2ED3B6" w14:textId="77777777" w:rsidTr="00C65F17">
        <w:trPr>
          <w:cantSplit/>
        </w:trPr>
        <w:tc>
          <w:tcPr>
            <w:tcW w:w="6616" w:type="dxa"/>
            <w:gridSpan w:val="2"/>
            <w:tcBorders>
              <w:top w:val="single" w:sz="12" w:space="0" w:color="auto"/>
            </w:tcBorders>
          </w:tcPr>
          <w:p w14:paraId="007C4B91" w14:textId="77777777" w:rsidR="001957C7" w:rsidRPr="001957C7" w:rsidRDefault="001957C7" w:rsidP="001957C7">
            <w:pPr>
              <w:spacing w:before="0"/>
            </w:pPr>
          </w:p>
        </w:tc>
        <w:tc>
          <w:tcPr>
            <w:tcW w:w="3195" w:type="dxa"/>
            <w:gridSpan w:val="2"/>
          </w:tcPr>
          <w:p w14:paraId="3B6BB5EB" w14:textId="77777777" w:rsidR="001957C7" w:rsidRPr="001957C7" w:rsidRDefault="001957C7" w:rsidP="001957C7">
            <w:pPr>
              <w:spacing w:before="0"/>
              <w:rPr>
                <w:rFonts w:ascii="Verdana" w:hAnsi="Verdana"/>
                <w:b/>
                <w:bCs/>
                <w:sz w:val="20"/>
              </w:rPr>
            </w:pPr>
          </w:p>
        </w:tc>
      </w:tr>
      <w:tr w:rsidR="001957C7" w:rsidRPr="001957C7" w14:paraId="45DF13FB" w14:textId="77777777" w:rsidTr="00C65F17">
        <w:trPr>
          <w:cantSplit/>
        </w:trPr>
        <w:tc>
          <w:tcPr>
            <w:tcW w:w="6616" w:type="dxa"/>
            <w:gridSpan w:val="2"/>
          </w:tcPr>
          <w:p w14:paraId="557CBC2A" w14:textId="77777777" w:rsidR="001957C7" w:rsidRPr="001957C7" w:rsidRDefault="001957C7" w:rsidP="001957C7">
            <w:pPr>
              <w:tabs>
                <w:tab w:val="clear" w:pos="794"/>
                <w:tab w:val="clear" w:pos="1191"/>
                <w:tab w:val="clear" w:pos="1588"/>
                <w:tab w:val="clear" w:pos="1985"/>
                <w:tab w:val="left" w:pos="851"/>
                <w:tab w:val="left" w:pos="1134"/>
                <w:tab w:val="left" w:pos="1871"/>
                <w:tab w:val="left" w:pos="2268"/>
              </w:tabs>
              <w:spacing w:before="0" w:line="240" w:lineRule="atLeast"/>
              <w:rPr>
                <w:rFonts w:ascii="Verdana" w:eastAsia="Batang" w:hAnsi="Verdana" w:cstheme="minorHAnsi"/>
                <w:b/>
                <w:szCs w:val="24"/>
                <w:highlight w:val="yellow"/>
              </w:rPr>
            </w:pPr>
            <w:r w:rsidRPr="001957C7">
              <w:rPr>
                <w:rFonts w:ascii="Verdana" w:eastAsia="Batang" w:hAnsi="Verdana" w:cstheme="minorHAnsi"/>
                <w:b/>
                <w:sz w:val="20"/>
              </w:rPr>
              <w:t>PLENARY MEETING</w:t>
            </w:r>
          </w:p>
        </w:tc>
        <w:tc>
          <w:tcPr>
            <w:tcW w:w="3195" w:type="dxa"/>
            <w:gridSpan w:val="2"/>
          </w:tcPr>
          <w:p w14:paraId="2D4B894D" w14:textId="77777777" w:rsidR="001957C7" w:rsidRPr="001957C7" w:rsidRDefault="001957C7" w:rsidP="001957C7">
            <w:pPr>
              <w:ind w:left="-57"/>
              <w:jc w:val="right"/>
              <w:rPr>
                <w:b/>
                <w:bCs/>
                <w:sz w:val="40"/>
              </w:rPr>
            </w:pPr>
            <w:r w:rsidRPr="001957C7">
              <w:rPr>
                <w:b/>
                <w:bCs/>
                <w:sz w:val="40"/>
              </w:rPr>
              <w:t>Document</w:t>
            </w:r>
            <w:r w:rsidRPr="001957C7">
              <w:rPr>
                <w:b/>
                <w:bCs/>
                <w:sz w:val="40"/>
              </w:rPr>
              <w:tab/>
              <w:t>19-E</w:t>
            </w:r>
          </w:p>
        </w:tc>
      </w:tr>
      <w:tr w:rsidR="001957C7" w:rsidRPr="001957C7" w14:paraId="59FC6F4B" w14:textId="77777777" w:rsidTr="00C65F17">
        <w:trPr>
          <w:cantSplit/>
        </w:trPr>
        <w:tc>
          <w:tcPr>
            <w:tcW w:w="6616" w:type="dxa"/>
            <w:gridSpan w:val="2"/>
          </w:tcPr>
          <w:p w14:paraId="1A0E6931" w14:textId="77777777" w:rsidR="001957C7" w:rsidRPr="001957C7" w:rsidRDefault="001957C7" w:rsidP="001957C7">
            <w:pPr>
              <w:spacing w:before="0"/>
            </w:pPr>
          </w:p>
        </w:tc>
        <w:tc>
          <w:tcPr>
            <w:tcW w:w="3195" w:type="dxa"/>
            <w:gridSpan w:val="2"/>
          </w:tcPr>
          <w:p w14:paraId="35E62A95" w14:textId="77777777" w:rsidR="001957C7" w:rsidRPr="001957C7" w:rsidRDefault="001957C7" w:rsidP="001957C7">
            <w:pPr>
              <w:tabs>
                <w:tab w:val="clear" w:pos="794"/>
                <w:tab w:val="clear" w:pos="1191"/>
                <w:tab w:val="clear" w:pos="1588"/>
                <w:tab w:val="clear" w:pos="1985"/>
                <w:tab w:val="left" w:pos="1134"/>
                <w:tab w:val="left" w:pos="1871"/>
                <w:tab w:val="left" w:pos="2268"/>
              </w:tabs>
              <w:spacing w:before="0"/>
              <w:ind w:left="-57"/>
              <w:rPr>
                <w:rFonts w:ascii="Verdana" w:eastAsia="Batang" w:hAnsi="Verdana" w:cs="Times New Roman Bold"/>
                <w:b/>
                <w:bCs/>
                <w:sz w:val="20"/>
              </w:rPr>
            </w:pPr>
            <w:r w:rsidRPr="001957C7">
              <w:rPr>
                <w:rFonts w:ascii="Verdana" w:eastAsia="Batang" w:hAnsi="Verdana" w:cs="Times New Roman Bold"/>
                <w:b/>
                <w:bCs/>
                <w:sz w:val="20"/>
                <w:szCs w:val="24"/>
              </w:rPr>
              <w:t>December 2021</w:t>
            </w:r>
          </w:p>
        </w:tc>
      </w:tr>
      <w:tr w:rsidR="001957C7" w:rsidRPr="001957C7" w14:paraId="1B4E599F" w14:textId="77777777" w:rsidTr="00C65F17">
        <w:trPr>
          <w:cantSplit/>
        </w:trPr>
        <w:tc>
          <w:tcPr>
            <w:tcW w:w="6616" w:type="dxa"/>
            <w:gridSpan w:val="2"/>
          </w:tcPr>
          <w:p w14:paraId="44466FEE" w14:textId="77777777" w:rsidR="001957C7" w:rsidRPr="001957C7" w:rsidRDefault="001957C7" w:rsidP="001957C7">
            <w:pPr>
              <w:spacing w:before="0"/>
            </w:pPr>
          </w:p>
        </w:tc>
        <w:tc>
          <w:tcPr>
            <w:tcW w:w="3195" w:type="dxa"/>
            <w:gridSpan w:val="2"/>
          </w:tcPr>
          <w:p w14:paraId="5D40D593" w14:textId="77777777" w:rsidR="001957C7" w:rsidRPr="001957C7" w:rsidRDefault="001957C7" w:rsidP="001957C7">
            <w:pPr>
              <w:tabs>
                <w:tab w:val="clear" w:pos="794"/>
                <w:tab w:val="clear" w:pos="1191"/>
                <w:tab w:val="clear" w:pos="1588"/>
                <w:tab w:val="clear" w:pos="1985"/>
                <w:tab w:val="left" w:pos="1134"/>
                <w:tab w:val="left" w:pos="1871"/>
                <w:tab w:val="left" w:pos="2268"/>
              </w:tabs>
              <w:spacing w:before="0"/>
              <w:ind w:left="-57"/>
              <w:rPr>
                <w:rFonts w:ascii="Verdana" w:eastAsia="Batang" w:hAnsi="Verdana" w:cs="Times New Roman Bold"/>
                <w:b/>
                <w:bCs/>
                <w:sz w:val="20"/>
              </w:rPr>
            </w:pPr>
            <w:r w:rsidRPr="001957C7">
              <w:rPr>
                <w:rFonts w:ascii="Verdana" w:eastAsia="Batang" w:hAnsi="Verdana" w:cs="Times New Roman Bold"/>
                <w:b/>
                <w:bCs/>
                <w:sz w:val="20"/>
                <w:szCs w:val="24"/>
              </w:rPr>
              <w:t>Original: English</w:t>
            </w:r>
          </w:p>
        </w:tc>
      </w:tr>
      <w:tr w:rsidR="001957C7" w:rsidRPr="001957C7" w14:paraId="15416371" w14:textId="77777777" w:rsidTr="00C65F17">
        <w:trPr>
          <w:cantSplit/>
        </w:trPr>
        <w:tc>
          <w:tcPr>
            <w:tcW w:w="9811" w:type="dxa"/>
            <w:gridSpan w:val="4"/>
          </w:tcPr>
          <w:p w14:paraId="27D0EDD9" w14:textId="77777777" w:rsidR="001957C7" w:rsidRPr="001957C7" w:rsidRDefault="001957C7" w:rsidP="001957C7">
            <w:pPr>
              <w:tabs>
                <w:tab w:val="clear" w:pos="794"/>
                <w:tab w:val="clear" w:pos="1191"/>
                <w:tab w:val="clear" w:pos="1588"/>
                <w:tab w:val="clear" w:pos="1985"/>
                <w:tab w:val="left" w:pos="1134"/>
                <w:tab w:val="left" w:pos="1871"/>
                <w:tab w:val="left" w:pos="2268"/>
              </w:tabs>
              <w:spacing w:before="0"/>
              <w:rPr>
                <w:rFonts w:ascii="Verdana" w:eastAsia="Batang" w:hAnsi="Verdana" w:cs="Times New Roman Bold"/>
                <w:b/>
                <w:bCs/>
                <w:sz w:val="20"/>
                <w:szCs w:val="24"/>
              </w:rPr>
            </w:pPr>
          </w:p>
        </w:tc>
      </w:tr>
      <w:tr w:rsidR="001957C7" w:rsidRPr="001957C7" w14:paraId="32A5D071" w14:textId="77777777" w:rsidTr="00C65F17">
        <w:trPr>
          <w:cantSplit/>
        </w:trPr>
        <w:tc>
          <w:tcPr>
            <w:tcW w:w="9811" w:type="dxa"/>
            <w:gridSpan w:val="4"/>
          </w:tcPr>
          <w:p w14:paraId="0890B614" w14:textId="77777777" w:rsidR="001957C7" w:rsidRPr="001957C7" w:rsidRDefault="001957C7" w:rsidP="001957C7">
            <w:pPr>
              <w:spacing w:before="840" w:after="200"/>
              <w:jc w:val="center"/>
              <w:rPr>
                <w:b/>
                <w:sz w:val="28"/>
                <w:highlight w:val="yellow"/>
              </w:rPr>
            </w:pPr>
            <w:r w:rsidRPr="001957C7">
              <w:rPr>
                <w:b/>
                <w:sz w:val="28"/>
              </w:rPr>
              <w:t>ITU-T Study Group 17</w:t>
            </w:r>
          </w:p>
        </w:tc>
      </w:tr>
      <w:tr w:rsidR="001957C7" w:rsidRPr="001957C7" w14:paraId="3FCA107E" w14:textId="77777777" w:rsidTr="00C65F17">
        <w:trPr>
          <w:cantSplit/>
        </w:trPr>
        <w:tc>
          <w:tcPr>
            <w:tcW w:w="9811" w:type="dxa"/>
            <w:gridSpan w:val="4"/>
          </w:tcPr>
          <w:p w14:paraId="1E3A5B37" w14:textId="77777777" w:rsidR="001957C7" w:rsidRPr="001957C7" w:rsidRDefault="001957C7" w:rsidP="001957C7">
            <w:pPr>
              <w:tabs>
                <w:tab w:val="clear" w:pos="794"/>
                <w:tab w:val="clear" w:pos="1191"/>
                <w:tab w:val="clear" w:pos="1588"/>
                <w:tab w:val="clear" w:pos="1985"/>
                <w:tab w:val="left" w:pos="567"/>
                <w:tab w:val="left" w:pos="1134"/>
                <w:tab w:val="left" w:pos="1701"/>
                <w:tab w:val="left" w:pos="2268"/>
                <w:tab w:val="left" w:pos="2835"/>
              </w:tabs>
              <w:spacing w:before="240"/>
              <w:jc w:val="center"/>
              <w:rPr>
                <w:caps/>
                <w:sz w:val="28"/>
                <w:highlight w:val="yellow"/>
              </w:rPr>
            </w:pPr>
            <w:r w:rsidRPr="001957C7">
              <w:rPr>
                <w:caps/>
                <w:sz w:val="28"/>
              </w:rPr>
              <w:t>Security</w:t>
            </w:r>
          </w:p>
        </w:tc>
      </w:tr>
      <w:tr w:rsidR="001957C7" w:rsidRPr="001957C7" w14:paraId="5CECCE56" w14:textId="77777777" w:rsidTr="00C65F17">
        <w:trPr>
          <w:cantSplit/>
        </w:trPr>
        <w:tc>
          <w:tcPr>
            <w:tcW w:w="9811" w:type="dxa"/>
            <w:gridSpan w:val="4"/>
          </w:tcPr>
          <w:p w14:paraId="45E77E80" w14:textId="77777777" w:rsidR="001957C7" w:rsidRPr="001957C7" w:rsidRDefault="001957C7" w:rsidP="001957C7">
            <w:pPr>
              <w:tabs>
                <w:tab w:val="clear" w:pos="794"/>
                <w:tab w:val="clear" w:pos="1191"/>
                <w:tab w:val="clear" w:pos="1588"/>
                <w:tab w:val="clear" w:pos="1985"/>
                <w:tab w:val="left" w:pos="567"/>
                <w:tab w:val="left" w:pos="1134"/>
                <w:tab w:val="left" w:pos="1701"/>
                <w:tab w:val="left" w:pos="2268"/>
                <w:tab w:val="left" w:pos="2835"/>
              </w:tabs>
              <w:spacing w:before="240"/>
              <w:jc w:val="center"/>
              <w:rPr>
                <w:caps/>
                <w:sz w:val="28"/>
              </w:rPr>
            </w:pPr>
            <w:r w:rsidRPr="001957C7">
              <w:rPr>
                <w:caps/>
                <w:sz w:val="28"/>
              </w:rPr>
              <w:t>REPORT of ITU-T sg17 TO THE WORLD TELECOMMUNICATION STANDARDIZATION ASSEMBLY (WTSA-20), PART I: GENERAL</w:t>
            </w:r>
          </w:p>
        </w:tc>
      </w:tr>
    </w:tbl>
    <w:p w14:paraId="03B4B148" w14:textId="77777777" w:rsidR="001957C7" w:rsidRPr="001957C7" w:rsidRDefault="001957C7" w:rsidP="001957C7"/>
    <w:tbl>
      <w:tblPr>
        <w:tblW w:w="5089" w:type="pct"/>
        <w:tblLayout w:type="fixed"/>
        <w:tblLook w:val="0000" w:firstRow="0" w:lastRow="0" w:firstColumn="0" w:lastColumn="0" w:noHBand="0" w:noVBand="0"/>
      </w:tblPr>
      <w:tblGrid>
        <w:gridCol w:w="1912"/>
        <w:gridCol w:w="7899"/>
      </w:tblGrid>
      <w:tr w:rsidR="001957C7" w:rsidRPr="001957C7" w14:paraId="630DC4B9" w14:textId="77777777" w:rsidTr="00C65F17">
        <w:trPr>
          <w:cantSplit/>
        </w:trPr>
        <w:tc>
          <w:tcPr>
            <w:tcW w:w="1951" w:type="dxa"/>
          </w:tcPr>
          <w:p w14:paraId="4601CA2F" w14:textId="77777777" w:rsidR="001957C7" w:rsidRPr="001957C7" w:rsidRDefault="001957C7" w:rsidP="001957C7">
            <w:r w:rsidRPr="001957C7">
              <w:rPr>
                <w:b/>
                <w:bCs/>
              </w:rPr>
              <w:t>Abstract:</w:t>
            </w:r>
          </w:p>
        </w:tc>
        <w:tc>
          <w:tcPr>
            <w:tcW w:w="8079" w:type="dxa"/>
          </w:tcPr>
          <w:p w14:paraId="4DB63B4D" w14:textId="4C6ED3B3" w:rsidR="001957C7" w:rsidRPr="001957C7" w:rsidRDefault="00D3553A" w:rsidP="001957C7">
            <w:sdt>
              <w:sdtPr>
                <w:rPr>
                  <w:lang w:val="en-US"/>
                </w:rPr>
                <w:alias w:val="Abstract"/>
                <w:tag w:val="Abstract"/>
                <w:id w:val="-939903723"/>
                <w:placeholder>
                  <w:docPart w:val="E829398F136A479E8B564AC468F2318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r w:rsidR="001957C7" w:rsidRPr="001957C7">
                  <w:rPr>
                    <w:lang w:val="en-US"/>
                  </w:rPr>
                  <w:t>This contribution contains the report of ITU-T Study Group 17 to WTSA-20 concerning its activities during the 2017-202</w:t>
                </w:r>
                <w:r w:rsidR="007F0F4E">
                  <w:rPr>
                    <w:lang w:val="en-US"/>
                  </w:rPr>
                  <w:t>1</w:t>
                </w:r>
                <w:r w:rsidR="001957C7" w:rsidRPr="001957C7">
                  <w:rPr>
                    <w:lang w:val="en-US"/>
                  </w:rPr>
                  <w:t xml:space="preserve"> study period.</w:t>
                </w:r>
              </w:sdtContent>
            </w:sdt>
          </w:p>
        </w:tc>
      </w:tr>
    </w:tbl>
    <w:p w14:paraId="2240DF8D" w14:textId="77777777" w:rsidR="001957C7" w:rsidRPr="001957C7" w:rsidRDefault="001957C7" w:rsidP="001957C7">
      <w:r w:rsidRPr="001957C7">
        <w:t>Note by the TSB:</w:t>
      </w:r>
    </w:p>
    <w:p w14:paraId="2DCCDEBE" w14:textId="77777777" w:rsidR="001957C7" w:rsidRPr="001957C7" w:rsidRDefault="001957C7" w:rsidP="001957C7">
      <w:r w:rsidRPr="001957C7">
        <w:t>The report of Study Group 17 to the WTSA-20 is presented in the following documents:</w:t>
      </w:r>
    </w:p>
    <w:p w14:paraId="2789F38B" w14:textId="77777777" w:rsidR="001957C7" w:rsidRPr="007F0F4E" w:rsidRDefault="001957C7" w:rsidP="001957C7">
      <w:pPr>
        <w:tabs>
          <w:tab w:val="left" w:pos="993"/>
        </w:tabs>
      </w:pPr>
      <w:r w:rsidRPr="001957C7">
        <w:t>Part I:</w:t>
      </w:r>
      <w:r w:rsidRPr="001957C7">
        <w:tab/>
      </w:r>
      <w:r w:rsidRPr="007F0F4E">
        <w:rPr>
          <w:b/>
          <w:bCs/>
        </w:rPr>
        <w:t>Document 19</w:t>
      </w:r>
      <w:r w:rsidRPr="007F0F4E">
        <w:t xml:space="preserve"> – General; including proposed changes to WTSA Resolution 2 in Annex 2</w:t>
      </w:r>
    </w:p>
    <w:p w14:paraId="7250F123" w14:textId="2BC185F8" w:rsidR="001957C7" w:rsidRPr="001957C7" w:rsidRDefault="001957C7" w:rsidP="001957C7">
      <w:pPr>
        <w:tabs>
          <w:tab w:val="left" w:pos="993"/>
        </w:tabs>
      </w:pPr>
      <w:r w:rsidRPr="007F0F4E">
        <w:t>Part II:</w:t>
      </w:r>
      <w:r w:rsidRPr="007F0F4E">
        <w:tab/>
      </w:r>
      <w:r w:rsidRPr="007F0F4E">
        <w:rPr>
          <w:b/>
          <w:bCs/>
        </w:rPr>
        <w:t>Document 20</w:t>
      </w:r>
      <w:r w:rsidRPr="007F0F4E">
        <w:t xml:space="preserve"> – Questions proposed for study during the study period 202</w:t>
      </w:r>
      <w:r w:rsidR="00F64B84" w:rsidRPr="007F0F4E">
        <w:t>2</w:t>
      </w:r>
      <w:r w:rsidRPr="007F0F4E">
        <w:t>-2024</w:t>
      </w:r>
    </w:p>
    <w:p w14:paraId="263FBD28" w14:textId="77777777" w:rsidR="001957C7" w:rsidRPr="001957C7" w:rsidRDefault="001957C7" w:rsidP="001957C7">
      <w:pPr>
        <w:tabs>
          <w:tab w:val="left" w:pos="993"/>
        </w:tabs>
      </w:pPr>
    </w:p>
    <w:sdt>
      <w:sdtPr>
        <w:id w:val="-1392729821"/>
        <w:docPartObj>
          <w:docPartGallery w:val="Table of Contents"/>
          <w:docPartUnique/>
        </w:docPartObj>
      </w:sdtPr>
      <w:sdtEndPr>
        <w:rPr>
          <w:b/>
          <w:bCs/>
          <w:noProof/>
        </w:rPr>
      </w:sdtEndPr>
      <w:sdtContent>
        <w:p w14:paraId="764881AB" w14:textId="77777777" w:rsidR="001957C7" w:rsidRPr="001957C7" w:rsidRDefault="001957C7" w:rsidP="001957C7">
          <w:pPr>
            <w:keepNext/>
            <w:keepLines/>
            <w:tabs>
              <w:tab w:val="clear" w:pos="794"/>
              <w:tab w:val="clear" w:pos="1191"/>
              <w:tab w:val="clear" w:pos="1588"/>
              <w:tab w:val="clear" w:pos="1985"/>
            </w:tabs>
            <w:overflowPunct/>
            <w:autoSpaceDE/>
            <w:autoSpaceDN/>
            <w:adjustRightInd/>
            <w:spacing w:before="240" w:line="259" w:lineRule="auto"/>
            <w:jc w:val="center"/>
            <w:textAlignment w:val="auto"/>
            <w:rPr>
              <w:rFonts w:eastAsiaTheme="majorEastAsia"/>
              <w:color w:val="2E74B5" w:themeColor="accent1" w:themeShade="BF"/>
              <w:sz w:val="32"/>
              <w:szCs w:val="32"/>
              <w:lang w:val="en-US"/>
            </w:rPr>
          </w:pPr>
          <w:r w:rsidRPr="001957C7">
            <w:rPr>
              <w:rFonts w:eastAsiaTheme="majorEastAsia"/>
              <w:color w:val="2E74B5" w:themeColor="accent1" w:themeShade="BF"/>
              <w:sz w:val="32"/>
              <w:szCs w:val="32"/>
              <w:lang w:val="en-US"/>
            </w:rPr>
            <w:t>Contents</w:t>
          </w:r>
        </w:p>
        <w:p w14:paraId="09B68C26" w14:textId="1C62C0EC" w:rsidR="00287409" w:rsidRPr="0063411A" w:rsidRDefault="001957C7">
          <w:pPr>
            <w:pStyle w:val="TOC1"/>
            <w:tabs>
              <w:tab w:val="left" w:pos="480"/>
              <w:tab w:val="right" w:leader="dot" w:pos="9629"/>
            </w:tabs>
            <w:rPr>
              <w:rFonts w:asciiTheme="minorHAnsi" w:eastAsiaTheme="minorEastAsia" w:hAnsiTheme="minorHAnsi" w:cstheme="minorBidi"/>
              <w:b w:val="0"/>
              <w:bCs w:val="0"/>
              <w:noProof/>
              <w:kern w:val="2"/>
              <w:szCs w:val="22"/>
              <w:lang w:val="en-US" w:eastAsia="ko-KR"/>
            </w:rPr>
          </w:pPr>
          <w:r w:rsidRPr="001957C7">
            <w:rPr>
              <w:rFonts w:asciiTheme="minorHAnsi" w:hAnsiTheme="minorHAnsi"/>
            </w:rPr>
            <w:fldChar w:fldCharType="begin"/>
          </w:r>
          <w:r w:rsidRPr="001957C7">
            <w:rPr>
              <w:rFonts w:asciiTheme="minorHAnsi" w:hAnsiTheme="minorHAnsi"/>
            </w:rPr>
            <w:instrText xml:space="preserve"> TOC \o "1-3" \h \z \u </w:instrText>
          </w:r>
          <w:r w:rsidRPr="001957C7">
            <w:rPr>
              <w:rFonts w:asciiTheme="minorHAnsi" w:hAnsiTheme="minorHAnsi"/>
            </w:rPr>
            <w:fldChar w:fldCharType="separate"/>
          </w:r>
          <w:hyperlink w:anchor="_Toc91228243" w:history="1">
            <w:r w:rsidR="00287409" w:rsidRPr="0063411A">
              <w:rPr>
                <w:rStyle w:val="Hyperlink"/>
                <w:b w:val="0"/>
                <w:bCs w:val="0"/>
                <w:noProof/>
              </w:rPr>
              <w:t>1</w:t>
            </w:r>
            <w:r w:rsidR="00287409" w:rsidRPr="0063411A">
              <w:rPr>
                <w:rFonts w:asciiTheme="minorHAnsi" w:eastAsiaTheme="minorEastAsia" w:hAnsiTheme="minorHAnsi" w:cstheme="minorBidi"/>
                <w:b w:val="0"/>
                <w:bCs w:val="0"/>
                <w:noProof/>
                <w:kern w:val="2"/>
                <w:szCs w:val="22"/>
                <w:lang w:val="en-US" w:eastAsia="ko-KR"/>
              </w:rPr>
              <w:tab/>
            </w:r>
            <w:r w:rsidR="00287409" w:rsidRPr="0063411A">
              <w:rPr>
                <w:rStyle w:val="Hyperlink"/>
                <w:b w:val="0"/>
                <w:bCs w:val="0"/>
                <w:noProof/>
              </w:rPr>
              <w:t>Introduction</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_Toc91228243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3</w:t>
            </w:r>
            <w:r w:rsidR="00287409" w:rsidRPr="0063411A">
              <w:rPr>
                <w:b w:val="0"/>
                <w:bCs w:val="0"/>
                <w:noProof/>
                <w:webHidden/>
              </w:rPr>
              <w:fldChar w:fldCharType="end"/>
            </w:r>
          </w:hyperlink>
        </w:p>
        <w:p w14:paraId="3B2B3B70" w14:textId="50DB78B0"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44" w:history="1">
            <w:r w:rsidR="00287409" w:rsidRPr="0063411A">
              <w:rPr>
                <w:rStyle w:val="Hyperlink"/>
                <w:i w:val="0"/>
                <w:iCs w:val="0"/>
                <w:noProof/>
              </w:rPr>
              <w:t>1.1</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Responsibilities of Study Group 17</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_Toc91228244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3</w:t>
            </w:r>
            <w:r w:rsidR="00287409" w:rsidRPr="0063411A">
              <w:rPr>
                <w:i w:val="0"/>
                <w:iCs w:val="0"/>
                <w:noProof/>
                <w:webHidden/>
              </w:rPr>
              <w:fldChar w:fldCharType="end"/>
            </w:r>
          </w:hyperlink>
        </w:p>
        <w:p w14:paraId="049402EB" w14:textId="2D51741B"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45" w:history="1">
            <w:r w:rsidR="00287409" w:rsidRPr="0063411A">
              <w:rPr>
                <w:rStyle w:val="Hyperlink"/>
                <w:i w:val="0"/>
                <w:iCs w:val="0"/>
                <w:noProof/>
              </w:rPr>
              <w:t>1.2</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Management team and meetings held by Study Group 17</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_Toc91228245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4</w:t>
            </w:r>
            <w:r w:rsidR="00287409" w:rsidRPr="0063411A">
              <w:rPr>
                <w:i w:val="0"/>
                <w:iCs w:val="0"/>
                <w:noProof/>
                <w:webHidden/>
              </w:rPr>
              <w:fldChar w:fldCharType="end"/>
            </w:r>
          </w:hyperlink>
        </w:p>
        <w:p w14:paraId="3D40B2EF" w14:textId="1EB2F414" w:rsidR="00287409" w:rsidRPr="0063411A" w:rsidRDefault="00D3553A">
          <w:pPr>
            <w:pStyle w:val="TOC1"/>
            <w:tabs>
              <w:tab w:val="left" w:pos="480"/>
              <w:tab w:val="right" w:leader="dot" w:pos="9629"/>
            </w:tabs>
            <w:rPr>
              <w:rFonts w:asciiTheme="minorHAnsi" w:eastAsiaTheme="minorEastAsia" w:hAnsiTheme="minorHAnsi" w:cstheme="minorBidi"/>
              <w:b w:val="0"/>
              <w:bCs w:val="0"/>
              <w:noProof/>
              <w:kern w:val="2"/>
              <w:szCs w:val="22"/>
              <w:lang w:val="en-US" w:eastAsia="ko-KR"/>
            </w:rPr>
          </w:pPr>
          <w:hyperlink w:anchor="_Toc91228246" w:history="1">
            <w:r w:rsidR="00287409" w:rsidRPr="0063411A">
              <w:rPr>
                <w:rStyle w:val="Hyperlink"/>
                <w:b w:val="0"/>
                <w:bCs w:val="0"/>
                <w:noProof/>
              </w:rPr>
              <w:t>2</w:t>
            </w:r>
            <w:r w:rsidR="00287409" w:rsidRPr="0063411A">
              <w:rPr>
                <w:rFonts w:asciiTheme="minorHAnsi" w:eastAsiaTheme="minorEastAsia" w:hAnsiTheme="minorHAnsi" w:cstheme="minorBidi"/>
                <w:b w:val="0"/>
                <w:bCs w:val="0"/>
                <w:noProof/>
                <w:kern w:val="2"/>
                <w:szCs w:val="22"/>
                <w:lang w:val="en-US" w:eastAsia="ko-KR"/>
              </w:rPr>
              <w:tab/>
            </w:r>
            <w:r w:rsidR="00287409" w:rsidRPr="0063411A">
              <w:rPr>
                <w:rStyle w:val="Hyperlink"/>
                <w:b w:val="0"/>
                <w:bCs w:val="0"/>
                <w:noProof/>
              </w:rPr>
              <w:t>Organization of work</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_Toc91228246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10</w:t>
            </w:r>
            <w:r w:rsidR="00287409" w:rsidRPr="0063411A">
              <w:rPr>
                <w:b w:val="0"/>
                <w:bCs w:val="0"/>
                <w:noProof/>
                <w:webHidden/>
              </w:rPr>
              <w:fldChar w:fldCharType="end"/>
            </w:r>
          </w:hyperlink>
        </w:p>
        <w:p w14:paraId="761D5230" w14:textId="60CA8665"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47" w:history="1">
            <w:r w:rsidR="00287409" w:rsidRPr="0063411A">
              <w:rPr>
                <w:rStyle w:val="Hyperlink"/>
                <w:i w:val="0"/>
                <w:iCs w:val="0"/>
                <w:noProof/>
              </w:rPr>
              <w:t>2.1</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Organization of studies and allocation of work</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_Toc91228247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10</w:t>
            </w:r>
            <w:r w:rsidR="00287409" w:rsidRPr="0063411A">
              <w:rPr>
                <w:i w:val="0"/>
                <w:iCs w:val="0"/>
                <w:noProof/>
                <w:webHidden/>
              </w:rPr>
              <w:fldChar w:fldCharType="end"/>
            </w:r>
          </w:hyperlink>
        </w:p>
        <w:p w14:paraId="5DE6F3B2" w14:textId="17375E43"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48" w:history="1">
            <w:r w:rsidR="00287409" w:rsidRPr="0063411A">
              <w:rPr>
                <w:rStyle w:val="Hyperlink"/>
                <w:i w:val="0"/>
                <w:iCs w:val="0"/>
                <w:noProof/>
              </w:rPr>
              <w:t>2.2</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Questions and Rapporteurs</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_Toc91228248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13</w:t>
            </w:r>
            <w:r w:rsidR="00287409" w:rsidRPr="0063411A">
              <w:rPr>
                <w:i w:val="0"/>
                <w:iCs w:val="0"/>
                <w:noProof/>
                <w:webHidden/>
              </w:rPr>
              <w:fldChar w:fldCharType="end"/>
            </w:r>
          </w:hyperlink>
        </w:p>
        <w:p w14:paraId="001FE20A" w14:textId="544BA2E3" w:rsidR="00287409" w:rsidRPr="0063411A" w:rsidRDefault="00D3553A">
          <w:pPr>
            <w:pStyle w:val="TOC1"/>
            <w:tabs>
              <w:tab w:val="left" w:pos="480"/>
              <w:tab w:val="right" w:leader="dot" w:pos="9629"/>
            </w:tabs>
            <w:rPr>
              <w:rFonts w:asciiTheme="minorHAnsi" w:eastAsiaTheme="minorEastAsia" w:hAnsiTheme="minorHAnsi" w:cstheme="minorBidi"/>
              <w:b w:val="0"/>
              <w:bCs w:val="0"/>
              <w:noProof/>
              <w:kern w:val="2"/>
              <w:szCs w:val="22"/>
              <w:lang w:val="en-US" w:eastAsia="ko-KR"/>
            </w:rPr>
          </w:pPr>
          <w:hyperlink w:anchor="_Toc91228249" w:history="1">
            <w:r w:rsidR="00287409" w:rsidRPr="0063411A">
              <w:rPr>
                <w:rStyle w:val="Hyperlink"/>
                <w:b w:val="0"/>
                <w:bCs w:val="0"/>
                <w:noProof/>
              </w:rPr>
              <w:t>3</w:t>
            </w:r>
            <w:r w:rsidR="00287409" w:rsidRPr="0063411A">
              <w:rPr>
                <w:rFonts w:asciiTheme="minorHAnsi" w:eastAsiaTheme="minorEastAsia" w:hAnsiTheme="minorHAnsi" w:cstheme="minorBidi"/>
                <w:b w:val="0"/>
                <w:bCs w:val="0"/>
                <w:noProof/>
                <w:kern w:val="2"/>
                <w:szCs w:val="22"/>
                <w:lang w:val="en-US" w:eastAsia="ko-KR"/>
              </w:rPr>
              <w:tab/>
            </w:r>
            <w:r w:rsidR="00287409" w:rsidRPr="0063411A">
              <w:rPr>
                <w:rStyle w:val="Hyperlink"/>
                <w:b w:val="0"/>
                <w:bCs w:val="0"/>
                <w:noProof/>
              </w:rPr>
              <w:t>Results of the work accomplished during the 2017-2020 study period</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_Toc91228249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20</w:t>
            </w:r>
            <w:r w:rsidR="00287409" w:rsidRPr="0063411A">
              <w:rPr>
                <w:b w:val="0"/>
                <w:bCs w:val="0"/>
                <w:noProof/>
                <w:webHidden/>
              </w:rPr>
              <w:fldChar w:fldCharType="end"/>
            </w:r>
          </w:hyperlink>
        </w:p>
        <w:p w14:paraId="622F3C19" w14:textId="7D1ADCD6"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50" w:history="1">
            <w:r w:rsidR="00287409" w:rsidRPr="0063411A">
              <w:rPr>
                <w:rStyle w:val="Hyperlink"/>
                <w:i w:val="0"/>
                <w:iCs w:val="0"/>
                <w:noProof/>
              </w:rPr>
              <w:t>3.1</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General</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_Toc91228250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20</w:t>
            </w:r>
            <w:r w:rsidR="00287409" w:rsidRPr="0063411A">
              <w:rPr>
                <w:i w:val="0"/>
                <w:iCs w:val="0"/>
                <w:noProof/>
                <w:webHidden/>
              </w:rPr>
              <w:fldChar w:fldCharType="end"/>
            </w:r>
          </w:hyperlink>
        </w:p>
        <w:p w14:paraId="49217A34" w14:textId="5B12EB0C"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51" w:history="1">
            <w:r w:rsidR="00287409" w:rsidRPr="0063411A">
              <w:rPr>
                <w:rStyle w:val="Hyperlink"/>
                <w:i w:val="0"/>
                <w:iCs w:val="0"/>
                <w:noProof/>
              </w:rPr>
              <w:t>3.2</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Highlights of achievements</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_Toc91228251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20</w:t>
            </w:r>
            <w:r w:rsidR="00287409" w:rsidRPr="0063411A">
              <w:rPr>
                <w:i w:val="0"/>
                <w:iCs w:val="0"/>
                <w:noProof/>
                <w:webHidden/>
              </w:rPr>
              <w:fldChar w:fldCharType="end"/>
            </w:r>
          </w:hyperlink>
        </w:p>
        <w:p w14:paraId="2459ED11" w14:textId="2D508306"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2" w:history="1">
            <w:r w:rsidR="00287409" w:rsidRPr="0063411A">
              <w:rPr>
                <w:rStyle w:val="Hyperlink"/>
                <w:noProof/>
              </w:rPr>
              <w:t>a)</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Q1/17, Telecommunication/ICT security coordination (2017 – 2020) / Security standardization strategy and coordination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_Toc91228252 \h </w:instrText>
            </w:r>
            <w:r w:rsidR="00287409" w:rsidRPr="0063411A">
              <w:rPr>
                <w:noProof/>
                <w:webHidden/>
              </w:rPr>
            </w:r>
            <w:r w:rsidR="00287409" w:rsidRPr="0063411A">
              <w:rPr>
                <w:noProof/>
                <w:webHidden/>
              </w:rPr>
              <w:fldChar w:fldCharType="separate"/>
            </w:r>
            <w:r w:rsidR="0063411A">
              <w:rPr>
                <w:noProof/>
                <w:webHidden/>
              </w:rPr>
              <w:t>21</w:t>
            </w:r>
            <w:r w:rsidR="00287409" w:rsidRPr="0063411A">
              <w:rPr>
                <w:noProof/>
                <w:webHidden/>
              </w:rPr>
              <w:fldChar w:fldCharType="end"/>
            </w:r>
          </w:hyperlink>
        </w:p>
        <w:p w14:paraId="28E8664A" w14:textId="0A87A81C"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3" w:history="1">
            <w:r w:rsidR="00287409" w:rsidRPr="0063411A">
              <w:rPr>
                <w:rStyle w:val="Hyperlink"/>
                <w:noProof/>
              </w:rPr>
              <w:t>b)</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Q2/17, Security architecture and framework (2017 – 2020) / Security architecture and network security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_Toc91228253 \h </w:instrText>
            </w:r>
            <w:r w:rsidR="00287409" w:rsidRPr="0063411A">
              <w:rPr>
                <w:noProof/>
                <w:webHidden/>
              </w:rPr>
            </w:r>
            <w:r w:rsidR="00287409" w:rsidRPr="0063411A">
              <w:rPr>
                <w:noProof/>
                <w:webHidden/>
              </w:rPr>
              <w:fldChar w:fldCharType="separate"/>
            </w:r>
            <w:r w:rsidR="0063411A">
              <w:rPr>
                <w:noProof/>
                <w:webHidden/>
              </w:rPr>
              <w:t>21</w:t>
            </w:r>
            <w:r w:rsidR="00287409" w:rsidRPr="0063411A">
              <w:rPr>
                <w:noProof/>
                <w:webHidden/>
              </w:rPr>
              <w:fldChar w:fldCharType="end"/>
            </w:r>
          </w:hyperlink>
        </w:p>
        <w:p w14:paraId="76A8F8CD" w14:textId="18E099BC"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4" w:history="1">
            <w:r w:rsidR="00287409" w:rsidRPr="0063411A">
              <w:rPr>
                <w:rStyle w:val="Hyperlink"/>
                <w:noProof/>
              </w:rPr>
              <w:t>c)</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Q3/17, Telecommunication information security management (2017 – 2020) / Telecommunication information security management and security services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_Toc91228254 \h </w:instrText>
            </w:r>
            <w:r w:rsidR="00287409" w:rsidRPr="0063411A">
              <w:rPr>
                <w:noProof/>
                <w:webHidden/>
              </w:rPr>
            </w:r>
            <w:r w:rsidR="00287409" w:rsidRPr="0063411A">
              <w:rPr>
                <w:noProof/>
                <w:webHidden/>
              </w:rPr>
              <w:fldChar w:fldCharType="separate"/>
            </w:r>
            <w:r w:rsidR="0063411A">
              <w:rPr>
                <w:noProof/>
                <w:webHidden/>
              </w:rPr>
              <w:t>23</w:t>
            </w:r>
            <w:r w:rsidR="00287409" w:rsidRPr="0063411A">
              <w:rPr>
                <w:noProof/>
                <w:webHidden/>
              </w:rPr>
              <w:fldChar w:fldCharType="end"/>
            </w:r>
          </w:hyperlink>
        </w:p>
        <w:p w14:paraId="4B5DBB18" w14:textId="64BC0ADF"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5" w:history="1">
            <w:r w:rsidR="00287409" w:rsidRPr="0063411A">
              <w:rPr>
                <w:rStyle w:val="Hyperlink"/>
                <w:noProof/>
              </w:rPr>
              <w:t>d)</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Q4/17, Cybersecurity (2017 – 2020) / Cybersecurity and countering spam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_Toc91228255 \h </w:instrText>
            </w:r>
            <w:r w:rsidR="00287409" w:rsidRPr="0063411A">
              <w:rPr>
                <w:noProof/>
                <w:webHidden/>
              </w:rPr>
            </w:r>
            <w:r w:rsidR="00287409" w:rsidRPr="0063411A">
              <w:rPr>
                <w:noProof/>
                <w:webHidden/>
              </w:rPr>
              <w:fldChar w:fldCharType="separate"/>
            </w:r>
            <w:r w:rsidR="0063411A">
              <w:rPr>
                <w:noProof/>
                <w:webHidden/>
              </w:rPr>
              <w:t>24</w:t>
            </w:r>
            <w:r w:rsidR="00287409" w:rsidRPr="0063411A">
              <w:rPr>
                <w:noProof/>
                <w:webHidden/>
              </w:rPr>
              <w:fldChar w:fldCharType="end"/>
            </w:r>
          </w:hyperlink>
        </w:p>
        <w:p w14:paraId="65DF73D7" w14:textId="2375FDA8"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6" w:history="1">
            <w:r w:rsidR="00287409" w:rsidRPr="0063411A">
              <w:rPr>
                <w:rStyle w:val="Hyperlink"/>
                <w:noProof/>
              </w:rPr>
              <w:t>e)</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Q5/17, Countering spam by technical means (2017 – 2020)</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_Toc91228256 \h </w:instrText>
            </w:r>
            <w:r w:rsidR="00287409" w:rsidRPr="0063411A">
              <w:rPr>
                <w:noProof/>
                <w:webHidden/>
              </w:rPr>
            </w:r>
            <w:r w:rsidR="00287409" w:rsidRPr="0063411A">
              <w:rPr>
                <w:noProof/>
                <w:webHidden/>
              </w:rPr>
              <w:fldChar w:fldCharType="separate"/>
            </w:r>
            <w:r w:rsidR="0063411A">
              <w:rPr>
                <w:noProof/>
                <w:webHidden/>
              </w:rPr>
              <w:t>27</w:t>
            </w:r>
            <w:r w:rsidR="00287409" w:rsidRPr="0063411A">
              <w:rPr>
                <w:noProof/>
                <w:webHidden/>
              </w:rPr>
              <w:fldChar w:fldCharType="end"/>
            </w:r>
          </w:hyperlink>
        </w:p>
        <w:p w14:paraId="486BDD11" w14:textId="097F0CF7"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7" w:history="1">
            <w:r w:rsidR="00287409" w:rsidRPr="0063411A">
              <w:rPr>
                <w:rStyle w:val="Hyperlink"/>
                <w:noProof/>
              </w:rPr>
              <w:t>f)</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Q6/17, Security aspects of telecommunication services, networks and Internet of Things (2017 – 2020) / Security for telecommunication services and Internet of Things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_Toc91228257 \h </w:instrText>
            </w:r>
            <w:r w:rsidR="00287409" w:rsidRPr="0063411A">
              <w:rPr>
                <w:noProof/>
                <w:webHidden/>
              </w:rPr>
            </w:r>
            <w:r w:rsidR="00287409" w:rsidRPr="0063411A">
              <w:rPr>
                <w:noProof/>
                <w:webHidden/>
              </w:rPr>
              <w:fldChar w:fldCharType="separate"/>
            </w:r>
            <w:r w:rsidR="0063411A">
              <w:rPr>
                <w:noProof/>
                <w:webHidden/>
              </w:rPr>
              <w:t>27</w:t>
            </w:r>
            <w:r w:rsidR="00287409" w:rsidRPr="0063411A">
              <w:rPr>
                <w:noProof/>
                <w:webHidden/>
              </w:rPr>
              <w:fldChar w:fldCharType="end"/>
            </w:r>
          </w:hyperlink>
        </w:p>
        <w:p w14:paraId="6D0CA678" w14:textId="4AC859B6"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8" w:history="1">
            <w:r w:rsidR="00287409" w:rsidRPr="0063411A">
              <w:rPr>
                <w:rStyle w:val="Hyperlink"/>
                <w:noProof/>
              </w:rPr>
              <w:t>g)</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Q7/17, Secure application services</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_Toc91228258 \h </w:instrText>
            </w:r>
            <w:r w:rsidR="00287409" w:rsidRPr="0063411A">
              <w:rPr>
                <w:noProof/>
                <w:webHidden/>
              </w:rPr>
            </w:r>
            <w:r w:rsidR="00287409" w:rsidRPr="0063411A">
              <w:rPr>
                <w:noProof/>
                <w:webHidden/>
              </w:rPr>
              <w:fldChar w:fldCharType="separate"/>
            </w:r>
            <w:r w:rsidR="0063411A">
              <w:rPr>
                <w:noProof/>
                <w:webHidden/>
              </w:rPr>
              <w:t>29</w:t>
            </w:r>
            <w:r w:rsidR="00287409" w:rsidRPr="0063411A">
              <w:rPr>
                <w:noProof/>
                <w:webHidden/>
              </w:rPr>
              <w:fldChar w:fldCharType="end"/>
            </w:r>
          </w:hyperlink>
        </w:p>
        <w:p w14:paraId="195B4CDF" w14:textId="2701514D"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59" w:history="1">
            <w:r w:rsidR="00287409" w:rsidRPr="0063411A">
              <w:rPr>
                <w:rStyle w:val="Hyperlink"/>
                <w:noProof/>
              </w:rPr>
              <w:t>h)</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Q8/17, Cloud computing and Big data infrastructure security</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_Toc91228259 \h </w:instrText>
            </w:r>
            <w:r w:rsidR="00287409" w:rsidRPr="0063411A">
              <w:rPr>
                <w:noProof/>
                <w:webHidden/>
              </w:rPr>
            </w:r>
            <w:r w:rsidR="00287409" w:rsidRPr="0063411A">
              <w:rPr>
                <w:noProof/>
                <w:webHidden/>
              </w:rPr>
              <w:fldChar w:fldCharType="separate"/>
            </w:r>
            <w:r w:rsidR="0063411A">
              <w:rPr>
                <w:noProof/>
                <w:webHidden/>
              </w:rPr>
              <w:t>30</w:t>
            </w:r>
            <w:r w:rsidR="00287409" w:rsidRPr="0063411A">
              <w:rPr>
                <w:noProof/>
                <w:webHidden/>
              </w:rPr>
              <w:fldChar w:fldCharType="end"/>
            </w:r>
          </w:hyperlink>
        </w:p>
        <w:p w14:paraId="5EA0C37A" w14:textId="6F2384D1"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0" w:history="1">
            <w:r w:rsidR="00287409" w:rsidRPr="0063411A">
              <w:rPr>
                <w:rStyle w:val="Hyperlink"/>
                <w:noProof/>
              </w:rPr>
              <w:t>i)</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Q9/17, Telebiometrics (2017 – 2020)</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_Toc91228260 \h </w:instrText>
            </w:r>
            <w:r w:rsidR="00287409" w:rsidRPr="0063411A">
              <w:rPr>
                <w:noProof/>
                <w:webHidden/>
              </w:rPr>
            </w:r>
            <w:r w:rsidR="00287409" w:rsidRPr="0063411A">
              <w:rPr>
                <w:noProof/>
                <w:webHidden/>
              </w:rPr>
              <w:fldChar w:fldCharType="separate"/>
            </w:r>
            <w:r w:rsidR="0063411A">
              <w:rPr>
                <w:noProof/>
                <w:webHidden/>
              </w:rPr>
              <w:t>31</w:t>
            </w:r>
            <w:r w:rsidR="00287409" w:rsidRPr="0063411A">
              <w:rPr>
                <w:noProof/>
                <w:webHidden/>
              </w:rPr>
              <w:fldChar w:fldCharType="end"/>
            </w:r>
          </w:hyperlink>
        </w:p>
        <w:p w14:paraId="58780F90" w14:textId="406EF29F"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1" w:history="1">
            <w:r w:rsidR="00287409" w:rsidRPr="0063411A">
              <w:rPr>
                <w:rStyle w:val="Hyperlink"/>
                <w:noProof/>
              </w:rPr>
              <w:t>j)</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Q10/17, Identity management architecture and mechanisms (2017 – 2020) / Identity management and telebiometrics architecture and mechanisms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_Toc91228261 \h </w:instrText>
            </w:r>
            <w:r w:rsidR="00287409" w:rsidRPr="0063411A">
              <w:rPr>
                <w:noProof/>
                <w:webHidden/>
              </w:rPr>
            </w:r>
            <w:r w:rsidR="00287409" w:rsidRPr="0063411A">
              <w:rPr>
                <w:noProof/>
                <w:webHidden/>
              </w:rPr>
              <w:fldChar w:fldCharType="separate"/>
            </w:r>
            <w:r w:rsidR="0063411A">
              <w:rPr>
                <w:noProof/>
                <w:webHidden/>
              </w:rPr>
              <w:t>32</w:t>
            </w:r>
            <w:r w:rsidR="00287409" w:rsidRPr="0063411A">
              <w:rPr>
                <w:noProof/>
                <w:webHidden/>
              </w:rPr>
              <w:fldChar w:fldCharType="end"/>
            </w:r>
          </w:hyperlink>
        </w:p>
        <w:p w14:paraId="10F9E4E7" w14:textId="57545FB2"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2" w:history="1">
            <w:r w:rsidR="00287409" w:rsidRPr="0063411A">
              <w:rPr>
                <w:rStyle w:val="Hyperlink"/>
                <w:noProof/>
              </w:rPr>
              <w:t>k)</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Q11/17, Generic technologies (Directory, public key infrastructure (PKI), privilege management infrastructure (PMI), Abstract Syntax Notation One (ASN.1), object identifiers (OIDs)) to support secure applications (2017 – 2020) / Generic technologies (such as Directory, PKI, Formal languages, Object Identifiers) to support secure applications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_Toc91228262 \h </w:instrText>
            </w:r>
            <w:r w:rsidR="00287409" w:rsidRPr="0063411A">
              <w:rPr>
                <w:noProof/>
                <w:webHidden/>
              </w:rPr>
            </w:r>
            <w:r w:rsidR="00287409" w:rsidRPr="0063411A">
              <w:rPr>
                <w:noProof/>
                <w:webHidden/>
              </w:rPr>
              <w:fldChar w:fldCharType="separate"/>
            </w:r>
            <w:r w:rsidR="0063411A">
              <w:rPr>
                <w:noProof/>
                <w:webHidden/>
              </w:rPr>
              <w:t>34</w:t>
            </w:r>
            <w:r w:rsidR="00287409" w:rsidRPr="0063411A">
              <w:rPr>
                <w:noProof/>
                <w:webHidden/>
              </w:rPr>
              <w:fldChar w:fldCharType="end"/>
            </w:r>
          </w:hyperlink>
        </w:p>
        <w:p w14:paraId="5DCF205F" w14:textId="6B7EEC4B"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3" w:history="1">
            <w:r w:rsidR="00287409" w:rsidRPr="0063411A">
              <w:rPr>
                <w:rStyle w:val="Hyperlink"/>
                <w:noProof/>
              </w:rPr>
              <w:t>l)</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Q12/17, Formal languages for telecommunication software and testing (2017 – 2020)</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_Toc91228263 \h </w:instrText>
            </w:r>
            <w:r w:rsidR="00287409" w:rsidRPr="0063411A">
              <w:rPr>
                <w:noProof/>
                <w:webHidden/>
              </w:rPr>
            </w:r>
            <w:r w:rsidR="00287409" w:rsidRPr="0063411A">
              <w:rPr>
                <w:noProof/>
                <w:webHidden/>
              </w:rPr>
              <w:fldChar w:fldCharType="separate"/>
            </w:r>
            <w:r w:rsidR="0063411A">
              <w:rPr>
                <w:noProof/>
                <w:webHidden/>
              </w:rPr>
              <w:t>39</w:t>
            </w:r>
            <w:r w:rsidR="00287409" w:rsidRPr="0063411A">
              <w:rPr>
                <w:noProof/>
                <w:webHidden/>
              </w:rPr>
              <w:fldChar w:fldCharType="end"/>
            </w:r>
          </w:hyperlink>
        </w:p>
        <w:p w14:paraId="6E19CE07" w14:textId="66DB36D1"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4" w:history="1">
            <w:r w:rsidR="00287409" w:rsidRPr="0063411A">
              <w:rPr>
                <w:rStyle w:val="Hyperlink"/>
                <w:noProof/>
              </w:rPr>
              <w:t>m)</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Q13/17, Security aspects for Intelligent Transport System (2017 – 2020) / Intelligent transport system (ITS) security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_Toc91228264 \h </w:instrText>
            </w:r>
            <w:r w:rsidR="00287409" w:rsidRPr="0063411A">
              <w:rPr>
                <w:noProof/>
                <w:webHidden/>
              </w:rPr>
            </w:r>
            <w:r w:rsidR="00287409" w:rsidRPr="0063411A">
              <w:rPr>
                <w:noProof/>
                <w:webHidden/>
              </w:rPr>
              <w:fldChar w:fldCharType="separate"/>
            </w:r>
            <w:r w:rsidR="0063411A">
              <w:rPr>
                <w:noProof/>
                <w:webHidden/>
              </w:rPr>
              <w:t>43</w:t>
            </w:r>
            <w:r w:rsidR="00287409" w:rsidRPr="0063411A">
              <w:rPr>
                <w:noProof/>
                <w:webHidden/>
              </w:rPr>
              <w:fldChar w:fldCharType="end"/>
            </w:r>
          </w:hyperlink>
        </w:p>
        <w:p w14:paraId="6F01C37F" w14:textId="09295473"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5" w:history="1">
            <w:r w:rsidR="00287409" w:rsidRPr="0063411A">
              <w:rPr>
                <w:rStyle w:val="Hyperlink"/>
                <w:noProof/>
              </w:rPr>
              <w:t>n)</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Q14/17, Security aspects for Distributed Ledger Technologies (2018 - 2020) / Distributed ledger technology (DLT) security (2021 -)</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_Toc91228265 \h </w:instrText>
            </w:r>
            <w:r w:rsidR="00287409" w:rsidRPr="0063411A">
              <w:rPr>
                <w:noProof/>
                <w:webHidden/>
              </w:rPr>
            </w:r>
            <w:r w:rsidR="00287409" w:rsidRPr="0063411A">
              <w:rPr>
                <w:noProof/>
                <w:webHidden/>
              </w:rPr>
              <w:fldChar w:fldCharType="separate"/>
            </w:r>
            <w:r w:rsidR="0063411A">
              <w:rPr>
                <w:noProof/>
                <w:webHidden/>
              </w:rPr>
              <w:t>44</w:t>
            </w:r>
            <w:r w:rsidR="00287409" w:rsidRPr="0063411A">
              <w:rPr>
                <w:noProof/>
                <w:webHidden/>
              </w:rPr>
              <w:fldChar w:fldCharType="end"/>
            </w:r>
          </w:hyperlink>
        </w:p>
        <w:p w14:paraId="31B5E123" w14:textId="00810C8B" w:rsidR="00287409" w:rsidRPr="0063411A" w:rsidRDefault="00D3553A">
          <w:pPr>
            <w:pStyle w:val="TOC3"/>
            <w:tabs>
              <w:tab w:val="left" w:pos="960"/>
              <w:tab w:val="right" w:leader="dot" w:pos="9629"/>
            </w:tabs>
            <w:rPr>
              <w:rFonts w:asciiTheme="minorHAnsi" w:eastAsiaTheme="minorEastAsia" w:hAnsiTheme="minorHAnsi" w:cstheme="minorBidi"/>
              <w:noProof/>
              <w:kern w:val="2"/>
              <w:szCs w:val="22"/>
              <w:lang w:val="en-US" w:eastAsia="ko-KR"/>
            </w:rPr>
          </w:pPr>
          <w:hyperlink w:anchor="_Toc91228266" w:history="1">
            <w:r w:rsidR="00287409" w:rsidRPr="0063411A">
              <w:rPr>
                <w:rStyle w:val="Hyperlink"/>
                <w:noProof/>
              </w:rPr>
              <w:t>o)</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Q15/17, Security for/by emerging technologies including quantum-based security</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_Toc91228266 \h </w:instrText>
            </w:r>
            <w:r w:rsidR="00287409" w:rsidRPr="0063411A">
              <w:rPr>
                <w:noProof/>
                <w:webHidden/>
              </w:rPr>
            </w:r>
            <w:r w:rsidR="00287409" w:rsidRPr="0063411A">
              <w:rPr>
                <w:noProof/>
                <w:webHidden/>
              </w:rPr>
              <w:fldChar w:fldCharType="separate"/>
            </w:r>
            <w:r w:rsidR="0063411A">
              <w:rPr>
                <w:noProof/>
                <w:webHidden/>
              </w:rPr>
              <w:t>45</w:t>
            </w:r>
            <w:r w:rsidR="00287409" w:rsidRPr="0063411A">
              <w:rPr>
                <w:noProof/>
                <w:webHidden/>
              </w:rPr>
              <w:fldChar w:fldCharType="end"/>
            </w:r>
          </w:hyperlink>
        </w:p>
        <w:p w14:paraId="298ADB40" w14:textId="19C89E11"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67" w:history="1">
            <w:r w:rsidR="00287409" w:rsidRPr="0063411A">
              <w:rPr>
                <w:rStyle w:val="Hyperlink"/>
                <w:i w:val="0"/>
                <w:iCs w:val="0"/>
                <w:noProof/>
              </w:rPr>
              <w:t>3.3</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Report of lead study group activities, GSIs, JCAs, regional groups, and projects</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_Toc91228267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45</w:t>
            </w:r>
            <w:r w:rsidR="00287409" w:rsidRPr="0063411A">
              <w:rPr>
                <w:i w:val="0"/>
                <w:iCs w:val="0"/>
                <w:noProof/>
                <w:webHidden/>
              </w:rPr>
              <w:fldChar w:fldCharType="end"/>
            </w:r>
          </w:hyperlink>
        </w:p>
        <w:p w14:paraId="4F09F06E" w14:textId="4E5602B5"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68" w:history="1">
            <w:r w:rsidR="00287409" w:rsidRPr="0063411A">
              <w:rPr>
                <w:rStyle w:val="Hyperlink"/>
                <w:noProof/>
              </w:rPr>
              <w:t>3.3.1</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Lead study group activities on security</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_Toc91228268 \h </w:instrText>
            </w:r>
            <w:r w:rsidR="00287409" w:rsidRPr="0063411A">
              <w:rPr>
                <w:noProof/>
                <w:webHidden/>
              </w:rPr>
            </w:r>
            <w:r w:rsidR="00287409" w:rsidRPr="0063411A">
              <w:rPr>
                <w:noProof/>
                <w:webHidden/>
              </w:rPr>
              <w:fldChar w:fldCharType="separate"/>
            </w:r>
            <w:r w:rsidR="0063411A">
              <w:rPr>
                <w:noProof/>
                <w:webHidden/>
              </w:rPr>
              <w:t>46</w:t>
            </w:r>
            <w:r w:rsidR="00287409" w:rsidRPr="0063411A">
              <w:rPr>
                <w:noProof/>
                <w:webHidden/>
              </w:rPr>
              <w:fldChar w:fldCharType="end"/>
            </w:r>
          </w:hyperlink>
        </w:p>
        <w:p w14:paraId="4B597F0E" w14:textId="7C547376"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69" w:history="1">
            <w:r w:rsidR="00287409" w:rsidRPr="0063411A">
              <w:rPr>
                <w:rStyle w:val="Hyperlink"/>
                <w:noProof/>
              </w:rPr>
              <w:t>3.3.2</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Lead study group activities on Identity Management</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_Toc91228269 \h </w:instrText>
            </w:r>
            <w:r w:rsidR="00287409" w:rsidRPr="0063411A">
              <w:rPr>
                <w:noProof/>
                <w:webHidden/>
              </w:rPr>
            </w:r>
            <w:r w:rsidR="00287409" w:rsidRPr="0063411A">
              <w:rPr>
                <w:noProof/>
                <w:webHidden/>
              </w:rPr>
              <w:fldChar w:fldCharType="separate"/>
            </w:r>
            <w:r w:rsidR="0063411A">
              <w:rPr>
                <w:noProof/>
                <w:webHidden/>
              </w:rPr>
              <w:t>49</w:t>
            </w:r>
            <w:r w:rsidR="00287409" w:rsidRPr="0063411A">
              <w:rPr>
                <w:noProof/>
                <w:webHidden/>
              </w:rPr>
              <w:fldChar w:fldCharType="end"/>
            </w:r>
          </w:hyperlink>
        </w:p>
        <w:p w14:paraId="436C26C9" w14:textId="7F429333"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0" w:history="1">
            <w:r w:rsidR="00287409" w:rsidRPr="0063411A">
              <w:rPr>
                <w:rStyle w:val="Hyperlink"/>
                <w:noProof/>
              </w:rPr>
              <w:t>3.3.3</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Lead study group activities on languages and description techniques</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_Toc91228270 \h </w:instrText>
            </w:r>
            <w:r w:rsidR="00287409" w:rsidRPr="0063411A">
              <w:rPr>
                <w:noProof/>
                <w:webHidden/>
              </w:rPr>
            </w:r>
            <w:r w:rsidR="00287409" w:rsidRPr="0063411A">
              <w:rPr>
                <w:noProof/>
                <w:webHidden/>
              </w:rPr>
              <w:fldChar w:fldCharType="separate"/>
            </w:r>
            <w:r w:rsidR="0063411A">
              <w:rPr>
                <w:noProof/>
                <w:webHidden/>
              </w:rPr>
              <w:t>50</w:t>
            </w:r>
            <w:r w:rsidR="00287409" w:rsidRPr="0063411A">
              <w:rPr>
                <w:noProof/>
                <w:webHidden/>
              </w:rPr>
              <w:fldChar w:fldCharType="end"/>
            </w:r>
          </w:hyperlink>
        </w:p>
        <w:p w14:paraId="2718B9AC" w14:textId="292C4D89"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1" w:history="1">
            <w:r w:rsidR="00287409" w:rsidRPr="0063411A">
              <w:rPr>
                <w:rStyle w:val="Hyperlink"/>
                <w:noProof/>
              </w:rPr>
              <w:t>3.3.4</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Joint Coordination Activity on Identity Management (JCA-IdM)</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_Toc91228271 \h </w:instrText>
            </w:r>
            <w:r w:rsidR="00287409" w:rsidRPr="0063411A">
              <w:rPr>
                <w:noProof/>
                <w:webHidden/>
              </w:rPr>
            </w:r>
            <w:r w:rsidR="00287409" w:rsidRPr="0063411A">
              <w:rPr>
                <w:noProof/>
                <w:webHidden/>
              </w:rPr>
              <w:fldChar w:fldCharType="separate"/>
            </w:r>
            <w:r w:rsidR="0063411A">
              <w:rPr>
                <w:noProof/>
                <w:webHidden/>
              </w:rPr>
              <w:t>51</w:t>
            </w:r>
            <w:r w:rsidR="00287409" w:rsidRPr="0063411A">
              <w:rPr>
                <w:noProof/>
                <w:webHidden/>
              </w:rPr>
              <w:fldChar w:fldCharType="end"/>
            </w:r>
          </w:hyperlink>
        </w:p>
        <w:p w14:paraId="7A97CE5A" w14:textId="2ACAD428"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2" w:history="1">
            <w:r w:rsidR="00287409" w:rsidRPr="0063411A">
              <w:rPr>
                <w:rStyle w:val="Hyperlink"/>
                <w:noProof/>
                <w:lang w:val="en-US"/>
              </w:rPr>
              <w:t>3.3.5</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Study Group 17 Regional Group for Africa (SG17RG-AFR)</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_Toc91228272 \h </w:instrText>
            </w:r>
            <w:r w:rsidR="00287409" w:rsidRPr="0063411A">
              <w:rPr>
                <w:noProof/>
                <w:webHidden/>
              </w:rPr>
            </w:r>
            <w:r w:rsidR="00287409" w:rsidRPr="0063411A">
              <w:rPr>
                <w:noProof/>
                <w:webHidden/>
              </w:rPr>
              <w:fldChar w:fldCharType="separate"/>
            </w:r>
            <w:r w:rsidR="0063411A">
              <w:rPr>
                <w:noProof/>
                <w:webHidden/>
              </w:rPr>
              <w:t>51</w:t>
            </w:r>
            <w:r w:rsidR="00287409" w:rsidRPr="0063411A">
              <w:rPr>
                <w:noProof/>
                <w:webHidden/>
              </w:rPr>
              <w:fldChar w:fldCharType="end"/>
            </w:r>
          </w:hyperlink>
        </w:p>
        <w:p w14:paraId="2CD44EDA" w14:textId="6CE58B78"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3" w:history="1">
            <w:r w:rsidR="00287409" w:rsidRPr="0063411A">
              <w:rPr>
                <w:rStyle w:val="Hyperlink"/>
                <w:noProof/>
                <w:lang w:val="en-US"/>
              </w:rPr>
              <w:t>3.3.6</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Study Group 17 Regional Group for Arab (SG17RG-ARB)</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_Toc91228273 \h </w:instrText>
            </w:r>
            <w:r w:rsidR="00287409" w:rsidRPr="0063411A">
              <w:rPr>
                <w:noProof/>
                <w:webHidden/>
              </w:rPr>
            </w:r>
            <w:r w:rsidR="00287409" w:rsidRPr="0063411A">
              <w:rPr>
                <w:noProof/>
                <w:webHidden/>
              </w:rPr>
              <w:fldChar w:fldCharType="separate"/>
            </w:r>
            <w:r w:rsidR="0063411A">
              <w:rPr>
                <w:noProof/>
                <w:webHidden/>
              </w:rPr>
              <w:t>51</w:t>
            </w:r>
            <w:r w:rsidR="00287409" w:rsidRPr="0063411A">
              <w:rPr>
                <w:noProof/>
                <w:webHidden/>
              </w:rPr>
              <w:fldChar w:fldCharType="end"/>
            </w:r>
          </w:hyperlink>
        </w:p>
        <w:p w14:paraId="67E1DA48" w14:textId="37AD0EEF"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74" w:history="1">
            <w:r w:rsidR="00287409" w:rsidRPr="0063411A">
              <w:rPr>
                <w:rStyle w:val="Hyperlink"/>
                <w:i w:val="0"/>
                <w:iCs w:val="0"/>
                <w:noProof/>
              </w:rPr>
              <w:t>3.4</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Projects</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_Toc91228274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51</w:t>
            </w:r>
            <w:r w:rsidR="00287409" w:rsidRPr="0063411A">
              <w:rPr>
                <w:i w:val="0"/>
                <w:iCs w:val="0"/>
                <w:noProof/>
                <w:webHidden/>
              </w:rPr>
              <w:fldChar w:fldCharType="end"/>
            </w:r>
          </w:hyperlink>
        </w:p>
        <w:p w14:paraId="5E7FFB3C" w14:textId="0964A37B"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5" w:history="1">
            <w:r w:rsidR="00287409" w:rsidRPr="0063411A">
              <w:rPr>
                <w:rStyle w:val="Hyperlink"/>
                <w:noProof/>
              </w:rPr>
              <w:t>3.4.1</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ASN.1 Project</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_Toc91228275 \h </w:instrText>
            </w:r>
            <w:r w:rsidR="00287409" w:rsidRPr="0063411A">
              <w:rPr>
                <w:noProof/>
                <w:webHidden/>
              </w:rPr>
            </w:r>
            <w:r w:rsidR="00287409" w:rsidRPr="0063411A">
              <w:rPr>
                <w:noProof/>
                <w:webHidden/>
              </w:rPr>
              <w:fldChar w:fldCharType="separate"/>
            </w:r>
            <w:r w:rsidR="0063411A">
              <w:rPr>
                <w:noProof/>
                <w:webHidden/>
              </w:rPr>
              <w:t>52</w:t>
            </w:r>
            <w:r w:rsidR="00287409" w:rsidRPr="0063411A">
              <w:rPr>
                <w:noProof/>
                <w:webHidden/>
              </w:rPr>
              <w:fldChar w:fldCharType="end"/>
            </w:r>
          </w:hyperlink>
        </w:p>
        <w:p w14:paraId="6ED60908" w14:textId="04C341B8" w:rsidR="00287409" w:rsidRPr="0063411A" w:rsidRDefault="00D3553A">
          <w:pPr>
            <w:pStyle w:val="TOC3"/>
            <w:tabs>
              <w:tab w:val="left" w:pos="1200"/>
              <w:tab w:val="right" w:leader="dot" w:pos="9629"/>
            </w:tabs>
            <w:rPr>
              <w:rFonts w:asciiTheme="minorHAnsi" w:eastAsiaTheme="minorEastAsia" w:hAnsiTheme="minorHAnsi" w:cstheme="minorBidi"/>
              <w:noProof/>
              <w:kern w:val="2"/>
              <w:szCs w:val="22"/>
              <w:lang w:val="en-US" w:eastAsia="ko-KR"/>
            </w:rPr>
          </w:pPr>
          <w:hyperlink w:anchor="_Toc91228276" w:history="1">
            <w:r w:rsidR="00287409" w:rsidRPr="0063411A">
              <w:rPr>
                <w:rStyle w:val="Hyperlink"/>
                <w:noProof/>
              </w:rPr>
              <w:t>3.4.2</w:t>
            </w:r>
            <w:r w:rsidR="00287409" w:rsidRPr="0063411A">
              <w:rPr>
                <w:rFonts w:asciiTheme="minorHAnsi" w:eastAsiaTheme="minorEastAsia" w:hAnsiTheme="minorHAnsi" w:cstheme="minorBidi"/>
                <w:noProof/>
                <w:kern w:val="2"/>
                <w:szCs w:val="22"/>
                <w:lang w:val="en-US" w:eastAsia="ko-KR"/>
              </w:rPr>
              <w:tab/>
            </w:r>
            <w:r w:rsidR="00287409" w:rsidRPr="0063411A">
              <w:rPr>
                <w:rStyle w:val="Hyperlink"/>
                <w:noProof/>
              </w:rPr>
              <w:t>OID Project</w:t>
            </w:r>
            <w:r w:rsidR="00287409" w:rsidRPr="0063411A">
              <w:rPr>
                <w:noProof/>
                <w:webHidden/>
              </w:rPr>
              <w:tab/>
            </w:r>
            <w:r w:rsidR="00287409" w:rsidRPr="0063411A">
              <w:rPr>
                <w:noProof/>
                <w:webHidden/>
              </w:rPr>
              <w:fldChar w:fldCharType="begin"/>
            </w:r>
            <w:r w:rsidR="00287409" w:rsidRPr="0063411A">
              <w:rPr>
                <w:noProof/>
                <w:webHidden/>
              </w:rPr>
              <w:instrText xml:space="preserve"> PAGEREF _Toc91228276 \h </w:instrText>
            </w:r>
            <w:r w:rsidR="00287409" w:rsidRPr="0063411A">
              <w:rPr>
                <w:noProof/>
                <w:webHidden/>
              </w:rPr>
            </w:r>
            <w:r w:rsidR="00287409" w:rsidRPr="0063411A">
              <w:rPr>
                <w:noProof/>
                <w:webHidden/>
              </w:rPr>
              <w:fldChar w:fldCharType="separate"/>
            </w:r>
            <w:r w:rsidR="0063411A">
              <w:rPr>
                <w:noProof/>
                <w:webHidden/>
              </w:rPr>
              <w:t>52</w:t>
            </w:r>
            <w:r w:rsidR="00287409" w:rsidRPr="0063411A">
              <w:rPr>
                <w:noProof/>
                <w:webHidden/>
              </w:rPr>
              <w:fldChar w:fldCharType="end"/>
            </w:r>
          </w:hyperlink>
        </w:p>
        <w:p w14:paraId="242568C0" w14:textId="52C2DDEC" w:rsidR="00287409" w:rsidRPr="0063411A" w:rsidRDefault="00D3553A">
          <w:pPr>
            <w:pStyle w:val="TOC2"/>
            <w:tabs>
              <w:tab w:val="left" w:pos="720"/>
              <w:tab w:val="right" w:leader="dot" w:pos="9629"/>
            </w:tabs>
            <w:rPr>
              <w:rFonts w:asciiTheme="minorHAnsi" w:eastAsiaTheme="minorEastAsia" w:hAnsiTheme="minorHAnsi" w:cstheme="minorBidi"/>
              <w:i w:val="0"/>
              <w:iCs w:val="0"/>
              <w:noProof/>
              <w:kern w:val="2"/>
              <w:szCs w:val="22"/>
              <w:lang w:val="en-US" w:eastAsia="ko-KR"/>
            </w:rPr>
          </w:pPr>
          <w:hyperlink w:anchor="_Toc91228277" w:history="1">
            <w:r w:rsidR="00287409" w:rsidRPr="0063411A">
              <w:rPr>
                <w:rStyle w:val="Hyperlink"/>
                <w:i w:val="0"/>
                <w:iCs w:val="0"/>
                <w:noProof/>
              </w:rPr>
              <w:t>3.5</w:t>
            </w:r>
            <w:r w:rsidR="00287409" w:rsidRPr="0063411A">
              <w:rPr>
                <w:rFonts w:asciiTheme="minorHAnsi" w:eastAsiaTheme="minorEastAsia" w:hAnsiTheme="minorHAnsi" w:cstheme="minorBidi"/>
                <w:i w:val="0"/>
                <w:iCs w:val="0"/>
                <w:noProof/>
                <w:kern w:val="2"/>
                <w:szCs w:val="22"/>
                <w:lang w:val="en-US" w:eastAsia="ko-KR"/>
              </w:rPr>
              <w:tab/>
            </w:r>
            <w:r w:rsidR="00287409" w:rsidRPr="0063411A">
              <w:rPr>
                <w:rStyle w:val="Hyperlink"/>
                <w:i w:val="0"/>
                <w:iCs w:val="0"/>
                <w:noProof/>
              </w:rPr>
              <w:t>Bridging the standardization gap</w:t>
            </w:r>
            <w:r w:rsidR="00287409" w:rsidRPr="0063411A">
              <w:rPr>
                <w:i w:val="0"/>
                <w:iCs w:val="0"/>
                <w:noProof/>
                <w:webHidden/>
              </w:rPr>
              <w:tab/>
            </w:r>
            <w:r w:rsidR="00287409" w:rsidRPr="0063411A">
              <w:rPr>
                <w:i w:val="0"/>
                <w:iCs w:val="0"/>
                <w:noProof/>
                <w:webHidden/>
              </w:rPr>
              <w:fldChar w:fldCharType="begin"/>
            </w:r>
            <w:r w:rsidR="00287409" w:rsidRPr="0063411A">
              <w:rPr>
                <w:i w:val="0"/>
                <w:iCs w:val="0"/>
                <w:noProof/>
                <w:webHidden/>
              </w:rPr>
              <w:instrText xml:space="preserve"> PAGEREF _Toc91228277 \h </w:instrText>
            </w:r>
            <w:r w:rsidR="00287409" w:rsidRPr="0063411A">
              <w:rPr>
                <w:i w:val="0"/>
                <w:iCs w:val="0"/>
                <w:noProof/>
                <w:webHidden/>
              </w:rPr>
            </w:r>
            <w:r w:rsidR="00287409" w:rsidRPr="0063411A">
              <w:rPr>
                <w:i w:val="0"/>
                <w:iCs w:val="0"/>
                <w:noProof/>
                <w:webHidden/>
              </w:rPr>
              <w:fldChar w:fldCharType="separate"/>
            </w:r>
            <w:r w:rsidR="0063411A">
              <w:rPr>
                <w:i w:val="0"/>
                <w:iCs w:val="0"/>
                <w:noProof/>
                <w:webHidden/>
              </w:rPr>
              <w:t>52</w:t>
            </w:r>
            <w:r w:rsidR="00287409" w:rsidRPr="0063411A">
              <w:rPr>
                <w:i w:val="0"/>
                <w:iCs w:val="0"/>
                <w:noProof/>
                <w:webHidden/>
              </w:rPr>
              <w:fldChar w:fldCharType="end"/>
            </w:r>
          </w:hyperlink>
        </w:p>
        <w:p w14:paraId="4A305681" w14:textId="39F7F49D" w:rsidR="00287409" w:rsidRPr="0063411A" w:rsidRDefault="00D3553A">
          <w:pPr>
            <w:pStyle w:val="TOC1"/>
            <w:tabs>
              <w:tab w:val="left" w:pos="480"/>
              <w:tab w:val="right" w:leader="dot" w:pos="9629"/>
            </w:tabs>
            <w:rPr>
              <w:rFonts w:asciiTheme="minorHAnsi" w:eastAsiaTheme="minorEastAsia" w:hAnsiTheme="minorHAnsi" w:cstheme="minorBidi"/>
              <w:b w:val="0"/>
              <w:bCs w:val="0"/>
              <w:noProof/>
              <w:kern w:val="2"/>
              <w:szCs w:val="22"/>
              <w:lang w:val="en-US" w:eastAsia="ko-KR"/>
            </w:rPr>
          </w:pPr>
          <w:hyperlink w:anchor="_Toc91228278" w:history="1">
            <w:r w:rsidR="00287409" w:rsidRPr="0063411A">
              <w:rPr>
                <w:rStyle w:val="Hyperlink"/>
                <w:b w:val="0"/>
                <w:bCs w:val="0"/>
                <w:noProof/>
              </w:rPr>
              <w:t>4</w:t>
            </w:r>
            <w:r w:rsidR="00287409" w:rsidRPr="0063411A">
              <w:rPr>
                <w:rFonts w:asciiTheme="minorHAnsi" w:eastAsiaTheme="minorEastAsia" w:hAnsiTheme="minorHAnsi" w:cstheme="minorBidi"/>
                <w:b w:val="0"/>
                <w:bCs w:val="0"/>
                <w:noProof/>
                <w:kern w:val="2"/>
                <w:szCs w:val="22"/>
                <w:lang w:val="en-US" w:eastAsia="ko-KR"/>
              </w:rPr>
              <w:tab/>
            </w:r>
            <w:r w:rsidR="00287409" w:rsidRPr="0063411A">
              <w:rPr>
                <w:rStyle w:val="Hyperlink"/>
                <w:b w:val="0"/>
                <w:bCs w:val="0"/>
                <w:noProof/>
              </w:rPr>
              <w:t>Observations concerning future work</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_Toc91228278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53</w:t>
            </w:r>
            <w:r w:rsidR="00287409" w:rsidRPr="0063411A">
              <w:rPr>
                <w:b w:val="0"/>
                <w:bCs w:val="0"/>
                <w:noProof/>
                <w:webHidden/>
              </w:rPr>
              <w:fldChar w:fldCharType="end"/>
            </w:r>
          </w:hyperlink>
        </w:p>
        <w:p w14:paraId="3B737B04" w14:textId="45C8B657" w:rsidR="00287409" w:rsidRPr="0063411A" w:rsidRDefault="00D3553A">
          <w:pPr>
            <w:pStyle w:val="TOC1"/>
            <w:tabs>
              <w:tab w:val="left" w:pos="480"/>
              <w:tab w:val="right" w:leader="dot" w:pos="9629"/>
            </w:tabs>
            <w:rPr>
              <w:rFonts w:asciiTheme="minorHAnsi" w:eastAsiaTheme="minorEastAsia" w:hAnsiTheme="minorHAnsi" w:cstheme="minorBidi"/>
              <w:b w:val="0"/>
              <w:bCs w:val="0"/>
              <w:noProof/>
              <w:kern w:val="2"/>
              <w:szCs w:val="22"/>
              <w:lang w:val="en-US" w:eastAsia="ko-KR"/>
            </w:rPr>
          </w:pPr>
          <w:hyperlink w:anchor="_Toc91228279" w:history="1">
            <w:r w:rsidR="00287409" w:rsidRPr="0063411A">
              <w:rPr>
                <w:rStyle w:val="Hyperlink"/>
                <w:b w:val="0"/>
                <w:bCs w:val="0"/>
                <w:noProof/>
              </w:rPr>
              <w:t>5</w:t>
            </w:r>
            <w:r w:rsidR="00287409" w:rsidRPr="0063411A">
              <w:rPr>
                <w:rFonts w:asciiTheme="minorHAnsi" w:eastAsiaTheme="minorEastAsia" w:hAnsiTheme="minorHAnsi" w:cstheme="minorBidi"/>
                <w:b w:val="0"/>
                <w:bCs w:val="0"/>
                <w:noProof/>
                <w:kern w:val="2"/>
                <w:szCs w:val="22"/>
                <w:lang w:val="en-US" w:eastAsia="ko-KR"/>
              </w:rPr>
              <w:tab/>
            </w:r>
            <w:r w:rsidR="00287409" w:rsidRPr="0063411A">
              <w:rPr>
                <w:rStyle w:val="Hyperlink"/>
                <w:b w:val="0"/>
                <w:bCs w:val="0"/>
                <w:noProof/>
              </w:rPr>
              <w:t>Updates to WTSA Resolution 2 for the 2022-2024 study period</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_Toc91228279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54</w:t>
            </w:r>
            <w:r w:rsidR="00287409" w:rsidRPr="0063411A">
              <w:rPr>
                <w:b w:val="0"/>
                <w:bCs w:val="0"/>
                <w:noProof/>
                <w:webHidden/>
              </w:rPr>
              <w:fldChar w:fldCharType="end"/>
            </w:r>
          </w:hyperlink>
        </w:p>
        <w:p w14:paraId="58430E5C" w14:textId="5AD869A3" w:rsidR="00287409" w:rsidRPr="0063411A" w:rsidRDefault="00D3553A">
          <w:pPr>
            <w:pStyle w:val="TOC1"/>
            <w:tabs>
              <w:tab w:val="right" w:leader="dot" w:pos="9629"/>
            </w:tabs>
            <w:rPr>
              <w:rFonts w:asciiTheme="minorHAnsi" w:eastAsiaTheme="minorEastAsia" w:hAnsiTheme="minorHAnsi" w:cstheme="minorBidi"/>
              <w:b w:val="0"/>
              <w:bCs w:val="0"/>
              <w:noProof/>
              <w:kern w:val="2"/>
              <w:szCs w:val="22"/>
              <w:lang w:val="en-US" w:eastAsia="ko-KR"/>
            </w:rPr>
          </w:pPr>
          <w:hyperlink w:anchor="_Toc91228280" w:history="1">
            <w:r w:rsidR="00287409" w:rsidRPr="0063411A">
              <w:rPr>
                <w:rStyle w:val="Hyperlink"/>
                <w:rFonts w:eastAsia="SimSun"/>
                <w:b w:val="0"/>
                <w:bCs w:val="0"/>
                <w:noProof/>
              </w:rPr>
              <w:t>ANNEX 1  List of Recommendations, Supplements and other materials produced or deleted during the study period</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_Toc91228280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55</w:t>
            </w:r>
            <w:r w:rsidR="00287409" w:rsidRPr="0063411A">
              <w:rPr>
                <w:b w:val="0"/>
                <w:bCs w:val="0"/>
                <w:noProof/>
                <w:webHidden/>
              </w:rPr>
              <w:fldChar w:fldCharType="end"/>
            </w:r>
          </w:hyperlink>
        </w:p>
        <w:p w14:paraId="1F8ACB52" w14:textId="2CD6A613" w:rsidR="00287409" w:rsidRPr="0063411A" w:rsidRDefault="00D3553A">
          <w:pPr>
            <w:pStyle w:val="TOC1"/>
            <w:tabs>
              <w:tab w:val="right" w:leader="dot" w:pos="9629"/>
            </w:tabs>
            <w:rPr>
              <w:rFonts w:asciiTheme="minorHAnsi" w:eastAsiaTheme="minorEastAsia" w:hAnsiTheme="minorHAnsi" w:cstheme="minorBidi"/>
              <w:b w:val="0"/>
              <w:bCs w:val="0"/>
              <w:noProof/>
              <w:kern w:val="2"/>
              <w:szCs w:val="22"/>
              <w:lang w:val="en-US" w:eastAsia="ko-KR"/>
            </w:rPr>
          </w:pPr>
          <w:hyperlink w:anchor="_Toc91228281" w:history="1">
            <w:r w:rsidR="00287409" w:rsidRPr="0063411A">
              <w:rPr>
                <w:rStyle w:val="Hyperlink"/>
                <w:rFonts w:eastAsia="SimSun"/>
                <w:b w:val="0"/>
                <w:bCs w:val="0"/>
                <w:noProof/>
              </w:rPr>
              <w:t xml:space="preserve">ANNEX 2 </w:t>
            </w:r>
            <w:r w:rsidR="003E1725" w:rsidRPr="0063411A">
              <w:rPr>
                <w:rStyle w:val="Hyperlink"/>
                <w:b w:val="0"/>
                <w:bCs w:val="0"/>
                <w:noProof/>
              </w:rPr>
              <w:t>SG17 Proposed Revisions to WTSA Resolution 2</w:t>
            </w:r>
            <w:r w:rsidR="00287409" w:rsidRPr="0063411A">
              <w:rPr>
                <w:rStyle w:val="Hyperlink"/>
                <w:b w:val="0"/>
                <w:bCs w:val="0"/>
                <w:noProof/>
              </w:rPr>
              <w:t xml:space="preserve">  </w:t>
            </w:r>
            <w:r w:rsidR="00287409" w:rsidRPr="0063411A">
              <w:rPr>
                <w:b w:val="0"/>
                <w:bCs w:val="0"/>
                <w:noProof/>
                <w:webHidden/>
              </w:rPr>
              <w:tab/>
            </w:r>
            <w:r w:rsidR="00287409" w:rsidRPr="0063411A">
              <w:rPr>
                <w:b w:val="0"/>
                <w:bCs w:val="0"/>
                <w:noProof/>
                <w:webHidden/>
              </w:rPr>
              <w:fldChar w:fldCharType="begin"/>
            </w:r>
            <w:r w:rsidR="00287409" w:rsidRPr="0063411A">
              <w:rPr>
                <w:b w:val="0"/>
                <w:bCs w:val="0"/>
                <w:noProof/>
                <w:webHidden/>
              </w:rPr>
              <w:instrText xml:space="preserve"> PAGEREF _Toc91228281 \h </w:instrText>
            </w:r>
            <w:r w:rsidR="00287409" w:rsidRPr="0063411A">
              <w:rPr>
                <w:b w:val="0"/>
                <w:bCs w:val="0"/>
                <w:noProof/>
                <w:webHidden/>
              </w:rPr>
            </w:r>
            <w:r w:rsidR="00287409" w:rsidRPr="0063411A">
              <w:rPr>
                <w:b w:val="0"/>
                <w:bCs w:val="0"/>
                <w:noProof/>
                <w:webHidden/>
              </w:rPr>
              <w:fldChar w:fldCharType="separate"/>
            </w:r>
            <w:r w:rsidR="0063411A">
              <w:rPr>
                <w:b w:val="0"/>
                <w:bCs w:val="0"/>
                <w:noProof/>
                <w:webHidden/>
              </w:rPr>
              <w:t>73</w:t>
            </w:r>
            <w:r w:rsidR="00287409" w:rsidRPr="0063411A">
              <w:rPr>
                <w:b w:val="0"/>
                <w:bCs w:val="0"/>
                <w:noProof/>
                <w:webHidden/>
              </w:rPr>
              <w:fldChar w:fldCharType="end"/>
            </w:r>
          </w:hyperlink>
        </w:p>
        <w:p w14:paraId="7D039B37" w14:textId="2AA6D1D9" w:rsidR="001957C7" w:rsidRPr="001957C7" w:rsidRDefault="001957C7" w:rsidP="001957C7">
          <w:r w:rsidRPr="001957C7">
            <w:rPr>
              <w:rFonts w:asciiTheme="minorHAnsi" w:hAnsiTheme="minorHAnsi" w:cstheme="minorHAnsi"/>
              <w:sz w:val="20"/>
            </w:rPr>
            <w:fldChar w:fldCharType="end"/>
          </w:r>
        </w:p>
      </w:sdtContent>
    </w:sdt>
    <w:p w14:paraId="0E668099" w14:textId="77777777" w:rsidR="001957C7" w:rsidRPr="001957C7" w:rsidRDefault="001957C7" w:rsidP="001957C7">
      <w:pPr>
        <w:tabs>
          <w:tab w:val="left" w:pos="993"/>
        </w:tabs>
      </w:pPr>
    </w:p>
    <w:p w14:paraId="0D602B8D" w14:textId="77777777" w:rsidR="001957C7" w:rsidRPr="001957C7" w:rsidRDefault="001957C7" w:rsidP="001957C7">
      <w:pPr>
        <w:keepNext/>
        <w:keepLines/>
        <w:pageBreakBefore/>
        <w:tabs>
          <w:tab w:val="center" w:pos="4819"/>
        </w:tabs>
        <w:spacing w:before="360"/>
        <w:ind w:left="794" w:hanging="794"/>
        <w:outlineLvl w:val="0"/>
        <w:rPr>
          <w:b/>
        </w:rPr>
      </w:pPr>
      <w:bookmarkStart w:id="3" w:name="dbody"/>
      <w:bookmarkStart w:id="4" w:name="_Toc320869650"/>
      <w:bookmarkStart w:id="5" w:name="_Toc45797505"/>
      <w:bookmarkStart w:id="6" w:name="_Toc91228243"/>
      <w:bookmarkEnd w:id="3"/>
      <w:r w:rsidRPr="001957C7">
        <w:rPr>
          <w:b/>
        </w:rPr>
        <w:lastRenderedPageBreak/>
        <w:t>1</w:t>
      </w:r>
      <w:r w:rsidRPr="001957C7">
        <w:rPr>
          <w:b/>
        </w:rPr>
        <w:tab/>
        <w:t>Introduction</w:t>
      </w:r>
      <w:bookmarkEnd w:id="4"/>
      <w:bookmarkEnd w:id="5"/>
      <w:bookmarkEnd w:id="6"/>
      <w:r w:rsidRPr="001957C7">
        <w:rPr>
          <w:b/>
        </w:rPr>
        <w:tab/>
      </w:r>
    </w:p>
    <w:p w14:paraId="3D737C04" w14:textId="77777777" w:rsidR="001957C7" w:rsidRPr="001957C7" w:rsidRDefault="001957C7" w:rsidP="001957C7">
      <w:pPr>
        <w:keepNext/>
        <w:keepLines/>
        <w:spacing w:before="240"/>
        <w:ind w:left="794" w:hanging="794"/>
        <w:outlineLvl w:val="1"/>
        <w:rPr>
          <w:b/>
        </w:rPr>
      </w:pPr>
      <w:bookmarkStart w:id="7" w:name="_Toc45797506"/>
      <w:bookmarkStart w:id="8" w:name="_Toc91228244"/>
      <w:r w:rsidRPr="001957C7">
        <w:rPr>
          <w:b/>
        </w:rPr>
        <w:t>1.1</w:t>
      </w:r>
      <w:r w:rsidRPr="001957C7">
        <w:rPr>
          <w:b/>
        </w:rPr>
        <w:tab/>
        <w:t>Responsibilities of Study Group 17</w:t>
      </w:r>
      <w:bookmarkEnd w:id="7"/>
      <w:bookmarkEnd w:id="8"/>
    </w:p>
    <w:p w14:paraId="12697D59" w14:textId="77777777" w:rsidR="001957C7" w:rsidRPr="001957C7" w:rsidRDefault="001957C7" w:rsidP="001957C7">
      <w:r w:rsidRPr="001957C7">
        <w:t xml:space="preserve">Study Group 17 was entrusted by the World Telecommunication Standardization Assembly </w:t>
      </w:r>
      <w:r w:rsidRPr="001957C7">
        <w:rPr>
          <w:color w:val="000000"/>
        </w:rPr>
        <w:t>(</w:t>
      </w:r>
      <w:proofErr w:type="spellStart"/>
      <w:r w:rsidRPr="001957C7">
        <w:rPr>
          <w:color w:val="000000"/>
        </w:rPr>
        <w:t>Hammamet</w:t>
      </w:r>
      <w:proofErr w:type="spellEnd"/>
      <w:r w:rsidRPr="001957C7">
        <w:rPr>
          <w:color w:val="000000"/>
        </w:rPr>
        <w:t>, 2016) with the study of 12 Questions for building confidence and security in the use of information and communication technologies (ICT)</w:t>
      </w:r>
      <w:r w:rsidRPr="001957C7">
        <w:t xml:space="preserve">. </w:t>
      </w:r>
    </w:p>
    <w:p w14:paraId="73FA7547" w14:textId="77777777" w:rsidR="001957C7" w:rsidRPr="001957C7" w:rsidRDefault="001957C7" w:rsidP="001957C7">
      <w:pPr>
        <w:rPr>
          <w:lang w:eastAsia="ko-KR"/>
        </w:rPr>
      </w:pPr>
      <w:r w:rsidRPr="001957C7">
        <w:t>Annex A to WTSA-16 Resolution 2 states the following mandate for Study Group 17 ‘Security’:</w:t>
      </w:r>
    </w:p>
    <w:p w14:paraId="6A721C9A" w14:textId="77777777" w:rsidR="001957C7" w:rsidRPr="001957C7" w:rsidRDefault="001957C7" w:rsidP="001957C7">
      <w:pPr>
        <w:ind w:left="720"/>
        <w:rPr>
          <w:i/>
          <w:iCs/>
        </w:rPr>
      </w:pPr>
      <w:r w:rsidRPr="001957C7">
        <w:rPr>
          <w:i/>
          <w:iCs/>
        </w:rPr>
        <w:t>ITU-T Study Group 17 is responsible for building confidence and security in the use of information and communication technologies (ICT). This includes studies relating to cybersecurity, security management, countering spam and identity management. It also includes security architecture and framework, protection of personally identifiable information, and security of applications and services for the Internet of things (IoT), smart grid, smartphone, software</w:t>
      </w:r>
      <w:r w:rsidRPr="001957C7">
        <w:rPr>
          <w:i/>
          <w:iCs/>
        </w:rPr>
        <w:noBreakHyphen/>
        <w:t>defined networking (SDN), Internet Protocol television (IPTV), web services, social network, cloud computing, big data analytics, mobile financial system and telebiometrics. Study Group 17 is also responsible for the application of open system communications, including directory and object identifiers, and for technical languages, the method for their usage and other issues related to the software aspects of telecommunication systems and test specification languages in support of conformance testing to improve the quality of Recommendations.</w:t>
      </w:r>
    </w:p>
    <w:p w14:paraId="36C02ADE" w14:textId="77777777" w:rsidR="001957C7" w:rsidRPr="001957C7" w:rsidRDefault="001957C7" w:rsidP="001957C7">
      <w:pPr>
        <w:rPr>
          <w:iCs/>
        </w:rPr>
      </w:pPr>
      <w:r w:rsidRPr="001957C7">
        <w:rPr>
          <w:iCs/>
        </w:rPr>
        <w:t>Annex A to WTSA-16 Resolution 2 states the following lead study group responsibilities for Study Group 17, Security:</w:t>
      </w:r>
    </w:p>
    <w:p w14:paraId="05396836" w14:textId="77777777" w:rsidR="001957C7" w:rsidRPr="001957C7" w:rsidRDefault="001957C7" w:rsidP="001957C7">
      <w:pPr>
        <w:tabs>
          <w:tab w:val="clear" w:pos="794"/>
          <w:tab w:val="clear" w:pos="1191"/>
          <w:tab w:val="clear" w:pos="1588"/>
          <w:tab w:val="left" w:pos="1080"/>
        </w:tabs>
        <w:ind w:left="720"/>
        <w:contextualSpacing/>
        <w:rPr>
          <w:rFonts w:eastAsia="Batang"/>
          <w:i/>
        </w:rPr>
      </w:pPr>
      <w:r w:rsidRPr="001957C7">
        <w:rPr>
          <w:rFonts w:eastAsia="Batang"/>
          <w:i/>
        </w:rPr>
        <w:t>- Lead study group on security</w:t>
      </w:r>
    </w:p>
    <w:p w14:paraId="065F7FC4" w14:textId="77777777" w:rsidR="001957C7" w:rsidRPr="001957C7" w:rsidRDefault="001957C7" w:rsidP="001957C7">
      <w:pPr>
        <w:tabs>
          <w:tab w:val="clear" w:pos="794"/>
          <w:tab w:val="clear" w:pos="1191"/>
          <w:tab w:val="clear" w:pos="1588"/>
          <w:tab w:val="left" w:pos="1080"/>
        </w:tabs>
        <w:ind w:left="720"/>
        <w:contextualSpacing/>
        <w:rPr>
          <w:rFonts w:eastAsia="Batang"/>
          <w:i/>
        </w:rPr>
      </w:pPr>
      <w:r w:rsidRPr="001957C7">
        <w:rPr>
          <w:rFonts w:eastAsia="Batang"/>
          <w:i/>
        </w:rPr>
        <w:t>- Lead study group on identity management (IdM)</w:t>
      </w:r>
    </w:p>
    <w:p w14:paraId="18B532C2" w14:textId="77777777" w:rsidR="001957C7" w:rsidRPr="001957C7" w:rsidRDefault="001957C7" w:rsidP="001957C7">
      <w:pPr>
        <w:tabs>
          <w:tab w:val="clear" w:pos="794"/>
          <w:tab w:val="clear" w:pos="1191"/>
          <w:tab w:val="clear" w:pos="1588"/>
          <w:tab w:val="left" w:pos="1080"/>
        </w:tabs>
        <w:ind w:left="720"/>
        <w:contextualSpacing/>
        <w:rPr>
          <w:rFonts w:eastAsia="Batang"/>
          <w:i/>
        </w:rPr>
      </w:pPr>
      <w:r w:rsidRPr="001957C7">
        <w:rPr>
          <w:rFonts w:eastAsia="Batang"/>
          <w:i/>
        </w:rPr>
        <w:t>- Lead study group on languages and description techniques.</w:t>
      </w:r>
    </w:p>
    <w:p w14:paraId="7A690AEC" w14:textId="77777777" w:rsidR="001957C7" w:rsidRPr="001957C7" w:rsidRDefault="001957C7" w:rsidP="001957C7">
      <w:pPr>
        <w:rPr>
          <w:i/>
          <w:iCs/>
        </w:rPr>
      </w:pPr>
      <w:r w:rsidRPr="001957C7">
        <w:t>Annex B to WTSA-16 Resolution 2 provides the following points of guidance for SG17:</w:t>
      </w:r>
    </w:p>
    <w:p w14:paraId="2AD506C2" w14:textId="77777777" w:rsidR="001957C7" w:rsidRPr="001957C7" w:rsidRDefault="001957C7" w:rsidP="001957C7">
      <w:pPr>
        <w:ind w:left="720"/>
        <w:rPr>
          <w:i/>
          <w:iCs/>
        </w:rPr>
      </w:pPr>
      <w:r w:rsidRPr="001957C7">
        <w:rPr>
          <w:i/>
          <w:iCs/>
        </w:rPr>
        <w:t>ITU-T Study Group 17 is responsible for building confidence and security in the use of information and communication technologies (ICT). This includes studies relating to security, including cybersecurity, countering spam and identity management. It also includes security architecture and framework, security management, protection of personally identifiable information (PII), and security of applications and services for the Internet of things (IoT), smart grid, smartphone, software-defined networking (SDN), Internet Protocol television (IPTV), web services, social network, cloud computing, mobile financial system and telebiometrics. Study Group 17 is also responsible for the application of open system communications, including directory and object identifiers, and for technical languages, the method for their usage and other issues related to the software aspects of telecommunication systems, and for conformance testing to improve quality of Recommendations.</w:t>
      </w:r>
    </w:p>
    <w:p w14:paraId="4971003E" w14:textId="77777777" w:rsidR="001957C7" w:rsidRPr="001957C7" w:rsidRDefault="001957C7" w:rsidP="001957C7">
      <w:pPr>
        <w:ind w:left="720"/>
        <w:rPr>
          <w:i/>
          <w:iCs/>
        </w:rPr>
      </w:pPr>
      <w:r w:rsidRPr="001957C7">
        <w:rPr>
          <w:i/>
          <w:iCs/>
        </w:rPr>
        <w:t>In the area of security, Study Group 17 is responsible for developing the core Recommendations on ICT security, such as security architecture and frameworks; the fundamentals related to cybersecurity, including threats, vulnerabilities and risks, incident handling/response and digital forensics; security management, including management of PII; countering spam by technical means. In addition, Study Group 17 provides overall coordination of security work in ITU-T.</w:t>
      </w:r>
    </w:p>
    <w:p w14:paraId="0F23141B" w14:textId="77777777" w:rsidR="001957C7" w:rsidRPr="001957C7" w:rsidRDefault="001957C7" w:rsidP="001957C7">
      <w:pPr>
        <w:ind w:left="720"/>
        <w:rPr>
          <w:i/>
          <w:iCs/>
        </w:rPr>
      </w:pPr>
      <w:r w:rsidRPr="001957C7">
        <w:rPr>
          <w:i/>
          <w:iCs/>
        </w:rPr>
        <w:t>In addition, Study Group 17 is responsible for developing the core Recommendations on security aspects of applications and services in the areas of IPTV, smart grid, IoT, software-defined networking (SDN), social network, cloud computing, big data analytics, smartphone, mobile financial system and telebiometrics.</w:t>
      </w:r>
    </w:p>
    <w:p w14:paraId="4FC71185" w14:textId="77777777" w:rsidR="001957C7" w:rsidRPr="001957C7" w:rsidRDefault="001957C7" w:rsidP="001957C7">
      <w:pPr>
        <w:ind w:left="720"/>
        <w:rPr>
          <w:i/>
          <w:iCs/>
        </w:rPr>
      </w:pPr>
      <w:r w:rsidRPr="001957C7">
        <w:rPr>
          <w:i/>
          <w:iCs/>
        </w:rPr>
        <w:lastRenderedPageBreak/>
        <w:t>Study Group 17 is also responsible for developing the core Recommendations on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them, the protection of personally identifiable information (PII) and the development of mechanisms to ensure that access to PII is only authorized when appropriate.</w:t>
      </w:r>
    </w:p>
    <w:p w14:paraId="22F8009F" w14:textId="77777777" w:rsidR="001957C7" w:rsidRPr="001957C7" w:rsidRDefault="001957C7" w:rsidP="001957C7">
      <w:pPr>
        <w:keepNext/>
        <w:ind w:left="720"/>
        <w:rPr>
          <w:i/>
        </w:rPr>
      </w:pPr>
      <w:r w:rsidRPr="001957C7">
        <w:rPr>
          <w:i/>
        </w:rPr>
        <w:t>In the area of open system communication, Study Group 17 is responsible for Recommendations in the following areas:</w:t>
      </w:r>
    </w:p>
    <w:p w14:paraId="1F3C9D6B" w14:textId="77777777" w:rsidR="001957C7" w:rsidRPr="001957C7" w:rsidRDefault="001957C7" w:rsidP="001957C7">
      <w:pPr>
        <w:spacing w:before="80"/>
        <w:ind w:left="1854" w:hanging="794"/>
        <w:rPr>
          <w:i/>
        </w:rPr>
      </w:pPr>
      <w:r w:rsidRPr="001957C7">
        <w:rPr>
          <w:i/>
        </w:rPr>
        <w:t>•</w:t>
      </w:r>
      <w:r w:rsidRPr="001957C7">
        <w:rPr>
          <w:i/>
        </w:rPr>
        <w:tab/>
        <w:t>directory services and systems, including public key infrastructure (PKI) (ITU</w:t>
      </w:r>
      <w:r w:rsidRPr="001957C7">
        <w:rPr>
          <w:i/>
        </w:rPr>
        <w:noBreakHyphen/>
        <w:t>T F.500- and ITU</w:t>
      </w:r>
      <w:r w:rsidRPr="001957C7">
        <w:rPr>
          <w:i/>
        </w:rPr>
        <w:noBreakHyphen/>
        <w:t>T X.500-series</w:t>
      </w:r>
      <w:proofErr w:type="gramStart"/>
      <w:r w:rsidRPr="001957C7">
        <w:rPr>
          <w:i/>
        </w:rPr>
        <w:t>);</w:t>
      </w:r>
      <w:proofErr w:type="gramEnd"/>
    </w:p>
    <w:p w14:paraId="736FDA8C" w14:textId="77777777" w:rsidR="001957C7" w:rsidRPr="001957C7" w:rsidRDefault="001957C7" w:rsidP="001957C7">
      <w:pPr>
        <w:spacing w:before="80"/>
        <w:ind w:left="1854" w:hanging="794"/>
        <w:rPr>
          <w:i/>
        </w:rPr>
      </w:pPr>
      <w:r w:rsidRPr="001957C7">
        <w:rPr>
          <w:i/>
        </w:rPr>
        <w:t>•</w:t>
      </w:r>
      <w:r w:rsidRPr="001957C7">
        <w:rPr>
          <w:i/>
        </w:rPr>
        <w:tab/>
        <w:t>object identifiers (OIDs) and associated registration authorities (ITU</w:t>
      </w:r>
      <w:r w:rsidRPr="001957C7">
        <w:rPr>
          <w:i/>
        </w:rPr>
        <w:noBreakHyphen/>
        <w:t>T X.660/ITU</w:t>
      </w:r>
      <w:r w:rsidRPr="001957C7">
        <w:rPr>
          <w:i/>
        </w:rPr>
        <w:noBreakHyphen/>
        <w:t>T X.670-series</w:t>
      </w:r>
      <w:proofErr w:type="gramStart"/>
      <w:r w:rsidRPr="001957C7">
        <w:rPr>
          <w:i/>
        </w:rPr>
        <w:t>);</w:t>
      </w:r>
      <w:proofErr w:type="gramEnd"/>
    </w:p>
    <w:p w14:paraId="25203468" w14:textId="77777777" w:rsidR="001957C7" w:rsidRPr="001957C7" w:rsidRDefault="001957C7" w:rsidP="001957C7">
      <w:pPr>
        <w:spacing w:before="80"/>
        <w:ind w:left="1854" w:hanging="794"/>
        <w:rPr>
          <w:i/>
        </w:rPr>
      </w:pPr>
      <w:r w:rsidRPr="001957C7">
        <w:rPr>
          <w:i/>
        </w:rPr>
        <w:t>•</w:t>
      </w:r>
      <w:r w:rsidRPr="001957C7">
        <w:rPr>
          <w:i/>
        </w:rPr>
        <w:tab/>
        <w:t>open systems interconnection (OSI), including Abstract Syntax Notation One (ASN.1) (ITU</w:t>
      </w:r>
      <w:r w:rsidRPr="001957C7">
        <w:rPr>
          <w:i/>
        </w:rPr>
        <w:noBreakHyphen/>
        <w:t>T F.400-, ITU</w:t>
      </w:r>
      <w:r w:rsidRPr="001957C7">
        <w:rPr>
          <w:i/>
        </w:rPr>
        <w:noBreakHyphen/>
        <w:t>T X.200-, ITU</w:t>
      </w:r>
      <w:r w:rsidRPr="001957C7">
        <w:rPr>
          <w:i/>
        </w:rPr>
        <w:noBreakHyphen/>
        <w:t>T X.400-, ITU</w:t>
      </w:r>
      <w:r w:rsidRPr="001957C7">
        <w:rPr>
          <w:i/>
        </w:rPr>
        <w:noBreakHyphen/>
        <w:t>T X.600-, ITU</w:t>
      </w:r>
      <w:r w:rsidRPr="001957C7">
        <w:rPr>
          <w:i/>
        </w:rPr>
        <w:noBreakHyphen/>
        <w:t>T X.800-series); and</w:t>
      </w:r>
    </w:p>
    <w:p w14:paraId="5F8743E2" w14:textId="77777777" w:rsidR="001957C7" w:rsidRPr="001957C7" w:rsidRDefault="001957C7" w:rsidP="001957C7">
      <w:pPr>
        <w:spacing w:before="80"/>
        <w:ind w:left="1854" w:hanging="794"/>
        <w:rPr>
          <w:i/>
        </w:rPr>
      </w:pPr>
      <w:r w:rsidRPr="001957C7">
        <w:rPr>
          <w:i/>
        </w:rPr>
        <w:t>•</w:t>
      </w:r>
      <w:r w:rsidRPr="001957C7">
        <w:rPr>
          <w:i/>
        </w:rPr>
        <w:tab/>
        <w:t>open distributed processing (ODP) (ITU</w:t>
      </w:r>
      <w:r w:rsidRPr="001957C7">
        <w:rPr>
          <w:i/>
        </w:rPr>
        <w:noBreakHyphen/>
        <w:t>T X.900</w:t>
      </w:r>
      <w:r w:rsidRPr="001957C7">
        <w:rPr>
          <w:i/>
        </w:rPr>
        <w:noBreakHyphen/>
        <w:t>series).</w:t>
      </w:r>
    </w:p>
    <w:p w14:paraId="63442797" w14:textId="77777777" w:rsidR="001957C7" w:rsidRPr="001957C7" w:rsidRDefault="001957C7" w:rsidP="001957C7">
      <w:pPr>
        <w:ind w:left="720"/>
        <w:rPr>
          <w:rFonts w:eastAsia="SimSun"/>
          <w:i/>
          <w:szCs w:val="24"/>
          <w:lang w:eastAsia="ja-JP"/>
        </w:rPr>
      </w:pPr>
      <w:r w:rsidRPr="001957C7">
        <w:rPr>
          <w:i/>
        </w:rPr>
        <w:t xml:space="preserve">In the area of languages, Study Group 17 is responsible for studies on modelling, </w:t>
      </w:r>
      <w:proofErr w:type="gramStart"/>
      <w:r w:rsidRPr="001957C7">
        <w:rPr>
          <w:i/>
        </w:rPr>
        <w:t>specification</w:t>
      </w:r>
      <w:proofErr w:type="gramEnd"/>
      <w:r w:rsidRPr="001957C7">
        <w:rPr>
          <w:i/>
        </w:rPr>
        <w:t xml:space="preserve"> and description techniques, which includes languages such as ASN.1, SDL, </w:t>
      </w:r>
      <w:r w:rsidRPr="001957C7">
        <w:rPr>
          <w:rFonts w:eastAsia="SimSun"/>
          <w:i/>
          <w:szCs w:val="24"/>
          <w:lang w:eastAsia="ja-JP"/>
        </w:rPr>
        <w:t xml:space="preserve">MSC, URN and TTCN-3. </w:t>
      </w:r>
    </w:p>
    <w:p w14:paraId="48AFBAAD" w14:textId="77777777" w:rsidR="001957C7" w:rsidRPr="001957C7" w:rsidRDefault="001957C7" w:rsidP="001957C7">
      <w:pPr>
        <w:ind w:left="720"/>
        <w:rPr>
          <w:i/>
        </w:rPr>
      </w:pPr>
      <w:r w:rsidRPr="001957C7">
        <w:rPr>
          <w:rFonts w:eastAsia="SimSun"/>
          <w:i/>
          <w:szCs w:val="24"/>
          <w:lang w:eastAsia="ja-JP"/>
        </w:rPr>
        <w:t xml:space="preserve">This work will </w:t>
      </w:r>
      <w:r w:rsidRPr="001957C7">
        <w:rPr>
          <w:i/>
        </w:rPr>
        <w:t>be developed in line with the requirements of and in cooperation with the relevant study groups such as Study Group 2, Study Group 9, Study Group 11, Study Group 13, Study Group 15, Study Group 16, and Study Group 20 (for IoT and SC&amp;C security issues).</w:t>
      </w:r>
    </w:p>
    <w:p w14:paraId="18994B21" w14:textId="77777777" w:rsidR="001957C7" w:rsidRPr="001957C7" w:rsidRDefault="001957C7" w:rsidP="001957C7">
      <w:pPr>
        <w:ind w:left="720"/>
        <w:rPr>
          <w:i/>
          <w:iCs/>
          <w:highlight w:val="yellow"/>
        </w:rPr>
      </w:pPr>
      <w:r w:rsidRPr="001957C7">
        <w:rPr>
          <w:i/>
        </w:rPr>
        <w:t>Study Group 17 will work on relevant identity management aspects in collaboration with Study Group 20 for IoT and Study Group 2, as per the mandate of each study group.</w:t>
      </w:r>
    </w:p>
    <w:p w14:paraId="4BE3E104" w14:textId="77777777" w:rsidR="001957C7" w:rsidRPr="001957C7" w:rsidRDefault="001957C7" w:rsidP="001957C7">
      <w:pPr>
        <w:rPr>
          <w:i/>
          <w:iCs/>
        </w:rPr>
      </w:pPr>
      <w:r w:rsidRPr="001957C7">
        <w:t>Annex C to WTSA-16 Resolution 2 (as modified by TSAG) defines the list of Recommendations under the responsibility of Study Group 17 in the 2017-2020 study period:</w:t>
      </w:r>
    </w:p>
    <w:p w14:paraId="003C40DB" w14:textId="77777777" w:rsidR="001957C7" w:rsidRPr="001957C7" w:rsidRDefault="001957C7" w:rsidP="00C1784E">
      <w:pPr>
        <w:numPr>
          <w:ilvl w:val="0"/>
          <w:numId w:val="1"/>
        </w:numPr>
        <w:tabs>
          <w:tab w:val="clear" w:pos="1588"/>
          <w:tab w:val="left" w:pos="720"/>
        </w:tabs>
        <w:ind w:left="714" w:hanging="357"/>
        <w:rPr>
          <w:rFonts w:eastAsia="Batang"/>
          <w:i/>
          <w:iCs/>
        </w:rPr>
      </w:pPr>
      <w:r w:rsidRPr="001957C7">
        <w:rPr>
          <w:rFonts w:eastAsia="Batang"/>
          <w:i/>
          <w:iCs/>
        </w:rPr>
        <w:t>ITU-T E.104, ITU-T E.115, ITU-T E.409 (in conjunction with Study Group 2)</w:t>
      </w:r>
    </w:p>
    <w:p w14:paraId="2290C257" w14:textId="77777777" w:rsidR="001957C7" w:rsidRPr="001957C7" w:rsidRDefault="001957C7" w:rsidP="00C1784E">
      <w:pPr>
        <w:numPr>
          <w:ilvl w:val="0"/>
          <w:numId w:val="1"/>
        </w:numPr>
        <w:tabs>
          <w:tab w:val="clear" w:pos="1588"/>
          <w:tab w:val="left" w:pos="720"/>
        </w:tabs>
        <w:ind w:left="714" w:hanging="357"/>
        <w:rPr>
          <w:rFonts w:eastAsia="Batang"/>
          <w:i/>
          <w:iCs/>
          <w:lang w:val="fr-CH"/>
        </w:rPr>
      </w:pPr>
      <w:r w:rsidRPr="001957C7">
        <w:rPr>
          <w:rFonts w:eastAsia="Batang"/>
          <w:i/>
          <w:iCs/>
          <w:lang w:val="fr-CH"/>
        </w:rPr>
        <w:t>ITU-T F.400-</w:t>
      </w:r>
      <w:proofErr w:type="gramStart"/>
      <w:r w:rsidRPr="001957C7">
        <w:rPr>
          <w:rFonts w:eastAsia="Batang"/>
          <w:i/>
          <w:iCs/>
          <w:lang w:val="fr-CH"/>
        </w:rPr>
        <w:t>series;</w:t>
      </w:r>
      <w:proofErr w:type="gramEnd"/>
      <w:r w:rsidRPr="001957C7">
        <w:rPr>
          <w:rFonts w:eastAsia="Batang"/>
          <w:i/>
          <w:iCs/>
          <w:lang w:val="fr-CH"/>
        </w:rPr>
        <w:t xml:space="preserve"> ITU-T F.500 − ITU-T F.549</w:t>
      </w:r>
    </w:p>
    <w:p w14:paraId="267C409A" w14:textId="77777777" w:rsidR="001957C7" w:rsidRPr="001957C7" w:rsidRDefault="001957C7" w:rsidP="00C1784E">
      <w:pPr>
        <w:numPr>
          <w:ilvl w:val="0"/>
          <w:numId w:val="1"/>
        </w:numPr>
        <w:tabs>
          <w:tab w:val="clear" w:pos="1588"/>
          <w:tab w:val="left" w:pos="720"/>
        </w:tabs>
        <w:ind w:left="714" w:hanging="357"/>
        <w:rPr>
          <w:rFonts w:eastAsia="Batang"/>
          <w:i/>
          <w:iCs/>
        </w:rPr>
      </w:pPr>
      <w:r w:rsidRPr="001957C7">
        <w:rPr>
          <w:rFonts w:eastAsia="Batang"/>
          <w:i/>
          <w:iCs/>
        </w:rPr>
        <w:t>ITU-T X-series, except those under the responsibility of Study Groups 2, 11, 13, 15 and 16</w:t>
      </w:r>
    </w:p>
    <w:p w14:paraId="07C71044" w14:textId="77777777" w:rsidR="001957C7" w:rsidRPr="001957C7" w:rsidRDefault="001957C7" w:rsidP="00C1784E">
      <w:pPr>
        <w:numPr>
          <w:ilvl w:val="0"/>
          <w:numId w:val="1"/>
        </w:numPr>
        <w:tabs>
          <w:tab w:val="clear" w:pos="1588"/>
          <w:tab w:val="left" w:pos="720"/>
        </w:tabs>
        <w:rPr>
          <w:rFonts w:eastAsia="Batang"/>
          <w:i/>
          <w:iCs/>
          <w:lang w:val="fr-FR"/>
        </w:rPr>
      </w:pPr>
      <w:r w:rsidRPr="001957C7">
        <w:rPr>
          <w:rFonts w:eastAsia="Batang"/>
          <w:i/>
          <w:iCs/>
          <w:lang w:val="fr-FR"/>
        </w:rPr>
        <w:t>ITU-T Z-</w:t>
      </w:r>
      <w:proofErr w:type="spellStart"/>
      <w:r w:rsidRPr="001957C7">
        <w:rPr>
          <w:rFonts w:eastAsia="Batang"/>
          <w:i/>
          <w:iCs/>
          <w:lang w:val="fr-FR"/>
        </w:rPr>
        <w:t>series</w:t>
      </w:r>
      <w:proofErr w:type="spellEnd"/>
      <w:r w:rsidRPr="001957C7">
        <w:rPr>
          <w:rFonts w:eastAsia="Batang"/>
          <w:i/>
          <w:iCs/>
          <w:lang w:val="fr-FR"/>
        </w:rPr>
        <w:t xml:space="preserve">, </w:t>
      </w:r>
      <w:proofErr w:type="spellStart"/>
      <w:r w:rsidRPr="001957C7">
        <w:rPr>
          <w:rFonts w:eastAsia="Batang"/>
          <w:i/>
          <w:iCs/>
          <w:lang w:val="fr-FR"/>
        </w:rPr>
        <w:t>except</w:t>
      </w:r>
      <w:proofErr w:type="spellEnd"/>
      <w:r w:rsidRPr="001957C7">
        <w:rPr>
          <w:rFonts w:eastAsia="Batang"/>
          <w:i/>
          <w:iCs/>
          <w:lang w:val="fr-FR"/>
        </w:rPr>
        <w:t xml:space="preserve"> ITU-T Z.300-series and ITU-T Z.500-series.</w:t>
      </w:r>
    </w:p>
    <w:p w14:paraId="7AC7BCA4" w14:textId="77777777" w:rsidR="001957C7" w:rsidRPr="001957C7" w:rsidRDefault="001957C7" w:rsidP="001957C7">
      <w:pPr>
        <w:keepNext/>
        <w:keepLines/>
        <w:spacing w:before="240"/>
        <w:ind w:left="794" w:hanging="794"/>
        <w:outlineLvl w:val="1"/>
        <w:rPr>
          <w:b/>
        </w:rPr>
      </w:pPr>
      <w:bookmarkStart w:id="9" w:name="_Toc45797507"/>
      <w:bookmarkStart w:id="10" w:name="_Toc91228245"/>
      <w:r w:rsidRPr="001957C7">
        <w:rPr>
          <w:b/>
        </w:rPr>
        <w:t>1.2</w:t>
      </w:r>
      <w:r w:rsidRPr="001957C7">
        <w:rPr>
          <w:b/>
        </w:rPr>
        <w:tab/>
        <w:t>Management team and meetings held by Study Group 17</w:t>
      </w:r>
      <w:bookmarkEnd w:id="9"/>
      <w:bookmarkEnd w:id="10"/>
    </w:p>
    <w:p w14:paraId="5B9CEBC5" w14:textId="77777777" w:rsidR="001957C7" w:rsidRPr="001957C7" w:rsidRDefault="001957C7" w:rsidP="001957C7">
      <w:pPr>
        <w:rPr>
          <w:caps/>
          <w:color w:val="000000"/>
          <w:szCs w:val="24"/>
        </w:rPr>
      </w:pPr>
      <w:r w:rsidRPr="001957C7">
        <w:t xml:space="preserve">WTSA-16 appointed </w:t>
      </w:r>
      <w:r w:rsidRPr="001957C7">
        <w:rPr>
          <w:bCs/>
          <w:szCs w:val="24"/>
        </w:rPr>
        <w:t xml:space="preserve">Mr </w:t>
      </w:r>
      <w:r w:rsidRPr="001957C7">
        <w:rPr>
          <w:bCs/>
          <w:color w:val="000000"/>
          <w:szCs w:val="24"/>
        </w:rPr>
        <w:t>YOUM Heung Youl</w:t>
      </w:r>
      <w:r w:rsidRPr="001957C7">
        <w:rPr>
          <w:bCs/>
          <w:szCs w:val="24"/>
        </w:rPr>
        <w:t xml:space="preserve"> </w:t>
      </w:r>
      <w:r w:rsidRPr="001957C7">
        <w:rPr>
          <w:bCs/>
          <w:caps/>
          <w:color w:val="000000"/>
          <w:szCs w:val="24"/>
        </w:rPr>
        <w:t>(</w:t>
      </w:r>
      <w:r w:rsidRPr="001957C7">
        <w:rPr>
          <w:bCs/>
          <w:color w:val="000000"/>
          <w:szCs w:val="24"/>
        </w:rPr>
        <w:t>Korea, Republic of</w:t>
      </w:r>
      <w:r w:rsidRPr="001957C7">
        <w:rPr>
          <w:bCs/>
          <w:caps/>
          <w:color w:val="000000"/>
          <w:szCs w:val="24"/>
        </w:rPr>
        <w:t>)</w:t>
      </w:r>
      <w:r w:rsidRPr="001957C7">
        <w:rPr>
          <w:bCs/>
          <w:szCs w:val="24"/>
        </w:rPr>
        <w:t xml:space="preserve"> </w:t>
      </w:r>
      <w:r w:rsidRPr="001957C7">
        <w:t xml:space="preserve">as Study Group 17 chairman and appointed the following nine vice-chairmen </w:t>
      </w:r>
      <w:r w:rsidRPr="001957C7">
        <w:rPr>
          <w:bCs/>
          <w:szCs w:val="24"/>
        </w:rPr>
        <w:t xml:space="preserve">of Study Group 17: Mr DOLMATOV Vasiliy (Russian Federation), Mr ISHAG Muataz Elsadig (Sudan), Mr EVREN Gökhan (Turkey), Ms FUREY Inette (USA), Ms LATROUS Wala Turki (Tunisia), Mr LIN </w:t>
      </w:r>
      <w:proofErr w:type="spellStart"/>
      <w:r w:rsidRPr="001957C7">
        <w:rPr>
          <w:bCs/>
          <w:szCs w:val="24"/>
        </w:rPr>
        <w:t>Zhaoji</w:t>
      </w:r>
      <w:proofErr w:type="spellEnd"/>
      <w:r w:rsidRPr="001957C7">
        <w:rPr>
          <w:bCs/>
          <w:szCs w:val="24"/>
        </w:rPr>
        <w:t xml:space="preserve"> (China), Mr MIGUAL Hugo Darío (Argentina), Mr MIYAKE </w:t>
      </w:r>
      <w:r w:rsidRPr="001957C7">
        <w:rPr>
          <w:bCs/>
          <w:color w:val="000000"/>
          <w:szCs w:val="24"/>
        </w:rPr>
        <w:t>Yutaka (Japan),</w:t>
      </w:r>
      <w:r w:rsidRPr="001957C7">
        <w:rPr>
          <w:bCs/>
          <w:szCs w:val="24"/>
        </w:rPr>
        <w:t xml:space="preserve"> and Mr KETTIN ZANGA</w:t>
      </w:r>
      <w:r w:rsidRPr="001957C7">
        <w:rPr>
          <w:bCs/>
          <w:color w:val="000000"/>
          <w:szCs w:val="24"/>
        </w:rPr>
        <w:t xml:space="preserve"> </w:t>
      </w:r>
      <w:r w:rsidRPr="001957C7">
        <w:rPr>
          <w:bCs/>
          <w:szCs w:val="24"/>
        </w:rPr>
        <w:t xml:space="preserve">Patrick-Kennedy </w:t>
      </w:r>
      <w:r w:rsidRPr="001957C7">
        <w:rPr>
          <w:bCs/>
          <w:color w:val="000000"/>
          <w:szCs w:val="24"/>
        </w:rPr>
        <w:t>(Central Africa)</w:t>
      </w:r>
      <w:r w:rsidRPr="001957C7">
        <w:rPr>
          <w:caps/>
          <w:color w:val="000000"/>
          <w:szCs w:val="24"/>
        </w:rPr>
        <w:t>. M</w:t>
      </w:r>
      <w:r w:rsidRPr="001957C7">
        <w:rPr>
          <w:color w:val="000000"/>
          <w:szCs w:val="24"/>
        </w:rPr>
        <w:t>r</w:t>
      </w:r>
      <w:r w:rsidRPr="001957C7">
        <w:rPr>
          <w:caps/>
          <w:color w:val="000000"/>
          <w:szCs w:val="24"/>
        </w:rPr>
        <w:t xml:space="preserve"> </w:t>
      </w:r>
      <w:r w:rsidRPr="001957C7">
        <w:rPr>
          <w:bCs/>
          <w:szCs w:val="24"/>
        </w:rPr>
        <w:t>KETTIN ZANGA</w:t>
      </w:r>
      <w:r w:rsidRPr="001957C7">
        <w:rPr>
          <w:bCs/>
          <w:color w:val="000000"/>
          <w:szCs w:val="24"/>
        </w:rPr>
        <w:t xml:space="preserve"> </w:t>
      </w:r>
      <w:r w:rsidRPr="001957C7">
        <w:rPr>
          <w:bCs/>
          <w:szCs w:val="24"/>
        </w:rPr>
        <w:t xml:space="preserve">Patrick-Kennedy </w:t>
      </w:r>
      <w:r w:rsidRPr="001957C7">
        <w:t>did not participate in any meetings of Study Group 17 in this study period.</w:t>
      </w:r>
    </w:p>
    <w:p w14:paraId="2E0DB8B6" w14:textId="77777777" w:rsidR="001957C7" w:rsidRPr="001957C7" w:rsidRDefault="001957C7" w:rsidP="001957C7">
      <w:r w:rsidRPr="001957C7">
        <w:t xml:space="preserve">In March 2018, Ms FUREY Inette (USA) was replaced by </w:t>
      </w:r>
      <w:r w:rsidRPr="001957C7">
        <w:rPr>
          <w:bCs/>
          <w:szCs w:val="24"/>
        </w:rPr>
        <w:t>Mr GONZALES Juan (USA)</w:t>
      </w:r>
      <w:r w:rsidRPr="001957C7">
        <w:t xml:space="preserve"> for Study Group 17 Vice-chairmanship. In March 2020, </w:t>
      </w:r>
      <w:r w:rsidRPr="001957C7">
        <w:rPr>
          <w:bCs/>
          <w:szCs w:val="24"/>
        </w:rPr>
        <w:t xml:space="preserve">Mr MIGUAL Hugo Darío (Argentina) was replaced </w:t>
      </w:r>
      <w:r w:rsidRPr="001957C7">
        <w:rPr>
          <w:bCs/>
          <w:szCs w:val="24"/>
        </w:rPr>
        <w:lastRenderedPageBreak/>
        <w:t>by Ms MOLINARI Lia (Argentina)</w:t>
      </w:r>
      <w:r w:rsidRPr="001957C7">
        <w:t xml:space="preserve"> </w:t>
      </w:r>
      <w:r w:rsidRPr="001957C7">
        <w:rPr>
          <w:bCs/>
          <w:szCs w:val="24"/>
        </w:rPr>
        <w:t xml:space="preserve">for Study Group 17 Vice-chairmanship. In August 2020, </w:t>
      </w:r>
      <w:r w:rsidRPr="001957C7">
        <w:rPr>
          <w:caps/>
          <w:color w:val="000000"/>
          <w:szCs w:val="24"/>
        </w:rPr>
        <w:t>M</w:t>
      </w:r>
      <w:r w:rsidRPr="001957C7">
        <w:rPr>
          <w:color w:val="000000"/>
          <w:szCs w:val="24"/>
        </w:rPr>
        <w:t>r</w:t>
      </w:r>
      <w:r w:rsidRPr="001957C7">
        <w:rPr>
          <w:caps/>
          <w:color w:val="000000"/>
          <w:szCs w:val="24"/>
        </w:rPr>
        <w:t xml:space="preserve"> </w:t>
      </w:r>
      <w:r w:rsidRPr="001957C7">
        <w:rPr>
          <w:bCs/>
          <w:szCs w:val="24"/>
        </w:rPr>
        <w:t>KETTIN ZANGA</w:t>
      </w:r>
      <w:r w:rsidRPr="001957C7">
        <w:rPr>
          <w:bCs/>
          <w:color w:val="000000"/>
          <w:szCs w:val="24"/>
        </w:rPr>
        <w:t xml:space="preserve"> </w:t>
      </w:r>
      <w:r w:rsidRPr="001957C7">
        <w:rPr>
          <w:bCs/>
          <w:szCs w:val="24"/>
        </w:rPr>
        <w:t xml:space="preserve">Patrick-Kennedy </w:t>
      </w:r>
      <w:r w:rsidRPr="001957C7">
        <w:rPr>
          <w:bCs/>
          <w:color w:val="000000"/>
          <w:szCs w:val="24"/>
        </w:rPr>
        <w:t xml:space="preserve">(Central Africa) </w:t>
      </w:r>
      <w:r w:rsidRPr="001957C7">
        <w:rPr>
          <w:bCs/>
          <w:szCs w:val="24"/>
        </w:rPr>
        <w:t>was replaced by Mr</w:t>
      </w:r>
      <w:r w:rsidRPr="001957C7">
        <w:rPr>
          <w:color w:val="444444"/>
          <w:szCs w:val="24"/>
          <w:shd w:val="clear" w:color="auto" w:fill="FFFFFF"/>
        </w:rPr>
        <w:t xml:space="preserve"> Eric Anicet MBATHAS</w:t>
      </w:r>
      <w:r w:rsidRPr="001957C7">
        <w:rPr>
          <w:rFonts w:ascii="Arial" w:hAnsi="Arial" w:cs="Arial"/>
          <w:color w:val="444444"/>
          <w:sz w:val="18"/>
          <w:szCs w:val="18"/>
          <w:shd w:val="clear" w:color="auto" w:fill="FFFFFF"/>
        </w:rPr>
        <w:t xml:space="preserve"> </w:t>
      </w:r>
      <w:r w:rsidRPr="001957C7">
        <w:rPr>
          <w:bCs/>
          <w:color w:val="000000"/>
          <w:szCs w:val="24"/>
        </w:rPr>
        <w:t>(Central Africa) for Study Group 17 Vice-chairmanship.</w:t>
      </w:r>
    </w:p>
    <w:p w14:paraId="5F73F748" w14:textId="77777777" w:rsidR="001957C7" w:rsidRPr="001957C7" w:rsidRDefault="001957C7" w:rsidP="001957C7">
      <w:pPr>
        <w:rPr>
          <w:szCs w:val="24"/>
          <w:highlight w:val="yellow"/>
        </w:rPr>
      </w:pPr>
      <w:r w:rsidRPr="001957C7">
        <w:t xml:space="preserve">Study Group 17 met 13 times in plenary </w:t>
      </w:r>
      <w:proofErr w:type="gramStart"/>
      <w:r w:rsidRPr="001957C7">
        <w:t>in the course of</w:t>
      </w:r>
      <w:proofErr w:type="gramEnd"/>
      <w:r w:rsidRPr="001957C7">
        <w:t xml:space="preserve"> the study period (see Table 1).</w:t>
      </w:r>
    </w:p>
    <w:p w14:paraId="7EE264D6"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1</w:t>
      </w:r>
      <w:r w:rsidRPr="001957C7">
        <w:rPr>
          <w:rFonts w:eastAsiaTheme="minorEastAsia"/>
          <w:b/>
          <w:bCs/>
          <w:lang w:eastAsia="ja-JP"/>
        </w:rPr>
        <w:br/>
      </w:r>
      <w:r w:rsidRPr="001957C7">
        <w:rPr>
          <w:rFonts w:eastAsiaTheme="minorEastAsia"/>
          <w:b/>
          <w:lang w:eastAsia="ja-JP"/>
        </w:rPr>
        <w:t>Meetings of Study Group 17 and its Working Parties</w:t>
      </w:r>
    </w:p>
    <w:tbl>
      <w:tblPr>
        <w:tblW w:w="102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52"/>
        <w:gridCol w:w="2155"/>
        <w:gridCol w:w="4536"/>
        <w:gridCol w:w="2835"/>
      </w:tblGrid>
      <w:tr w:rsidR="001957C7" w:rsidRPr="001957C7" w14:paraId="722B8DDA" w14:textId="77777777" w:rsidTr="00C65F17">
        <w:trPr>
          <w:tblHeader/>
          <w:jc w:val="center"/>
        </w:trPr>
        <w:tc>
          <w:tcPr>
            <w:tcW w:w="752" w:type="dxa"/>
            <w:tcBorders>
              <w:bottom w:val="single" w:sz="4" w:space="0" w:color="auto"/>
            </w:tcBorders>
          </w:tcPr>
          <w:p w14:paraId="4E436438"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p>
        </w:tc>
        <w:tc>
          <w:tcPr>
            <w:tcW w:w="2155" w:type="dxa"/>
          </w:tcPr>
          <w:p w14:paraId="0A68A990"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Meetings</w:t>
            </w:r>
          </w:p>
        </w:tc>
        <w:tc>
          <w:tcPr>
            <w:tcW w:w="4536" w:type="dxa"/>
          </w:tcPr>
          <w:p w14:paraId="6C3DBE65"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Date</w:t>
            </w:r>
          </w:p>
        </w:tc>
        <w:tc>
          <w:tcPr>
            <w:tcW w:w="2835" w:type="dxa"/>
          </w:tcPr>
          <w:p w14:paraId="17BE14AA"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Reports</w:t>
            </w:r>
          </w:p>
        </w:tc>
      </w:tr>
      <w:tr w:rsidR="001957C7" w:rsidRPr="001957C7" w14:paraId="321BAFD0" w14:textId="77777777" w:rsidTr="00C65F17">
        <w:trPr>
          <w:jc w:val="center"/>
        </w:trPr>
        <w:tc>
          <w:tcPr>
            <w:tcW w:w="752" w:type="dxa"/>
          </w:tcPr>
          <w:p w14:paraId="0BEDEB12"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415FC33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11D0FF3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Geneva, 22-30 March 2017</w:t>
            </w:r>
          </w:p>
        </w:tc>
        <w:tc>
          <w:tcPr>
            <w:tcW w:w="2835" w:type="dxa"/>
          </w:tcPr>
          <w:p w14:paraId="19DC43A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sz w:val="22"/>
              </w:rPr>
              <w:t>SG17-R1 to R9</w:t>
            </w:r>
          </w:p>
        </w:tc>
      </w:tr>
      <w:tr w:rsidR="001957C7" w:rsidRPr="001957C7" w14:paraId="67BC5492" w14:textId="77777777" w:rsidTr="00C65F17">
        <w:trPr>
          <w:jc w:val="center"/>
        </w:trPr>
        <w:tc>
          <w:tcPr>
            <w:tcW w:w="752" w:type="dxa"/>
          </w:tcPr>
          <w:p w14:paraId="6B34921B"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5AD603F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5F62821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Geneva, 29 August - 6 September 2017</w:t>
            </w:r>
          </w:p>
        </w:tc>
        <w:tc>
          <w:tcPr>
            <w:tcW w:w="2835" w:type="dxa"/>
          </w:tcPr>
          <w:p w14:paraId="61251C5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SG17-R10 to R17</w:t>
            </w:r>
          </w:p>
        </w:tc>
      </w:tr>
      <w:tr w:rsidR="001957C7" w:rsidRPr="001957C7" w14:paraId="5BF728E2" w14:textId="77777777" w:rsidTr="00C65F17">
        <w:trPr>
          <w:jc w:val="center"/>
        </w:trPr>
        <w:tc>
          <w:tcPr>
            <w:tcW w:w="752" w:type="dxa"/>
          </w:tcPr>
          <w:p w14:paraId="3F055CA0"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4BBF3C1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02703F2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Geneva, 20-29 March 2018</w:t>
            </w:r>
          </w:p>
        </w:tc>
        <w:tc>
          <w:tcPr>
            <w:tcW w:w="2835" w:type="dxa"/>
          </w:tcPr>
          <w:p w14:paraId="27329E7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sz w:val="22"/>
              </w:rPr>
              <w:t>SG17-R18 to R24</w:t>
            </w:r>
          </w:p>
        </w:tc>
      </w:tr>
      <w:tr w:rsidR="001957C7" w:rsidRPr="001957C7" w14:paraId="152CFF90" w14:textId="77777777" w:rsidTr="00C65F17">
        <w:trPr>
          <w:jc w:val="center"/>
        </w:trPr>
        <w:tc>
          <w:tcPr>
            <w:tcW w:w="752" w:type="dxa"/>
          </w:tcPr>
          <w:p w14:paraId="33E8402B"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6FF271D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4305EBC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Geneva, 29 August - 7 September 2018</w:t>
            </w:r>
          </w:p>
        </w:tc>
        <w:tc>
          <w:tcPr>
            <w:tcW w:w="2835" w:type="dxa"/>
          </w:tcPr>
          <w:p w14:paraId="5532B3E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sz w:val="22"/>
              </w:rPr>
              <w:t>SG17-R25 to R32</w:t>
            </w:r>
          </w:p>
        </w:tc>
      </w:tr>
      <w:tr w:rsidR="001957C7" w:rsidRPr="001957C7" w14:paraId="352B0AC7" w14:textId="77777777" w:rsidTr="00C65F17">
        <w:trPr>
          <w:jc w:val="center"/>
        </w:trPr>
        <w:tc>
          <w:tcPr>
            <w:tcW w:w="752" w:type="dxa"/>
          </w:tcPr>
          <w:p w14:paraId="7A54EBD6"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26E8573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3A67D1F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Geneva, 22-30 January 2019</w:t>
            </w:r>
          </w:p>
        </w:tc>
        <w:tc>
          <w:tcPr>
            <w:tcW w:w="2835" w:type="dxa"/>
          </w:tcPr>
          <w:p w14:paraId="3BEE046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SG17-R33 to R37</w:t>
            </w:r>
          </w:p>
        </w:tc>
      </w:tr>
      <w:tr w:rsidR="001957C7" w:rsidRPr="001957C7" w14:paraId="73301809" w14:textId="77777777" w:rsidTr="00C65F17">
        <w:trPr>
          <w:jc w:val="center"/>
        </w:trPr>
        <w:tc>
          <w:tcPr>
            <w:tcW w:w="752" w:type="dxa"/>
          </w:tcPr>
          <w:p w14:paraId="4F4952B4"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4AF6982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71373AE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1957C7">
              <w:rPr>
                <w:rFonts w:ascii="Times" w:hAnsi="Times" w:cs="Times"/>
                <w:sz w:val="20"/>
              </w:rPr>
              <w:t>Geneva, 27 August - 5 September 2019</w:t>
            </w:r>
          </w:p>
        </w:tc>
        <w:tc>
          <w:tcPr>
            <w:tcW w:w="2835" w:type="dxa"/>
          </w:tcPr>
          <w:p w14:paraId="6EDB6EA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SG17-R38 to R50</w:t>
            </w:r>
          </w:p>
        </w:tc>
      </w:tr>
      <w:tr w:rsidR="001957C7" w:rsidRPr="001957C7" w14:paraId="4FF6CEC1" w14:textId="77777777" w:rsidTr="00C65F17">
        <w:trPr>
          <w:jc w:val="center"/>
        </w:trPr>
        <w:tc>
          <w:tcPr>
            <w:tcW w:w="752" w:type="dxa"/>
          </w:tcPr>
          <w:p w14:paraId="171713B9"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6B5C5CD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5161E27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Virtual, 17-26 March 2020</w:t>
            </w:r>
          </w:p>
        </w:tc>
        <w:tc>
          <w:tcPr>
            <w:tcW w:w="2835" w:type="dxa"/>
          </w:tcPr>
          <w:p w14:paraId="3339EAF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SG17-R51 to R66</w:t>
            </w:r>
          </w:p>
        </w:tc>
      </w:tr>
      <w:tr w:rsidR="001957C7" w:rsidRPr="001957C7" w14:paraId="3ED390D2" w14:textId="77777777" w:rsidTr="00C65F17">
        <w:trPr>
          <w:jc w:val="center"/>
        </w:trPr>
        <w:tc>
          <w:tcPr>
            <w:tcW w:w="752" w:type="dxa"/>
          </w:tcPr>
          <w:p w14:paraId="4A66AC96"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5FF7D49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SG17</w:t>
            </w:r>
          </w:p>
        </w:tc>
        <w:tc>
          <w:tcPr>
            <w:tcW w:w="4536" w:type="dxa"/>
            <w:vAlign w:val="center"/>
          </w:tcPr>
          <w:p w14:paraId="41A3F72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highlight w:val="yellow"/>
              </w:rPr>
            </w:pPr>
            <w:r w:rsidRPr="001957C7">
              <w:rPr>
                <w:rFonts w:ascii="Times" w:hAnsi="Times" w:cs="Times"/>
                <w:sz w:val="20"/>
              </w:rPr>
              <w:t>Virtual, 29 May 2020</w:t>
            </w:r>
          </w:p>
        </w:tc>
        <w:tc>
          <w:tcPr>
            <w:tcW w:w="2835" w:type="dxa"/>
          </w:tcPr>
          <w:p w14:paraId="4A4E746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sz w:val="22"/>
              </w:rPr>
              <w:t>SG17-R67</w:t>
            </w:r>
          </w:p>
        </w:tc>
      </w:tr>
      <w:tr w:rsidR="001957C7" w:rsidRPr="001957C7" w14:paraId="05E8BABF" w14:textId="77777777" w:rsidTr="00C65F17">
        <w:trPr>
          <w:jc w:val="center"/>
        </w:trPr>
        <w:tc>
          <w:tcPr>
            <w:tcW w:w="752" w:type="dxa"/>
          </w:tcPr>
          <w:p w14:paraId="55678B20"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vAlign w:val="center"/>
          </w:tcPr>
          <w:p w14:paraId="0051255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SG/WP 17</w:t>
            </w:r>
          </w:p>
        </w:tc>
        <w:tc>
          <w:tcPr>
            <w:tcW w:w="4536" w:type="dxa"/>
            <w:vAlign w:val="center"/>
          </w:tcPr>
          <w:p w14:paraId="4413395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Virtual, 24 August - 3 September 2020</w:t>
            </w:r>
          </w:p>
        </w:tc>
        <w:tc>
          <w:tcPr>
            <w:tcW w:w="2835" w:type="dxa"/>
          </w:tcPr>
          <w:p w14:paraId="308C000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SG17-R68 to R77</w:t>
            </w:r>
          </w:p>
        </w:tc>
      </w:tr>
      <w:tr w:rsidR="001957C7" w:rsidRPr="001957C7" w14:paraId="1F430EE1" w14:textId="77777777" w:rsidTr="00C65F17">
        <w:trPr>
          <w:jc w:val="center"/>
        </w:trPr>
        <w:tc>
          <w:tcPr>
            <w:tcW w:w="752" w:type="dxa"/>
            <w:tcBorders>
              <w:top w:val="single" w:sz="4" w:space="0" w:color="auto"/>
              <w:left w:val="single" w:sz="12" w:space="0" w:color="auto"/>
              <w:bottom w:val="single" w:sz="4" w:space="0" w:color="auto"/>
              <w:right w:val="single" w:sz="4" w:space="0" w:color="auto"/>
            </w:tcBorders>
          </w:tcPr>
          <w:p w14:paraId="4C50F472"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tcBorders>
              <w:top w:val="single" w:sz="4" w:space="0" w:color="auto"/>
              <w:left w:val="single" w:sz="4" w:space="0" w:color="auto"/>
              <w:bottom w:val="single" w:sz="4" w:space="0" w:color="auto"/>
              <w:right w:val="single" w:sz="4" w:space="0" w:color="auto"/>
            </w:tcBorders>
            <w:vAlign w:val="center"/>
          </w:tcPr>
          <w:p w14:paraId="58BEA90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SG17</w:t>
            </w:r>
          </w:p>
        </w:tc>
        <w:tc>
          <w:tcPr>
            <w:tcW w:w="4536" w:type="dxa"/>
            <w:tcBorders>
              <w:top w:val="single" w:sz="4" w:space="0" w:color="auto"/>
              <w:left w:val="single" w:sz="4" w:space="0" w:color="auto"/>
              <w:bottom w:val="single" w:sz="4" w:space="0" w:color="auto"/>
              <w:right w:val="single" w:sz="4" w:space="0" w:color="auto"/>
            </w:tcBorders>
            <w:vAlign w:val="center"/>
          </w:tcPr>
          <w:p w14:paraId="256870A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Virtual, 7 January 2021</w:t>
            </w:r>
          </w:p>
        </w:tc>
        <w:tc>
          <w:tcPr>
            <w:tcW w:w="2835" w:type="dxa"/>
            <w:tcBorders>
              <w:top w:val="single" w:sz="4" w:space="0" w:color="auto"/>
              <w:left w:val="single" w:sz="4" w:space="0" w:color="auto"/>
              <w:bottom w:val="single" w:sz="4" w:space="0" w:color="auto"/>
              <w:right w:val="single" w:sz="12" w:space="0" w:color="auto"/>
            </w:tcBorders>
          </w:tcPr>
          <w:p w14:paraId="32B6861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SG17-R78</w:t>
            </w:r>
          </w:p>
        </w:tc>
      </w:tr>
      <w:tr w:rsidR="001957C7" w:rsidRPr="001957C7" w14:paraId="4C566F79" w14:textId="77777777" w:rsidTr="00C65F17">
        <w:trPr>
          <w:jc w:val="center"/>
        </w:trPr>
        <w:tc>
          <w:tcPr>
            <w:tcW w:w="752" w:type="dxa"/>
            <w:tcBorders>
              <w:top w:val="single" w:sz="4" w:space="0" w:color="auto"/>
              <w:left w:val="single" w:sz="12" w:space="0" w:color="auto"/>
              <w:bottom w:val="single" w:sz="4" w:space="0" w:color="auto"/>
              <w:right w:val="single" w:sz="4" w:space="0" w:color="auto"/>
            </w:tcBorders>
          </w:tcPr>
          <w:p w14:paraId="6A9E7E24"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tcBorders>
              <w:top w:val="single" w:sz="4" w:space="0" w:color="auto"/>
              <w:left w:val="single" w:sz="4" w:space="0" w:color="auto"/>
              <w:bottom w:val="single" w:sz="4" w:space="0" w:color="auto"/>
              <w:right w:val="single" w:sz="4" w:space="0" w:color="auto"/>
            </w:tcBorders>
            <w:vAlign w:val="center"/>
          </w:tcPr>
          <w:p w14:paraId="5D5A11F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SG/WP 17</w:t>
            </w:r>
          </w:p>
        </w:tc>
        <w:tc>
          <w:tcPr>
            <w:tcW w:w="4536" w:type="dxa"/>
            <w:tcBorders>
              <w:top w:val="single" w:sz="4" w:space="0" w:color="auto"/>
              <w:left w:val="single" w:sz="4" w:space="0" w:color="auto"/>
              <w:bottom w:val="single" w:sz="4" w:space="0" w:color="auto"/>
              <w:right w:val="single" w:sz="4" w:space="0" w:color="auto"/>
            </w:tcBorders>
            <w:vAlign w:val="center"/>
          </w:tcPr>
          <w:p w14:paraId="636FA68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Virtual, 20 - 30 April 2021</w:t>
            </w:r>
          </w:p>
        </w:tc>
        <w:tc>
          <w:tcPr>
            <w:tcW w:w="2835" w:type="dxa"/>
            <w:tcBorders>
              <w:top w:val="single" w:sz="4" w:space="0" w:color="auto"/>
              <w:left w:val="single" w:sz="4" w:space="0" w:color="auto"/>
              <w:bottom w:val="single" w:sz="4" w:space="0" w:color="auto"/>
              <w:right w:val="single" w:sz="12" w:space="0" w:color="auto"/>
            </w:tcBorders>
          </w:tcPr>
          <w:p w14:paraId="4D54E15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SG17-R79 to R85</w:t>
            </w:r>
          </w:p>
        </w:tc>
      </w:tr>
      <w:tr w:rsidR="001957C7" w:rsidRPr="001957C7" w14:paraId="51A5550A" w14:textId="77777777" w:rsidTr="00C65F17">
        <w:trPr>
          <w:jc w:val="center"/>
        </w:trPr>
        <w:tc>
          <w:tcPr>
            <w:tcW w:w="752" w:type="dxa"/>
            <w:tcBorders>
              <w:top w:val="single" w:sz="4" w:space="0" w:color="auto"/>
              <w:left w:val="single" w:sz="12" w:space="0" w:color="auto"/>
              <w:bottom w:val="single" w:sz="4" w:space="0" w:color="auto"/>
              <w:right w:val="single" w:sz="4" w:space="0" w:color="auto"/>
            </w:tcBorders>
          </w:tcPr>
          <w:p w14:paraId="2AFF41C3"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tcBorders>
              <w:top w:val="single" w:sz="4" w:space="0" w:color="auto"/>
              <w:left w:val="single" w:sz="4" w:space="0" w:color="auto"/>
              <w:bottom w:val="single" w:sz="4" w:space="0" w:color="auto"/>
              <w:right w:val="single" w:sz="4" w:space="0" w:color="auto"/>
            </w:tcBorders>
            <w:vAlign w:val="center"/>
          </w:tcPr>
          <w:p w14:paraId="1D8A904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SG/WP 17</w:t>
            </w:r>
          </w:p>
        </w:tc>
        <w:tc>
          <w:tcPr>
            <w:tcW w:w="4536" w:type="dxa"/>
            <w:tcBorders>
              <w:top w:val="single" w:sz="4" w:space="0" w:color="auto"/>
              <w:left w:val="single" w:sz="4" w:space="0" w:color="auto"/>
              <w:bottom w:val="single" w:sz="4" w:space="0" w:color="auto"/>
              <w:right w:val="single" w:sz="4" w:space="0" w:color="auto"/>
            </w:tcBorders>
            <w:vAlign w:val="center"/>
          </w:tcPr>
          <w:p w14:paraId="67CE0E1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Virtual, 24 August - 3 September 2020</w:t>
            </w:r>
          </w:p>
        </w:tc>
        <w:tc>
          <w:tcPr>
            <w:tcW w:w="2835" w:type="dxa"/>
            <w:tcBorders>
              <w:top w:val="single" w:sz="4" w:space="0" w:color="auto"/>
              <w:left w:val="single" w:sz="4" w:space="0" w:color="auto"/>
              <w:bottom w:val="single" w:sz="4" w:space="0" w:color="auto"/>
              <w:right w:val="single" w:sz="12" w:space="0" w:color="auto"/>
            </w:tcBorders>
          </w:tcPr>
          <w:p w14:paraId="66FEA24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SG17-R86 to R102</w:t>
            </w:r>
          </w:p>
        </w:tc>
      </w:tr>
      <w:tr w:rsidR="001957C7" w:rsidRPr="001957C7" w14:paraId="4BEFF390" w14:textId="77777777" w:rsidTr="00C65F17">
        <w:trPr>
          <w:jc w:val="center"/>
        </w:trPr>
        <w:tc>
          <w:tcPr>
            <w:tcW w:w="752" w:type="dxa"/>
            <w:tcBorders>
              <w:top w:val="single" w:sz="4" w:space="0" w:color="auto"/>
              <w:left w:val="single" w:sz="12" w:space="0" w:color="auto"/>
              <w:bottom w:val="single" w:sz="12" w:space="0" w:color="auto"/>
              <w:right w:val="single" w:sz="4" w:space="0" w:color="auto"/>
            </w:tcBorders>
          </w:tcPr>
          <w:p w14:paraId="4EBC3E25" w14:textId="77777777" w:rsidR="001957C7" w:rsidRPr="001957C7" w:rsidRDefault="001957C7" w:rsidP="00C1784E">
            <w:pPr>
              <w:numPr>
                <w:ilvl w:val="0"/>
                <w:numId w:val="11"/>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p>
        </w:tc>
        <w:tc>
          <w:tcPr>
            <w:tcW w:w="2155" w:type="dxa"/>
            <w:tcBorders>
              <w:top w:val="single" w:sz="4" w:space="0" w:color="auto"/>
              <w:left w:val="single" w:sz="4" w:space="0" w:color="auto"/>
              <w:bottom w:val="single" w:sz="12" w:space="0" w:color="auto"/>
              <w:right w:val="single" w:sz="4" w:space="0" w:color="auto"/>
            </w:tcBorders>
            <w:vAlign w:val="center"/>
          </w:tcPr>
          <w:p w14:paraId="26A8DF4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SG17</w:t>
            </w:r>
          </w:p>
        </w:tc>
        <w:tc>
          <w:tcPr>
            <w:tcW w:w="4536" w:type="dxa"/>
            <w:tcBorders>
              <w:top w:val="single" w:sz="4" w:space="0" w:color="auto"/>
              <w:left w:val="single" w:sz="4" w:space="0" w:color="auto"/>
              <w:bottom w:val="single" w:sz="12" w:space="0" w:color="auto"/>
              <w:right w:val="single" w:sz="4" w:space="0" w:color="auto"/>
            </w:tcBorders>
            <w:vAlign w:val="center"/>
          </w:tcPr>
          <w:p w14:paraId="378B0F8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Virtual, 7 January 2022</w:t>
            </w:r>
          </w:p>
        </w:tc>
        <w:tc>
          <w:tcPr>
            <w:tcW w:w="2835" w:type="dxa"/>
            <w:tcBorders>
              <w:top w:val="single" w:sz="4" w:space="0" w:color="auto"/>
              <w:left w:val="single" w:sz="4" w:space="0" w:color="auto"/>
              <w:bottom w:val="single" w:sz="12" w:space="0" w:color="auto"/>
              <w:right w:val="single" w:sz="12" w:space="0" w:color="auto"/>
            </w:tcBorders>
          </w:tcPr>
          <w:p w14:paraId="6CDF41E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SG17</w:t>
            </w:r>
            <w:r w:rsidRPr="007F0F4E">
              <w:rPr>
                <w:sz w:val="22"/>
              </w:rPr>
              <w:t>-R103</w:t>
            </w:r>
          </w:p>
        </w:tc>
      </w:tr>
    </w:tbl>
    <w:p w14:paraId="4F5FC170" w14:textId="77777777" w:rsidR="001957C7" w:rsidRPr="001957C7" w:rsidRDefault="001957C7" w:rsidP="001957C7">
      <w:pPr>
        <w:overflowPunct/>
        <w:autoSpaceDE/>
        <w:autoSpaceDN/>
        <w:adjustRightInd/>
        <w:spacing w:before="240"/>
        <w:textAlignment w:val="auto"/>
        <w:rPr>
          <w:rFonts w:eastAsia="Batang"/>
        </w:rPr>
      </w:pPr>
      <w:r w:rsidRPr="001957C7">
        <w:rPr>
          <w:rFonts w:eastAsia="Batang"/>
        </w:rPr>
        <w:t>Management team meetings took place in conjunction with each Study Group 17 meeting.</w:t>
      </w:r>
    </w:p>
    <w:p w14:paraId="278CD5A2" w14:textId="77777777" w:rsidR="001957C7" w:rsidRPr="001957C7" w:rsidRDefault="001957C7" w:rsidP="001957C7">
      <w:r w:rsidRPr="001957C7">
        <w:t>In addition, many Rapporteurs’ meetings (including e-meetings) took place during the study period in different locations, see Table 1-bis.</w:t>
      </w:r>
    </w:p>
    <w:p w14:paraId="60EC6990" w14:textId="77777777" w:rsidR="001957C7" w:rsidRPr="001957C7" w:rsidRDefault="001957C7" w:rsidP="001957C7">
      <w:pPr>
        <w:keepNext/>
        <w:keepLines/>
        <w:spacing w:before="360" w:after="120" w:line="288" w:lineRule="auto"/>
        <w:jc w:val="center"/>
        <w:rPr>
          <w:rFonts w:eastAsiaTheme="minorEastAsia"/>
          <w:b/>
          <w:lang w:eastAsia="ja-JP"/>
        </w:rPr>
      </w:pPr>
      <w:bookmarkStart w:id="11" w:name="_Toc76442730"/>
      <w:bookmarkStart w:id="12" w:name="_Toc320869651"/>
      <w:r w:rsidRPr="001957C7">
        <w:rPr>
          <w:rFonts w:eastAsiaTheme="minorEastAsia"/>
          <w:b/>
          <w:bCs/>
          <w:lang w:eastAsia="ja-JP"/>
        </w:rPr>
        <w:t>TABLE 1-bis</w:t>
      </w:r>
      <w:r w:rsidRPr="001957C7">
        <w:rPr>
          <w:rFonts w:eastAsiaTheme="minorEastAsia"/>
          <w:b/>
          <w:bCs/>
          <w:lang w:eastAsia="ja-JP"/>
        </w:rPr>
        <w:br/>
      </w:r>
      <w:r w:rsidRPr="001957C7">
        <w:rPr>
          <w:rFonts w:eastAsiaTheme="minorEastAsia"/>
          <w:b/>
          <w:lang w:eastAsia="ja-JP"/>
        </w:rPr>
        <w:t>Rapporteur meetings organized under Study Group 17 during the study period</w:t>
      </w:r>
    </w:p>
    <w:tbl>
      <w:tblPr>
        <w:tblStyle w:val="TableGrid"/>
        <w:tblW w:w="5156"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81"/>
        <w:gridCol w:w="2428"/>
        <w:gridCol w:w="1251"/>
        <w:gridCol w:w="1905"/>
        <w:gridCol w:w="3444"/>
      </w:tblGrid>
      <w:tr w:rsidR="001957C7" w:rsidRPr="001957C7" w14:paraId="6926D0CB" w14:textId="77777777" w:rsidTr="00C65F17">
        <w:trPr>
          <w:tblHeader/>
          <w:jc w:val="center"/>
        </w:trPr>
        <w:tc>
          <w:tcPr>
            <w:tcW w:w="445" w:type="pct"/>
            <w:tcBorders>
              <w:top w:val="single" w:sz="12" w:space="0" w:color="auto"/>
            </w:tcBorders>
          </w:tcPr>
          <w:p w14:paraId="689A9E9D"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p>
        </w:tc>
        <w:tc>
          <w:tcPr>
            <w:tcW w:w="1225" w:type="pct"/>
            <w:shd w:val="clear" w:color="auto" w:fill="auto"/>
            <w:hideMark/>
          </w:tcPr>
          <w:p w14:paraId="0EC3DD0E"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Dates</w:t>
            </w:r>
          </w:p>
        </w:tc>
        <w:tc>
          <w:tcPr>
            <w:tcW w:w="631" w:type="pct"/>
            <w:shd w:val="clear" w:color="auto" w:fill="auto"/>
            <w:hideMark/>
          </w:tcPr>
          <w:p w14:paraId="0B042AC5"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Place</w:t>
            </w:r>
          </w:p>
        </w:tc>
        <w:tc>
          <w:tcPr>
            <w:tcW w:w="961" w:type="pct"/>
            <w:shd w:val="clear" w:color="auto" w:fill="auto"/>
            <w:hideMark/>
          </w:tcPr>
          <w:p w14:paraId="39E98263"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Question(s)</w:t>
            </w:r>
          </w:p>
        </w:tc>
        <w:tc>
          <w:tcPr>
            <w:tcW w:w="1738" w:type="pct"/>
            <w:shd w:val="clear" w:color="auto" w:fill="auto"/>
            <w:hideMark/>
          </w:tcPr>
          <w:p w14:paraId="4E3BD9FE"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Event name</w:t>
            </w:r>
          </w:p>
        </w:tc>
      </w:tr>
      <w:tr w:rsidR="001957C7" w:rsidRPr="001957C7" w14:paraId="49156687" w14:textId="77777777" w:rsidTr="00C65F17">
        <w:tblPrEx>
          <w:jc w:val="left"/>
        </w:tblPrEx>
        <w:tc>
          <w:tcPr>
            <w:tcW w:w="445" w:type="pct"/>
          </w:tcPr>
          <w:p w14:paraId="1124EEB0"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0E5A1D7" w14:textId="77777777" w:rsidR="001957C7" w:rsidRPr="001957C7" w:rsidRDefault="001957C7" w:rsidP="001957C7">
            <w:pPr>
              <w:rPr>
                <w:lang w:eastAsia="zh-CN"/>
              </w:rPr>
            </w:pPr>
            <w:r w:rsidRPr="001957C7">
              <w:rPr>
                <w:rFonts w:ascii="Times" w:hAnsi="Times" w:cs="Times"/>
                <w:sz w:val="20"/>
              </w:rPr>
              <w:t>2016-12-12</w:t>
            </w:r>
            <w:r w:rsidRPr="001957C7">
              <w:rPr>
                <w:rFonts w:ascii="Times" w:hAnsi="Times" w:cs="Times"/>
                <w:sz w:val="20"/>
              </w:rPr>
              <w:br/>
              <w:t>to</w:t>
            </w:r>
            <w:r w:rsidRPr="001957C7">
              <w:rPr>
                <w:rFonts w:ascii="Times" w:hAnsi="Times" w:cs="Times"/>
                <w:sz w:val="20"/>
              </w:rPr>
              <w:br/>
              <w:t>2016-12-13</w:t>
            </w:r>
          </w:p>
        </w:tc>
        <w:tc>
          <w:tcPr>
            <w:tcW w:w="631" w:type="pct"/>
            <w:hideMark/>
          </w:tcPr>
          <w:p w14:paraId="147E8F06" w14:textId="77777777" w:rsidR="001957C7" w:rsidRPr="001957C7" w:rsidRDefault="001957C7" w:rsidP="001957C7">
            <w:r w:rsidRPr="001957C7">
              <w:rPr>
                <w:rFonts w:ascii="Times" w:hAnsi="Times" w:cs="Times"/>
                <w:sz w:val="20"/>
              </w:rPr>
              <w:t>China [Beijing]</w:t>
            </w:r>
          </w:p>
        </w:tc>
        <w:tc>
          <w:tcPr>
            <w:tcW w:w="961" w:type="pct"/>
            <w:hideMark/>
          </w:tcPr>
          <w:p w14:paraId="56418B75" w14:textId="77777777" w:rsidR="001957C7" w:rsidRPr="001957C7" w:rsidRDefault="00D3553A" w:rsidP="001957C7">
            <w:hyperlink r:id="rId10" w:tooltip="• To continue the work of X.dsms, X.SRIaas, X.SRNaaS, X.SRCaaS, and X.GSBDaaS • Discuss TD 2784, • and discuss the possible new work items" w:history="1">
              <w:r w:rsidR="001957C7" w:rsidRPr="001957C7">
                <w:rPr>
                  <w:rFonts w:ascii="Times" w:hAnsi="Times" w:cs="Times"/>
                  <w:color w:val="0000FF"/>
                  <w:sz w:val="20"/>
                  <w:u w:val="single"/>
                </w:rPr>
                <w:t>Q8/17</w:t>
              </w:r>
            </w:hyperlink>
            <w:r w:rsidR="001957C7" w:rsidRPr="001957C7">
              <w:rPr>
                <w:rFonts w:ascii="Times" w:hAnsi="Times" w:cs="Times"/>
                <w:sz w:val="20"/>
              </w:rPr>
              <w:t> [</w:t>
            </w:r>
            <w:hyperlink r:id="rId1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2B8FDCC6" w14:textId="77777777" w:rsidR="001957C7" w:rsidRPr="001957C7" w:rsidRDefault="001957C7" w:rsidP="001957C7">
            <w:r w:rsidRPr="001957C7">
              <w:rPr>
                <w:rFonts w:ascii="Times" w:hAnsi="Times" w:cs="Times"/>
                <w:sz w:val="20"/>
              </w:rPr>
              <w:t>Q8/17 interregnum Rapporteur group meeting</w:t>
            </w:r>
          </w:p>
        </w:tc>
      </w:tr>
      <w:tr w:rsidR="001957C7" w:rsidRPr="001957C7" w14:paraId="348B9D51" w14:textId="77777777" w:rsidTr="00C65F17">
        <w:tblPrEx>
          <w:jc w:val="left"/>
        </w:tblPrEx>
        <w:tc>
          <w:tcPr>
            <w:tcW w:w="445" w:type="pct"/>
          </w:tcPr>
          <w:p w14:paraId="550B37A3"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A6245F4" w14:textId="77777777" w:rsidR="001957C7" w:rsidRPr="001957C7" w:rsidRDefault="001957C7" w:rsidP="001957C7">
            <w:r w:rsidRPr="001957C7">
              <w:rPr>
                <w:rFonts w:ascii="Times" w:hAnsi="Times" w:cs="Times"/>
                <w:sz w:val="20"/>
              </w:rPr>
              <w:t>2017-01-12</w:t>
            </w:r>
            <w:r w:rsidRPr="001957C7">
              <w:rPr>
                <w:rFonts w:ascii="Times" w:hAnsi="Times" w:cs="Times"/>
                <w:sz w:val="20"/>
              </w:rPr>
              <w:br/>
              <w:t>to</w:t>
            </w:r>
            <w:r w:rsidRPr="001957C7">
              <w:rPr>
                <w:rFonts w:ascii="Times" w:hAnsi="Times" w:cs="Times"/>
                <w:sz w:val="20"/>
              </w:rPr>
              <w:br/>
              <w:t>2017-01-13</w:t>
            </w:r>
          </w:p>
        </w:tc>
        <w:tc>
          <w:tcPr>
            <w:tcW w:w="631" w:type="pct"/>
            <w:hideMark/>
          </w:tcPr>
          <w:p w14:paraId="17225E09" w14:textId="77777777" w:rsidR="001957C7" w:rsidRPr="001957C7" w:rsidRDefault="001957C7" w:rsidP="001957C7">
            <w:r w:rsidRPr="001957C7">
              <w:rPr>
                <w:rFonts w:ascii="Times" w:hAnsi="Times" w:cs="Times"/>
                <w:i/>
                <w:iCs/>
                <w:color w:val="FF0000"/>
                <w:sz w:val="20"/>
              </w:rPr>
              <w:t>E-Meeting</w:t>
            </w:r>
          </w:p>
        </w:tc>
        <w:tc>
          <w:tcPr>
            <w:tcW w:w="961" w:type="pct"/>
            <w:hideMark/>
          </w:tcPr>
          <w:p w14:paraId="1C7E422F" w14:textId="77777777" w:rsidR="001957C7" w:rsidRPr="001957C7" w:rsidRDefault="00D3553A" w:rsidP="001957C7">
            <w:hyperlink r:id="rId12" w:tooltip="- X.sbb, Security Capability Requirements for Countering Smartphone-based    Botnets  - X.samtn, Security assessment techniques in telecommunication/ICT networks  - X.iodef2, The Incident Object Description Exchange Format..." w:history="1">
              <w:r w:rsidR="001957C7" w:rsidRPr="001957C7">
                <w:rPr>
                  <w:rFonts w:ascii="Times" w:hAnsi="Times" w:cs="Times"/>
                  <w:color w:val="0000FF"/>
                  <w:sz w:val="20"/>
                  <w:u w:val="single"/>
                </w:rPr>
                <w:t>Q4/17</w:t>
              </w:r>
            </w:hyperlink>
            <w:r w:rsidR="001957C7" w:rsidRPr="001957C7">
              <w:rPr>
                <w:rFonts w:ascii="Times" w:hAnsi="Times" w:cs="Times"/>
                <w:sz w:val="20"/>
              </w:rPr>
              <w:t> [</w:t>
            </w:r>
            <w:hyperlink r:id="rId1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2BDC06B" w14:textId="77777777" w:rsidR="001957C7" w:rsidRPr="001957C7" w:rsidRDefault="001957C7" w:rsidP="001957C7">
            <w:r w:rsidRPr="001957C7">
              <w:rPr>
                <w:rFonts w:ascii="Times" w:hAnsi="Times" w:cs="Times"/>
                <w:sz w:val="20"/>
              </w:rPr>
              <w:t>Q4/17 interregnum Rapporteur group e-meeting</w:t>
            </w:r>
          </w:p>
        </w:tc>
      </w:tr>
      <w:tr w:rsidR="001957C7" w:rsidRPr="001957C7" w14:paraId="37AE111A" w14:textId="77777777" w:rsidTr="00C65F17">
        <w:tblPrEx>
          <w:jc w:val="left"/>
        </w:tblPrEx>
        <w:tc>
          <w:tcPr>
            <w:tcW w:w="445" w:type="pct"/>
          </w:tcPr>
          <w:p w14:paraId="6B1EFB19"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1E93E3A6" w14:textId="77777777" w:rsidR="001957C7" w:rsidRPr="001957C7" w:rsidRDefault="001957C7" w:rsidP="001957C7">
            <w:r w:rsidRPr="001957C7">
              <w:rPr>
                <w:rFonts w:ascii="Times" w:hAnsi="Times" w:cs="Times"/>
                <w:sz w:val="20"/>
              </w:rPr>
              <w:t>2017-02-06</w:t>
            </w:r>
            <w:r w:rsidRPr="001957C7">
              <w:rPr>
                <w:rFonts w:ascii="Times" w:hAnsi="Times" w:cs="Times"/>
                <w:sz w:val="20"/>
              </w:rPr>
              <w:br/>
              <w:t>to</w:t>
            </w:r>
            <w:r w:rsidRPr="001957C7">
              <w:rPr>
                <w:rFonts w:ascii="Times" w:hAnsi="Times" w:cs="Times"/>
                <w:sz w:val="20"/>
              </w:rPr>
              <w:br/>
              <w:t>2017-02-10</w:t>
            </w:r>
          </w:p>
        </w:tc>
        <w:tc>
          <w:tcPr>
            <w:tcW w:w="631" w:type="pct"/>
            <w:hideMark/>
          </w:tcPr>
          <w:p w14:paraId="2A910AA2" w14:textId="77777777" w:rsidR="001957C7" w:rsidRPr="001957C7" w:rsidRDefault="001957C7" w:rsidP="001957C7">
            <w:r w:rsidRPr="001957C7">
              <w:rPr>
                <w:rFonts w:ascii="Times" w:hAnsi="Times" w:cs="Times"/>
                <w:sz w:val="20"/>
              </w:rPr>
              <w:t>Tunisia [Tunis]</w:t>
            </w:r>
          </w:p>
        </w:tc>
        <w:tc>
          <w:tcPr>
            <w:tcW w:w="961" w:type="pct"/>
            <w:hideMark/>
          </w:tcPr>
          <w:p w14:paraId="1951AC97" w14:textId="77777777" w:rsidR="001957C7" w:rsidRPr="001957C7" w:rsidRDefault="00D3553A" w:rsidP="001957C7">
            <w:hyperlink r:id="rId14" w:tooltip="- Resolution of pending defects on ISO/IEC 8824-All, ISO/IEC 8825-All, ISO/IEC 9534-All and ISO/IEC 24824-All. - Resolution of pending defects on ISO/IEC 9594-All - Progression of JavaScript Object Notation Encoding Rules (JE..." w:history="1">
              <w:r w:rsidR="001957C7" w:rsidRPr="001957C7">
                <w:rPr>
                  <w:rFonts w:ascii="Times" w:hAnsi="Times" w:cs="Times"/>
                  <w:color w:val="0000FF"/>
                  <w:sz w:val="20"/>
                  <w:u w:val="single"/>
                </w:rPr>
                <w:t>Q11/17</w:t>
              </w:r>
            </w:hyperlink>
            <w:r w:rsidR="001957C7" w:rsidRPr="001957C7">
              <w:rPr>
                <w:rFonts w:ascii="Times" w:hAnsi="Times" w:cs="Times"/>
                <w:sz w:val="20"/>
              </w:rPr>
              <w:t> [</w:t>
            </w:r>
            <w:hyperlink r:id="rId1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6D56D81F" w14:textId="77777777" w:rsidR="001957C7" w:rsidRPr="001957C7" w:rsidRDefault="001957C7" w:rsidP="001957C7">
            <w:r w:rsidRPr="001957C7">
              <w:rPr>
                <w:rFonts w:ascii="Times" w:hAnsi="Times" w:cs="Times"/>
                <w:sz w:val="20"/>
              </w:rPr>
              <w:t>Joint Rapporteur Group meeting of Question 11/17 with ISO/IEC JTC 1/SC 6/ WG10</w:t>
            </w:r>
          </w:p>
        </w:tc>
      </w:tr>
      <w:tr w:rsidR="001957C7" w:rsidRPr="001957C7" w14:paraId="73044544" w14:textId="77777777" w:rsidTr="00C65F17">
        <w:tblPrEx>
          <w:jc w:val="left"/>
        </w:tblPrEx>
        <w:tc>
          <w:tcPr>
            <w:tcW w:w="445" w:type="pct"/>
          </w:tcPr>
          <w:p w14:paraId="2BD2E564"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4B70A17" w14:textId="77777777" w:rsidR="001957C7" w:rsidRPr="001957C7" w:rsidRDefault="001957C7" w:rsidP="001957C7">
            <w:r w:rsidRPr="001957C7">
              <w:rPr>
                <w:rFonts w:ascii="Times" w:hAnsi="Times" w:cs="Times"/>
                <w:sz w:val="20"/>
              </w:rPr>
              <w:t>2017-02-08</w:t>
            </w:r>
            <w:r w:rsidRPr="001957C7">
              <w:rPr>
                <w:rFonts w:ascii="Times" w:hAnsi="Times" w:cs="Times"/>
                <w:sz w:val="20"/>
              </w:rPr>
              <w:br/>
              <w:t>to</w:t>
            </w:r>
            <w:r w:rsidRPr="001957C7">
              <w:rPr>
                <w:rFonts w:ascii="Times" w:hAnsi="Times" w:cs="Times"/>
                <w:sz w:val="20"/>
              </w:rPr>
              <w:br/>
              <w:t>2017-02-09</w:t>
            </w:r>
          </w:p>
        </w:tc>
        <w:tc>
          <w:tcPr>
            <w:tcW w:w="631" w:type="pct"/>
            <w:hideMark/>
          </w:tcPr>
          <w:p w14:paraId="0D0AE941" w14:textId="77777777" w:rsidR="001957C7" w:rsidRPr="001957C7" w:rsidRDefault="001957C7" w:rsidP="001957C7">
            <w:r w:rsidRPr="001957C7">
              <w:rPr>
                <w:rFonts w:ascii="Times" w:hAnsi="Times" w:cs="Times"/>
                <w:sz w:val="20"/>
              </w:rPr>
              <w:t>Korea (Rep. of) [Seoul]</w:t>
            </w:r>
          </w:p>
        </w:tc>
        <w:tc>
          <w:tcPr>
            <w:tcW w:w="961" w:type="pct"/>
            <w:hideMark/>
          </w:tcPr>
          <w:p w14:paraId="76A30E5E" w14:textId="77777777" w:rsidR="001957C7" w:rsidRPr="001957C7" w:rsidRDefault="00D3553A" w:rsidP="001957C7">
            <w:hyperlink r:id="rId16" w:tooltip="a. Review of X.sup-gpim b. Review of X.sgsm c. Review of X.sup-grm d. Review of sup13-rev e. Status of X.1058 f. Review of Liaison Statements g. Review of the meeting report  "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1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686B2F59" w14:textId="77777777" w:rsidR="001957C7" w:rsidRPr="001957C7" w:rsidRDefault="001957C7" w:rsidP="001957C7">
            <w:r w:rsidRPr="001957C7">
              <w:rPr>
                <w:rFonts w:ascii="Times" w:hAnsi="Times" w:cs="Times"/>
                <w:sz w:val="20"/>
              </w:rPr>
              <w:t>Q3/17 interregnum Rapporteur group meeting</w:t>
            </w:r>
          </w:p>
        </w:tc>
      </w:tr>
      <w:tr w:rsidR="001957C7" w:rsidRPr="001957C7" w14:paraId="57340A9B" w14:textId="77777777" w:rsidTr="00C65F17">
        <w:tblPrEx>
          <w:jc w:val="left"/>
        </w:tblPrEx>
        <w:tc>
          <w:tcPr>
            <w:tcW w:w="445" w:type="pct"/>
          </w:tcPr>
          <w:p w14:paraId="05E23D0A"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34C5B82" w14:textId="77777777" w:rsidR="001957C7" w:rsidRPr="001957C7" w:rsidRDefault="001957C7" w:rsidP="001957C7">
            <w:r w:rsidRPr="001957C7">
              <w:rPr>
                <w:rFonts w:ascii="Times" w:hAnsi="Times" w:cs="Times"/>
                <w:sz w:val="20"/>
              </w:rPr>
              <w:t>2017-02-08</w:t>
            </w:r>
            <w:r w:rsidRPr="001957C7">
              <w:rPr>
                <w:rFonts w:ascii="Times" w:hAnsi="Times" w:cs="Times"/>
                <w:sz w:val="20"/>
              </w:rPr>
              <w:br/>
              <w:t>to</w:t>
            </w:r>
            <w:r w:rsidRPr="001957C7">
              <w:rPr>
                <w:rFonts w:ascii="Times" w:hAnsi="Times" w:cs="Times"/>
                <w:sz w:val="20"/>
              </w:rPr>
              <w:br/>
              <w:t>2017-02-09</w:t>
            </w:r>
          </w:p>
        </w:tc>
        <w:tc>
          <w:tcPr>
            <w:tcW w:w="631" w:type="pct"/>
            <w:hideMark/>
          </w:tcPr>
          <w:p w14:paraId="335F70E1" w14:textId="77777777" w:rsidR="001957C7" w:rsidRPr="001957C7" w:rsidRDefault="001957C7" w:rsidP="001957C7">
            <w:r w:rsidRPr="001957C7">
              <w:rPr>
                <w:rFonts w:ascii="Times" w:hAnsi="Times" w:cs="Times"/>
                <w:sz w:val="20"/>
              </w:rPr>
              <w:t>Korea (Rep. of) [Seoul]</w:t>
            </w:r>
          </w:p>
        </w:tc>
        <w:tc>
          <w:tcPr>
            <w:tcW w:w="961" w:type="pct"/>
            <w:hideMark/>
          </w:tcPr>
          <w:p w14:paraId="6F7A3BBB" w14:textId="77777777" w:rsidR="001957C7" w:rsidRPr="001957C7" w:rsidRDefault="00D3553A" w:rsidP="001957C7">
            <w:hyperlink r:id="rId18" w:tooltip="• to address all work items and identify future topics for Q6/17"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1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F526686" w14:textId="77777777" w:rsidR="001957C7" w:rsidRPr="001957C7" w:rsidRDefault="001957C7" w:rsidP="001957C7">
            <w:r w:rsidRPr="001957C7">
              <w:rPr>
                <w:rFonts w:ascii="Times" w:hAnsi="Times" w:cs="Times"/>
                <w:sz w:val="20"/>
              </w:rPr>
              <w:t>Q6/17 interregnum Rapporteur group meeting</w:t>
            </w:r>
          </w:p>
        </w:tc>
      </w:tr>
      <w:tr w:rsidR="001957C7" w:rsidRPr="001957C7" w14:paraId="3BDF9A73" w14:textId="77777777" w:rsidTr="00C65F17">
        <w:tblPrEx>
          <w:jc w:val="left"/>
        </w:tblPrEx>
        <w:tc>
          <w:tcPr>
            <w:tcW w:w="445" w:type="pct"/>
          </w:tcPr>
          <w:p w14:paraId="0287B3AE"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B04C5BF" w14:textId="77777777" w:rsidR="001957C7" w:rsidRPr="001957C7" w:rsidRDefault="001957C7" w:rsidP="001957C7">
            <w:r w:rsidRPr="001957C7">
              <w:rPr>
                <w:rFonts w:ascii="Times" w:hAnsi="Times" w:cs="Times"/>
                <w:sz w:val="20"/>
              </w:rPr>
              <w:t>2017-06-22</w:t>
            </w:r>
            <w:r w:rsidRPr="001957C7">
              <w:rPr>
                <w:rFonts w:ascii="Times" w:hAnsi="Times" w:cs="Times"/>
                <w:sz w:val="20"/>
              </w:rPr>
              <w:br/>
              <w:t>to</w:t>
            </w:r>
            <w:r w:rsidRPr="001957C7">
              <w:rPr>
                <w:rFonts w:ascii="Times" w:hAnsi="Times" w:cs="Times"/>
                <w:sz w:val="20"/>
              </w:rPr>
              <w:br/>
              <w:t>2017-06-23</w:t>
            </w:r>
          </w:p>
        </w:tc>
        <w:tc>
          <w:tcPr>
            <w:tcW w:w="631" w:type="pct"/>
            <w:hideMark/>
          </w:tcPr>
          <w:p w14:paraId="7122F851" w14:textId="77777777" w:rsidR="001957C7" w:rsidRPr="001957C7" w:rsidRDefault="001957C7" w:rsidP="001957C7">
            <w:r w:rsidRPr="001957C7">
              <w:rPr>
                <w:rFonts w:ascii="Times" w:hAnsi="Times" w:cs="Times"/>
                <w:sz w:val="20"/>
              </w:rPr>
              <w:t>Korea (Rep. of) [Seoul]</w:t>
            </w:r>
          </w:p>
        </w:tc>
        <w:tc>
          <w:tcPr>
            <w:tcW w:w="961" w:type="pct"/>
            <w:hideMark/>
          </w:tcPr>
          <w:p w14:paraId="659D3AA7" w14:textId="77777777" w:rsidR="001957C7" w:rsidRPr="001957C7" w:rsidRDefault="00D3553A" w:rsidP="001957C7">
            <w:hyperlink r:id="rId20" w:tooltip="• Discussion for draft Recommendations and supplement; X.sgsm, X.sup-gpim, X.sup-rgm and X.sup13-rev • Joint meeting with Q2/17 for X.salcm • Facility for remote participants will be arranged  "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2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BE002FD" w14:textId="77777777" w:rsidR="001957C7" w:rsidRPr="001957C7" w:rsidRDefault="001957C7" w:rsidP="001957C7">
            <w:r w:rsidRPr="001957C7">
              <w:rPr>
                <w:rFonts w:ascii="Times" w:hAnsi="Times" w:cs="Times"/>
                <w:sz w:val="20"/>
              </w:rPr>
              <w:t>Q3/17 interim Rapporteur Group meeting</w:t>
            </w:r>
          </w:p>
        </w:tc>
      </w:tr>
      <w:tr w:rsidR="001957C7" w:rsidRPr="001957C7" w14:paraId="139DCB3B" w14:textId="77777777" w:rsidTr="00C65F17">
        <w:tblPrEx>
          <w:jc w:val="left"/>
        </w:tblPrEx>
        <w:tc>
          <w:tcPr>
            <w:tcW w:w="445" w:type="pct"/>
          </w:tcPr>
          <w:p w14:paraId="0C34EEE5"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5BD74BF" w14:textId="77777777" w:rsidR="001957C7" w:rsidRPr="001957C7" w:rsidRDefault="001957C7" w:rsidP="001957C7">
            <w:r w:rsidRPr="001957C7">
              <w:rPr>
                <w:rFonts w:ascii="Times" w:hAnsi="Times" w:cs="Times"/>
                <w:sz w:val="20"/>
              </w:rPr>
              <w:t>2017-06-22</w:t>
            </w:r>
            <w:r w:rsidRPr="001957C7">
              <w:rPr>
                <w:rFonts w:ascii="Times" w:hAnsi="Times" w:cs="Times"/>
                <w:sz w:val="20"/>
              </w:rPr>
              <w:br/>
              <w:t>to</w:t>
            </w:r>
            <w:r w:rsidRPr="001957C7">
              <w:rPr>
                <w:rFonts w:ascii="Times" w:hAnsi="Times" w:cs="Times"/>
                <w:sz w:val="20"/>
              </w:rPr>
              <w:br/>
              <w:t>2017-06-23</w:t>
            </w:r>
          </w:p>
        </w:tc>
        <w:tc>
          <w:tcPr>
            <w:tcW w:w="631" w:type="pct"/>
            <w:hideMark/>
          </w:tcPr>
          <w:p w14:paraId="3034AE03" w14:textId="77777777" w:rsidR="001957C7" w:rsidRPr="001957C7" w:rsidRDefault="001957C7" w:rsidP="001957C7">
            <w:r w:rsidRPr="001957C7">
              <w:rPr>
                <w:rFonts w:ascii="Times" w:hAnsi="Times" w:cs="Times"/>
                <w:sz w:val="20"/>
              </w:rPr>
              <w:t>Korea (Rep. of) [Seoul]</w:t>
            </w:r>
          </w:p>
        </w:tc>
        <w:tc>
          <w:tcPr>
            <w:tcW w:w="961" w:type="pct"/>
            <w:hideMark/>
          </w:tcPr>
          <w:p w14:paraId="70046EC5" w14:textId="77777777" w:rsidR="001957C7" w:rsidRPr="001957C7" w:rsidRDefault="00D3553A" w:rsidP="001957C7">
            <w:hyperlink r:id="rId22" w:tooltip="• To address all work items and identify future topics for Q6/17"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2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751A78EB" w14:textId="77777777" w:rsidR="001957C7" w:rsidRPr="001957C7" w:rsidRDefault="001957C7" w:rsidP="001957C7">
            <w:r w:rsidRPr="001957C7">
              <w:rPr>
                <w:rFonts w:ascii="Times" w:hAnsi="Times" w:cs="Times"/>
                <w:sz w:val="20"/>
              </w:rPr>
              <w:t>Q6/17 interim Rapporteur Group meeting</w:t>
            </w:r>
          </w:p>
        </w:tc>
      </w:tr>
      <w:tr w:rsidR="001957C7" w:rsidRPr="001957C7" w14:paraId="31AEB3B3" w14:textId="77777777" w:rsidTr="00C65F17">
        <w:tblPrEx>
          <w:jc w:val="left"/>
        </w:tblPrEx>
        <w:tc>
          <w:tcPr>
            <w:tcW w:w="445" w:type="pct"/>
          </w:tcPr>
          <w:p w14:paraId="278A53A7"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0B7F082" w14:textId="77777777" w:rsidR="001957C7" w:rsidRPr="001957C7" w:rsidRDefault="001957C7" w:rsidP="001957C7">
            <w:r w:rsidRPr="001957C7">
              <w:rPr>
                <w:rFonts w:ascii="Times" w:hAnsi="Times" w:cs="Times"/>
                <w:sz w:val="20"/>
              </w:rPr>
              <w:t>2017-06-27</w:t>
            </w:r>
            <w:r w:rsidRPr="001957C7">
              <w:rPr>
                <w:rFonts w:ascii="Times" w:hAnsi="Times" w:cs="Times"/>
                <w:sz w:val="20"/>
              </w:rPr>
              <w:br/>
              <w:t>to</w:t>
            </w:r>
            <w:r w:rsidRPr="001957C7">
              <w:rPr>
                <w:rFonts w:ascii="Times" w:hAnsi="Times" w:cs="Times"/>
                <w:sz w:val="20"/>
              </w:rPr>
              <w:br/>
              <w:t>2017-06-28</w:t>
            </w:r>
          </w:p>
        </w:tc>
        <w:tc>
          <w:tcPr>
            <w:tcW w:w="631" w:type="pct"/>
            <w:hideMark/>
          </w:tcPr>
          <w:p w14:paraId="2B925F9A" w14:textId="77777777" w:rsidR="001957C7" w:rsidRPr="001957C7" w:rsidRDefault="001957C7" w:rsidP="001957C7">
            <w:r w:rsidRPr="001957C7">
              <w:rPr>
                <w:rFonts w:ascii="Times" w:hAnsi="Times" w:cs="Times"/>
                <w:sz w:val="20"/>
              </w:rPr>
              <w:t>China [Beijing]</w:t>
            </w:r>
          </w:p>
        </w:tc>
        <w:tc>
          <w:tcPr>
            <w:tcW w:w="961" w:type="pct"/>
            <w:hideMark/>
          </w:tcPr>
          <w:p w14:paraId="296A6F83" w14:textId="77777777" w:rsidR="001957C7" w:rsidRPr="001957C7" w:rsidRDefault="00D3553A" w:rsidP="001957C7">
            <w:hyperlink r:id="rId24" w:tooltip="• Continue the work of X.dsms • Continue the work of X.SRIaaS • Continue the work of X.SRCaaS • Continue the work of X.SRNaaS • Continue the work of X.SRBDaaS • Discuss the possible new work items " w:history="1">
              <w:r w:rsidR="001957C7" w:rsidRPr="001957C7">
                <w:rPr>
                  <w:rFonts w:ascii="Times" w:hAnsi="Times" w:cs="Times"/>
                  <w:color w:val="0000FF"/>
                  <w:sz w:val="20"/>
                  <w:u w:val="single"/>
                </w:rPr>
                <w:t>Q8/17</w:t>
              </w:r>
            </w:hyperlink>
            <w:r w:rsidR="001957C7" w:rsidRPr="001957C7">
              <w:rPr>
                <w:rFonts w:ascii="Times" w:hAnsi="Times" w:cs="Times"/>
                <w:sz w:val="20"/>
              </w:rPr>
              <w:t> [</w:t>
            </w:r>
            <w:hyperlink r:id="rId2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7344CE63" w14:textId="77777777" w:rsidR="001957C7" w:rsidRPr="001957C7" w:rsidRDefault="001957C7" w:rsidP="001957C7">
            <w:r w:rsidRPr="001957C7">
              <w:rPr>
                <w:rFonts w:ascii="Times" w:hAnsi="Times" w:cs="Times"/>
                <w:sz w:val="20"/>
              </w:rPr>
              <w:t>Q8/17 interim Rapporteur Group meeting</w:t>
            </w:r>
          </w:p>
        </w:tc>
      </w:tr>
      <w:tr w:rsidR="001957C7" w:rsidRPr="001957C7" w14:paraId="1DFA193D" w14:textId="77777777" w:rsidTr="00C65F17">
        <w:tblPrEx>
          <w:jc w:val="left"/>
        </w:tblPrEx>
        <w:tc>
          <w:tcPr>
            <w:tcW w:w="445" w:type="pct"/>
          </w:tcPr>
          <w:p w14:paraId="1630A256"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2D07B95" w14:textId="77777777" w:rsidR="001957C7" w:rsidRPr="001957C7" w:rsidRDefault="001957C7" w:rsidP="001957C7">
            <w:r w:rsidRPr="001957C7">
              <w:rPr>
                <w:rFonts w:ascii="Times" w:hAnsi="Times" w:cs="Times"/>
                <w:sz w:val="20"/>
              </w:rPr>
              <w:t>2017-06-29</w:t>
            </w:r>
          </w:p>
        </w:tc>
        <w:tc>
          <w:tcPr>
            <w:tcW w:w="631" w:type="pct"/>
            <w:hideMark/>
          </w:tcPr>
          <w:p w14:paraId="7321E1C3" w14:textId="77777777" w:rsidR="001957C7" w:rsidRPr="001957C7" w:rsidRDefault="001957C7" w:rsidP="001957C7">
            <w:r w:rsidRPr="001957C7">
              <w:rPr>
                <w:rFonts w:ascii="Times" w:hAnsi="Times" w:cs="Times"/>
                <w:sz w:val="20"/>
              </w:rPr>
              <w:t>Japan [Tokyo]</w:t>
            </w:r>
          </w:p>
        </w:tc>
        <w:tc>
          <w:tcPr>
            <w:tcW w:w="961" w:type="pct"/>
            <w:hideMark/>
          </w:tcPr>
          <w:p w14:paraId="75DEDF7C" w14:textId="77777777" w:rsidR="001957C7" w:rsidRPr="001957C7" w:rsidRDefault="00D3553A" w:rsidP="001957C7">
            <w:hyperlink r:id="rId26" w:tooltip="Click here for more details" w:history="1">
              <w:r w:rsidR="001957C7" w:rsidRPr="001957C7">
                <w:rPr>
                  <w:rFonts w:ascii="Times" w:hAnsi="Times" w:cs="Times"/>
                  <w:color w:val="0000FF"/>
                  <w:sz w:val="20"/>
                  <w:u w:val="single"/>
                </w:rPr>
                <w:t>Q4/17</w:t>
              </w:r>
            </w:hyperlink>
            <w:r w:rsidR="001957C7" w:rsidRPr="001957C7">
              <w:rPr>
                <w:rFonts w:ascii="Times" w:hAnsi="Times" w:cs="Times"/>
                <w:sz w:val="20"/>
              </w:rPr>
              <w:t> [</w:t>
            </w:r>
            <w:hyperlink r:id="rId2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02309CC0" w14:textId="77777777" w:rsidR="001957C7" w:rsidRPr="001957C7" w:rsidRDefault="001957C7" w:rsidP="001957C7">
            <w:r w:rsidRPr="001957C7">
              <w:rPr>
                <w:rFonts w:ascii="Times" w:hAnsi="Times" w:cs="Times"/>
                <w:sz w:val="20"/>
              </w:rPr>
              <w:t>Q4/17 interim Rapporteur Group meeting</w:t>
            </w:r>
          </w:p>
        </w:tc>
      </w:tr>
      <w:tr w:rsidR="001957C7" w:rsidRPr="001957C7" w14:paraId="6C8BF87A" w14:textId="77777777" w:rsidTr="00C65F17">
        <w:tblPrEx>
          <w:jc w:val="left"/>
        </w:tblPrEx>
        <w:tc>
          <w:tcPr>
            <w:tcW w:w="445" w:type="pct"/>
          </w:tcPr>
          <w:p w14:paraId="1EA70870"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8FB81EA" w14:textId="77777777" w:rsidR="001957C7" w:rsidRPr="001957C7" w:rsidRDefault="001957C7" w:rsidP="001957C7">
            <w:r w:rsidRPr="001957C7">
              <w:rPr>
                <w:rFonts w:ascii="Times" w:hAnsi="Times" w:cs="Times"/>
                <w:sz w:val="20"/>
              </w:rPr>
              <w:t>2017-06-30</w:t>
            </w:r>
          </w:p>
        </w:tc>
        <w:tc>
          <w:tcPr>
            <w:tcW w:w="631" w:type="pct"/>
            <w:hideMark/>
          </w:tcPr>
          <w:p w14:paraId="33B39D97" w14:textId="77777777" w:rsidR="001957C7" w:rsidRPr="001957C7" w:rsidRDefault="001957C7" w:rsidP="001957C7">
            <w:r w:rsidRPr="001957C7">
              <w:rPr>
                <w:rFonts w:ascii="Times" w:hAnsi="Times" w:cs="Times"/>
                <w:sz w:val="20"/>
              </w:rPr>
              <w:t>Japan [Tokyo]</w:t>
            </w:r>
          </w:p>
        </w:tc>
        <w:tc>
          <w:tcPr>
            <w:tcW w:w="961" w:type="pct"/>
            <w:hideMark/>
          </w:tcPr>
          <w:p w14:paraId="0CB16A72" w14:textId="77777777" w:rsidR="001957C7" w:rsidRPr="001957C7" w:rsidRDefault="00D3553A" w:rsidP="001957C7">
            <w:hyperlink r:id="rId28" w:tooltip="• Following up TD170 (Report of Special session on security aspects of digital financial services)"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2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r w:rsidR="001957C7" w:rsidRPr="001957C7">
              <w:rPr>
                <w:rFonts w:ascii="Times" w:hAnsi="Times" w:cs="Times"/>
                <w:sz w:val="20"/>
              </w:rPr>
              <w:br/>
            </w:r>
            <w:hyperlink r:id="rId30" w:tooltip="• Following up TD170 (Report of Special session on security aspects of digital financial services) • To address all work under Q4/17 " w:history="1">
              <w:r w:rsidR="001957C7" w:rsidRPr="001957C7">
                <w:rPr>
                  <w:rFonts w:ascii="Times" w:hAnsi="Times" w:cs="Times"/>
                  <w:color w:val="0000FF"/>
                  <w:sz w:val="20"/>
                  <w:u w:val="single"/>
                </w:rPr>
                <w:t>Q4/17</w:t>
              </w:r>
            </w:hyperlink>
            <w:r w:rsidR="001957C7" w:rsidRPr="001957C7">
              <w:rPr>
                <w:rFonts w:ascii="Times" w:hAnsi="Times" w:cs="Times"/>
                <w:sz w:val="20"/>
              </w:rPr>
              <w:t> [</w:t>
            </w:r>
            <w:hyperlink r:id="rId3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r w:rsidR="001957C7" w:rsidRPr="001957C7">
              <w:rPr>
                <w:rFonts w:ascii="Times" w:hAnsi="Times" w:cs="Times"/>
                <w:sz w:val="20"/>
              </w:rPr>
              <w:br/>
            </w:r>
            <w:hyperlink r:id="rId32" w:tooltip="• Following up TD170 (Report of Special session on security aspects of digital financial services)" w:history="1">
              <w:r w:rsidR="001957C7" w:rsidRPr="001957C7">
                <w:rPr>
                  <w:rFonts w:ascii="Times" w:hAnsi="Times" w:cs="Times"/>
                  <w:color w:val="0000FF"/>
                  <w:sz w:val="20"/>
                  <w:u w:val="single"/>
                </w:rPr>
                <w:t>Q10/17</w:t>
              </w:r>
            </w:hyperlink>
            <w:r w:rsidR="001957C7" w:rsidRPr="001957C7">
              <w:rPr>
                <w:rFonts w:ascii="Times" w:hAnsi="Times" w:cs="Times"/>
                <w:sz w:val="20"/>
              </w:rPr>
              <w:t> [</w:t>
            </w:r>
            <w:hyperlink r:id="rId3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0D4D60EC" w14:textId="77777777" w:rsidR="001957C7" w:rsidRPr="001957C7" w:rsidRDefault="001957C7" w:rsidP="001957C7">
            <w:r w:rsidRPr="001957C7">
              <w:rPr>
                <w:rFonts w:ascii="Times" w:hAnsi="Times" w:cs="Times"/>
                <w:sz w:val="20"/>
              </w:rPr>
              <w:t>Joint Rapporteur Group meeting of Q3/17, Q4/</w:t>
            </w:r>
            <w:proofErr w:type="gramStart"/>
            <w:r w:rsidRPr="001957C7">
              <w:rPr>
                <w:rFonts w:ascii="Times" w:hAnsi="Times" w:cs="Times"/>
                <w:sz w:val="20"/>
              </w:rPr>
              <w:t>17</w:t>
            </w:r>
            <w:proofErr w:type="gramEnd"/>
            <w:r w:rsidRPr="001957C7">
              <w:rPr>
                <w:rFonts w:ascii="Times" w:hAnsi="Times" w:cs="Times"/>
                <w:sz w:val="20"/>
              </w:rPr>
              <w:t xml:space="preserve"> and Q10/17 on DFS</w:t>
            </w:r>
          </w:p>
        </w:tc>
      </w:tr>
      <w:tr w:rsidR="001957C7" w:rsidRPr="001957C7" w14:paraId="7C051CDE" w14:textId="77777777" w:rsidTr="00C65F17">
        <w:tblPrEx>
          <w:jc w:val="left"/>
        </w:tblPrEx>
        <w:tc>
          <w:tcPr>
            <w:tcW w:w="445" w:type="pct"/>
          </w:tcPr>
          <w:p w14:paraId="50C849BE"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EC1EDBE" w14:textId="77777777" w:rsidR="001957C7" w:rsidRPr="001957C7" w:rsidRDefault="001957C7" w:rsidP="001957C7">
            <w:r w:rsidRPr="001957C7">
              <w:rPr>
                <w:rFonts w:ascii="Times" w:hAnsi="Times" w:cs="Times"/>
                <w:sz w:val="20"/>
              </w:rPr>
              <w:t>2017-07-03</w:t>
            </w:r>
          </w:p>
        </w:tc>
        <w:tc>
          <w:tcPr>
            <w:tcW w:w="631" w:type="pct"/>
            <w:hideMark/>
          </w:tcPr>
          <w:p w14:paraId="60CA6531" w14:textId="77777777" w:rsidR="001957C7" w:rsidRPr="001957C7" w:rsidRDefault="001957C7" w:rsidP="001957C7">
            <w:r w:rsidRPr="001957C7">
              <w:rPr>
                <w:rFonts w:ascii="Times" w:hAnsi="Times" w:cs="Times"/>
                <w:sz w:val="20"/>
              </w:rPr>
              <w:t>Japan [Tokyo]</w:t>
            </w:r>
          </w:p>
        </w:tc>
        <w:tc>
          <w:tcPr>
            <w:tcW w:w="961" w:type="pct"/>
            <w:hideMark/>
          </w:tcPr>
          <w:p w14:paraId="4F98FA77" w14:textId="77777777" w:rsidR="001957C7" w:rsidRPr="001957C7" w:rsidRDefault="00D3553A" w:rsidP="001957C7">
            <w:hyperlink r:id="rId34" w:tooltip="Click here for more details" w:history="1">
              <w:r w:rsidR="001957C7" w:rsidRPr="001957C7">
                <w:rPr>
                  <w:rFonts w:ascii="Times" w:hAnsi="Times" w:cs="Times"/>
                  <w:color w:val="0000FF"/>
                  <w:sz w:val="20"/>
                  <w:u w:val="single"/>
                </w:rPr>
                <w:t>Q10/17</w:t>
              </w:r>
            </w:hyperlink>
            <w:r w:rsidR="001957C7" w:rsidRPr="001957C7">
              <w:rPr>
                <w:rFonts w:ascii="Times" w:hAnsi="Times" w:cs="Times"/>
                <w:sz w:val="20"/>
              </w:rPr>
              <w:t> [</w:t>
            </w:r>
            <w:hyperlink r:id="rId3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ACD9620" w14:textId="77777777" w:rsidR="001957C7" w:rsidRPr="001957C7" w:rsidRDefault="001957C7" w:rsidP="001957C7">
            <w:r w:rsidRPr="001957C7">
              <w:rPr>
                <w:rFonts w:ascii="Times" w:hAnsi="Times" w:cs="Times"/>
                <w:sz w:val="20"/>
              </w:rPr>
              <w:t>Q10/17 interim Rapporteur Group meeting</w:t>
            </w:r>
          </w:p>
        </w:tc>
      </w:tr>
      <w:tr w:rsidR="001957C7" w:rsidRPr="001957C7" w14:paraId="7768DFF4" w14:textId="77777777" w:rsidTr="00C65F17">
        <w:tblPrEx>
          <w:jc w:val="left"/>
        </w:tblPrEx>
        <w:tc>
          <w:tcPr>
            <w:tcW w:w="445" w:type="pct"/>
          </w:tcPr>
          <w:p w14:paraId="6B316948"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1A0DA14" w14:textId="77777777" w:rsidR="001957C7" w:rsidRPr="001957C7" w:rsidRDefault="001957C7" w:rsidP="001957C7">
            <w:r w:rsidRPr="001957C7">
              <w:rPr>
                <w:rFonts w:ascii="Times" w:hAnsi="Times" w:cs="Times"/>
                <w:sz w:val="20"/>
              </w:rPr>
              <w:t>2017-07-14</w:t>
            </w:r>
          </w:p>
        </w:tc>
        <w:tc>
          <w:tcPr>
            <w:tcW w:w="631" w:type="pct"/>
            <w:hideMark/>
          </w:tcPr>
          <w:p w14:paraId="72DB12E5" w14:textId="77777777" w:rsidR="001957C7" w:rsidRPr="001957C7" w:rsidRDefault="001957C7" w:rsidP="001957C7">
            <w:r w:rsidRPr="001957C7">
              <w:rPr>
                <w:rFonts w:ascii="Times" w:hAnsi="Times" w:cs="Times"/>
                <w:sz w:val="20"/>
              </w:rPr>
              <w:t>Korea (Rep. of) [Seoul]</w:t>
            </w:r>
          </w:p>
        </w:tc>
        <w:tc>
          <w:tcPr>
            <w:tcW w:w="961" w:type="pct"/>
            <w:hideMark/>
          </w:tcPr>
          <w:p w14:paraId="5970CF08" w14:textId="77777777" w:rsidR="001957C7" w:rsidRPr="001957C7" w:rsidRDefault="00D3553A" w:rsidP="001957C7">
            <w:hyperlink r:id="rId36" w:tooltip="1. Opening of the meeting 2. Approval of the agenda 3. Roll call of participants 4. Identification of available documents including Contributions 5. Review of last meeting report 6. Review of contributions and TD documents..."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3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7C338DA" w14:textId="77777777" w:rsidR="001957C7" w:rsidRPr="001957C7" w:rsidRDefault="001957C7" w:rsidP="001957C7">
            <w:r w:rsidRPr="001957C7">
              <w:rPr>
                <w:rFonts w:ascii="Times" w:hAnsi="Times" w:cs="Times"/>
                <w:sz w:val="20"/>
              </w:rPr>
              <w:t>Q13/17 interim Rapporteur Group meeting</w:t>
            </w:r>
          </w:p>
        </w:tc>
      </w:tr>
      <w:tr w:rsidR="001957C7" w:rsidRPr="001957C7" w14:paraId="511F0B84" w14:textId="77777777" w:rsidTr="00C65F17">
        <w:tblPrEx>
          <w:jc w:val="left"/>
        </w:tblPrEx>
        <w:tc>
          <w:tcPr>
            <w:tcW w:w="445" w:type="pct"/>
          </w:tcPr>
          <w:p w14:paraId="0D648EE7"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5CADFC0" w14:textId="77777777" w:rsidR="001957C7" w:rsidRPr="001957C7" w:rsidRDefault="001957C7" w:rsidP="001957C7">
            <w:r w:rsidRPr="001957C7">
              <w:rPr>
                <w:rFonts w:ascii="Times" w:hAnsi="Times" w:cs="Times"/>
                <w:sz w:val="20"/>
              </w:rPr>
              <w:t>2017-10-30</w:t>
            </w:r>
            <w:r w:rsidRPr="001957C7">
              <w:rPr>
                <w:rFonts w:ascii="Times" w:hAnsi="Times" w:cs="Times"/>
                <w:sz w:val="20"/>
              </w:rPr>
              <w:br/>
              <w:t>to</w:t>
            </w:r>
            <w:r w:rsidRPr="001957C7">
              <w:rPr>
                <w:rFonts w:ascii="Times" w:hAnsi="Times" w:cs="Times"/>
                <w:sz w:val="20"/>
              </w:rPr>
              <w:br/>
              <w:t>2017-11-03</w:t>
            </w:r>
          </w:p>
        </w:tc>
        <w:tc>
          <w:tcPr>
            <w:tcW w:w="631" w:type="pct"/>
            <w:hideMark/>
          </w:tcPr>
          <w:p w14:paraId="32F6AC8E" w14:textId="77777777" w:rsidR="001957C7" w:rsidRPr="001957C7" w:rsidRDefault="001957C7" w:rsidP="001957C7">
            <w:r w:rsidRPr="001957C7">
              <w:rPr>
                <w:rFonts w:ascii="Times" w:hAnsi="Times" w:cs="Times"/>
                <w:sz w:val="20"/>
              </w:rPr>
              <w:t>Korea (Rep. of)</w:t>
            </w:r>
          </w:p>
        </w:tc>
        <w:tc>
          <w:tcPr>
            <w:tcW w:w="961" w:type="pct"/>
            <w:hideMark/>
          </w:tcPr>
          <w:p w14:paraId="3C469B54" w14:textId="77777777" w:rsidR="001957C7" w:rsidRPr="001957C7" w:rsidRDefault="00D3553A" w:rsidP="001957C7">
            <w:hyperlink r:id="rId38" w:tooltip="Joint Q11/17 meeting with ISO/IEC JTC1/SC 6" w:history="1">
              <w:r w:rsidR="001957C7" w:rsidRPr="001957C7">
                <w:rPr>
                  <w:rFonts w:ascii="Times" w:hAnsi="Times" w:cs="Times"/>
                  <w:color w:val="0000FF"/>
                  <w:sz w:val="20"/>
                  <w:u w:val="single"/>
                </w:rPr>
                <w:t>Q11/17</w:t>
              </w:r>
            </w:hyperlink>
            <w:r w:rsidR="001957C7" w:rsidRPr="001957C7">
              <w:rPr>
                <w:rFonts w:ascii="Times" w:hAnsi="Times" w:cs="Times"/>
                <w:color w:val="0000FF"/>
                <w:sz w:val="20"/>
                <w:u w:val="single"/>
              </w:rPr>
              <w:t xml:space="preserve"> </w:t>
            </w:r>
            <w:r w:rsidR="001957C7" w:rsidRPr="001957C7">
              <w:rPr>
                <w:rFonts w:ascii="Arial" w:hAnsi="Arial" w:cs="Arial"/>
                <w:color w:val="444444"/>
                <w:sz w:val="18"/>
                <w:szCs w:val="18"/>
                <w:shd w:val="clear" w:color="auto" w:fill="FFFFFF"/>
              </w:rPr>
              <w:t>[</w:t>
            </w:r>
            <w:hyperlink r:id="rId39" w:tooltip="See meeting report" w:history="1">
              <w:r w:rsidR="001957C7" w:rsidRPr="001957C7">
                <w:rPr>
                  <w:rFonts w:ascii="Arial" w:hAnsi="Arial" w:cs="Arial"/>
                  <w:color w:val="3789BD"/>
                  <w:sz w:val="18"/>
                  <w:szCs w:val="18"/>
                  <w:u w:val="single"/>
                  <w:bdr w:val="none" w:sz="0" w:space="0" w:color="auto" w:frame="1"/>
                  <w:shd w:val="clear" w:color="auto" w:fill="FFFFFF"/>
                </w:rPr>
                <w:t>meeting report</w:t>
              </w:r>
            </w:hyperlink>
            <w:r w:rsidR="001957C7" w:rsidRPr="001957C7">
              <w:rPr>
                <w:rFonts w:ascii="Arial" w:hAnsi="Arial" w:cs="Arial"/>
                <w:color w:val="444444"/>
                <w:sz w:val="18"/>
                <w:szCs w:val="18"/>
                <w:shd w:val="clear" w:color="auto" w:fill="FFFFFF"/>
              </w:rPr>
              <w:t>]</w:t>
            </w:r>
          </w:p>
        </w:tc>
        <w:tc>
          <w:tcPr>
            <w:tcW w:w="1738" w:type="pct"/>
            <w:hideMark/>
          </w:tcPr>
          <w:p w14:paraId="7BC1B3E3" w14:textId="77777777" w:rsidR="001957C7" w:rsidRPr="001957C7" w:rsidRDefault="001957C7" w:rsidP="001957C7">
            <w:r w:rsidRPr="001957C7">
              <w:rPr>
                <w:rFonts w:ascii="Times" w:hAnsi="Times" w:cs="Times"/>
                <w:sz w:val="20"/>
              </w:rPr>
              <w:t>Joint Q11/17 meeting with ISO/IEC JTC1/SC6</w:t>
            </w:r>
          </w:p>
        </w:tc>
      </w:tr>
      <w:tr w:rsidR="001957C7" w:rsidRPr="001957C7" w14:paraId="7769DE8A" w14:textId="77777777" w:rsidTr="00C65F17">
        <w:tblPrEx>
          <w:jc w:val="left"/>
        </w:tblPrEx>
        <w:tc>
          <w:tcPr>
            <w:tcW w:w="445" w:type="pct"/>
          </w:tcPr>
          <w:p w14:paraId="2F09B12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1DD013A" w14:textId="77777777" w:rsidR="001957C7" w:rsidRPr="001957C7" w:rsidRDefault="001957C7" w:rsidP="001957C7">
            <w:r w:rsidRPr="001957C7">
              <w:rPr>
                <w:rFonts w:ascii="Times" w:hAnsi="Times" w:cs="Times"/>
                <w:sz w:val="20"/>
              </w:rPr>
              <w:t>2017-11-30</w:t>
            </w:r>
            <w:r w:rsidRPr="001957C7">
              <w:rPr>
                <w:rFonts w:ascii="Times" w:hAnsi="Times" w:cs="Times"/>
                <w:sz w:val="20"/>
              </w:rPr>
              <w:br/>
              <w:t>to</w:t>
            </w:r>
            <w:r w:rsidRPr="001957C7">
              <w:rPr>
                <w:rFonts w:ascii="Times" w:hAnsi="Times" w:cs="Times"/>
                <w:sz w:val="20"/>
              </w:rPr>
              <w:br/>
              <w:t>2017-12-01</w:t>
            </w:r>
          </w:p>
        </w:tc>
        <w:tc>
          <w:tcPr>
            <w:tcW w:w="631" w:type="pct"/>
            <w:hideMark/>
          </w:tcPr>
          <w:p w14:paraId="3684D76D" w14:textId="77777777" w:rsidR="001957C7" w:rsidRPr="001957C7" w:rsidRDefault="001957C7" w:rsidP="001957C7">
            <w:r w:rsidRPr="001957C7">
              <w:rPr>
                <w:rFonts w:ascii="Times" w:hAnsi="Times" w:cs="Times"/>
                <w:sz w:val="20"/>
              </w:rPr>
              <w:t>Korea (Rep. of) [</w:t>
            </w:r>
            <w:r w:rsidRPr="001957C7">
              <w:rPr>
                <w:rFonts w:ascii="Times" w:hAnsi="Times" w:cs="Times"/>
                <w:b/>
                <w:bCs/>
                <w:color w:val="004B96"/>
                <w:sz w:val="20"/>
              </w:rPr>
              <w:t>Bundang]</w:t>
            </w:r>
          </w:p>
        </w:tc>
        <w:tc>
          <w:tcPr>
            <w:tcW w:w="961" w:type="pct"/>
            <w:hideMark/>
          </w:tcPr>
          <w:p w14:paraId="214943C5" w14:textId="77777777" w:rsidR="001957C7" w:rsidRPr="001957C7" w:rsidRDefault="00D3553A" w:rsidP="001957C7">
            <w:hyperlink r:id="rId40" w:tooltip="• To address all work items" w:history="1">
              <w:r w:rsidR="001957C7" w:rsidRPr="001957C7">
                <w:rPr>
                  <w:rFonts w:ascii="Times" w:hAnsi="Times" w:cs="Times"/>
                  <w:color w:val="0000FF"/>
                  <w:sz w:val="20"/>
                  <w:u w:val="single"/>
                </w:rPr>
                <w:t>Q14/17</w:t>
              </w:r>
            </w:hyperlink>
            <w:r w:rsidR="001957C7" w:rsidRPr="001957C7">
              <w:rPr>
                <w:rFonts w:ascii="Times" w:hAnsi="Times" w:cs="Times"/>
                <w:sz w:val="20"/>
              </w:rPr>
              <w:t> [</w:t>
            </w:r>
            <w:hyperlink r:id="rId4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12B9A7DF" w14:textId="77777777" w:rsidR="001957C7" w:rsidRPr="001957C7" w:rsidRDefault="001957C7" w:rsidP="001957C7">
            <w:r w:rsidRPr="001957C7">
              <w:rPr>
                <w:rFonts w:ascii="Times" w:hAnsi="Times" w:cs="Times"/>
                <w:sz w:val="20"/>
              </w:rPr>
              <w:t>Q14/17 Rapporteur group meeting</w:t>
            </w:r>
          </w:p>
        </w:tc>
      </w:tr>
      <w:tr w:rsidR="001957C7" w:rsidRPr="001957C7" w14:paraId="36A88086" w14:textId="77777777" w:rsidTr="00C65F17">
        <w:tblPrEx>
          <w:jc w:val="left"/>
        </w:tblPrEx>
        <w:tc>
          <w:tcPr>
            <w:tcW w:w="445" w:type="pct"/>
          </w:tcPr>
          <w:p w14:paraId="338B4DBE"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2324460" w14:textId="77777777" w:rsidR="001957C7" w:rsidRPr="001957C7" w:rsidRDefault="001957C7" w:rsidP="001957C7">
            <w:r w:rsidRPr="001957C7">
              <w:rPr>
                <w:rFonts w:ascii="Times" w:hAnsi="Times" w:cs="Times"/>
                <w:sz w:val="20"/>
              </w:rPr>
              <w:t>2017-12-13</w:t>
            </w:r>
            <w:r w:rsidRPr="001957C7">
              <w:rPr>
                <w:rFonts w:ascii="Times" w:hAnsi="Times" w:cs="Times"/>
                <w:sz w:val="20"/>
              </w:rPr>
              <w:br/>
              <w:t>to</w:t>
            </w:r>
            <w:r w:rsidRPr="001957C7">
              <w:rPr>
                <w:rFonts w:ascii="Times" w:hAnsi="Times" w:cs="Times"/>
                <w:sz w:val="20"/>
              </w:rPr>
              <w:br/>
              <w:t>2017-12-14</w:t>
            </w:r>
          </w:p>
        </w:tc>
        <w:tc>
          <w:tcPr>
            <w:tcW w:w="631" w:type="pct"/>
            <w:hideMark/>
          </w:tcPr>
          <w:p w14:paraId="5D75BBE3" w14:textId="77777777" w:rsidR="001957C7" w:rsidRPr="001957C7" w:rsidRDefault="001957C7" w:rsidP="001957C7">
            <w:r w:rsidRPr="001957C7">
              <w:rPr>
                <w:rFonts w:ascii="Times" w:hAnsi="Times" w:cs="Times"/>
                <w:sz w:val="20"/>
              </w:rPr>
              <w:t>China [Beijing]</w:t>
            </w:r>
          </w:p>
        </w:tc>
        <w:tc>
          <w:tcPr>
            <w:tcW w:w="961" w:type="pct"/>
            <w:hideMark/>
          </w:tcPr>
          <w:p w14:paraId="08B5E955" w14:textId="77777777" w:rsidR="001957C7" w:rsidRPr="001957C7" w:rsidRDefault="00D3553A" w:rsidP="001957C7">
            <w:hyperlink r:id="rId42" w:tooltip="Improve ongoing work items and find new topics" w:history="1">
              <w:r w:rsidR="001957C7" w:rsidRPr="001957C7">
                <w:rPr>
                  <w:rFonts w:ascii="Times" w:hAnsi="Times" w:cs="Times"/>
                  <w:color w:val="0000FF"/>
                  <w:sz w:val="20"/>
                  <w:u w:val="single"/>
                </w:rPr>
                <w:t>Q7/17</w:t>
              </w:r>
            </w:hyperlink>
            <w:r w:rsidR="001957C7" w:rsidRPr="001957C7">
              <w:rPr>
                <w:rFonts w:ascii="Times" w:hAnsi="Times" w:cs="Times"/>
                <w:sz w:val="20"/>
              </w:rPr>
              <w:t> [</w:t>
            </w:r>
            <w:hyperlink r:id="rId4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5C521A5" w14:textId="77777777" w:rsidR="001957C7" w:rsidRPr="001957C7" w:rsidRDefault="001957C7" w:rsidP="001957C7">
            <w:r w:rsidRPr="001957C7">
              <w:rPr>
                <w:rFonts w:ascii="Times" w:hAnsi="Times" w:cs="Times"/>
                <w:sz w:val="20"/>
              </w:rPr>
              <w:t>Q7/17 Rapporteur group meeting</w:t>
            </w:r>
          </w:p>
        </w:tc>
      </w:tr>
      <w:tr w:rsidR="001957C7" w:rsidRPr="001957C7" w14:paraId="3B3CE143" w14:textId="77777777" w:rsidTr="00C65F17">
        <w:tblPrEx>
          <w:jc w:val="left"/>
        </w:tblPrEx>
        <w:tc>
          <w:tcPr>
            <w:tcW w:w="445" w:type="pct"/>
          </w:tcPr>
          <w:p w14:paraId="79575663"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69A1FA2" w14:textId="77777777" w:rsidR="001957C7" w:rsidRPr="001957C7" w:rsidRDefault="001957C7" w:rsidP="001957C7">
            <w:r w:rsidRPr="001957C7">
              <w:rPr>
                <w:rFonts w:ascii="Times" w:hAnsi="Times" w:cs="Times"/>
                <w:sz w:val="20"/>
              </w:rPr>
              <w:t>2018-01-09</w:t>
            </w:r>
          </w:p>
        </w:tc>
        <w:tc>
          <w:tcPr>
            <w:tcW w:w="631" w:type="pct"/>
            <w:hideMark/>
          </w:tcPr>
          <w:p w14:paraId="01BC5383" w14:textId="77777777" w:rsidR="001957C7" w:rsidRPr="001957C7" w:rsidRDefault="001957C7" w:rsidP="001957C7">
            <w:r w:rsidRPr="001957C7">
              <w:rPr>
                <w:rFonts w:ascii="Times" w:hAnsi="Times" w:cs="Times"/>
                <w:sz w:val="20"/>
              </w:rPr>
              <w:t>Canada [Vancouver]</w:t>
            </w:r>
          </w:p>
        </w:tc>
        <w:tc>
          <w:tcPr>
            <w:tcW w:w="961" w:type="pct"/>
            <w:hideMark/>
          </w:tcPr>
          <w:p w14:paraId="30DC6AE9" w14:textId="77777777" w:rsidR="001957C7" w:rsidRPr="001957C7" w:rsidRDefault="00D3553A" w:rsidP="001957C7">
            <w:hyperlink r:id="rId44" w:tooltip="• To address all work under Q4/17" w:history="1">
              <w:r w:rsidR="001957C7" w:rsidRPr="001957C7">
                <w:rPr>
                  <w:rFonts w:ascii="Times" w:hAnsi="Times" w:cs="Times"/>
                  <w:color w:val="0000FF"/>
                  <w:sz w:val="20"/>
                  <w:u w:val="single"/>
                </w:rPr>
                <w:t>Q4/17</w:t>
              </w:r>
            </w:hyperlink>
            <w:r w:rsidR="001957C7" w:rsidRPr="001957C7">
              <w:rPr>
                <w:rFonts w:ascii="Times" w:hAnsi="Times" w:cs="Times"/>
                <w:sz w:val="20"/>
              </w:rPr>
              <w:t> [</w:t>
            </w:r>
            <w:hyperlink r:id="rId4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r w:rsidR="001957C7" w:rsidRPr="001957C7">
              <w:rPr>
                <w:rFonts w:ascii="Times" w:hAnsi="Times" w:cs="Times"/>
                <w:sz w:val="20"/>
              </w:rPr>
              <w:br/>
            </w:r>
            <w:hyperlink r:id="rId46" w:tooltip="Click here for more details" w:history="1">
              <w:r w:rsidR="001957C7" w:rsidRPr="001957C7">
                <w:rPr>
                  <w:rFonts w:ascii="Times" w:hAnsi="Times" w:cs="Times"/>
                  <w:color w:val="0000FF"/>
                  <w:sz w:val="20"/>
                  <w:u w:val="single"/>
                </w:rPr>
                <w:t>Q10/17</w:t>
              </w:r>
            </w:hyperlink>
            <w:r w:rsidR="001957C7" w:rsidRPr="001957C7">
              <w:rPr>
                <w:rFonts w:ascii="Times" w:hAnsi="Times" w:cs="Times"/>
                <w:sz w:val="20"/>
              </w:rPr>
              <w:t> [</w:t>
            </w:r>
            <w:hyperlink r:id="rId4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12FE2778" w14:textId="77777777" w:rsidR="001957C7" w:rsidRPr="001957C7" w:rsidRDefault="001957C7" w:rsidP="001957C7">
            <w:r w:rsidRPr="001957C7">
              <w:rPr>
                <w:rFonts w:ascii="Times" w:hAnsi="Times" w:cs="Times"/>
                <w:sz w:val="20"/>
              </w:rPr>
              <w:t>Joint Q4/17 and Q10/17 meeting</w:t>
            </w:r>
          </w:p>
        </w:tc>
      </w:tr>
      <w:tr w:rsidR="001957C7" w:rsidRPr="001957C7" w14:paraId="311502FB" w14:textId="77777777" w:rsidTr="00C65F17">
        <w:tblPrEx>
          <w:jc w:val="left"/>
        </w:tblPrEx>
        <w:tc>
          <w:tcPr>
            <w:tcW w:w="445" w:type="pct"/>
          </w:tcPr>
          <w:p w14:paraId="299AA9CC"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D70C483" w14:textId="77777777" w:rsidR="001957C7" w:rsidRPr="001957C7" w:rsidRDefault="001957C7" w:rsidP="001957C7">
            <w:r w:rsidRPr="001957C7">
              <w:rPr>
                <w:rFonts w:ascii="Times" w:hAnsi="Times" w:cs="Times"/>
                <w:sz w:val="20"/>
              </w:rPr>
              <w:t>2018-01-22</w:t>
            </w:r>
            <w:r w:rsidRPr="001957C7">
              <w:rPr>
                <w:rFonts w:ascii="Times" w:hAnsi="Times" w:cs="Times"/>
                <w:sz w:val="20"/>
              </w:rPr>
              <w:br/>
              <w:t>to</w:t>
            </w:r>
            <w:r w:rsidRPr="001957C7">
              <w:rPr>
                <w:rFonts w:ascii="Times" w:hAnsi="Times" w:cs="Times"/>
                <w:sz w:val="20"/>
              </w:rPr>
              <w:br/>
              <w:t>2018-01-23</w:t>
            </w:r>
          </w:p>
        </w:tc>
        <w:tc>
          <w:tcPr>
            <w:tcW w:w="631" w:type="pct"/>
            <w:hideMark/>
          </w:tcPr>
          <w:p w14:paraId="5A2FA16A" w14:textId="77777777" w:rsidR="001957C7" w:rsidRPr="001957C7" w:rsidRDefault="001957C7" w:rsidP="001957C7">
            <w:r w:rsidRPr="001957C7">
              <w:rPr>
                <w:rFonts w:ascii="Times" w:hAnsi="Times" w:cs="Times"/>
                <w:sz w:val="20"/>
              </w:rPr>
              <w:t>China [Beijing]</w:t>
            </w:r>
          </w:p>
        </w:tc>
        <w:tc>
          <w:tcPr>
            <w:tcW w:w="961" w:type="pct"/>
            <w:hideMark/>
          </w:tcPr>
          <w:p w14:paraId="705058D0" w14:textId="77777777" w:rsidR="001957C7" w:rsidRPr="001957C7" w:rsidRDefault="00D3553A" w:rsidP="001957C7">
            <w:hyperlink r:id="rId48" w:tooltip="1. Opening 2. Approval of the agenda 3. Roll call of participants 4. Identification of available documents to be discussed 5. Review of last meeting report 6. Review of Contributions and any TDs  a. Review of Contribution..." w:history="1">
              <w:r w:rsidR="001957C7" w:rsidRPr="001957C7">
                <w:rPr>
                  <w:rFonts w:ascii="Times" w:hAnsi="Times" w:cs="Times"/>
                  <w:color w:val="0000FF"/>
                  <w:sz w:val="20"/>
                  <w:u w:val="single"/>
                </w:rPr>
                <w:t>Q14/17</w:t>
              </w:r>
            </w:hyperlink>
            <w:r w:rsidR="001957C7" w:rsidRPr="001957C7">
              <w:rPr>
                <w:rFonts w:ascii="Times" w:hAnsi="Times" w:cs="Times"/>
                <w:sz w:val="20"/>
              </w:rPr>
              <w:t> [</w:t>
            </w:r>
            <w:hyperlink r:id="rId4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56C26B0" w14:textId="77777777" w:rsidR="001957C7" w:rsidRPr="001957C7" w:rsidRDefault="001957C7" w:rsidP="001957C7">
            <w:r w:rsidRPr="001957C7">
              <w:rPr>
                <w:rFonts w:ascii="Times" w:hAnsi="Times" w:cs="Times"/>
                <w:sz w:val="20"/>
              </w:rPr>
              <w:t>Q14/17 Rapporteur group meeting</w:t>
            </w:r>
          </w:p>
        </w:tc>
      </w:tr>
      <w:tr w:rsidR="001957C7" w:rsidRPr="001957C7" w14:paraId="666570CB" w14:textId="77777777" w:rsidTr="00C65F17">
        <w:tblPrEx>
          <w:jc w:val="left"/>
        </w:tblPrEx>
        <w:tc>
          <w:tcPr>
            <w:tcW w:w="445" w:type="pct"/>
          </w:tcPr>
          <w:p w14:paraId="0E20373F"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4F41A1F" w14:textId="77777777" w:rsidR="001957C7" w:rsidRPr="001957C7" w:rsidRDefault="001957C7" w:rsidP="001957C7">
            <w:r w:rsidRPr="001957C7">
              <w:rPr>
                <w:rFonts w:ascii="Times" w:hAnsi="Times" w:cs="Times"/>
                <w:sz w:val="20"/>
              </w:rPr>
              <w:t>2018-01-24</w:t>
            </w:r>
            <w:r w:rsidRPr="001957C7">
              <w:rPr>
                <w:rFonts w:ascii="Times" w:hAnsi="Times" w:cs="Times"/>
                <w:sz w:val="20"/>
              </w:rPr>
              <w:br/>
              <w:t>to</w:t>
            </w:r>
            <w:r w:rsidRPr="001957C7">
              <w:rPr>
                <w:rFonts w:ascii="Times" w:hAnsi="Times" w:cs="Times"/>
                <w:sz w:val="20"/>
              </w:rPr>
              <w:br/>
              <w:t>2018-01-25</w:t>
            </w:r>
          </w:p>
        </w:tc>
        <w:tc>
          <w:tcPr>
            <w:tcW w:w="631" w:type="pct"/>
            <w:hideMark/>
          </w:tcPr>
          <w:p w14:paraId="239ACD83" w14:textId="77777777" w:rsidR="001957C7" w:rsidRPr="001957C7" w:rsidRDefault="001957C7" w:rsidP="001957C7">
            <w:r w:rsidRPr="001957C7">
              <w:rPr>
                <w:rFonts w:ascii="Times" w:hAnsi="Times" w:cs="Times"/>
                <w:sz w:val="20"/>
              </w:rPr>
              <w:t>Korea (Rep. of) [Seoul]</w:t>
            </w:r>
          </w:p>
        </w:tc>
        <w:tc>
          <w:tcPr>
            <w:tcW w:w="961" w:type="pct"/>
            <w:hideMark/>
          </w:tcPr>
          <w:p w14:paraId="04CAE18D" w14:textId="77777777" w:rsidR="001957C7" w:rsidRPr="001957C7" w:rsidRDefault="00D3553A" w:rsidP="001957C7">
            <w:hyperlink r:id="rId50" w:tooltip="• To address all work items"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5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763B9238" w14:textId="77777777" w:rsidR="001957C7" w:rsidRPr="001957C7" w:rsidRDefault="001957C7" w:rsidP="001957C7">
            <w:r w:rsidRPr="001957C7">
              <w:rPr>
                <w:rFonts w:ascii="Times" w:hAnsi="Times" w:cs="Times"/>
                <w:sz w:val="20"/>
              </w:rPr>
              <w:t>Q13/17 Rapporteur group meeting</w:t>
            </w:r>
          </w:p>
        </w:tc>
      </w:tr>
      <w:tr w:rsidR="001957C7" w:rsidRPr="001957C7" w14:paraId="491D5B75" w14:textId="77777777" w:rsidTr="00C65F17">
        <w:tblPrEx>
          <w:jc w:val="left"/>
        </w:tblPrEx>
        <w:tc>
          <w:tcPr>
            <w:tcW w:w="445" w:type="pct"/>
          </w:tcPr>
          <w:p w14:paraId="5CA4FEBA"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40CCFD63" w14:textId="77777777" w:rsidR="001957C7" w:rsidRPr="001957C7" w:rsidRDefault="001957C7" w:rsidP="001957C7">
            <w:r w:rsidRPr="001957C7">
              <w:rPr>
                <w:rFonts w:ascii="Times" w:hAnsi="Times" w:cs="Times"/>
                <w:sz w:val="20"/>
              </w:rPr>
              <w:t>2018-01-25</w:t>
            </w:r>
            <w:r w:rsidRPr="001957C7">
              <w:rPr>
                <w:rFonts w:ascii="Times" w:hAnsi="Times" w:cs="Times"/>
                <w:sz w:val="20"/>
              </w:rPr>
              <w:br/>
              <w:t>to</w:t>
            </w:r>
            <w:r w:rsidRPr="001957C7">
              <w:rPr>
                <w:rFonts w:ascii="Times" w:hAnsi="Times" w:cs="Times"/>
                <w:sz w:val="20"/>
              </w:rPr>
              <w:br/>
              <w:t>2018-01-26</w:t>
            </w:r>
          </w:p>
        </w:tc>
        <w:tc>
          <w:tcPr>
            <w:tcW w:w="631" w:type="pct"/>
            <w:hideMark/>
          </w:tcPr>
          <w:p w14:paraId="13219450" w14:textId="77777777" w:rsidR="001957C7" w:rsidRPr="001957C7" w:rsidRDefault="001957C7" w:rsidP="001957C7">
            <w:r w:rsidRPr="001957C7">
              <w:rPr>
                <w:rFonts w:ascii="Times" w:hAnsi="Times" w:cs="Times"/>
                <w:sz w:val="20"/>
              </w:rPr>
              <w:t>Korea (Rep. of) [Seoul]</w:t>
            </w:r>
          </w:p>
        </w:tc>
        <w:tc>
          <w:tcPr>
            <w:tcW w:w="961" w:type="pct"/>
            <w:hideMark/>
          </w:tcPr>
          <w:p w14:paraId="0A437045" w14:textId="77777777" w:rsidR="001957C7" w:rsidRPr="001957C7" w:rsidRDefault="00D3553A" w:rsidP="001957C7">
            <w:hyperlink r:id="rId52" w:tooltip="- Discussion for draft Recommendations and supplement; X.1052-rev, X.1054-rev, X.cins, X.sup-gpim, X.sup-rgm, X.sup13-rev  "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5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836CB2D" w14:textId="77777777" w:rsidR="001957C7" w:rsidRPr="001957C7" w:rsidRDefault="001957C7" w:rsidP="001957C7">
            <w:r w:rsidRPr="001957C7">
              <w:rPr>
                <w:rFonts w:ascii="Times" w:hAnsi="Times" w:cs="Times"/>
                <w:sz w:val="20"/>
              </w:rPr>
              <w:t>Q3/17 Rapporteur group meeting</w:t>
            </w:r>
          </w:p>
        </w:tc>
      </w:tr>
      <w:tr w:rsidR="001957C7" w:rsidRPr="001957C7" w14:paraId="085CBEA2" w14:textId="77777777" w:rsidTr="00C65F17">
        <w:tblPrEx>
          <w:jc w:val="left"/>
        </w:tblPrEx>
        <w:tc>
          <w:tcPr>
            <w:tcW w:w="445" w:type="pct"/>
          </w:tcPr>
          <w:p w14:paraId="064A76BE"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71BA0554" w14:textId="77777777" w:rsidR="001957C7" w:rsidRPr="001957C7" w:rsidRDefault="001957C7" w:rsidP="001957C7">
            <w:r w:rsidRPr="001957C7">
              <w:rPr>
                <w:rFonts w:ascii="Times" w:hAnsi="Times" w:cs="Times"/>
                <w:sz w:val="20"/>
              </w:rPr>
              <w:t>2018-01-25</w:t>
            </w:r>
            <w:r w:rsidRPr="001957C7">
              <w:rPr>
                <w:rFonts w:ascii="Times" w:hAnsi="Times" w:cs="Times"/>
                <w:sz w:val="20"/>
              </w:rPr>
              <w:br/>
              <w:t>to</w:t>
            </w:r>
            <w:r w:rsidRPr="001957C7">
              <w:rPr>
                <w:rFonts w:ascii="Times" w:hAnsi="Times" w:cs="Times"/>
                <w:sz w:val="20"/>
              </w:rPr>
              <w:br/>
              <w:t>2018-01-26</w:t>
            </w:r>
          </w:p>
        </w:tc>
        <w:tc>
          <w:tcPr>
            <w:tcW w:w="631" w:type="pct"/>
            <w:hideMark/>
          </w:tcPr>
          <w:p w14:paraId="086B4B19" w14:textId="77777777" w:rsidR="001957C7" w:rsidRPr="001957C7" w:rsidRDefault="001957C7" w:rsidP="001957C7">
            <w:r w:rsidRPr="001957C7">
              <w:rPr>
                <w:rFonts w:ascii="Times" w:hAnsi="Times" w:cs="Times"/>
                <w:sz w:val="20"/>
              </w:rPr>
              <w:t>Korea (Rep. of) [Seoul]</w:t>
            </w:r>
          </w:p>
        </w:tc>
        <w:tc>
          <w:tcPr>
            <w:tcW w:w="961" w:type="pct"/>
            <w:hideMark/>
          </w:tcPr>
          <w:p w14:paraId="172CC0FF" w14:textId="77777777" w:rsidR="001957C7" w:rsidRPr="001957C7" w:rsidRDefault="00D3553A" w:rsidP="001957C7">
            <w:hyperlink r:id="rId54" w:tooltip="• To address all work items and identify future topics for Q6/17"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5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2AF4B1FB" w14:textId="77777777" w:rsidR="001957C7" w:rsidRPr="001957C7" w:rsidRDefault="001957C7" w:rsidP="001957C7">
            <w:r w:rsidRPr="001957C7">
              <w:rPr>
                <w:rFonts w:ascii="Times" w:hAnsi="Times" w:cs="Times"/>
                <w:sz w:val="20"/>
              </w:rPr>
              <w:t>Q6/17 Rapporteur group meeting</w:t>
            </w:r>
          </w:p>
        </w:tc>
      </w:tr>
      <w:tr w:rsidR="001957C7" w:rsidRPr="001957C7" w14:paraId="5D6F01DC" w14:textId="77777777" w:rsidTr="00C65F17">
        <w:tblPrEx>
          <w:jc w:val="left"/>
        </w:tblPrEx>
        <w:tc>
          <w:tcPr>
            <w:tcW w:w="445" w:type="pct"/>
          </w:tcPr>
          <w:p w14:paraId="6909F529"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3E0F1B75" w14:textId="77777777" w:rsidR="001957C7" w:rsidRPr="001957C7" w:rsidRDefault="001957C7" w:rsidP="001957C7">
            <w:r w:rsidRPr="001957C7">
              <w:rPr>
                <w:rFonts w:ascii="Times" w:hAnsi="Times" w:cs="Times"/>
                <w:sz w:val="20"/>
              </w:rPr>
              <w:t>2018-06-04</w:t>
            </w:r>
            <w:r w:rsidRPr="001957C7">
              <w:rPr>
                <w:rFonts w:ascii="Times" w:hAnsi="Times" w:cs="Times"/>
                <w:sz w:val="20"/>
              </w:rPr>
              <w:br/>
              <w:t>to</w:t>
            </w:r>
            <w:r w:rsidRPr="001957C7">
              <w:rPr>
                <w:rFonts w:ascii="Times" w:hAnsi="Times" w:cs="Times"/>
                <w:sz w:val="20"/>
              </w:rPr>
              <w:br/>
              <w:t>2018-06-06</w:t>
            </w:r>
          </w:p>
        </w:tc>
        <w:tc>
          <w:tcPr>
            <w:tcW w:w="631" w:type="pct"/>
            <w:hideMark/>
          </w:tcPr>
          <w:p w14:paraId="649D311E" w14:textId="77777777" w:rsidR="001957C7" w:rsidRPr="001957C7" w:rsidRDefault="001957C7" w:rsidP="001957C7">
            <w:r w:rsidRPr="001957C7">
              <w:rPr>
                <w:rFonts w:ascii="Times" w:hAnsi="Times" w:cs="Times"/>
                <w:sz w:val="20"/>
              </w:rPr>
              <w:t>China [Beijing]</w:t>
            </w:r>
          </w:p>
        </w:tc>
        <w:tc>
          <w:tcPr>
            <w:tcW w:w="961" w:type="pct"/>
            <w:hideMark/>
          </w:tcPr>
          <w:p w14:paraId="7D722F06" w14:textId="77777777" w:rsidR="001957C7" w:rsidRPr="001957C7" w:rsidRDefault="00D3553A" w:rsidP="001957C7">
            <w:hyperlink r:id="rId56" w:tooltip="• Focus X.sra-dlt and X.sct-dlt  • other work of Q14/17 • review of deliverables from FG DLT, FG DFC, FG DPM, SG 13 and SG 20 " w:history="1">
              <w:r w:rsidR="001957C7" w:rsidRPr="001957C7">
                <w:rPr>
                  <w:rFonts w:ascii="Times" w:hAnsi="Times" w:cs="Times"/>
                  <w:color w:val="0000FF"/>
                  <w:sz w:val="20"/>
                  <w:u w:val="single"/>
                </w:rPr>
                <w:t>Q14/17</w:t>
              </w:r>
            </w:hyperlink>
            <w:r w:rsidR="001957C7" w:rsidRPr="001957C7">
              <w:rPr>
                <w:rFonts w:ascii="Times" w:hAnsi="Times" w:cs="Times"/>
                <w:sz w:val="20"/>
              </w:rPr>
              <w:t> [</w:t>
            </w:r>
            <w:hyperlink r:id="rId5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2083054C" w14:textId="77777777" w:rsidR="001957C7" w:rsidRPr="001957C7" w:rsidRDefault="001957C7" w:rsidP="001957C7">
            <w:r w:rsidRPr="001957C7">
              <w:rPr>
                <w:rFonts w:ascii="Times" w:hAnsi="Times" w:cs="Times"/>
                <w:sz w:val="20"/>
              </w:rPr>
              <w:t>Q14/17 interim Rapporteur group meeting</w:t>
            </w:r>
          </w:p>
        </w:tc>
      </w:tr>
      <w:tr w:rsidR="001957C7" w:rsidRPr="001957C7" w14:paraId="6789C786" w14:textId="77777777" w:rsidTr="00C65F17">
        <w:tblPrEx>
          <w:jc w:val="left"/>
        </w:tblPrEx>
        <w:tc>
          <w:tcPr>
            <w:tcW w:w="445" w:type="pct"/>
          </w:tcPr>
          <w:p w14:paraId="06A7392E"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8494E89" w14:textId="77777777" w:rsidR="001957C7" w:rsidRPr="001957C7" w:rsidRDefault="001957C7" w:rsidP="001957C7">
            <w:r w:rsidRPr="001957C7">
              <w:rPr>
                <w:rFonts w:ascii="Times" w:hAnsi="Times" w:cs="Times"/>
                <w:sz w:val="20"/>
              </w:rPr>
              <w:t>2018-06-07</w:t>
            </w:r>
            <w:r w:rsidRPr="001957C7">
              <w:rPr>
                <w:rFonts w:ascii="Times" w:hAnsi="Times" w:cs="Times"/>
                <w:sz w:val="20"/>
              </w:rPr>
              <w:br/>
              <w:t>to</w:t>
            </w:r>
            <w:r w:rsidRPr="001957C7">
              <w:rPr>
                <w:rFonts w:ascii="Times" w:hAnsi="Times" w:cs="Times"/>
                <w:sz w:val="20"/>
              </w:rPr>
              <w:br/>
              <w:t>2018-06-08</w:t>
            </w:r>
          </w:p>
        </w:tc>
        <w:tc>
          <w:tcPr>
            <w:tcW w:w="631" w:type="pct"/>
            <w:hideMark/>
          </w:tcPr>
          <w:p w14:paraId="0F56B9C9" w14:textId="77777777" w:rsidR="001957C7" w:rsidRPr="001957C7" w:rsidRDefault="001957C7" w:rsidP="001957C7">
            <w:r w:rsidRPr="001957C7">
              <w:rPr>
                <w:rFonts w:ascii="Times" w:hAnsi="Times" w:cs="Times"/>
                <w:sz w:val="20"/>
              </w:rPr>
              <w:t>Korea (Rep. of) [Seoul]</w:t>
            </w:r>
          </w:p>
        </w:tc>
        <w:tc>
          <w:tcPr>
            <w:tcW w:w="961" w:type="pct"/>
            <w:hideMark/>
          </w:tcPr>
          <w:p w14:paraId="0D220999" w14:textId="77777777" w:rsidR="001957C7" w:rsidRPr="001957C7" w:rsidRDefault="00D3553A" w:rsidP="001957C7">
            <w:hyperlink r:id="rId58" w:tooltip="To address all work items and identify future topics for Q6/17."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5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r w:rsidR="001957C7" w:rsidRPr="001957C7">
              <w:rPr>
                <w:rFonts w:ascii="Times" w:hAnsi="Times" w:cs="Times"/>
                <w:sz w:val="20"/>
              </w:rPr>
              <w:br/>
            </w:r>
            <w:hyperlink r:id="rId60" w:tooltip="All the work of Q13/17"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6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6DD6E12F" w14:textId="77777777" w:rsidR="001957C7" w:rsidRPr="001957C7" w:rsidRDefault="001957C7" w:rsidP="001957C7">
            <w:r w:rsidRPr="001957C7">
              <w:rPr>
                <w:rFonts w:ascii="Times" w:hAnsi="Times" w:cs="Times"/>
                <w:sz w:val="20"/>
              </w:rPr>
              <w:t>Q6/17 and Q13/17 interim Rapporteur group meetings</w:t>
            </w:r>
          </w:p>
        </w:tc>
      </w:tr>
      <w:tr w:rsidR="001957C7" w:rsidRPr="001957C7" w14:paraId="557B088A" w14:textId="77777777" w:rsidTr="00C65F17">
        <w:tblPrEx>
          <w:jc w:val="left"/>
        </w:tblPrEx>
        <w:tc>
          <w:tcPr>
            <w:tcW w:w="445" w:type="pct"/>
          </w:tcPr>
          <w:p w14:paraId="2BB85ED6"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B1AF495" w14:textId="77777777" w:rsidR="001957C7" w:rsidRPr="001957C7" w:rsidRDefault="001957C7" w:rsidP="001957C7">
            <w:r w:rsidRPr="001957C7">
              <w:rPr>
                <w:rFonts w:ascii="Times" w:hAnsi="Times" w:cs="Times"/>
                <w:sz w:val="20"/>
              </w:rPr>
              <w:t>2018-06-20</w:t>
            </w:r>
            <w:r w:rsidRPr="001957C7">
              <w:rPr>
                <w:rFonts w:ascii="Times" w:hAnsi="Times" w:cs="Times"/>
                <w:sz w:val="20"/>
              </w:rPr>
              <w:br/>
              <w:t>to</w:t>
            </w:r>
            <w:r w:rsidRPr="001957C7">
              <w:rPr>
                <w:rFonts w:ascii="Times" w:hAnsi="Times" w:cs="Times"/>
                <w:sz w:val="20"/>
              </w:rPr>
              <w:br/>
              <w:t>2018-06-21</w:t>
            </w:r>
          </w:p>
        </w:tc>
        <w:tc>
          <w:tcPr>
            <w:tcW w:w="631" w:type="pct"/>
            <w:hideMark/>
          </w:tcPr>
          <w:p w14:paraId="3425E4DA" w14:textId="77777777" w:rsidR="001957C7" w:rsidRPr="001957C7" w:rsidRDefault="001957C7" w:rsidP="001957C7">
            <w:pPr>
              <w:rPr>
                <w:rFonts w:ascii="Times" w:hAnsi="Times" w:cs="Times"/>
                <w:sz w:val="20"/>
              </w:rPr>
            </w:pPr>
            <w:r w:rsidRPr="001957C7">
              <w:rPr>
                <w:rFonts w:ascii="Times" w:hAnsi="Times" w:cs="Times"/>
                <w:sz w:val="20"/>
              </w:rPr>
              <w:t>China [Yinchuan]</w:t>
            </w:r>
          </w:p>
        </w:tc>
        <w:tc>
          <w:tcPr>
            <w:tcW w:w="961" w:type="pct"/>
            <w:hideMark/>
          </w:tcPr>
          <w:p w14:paraId="2CC9482D" w14:textId="77777777" w:rsidR="001957C7" w:rsidRPr="001957C7" w:rsidRDefault="00D3553A" w:rsidP="001957C7">
            <w:hyperlink r:id="rId62" w:tooltip="Click here for more details" w:history="1">
              <w:r w:rsidR="001957C7" w:rsidRPr="001957C7">
                <w:rPr>
                  <w:rFonts w:ascii="Times" w:hAnsi="Times" w:cs="Times"/>
                  <w:color w:val="0000FF"/>
                  <w:sz w:val="20"/>
                  <w:u w:val="single"/>
                </w:rPr>
                <w:t>Q7/17</w:t>
              </w:r>
            </w:hyperlink>
            <w:r w:rsidR="001957C7" w:rsidRPr="001957C7">
              <w:rPr>
                <w:rFonts w:ascii="Times" w:hAnsi="Times" w:cs="Times"/>
                <w:sz w:val="20"/>
              </w:rPr>
              <w:t> [</w:t>
            </w:r>
            <w:hyperlink r:id="rId6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0E2BD0A" w14:textId="77777777" w:rsidR="001957C7" w:rsidRPr="001957C7" w:rsidRDefault="001957C7" w:rsidP="001957C7">
            <w:r w:rsidRPr="001957C7">
              <w:rPr>
                <w:rFonts w:ascii="Times" w:hAnsi="Times" w:cs="Times"/>
                <w:sz w:val="20"/>
              </w:rPr>
              <w:t>Q7/17 Rapporteur group meeting</w:t>
            </w:r>
          </w:p>
        </w:tc>
      </w:tr>
      <w:tr w:rsidR="001957C7" w:rsidRPr="001957C7" w14:paraId="23DF02FB" w14:textId="77777777" w:rsidTr="00C65F17">
        <w:tblPrEx>
          <w:jc w:val="left"/>
        </w:tblPrEx>
        <w:tc>
          <w:tcPr>
            <w:tcW w:w="445" w:type="pct"/>
          </w:tcPr>
          <w:p w14:paraId="6C038327"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DCB5405" w14:textId="77777777" w:rsidR="001957C7" w:rsidRPr="001957C7" w:rsidRDefault="001957C7" w:rsidP="001957C7">
            <w:r w:rsidRPr="001957C7">
              <w:rPr>
                <w:rFonts w:ascii="Times" w:hAnsi="Times" w:cs="Times"/>
                <w:sz w:val="20"/>
              </w:rPr>
              <w:t>2018-06-26</w:t>
            </w:r>
            <w:r w:rsidRPr="001957C7">
              <w:rPr>
                <w:rFonts w:ascii="Times" w:hAnsi="Times" w:cs="Times"/>
                <w:sz w:val="20"/>
              </w:rPr>
              <w:br/>
              <w:t>to</w:t>
            </w:r>
            <w:r w:rsidRPr="001957C7">
              <w:rPr>
                <w:rFonts w:ascii="Times" w:hAnsi="Times" w:cs="Times"/>
                <w:sz w:val="20"/>
              </w:rPr>
              <w:br/>
              <w:t>2018-06-27</w:t>
            </w:r>
          </w:p>
        </w:tc>
        <w:tc>
          <w:tcPr>
            <w:tcW w:w="631" w:type="pct"/>
            <w:hideMark/>
          </w:tcPr>
          <w:p w14:paraId="5C633089" w14:textId="77777777" w:rsidR="001957C7" w:rsidRPr="001957C7" w:rsidRDefault="001957C7" w:rsidP="001957C7">
            <w:r w:rsidRPr="001957C7">
              <w:rPr>
                <w:rFonts w:ascii="Times" w:hAnsi="Times" w:cs="Times"/>
                <w:sz w:val="20"/>
              </w:rPr>
              <w:t>United States [Seattle, Washington]</w:t>
            </w:r>
          </w:p>
        </w:tc>
        <w:tc>
          <w:tcPr>
            <w:tcW w:w="961" w:type="pct"/>
            <w:hideMark/>
          </w:tcPr>
          <w:p w14:paraId="6449E71C" w14:textId="77777777" w:rsidR="001957C7" w:rsidRPr="001957C7" w:rsidRDefault="00D3553A" w:rsidP="001957C7">
            <w:hyperlink r:id="rId64" w:tooltip="All the work of Q10/17" w:history="1">
              <w:r w:rsidR="001957C7" w:rsidRPr="001957C7">
                <w:rPr>
                  <w:rFonts w:ascii="Times" w:hAnsi="Times" w:cs="Times"/>
                  <w:color w:val="0000FF"/>
                  <w:sz w:val="20"/>
                  <w:u w:val="single"/>
                </w:rPr>
                <w:t>Q10/17</w:t>
              </w:r>
            </w:hyperlink>
            <w:r w:rsidR="001957C7" w:rsidRPr="001957C7">
              <w:rPr>
                <w:rFonts w:ascii="Times" w:hAnsi="Times" w:cs="Times"/>
                <w:sz w:val="20"/>
              </w:rPr>
              <w:t> [</w:t>
            </w:r>
            <w:hyperlink r:id="rId6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02341A3B" w14:textId="77777777" w:rsidR="001957C7" w:rsidRPr="001957C7" w:rsidRDefault="001957C7" w:rsidP="001957C7">
            <w:r w:rsidRPr="001957C7">
              <w:rPr>
                <w:rFonts w:ascii="Times" w:hAnsi="Times" w:cs="Times"/>
                <w:sz w:val="20"/>
              </w:rPr>
              <w:t>Q10/17 interim Rapporteur group meeting</w:t>
            </w:r>
          </w:p>
        </w:tc>
      </w:tr>
      <w:tr w:rsidR="001957C7" w:rsidRPr="001957C7" w14:paraId="4F971DCB" w14:textId="77777777" w:rsidTr="00C65F17">
        <w:tblPrEx>
          <w:jc w:val="left"/>
        </w:tblPrEx>
        <w:tc>
          <w:tcPr>
            <w:tcW w:w="445" w:type="pct"/>
          </w:tcPr>
          <w:p w14:paraId="3D821DD8"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43BFBCF6" w14:textId="77777777" w:rsidR="001957C7" w:rsidRPr="001957C7" w:rsidRDefault="001957C7" w:rsidP="001957C7">
            <w:r w:rsidRPr="001957C7">
              <w:rPr>
                <w:rFonts w:ascii="Times" w:hAnsi="Times" w:cs="Times"/>
                <w:sz w:val="20"/>
              </w:rPr>
              <w:t>2018-06-27</w:t>
            </w:r>
            <w:r w:rsidRPr="001957C7">
              <w:rPr>
                <w:rFonts w:ascii="Times" w:hAnsi="Times" w:cs="Times"/>
                <w:sz w:val="20"/>
              </w:rPr>
              <w:br/>
              <w:t>to</w:t>
            </w:r>
            <w:r w:rsidRPr="001957C7">
              <w:rPr>
                <w:rFonts w:ascii="Times" w:hAnsi="Times" w:cs="Times"/>
                <w:sz w:val="20"/>
              </w:rPr>
              <w:br/>
              <w:t>2018-06-28</w:t>
            </w:r>
          </w:p>
        </w:tc>
        <w:tc>
          <w:tcPr>
            <w:tcW w:w="631" w:type="pct"/>
            <w:hideMark/>
          </w:tcPr>
          <w:p w14:paraId="2DC10CE0" w14:textId="77777777" w:rsidR="001957C7" w:rsidRPr="001957C7" w:rsidRDefault="001957C7" w:rsidP="001957C7">
            <w:r w:rsidRPr="001957C7">
              <w:rPr>
                <w:rFonts w:ascii="Times" w:hAnsi="Times" w:cs="Times"/>
                <w:sz w:val="20"/>
              </w:rPr>
              <w:t>China [Beijing]</w:t>
            </w:r>
          </w:p>
        </w:tc>
        <w:tc>
          <w:tcPr>
            <w:tcW w:w="961" w:type="pct"/>
            <w:hideMark/>
          </w:tcPr>
          <w:p w14:paraId="6217A93E" w14:textId="77777777" w:rsidR="001957C7" w:rsidRPr="001957C7" w:rsidRDefault="00D3553A" w:rsidP="001957C7">
            <w:hyperlink r:id="rId66" w:tooltip="All the work of Q8/17" w:history="1">
              <w:r w:rsidR="001957C7" w:rsidRPr="001957C7">
                <w:rPr>
                  <w:rFonts w:ascii="Times" w:hAnsi="Times" w:cs="Times"/>
                  <w:color w:val="0000FF"/>
                  <w:sz w:val="20"/>
                  <w:u w:val="single"/>
                </w:rPr>
                <w:t>Q8/17</w:t>
              </w:r>
            </w:hyperlink>
            <w:r w:rsidR="001957C7" w:rsidRPr="001957C7">
              <w:rPr>
                <w:rFonts w:ascii="Times" w:hAnsi="Times" w:cs="Times"/>
                <w:sz w:val="20"/>
              </w:rPr>
              <w:t> [</w:t>
            </w:r>
            <w:hyperlink r:id="rId6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0C48E62" w14:textId="77777777" w:rsidR="001957C7" w:rsidRPr="001957C7" w:rsidRDefault="001957C7" w:rsidP="001957C7">
            <w:r w:rsidRPr="001957C7">
              <w:rPr>
                <w:rFonts w:ascii="Times" w:hAnsi="Times" w:cs="Times"/>
                <w:sz w:val="20"/>
              </w:rPr>
              <w:t>Q8/17 interim Rapporteur group meeting</w:t>
            </w:r>
          </w:p>
        </w:tc>
      </w:tr>
      <w:tr w:rsidR="001957C7" w:rsidRPr="001957C7" w14:paraId="0C59B717" w14:textId="77777777" w:rsidTr="00C65F17">
        <w:tblPrEx>
          <w:jc w:val="left"/>
        </w:tblPrEx>
        <w:tc>
          <w:tcPr>
            <w:tcW w:w="445" w:type="pct"/>
          </w:tcPr>
          <w:p w14:paraId="735EC69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15F49001" w14:textId="77777777" w:rsidR="001957C7" w:rsidRPr="001957C7" w:rsidRDefault="001957C7" w:rsidP="001957C7">
            <w:r w:rsidRPr="001957C7">
              <w:rPr>
                <w:rFonts w:ascii="Times" w:hAnsi="Times" w:cs="Times"/>
                <w:sz w:val="20"/>
              </w:rPr>
              <w:t>2018-08-27</w:t>
            </w:r>
            <w:r w:rsidRPr="001957C7">
              <w:rPr>
                <w:rFonts w:ascii="Times" w:hAnsi="Times" w:cs="Times"/>
                <w:sz w:val="20"/>
              </w:rPr>
              <w:br/>
              <w:t>to</w:t>
            </w:r>
            <w:r w:rsidRPr="001957C7">
              <w:rPr>
                <w:rFonts w:ascii="Times" w:hAnsi="Times" w:cs="Times"/>
                <w:sz w:val="20"/>
              </w:rPr>
              <w:br/>
              <w:t>2018-08-31</w:t>
            </w:r>
          </w:p>
        </w:tc>
        <w:tc>
          <w:tcPr>
            <w:tcW w:w="631" w:type="pct"/>
            <w:hideMark/>
          </w:tcPr>
          <w:p w14:paraId="62453C6B" w14:textId="77777777" w:rsidR="001957C7" w:rsidRPr="001957C7" w:rsidRDefault="001957C7" w:rsidP="001957C7">
            <w:r w:rsidRPr="001957C7">
              <w:rPr>
                <w:rFonts w:ascii="Times" w:hAnsi="Times" w:cs="Times"/>
                <w:sz w:val="20"/>
              </w:rPr>
              <w:t>Japan [Tokyo]</w:t>
            </w:r>
          </w:p>
        </w:tc>
        <w:tc>
          <w:tcPr>
            <w:tcW w:w="961" w:type="pct"/>
            <w:hideMark/>
          </w:tcPr>
          <w:p w14:paraId="152BCEB5" w14:textId="77777777" w:rsidR="001957C7" w:rsidRPr="001957C7" w:rsidRDefault="00D3553A" w:rsidP="001957C7">
            <w:hyperlink r:id="rId68" w:tooltip="Click here for more details" w:history="1">
              <w:r w:rsidR="001957C7" w:rsidRPr="001957C7">
                <w:rPr>
                  <w:rFonts w:ascii="Times" w:hAnsi="Times" w:cs="Times"/>
                  <w:color w:val="0000FF"/>
                  <w:sz w:val="20"/>
                  <w:u w:val="single"/>
                </w:rPr>
                <w:t>Q11/17</w:t>
              </w:r>
            </w:hyperlink>
            <w:r w:rsidR="001957C7" w:rsidRPr="001957C7">
              <w:rPr>
                <w:rFonts w:ascii="Times" w:hAnsi="Times" w:cs="Times"/>
                <w:sz w:val="20"/>
              </w:rPr>
              <w:t> [</w:t>
            </w:r>
            <w:hyperlink r:id="rId6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CA5B691" w14:textId="77777777" w:rsidR="001957C7" w:rsidRPr="001957C7" w:rsidRDefault="001957C7" w:rsidP="001957C7">
            <w:r w:rsidRPr="001957C7">
              <w:rPr>
                <w:rFonts w:ascii="Times" w:hAnsi="Times" w:cs="Times"/>
                <w:sz w:val="20"/>
              </w:rPr>
              <w:t>Q11/17 interim Rapporteur group meeting jointly with ISO/IEC JTC 1/SC 6/WG 10</w:t>
            </w:r>
          </w:p>
        </w:tc>
      </w:tr>
      <w:tr w:rsidR="001957C7" w:rsidRPr="001957C7" w14:paraId="04268090" w14:textId="77777777" w:rsidTr="00C65F17">
        <w:tblPrEx>
          <w:jc w:val="left"/>
        </w:tblPrEx>
        <w:tc>
          <w:tcPr>
            <w:tcW w:w="445" w:type="pct"/>
          </w:tcPr>
          <w:p w14:paraId="68D19BBC"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4C5065D8" w14:textId="77777777" w:rsidR="001957C7" w:rsidRPr="001957C7" w:rsidRDefault="001957C7" w:rsidP="001957C7">
            <w:r w:rsidRPr="001957C7">
              <w:rPr>
                <w:rFonts w:ascii="Times" w:hAnsi="Times" w:cs="Times"/>
                <w:sz w:val="20"/>
              </w:rPr>
              <w:t>2018-11-08</w:t>
            </w:r>
            <w:r w:rsidRPr="001957C7">
              <w:rPr>
                <w:rFonts w:ascii="Times" w:hAnsi="Times" w:cs="Times"/>
                <w:sz w:val="20"/>
              </w:rPr>
              <w:br/>
              <w:t>to</w:t>
            </w:r>
            <w:r w:rsidRPr="001957C7">
              <w:rPr>
                <w:rFonts w:ascii="Times" w:hAnsi="Times" w:cs="Times"/>
                <w:sz w:val="20"/>
              </w:rPr>
              <w:br/>
              <w:t>2018-11-09</w:t>
            </w:r>
          </w:p>
        </w:tc>
        <w:tc>
          <w:tcPr>
            <w:tcW w:w="631" w:type="pct"/>
            <w:hideMark/>
          </w:tcPr>
          <w:p w14:paraId="435FF48C" w14:textId="77777777" w:rsidR="001957C7" w:rsidRPr="001957C7" w:rsidRDefault="001957C7" w:rsidP="001957C7">
            <w:r w:rsidRPr="001957C7">
              <w:rPr>
                <w:rFonts w:ascii="Times" w:hAnsi="Times" w:cs="Times"/>
                <w:sz w:val="20"/>
              </w:rPr>
              <w:t>Singapore</w:t>
            </w:r>
          </w:p>
        </w:tc>
        <w:tc>
          <w:tcPr>
            <w:tcW w:w="961" w:type="pct"/>
            <w:hideMark/>
          </w:tcPr>
          <w:p w14:paraId="533579F9" w14:textId="77777777" w:rsidR="001957C7" w:rsidRPr="001957C7" w:rsidRDefault="00D3553A" w:rsidP="001957C7">
            <w:hyperlink r:id="rId70" w:tooltip="Click here for more details"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7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5951A80" w14:textId="77777777" w:rsidR="001957C7" w:rsidRPr="001957C7" w:rsidRDefault="001957C7" w:rsidP="001957C7">
            <w:r w:rsidRPr="001957C7">
              <w:rPr>
                <w:rFonts w:ascii="Times" w:hAnsi="Times" w:cs="Times"/>
                <w:sz w:val="20"/>
              </w:rPr>
              <w:t>Q13/17 Interim Rapporteur group meetings</w:t>
            </w:r>
          </w:p>
        </w:tc>
      </w:tr>
      <w:tr w:rsidR="001957C7" w:rsidRPr="001957C7" w14:paraId="21EEB74E" w14:textId="77777777" w:rsidTr="00C65F17">
        <w:tblPrEx>
          <w:jc w:val="left"/>
        </w:tblPrEx>
        <w:tc>
          <w:tcPr>
            <w:tcW w:w="445" w:type="pct"/>
          </w:tcPr>
          <w:p w14:paraId="541EC28B"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3B1A2B1C" w14:textId="77777777" w:rsidR="001957C7" w:rsidRPr="001957C7" w:rsidRDefault="001957C7" w:rsidP="001957C7">
            <w:r w:rsidRPr="001957C7">
              <w:rPr>
                <w:rFonts w:ascii="Times" w:hAnsi="Times" w:cs="Times"/>
                <w:sz w:val="20"/>
              </w:rPr>
              <w:t>2018-11-12</w:t>
            </w:r>
            <w:r w:rsidRPr="001957C7">
              <w:rPr>
                <w:rFonts w:ascii="Times" w:hAnsi="Times" w:cs="Times"/>
                <w:sz w:val="20"/>
              </w:rPr>
              <w:br/>
              <w:t>to</w:t>
            </w:r>
            <w:r w:rsidRPr="001957C7">
              <w:rPr>
                <w:rFonts w:ascii="Times" w:hAnsi="Times" w:cs="Times"/>
                <w:sz w:val="20"/>
              </w:rPr>
              <w:br/>
              <w:t>2018-11-13</w:t>
            </w:r>
          </w:p>
        </w:tc>
        <w:tc>
          <w:tcPr>
            <w:tcW w:w="631" w:type="pct"/>
            <w:hideMark/>
          </w:tcPr>
          <w:p w14:paraId="75F49820" w14:textId="77777777" w:rsidR="001957C7" w:rsidRPr="001957C7" w:rsidRDefault="001957C7" w:rsidP="001957C7">
            <w:r w:rsidRPr="001957C7">
              <w:rPr>
                <w:rFonts w:ascii="Times" w:hAnsi="Times" w:cs="Times"/>
                <w:sz w:val="20"/>
              </w:rPr>
              <w:t>Japan [Tokyo]</w:t>
            </w:r>
          </w:p>
        </w:tc>
        <w:tc>
          <w:tcPr>
            <w:tcW w:w="961" w:type="pct"/>
            <w:hideMark/>
          </w:tcPr>
          <w:p w14:paraId="437D045A" w14:textId="77777777" w:rsidR="001957C7" w:rsidRPr="001957C7" w:rsidRDefault="00D3553A" w:rsidP="001957C7">
            <w:hyperlink r:id="rId72" w:tooltip="12 November, Monday: Q10/17 and Q14/17 interim meeting in parallel 13 November, Tuesday: Q10/17 and Q14/17 joint interim meeting " w:history="1">
              <w:r w:rsidR="001957C7" w:rsidRPr="001957C7">
                <w:rPr>
                  <w:rFonts w:ascii="Times" w:hAnsi="Times" w:cs="Times"/>
                  <w:color w:val="0000FF"/>
                  <w:sz w:val="20"/>
                  <w:u w:val="single"/>
                </w:rPr>
                <w:t>Q10/17</w:t>
              </w:r>
            </w:hyperlink>
            <w:r w:rsidR="001957C7" w:rsidRPr="001957C7">
              <w:rPr>
                <w:rFonts w:ascii="Arial" w:hAnsi="Arial" w:cs="Arial"/>
                <w:color w:val="444444"/>
                <w:sz w:val="18"/>
                <w:szCs w:val="18"/>
                <w:shd w:val="clear" w:color="auto" w:fill="E4E4E4"/>
              </w:rPr>
              <w:t>[</w:t>
            </w:r>
            <w:hyperlink r:id="rId73" w:tooltip="See meeting report" w:history="1">
              <w:r w:rsidR="001957C7" w:rsidRPr="001957C7">
                <w:rPr>
                  <w:rFonts w:ascii="Arial" w:hAnsi="Arial" w:cs="Arial"/>
                  <w:color w:val="3789BD"/>
                  <w:sz w:val="18"/>
                  <w:szCs w:val="18"/>
                  <w:u w:val="single"/>
                  <w:bdr w:val="none" w:sz="0" w:space="0" w:color="auto" w:frame="1"/>
                  <w:shd w:val="clear" w:color="auto" w:fill="E4E4E4"/>
                </w:rPr>
                <w:t>meeting report</w:t>
              </w:r>
            </w:hyperlink>
            <w:r w:rsidR="001957C7" w:rsidRPr="001957C7">
              <w:rPr>
                <w:rFonts w:ascii="Arial" w:hAnsi="Arial" w:cs="Arial"/>
                <w:color w:val="444444"/>
                <w:sz w:val="18"/>
                <w:szCs w:val="18"/>
                <w:shd w:val="clear" w:color="auto" w:fill="E4E4E4"/>
              </w:rPr>
              <w:t>]</w:t>
            </w:r>
          </w:p>
        </w:tc>
        <w:tc>
          <w:tcPr>
            <w:tcW w:w="1738" w:type="pct"/>
            <w:hideMark/>
          </w:tcPr>
          <w:p w14:paraId="2E1CCCEF" w14:textId="77777777" w:rsidR="001957C7" w:rsidRPr="001957C7" w:rsidRDefault="001957C7" w:rsidP="001957C7">
            <w:r w:rsidRPr="001957C7">
              <w:rPr>
                <w:rFonts w:ascii="Times" w:hAnsi="Times" w:cs="Times"/>
                <w:sz w:val="20"/>
              </w:rPr>
              <w:t>Q10/17 Interim Rapporteur group meetings</w:t>
            </w:r>
          </w:p>
        </w:tc>
      </w:tr>
      <w:tr w:rsidR="001957C7" w:rsidRPr="001957C7" w14:paraId="0A891914" w14:textId="77777777" w:rsidTr="00C65F17">
        <w:tblPrEx>
          <w:jc w:val="left"/>
        </w:tblPrEx>
        <w:tc>
          <w:tcPr>
            <w:tcW w:w="445" w:type="pct"/>
          </w:tcPr>
          <w:p w14:paraId="5DFAF3F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7F6D3EC3" w14:textId="77777777" w:rsidR="001957C7" w:rsidRPr="001957C7" w:rsidRDefault="001957C7" w:rsidP="001957C7">
            <w:r w:rsidRPr="001957C7">
              <w:rPr>
                <w:rFonts w:ascii="Times" w:hAnsi="Times" w:cs="Times"/>
                <w:sz w:val="20"/>
              </w:rPr>
              <w:t>2018-11-12</w:t>
            </w:r>
            <w:r w:rsidRPr="001957C7">
              <w:rPr>
                <w:rFonts w:ascii="Times" w:hAnsi="Times" w:cs="Times"/>
                <w:sz w:val="20"/>
              </w:rPr>
              <w:br/>
              <w:t>to</w:t>
            </w:r>
            <w:r w:rsidRPr="001957C7">
              <w:rPr>
                <w:rFonts w:ascii="Times" w:hAnsi="Times" w:cs="Times"/>
                <w:sz w:val="20"/>
              </w:rPr>
              <w:br/>
              <w:t>2018-11-13</w:t>
            </w:r>
          </w:p>
        </w:tc>
        <w:tc>
          <w:tcPr>
            <w:tcW w:w="631" w:type="pct"/>
            <w:hideMark/>
          </w:tcPr>
          <w:p w14:paraId="1D0DB35B" w14:textId="77777777" w:rsidR="001957C7" w:rsidRPr="001957C7" w:rsidRDefault="001957C7" w:rsidP="001957C7">
            <w:r w:rsidRPr="001957C7">
              <w:rPr>
                <w:rFonts w:ascii="Times" w:hAnsi="Times" w:cs="Times"/>
                <w:sz w:val="20"/>
              </w:rPr>
              <w:t>Japan [Tokyo]</w:t>
            </w:r>
          </w:p>
        </w:tc>
        <w:tc>
          <w:tcPr>
            <w:tcW w:w="961" w:type="pct"/>
            <w:hideMark/>
          </w:tcPr>
          <w:p w14:paraId="31A66EEB" w14:textId="77777777" w:rsidR="001957C7" w:rsidRPr="001957C7" w:rsidRDefault="00D3553A" w:rsidP="001957C7">
            <w:hyperlink r:id="rId74" w:tooltip="Click here for more details" w:history="1">
              <w:r w:rsidR="001957C7" w:rsidRPr="001957C7">
                <w:rPr>
                  <w:rFonts w:ascii="Times" w:hAnsi="Times" w:cs="Times"/>
                  <w:color w:val="0000FF"/>
                  <w:sz w:val="20"/>
                  <w:u w:val="single"/>
                </w:rPr>
                <w:t>Q14/17</w:t>
              </w:r>
            </w:hyperlink>
            <w:r w:rsidR="001957C7" w:rsidRPr="001957C7">
              <w:rPr>
                <w:rFonts w:ascii="Times" w:hAnsi="Times" w:cs="Times"/>
                <w:sz w:val="20"/>
              </w:rPr>
              <w:t> [</w:t>
            </w:r>
            <w:hyperlink r:id="rId7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8FA0470" w14:textId="77777777" w:rsidR="001957C7" w:rsidRPr="001957C7" w:rsidRDefault="001957C7" w:rsidP="001957C7">
            <w:r w:rsidRPr="001957C7">
              <w:rPr>
                <w:rFonts w:ascii="Times" w:hAnsi="Times" w:cs="Times"/>
                <w:sz w:val="20"/>
              </w:rPr>
              <w:t>Q14/17 Interim Rapporteur group meetings</w:t>
            </w:r>
          </w:p>
        </w:tc>
      </w:tr>
      <w:tr w:rsidR="001957C7" w:rsidRPr="001957C7" w14:paraId="366B508E" w14:textId="77777777" w:rsidTr="00C65F17">
        <w:tblPrEx>
          <w:jc w:val="left"/>
        </w:tblPrEx>
        <w:tc>
          <w:tcPr>
            <w:tcW w:w="445" w:type="pct"/>
          </w:tcPr>
          <w:p w14:paraId="4893C65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82BF826" w14:textId="77777777" w:rsidR="001957C7" w:rsidRPr="001957C7" w:rsidRDefault="001957C7" w:rsidP="001957C7">
            <w:r w:rsidRPr="001957C7">
              <w:rPr>
                <w:rFonts w:ascii="Times" w:hAnsi="Times" w:cs="Times"/>
                <w:sz w:val="20"/>
              </w:rPr>
              <w:t>2019-04-22</w:t>
            </w:r>
            <w:r w:rsidRPr="001957C7">
              <w:rPr>
                <w:rFonts w:ascii="Times" w:hAnsi="Times" w:cs="Times"/>
                <w:sz w:val="20"/>
              </w:rPr>
              <w:br/>
              <w:t>to</w:t>
            </w:r>
            <w:r w:rsidRPr="001957C7">
              <w:rPr>
                <w:rFonts w:ascii="Times" w:hAnsi="Times" w:cs="Times"/>
                <w:sz w:val="20"/>
              </w:rPr>
              <w:br/>
              <w:t>2019-04-26</w:t>
            </w:r>
          </w:p>
        </w:tc>
        <w:tc>
          <w:tcPr>
            <w:tcW w:w="631" w:type="pct"/>
            <w:hideMark/>
          </w:tcPr>
          <w:p w14:paraId="79DBCB21" w14:textId="77777777" w:rsidR="001957C7" w:rsidRPr="001957C7" w:rsidRDefault="001957C7" w:rsidP="001957C7">
            <w:r w:rsidRPr="001957C7">
              <w:rPr>
                <w:rFonts w:ascii="Times" w:hAnsi="Times" w:cs="Times"/>
                <w:sz w:val="20"/>
              </w:rPr>
              <w:t>China [Beijing]</w:t>
            </w:r>
          </w:p>
        </w:tc>
        <w:tc>
          <w:tcPr>
            <w:tcW w:w="961" w:type="pct"/>
            <w:hideMark/>
          </w:tcPr>
          <w:p w14:paraId="000C9E76" w14:textId="77777777" w:rsidR="001957C7" w:rsidRPr="001957C7" w:rsidRDefault="00D3553A" w:rsidP="001957C7">
            <w:hyperlink r:id="rId76" w:tooltip="Click here for more details" w:history="1">
              <w:r w:rsidR="001957C7" w:rsidRPr="001957C7">
                <w:rPr>
                  <w:rFonts w:ascii="Times" w:hAnsi="Times" w:cs="Times"/>
                  <w:color w:val="0000FF"/>
                  <w:sz w:val="20"/>
                  <w:u w:val="single"/>
                </w:rPr>
                <w:t>Q11/17</w:t>
              </w:r>
            </w:hyperlink>
            <w:r w:rsidR="001957C7" w:rsidRPr="001957C7">
              <w:rPr>
                <w:rFonts w:ascii="Times" w:hAnsi="Times" w:cs="Times"/>
                <w:sz w:val="20"/>
              </w:rPr>
              <w:t> [</w:t>
            </w:r>
            <w:hyperlink r:id="rId7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7F27D6E0" w14:textId="77777777" w:rsidR="001957C7" w:rsidRPr="001957C7" w:rsidRDefault="001957C7" w:rsidP="001957C7">
            <w:r w:rsidRPr="001957C7">
              <w:rPr>
                <w:rFonts w:ascii="Times" w:hAnsi="Times" w:cs="Times"/>
                <w:sz w:val="20"/>
              </w:rPr>
              <w:t>Q11/17 interim Rapporteur group meeting jointly with ISO/IEC JTC 1/SC 6/WG 10</w:t>
            </w:r>
          </w:p>
        </w:tc>
      </w:tr>
      <w:tr w:rsidR="001957C7" w:rsidRPr="001957C7" w14:paraId="3E67E67E" w14:textId="77777777" w:rsidTr="00C65F17">
        <w:tblPrEx>
          <w:jc w:val="left"/>
        </w:tblPrEx>
        <w:tc>
          <w:tcPr>
            <w:tcW w:w="445" w:type="pct"/>
          </w:tcPr>
          <w:p w14:paraId="4DFE1E8B"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8E694DD" w14:textId="77777777" w:rsidR="001957C7" w:rsidRPr="001957C7" w:rsidRDefault="001957C7" w:rsidP="001957C7">
            <w:r w:rsidRPr="001957C7">
              <w:rPr>
                <w:rFonts w:ascii="Times" w:hAnsi="Times" w:cs="Times"/>
                <w:sz w:val="20"/>
              </w:rPr>
              <w:t>2019-06-04</w:t>
            </w:r>
            <w:r w:rsidRPr="001957C7">
              <w:rPr>
                <w:rFonts w:ascii="Times" w:hAnsi="Times" w:cs="Times"/>
                <w:sz w:val="20"/>
              </w:rPr>
              <w:br/>
              <w:t>to</w:t>
            </w:r>
            <w:r w:rsidRPr="001957C7">
              <w:rPr>
                <w:rFonts w:ascii="Times" w:hAnsi="Times" w:cs="Times"/>
                <w:sz w:val="20"/>
              </w:rPr>
              <w:br/>
              <w:t>2019-06-05</w:t>
            </w:r>
          </w:p>
        </w:tc>
        <w:tc>
          <w:tcPr>
            <w:tcW w:w="631" w:type="pct"/>
            <w:hideMark/>
          </w:tcPr>
          <w:p w14:paraId="30E99803" w14:textId="77777777" w:rsidR="001957C7" w:rsidRPr="001957C7" w:rsidRDefault="001957C7" w:rsidP="001957C7">
            <w:r w:rsidRPr="001957C7">
              <w:rPr>
                <w:rFonts w:ascii="Times" w:hAnsi="Times" w:cs="Times"/>
                <w:i/>
                <w:iCs/>
                <w:color w:val="FF0000"/>
                <w:sz w:val="20"/>
              </w:rPr>
              <w:t>E-Meeting</w:t>
            </w:r>
          </w:p>
        </w:tc>
        <w:tc>
          <w:tcPr>
            <w:tcW w:w="961" w:type="pct"/>
            <w:hideMark/>
          </w:tcPr>
          <w:p w14:paraId="0C7967A3" w14:textId="77777777" w:rsidR="001957C7" w:rsidRPr="001957C7" w:rsidRDefault="00D3553A" w:rsidP="001957C7">
            <w:hyperlink r:id="rId78" w:tooltip="Click here for more details" w:history="1">
              <w:r w:rsidR="001957C7" w:rsidRPr="001957C7">
                <w:rPr>
                  <w:rFonts w:ascii="Times" w:hAnsi="Times" w:cs="Times"/>
                  <w:color w:val="0000FF"/>
                  <w:sz w:val="20"/>
                  <w:u w:val="single"/>
                </w:rPr>
                <w:t>Q10/17</w:t>
              </w:r>
            </w:hyperlink>
            <w:r w:rsidR="001957C7" w:rsidRPr="001957C7">
              <w:rPr>
                <w:rFonts w:ascii="Times" w:hAnsi="Times" w:cs="Times"/>
                <w:sz w:val="20"/>
              </w:rPr>
              <w:t> [</w:t>
            </w:r>
            <w:hyperlink r:id="rId7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288982B3" w14:textId="77777777" w:rsidR="001957C7" w:rsidRPr="001957C7" w:rsidRDefault="001957C7" w:rsidP="001957C7">
            <w:r w:rsidRPr="001957C7">
              <w:rPr>
                <w:rFonts w:ascii="Times" w:hAnsi="Times" w:cs="Times"/>
                <w:sz w:val="20"/>
              </w:rPr>
              <w:t>Q10/17 interim Rapporteur group e-meeting</w:t>
            </w:r>
          </w:p>
        </w:tc>
      </w:tr>
      <w:tr w:rsidR="001957C7" w:rsidRPr="001957C7" w14:paraId="0FC19D0C" w14:textId="77777777" w:rsidTr="00C65F17">
        <w:tblPrEx>
          <w:jc w:val="left"/>
        </w:tblPrEx>
        <w:tc>
          <w:tcPr>
            <w:tcW w:w="445" w:type="pct"/>
          </w:tcPr>
          <w:p w14:paraId="330244F8"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791CA5B9" w14:textId="77777777" w:rsidR="001957C7" w:rsidRPr="001957C7" w:rsidRDefault="001957C7" w:rsidP="001957C7">
            <w:r w:rsidRPr="001957C7">
              <w:rPr>
                <w:rFonts w:ascii="Times" w:hAnsi="Times" w:cs="Times"/>
                <w:sz w:val="20"/>
              </w:rPr>
              <w:t>2019-06-04</w:t>
            </w:r>
            <w:r w:rsidRPr="001957C7">
              <w:rPr>
                <w:rFonts w:ascii="Times" w:hAnsi="Times" w:cs="Times"/>
                <w:sz w:val="20"/>
              </w:rPr>
              <w:br/>
              <w:t>to</w:t>
            </w:r>
            <w:r w:rsidRPr="001957C7">
              <w:rPr>
                <w:rFonts w:ascii="Times" w:hAnsi="Times" w:cs="Times"/>
                <w:sz w:val="20"/>
              </w:rPr>
              <w:br/>
              <w:t>2019-06-05</w:t>
            </w:r>
          </w:p>
        </w:tc>
        <w:tc>
          <w:tcPr>
            <w:tcW w:w="631" w:type="pct"/>
            <w:hideMark/>
          </w:tcPr>
          <w:p w14:paraId="5B0E9CEC" w14:textId="77777777" w:rsidR="001957C7" w:rsidRPr="001957C7" w:rsidRDefault="001957C7" w:rsidP="001957C7">
            <w:r w:rsidRPr="001957C7">
              <w:rPr>
                <w:rFonts w:ascii="Times" w:hAnsi="Times" w:cs="Times"/>
                <w:i/>
                <w:iCs/>
                <w:color w:val="FF0000"/>
                <w:sz w:val="20"/>
              </w:rPr>
              <w:t>E-Meeting</w:t>
            </w:r>
          </w:p>
        </w:tc>
        <w:tc>
          <w:tcPr>
            <w:tcW w:w="961" w:type="pct"/>
            <w:hideMark/>
          </w:tcPr>
          <w:p w14:paraId="5AA6E72B" w14:textId="77777777" w:rsidR="001957C7" w:rsidRPr="001957C7" w:rsidRDefault="00D3553A" w:rsidP="001957C7">
            <w:hyperlink r:id="rId80" w:tooltip="Click here for more details" w:history="1">
              <w:r w:rsidR="001957C7" w:rsidRPr="001957C7">
                <w:rPr>
                  <w:rFonts w:ascii="Times" w:hAnsi="Times" w:cs="Times"/>
                  <w:color w:val="0000FF"/>
                  <w:sz w:val="20"/>
                  <w:u w:val="single"/>
                </w:rPr>
                <w:t>Q14/17</w:t>
              </w:r>
            </w:hyperlink>
            <w:r w:rsidR="001957C7" w:rsidRPr="001957C7">
              <w:rPr>
                <w:rFonts w:ascii="Times" w:hAnsi="Times" w:cs="Times"/>
                <w:sz w:val="20"/>
              </w:rPr>
              <w:t> [</w:t>
            </w:r>
            <w:hyperlink r:id="rId8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FFF49DE" w14:textId="77777777" w:rsidR="001957C7" w:rsidRPr="001957C7" w:rsidRDefault="001957C7" w:rsidP="001957C7">
            <w:r w:rsidRPr="001957C7">
              <w:rPr>
                <w:rFonts w:ascii="Times" w:hAnsi="Times" w:cs="Times"/>
                <w:sz w:val="20"/>
              </w:rPr>
              <w:t>Q14/17 interim Rapporteur group</w:t>
            </w:r>
          </w:p>
        </w:tc>
      </w:tr>
      <w:tr w:rsidR="001957C7" w:rsidRPr="001957C7" w14:paraId="3D8CE20A" w14:textId="77777777" w:rsidTr="00C65F17">
        <w:tblPrEx>
          <w:jc w:val="left"/>
        </w:tblPrEx>
        <w:tc>
          <w:tcPr>
            <w:tcW w:w="445" w:type="pct"/>
          </w:tcPr>
          <w:p w14:paraId="11B28F35"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A2CA06D" w14:textId="77777777" w:rsidR="001957C7" w:rsidRPr="001957C7" w:rsidRDefault="001957C7" w:rsidP="001957C7">
            <w:r w:rsidRPr="001957C7">
              <w:rPr>
                <w:rFonts w:ascii="Times" w:hAnsi="Times" w:cs="Times"/>
                <w:sz w:val="20"/>
              </w:rPr>
              <w:t>2019-06-10</w:t>
            </w:r>
            <w:r w:rsidRPr="001957C7">
              <w:rPr>
                <w:rFonts w:ascii="Times" w:hAnsi="Times" w:cs="Times"/>
                <w:sz w:val="20"/>
              </w:rPr>
              <w:br/>
              <w:t>to</w:t>
            </w:r>
            <w:r w:rsidRPr="001957C7">
              <w:rPr>
                <w:rFonts w:ascii="Times" w:hAnsi="Times" w:cs="Times"/>
                <w:sz w:val="20"/>
              </w:rPr>
              <w:br/>
              <w:t>2019-06-12</w:t>
            </w:r>
          </w:p>
        </w:tc>
        <w:tc>
          <w:tcPr>
            <w:tcW w:w="631" w:type="pct"/>
            <w:hideMark/>
          </w:tcPr>
          <w:p w14:paraId="6D13239A" w14:textId="77777777" w:rsidR="001957C7" w:rsidRPr="001957C7" w:rsidRDefault="001957C7" w:rsidP="001957C7">
            <w:r w:rsidRPr="001957C7">
              <w:rPr>
                <w:rFonts w:ascii="Times" w:hAnsi="Times" w:cs="Times"/>
                <w:sz w:val="20"/>
              </w:rPr>
              <w:t>China [</w:t>
            </w:r>
            <w:proofErr w:type="spellStart"/>
            <w:r w:rsidRPr="001957C7">
              <w:rPr>
                <w:rFonts w:ascii="Times" w:hAnsi="Times" w:cs="Times"/>
                <w:sz w:val="20"/>
              </w:rPr>
              <w:t>Shanghaï</w:t>
            </w:r>
            <w:proofErr w:type="spellEnd"/>
            <w:r w:rsidRPr="001957C7">
              <w:rPr>
                <w:rFonts w:ascii="Times" w:hAnsi="Times" w:cs="Times"/>
                <w:sz w:val="20"/>
              </w:rPr>
              <w:t>]</w:t>
            </w:r>
          </w:p>
        </w:tc>
        <w:tc>
          <w:tcPr>
            <w:tcW w:w="961" w:type="pct"/>
            <w:hideMark/>
          </w:tcPr>
          <w:p w14:paraId="1249B905" w14:textId="77777777" w:rsidR="001957C7" w:rsidRPr="001957C7" w:rsidRDefault="00D3553A" w:rsidP="001957C7">
            <w:hyperlink r:id="rId82" w:tooltip="Click here for more details" w:history="1">
              <w:r w:rsidR="001957C7" w:rsidRPr="001957C7">
                <w:rPr>
                  <w:rFonts w:ascii="Times" w:hAnsi="Times" w:cs="Times"/>
                  <w:color w:val="0000FF"/>
                  <w:sz w:val="20"/>
                  <w:u w:val="single"/>
                </w:rPr>
                <w:t>Q4/17</w:t>
              </w:r>
            </w:hyperlink>
            <w:r w:rsidR="001957C7" w:rsidRPr="001957C7">
              <w:rPr>
                <w:rFonts w:ascii="Times" w:hAnsi="Times" w:cs="Times"/>
                <w:sz w:val="20"/>
              </w:rPr>
              <w:t> [</w:t>
            </w:r>
            <w:hyperlink r:id="rId8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14BA1D9" w14:textId="77777777" w:rsidR="001957C7" w:rsidRPr="001957C7" w:rsidRDefault="001957C7" w:rsidP="001957C7">
            <w:r w:rsidRPr="001957C7">
              <w:rPr>
                <w:rFonts w:ascii="Times" w:hAnsi="Times" w:cs="Times"/>
                <w:sz w:val="20"/>
              </w:rPr>
              <w:t>Q4/17 interim Rapporteur group</w:t>
            </w:r>
          </w:p>
        </w:tc>
      </w:tr>
      <w:tr w:rsidR="001957C7" w:rsidRPr="001957C7" w14:paraId="2F50092C" w14:textId="77777777" w:rsidTr="00C65F17">
        <w:tblPrEx>
          <w:jc w:val="left"/>
        </w:tblPrEx>
        <w:tc>
          <w:tcPr>
            <w:tcW w:w="445" w:type="pct"/>
          </w:tcPr>
          <w:p w14:paraId="60C87C29"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6502BA2" w14:textId="77777777" w:rsidR="001957C7" w:rsidRPr="001957C7" w:rsidRDefault="001957C7" w:rsidP="001957C7">
            <w:r w:rsidRPr="001957C7">
              <w:rPr>
                <w:rFonts w:ascii="Times" w:hAnsi="Times" w:cs="Times"/>
                <w:sz w:val="20"/>
              </w:rPr>
              <w:t>2019-06-11</w:t>
            </w:r>
            <w:r w:rsidRPr="001957C7">
              <w:rPr>
                <w:rFonts w:ascii="Times" w:hAnsi="Times" w:cs="Times"/>
                <w:sz w:val="20"/>
              </w:rPr>
              <w:br/>
              <w:t>to</w:t>
            </w:r>
            <w:r w:rsidRPr="001957C7">
              <w:rPr>
                <w:rFonts w:ascii="Times" w:hAnsi="Times" w:cs="Times"/>
                <w:sz w:val="20"/>
              </w:rPr>
              <w:br/>
              <w:t>2019-06-12</w:t>
            </w:r>
          </w:p>
        </w:tc>
        <w:tc>
          <w:tcPr>
            <w:tcW w:w="631" w:type="pct"/>
            <w:hideMark/>
          </w:tcPr>
          <w:p w14:paraId="4CA68732" w14:textId="77777777" w:rsidR="001957C7" w:rsidRPr="001957C7" w:rsidRDefault="001957C7" w:rsidP="001957C7">
            <w:r w:rsidRPr="001957C7">
              <w:rPr>
                <w:rFonts w:ascii="Times" w:hAnsi="Times" w:cs="Times"/>
                <w:sz w:val="20"/>
              </w:rPr>
              <w:t>China [Beijing]</w:t>
            </w:r>
          </w:p>
        </w:tc>
        <w:tc>
          <w:tcPr>
            <w:tcW w:w="961" w:type="pct"/>
            <w:hideMark/>
          </w:tcPr>
          <w:p w14:paraId="2B9D5C7C" w14:textId="77777777" w:rsidR="001957C7" w:rsidRPr="001957C7" w:rsidRDefault="00D3553A" w:rsidP="001957C7">
            <w:hyperlink r:id="rId84" w:tooltip="Click here for more details"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8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EF1DA49" w14:textId="77777777" w:rsidR="001957C7" w:rsidRPr="001957C7" w:rsidRDefault="001957C7" w:rsidP="001957C7">
            <w:r w:rsidRPr="001957C7">
              <w:rPr>
                <w:rFonts w:ascii="Times" w:hAnsi="Times" w:cs="Times"/>
                <w:sz w:val="20"/>
              </w:rPr>
              <w:t>Q13/17 interim Rapporteur group</w:t>
            </w:r>
          </w:p>
        </w:tc>
      </w:tr>
      <w:tr w:rsidR="001957C7" w:rsidRPr="001957C7" w14:paraId="6A55C7A4" w14:textId="77777777" w:rsidTr="00C65F17">
        <w:tblPrEx>
          <w:jc w:val="left"/>
        </w:tblPrEx>
        <w:tc>
          <w:tcPr>
            <w:tcW w:w="445" w:type="pct"/>
          </w:tcPr>
          <w:p w14:paraId="2C7CB0FB"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469E5869" w14:textId="77777777" w:rsidR="001957C7" w:rsidRPr="001957C7" w:rsidRDefault="001957C7" w:rsidP="001957C7">
            <w:r w:rsidRPr="001957C7">
              <w:rPr>
                <w:rFonts w:ascii="Times" w:hAnsi="Times" w:cs="Times"/>
                <w:sz w:val="20"/>
              </w:rPr>
              <w:t>2019-06-18</w:t>
            </w:r>
            <w:r w:rsidRPr="001957C7">
              <w:rPr>
                <w:rFonts w:ascii="Times" w:hAnsi="Times" w:cs="Times"/>
                <w:sz w:val="20"/>
              </w:rPr>
              <w:br/>
              <w:t>to</w:t>
            </w:r>
            <w:r w:rsidRPr="001957C7">
              <w:rPr>
                <w:rFonts w:ascii="Times" w:hAnsi="Times" w:cs="Times"/>
                <w:sz w:val="20"/>
              </w:rPr>
              <w:br/>
              <w:t>2019-06-19</w:t>
            </w:r>
          </w:p>
        </w:tc>
        <w:tc>
          <w:tcPr>
            <w:tcW w:w="631" w:type="pct"/>
            <w:hideMark/>
          </w:tcPr>
          <w:p w14:paraId="43B29C12" w14:textId="77777777" w:rsidR="001957C7" w:rsidRPr="001957C7" w:rsidRDefault="001957C7" w:rsidP="001957C7">
            <w:r w:rsidRPr="001957C7">
              <w:rPr>
                <w:rFonts w:ascii="Times" w:hAnsi="Times" w:cs="Times"/>
                <w:sz w:val="20"/>
              </w:rPr>
              <w:t>China [Chongqing]</w:t>
            </w:r>
          </w:p>
        </w:tc>
        <w:tc>
          <w:tcPr>
            <w:tcW w:w="961" w:type="pct"/>
            <w:hideMark/>
          </w:tcPr>
          <w:p w14:paraId="361A35E8" w14:textId="77777777" w:rsidR="001957C7" w:rsidRPr="001957C7" w:rsidRDefault="00D3553A" w:rsidP="001957C7">
            <w:hyperlink r:id="rId86" w:tooltip="Click here for more details" w:history="1">
              <w:r w:rsidR="001957C7" w:rsidRPr="001957C7">
                <w:rPr>
                  <w:rFonts w:ascii="Times" w:hAnsi="Times" w:cs="Times"/>
                  <w:color w:val="0000FF"/>
                  <w:sz w:val="20"/>
                  <w:u w:val="single"/>
                </w:rPr>
                <w:t>Q7/17</w:t>
              </w:r>
            </w:hyperlink>
            <w:r w:rsidR="001957C7" w:rsidRPr="001957C7">
              <w:rPr>
                <w:rFonts w:ascii="Times" w:hAnsi="Times" w:cs="Times"/>
                <w:sz w:val="20"/>
              </w:rPr>
              <w:t> [</w:t>
            </w:r>
            <w:hyperlink r:id="rId8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2692D72E" w14:textId="77777777" w:rsidR="001957C7" w:rsidRPr="001957C7" w:rsidRDefault="001957C7" w:rsidP="001957C7">
            <w:r w:rsidRPr="001957C7">
              <w:rPr>
                <w:rFonts w:ascii="Times" w:hAnsi="Times" w:cs="Times"/>
                <w:sz w:val="20"/>
              </w:rPr>
              <w:t>Q7/17 interim Rapporteur group</w:t>
            </w:r>
          </w:p>
        </w:tc>
      </w:tr>
      <w:tr w:rsidR="001957C7" w:rsidRPr="001957C7" w14:paraId="4F721294" w14:textId="77777777" w:rsidTr="00C65F17">
        <w:tblPrEx>
          <w:jc w:val="left"/>
        </w:tblPrEx>
        <w:tc>
          <w:tcPr>
            <w:tcW w:w="445" w:type="pct"/>
          </w:tcPr>
          <w:p w14:paraId="77D8C6CD"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24F99B6" w14:textId="77777777" w:rsidR="001957C7" w:rsidRPr="001957C7" w:rsidRDefault="001957C7" w:rsidP="001957C7">
            <w:r w:rsidRPr="001957C7">
              <w:rPr>
                <w:rFonts w:ascii="Times" w:hAnsi="Times" w:cs="Times"/>
                <w:sz w:val="20"/>
              </w:rPr>
              <w:t>2019-06-24</w:t>
            </w:r>
            <w:r w:rsidRPr="001957C7">
              <w:rPr>
                <w:rFonts w:ascii="Times" w:hAnsi="Times" w:cs="Times"/>
                <w:sz w:val="20"/>
              </w:rPr>
              <w:br/>
              <w:t>to</w:t>
            </w:r>
            <w:r w:rsidRPr="001957C7">
              <w:rPr>
                <w:rFonts w:ascii="Times" w:hAnsi="Times" w:cs="Times"/>
                <w:sz w:val="20"/>
              </w:rPr>
              <w:br/>
              <w:t>2019-06-25</w:t>
            </w:r>
          </w:p>
        </w:tc>
        <w:tc>
          <w:tcPr>
            <w:tcW w:w="631" w:type="pct"/>
            <w:hideMark/>
          </w:tcPr>
          <w:p w14:paraId="52C8C30B" w14:textId="77777777" w:rsidR="001957C7" w:rsidRPr="001957C7" w:rsidRDefault="001957C7" w:rsidP="001957C7">
            <w:r w:rsidRPr="001957C7">
              <w:rPr>
                <w:rFonts w:ascii="Times" w:hAnsi="Times" w:cs="Times"/>
                <w:sz w:val="20"/>
              </w:rPr>
              <w:t>China [Beijing]</w:t>
            </w:r>
          </w:p>
        </w:tc>
        <w:tc>
          <w:tcPr>
            <w:tcW w:w="961" w:type="pct"/>
            <w:hideMark/>
          </w:tcPr>
          <w:p w14:paraId="7AEF545C" w14:textId="77777777" w:rsidR="001957C7" w:rsidRPr="001957C7" w:rsidRDefault="00D3553A" w:rsidP="001957C7">
            <w:hyperlink r:id="rId88" w:tooltip="Click here for more details" w:history="1">
              <w:r w:rsidR="001957C7" w:rsidRPr="001957C7">
                <w:rPr>
                  <w:rFonts w:ascii="Times" w:hAnsi="Times" w:cs="Times"/>
                  <w:color w:val="0000FF"/>
                  <w:sz w:val="20"/>
                  <w:u w:val="single"/>
                </w:rPr>
                <w:t>Q8/17</w:t>
              </w:r>
            </w:hyperlink>
            <w:r w:rsidR="001957C7" w:rsidRPr="001957C7">
              <w:rPr>
                <w:rFonts w:ascii="Times" w:hAnsi="Times" w:cs="Times"/>
                <w:sz w:val="20"/>
              </w:rPr>
              <w:t> [</w:t>
            </w:r>
            <w:hyperlink r:id="rId8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4A8445AE" w14:textId="77777777" w:rsidR="001957C7" w:rsidRPr="001957C7" w:rsidRDefault="001957C7" w:rsidP="001957C7">
            <w:r w:rsidRPr="001957C7">
              <w:rPr>
                <w:rFonts w:ascii="Times" w:hAnsi="Times" w:cs="Times"/>
                <w:sz w:val="20"/>
              </w:rPr>
              <w:t>Q8/17 interim Rapporteur group</w:t>
            </w:r>
          </w:p>
        </w:tc>
      </w:tr>
      <w:tr w:rsidR="001957C7" w:rsidRPr="001957C7" w14:paraId="2158F1C9" w14:textId="77777777" w:rsidTr="00C65F17">
        <w:tblPrEx>
          <w:jc w:val="left"/>
        </w:tblPrEx>
        <w:tc>
          <w:tcPr>
            <w:tcW w:w="445" w:type="pct"/>
          </w:tcPr>
          <w:p w14:paraId="663FA6F5"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32F4F420" w14:textId="77777777" w:rsidR="001957C7" w:rsidRPr="001957C7" w:rsidRDefault="001957C7" w:rsidP="001957C7">
            <w:r w:rsidRPr="001957C7">
              <w:rPr>
                <w:rFonts w:ascii="Times" w:hAnsi="Times" w:cs="Times"/>
                <w:sz w:val="20"/>
              </w:rPr>
              <w:t>2019-06-27</w:t>
            </w:r>
            <w:r w:rsidRPr="001957C7">
              <w:rPr>
                <w:rFonts w:ascii="Times" w:hAnsi="Times" w:cs="Times"/>
                <w:sz w:val="20"/>
              </w:rPr>
              <w:br/>
              <w:t>to</w:t>
            </w:r>
            <w:r w:rsidRPr="001957C7">
              <w:rPr>
                <w:rFonts w:ascii="Times" w:hAnsi="Times" w:cs="Times"/>
                <w:sz w:val="20"/>
              </w:rPr>
              <w:br/>
              <w:t>2019-06-28</w:t>
            </w:r>
          </w:p>
        </w:tc>
        <w:tc>
          <w:tcPr>
            <w:tcW w:w="631" w:type="pct"/>
            <w:hideMark/>
          </w:tcPr>
          <w:p w14:paraId="7A463169" w14:textId="77777777" w:rsidR="001957C7" w:rsidRPr="001957C7" w:rsidRDefault="001957C7" w:rsidP="001957C7">
            <w:r w:rsidRPr="001957C7">
              <w:rPr>
                <w:rFonts w:ascii="Times" w:hAnsi="Times" w:cs="Times"/>
                <w:sz w:val="20"/>
              </w:rPr>
              <w:t>Japan [Tokyo]</w:t>
            </w:r>
          </w:p>
        </w:tc>
        <w:tc>
          <w:tcPr>
            <w:tcW w:w="961" w:type="pct"/>
            <w:hideMark/>
          </w:tcPr>
          <w:p w14:paraId="71E2756A" w14:textId="77777777" w:rsidR="001957C7" w:rsidRPr="001957C7" w:rsidRDefault="00D3553A" w:rsidP="001957C7">
            <w:hyperlink r:id="rId90" w:tooltip="Click here for more details"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9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17BF4F7B" w14:textId="77777777" w:rsidR="001957C7" w:rsidRPr="001957C7" w:rsidRDefault="001957C7" w:rsidP="001957C7">
            <w:r w:rsidRPr="001957C7">
              <w:rPr>
                <w:rFonts w:ascii="Times" w:hAnsi="Times" w:cs="Times"/>
                <w:sz w:val="20"/>
              </w:rPr>
              <w:t>Q6/17 interim Rapporteur group</w:t>
            </w:r>
          </w:p>
        </w:tc>
      </w:tr>
      <w:tr w:rsidR="001957C7" w:rsidRPr="001957C7" w14:paraId="1F8A7E38" w14:textId="77777777" w:rsidTr="00C65F17">
        <w:tblPrEx>
          <w:jc w:val="left"/>
        </w:tblPrEx>
        <w:tc>
          <w:tcPr>
            <w:tcW w:w="445" w:type="pct"/>
          </w:tcPr>
          <w:p w14:paraId="6C406629"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7D9C314C" w14:textId="77777777" w:rsidR="001957C7" w:rsidRPr="001957C7" w:rsidRDefault="001957C7" w:rsidP="001957C7">
            <w:r w:rsidRPr="001957C7">
              <w:rPr>
                <w:rFonts w:ascii="Times" w:hAnsi="Times" w:cs="Times"/>
                <w:sz w:val="20"/>
              </w:rPr>
              <w:t>2019-06-27</w:t>
            </w:r>
          </w:p>
        </w:tc>
        <w:tc>
          <w:tcPr>
            <w:tcW w:w="631" w:type="pct"/>
            <w:hideMark/>
          </w:tcPr>
          <w:p w14:paraId="6C1C1AEE" w14:textId="77777777" w:rsidR="001957C7" w:rsidRPr="001957C7" w:rsidRDefault="001957C7" w:rsidP="001957C7">
            <w:r w:rsidRPr="001957C7">
              <w:rPr>
                <w:rFonts w:ascii="Times" w:hAnsi="Times" w:cs="Times"/>
                <w:i/>
                <w:iCs/>
                <w:color w:val="FF0000"/>
                <w:sz w:val="20"/>
              </w:rPr>
              <w:t>E-Meeting</w:t>
            </w:r>
          </w:p>
        </w:tc>
        <w:tc>
          <w:tcPr>
            <w:tcW w:w="961" w:type="pct"/>
            <w:hideMark/>
          </w:tcPr>
          <w:p w14:paraId="0D421313" w14:textId="77777777" w:rsidR="001957C7" w:rsidRPr="001957C7" w:rsidRDefault="00D3553A" w:rsidP="001957C7">
            <w:hyperlink r:id="rId92" w:tooltip="Click here for more details"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9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AE2880F" w14:textId="77777777" w:rsidR="001957C7" w:rsidRPr="001957C7" w:rsidRDefault="001957C7" w:rsidP="001957C7">
            <w:r w:rsidRPr="001957C7">
              <w:rPr>
                <w:rFonts w:ascii="Times" w:hAnsi="Times" w:cs="Times"/>
                <w:sz w:val="20"/>
              </w:rPr>
              <w:t>Q3/17 interim Rapporteur group e-meeting</w:t>
            </w:r>
          </w:p>
        </w:tc>
      </w:tr>
      <w:tr w:rsidR="001957C7" w:rsidRPr="001957C7" w14:paraId="36850224" w14:textId="77777777" w:rsidTr="00C65F17">
        <w:tblPrEx>
          <w:jc w:val="left"/>
        </w:tblPrEx>
        <w:tc>
          <w:tcPr>
            <w:tcW w:w="445" w:type="pct"/>
          </w:tcPr>
          <w:p w14:paraId="1F18EADC"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19F6BC76" w14:textId="77777777" w:rsidR="001957C7" w:rsidRPr="001957C7" w:rsidRDefault="001957C7" w:rsidP="001957C7">
            <w:r w:rsidRPr="001957C7">
              <w:rPr>
                <w:rFonts w:ascii="Times" w:hAnsi="Times" w:cs="Times"/>
                <w:sz w:val="20"/>
              </w:rPr>
              <w:t>2019-10-22</w:t>
            </w:r>
            <w:r w:rsidRPr="001957C7">
              <w:rPr>
                <w:rFonts w:ascii="Times" w:hAnsi="Times" w:cs="Times"/>
                <w:sz w:val="20"/>
              </w:rPr>
              <w:br/>
              <w:t>to</w:t>
            </w:r>
            <w:r w:rsidRPr="001957C7">
              <w:rPr>
                <w:rFonts w:ascii="Times" w:hAnsi="Times" w:cs="Times"/>
                <w:sz w:val="20"/>
              </w:rPr>
              <w:br/>
              <w:t>2019-10-23</w:t>
            </w:r>
          </w:p>
        </w:tc>
        <w:tc>
          <w:tcPr>
            <w:tcW w:w="631" w:type="pct"/>
            <w:hideMark/>
          </w:tcPr>
          <w:p w14:paraId="29A8B9BC" w14:textId="77777777" w:rsidR="001957C7" w:rsidRPr="001957C7" w:rsidRDefault="001957C7" w:rsidP="001957C7">
            <w:r w:rsidRPr="001957C7">
              <w:rPr>
                <w:rFonts w:ascii="Times" w:hAnsi="Times" w:cs="Times"/>
                <w:sz w:val="20"/>
              </w:rPr>
              <w:t>China [Haikou]</w:t>
            </w:r>
          </w:p>
        </w:tc>
        <w:tc>
          <w:tcPr>
            <w:tcW w:w="961" w:type="pct"/>
            <w:hideMark/>
          </w:tcPr>
          <w:p w14:paraId="48EA23FC" w14:textId="77777777" w:rsidR="001957C7" w:rsidRPr="001957C7" w:rsidRDefault="00D3553A" w:rsidP="001957C7">
            <w:hyperlink r:id="rId94" w:tooltip="Click here for more details" w:history="1">
              <w:r w:rsidR="001957C7" w:rsidRPr="001957C7">
                <w:rPr>
                  <w:rFonts w:ascii="Times" w:hAnsi="Times" w:cs="Times"/>
                  <w:color w:val="0000FF"/>
                  <w:sz w:val="20"/>
                  <w:u w:val="single"/>
                </w:rPr>
                <w:t>Q7/17</w:t>
              </w:r>
            </w:hyperlink>
            <w:r w:rsidR="001957C7" w:rsidRPr="001957C7">
              <w:rPr>
                <w:rFonts w:ascii="Times" w:hAnsi="Times" w:cs="Times"/>
                <w:sz w:val="20"/>
              </w:rPr>
              <w:t> [</w:t>
            </w:r>
            <w:hyperlink r:id="rId9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59734759" w14:textId="77777777" w:rsidR="001957C7" w:rsidRPr="001957C7" w:rsidRDefault="001957C7" w:rsidP="001957C7">
            <w:r w:rsidRPr="001957C7">
              <w:rPr>
                <w:rFonts w:ascii="Times" w:hAnsi="Times" w:cs="Times"/>
                <w:sz w:val="20"/>
              </w:rPr>
              <w:t>Q7/17 interim Rapporteur group meeting</w:t>
            </w:r>
          </w:p>
        </w:tc>
      </w:tr>
      <w:tr w:rsidR="001957C7" w:rsidRPr="001957C7" w14:paraId="4F491DE8" w14:textId="77777777" w:rsidTr="00C65F17">
        <w:tblPrEx>
          <w:jc w:val="left"/>
        </w:tblPrEx>
        <w:tc>
          <w:tcPr>
            <w:tcW w:w="445" w:type="pct"/>
          </w:tcPr>
          <w:p w14:paraId="27AFECA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315B641" w14:textId="77777777" w:rsidR="001957C7" w:rsidRPr="001957C7" w:rsidRDefault="001957C7" w:rsidP="001957C7">
            <w:r w:rsidRPr="001957C7">
              <w:rPr>
                <w:rFonts w:ascii="Times" w:hAnsi="Times" w:cs="Times"/>
                <w:sz w:val="20"/>
              </w:rPr>
              <w:t>2019-12-05</w:t>
            </w:r>
            <w:r w:rsidRPr="001957C7">
              <w:rPr>
                <w:rFonts w:ascii="Times" w:hAnsi="Times" w:cs="Times"/>
                <w:sz w:val="20"/>
              </w:rPr>
              <w:br/>
              <w:t>to</w:t>
            </w:r>
            <w:r w:rsidRPr="001957C7">
              <w:rPr>
                <w:rFonts w:ascii="Times" w:hAnsi="Times" w:cs="Times"/>
                <w:sz w:val="20"/>
              </w:rPr>
              <w:br/>
              <w:t>2019-12-06</w:t>
            </w:r>
          </w:p>
        </w:tc>
        <w:tc>
          <w:tcPr>
            <w:tcW w:w="631" w:type="pct"/>
            <w:hideMark/>
          </w:tcPr>
          <w:p w14:paraId="12FDA652" w14:textId="77777777" w:rsidR="001957C7" w:rsidRPr="001957C7" w:rsidRDefault="001957C7" w:rsidP="001957C7">
            <w:r w:rsidRPr="001957C7">
              <w:rPr>
                <w:rFonts w:ascii="Times" w:hAnsi="Times" w:cs="Times"/>
                <w:sz w:val="20"/>
              </w:rPr>
              <w:t>Switzerland [</w:t>
            </w:r>
            <w:r w:rsidRPr="001957C7">
              <w:rPr>
                <w:rFonts w:ascii="Times" w:hAnsi="Times" w:cs="Times"/>
                <w:b/>
                <w:bCs/>
                <w:color w:val="004B96"/>
                <w:sz w:val="20"/>
              </w:rPr>
              <w:t>Fribourg</w:t>
            </w:r>
            <w:r w:rsidRPr="001957C7">
              <w:rPr>
                <w:rFonts w:ascii="Times" w:hAnsi="Times" w:cs="Times"/>
                <w:sz w:val="20"/>
              </w:rPr>
              <w:t>]</w:t>
            </w:r>
          </w:p>
        </w:tc>
        <w:tc>
          <w:tcPr>
            <w:tcW w:w="961" w:type="pct"/>
            <w:hideMark/>
          </w:tcPr>
          <w:p w14:paraId="27E24EF0" w14:textId="77777777" w:rsidR="001957C7" w:rsidRPr="0057110E" w:rsidRDefault="00D3553A" w:rsidP="001957C7">
            <w:pPr>
              <w:rPr>
                <w:color w:val="0000FF"/>
                <w:sz w:val="20"/>
              </w:rPr>
            </w:pPr>
            <w:hyperlink r:id="rId96" w:tooltip="Click here for more details" w:history="1">
              <w:r w:rsidR="001957C7" w:rsidRPr="0057110E">
                <w:rPr>
                  <w:color w:val="0000FF"/>
                  <w:sz w:val="20"/>
                  <w:u w:val="single"/>
                  <w:bdr w:val="none" w:sz="0" w:space="0" w:color="auto" w:frame="1"/>
                  <w:shd w:val="clear" w:color="auto" w:fill="FFFFFF"/>
                </w:rPr>
                <w:t>Q11/17</w:t>
              </w:r>
            </w:hyperlink>
            <w:r w:rsidR="001957C7" w:rsidRPr="0057110E">
              <w:rPr>
                <w:color w:val="0000FF"/>
                <w:sz w:val="20"/>
                <w:shd w:val="clear" w:color="auto" w:fill="FFFFFF"/>
              </w:rPr>
              <w:t> [</w:t>
            </w:r>
            <w:hyperlink r:id="rId97" w:tooltip="See meeting report" w:history="1">
              <w:r w:rsidR="001957C7" w:rsidRPr="0057110E">
                <w:rPr>
                  <w:color w:val="0000FF"/>
                  <w:sz w:val="20"/>
                  <w:u w:val="single"/>
                  <w:bdr w:val="none" w:sz="0" w:space="0" w:color="auto" w:frame="1"/>
                  <w:shd w:val="clear" w:color="auto" w:fill="FFFFFF"/>
                </w:rPr>
                <w:t>meeting report</w:t>
              </w:r>
            </w:hyperlink>
            <w:r w:rsidR="001957C7" w:rsidRPr="0057110E">
              <w:rPr>
                <w:color w:val="0000FF"/>
                <w:sz w:val="20"/>
                <w:shd w:val="clear" w:color="auto" w:fill="FFFFFF"/>
              </w:rPr>
              <w:t>]</w:t>
            </w:r>
            <w:r w:rsidR="001957C7" w:rsidRPr="0057110E">
              <w:rPr>
                <w:color w:val="0000FF"/>
                <w:sz w:val="20"/>
              </w:rPr>
              <w:br/>
            </w:r>
            <w:hyperlink r:id="rId98" w:tooltip="Click here for more details" w:history="1">
              <w:r w:rsidR="001957C7" w:rsidRPr="0057110E">
                <w:rPr>
                  <w:color w:val="0000FF"/>
                  <w:sz w:val="20"/>
                  <w:u w:val="single"/>
                  <w:bdr w:val="none" w:sz="0" w:space="0" w:color="auto" w:frame="1"/>
                  <w:shd w:val="clear" w:color="auto" w:fill="FFFFFF"/>
                </w:rPr>
                <w:t>Q14/17</w:t>
              </w:r>
            </w:hyperlink>
            <w:r w:rsidR="001957C7" w:rsidRPr="0057110E">
              <w:rPr>
                <w:color w:val="0000FF"/>
                <w:sz w:val="20"/>
                <w:shd w:val="clear" w:color="auto" w:fill="FFFFFF"/>
              </w:rPr>
              <w:t> [</w:t>
            </w:r>
            <w:hyperlink r:id="rId99" w:tooltip="See meeting report" w:history="1">
              <w:r w:rsidR="001957C7" w:rsidRPr="0057110E">
                <w:rPr>
                  <w:color w:val="0000FF"/>
                  <w:sz w:val="20"/>
                  <w:u w:val="single"/>
                  <w:bdr w:val="none" w:sz="0" w:space="0" w:color="auto" w:frame="1"/>
                  <w:shd w:val="clear" w:color="auto" w:fill="FFFFFF"/>
                </w:rPr>
                <w:t>meeting report</w:t>
              </w:r>
            </w:hyperlink>
            <w:r w:rsidR="001957C7" w:rsidRPr="0057110E">
              <w:rPr>
                <w:color w:val="0000FF"/>
                <w:sz w:val="20"/>
                <w:shd w:val="clear" w:color="auto" w:fill="FFFFFF"/>
              </w:rPr>
              <w:t>]</w:t>
            </w:r>
          </w:p>
        </w:tc>
        <w:tc>
          <w:tcPr>
            <w:tcW w:w="1738" w:type="pct"/>
            <w:hideMark/>
          </w:tcPr>
          <w:p w14:paraId="2FFB1B0A" w14:textId="77777777" w:rsidR="001957C7" w:rsidRPr="001957C7" w:rsidRDefault="001957C7" w:rsidP="001957C7">
            <w:r w:rsidRPr="001957C7">
              <w:rPr>
                <w:rFonts w:ascii="Times" w:hAnsi="Times" w:cs="Times"/>
                <w:sz w:val="20"/>
              </w:rPr>
              <w:t>Joint meeting of Q11/17 and Q14/17</w:t>
            </w:r>
          </w:p>
        </w:tc>
      </w:tr>
      <w:tr w:rsidR="001957C7" w:rsidRPr="001957C7" w14:paraId="718FE02C" w14:textId="77777777" w:rsidTr="0057110E">
        <w:tblPrEx>
          <w:jc w:val="left"/>
        </w:tblPrEx>
        <w:tc>
          <w:tcPr>
            <w:tcW w:w="445" w:type="pct"/>
          </w:tcPr>
          <w:p w14:paraId="430D2DDD"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6BA5564B" w14:textId="77777777" w:rsidR="001957C7" w:rsidRPr="001957C7" w:rsidRDefault="001957C7" w:rsidP="001957C7">
            <w:r w:rsidRPr="001957C7">
              <w:rPr>
                <w:rFonts w:ascii="Times" w:hAnsi="Times" w:cs="Times"/>
                <w:sz w:val="20"/>
              </w:rPr>
              <w:t>2019-12-11</w:t>
            </w:r>
            <w:r w:rsidRPr="001957C7">
              <w:rPr>
                <w:rFonts w:ascii="Times" w:hAnsi="Times" w:cs="Times"/>
                <w:sz w:val="20"/>
              </w:rPr>
              <w:br/>
              <w:t>to</w:t>
            </w:r>
            <w:r w:rsidRPr="001957C7">
              <w:rPr>
                <w:rFonts w:ascii="Times" w:hAnsi="Times" w:cs="Times"/>
                <w:sz w:val="20"/>
              </w:rPr>
              <w:br/>
              <w:t>2019-12-13</w:t>
            </w:r>
          </w:p>
        </w:tc>
        <w:tc>
          <w:tcPr>
            <w:tcW w:w="631" w:type="pct"/>
            <w:hideMark/>
          </w:tcPr>
          <w:p w14:paraId="40EC6160" w14:textId="77777777" w:rsidR="001957C7" w:rsidRPr="001957C7" w:rsidRDefault="001957C7" w:rsidP="001957C7">
            <w:r w:rsidRPr="001957C7">
              <w:rPr>
                <w:rFonts w:ascii="Times" w:hAnsi="Times" w:cs="Times"/>
                <w:sz w:val="20"/>
              </w:rPr>
              <w:t>China [Jinan]</w:t>
            </w:r>
          </w:p>
        </w:tc>
        <w:tc>
          <w:tcPr>
            <w:tcW w:w="961" w:type="pct"/>
            <w:shd w:val="clear" w:color="auto" w:fill="auto"/>
            <w:hideMark/>
          </w:tcPr>
          <w:p w14:paraId="47606988" w14:textId="77777777" w:rsidR="001957C7" w:rsidRPr="0057110E" w:rsidRDefault="00D3553A" w:rsidP="001957C7">
            <w:pPr>
              <w:rPr>
                <w:color w:val="0000FF"/>
                <w:sz w:val="20"/>
                <w:shd w:val="pct15" w:color="auto" w:fill="FFFFFF"/>
              </w:rPr>
            </w:pPr>
            <w:hyperlink r:id="rId100" w:tooltip="Click here for more details" w:history="1">
              <w:r w:rsidR="001957C7" w:rsidRPr="0057110E">
                <w:rPr>
                  <w:color w:val="0000FF"/>
                  <w:sz w:val="20"/>
                  <w:u w:val="single"/>
                  <w:bdr w:val="none" w:sz="0" w:space="0" w:color="auto" w:frame="1"/>
                </w:rPr>
                <w:t>Q4/17</w:t>
              </w:r>
            </w:hyperlink>
            <w:r w:rsidR="001957C7" w:rsidRPr="0057110E">
              <w:rPr>
                <w:color w:val="0000FF"/>
                <w:sz w:val="20"/>
              </w:rPr>
              <w:t> [</w:t>
            </w:r>
            <w:hyperlink r:id="rId101" w:tooltip="See meeting report" w:history="1">
              <w:r w:rsidR="001957C7" w:rsidRPr="0057110E">
                <w:rPr>
                  <w:color w:val="0000FF"/>
                  <w:sz w:val="20"/>
                  <w:u w:val="single"/>
                  <w:bdr w:val="none" w:sz="0" w:space="0" w:color="auto" w:frame="1"/>
                </w:rPr>
                <w:t>meeting report</w:t>
              </w:r>
            </w:hyperlink>
            <w:r w:rsidR="001957C7" w:rsidRPr="0057110E">
              <w:rPr>
                <w:color w:val="0000FF"/>
                <w:sz w:val="20"/>
              </w:rPr>
              <w:t>]</w:t>
            </w:r>
          </w:p>
        </w:tc>
        <w:tc>
          <w:tcPr>
            <w:tcW w:w="1738" w:type="pct"/>
            <w:hideMark/>
          </w:tcPr>
          <w:p w14:paraId="58BD4F16" w14:textId="77777777" w:rsidR="001957C7" w:rsidRPr="001957C7" w:rsidRDefault="001957C7" w:rsidP="001957C7">
            <w:r w:rsidRPr="001957C7">
              <w:rPr>
                <w:rFonts w:ascii="Times" w:hAnsi="Times" w:cs="Times"/>
                <w:sz w:val="20"/>
              </w:rPr>
              <w:t>Q4/17 interim Rapporteur group meeting</w:t>
            </w:r>
          </w:p>
        </w:tc>
      </w:tr>
      <w:tr w:rsidR="001957C7" w:rsidRPr="001957C7" w14:paraId="23A6D42F" w14:textId="77777777" w:rsidTr="0057110E">
        <w:tblPrEx>
          <w:jc w:val="left"/>
        </w:tblPrEx>
        <w:tc>
          <w:tcPr>
            <w:tcW w:w="445" w:type="pct"/>
          </w:tcPr>
          <w:p w14:paraId="3797E86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59BA9665" w14:textId="77777777" w:rsidR="001957C7" w:rsidRPr="001957C7" w:rsidRDefault="001957C7" w:rsidP="001957C7">
            <w:r w:rsidRPr="001957C7">
              <w:rPr>
                <w:rFonts w:ascii="Times" w:hAnsi="Times" w:cs="Times"/>
                <w:sz w:val="20"/>
              </w:rPr>
              <w:t>2019-12-11</w:t>
            </w:r>
          </w:p>
        </w:tc>
        <w:tc>
          <w:tcPr>
            <w:tcW w:w="631" w:type="pct"/>
            <w:hideMark/>
          </w:tcPr>
          <w:p w14:paraId="662893A1" w14:textId="77777777" w:rsidR="001957C7" w:rsidRPr="001957C7" w:rsidRDefault="001957C7" w:rsidP="001957C7">
            <w:r w:rsidRPr="001957C7">
              <w:rPr>
                <w:rFonts w:ascii="Times" w:hAnsi="Times" w:cs="Times"/>
                <w:i/>
                <w:iCs/>
                <w:color w:val="FF0000"/>
                <w:sz w:val="20"/>
              </w:rPr>
              <w:t>E-Meeting</w:t>
            </w:r>
          </w:p>
        </w:tc>
        <w:tc>
          <w:tcPr>
            <w:tcW w:w="961" w:type="pct"/>
            <w:shd w:val="clear" w:color="auto" w:fill="auto"/>
            <w:hideMark/>
          </w:tcPr>
          <w:p w14:paraId="3DB479C1" w14:textId="77777777" w:rsidR="001957C7" w:rsidRPr="0057110E" w:rsidRDefault="00D3553A" w:rsidP="001957C7">
            <w:pPr>
              <w:rPr>
                <w:color w:val="0000FF"/>
                <w:sz w:val="20"/>
                <w:shd w:val="pct15" w:color="auto" w:fill="FFFFFF"/>
              </w:rPr>
            </w:pPr>
            <w:hyperlink r:id="rId102" w:tooltip="Click here for more details" w:history="1">
              <w:r w:rsidR="001957C7" w:rsidRPr="0057110E">
                <w:rPr>
                  <w:color w:val="0000FF"/>
                  <w:sz w:val="20"/>
                  <w:u w:val="single"/>
                  <w:bdr w:val="none" w:sz="0" w:space="0" w:color="auto" w:frame="1"/>
                </w:rPr>
                <w:t>Q11/17</w:t>
              </w:r>
            </w:hyperlink>
            <w:r w:rsidR="001957C7" w:rsidRPr="0057110E">
              <w:rPr>
                <w:color w:val="0000FF"/>
                <w:sz w:val="20"/>
              </w:rPr>
              <w:t> [</w:t>
            </w:r>
            <w:hyperlink r:id="rId103" w:tooltip="See meeting report" w:history="1">
              <w:r w:rsidR="001957C7" w:rsidRPr="0057110E">
                <w:rPr>
                  <w:color w:val="0000FF"/>
                  <w:sz w:val="20"/>
                  <w:u w:val="single"/>
                  <w:bdr w:val="none" w:sz="0" w:space="0" w:color="auto" w:frame="1"/>
                </w:rPr>
                <w:t>meeting report</w:t>
              </w:r>
            </w:hyperlink>
            <w:r w:rsidR="001957C7" w:rsidRPr="0057110E">
              <w:rPr>
                <w:color w:val="0000FF"/>
                <w:sz w:val="20"/>
              </w:rPr>
              <w:t>]</w:t>
            </w:r>
          </w:p>
        </w:tc>
        <w:tc>
          <w:tcPr>
            <w:tcW w:w="1738" w:type="pct"/>
            <w:hideMark/>
          </w:tcPr>
          <w:p w14:paraId="4FAFBB07" w14:textId="77777777" w:rsidR="001957C7" w:rsidRPr="001957C7" w:rsidRDefault="001957C7" w:rsidP="001957C7">
            <w:r w:rsidRPr="001957C7">
              <w:rPr>
                <w:rFonts w:ascii="Times" w:hAnsi="Times" w:cs="Times"/>
                <w:sz w:val="20"/>
              </w:rPr>
              <w:t>Q11/17 interim Rapporteur group meeting</w:t>
            </w:r>
          </w:p>
        </w:tc>
      </w:tr>
      <w:tr w:rsidR="001957C7" w:rsidRPr="001957C7" w14:paraId="771B7C7E" w14:textId="77777777" w:rsidTr="00C65F17">
        <w:tblPrEx>
          <w:jc w:val="left"/>
        </w:tblPrEx>
        <w:tc>
          <w:tcPr>
            <w:tcW w:w="445" w:type="pct"/>
          </w:tcPr>
          <w:p w14:paraId="5226E458"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3912D292" w14:textId="77777777" w:rsidR="001957C7" w:rsidRPr="001957C7" w:rsidRDefault="001957C7" w:rsidP="001957C7">
            <w:r w:rsidRPr="001957C7">
              <w:rPr>
                <w:rFonts w:ascii="Times" w:hAnsi="Times" w:cs="Times"/>
                <w:sz w:val="20"/>
              </w:rPr>
              <w:t>2019-12-11</w:t>
            </w:r>
          </w:p>
        </w:tc>
        <w:tc>
          <w:tcPr>
            <w:tcW w:w="631" w:type="pct"/>
            <w:hideMark/>
          </w:tcPr>
          <w:p w14:paraId="2224F346" w14:textId="77777777" w:rsidR="001957C7" w:rsidRPr="001957C7" w:rsidRDefault="001957C7" w:rsidP="001957C7">
            <w:r w:rsidRPr="001957C7">
              <w:rPr>
                <w:rFonts w:ascii="Times" w:hAnsi="Times" w:cs="Times"/>
                <w:sz w:val="20"/>
              </w:rPr>
              <w:t>China [Jinan]</w:t>
            </w:r>
          </w:p>
        </w:tc>
        <w:tc>
          <w:tcPr>
            <w:tcW w:w="961" w:type="pct"/>
            <w:hideMark/>
          </w:tcPr>
          <w:p w14:paraId="7E957BCC" w14:textId="77777777" w:rsidR="001957C7" w:rsidRPr="0057110E" w:rsidRDefault="00D3553A" w:rsidP="001957C7">
            <w:pPr>
              <w:rPr>
                <w:color w:val="0000FF"/>
                <w:sz w:val="20"/>
              </w:rPr>
            </w:pPr>
            <w:hyperlink r:id="rId104" w:tooltip="Click here for more details" w:history="1">
              <w:r w:rsidR="001957C7" w:rsidRPr="0057110E">
                <w:rPr>
                  <w:color w:val="0000FF"/>
                  <w:sz w:val="20"/>
                  <w:u w:val="single"/>
                  <w:bdr w:val="none" w:sz="0" w:space="0" w:color="auto" w:frame="1"/>
                  <w:shd w:val="clear" w:color="auto" w:fill="FFFFFF"/>
                </w:rPr>
                <w:t>Q4/17</w:t>
              </w:r>
            </w:hyperlink>
            <w:r w:rsidR="001957C7" w:rsidRPr="0057110E">
              <w:rPr>
                <w:color w:val="0000FF"/>
                <w:sz w:val="20"/>
                <w:shd w:val="clear" w:color="auto" w:fill="FFFFFF"/>
              </w:rPr>
              <w:t> [</w:t>
            </w:r>
            <w:hyperlink r:id="rId105" w:tooltip="See meeting report" w:history="1">
              <w:r w:rsidR="001957C7" w:rsidRPr="0057110E">
                <w:rPr>
                  <w:color w:val="0000FF"/>
                  <w:sz w:val="20"/>
                  <w:u w:val="single"/>
                  <w:bdr w:val="none" w:sz="0" w:space="0" w:color="auto" w:frame="1"/>
                  <w:shd w:val="clear" w:color="auto" w:fill="FFFFFF"/>
                </w:rPr>
                <w:t>meeting report</w:t>
              </w:r>
            </w:hyperlink>
            <w:r w:rsidR="001957C7" w:rsidRPr="0057110E">
              <w:rPr>
                <w:color w:val="0000FF"/>
                <w:sz w:val="20"/>
                <w:shd w:val="clear" w:color="auto" w:fill="FFFFFF"/>
              </w:rPr>
              <w:t>]</w:t>
            </w:r>
          </w:p>
        </w:tc>
        <w:tc>
          <w:tcPr>
            <w:tcW w:w="1738" w:type="pct"/>
            <w:hideMark/>
          </w:tcPr>
          <w:p w14:paraId="47BB4A3A" w14:textId="77777777" w:rsidR="001957C7" w:rsidRPr="001957C7" w:rsidRDefault="001957C7" w:rsidP="001957C7">
            <w:r w:rsidRPr="001957C7">
              <w:rPr>
                <w:rFonts w:ascii="Times" w:hAnsi="Times" w:cs="Times"/>
                <w:sz w:val="20"/>
              </w:rPr>
              <w:t>Q4/17 and Q16/13 collocated Rapporteur group meeting</w:t>
            </w:r>
          </w:p>
        </w:tc>
      </w:tr>
      <w:tr w:rsidR="001957C7" w:rsidRPr="001957C7" w14:paraId="6BEA723C" w14:textId="77777777" w:rsidTr="00C65F17">
        <w:tblPrEx>
          <w:jc w:val="left"/>
        </w:tblPrEx>
        <w:tc>
          <w:tcPr>
            <w:tcW w:w="445" w:type="pct"/>
          </w:tcPr>
          <w:p w14:paraId="7483DD6A"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01D21E3A" w14:textId="77777777" w:rsidR="001957C7" w:rsidRPr="001957C7" w:rsidRDefault="001957C7" w:rsidP="001957C7">
            <w:r w:rsidRPr="001957C7">
              <w:rPr>
                <w:rFonts w:ascii="Times" w:hAnsi="Times" w:cs="Times"/>
                <w:sz w:val="20"/>
              </w:rPr>
              <w:t>2019-12-12</w:t>
            </w:r>
          </w:p>
        </w:tc>
        <w:tc>
          <w:tcPr>
            <w:tcW w:w="631" w:type="pct"/>
            <w:hideMark/>
          </w:tcPr>
          <w:p w14:paraId="74DE4E24" w14:textId="77777777" w:rsidR="001957C7" w:rsidRPr="001957C7" w:rsidRDefault="001957C7" w:rsidP="001957C7">
            <w:r w:rsidRPr="001957C7">
              <w:rPr>
                <w:rFonts w:ascii="Times" w:hAnsi="Times" w:cs="Times"/>
                <w:sz w:val="20"/>
              </w:rPr>
              <w:t>Japan [Tokyo]</w:t>
            </w:r>
          </w:p>
        </w:tc>
        <w:tc>
          <w:tcPr>
            <w:tcW w:w="961" w:type="pct"/>
            <w:hideMark/>
          </w:tcPr>
          <w:p w14:paraId="0F68A854" w14:textId="77777777" w:rsidR="001957C7" w:rsidRPr="0057110E" w:rsidRDefault="00D3553A" w:rsidP="001957C7">
            <w:pPr>
              <w:rPr>
                <w:color w:val="0000FF"/>
                <w:sz w:val="20"/>
              </w:rPr>
            </w:pPr>
            <w:hyperlink r:id="rId106" w:tooltip="Click here for more details" w:history="1">
              <w:r w:rsidR="001957C7" w:rsidRPr="0057110E">
                <w:rPr>
                  <w:color w:val="0000FF"/>
                  <w:sz w:val="20"/>
                  <w:u w:val="single"/>
                  <w:bdr w:val="none" w:sz="0" w:space="0" w:color="auto" w:frame="1"/>
                  <w:shd w:val="clear" w:color="auto" w:fill="FFFFFF"/>
                </w:rPr>
                <w:t>Q10/17</w:t>
              </w:r>
            </w:hyperlink>
            <w:r w:rsidR="001957C7" w:rsidRPr="0057110E">
              <w:rPr>
                <w:color w:val="0000FF"/>
                <w:sz w:val="20"/>
                <w:shd w:val="clear" w:color="auto" w:fill="FFFFFF"/>
              </w:rPr>
              <w:t> [</w:t>
            </w:r>
            <w:hyperlink r:id="rId107" w:tooltip="See meeting report" w:history="1">
              <w:r w:rsidR="001957C7" w:rsidRPr="0057110E">
                <w:rPr>
                  <w:color w:val="0000FF"/>
                  <w:sz w:val="20"/>
                  <w:u w:val="single"/>
                  <w:bdr w:val="none" w:sz="0" w:space="0" w:color="auto" w:frame="1"/>
                  <w:shd w:val="clear" w:color="auto" w:fill="FFFFFF"/>
                </w:rPr>
                <w:t>meeting report</w:t>
              </w:r>
            </w:hyperlink>
            <w:r w:rsidR="001957C7" w:rsidRPr="0057110E">
              <w:rPr>
                <w:color w:val="0000FF"/>
                <w:sz w:val="20"/>
                <w:shd w:val="clear" w:color="auto" w:fill="FFFFFF"/>
              </w:rPr>
              <w:t>]</w:t>
            </w:r>
          </w:p>
        </w:tc>
        <w:tc>
          <w:tcPr>
            <w:tcW w:w="1738" w:type="pct"/>
            <w:hideMark/>
          </w:tcPr>
          <w:p w14:paraId="3D0E62A0" w14:textId="77777777" w:rsidR="001957C7" w:rsidRPr="001957C7" w:rsidRDefault="001957C7" w:rsidP="001957C7">
            <w:r w:rsidRPr="001957C7">
              <w:rPr>
                <w:rFonts w:ascii="Times" w:hAnsi="Times" w:cs="Times"/>
                <w:sz w:val="20"/>
              </w:rPr>
              <w:t>Q10/17 interim Rapporteur group meeting</w:t>
            </w:r>
          </w:p>
        </w:tc>
      </w:tr>
      <w:tr w:rsidR="001957C7" w:rsidRPr="001957C7" w14:paraId="12A3158B" w14:textId="77777777" w:rsidTr="00C65F17">
        <w:tblPrEx>
          <w:jc w:val="left"/>
        </w:tblPrEx>
        <w:tc>
          <w:tcPr>
            <w:tcW w:w="445" w:type="pct"/>
          </w:tcPr>
          <w:p w14:paraId="1C2D4709"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100AD2A7" w14:textId="77777777" w:rsidR="001957C7" w:rsidRPr="001957C7" w:rsidRDefault="001957C7" w:rsidP="001957C7">
            <w:r w:rsidRPr="001957C7">
              <w:rPr>
                <w:rFonts w:ascii="Times" w:hAnsi="Times" w:cs="Times"/>
                <w:sz w:val="20"/>
              </w:rPr>
              <w:t>2019-12-13</w:t>
            </w:r>
          </w:p>
        </w:tc>
        <w:tc>
          <w:tcPr>
            <w:tcW w:w="631" w:type="pct"/>
            <w:hideMark/>
          </w:tcPr>
          <w:p w14:paraId="0A4014DB" w14:textId="77777777" w:rsidR="001957C7" w:rsidRPr="001957C7" w:rsidRDefault="001957C7" w:rsidP="001957C7">
            <w:r w:rsidRPr="001957C7">
              <w:rPr>
                <w:rFonts w:ascii="Times" w:hAnsi="Times" w:cs="Times"/>
                <w:sz w:val="20"/>
              </w:rPr>
              <w:t>Japan [Tokyo]</w:t>
            </w:r>
          </w:p>
        </w:tc>
        <w:tc>
          <w:tcPr>
            <w:tcW w:w="961" w:type="pct"/>
            <w:hideMark/>
          </w:tcPr>
          <w:p w14:paraId="576CD446" w14:textId="77777777" w:rsidR="001957C7" w:rsidRPr="001957C7" w:rsidRDefault="00D3553A" w:rsidP="001957C7">
            <w:hyperlink r:id="rId108" w:tooltip="Click here for more details" w:history="1">
              <w:r w:rsidR="001957C7" w:rsidRPr="001957C7">
                <w:rPr>
                  <w:rFonts w:ascii="Times" w:hAnsi="Times" w:cs="Times"/>
                  <w:color w:val="0000FF"/>
                  <w:sz w:val="20"/>
                  <w:u w:val="single"/>
                </w:rPr>
                <w:t>Q3/17</w:t>
              </w:r>
            </w:hyperlink>
            <w:r w:rsidR="001957C7" w:rsidRPr="001957C7">
              <w:rPr>
                <w:rFonts w:ascii="Times" w:hAnsi="Times" w:cs="Times"/>
                <w:sz w:val="20"/>
              </w:rPr>
              <w:t> [</w:t>
            </w:r>
            <w:hyperlink r:id="rId109"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05185C8C" w14:textId="77777777" w:rsidR="001957C7" w:rsidRPr="001957C7" w:rsidRDefault="001957C7" w:rsidP="001957C7">
            <w:r w:rsidRPr="001957C7">
              <w:rPr>
                <w:rFonts w:ascii="Times" w:hAnsi="Times" w:cs="Times"/>
                <w:sz w:val="20"/>
              </w:rPr>
              <w:t>Q3/17 interim Rapporteur group meeting</w:t>
            </w:r>
          </w:p>
        </w:tc>
      </w:tr>
      <w:tr w:rsidR="001957C7" w:rsidRPr="001957C7" w14:paraId="74A470C1" w14:textId="77777777" w:rsidTr="00C65F17">
        <w:tblPrEx>
          <w:jc w:val="left"/>
        </w:tblPrEx>
        <w:tc>
          <w:tcPr>
            <w:tcW w:w="445" w:type="pct"/>
          </w:tcPr>
          <w:p w14:paraId="157E2F32"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4E53F66" w14:textId="77777777" w:rsidR="001957C7" w:rsidRPr="001957C7" w:rsidRDefault="001957C7" w:rsidP="001957C7">
            <w:r w:rsidRPr="001957C7">
              <w:rPr>
                <w:rFonts w:ascii="Times" w:hAnsi="Times" w:cs="Times"/>
                <w:sz w:val="20"/>
              </w:rPr>
              <w:t>2020-01-07</w:t>
            </w:r>
            <w:r w:rsidRPr="001957C7">
              <w:rPr>
                <w:rFonts w:ascii="Times" w:hAnsi="Times" w:cs="Times"/>
                <w:sz w:val="20"/>
              </w:rPr>
              <w:br/>
              <w:t>to</w:t>
            </w:r>
            <w:r w:rsidRPr="001957C7">
              <w:rPr>
                <w:rFonts w:ascii="Times" w:hAnsi="Times" w:cs="Times"/>
                <w:sz w:val="20"/>
              </w:rPr>
              <w:br/>
              <w:t>2020-01-08</w:t>
            </w:r>
          </w:p>
        </w:tc>
        <w:tc>
          <w:tcPr>
            <w:tcW w:w="631" w:type="pct"/>
            <w:hideMark/>
          </w:tcPr>
          <w:p w14:paraId="09BDE24E" w14:textId="77777777" w:rsidR="001957C7" w:rsidRPr="001957C7" w:rsidRDefault="001957C7" w:rsidP="001957C7">
            <w:r w:rsidRPr="001957C7">
              <w:rPr>
                <w:rFonts w:ascii="Times" w:hAnsi="Times" w:cs="Times"/>
                <w:sz w:val="20"/>
              </w:rPr>
              <w:t>China [Beijing]</w:t>
            </w:r>
          </w:p>
        </w:tc>
        <w:tc>
          <w:tcPr>
            <w:tcW w:w="961" w:type="pct"/>
            <w:hideMark/>
          </w:tcPr>
          <w:p w14:paraId="549F914B" w14:textId="77777777" w:rsidR="001957C7" w:rsidRPr="001957C7" w:rsidRDefault="00D3553A" w:rsidP="001957C7">
            <w:hyperlink r:id="rId110" w:tooltip="Click here for more details" w:history="1">
              <w:r w:rsidR="001957C7" w:rsidRPr="001957C7">
                <w:rPr>
                  <w:rFonts w:ascii="Times" w:hAnsi="Times" w:cs="Times"/>
                  <w:color w:val="0000FF"/>
                  <w:sz w:val="20"/>
                  <w:u w:val="single"/>
                </w:rPr>
                <w:t>Q8/17</w:t>
              </w:r>
            </w:hyperlink>
            <w:r w:rsidR="001957C7" w:rsidRPr="001957C7">
              <w:rPr>
                <w:rFonts w:ascii="Times" w:hAnsi="Times" w:cs="Times"/>
                <w:sz w:val="20"/>
              </w:rPr>
              <w:t> [</w:t>
            </w:r>
            <w:hyperlink r:id="rId111"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0895C49D" w14:textId="77777777" w:rsidR="001957C7" w:rsidRPr="001957C7" w:rsidRDefault="001957C7" w:rsidP="001957C7">
            <w:r w:rsidRPr="001957C7">
              <w:rPr>
                <w:rFonts w:ascii="Times" w:hAnsi="Times" w:cs="Times"/>
                <w:sz w:val="20"/>
              </w:rPr>
              <w:t>Q8/17 interim Rapporteur group meeting</w:t>
            </w:r>
          </w:p>
        </w:tc>
      </w:tr>
      <w:tr w:rsidR="001957C7" w:rsidRPr="001957C7" w14:paraId="6429C7AC" w14:textId="77777777" w:rsidTr="00C65F17">
        <w:tblPrEx>
          <w:jc w:val="left"/>
        </w:tblPrEx>
        <w:tc>
          <w:tcPr>
            <w:tcW w:w="445" w:type="pct"/>
          </w:tcPr>
          <w:p w14:paraId="6386A561"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3F837173" w14:textId="77777777" w:rsidR="001957C7" w:rsidRPr="001957C7" w:rsidRDefault="001957C7" w:rsidP="001957C7">
            <w:r w:rsidRPr="001957C7">
              <w:rPr>
                <w:rFonts w:ascii="Times" w:hAnsi="Times" w:cs="Times"/>
                <w:sz w:val="20"/>
              </w:rPr>
              <w:t>2020-01-07</w:t>
            </w:r>
            <w:r w:rsidRPr="001957C7">
              <w:rPr>
                <w:rFonts w:ascii="Times" w:hAnsi="Times" w:cs="Times"/>
                <w:sz w:val="20"/>
              </w:rPr>
              <w:br/>
              <w:t>to</w:t>
            </w:r>
            <w:r w:rsidRPr="001957C7">
              <w:rPr>
                <w:rFonts w:ascii="Times" w:hAnsi="Times" w:cs="Times"/>
                <w:sz w:val="20"/>
              </w:rPr>
              <w:br/>
              <w:t>2020-01-08</w:t>
            </w:r>
          </w:p>
        </w:tc>
        <w:tc>
          <w:tcPr>
            <w:tcW w:w="631" w:type="pct"/>
            <w:hideMark/>
          </w:tcPr>
          <w:p w14:paraId="30A4223E" w14:textId="77777777" w:rsidR="001957C7" w:rsidRPr="001957C7" w:rsidRDefault="001957C7" w:rsidP="001957C7">
            <w:r w:rsidRPr="001957C7">
              <w:rPr>
                <w:rFonts w:ascii="Times" w:hAnsi="Times" w:cs="Times"/>
                <w:sz w:val="20"/>
              </w:rPr>
              <w:t>Japan [Fukuoka]</w:t>
            </w:r>
          </w:p>
        </w:tc>
        <w:tc>
          <w:tcPr>
            <w:tcW w:w="961" w:type="pct"/>
            <w:hideMark/>
          </w:tcPr>
          <w:p w14:paraId="23C279B8" w14:textId="77777777" w:rsidR="001957C7" w:rsidRPr="001957C7" w:rsidRDefault="00D3553A" w:rsidP="001957C7">
            <w:hyperlink r:id="rId112" w:tooltip="Click here for more details" w:history="1">
              <w:r w:rsidR="001957C7" w:rsidRPr="001957C7">
                <w:rPr>
                  <w:rFonts w:ascii="Times" w:hAnsi="Times" w:cs="Times"/>
                  <w:color w:val="0000FF"/>
                  <w:sz w:val="20"/>
                  <w:u w:val="single"/>
                </w:rPr>
                <w:t>Q13/17</w:t>
              </w:r>
            </w:hyperlink>
            <w:r w:rsidR="001957C7" w:rsidRPr="001957C7">
              <w:rPr>
                <w:rFonts w:ascii="Times" w:hAnsi="Times" w:cs="Times"/>
                <w:sz w:val="20"/>
              </w:rPr>
              <w:t> [</w:t>
            </w:r>
            <w:hyperlink r:id="rId113"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76C44F79" w14:textId="77777777" w:rsidR="001957C7" w:rsidRPr="001957C7" w:rsidRDefault="001957C7" w:rsidP="001957C7">
            <w:r w:rsidRPr="001957C7">
              <w:rPr>
                <w:rFonts w:ascii="Times" w:hAnsi="Times" w:cs="Times"/>
                <w:sz w:val="20"/>
              </w:rPr>
              <w:t>Q13/17 interim Rapporteur group meeting</w:t>
            </w:r>
          </w:p>
        </w:tc>
      </w:tr>
      <w:tr w:rsidR="001957C7" w:rsidRPr="001957C7" w14:paraId="1936505B" w14:textId="77777777" w:rsidTr="00C65F17">
        <w:tblPrEx>
          <w:jc w:val="left"/>
        </w:tblPrEx>
        <w:tc>
          <w:tcPr>
            <w:tcW w:w="445" w:type="pct"/>
          </w:tcPr>
          <w:p w14:paraId="31DDEEEC" w14:textId="77777777" w:rsidR="001957C7" w:rsidRPr="001957C7" w:rsidRDefault="001957C7" w:rsidP="00C1784E">
            <w:pPr>
              <w:numPr>
                <w:ilvl w:val="0"/>
                <w:numId w:val="12"/>
              </w:numPr>
              <w:contextualSpacing/>
              <w:rPr>
                <w:rFonts w:ascii="Times" w:eastAsia="Batang" w:hAnsi="Times" w:cs="Times"/>
                <w:sz w:val="20"/>
              </w:rPr>
            </w:pPr>
          </w:p>
        </w:tc>
        <w:tc>
          <w:tcPr>
            <w:tcW w:w="1225" w:type="pct"/>
            <w:hideMark/>
          </w:tcPr>
          <w:p w14:paraId="2A239A9E" w14:textId="77777777" w:rsidR="001957C7" w:rsidRPr="001957C7" w:rsidRDefault="001957C7" w:rsidP="001957C7">
            <w:r w:rsidRPr="001957C7">
              <w:rPr>
                <w:rFonts w:ascii="Times" w:hAnsi="Times" w:cs="Times"/>
                <w:sz w:val="20"/>
              </w:rPr>
              <w:t>2020-01-08</w:t>
            </w:r>
          </w:p>
        </w:tc>
        <w:tc>
          <w:tcPr>
            <w:tcW w:w="631" w:type="pct"/>
            <w:hideMark/>
          </w:tcPr>
          <w:p w14:paraId="32EF72CB" w14:textId="77777777" w:rsidR="001957C7" w:rsidRPr="001957C7" w:rsidRDefault="001957C7" w:rsidP="001957C7">
            <w:r w:rsidRPr="001957C7">
              <w:rPr>
                <w:rFonts w:ascii="Times" w:hAnsi="Times" w:cs="Times"/>
                <w:i/>
                <w:iCs/>
                <w:color w:val="FF0000"/>
                <w:sz w:val="20"/>
              </w:rPr>
              <w:t>E-Meeting</w:t>
            </w:r>
          </w:p>
        </w:tc>
        <w:tc>
          <w:tcPr>
            <w:tcW w:w="961" w:type="pct"/>
            <w:hideMark/>
          </w:tcPr>
          <w:p w14:paraId="2713B5F5" w14:textId="77777777" w:rsidR="001957C7" w:rsidRPr="001957C7" w:rsidRDefault="00D3553A" w:rsidP="001957C7">
            <w:hyperlink r:id="rId114" w:tooltip="Click here for more details" w:history="1">
              <w:r w:rsidR="001957C7" w:rsidRPr="001957C7">
                <w:rPr>
                  <w:rFonts w:ascii="Times" w:hAnsi="Times" w:cs="Times"/>
                  <w:color w:val="0000FF"/>
                  <w:sz w:val="20"/>
                  <w:u w:val="single"/>
                </w:rPr>
                <w:t>Q14/17</w:t>
              </w:r>
            </w:hyperlink>
            <w:r w:rsidR="001957C7" w:rsidRPr="001957C7">
              <w:rPr>
                <w:rFonts w:ascii="Times" w:hAnsi="Times" w:cs="Times"/>
                <w:color w:val="0000FF"/>
                <w:sz w:val="20"/>
                <w:u w:val="single"/>
              </w:rPr>
              <w:t xml:space="preserve"> </w:t>
            </w:r>
            <w:r w:rsidR="001957C7" w:rsidRPr="001957C7">
              <w:rPr>
                <w:rFonts w:ascii="Times" w:hAnsi="Times" w:cs="Times"/>
                <w:sz w:val="20"/>
              </w:rPr>
              <w:t>[</w:t>
            </w:r>
            <w:hyperlink r:id="rId115"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hideMark/>
          </w:tcPr>
          <w:p w14:paraId="3A38342C" w14:textId="77777777" w:rsidR="001957C7" w:rsidRPr="001957C7" w:rsidRDefault="001957C7" w:rsidP="001957C7">
            <w:r w:rsidRPr="001957C7">
              <w:rPr>
                <w:rFonts w:ascii="Times" w:hAnsi="Times" w:cs="Times"/>
                <w:sz w:val="20"/>
              </w:rPr>
              <w:t>Q14/17 interim Rapporteur group meeting</w:t>
            </w:r>
          </w:p>
        </w:tc>
      </w:tr>
      <w:tr w:rsidR="001957C7" w:rsidRPr="001957C7" w14:paraId="57DA5856" w14:textId="77777777" w:rsidTr="00C65F17">
        <w:tblPrEx>
          <w:jc w:val="left"/>
        </w:tblPrEx>
        <w:tc>
          <w:tcPr>
            <w:tcW w:w="445" w:type="pct"/>
            <w:tcBorders>
              <w:bottom w:val="single" w:sz="4" w:space="0" w:color="auto"/>
            </w:tcBorders>
          </w:tcPr>
          <w:p w14:paraId="53B57AC4" w14:textId="77777777" w:rsidR="001957C7" w:rsidRPr="001957C7" w:rsidRDefault="001957C7" w:rsidP="00C1784E">
            <w:pPr>
              <w:numPr>
                <w:ilvl w:val="0"/>
                <w:numId w:val="12"/>
              </w:numPr>
              <w:contextualSpacing/>
              <w:rPr>
                <w:rFonts w:ascii="Times" w:eastAsia="Batang" w:hAnsi="Times" w:cs="Times"/>
                <w:sz w:val="20"/>
              </w:rPr>
            </w:pPr>
          </w:p>
        </w:tc>
        <w:tc>
          <w:tcPr>
            <w:tcW w:w="1225" w:type="pct"/>
            <w:tcBorders>
              <w:bottom w:val="single" w:sz="4" w:space="0" w:color="auto"/>
            </w:tcBorders>
            <w:hideMark/>
          </w:tcPr>
          <w:p w14:paraId="74338485" w14:textId="77777777" w:rsidR="001957C7" w:rsidRPr="001957C7" w:rsidRDefault="001957C7" w:rsidP="001957C7">
            <w:r w:rsidRPr="001957C7">
              <w:rPr>
                <w:rFonts w:ascii="Times" w:hAnsi="Times" w:cs="Times"/>
                <w:sz w:val="20"/>
              </w:rPr>
              <w:t>2020-01-13</w:t>
            </w:r>
            <w:r w:rsidRPr="001957C7">
              <w:rPr>
                <w:rFonts w:ascii="Times" w:hAnsi="Times" w:cs="Times"/>
                <w:sz w:val="20"/>
              </w:rPr>
              <w:br/>
              <w:t>to</w:t>
            </w:r>
            <w:r w:rsidRPr="001957C7">
              <w:rPr>
                <w:rFonts w:ascii="Times" w:hAnsi="Times" w:cs="Times"/>
                <w:sz w:val="20"/>
              </w:rPr>
              <w:br/>
              <w:t>2020-01-14</w:t>
            </w:r>
          </w:p>
        </w:tc>
        <w:tc>
          <w:tcPr>
            <w:tcW w:w="631" w:type="pct"/>
            <w:tcBorders>
              <w:bottom w:val="single" w:sz="4" w:space="0" w:color="auto"/>
            </w:tcBorders>
            <w:hideMark/>
          </w:tcPr>
          <w:p w14:paraId="776FE1EB" w14:textId="77777777" w:rsidR="001957C7" w:rsidRPr="001957C7" w:rsidRDefault="001957C7" w:rsidP="001957C7">
            <w:r w:rsidRPr="001957C7">
              <w:rPr>
                <w:rFonts w:ascii="Times" w:hAnsi="Times" w:cs="Times"/>
                <w:sz w:val="20"/>
              </w:rPr>
              <w:t>Malaysia [Kuala Lumpur]</w:t>
            </w:r>
          </w:p>
        </w:tc>
        <w:tc>
          <w:tcPr>
            <w:tcW w:w="961" w:type="pct"/>
            <w:tcBorders>
              <w:bottom w:val="single" w:sz="4" w:space="0" w:color="auto"/>
            </w:tcBorders>
            <w:hideMark/>
          </w:tcPr>
          <w:p w14:paraId="1A3ADB1A" w14:textId="77777777" w:rsidR="001957C7" w:rsidRPr="001957C7" w:rsidRDefault="00D3553A" w:rsidP="001957C7">
            <w:hyperlink r:id="rId116" w:tooltip="Click here for more details" w:history="1">
              <w:r w:rsidR="001957C7" w:rsidRPr="001957C7">
                <w:rPr>
                  <w:rFonts w:ascii="Times" w:hAnsi="Times" w:cs="Times"/>
                  <w:color w:val="0000FF"/>
                  <w:sz w:val="20"/>
                  <w:u w:val="single"/>
                </w:rPr>
                <w:t>Q6/17</w:t>
              </w:r>
            </w:hyperlink>
            <w:r w:rsidR="001957C7" w:rsidRPr="001957C7">
              <w:rPr>
                <w:rFonts w:ascii="Times" w:hAnsi="Times" w:cs="Times"/>
                <w:sz w:val="20"/>
              </w:rPr>
              <w:t> [</w:t>
            </w:r>
            <w:hyperlink r:id="rId117" w:tooltip="See meeting report" w:history="1">
              <w:r w:rsidR="001957C7" w:rsidRPr="001957C7">
                <w:rPr>
                  <w:rFonts w:ascii="Times" w:hAnsi="Times" w:cs="Times"/>
                  <w:color w:val="0000FF"/>
                  <w:sz w:val="20"/>
                  <w:u w:val="single"/>
                </w:rPr>
                <w:t>meeting report</w:t>
              </w:r>
            </w:hyperlink>
            <w:r w:rsidR="001957C7" w:rsidRPr="001957C7">
              <w:rPr>
                <w:rFonts w:ascii="Times" w:hAnsi="Times" w:cs="Times"/>
                <w:sz w:val="20"/>
              </w:rPr>
              <w:t>]</w:t>
            </w:r>
          </w:p>
        </w:tc>
        <w:tc>
          <w:tcPr>
            <w:tcW w:w="1738" w:type="pct"/>
            <w:tcBorders>
              <w:bottom w:val="single" w:sz="4" w:space="0" w:color="auto"/>
            </w:tcBorders>
            <w:hideMark/>
          </w:tcPr>
          <w:p w14:paraId="5EF4291E" w14:textId="77777777" w:rsidR="001957C7" w:rsidRPr="001957C7" w:rsidRDefault="001957C7" w:rsidP="001957C7">
            <w:r w:rsidRPr="001957C7">
              <w:rPr>
                <w:rFonts w:ascii="Times" w:hAnsi="Times" w:cs="Times"/>
                <w:sz w:val="20"/>
              </w:rPr>
              <w:t>Q6/17 interim Rapporteur group meeting</w:t>
            </w:r>
          </w:p>
        </w:tc>
      </w:tr>
      <w:tr w:rsidR="001957C7" w:rsidRPr="001957C7" w14:paraId="6F441688"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6E7BBF6B"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1C6B6675" w14:textId="77777777" w:rsidR="001957C7" w:rsidRPr="001957C7" w:rsidRDefault="001957C7" w:rsidP="001957C7">
            <w:pPr>
              <w:rPr>
                <w:rFonts w:eastAsia="Times New Roman"/>
              </w:rPr>
            </w:pPr>
            <w:r w:rsidRPr="001957C7">
              <w:rPr>
                <w:rFonts w:ascii="Times" w:eastAsia="Times New Roman" w:hAnsi="Times" w:cs="Times"/>
                <w:sz w:val="20"/>
              </w:rPr>
              <w:t>2020-02-03</w:t>
            </w:r>
            <w:r w:rsidRPr="001957C7">
              <w:rPr>
                <w:rFonts w:ascii="Times" w:eastAsia="Times New Roman" w:hAnsi="Times" w:cs="Times"/>
                <w:sz w:val="20"/>
              </w:rPr>
              <w:br/>
              <w:t>to</w:t>
            </w:r>
            <w:r w:rsidRPr="001957C7">
              <w:rPr>
                <w:rFonts w:ascii="Times" w:eastAsia="Times New Roman" w:hAnsi="Times" w:cs="Times"/>
                <w:sz w:val="20"/>
              </w:rPr>
              <w:br/>
              <w:t>2020-02-07</w:t>
            </w:r>
          </w:p>
        </w:tc>
        <w:tc>
          <w:tcPr>
            <w:tcW w:w="631" w:type="pct"/>
            <w:hideMark/>
          </w:tcPr>
          <w:p w14:paraId="5F465046" w14:textId="77777777" w:rsidR="001957C7" w:rsidRPr="001957C7" w:rsidRDefault="001957C7" w:rsidP="001957C7">
            <w:pPr>
              <w:rPr>
                <w:rFonts w:eastAsia="Times New Roman"/>
              </w:rPr>
            </w:pPr>
            <w:r w:rsidRPr="001957C7">
              <w:rPr>
                <w:rFonts w:ascii="Times" w:eastAsia="Times New Roman" w:hAnsi="Times" w:cs="Times"/>
                <w:sz w:val="20"/>
              </w:rPr>
              <w:t>United Kingdom [London]</w:t>
            </w:r>
          </w:p>
        </w:tc>
        <w:tc>
          <w:tcPr>
            <w:tcW w:w="961" w:type="pct"/>
            <w:hideMark/>
          </w:tcPr>
          <w:p w14:paraId="278268FE" w14:textId="77777777" w:rsidR="001957C7" w:rsidRPr="001957C7" w:rsidRDefault="00D3553A" w:rsidP="001957C7">
            <w:pPr>
              <w:rPr>
                <w:rFonts w:eastAsia="Times New Roman"/>
              </w:rPr>
            </w:pPr>
            <w:hyperlink r:id="rId118" w:tooltip="Click here for more details" w:history="1">
              <w:r w:rsidR="001957C7" w:rsidRPr="001957C7">
                <w:rPr>
                  <w:rFonts w:ascii="Times" w:eastAsia="Times New Roman" w:hAnsi="Times" w:cs="Times"/>
                  <w:color w:val="0000FF"/>
                  <w:sz w:val="20"/>
                  <w:u w:val="single"/>
                </w:rPr>
                <w:t>Q11/17</w:t>
              </w:r>
            </w:hyperlink>
            <w:r w:rsidR="001957C7" w:rsidRPr="001957C7">
              <w:rPr>
                <w:rFonts w:ascii="Times" w:eastAsia="Times New Roman" w:hAnsi="Times" w:cs="Times"/>
                <w:sz w:val="20"/>
              </w:rPr>
              <w:t> [</w:t>
            </w:r>
            <w:hyperlink r:id="rId119"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5102B0C3" w14:textId="77777777" w:rsidR="001957C7" w:rsidRPr="001957C7" w:rsidRDefault="001957C7" w:rsidP="001957C7">
            <w:pPr>
              <w:rPr>
                <w:rFonts w:eastAsia="Times New Roman"/>
              </w:rPr>
            </w:pPr>
            <w:r w:rsidRPr="001957C7">
              <w:rPr>
                <w:rFonts w:ascii="Times" w:eastAsia="Times New Roman" w:hAnsi="Times" w:cs="Times"/>
                <w:sz w:val="20"/>
              </w:rPr>
              <w:t xml:space="preserve">Q11/17 interim Rapporteur group meeting </w:t>
            </w:r>
            <w:r w:rsidRPr="001957C7">
              <w:rPr>
                <w:rFonts w:ascii="Times" w:hAnsi="Times" w:cs="Times"/>
                <w:sz w:val="20"/>
              </w:rPr>
              <w:t>jointly with ISO/IEC JTC 1/SC 6/WG 10</w:t>
            </w:r>
          </w:p>
        </w:tc>
      </w:tr>
      <w:tr w:rsidR="001957C7" w:rsidRPr="001957C7" w14:paraId="23B61F31"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22215C9D"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74EABA97" w14:textId="77777777" w:rsidR="001957C7" w:rsidRPr="001957C7" w:rsidRDefault="001957C7" w:rsidP="001957C7">
            <w:pPr>
              <w:rPr>
                <w:rFonts w:eastAsia="Times New Roman"/>
              </w:rPr>
            </w:pPr>
            <w:r w:rsidRPr="001957C7">
              <w:rPr>
                <w:rFonts w:ascii="Times" w:eastAsia="Times New Roman" w:hAnsi="Times" w:cs="Times"/>
                <w:sz w:val="20"/>
              </w:rPr>
              <w:t>2020-04-17</w:t>
            </w:r>
          </w:p>
        </w:tc>
        <w:tc>
          <w:tcPr>
            <w:tcW w:w="631" w:type="pct"/>
            <w:hideMark/>
          </w:tcPr>
          <w:p w14:paraId="6C051E9A"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1B73DB94" w14:textId="77777777" w:rsidR="001957C7" w:rsidRPr="001957C7" w:rsidRDefault="00D3553A" w:rsidP="001957C7">
            <w:pPr>
              <w:rPr>
                <w:rFonts w:eastAsia="Times New Roman"/>
              </w:rPr>
            </w:pPr>
            <w:hyperlink r:id="rId120" w:tooltip="Click here for more details" w:history="1">
              <w:r w:rsidR="001957C7" w:rsidRPr="001957C7">
                <w:rPr>
                  <w:rFonts w:ascii="Times" w:eastAsia="Times New Roman" w:hAnsi="Times" w:cs="Times"/>
                  <w:color w:val="0000FF"/>
                  <w:sz w:val="20"/>
                  <w:u w:val="single"/>
                </w:rPr>
                <w:t>Q4/17</w:t>
              </w:r>
            </w:hyperlink>
            <w:r w:rsidR="001957C7" w:rsidRPr="001957C7">
              <w:rPr>
                <w:rFonts w:ascii="Times" w:eastAsia="Times New Roman" w:hAnsi="Times" w:cs="Times"/>
                <w:sz w:val="20"/>
              </w:rPr>
              <w:t> [</w:t>
            </w:r>
            <w:hyperlink r:id="rId121"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46BB8A51" w14:textId="77777777" w:rsidR="001957C7" w:rsidRPr="001957C7" w:rsidRDefault="001957C7" w:rsidP="001957C7">
            <w:pPr>
              <w:rPr>
                <w:rFonts w:eastAsia="Times New Roman"/>
              </w:rPr>
            </w:pPr>
            <w:r w:rsidRPr="001957C7">
              <w:rPr>
                <w:rFonts w:ascii="Times" w:eastAsia="Times New Roman" w:hAnsi="Times" w:cs="Times"/>
                <w:sz w:val="20"/>
              </w:rPr>
              <w:t>Q4/17 interim Rapporteur group meeting</w:t>
            </w:r>
          </w:p>
        </w:tc>
      </w:tr>
      <w:tr w:rsidR="001957C7" w:rsidRPr="001957C7" w14:paraId="154295CF"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1CD76582"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0E5DE361" w14:textId="77777777" w:rsidR="001957C7" w:rsidRPr="001957C7" w:rsidRDefault="001957C7" w:rsidP="001957C7">
            <w:pPr>
              <w:rPr>
                <w:rFonts w:eastAsia="Times New Roman"/>
              </w:rPr>
            </w:pPr>
            <w:r w:rsidRPr="001957C7">
              <w:rPr>
                <w:rFonts w:ascii="Times" w:eastAsia="Times New Roman" w:hAnsi="Times" w:cs="Times"/>
                <w:sz w:val="20"/>
              </w:rPr>
              <w:t>2020-04-22</w:t>
            </w:r>
          </w:p>
        </w:tc>
        <w:tc>
          <w:tcPr>
            <w:tcW w:w="631" w:type="pct"/>
            <w:hideMark/>
          </w:tcPr>
          <w:p w14:paraId="42E8A7BA"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727759D7" w14:textId="77777777" w:rsidR="001957C7" w:rsidRPr="001957C7" w:rsidRDefault="00D3553A" w:rsidP="001957C7">
            <w:pPr>
              <w:rPr>
                <w:rFonts w:eastAsia="Times New Roman"/>
              </w:rPr>
            </w:pPr>
            <w:hyperlink r:id="rId122" w:tooltip="Click here for more details" w:history="1">
              <w:r w:rsidR="001957C7" w:rsidRPr="001957C7">
                <w:rPr>
                  <w:rFonts w:ascii="Times" w:eastAsia="Times New Roman" w:hAnsi="Times" w:cs="Times"/>
                  <w:color w:val="0000FF"/>
                  <w:sz w:val="20"/>
                  <w:u w:val="single"/>
                </w:rPr>
                <w:t>Q11/17</w:t>
              </w:r>
            </w:hyperlink>
            <w:r w:rsidR="001957C7" w:rsidRPr="001957C7">
              <w:rPr>
                <w:rFonts w:ascii="Times" w:eastAsia="Times New Roman" w:hAnsi="Times" w:cs="Times"/>
                <w:sz w:val="20"/>
              </w:rPr>
              <w:t> [</w:t>
            </w:r>
            <w:hyperlink r:id="rId123"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67BE940D" w14:textId="77777777" w:rsidR="001957C7" w:rsidRPr="001957C7" w:rsidRDefault="001957C7" w:rsidP="001957C7">
            <w:pPr>
              <w:rPr>
                <w:rFonts w:eastAsia="Times New Roman"/>
              </w:rPr>
            </w:pPr>
            <w:r w:rsidRPr="001957C7">
              <w:rPr>
                <w:rFonts w:ascii="Times" w:eastAsia="Times New Roman" w:hAnsi="Times" w:cs="Times"/>
                <w:sz w:val="20"/>
              </w:rPr>
              <w:t>Q11/17 interim Rapporteur group meeting</w:t>
            </w:r>
          </w:p>
        </w:tc>
      </w:tr>
      <w:tr w:rsidR="001957C7" w:rsidRPr="001957C7" w14:paraId="33D1850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679ECEF"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7E835247" w14:textId="77777777" w:rsidR="001957C7" w:rsidRPr="001957C7" w:rsidRDefault="001957C7" w:rsidP="001957C7">
            <w:pPr>
              <w:rPr>
                <w:rFonts w:eastAsia="Times New Roman"/>
              </w:rPr>
            </w:pPr>
            <w:r w:rsidRPr="001957C7">
              <w:rPr>
                <w:rFonts w:ascii="Times" w:eastAsia="Times New Roman" w:hAnsi="Times" w:cs="Times"/>
                <w:sz w:val="20"/>
              </w:rPr>
              <w:t>2020-05-11</w:t>
            </w:r>
            <w:r w:rsidRPr="001957C7">
              <w:rPr>
                <w:rFonts w:ascii="Times" w:eastAsia="Times New Roman" w:hAnsi="Times" w:cs="Times"/>
                <w:sz w:val="20"/>
              </w:rPr>
              <w:br/>
              <w:t>to</w:t>
            </w:r>
            <w:r w:rsidRPr="001957C7">
              <w:rPr>
                <w:rFonts w:ascii="Times" w:eastAsia="Times New Roman" w:hAnsi="Times" w:cs="Times"/>
                <w:sz w:val="20"/>
              </w:rPr>
              <w:br/>
              <w:t>2020-05-12</w:t>
            </w:r>
          </w:p>
        </w:tc>
        <w:tc>
          <w:tcPr>
            <w:tcW w:w="631" w:type="pct"/>
            <w:hideMark/>
          </w:tcPr>
          <w:p w14:paraId="0EF87C9C"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6DD1283D" w14:textId="77777777" w:rsidR="001957C7" w:rsidRPr="001957C7" w:rsidRDefault="00D3553A" w:rsidP="001957C7">
            <w:pPr>
              <w:rPr>
                <w:rFonts w:eastAsia="Times New Roman"/>
              </w:rPr>
            </w:pPr>
            <w:hyperlink r:id="rId124" w:tooltip="Click here for more details" w:history="1">
              <w:r w:rsidR="001957C7" w:rsidRPr="001957C7">
                <w:rPr>
                  <w:rFonts w:ascii="Times" w:eastAsia="Times New Roman" w:hAnsi="Times" w:cs="Times"/>
                  <w:color w:val="0000FF"/>
                  <w:sz w:val="20"/>
                  <w:u w:val="single"/>
                </w:rPr>
                <w:t>Q6/17</w:t>
              </w:r>
            </w:hyperlink>
            <w:r w:rsidR="001957C7" w:rsidRPr="001957C7">
              <w:rPr>
                <w:rFonts w:ascii="Times" w:eastAsia="Times New Roman" w:hAnsi="Times" w:cs="Times"/>
                <w:sz w:val="20"/>
              </w:rPr>
              <w:t> [</w:t>
            </w:r>
            <w:hyperlink r:id="rId125"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0C019583" w14:textId="77777777" w:rsidR="001957C7" w:rsidRPr="001957C7" w:rsidRDefault="001957C7" w:rsidP="001957C7">
            <w:pPr>
              <w:rPr>
                <w:rFonts w:eastAsia="Times New Roman"/>
              </w:rPr>
            </w:pPr>
            <w:r w:rsidRPr="001957C7">
              <w:rPr>
                <w:rFonts w:ascii="Times" w:eastAsia="Times New Roman" w:hAnsi="Times" w:cs="Times"/>
                <w:sz w:val="20"/>
              </w:rPr>
              <w:t>Q6/17 interim Rapporteur group meeting</w:t>
            </w:r>
          </w:p>
        </w:tc>
      </w:tr>
      <w:tr w:rsidR="001957C7" w:rsidRPr="001957C7" w14:paraId="76407ECB"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bottom w:val="single" w:sz="12" w:space="0" w:color="auto"/>
              <w:right w:val="single" w:sz="4" w:space="0" w:color="auto"/>
            </w:tcBorders>
          </w:tcPr>
          <w:p w14:paraId="07EA21FC"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bottom w:val="single" w:sz="12" w:space="0" w:color="auto"/>
            </w:tcBorders>
            <w:hideMark/>
          </w:tcPr>
          <w:p w14:paraId="3C26875B" w14:textId="77777777" w:rsidR="001957C7" w:rsidRPr="001957C7" w:rsidRDefault="001957C7" w:rsidP="001957C7">
            <w:pPr>
              <w:rPr>
                <w:rFonts w:eastAsia="Times New Roman"/>
              </w:rPr>
            </w:pPr>
            <w:r w:rsidRPr="001957C7">
              <w:rPr>
                <w:rFonts w:ascii="Times" w:eastAsia="Times New Roman" w:hAnsi="Times" w:cs="Times"/>
                <w:sz w:val="20"/>
              </w:rPr>
              <w:t>2020-05-13</w:t>
            </w:r>
          </w:p>
        </w:tc>
        <w:tc>
          <w:tcPr>
            <w:tcW w:w="631" w:type="pct"/>
            <w:tcBorders>
              <w:bottom w:val="single" w:sz="12" w:space="0" w:color="auto"/>
            </w:tcBorders>
            <w:hideMark/>
          </w:tcPr>
          <w:p w14:paraId="2D237A7D"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tcBorders>
              <w:bottom w:val="single" w:sz="12" w:space="0" w:color="auto"/>
            </w:tcBorders>
            <w:hideMark/>
          </w:tcPr>
          <w:p w14:paraId="451ECB60" w14:textId="77777777" w:rsidR="001957C7" w:rsidRPr="001957C7" w:rsidRDefault="00D3553A" w:rsidP="001957C7">
            <w:pPr>
              <w:rPr>
                <w:rFonts w:eastAsia="Times New Roman"/>
              </w:rPr>
            </w:pPr>
            <w:hyperlink r:id="rId126" w:tooltip="Click here for more details" w:history="1">
              <w:r w:rsidR="001957C7" w:rsidRPr="001957C7">
                <w:rPr>
                  <w:rFonts w:ascii="Times" w:eastAsia="Times New Roman" w:hAnsi="Times" w:cs="Times"/>
                  <w:color w:val="0000FF"/>
                  <w:sz w:val="20"/>
                  <w:u w:val="single"/>
                </w:rPr>
                <w:t>Q13/17</w:t>
              </w:r>
            </w:hyperlink>
            <w:r w:rsidR="001957C7" w:rsidRPr="001957C7">
              <w:rPr>
                <w:rFonts w:ascii="Times" w:eastAsia="Times New Roman" w:hAnsi="Times" w:cs="Times"/>
                <w:sz w:val="20"/>
              </w:rPr>
              <w:t> [</w:t>
            </w:r>
            <w:hyperlink r:id="rId127"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bottom w:val="single" w:sz="12" w:space="0" w:color="auto"/>
              <w:right w:val="single" w:sz="12" w:space="0" w:color="auto"/>
            </w:tcBorders>
            <w:hideMark/>
          </w:tcPr>
          <w:p w14:paraId="496D0408" w14:textId="77777777" w:rsidR="001957C7" w:rsidRPr="001957C7" w:rsidRDefault="001957C7" w:rsidP="001957C7">
            <w:pPr>
              <w:rPr>
                <w:rFonts w:eastAsia="Times New Roman"/>
              </w:rPr>
            </w:pPr>
            <w:r w:rsidRPr="001957C7">
              <w:rPr>
                <w:rFonts w:ascii="Times" w:eastAsia="Times New Roman" w:hAnsi="Times" w:cs="Times"/>
                <w:sz w:val="20"/>
              </w:rPr>
              <w:t>Q13/17 interim Rapporteur group meeting</w:t>
            </w:r>
          </w:p>
        </w:tc>
      </w:tr>
      <w:tr w:rsidR="001957C7" w:rsidRPr="001957C7" w14:paraId="37DA46E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top w:val="single" w:sz="12" w:space="0" w:color="auto"/>
              <w:left w:val="single" w:sz="12" w:space="0" w:color="auto"/>
              <w:right w:val="single" w:sz="4" w:space="0" w:color="auto"/>
            </w:tcBorders>
          </w:tcPr>
          <w:p w14:paraId="234D346C"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top w:val="single" w:sz="12" w:space="0" w:color="auto"/>
              <w:left w:val="single" w:sz="4" w:space="0" w:color="auto"/>
            </w:tcBorders>
            <w:hideMark/>
          </w:tcPr>
          <w:p w14:paraId="63E0E4AE" w14:textId="77777777" w:rsidR="001957C7" w:rsidRPr="001957C7" w:rsidRDefault="001957C7" w:rsidP="001957C7">
            <w:pPr>
              <w:rPr>
                <w:rFonts w:eastAsia="Times New Roman"/>
              </w:rPr>
            </w:pPr>
            <w:r w:rsidRPr="001957C7">
              <w:rPr>
                <w:rFonts w:ascii="Times" w:eastAsia="Times New Roman" w:hAnsi="Times" w:cs="Times"/>
                <w:sz w:val="20"/>
              </w:rPr>
              <w:t>2020-06-02</w:t>
            </w:r>
            <w:r w:rsidRPr="001957C7">
              <w:rPr>
                <w:rFonts w:ascii="Times" w:eastAsia="Times New Roman" w:hAnsi="Times" w:cs="Times"/>
                <w:sz w:val="20"/>
              </w:rPr>
              <w:br/>
              <w:t>to</w:t>
            </w:r>
            <w:r w:rsidRPr="001957C7">
              <w:rPr>
                <w:rFonts w:ascii="Times" w:eastAsia="Times New Roman" w:hAnsi="Times" w:cs="Times"/>
                <w:sz w:val="20"/>
              </w:rPr>
              <w:br/>
              <w:t>2020-06-03</w:t>
            </w:r>
          </w:p>
        </w:tc>
        <w:tc>
          <w:tcPr>
            <w:tcW w:w="631" w:type="pct"/>
            <w:tcBorders>
              <w:top w:val="single" w:sz="12" w:space="0" w:color="auto"/>
            </w:tcBorders>
            <w:hideMark/>
          </w:tcPr>
          <w:p w14:paraId="45B1D20F"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tcBorders>
              <w:top w:val="single" w:sz="12" w:space="0" w:color="auto"/>
            </w:tcBorders>
            <w:hideMark/>
          </w:tcPr>
          <w:p w14:paraId="51D46409" w14:textId="77777777" w:rsidR="001957C7" w:rsidRPr="001957C7" w:rsidRDefault="00D3553A" w:rsidP="001957C7">
            <w:pPr>
              <w:rPr>
                <w:rFonts w:eastAsia="Times New Roman"/>
              </w:rPr>
            </w:pPr>
            <w:hyperlink r:id="rId128" w:tooltip="Click here for more details" w:history="1">
              <w:r w:rsidR="001957C7" w:rsidRPr="001957C7">
                <w:rPr>
                  <w:rFonts w:ascii="Times" w:eastAsia="Times New Roman" w:hAnsi="Times" w:cs="Times"/>
                  <w:color w:val="0000FF"/>
                  <w:sz w:val="20"/>
                  <w:u w:val="single"/>
                </w:rPr>
                <w:t>Q3/17</w:t>
              </w:r>
            </w:hyperlink>
            <w:r w:rsidR="001957C7" w:rsidRPr="001957C7">
              <w:rPr>
                <w:rFonts w:ascii="Times" w:eastAsia="Times New Roman" w:hAnsi="Times" w:cs="Times"/>
                <w:sz w:val="20"/>
              </w:rPr>
              <w:t> [</w:t>
            </w:r>
            <w:hyperlink r:id="rId129"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top w:val="single" w:sz="12" w:space="0" w:color="auto"/>
              <w:right w:val="single" w:sz="12" w:space="0" w:color="auto"/>
            </w:tcBorders>
            <w:hideMark/>
          </w:tcPr>
          <w:p w14:paraId="5C0E9E43" w14:textId="77777777" w:rsidR="001957C7" w:rsidRPr="001957C7" w:rsidRDefault="001957C7" w:rsidP="001957C7">
            <w:pPr>
              <w:rPr>
                <w:rFonts w:eastAsia="Times New Roman"/>
              </w:rPr>
            </w:pPr>
            <w:r w:rsidRPr="001957C7">
              <w:rPr>
                <w:rFonts w:ascii="Times" w:eastAsia="Times New Roman" w:hAnsi="Times" w:cs="Times"/>
                <w:sz w:val="20"/>
              </w:rPr>
              <w:t>Q3/17 interim Rapporteur group meeting</w:t>
            </w:r>
          </w:p>
        </w:tc>
      </w:tr>
      <w:tr w:rsidR="001957C7" w:rsidRPr="001957C7" w14:paraId="06BE9FF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4BDE1E13"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23348DCE" w14:textId="77777777" w:rsidR="001957C7" w:rsidRPr="001957C7" w:rsidRDefault="001957C7" w:rsidP="001957C7">
            <w:pPr>
              <w:rPr>
                <w:rFonts w:eastAsia="Times New Roman"/>
              </w:rPr>
            </w:pPr>
            <w:r w:rsidRPr="001957C7">
              <w:rPr>
                <w:rFonts w:ascii="Times" w:eastAsia="Times New Roman" w:hAnsi="Times" w:cs="Times"/>
                <w:sz w:val="20"/>
              </w:rPr>
              <w:t>2020-06-10</w:t>
            </w:r>
            <w:r w:rsidRPr="001957C7">
              <w:rPr>
                <w:rFonts w:ascii="Times" w:eastAsia="Times New Roman" w:hAnsi="Times" w:cs="Times"/>
                <w:sz w:val="20"/>
              </w:rPr>
              <w:br/>
              <w:t>to</w:t>
            </w:r>
            <w:r w:rsidRPr="001957C7">
              <w:rPr>
                <w:rFonts w:ascii="Times" w:eastAsia="Times New Roman" w:hAnsi="Times" w:cs="Times"/>
                <w:sz w:val="20"/>
              </w:rPr>
              <w:br/>
              <w:t>2020-06-11</w:t>
            </w:r>
          </w:p>
        </w:tc>
        <w:tc>
          <w:tcPr>
            <w:tcW w:w="631" w:type="pct"/>
            <w:hideMark/>
          </w:tcPr>
          <w:p w14:paraId="3230D594"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167E5C05" w14:textId="77777777" w:rsidR="001957C7" w:rsidRPr="001957C7" w:rsidRDefault="00D3553A" w:rsidP="001957C7">
            <w:pPr>
              <w:rPr>
                <w:rFonts w:eastAsia="Times New Roman"/>
              </w:rPr>
            </w:pPr>
            <w:hyperlink r:id="rId130" w:tooltip="Click here for more details" w:history="1">
              <w:r w:rsidR="001957C7" w:rsidRPr="001957C7">
                <w:rPr>
                  <w:rFonts w:ascii="Times" w:eastAsia="Times New Roman" w:hAnsi="Times" w:cs="Times"/>
                  <w:color w:val="0000FF"/>
                  <w:sz w:val="20"/>
                  <w:u w:val="single"/>
                </w:rPr>
                <w:t>Q13/17</w:t>
              </w:r>
            </w:hyperlink>
            <w:r w:rsidR="001957C7" w:rsidRPr="001957C7">
              <w:rPr>
                <w:rFonts w:ascii="Times" w:eastAsia="Times New Roman" w:hAnsi="Times" w:cs="Times"/>
                <w:sz w:val="20"/>
              </w:rPr>
              <w:t> [</w:t>
            </w:r>
            <w:hyperlink r:id="rId131"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089CE9B6" w14:textId="77777777" w:rsidR="001957C7" w:rsidRPr="001957C7" w:rsidRDefault="001957C7" w:rsidP="001957C7">
            <w:pPr>
              <w:rPr>
                <w:rFonts w:eastAsia="Times New Roman"/>
              </w:rPr>
            </w:pPr>
            <w:r w:rsidRPr="001957C7">
              <w:rPr>
                <w:rFonts w:ascii="Times" w:eastAsia="Times New Roman" w:hAnsi="Times" w:cs="Times"/>
                <w:sz w:val="20"/>
              </w:rPr>
              <w:t>Q13/17 interim Rapporteur group meeting</w:t>
            </w:r>
          </w:p>
        </w:tc>
      </w:tr>
      <w:tr w:rsidR="001957C7" w:rsidRPr="001957C7" w14:paraId="61BC67B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5A0ABC90"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68F0BC3F" w14:textId="77777777" w:rsidR="001957C7" w:rsidRPr="001957C7" w:rsidRDefault="001957C7" w:rsidP="001957C7">
            <w:pPr>
              <w:rPr>
                <w:rFonts w:eastAsia="Times New Roman"/>
              </w:rPr>
            </w:pPr>
            <w:r w:rsidRPr="001957C7">
              <w:rPr>
                <w:rFonts w:ascii="Times" w:eastAsia="Times New Roman" w:hAnsi="Times" w:cs="Times"/>
                <w:sz w:val="20"/>
              </w:rPr>
              <w:t>2020-06-19</w:t>
            </w:r>
          </w:p>
        </w:tc>
        <w:tc>
          <w:tcPr>
            <w:tcW w:w="631" w:type="pct"/>
            <w:hideMark/>
          </w:tcPr>
          <w:p w14:paraId="7672B837"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2A12156F" w14:textId="77777777" w:rsidR="001957C7" w:rsidRPr="001957C7" w:rsidRDefault="00D3553A" w:rsidP="001957C7">
            <w:pPr>
              <w:rPr>
                <w:rFonts w:eastAsia="Times New Roman"/>
              </w:rPr>
            </w:pPr>
            <w:hyperlink r:id="rId132" w:tooltip="Q4 RGM on two QKD WIs(X.sec-QKDN-ov &amp; X.cf-QKDN)" w:history="1">
              <w:r w:rsidR="001957C7" w:rsidRPr="001957C7">
                <w:rPr>
                  <w:rFonts w:ascii="Times" w:eastAsia="Times New Roman" w:hAnsi="Times" w:cs="Times"/>
                  <w:color w:val="0000FF"/>
                  <w:sz w:val="20"/>
                  <w:u w:val="single"/>
                </w:rPr>
                <w:t>Q4/17</w:t>
              </w:r>
            </w:hyperlink>
            <w:r w:rsidR="001957C7" w:rsidRPr="001957C7">
              <w:rPr>
                <w:rFonts w:ascii="Times" w:eastAsia="Times New Roman" w:hAnsi="Times" w:cs="Times"/>
                <w:sz w:val="20"/>
              </w:rPr>
              <w:t> [</w:t>
            </w:r>
            <w:hyperlink r:id="rId133"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12CD1C1E" w14:textId="77777777" w:rsidR="001957C7" w:rsidRPr="001957C7" w:rsidRDefault="001957C7" w:rsidP="001957C7">
            <w:pPr>
              <w:rPr>
                <w:rFonts w:eastAsia="Times New Roman"/>
              </w:rPr>
            </w:pPr>
            <w:r w:rsidRPr="001957C7">
              <w:rPr>
                <w:rFonts w:ascii="Times" w:eastAsia="Times New Roman" w:hAnsi="Times" w:cs="Times"/>
                <w:sz w:val="20"/>
              </w:rPr>
              <w:t>Q4/17 interim Rapporteur group meeting</w:t>
            </w:r>
          </w:p>
        </w:tc>
      </w:tr>
      <w:tr w:rsidR="001957C7" w:rsidRPr="001957C7" w14:paraId="64E81300"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13E4AA62"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46693A95" w14:textId="77777777" w:rsidR="001957C7" w:rsidRPr="001957C7" w:rsidRDefault="001957C7" w:rsidP="001957C7">
            <w:pPr>
              <w:rPr>
                <w:rFonts w:eastAsia="Times New Roman"/>
              </w:rPr>
            </w:pPr>
            <w:r w:rsidRPr="001957C7">
              <w:rPr>
                <w:rFonts w:ascii="Times" w:eastAsia="Times New Roman" w:hAnsi="Times" w:cs="Times"/>
                <w:sz w:val="20"/>
              </w:rPr>
              <w:t>2020-06-22</w:t>
            </w:r>
            <w:r w:rsidRPr="001957C7">
              <w:rPr>
                <w:rFonts w:ascii="Times" w:eastAsia="Times New Roman" w:hAnsi="Times" w:cs="Times"/>
                <w:sz w:val="20"/>
              </w:rPr>
              <w:br/>
              <w:t>to</w:t>
            </w:r>
            <w:r w:rsidRPr="001957C7">
              <w:rPr>
                <w:rFonts w:ascii="Times" w:eastAsia="Times New Roman" w:hAnsi="Times" w:cs="Times"/>
                <w:sz w:val="20"/>
              </w:rPr>
              <w:br/>
              <w:t>2020-06-23</w:t>
            </w:r>
          </w:p>
        </w:tc>
        <w:tc>
          <w:tcPr>
            <w:tcW w:w="631" w:type="pct"/>
            <w:hideMark/>
          </w:tcPr>
          <w:p w14:paraId="4DF93CD2"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6D9F2432" w14:textId="77777777" w:rsidR="001957C7" w:rsidRPr="001957C7" w:rsidRDefault="00D3553A" w:rsidP="001957C7">
            <w:pPr>
              <w:rPr>
                <w:rFonts w:eastAsia="Times New Roman"/>
              </w:rPr>
            </w:pPr>
            <w:hyperlink r:id="rId134" w:tooltip="Click here for more details" w:history="1">
              <w:r w:rsidR="001957C7" w:rsidRPr="001957C7">
                <w:rPr>
                  <w:rFonts w:ascii="Times" w:eastAsia="Times New Roman" w:hAnsi="Times" w:cs="Times"/>
                  <w:color w:val="0000FF"/>
                  <w:sz w:val="20"/>
                  <w:u w:val="single"/>
                </w:rPr>
                <w:t>Q14/17</w:t>
              </w:r>
            </w:hyperlink>
            <w:r w:rsidR="001957C7" w:rsidRPr="001957C7">
              <w:rPr>
                <w:rFonts w:ascii="Times" w:eastAsia="Times New Roman" w:hAnsi="Times" w:cs="Times"/>
                <w:sz w:val="20"/>
              </w:rPr>
              <w:t> [</w:t>
            </w:r>
            <w:hyperlink r:id="rId135"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0D3C7F30" w14:textId="77777777" w:rsidR="001957C7" w:rsidRPr="001957C7" w:rsidRDefault="001957C7" w:rsidP="001957C7">
            <w:pPr>
              <w:rPr>
                <w:rFonts w:eastAsia="Times New Roman"/>
              </w:rPr>
            </w:pPr>
            <w:r w:rsidRPr="001957C7">
              <w:rPr>
                <w:rFonts w:ascii="Times" w:eastAsia="Times New Roman" w:hAnsi="Times" w:cs="Times"/>
                <w:sz w:val="20"/>
              </w:rPr>
              <w:t>Q14/17 interim Rapporteur group meeting</w:t>
            </w:r>
          </w:p>
        </w:tc>
      </w:tr>
      <w:tr w:rsidR="001957C7" w:rsidRPr="001957C7" w14:paraId="497DE4D4"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62DDA8A"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tcBorders>
            <w:hideMark/>
          </w:tcPr>
          <w:p w14:paraId="1825BD6C" w14:textId="77777777" w:rsidR="001957C7" w:rsidRPr="001957C7" w:rsidRDefault="001957C7" w:rsidP="001957C7">
            <w:pPr>
              <w:rPr>
                <w:rFonts w:eastAsia="Times New Roman"/>
              </w:rPr>
            </w:pPr>
            <w:r w:rsidRPr="001957C7">
              <w:rPr>
                <w:rFonts w:ascii="Times" w:eastAsia="Times New Roman" w:hAnsi="Times" w:cs="Times"/>
                <w:sz w:val="20"/>
              </w:rPr>
              <w:t>2020-07-13</w:t>
            </w:r>
          </w:p>
        </w:tc>
        <w:tc>
          <w:tcPr>
            <w:tcW w:w="631" w:type="pct"/>
            <w:hideMark/>
          </w:tcPr>
          <w:p w14:paraId="7AE0912D"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hideMark/>
          </w:tcPr>
          <w:p w14:paraId="142E6D5A" w14:textId="77777777" w:rsidR="001957C7" w:rsidRPr="001957C7" w:rsidRDefault="00D3553A" w:rsidP="001957C7">
            <w:pPr>
              <w:rPr>
                <w:rFonts w:eastAsia="Times New Roman"/>
              </w:rPr>
            </w:pPr>
            <w:hyperlink r:id="rId136" w:tooltip="Click here for more details" w:history="1">
              <w:r w:rsidR="001957C7" w:rsidRPr="001957C7">
                <w:rPr>
                  <w:rFonts w:ascii="Times" w:eastAsia="Times New Roman" w:hAnsi="Times" w:cs="Times"/>
                  <w:color w:val="0000FF"/>
                  <w:sz w:val="20"/>
                  <w:u w:val="single"/>
                </w:rPr>
                <w:t>Q10/17</w:t>
              </w:r>
            </w:hyperlink>
            <w:r w:rsidR="001957C7" w:rsidRPr="001957C7">
              <w:rPr>
                <w:rFonts w:ascii="Times" w:eastAsia="Times New Roman" w:hAnsi="Times" w:cs="Times"/>
                <w:sz w:val="20"/>
              </w:rPr>
              <w:t xml:space="preserve"> [</w:t>
            </w:r>
            <w:hyperlink r:id="rId137"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right w:val="single" w:sz="12" w:space="0" w:color="auto"/>
            </w:tcBorders>
            <w:hideMark/>
          </w:tcPr>
          <w:p w14:paraId="5425CEDD" w14:textId="77777777" w:rsidR="001957C7" w:rsidRPr="001957C7" w:rsidRDefault="001957C7" w:rsidP="001957C7">
            <w:pPr>
              <w:rPr>
                <w:rFonts w:eastAsia="Times New Roman"/>
              </w:rPr>
            </w:pPr>
            <w:r w:rsidRPr="001957C7">
              <w:rPr>
                <w:rFonts w:ascii="Times" w:eastAsia="Times New Roman" w:hAnsi="Times" w:cs="Times"/>
                <w:sz w:val="20"/>
              </w:rPr>
              <w:t>Q10/17 interim Rapporteur group meeting</w:t>
            </w:r>
          </w:p>
        </w:tc>
      </w:tr>
      <w:tr w:rsidR="001957C7" w:rsidRPr="001957C7" w14:paraId="54C5982C"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bottom w:val="single" w:sz="4" w:space="0" w:color="auto"/>
              <w:right w:val="single" w:sz="4" w:space="0" w:color="auto"/>
            </w:tcBorders>
          </w:tcPr>
          <w:p w14:paraId="7DC06C1C" w14:textId="77777777" w:rsidR="001957C7" w:rsidRPr="001957C7" w:rsidRDefault="001957C7" w:rsidP="00C1784E">
            <w:pPr>
              <w:numPr>
                <w:ilvl w:val="0"/>
                <w:numId w:val="12"/>
              </w:numPr>
              <w:contextualSpacing/>
              <w:rPr>
                <w:rFonts w:ascii="Times" w:eastAsia="Times New Roman" w:hAnsi="Times" w:cs="Times"/>
                <w:sz w:val="20"/>
              </w:rPr>
            </w:pPr>
          </w:p>
        </w:tc>
        <w:tc>
          <w:tcPr>
            <w:tcW w:w="1225" w:type="pct"/>
            <w:tcBorders>
              <w:left w:val="single" w:sz="4" w:space="0" w:color="auto"/>
              <w:bottom w:val="single" w:sz="4" w:space="0" w:color="auto"/>
            </w:tcBorders>
            <w:hideMark/>
          </w:tcPr>
          <w:p w14:paraId="5A0058DE" w14:textId="77777777" w:rsidR="001957C7" w:rsidRPr="001957C7" w:rsidRDefault="001957C7" w:rsidP="001957C7">
            <w:pPr>
              <w:rPr>
                <w:rFonts w:eastAsia="Times New Roman"/>
              </w:rPr>
            </w:pPr>
            <w:r w:rsidRPr="001957C7">
              <w:rPr>
                <w:rFonts w:ascii="Times" w:eastAsia="Times New Roman" w:hAnsi="Times" w:cs="Times"/>
                <w:sz w:val="20"/>
              </w:rPr>
              <w:t>2020-07-16</w:t>
            </w:r>
            <w:r w:rsidRPr="001957C7">
              <w:rPr>
                <w:rFonts w:ascii="Times" w:eastAsia="Times New Roman" w:hAnsi="Times" w:cs="Times"/>
                <w:sz w:val="20"/>
              </w:rPr>
              <w:br/>
              <w:t>to</w:t>
            </w:r>
            <w:r w:rsidRPr="001957C7">
              <w:rPr>
                <w:rFonts w:ascii="Times" w:eastAsia="Times New Roman" w:hAnsi="Times" w:cs="Times"/>
                <w:sz w:val="20"/>
              </w:rPr>
              <w:br/>
              <w:t>2020-07-17</w:t>
            </w:r>
          </w:p>
        </w:tc>
        <w:tc>
          <w:tcPr>
            <w:tcW w:w="631" w:type="pct"/>
            <w:tcBorders>
              <w:bottom w:val="single" w:sz="4" w:space="0" w:color="auto"/>
            </w:tcBorders>
            <w:hideMark/>
          </w:tcPr>
          <w:p w14:paraId="5A5E2FA9" w14:textId="77777777" w:rsidR="001957C7" w:rsidRPr="001957C7" w:rsidRDefault="001957C7" w:rsidP="001957C7">
            <w:pPr>
              <w:rPr>
                <w:rFonts w:eastAsia="Times New Roman"/>
              </w:rPr>
            </w:pPr>
            <w:r w:rsidRPr="001957C7">
              <w:rPr>
                <w:rFonts w:ascii="Times" w:eastAsia="Times New Roman" w:hAnsi="Times" w:cs="Times"/>
                <w:i/>
                <w:iCs/>
                <w:color w:val="FF0000"/>
                <w:sz w:val="20"/>
              </w:rPr>
              <w:t>E-Meeting</w:t>
            </w:r>
          </w:p>
        </w:tc>
        <w:tc>
          <w:tcPr>
            <w:tcW w:w="961" w:type="pct"/>
            <w:tcBorders>
              <w:bottom w:val="single" w:sz="4" w:space="0" w:color="auto"/>
            </w:tcBorders>
            <w:hideMark/>
          </w:tcPr>
          <w:p w14:paraId="6A575FA0" w14:textId="77777777" w:rsidR="001957C7" w:rsidRPr="001957C7" w:rsidRDefault="00D3553A" w:rsidP="001957C7">
            <w:pPr>
              <w:rPr>
                <w:rFonts w:eastAsia="Times New Roman"/>
              </w:rPr>
            </w:pPr>
            <w:hyperlink r:id="rId138" w:tooltip="Click here for more details" w:history="1">
              <w:r w:rsidR="001957C7" w:rsidRPr="001957C7">
                <w:rPr>
                  <w:rFonts w:ascii="Times" w:eastAsia="Times New Roman" w:hAnsi="Times" w:cs="Times"/>
                  <w:color w:val="0000FF"/>
                  <w:sz w:val="20"/>
                  <w:u w:val="single"/>
                </w:rPr>
                <w:t>Q8/17</w:t>
              </w:r>
            </w:hyperlink>
            <w:r w:rsidR="001957C7" w:rsidRPr="001957C7">
              <w:rPr>
                <w:rFonts w:ascii="Times" w:eastAsia="Times New Roman" w:hAnsi="Times" w:cs="Times"/>
                <w:sz w:val="20"/>
              </w:rPr>
              <w:t xml:space="preserve"> [</w:t>
            </w:r>
            <w:hyperlink r:id="rId139" w:tooltip="See meeting report" w:history="1">
              <w:r w:rsidR="001957C7" w:rsidRPr="001957C7">
                <w:rPr>
                  <w:rFonts w:ascii="Times" w:eastAsia="Times New Roman" w:hAnsi="Times" w:cs="Times"/>
                  <w:color w:val="0000FF"/>
                  <w:sz w:val="20"/>
                  <w:u w:val="single"/>
                </w:rPr>
                <w:t>meeting report</w:t>
              </w:r>
            </w:hyperlink>
            <w:r w:rsidR="001957C7" w:rsidRPr="001957C7">
              <w:rPr>
                <w:rFonts w:ascii="Times" w:eastAsia="Times New Roman" w:hAnsi="Times" w:cs="Times"/>
                <w:sz w:val="20"/>
              </w:rPr>
              <w:t>]</w:t>
            </w:r>
          </w:p>
        </w:tc>
        <w:tc>
          <w:tcPr>
            <w:tcW w:w="1738" w:type="pct"/>
            <w:tcBorders>
              <w:bottom w:val="single" w:sz="4" w:space="0" w:color="auto"/>
              <w:right w:val="single" w:sz="12" w:space="0" w:color="auto"/>
            </w:tcBorders>
            <w:hideMark/>
          </w:tcPr>
          <w:p w14:paraId="34FC7948" w14:textId="77777777" w:rsidR="001957C7" w:rsidRPr="001957C7" w:rsidRDefault="001957C7" w:rsidP="001957C7">
            <w:pPr>
              <w:rPr>
                <w:rFonts w:eastAsia="Times New Roman"/>
              </w:rPr>
            </w:pPr>
            <w:r w:rsidRPr="001957C7">
              <w:rPr>
                <w:rFonts w:ascii="Times" w:eastAsia="Times New Roman" w:hAnsi="Times" w:cs="Times"/>
                <w:sz w:val="20"/>
              </w:rPr>
              <w:t>Q8/17 interim Rapporteur group meeting</w:t>
            </w:r>
          </w:p>
        </w:tc>
      </w:tr>
      <w:tr w:rsidR="001957C7" w:rsidRPr="001957C7" w14:paraId="6604E77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B6BA1BB"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2B28634B" w14:textId="77777777" w:rsidR="001957C7" w:rsidRPr="001957C7" w:rsidRDefault="001957C7" w:rsidP="001957C7">
            <w:pPr>
              <w:rPr>
                <w:rFonts w:eastAsia="Times New Roman"/>
                <w:sz w:val="20"/>
              </w:rPr>
            </w:pPr>
            <w:r w:rsidRPr="001957C7">
              <w:rPr>
                <w:rFonts w:eastAsia="Times New Roman"/>
                <w:sz w:val="20"/>
              </w:rPr>
              <w:t>2020-10-19</w:t>
            </w:r>
            <w:r w:rsidRPr="001957C7">
              <w:rPr>
                <w:rFonts w:eastAsia="Times New Roman"/>
                <w:sz w:val="20"/>
              </w:rPr>
              <w:br/>
              <w:t>to</w:t>
            </w:r>
            <w:r w:rsidRPr="001957C7">
              <w:rPr>
                <w:rFonts w:eastAsia="Times New Roman"/>
                <w:sz w:val="20"/>
              </w:rPr>
              <w:br/>
              <w:t>2020-10-30</w:t>
            </w:r>
          </w:p>
        </w:tc>
        <w:tc>
          <w:tcPr>
            <w:tcW w:w="631" w:type="pct"/>
            <w:hideMark/>
          </w:tcPr>
          <w:p w14:paraId="4775FE5A"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14AB8ED3" w14:textId="77777777" w:rsidR="001957C7" w:rsidRPr="001957C7" w:rsidRDefault="00D3553A" w:rsidP="001957C7">
            <w:pPr>
              <w:rPr>
                <w:rFonts w:eastAsia="Times New Roman"/>
                <w:sz w:val="20"/>
              </w:rPr>
            </w:pPr>
            <w:hyperlink r:id="rId140" w:tooltip="Collaborative meeting ITU-T Q11/17 and ISO/IEC/JTC 1/SC 6/WG 10" w:history="1">
              <w:r w:rsidR="001957C7" w:rsidRPr="001957C7">
                <w:rPr>
                  <w:color w:val="0000FF"/>
                  <w:sz w:val="20"/>
                  <w:u w:val="single"/>
                </w:rPr>
                <w:t>Q11/17</w:t>
              </w:r>
            </w:hyperlink>
            <w:r w:rsidR="001957C7" w:rsidRPr="001957C7">
              <w:rPr>
                <w:sz w:val="20"/>
              </w:rPr>
              <w:t> [</w:t>
            </w:r>
            <w:hyperlink r:id="rId141"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1492FD1C" w14:textId="77777777" w:rsidR="001957C7" w:rsidRPr="001957C7" w:rsidRDefault="001957C7" w:rsidP="001957C7">
            <w:pPr>
              <w:rPr>
                <w:rFonts w:eastAsia="Times New Roman"/>
                <w:sz w:val="20"/>
              </w:rPr>
            </w:pPr>
            <w:r w:rsidRPr="001957C7">
              <w:rPr>
                <w:rFonts w:eastAsia="Times New Roman"/>
                <w:sz w:val="20"/>
              </w:rPr>
              <w:t>Q11/17 interim Rapporteur group meeting</w:t>
            </w:r>
            <w:r w:rsidRPr="001957C7">
              <w:rPr>
                <w:rFonts w:ascii="Times" w:hAnsi="Times" w:cs="Times"/>
                <w:sz w:val="20"/>
              </w:rPr>
              <w:t xml:space="preserve"> jointly with ISO/IEC JTC 1/SC 6/WG 10</w:t>
            </w:r>
          </w:p>
        </w:tc>
      </w:tr>
      <w:tr w:rsidR="001957C7" w:rsidRPr="001957C7" w14:paraId="408DD358"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652FFD2B"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7D104504" w14:textId="77777777" w:rsidR="001957C7" w:rsidRPr="001957C7" w:rsidRDefault="001957C7" w:rsidP="001957C7">
            <w:pPr>
              <w:rPr>
                <w:rFonts w:eastAsia="Times New Roman"/>
                <w:sz w:val="20"/>
              </w:rPr>
            </w:pPr>
            <w:r w:rsidRPr="001957C7">
              <w:rPr>
                <w:rFonts w:eastAsia="Times New Roman"/>
                <w:sz w:val="20"/>
              </w:rPr>
              <w:t>2020-11-18</w:t>
            </w:r>
          </w:p>
        </w:tc>
        <w:tc>
          <w:tcPr>
            <w:tcW w:w="631" w:type="pct"/>
            <w:hideMark/>
          </w:tcPr>
          <w:p w14:paraId="7434A7F5"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231C4570" w14:textId="77777777" w:rsidR="001957C7" w:rsidRPr="001957C7" w:rsidRDefault="00D3553A" w:rsidP="001957C7">
            <w:pPr>
              <w:rPr>
                <w:rFonts w:eastAsia="Times New Roman"/>
                <w:sz w:val="20"/>
              </w:rPr>
            </w:pPr>
            <w:hyperlink r:id="rId142" w:tooltip="Click here for more details" w:history="1">
              <w:r w:rsidR="001957C7" w:rsidRPr="001957C7">
                <w:rPr>
                  <w:color w:val="0000FF"/>
                  <w:sz w:val="20"/>
                  <w:u w:val="single"/>
                </w:rPr>
                <w:t>Q10/17</w:t>
              </w:r>
            </w:hyperlink>
            <w:r w:rsidR="001957C7" w:rsidRPr="001957C7">
              <w:rPr>
                <w:sz w:val="20"/>
              </w:rPr>
              <w:t> [</w:t>
            </w:r>
            <w:hyperlink r:id="rId143"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0EA08EAA" w14:textId="77777777" w:rsidR="001957C7" w:rsidRPr="001957C7" w:rsidRDefault="001957C7" w:rsidP="001957C7">
            <w:pPr>
              <w:rPr>
                <w:rFonts w:eastAsia="Times New Roman"/>
                <w:sz w:val="20"/>
              </w:rPr>
            </w:pPr>
            <w:r w:rsidRPr="001957C7">
              <w:rPr>
                <w:rFonts w:eastAsia="Times New Roman"/>
                <w:sz w:val="20"/>
              </w:rPr>
              <w:t>Q10/17 interim Rapporteur group meeting</w:t>
            </w:r>
          </w:p>
        </w:tc>
      </w:tr>
      <w:tr w:rsidR="001957C7" w:rsidRPr="001957C7" w14:paraId="44E53A50"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1BF1AAAB"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212D117A" w14:textId="77777777" w:rsidR="001957C7" w:rsidRPr="001957C7" w:rsidRDefault="001957C7" w:rsidP="001957C7">
            <w:pPr>
              <w:rPr>
                <w:rFonts w:eastAsia="Times New Roman"/>
                <w:sz w:val="20"/>
              </w:rPr>
            </w:pPr>
            <w:r w:rsidRPr="001957C7">
              <w:rPr>
                <w:rFonts w:eastAsia="Times New Roman"/>
                <w:sz w:val="20"/>
              </w:rPr>
              <w:t>2020-11-25</w:t>
            </w:r>
            <w:r w:rsidRPr="001957C7">
              <w:rPr>
                <w:rFonts w:eastAsia="Times New Roman"/>
                <w:sz w:val="20"/>
              </w:rPr>
              <w:br/>
              <w:t>to</w:t>
            </w:r>
            <w:r w:rsidRPr="001957C7">
              <w:rPr>
                <w:rFonts w:eastAsia="Times New Roman"/>
                <w:sz w:val="20"/>
              </w:rPr>
              <w:br/>
              <w:t>2020-11-26</w:t>
            </w:r>
          </w:p>
        </w:tc>
        <w:tc>
          <w:tcPr>
            <w:tcW w:w="631" w:type="pct"/>
            <w:hideMark/>
          </w:tcPr>
          <w:p w14:paraId="5904475E"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1432B705" w14:textId="77777777" w:rsidR="001957C7" w:rsidRPr="001957C7" w:rsidRDefault="00D3553A" w:rsidP="001957C7">
            <w:pPr>
              <w:rPr>
                <w:rFonts w:eastAsia="Times New Roman"/>
                <w:sz w:val="20"/>
              </w:rPr>
            </w:pPr>
            <w:hyperlink r:id="rId144" w:tooltip="Click here for more details" w:history="1">
              <w:r w:rsidR="001957C7" w:rsidRPr="001957C7">
                <w:rPr>
                  <w:color w:val="0000FF"/>
                  <w:sz w:val="20"/>
                  <w:u w:val="single"/>
                </w:rPr>
                <w:t>Q13/17</w:t>
              </w:r>
            </w:hyperlink>
            <w:r w:rsidR="001957C7" w:rsidRPr="001957C7">
              <w:rPr>
                <w:sz w:val="20"/>
              </w:rPr>
              <w:t> [</w:t>
            </w:r>
            <w:hyperlink r:id="rId145"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78A3F46F" w14:textId="77777777" w:rsidR="001957C7" w:rsidRPr="001957C7" w:rsidRDefault="001957C7" w:rsidP="001957C7">
            <w:pPr>
              <w:rPr>
                <w:rFonts w:eastAsia="Times New Roman"/>
                <w:sz w:val="20"/>
              </w:rPr>
            </w:pPr>
            <w:r w:rsidRPr="001957C7">
              <w:rPr>
                <w:rFonts w:eastAsia="Times New Roman"/>
                <w:sz w:val="20"/>
              </w:rPr>
              <w:t>Q13/17 interim Rapporteur group meeting</w:t>
            </w:r>
          </w:p>
        </w:tc>
      </w:tr>
      <w:tr w:rsidR="001957C7" w:rsidRPr="001957C7" w14:paraId="0971424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28FAEFCC"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3DCE2BB1" w14:textId="77777777" w:rsidR="001957C7" w:rsidRPr="001957C7" w:rsidRDefault="001957C7" w:rsidP="001957C7">
            <w:pPr>
              <w:rPr>
                <w:rFonts w:eastAsia="Times New Roman"/>
                <w:sz w:val="20"/>
              </w:rPr>
            </w:pPr>
            <w:r w:rsidRPr="001957C7">
              <w:rPr>
                <w:rFonts w:eastAsia="Times New Roman"/>
                <w:sz w:val="20"/>
              </w:rPr>
              <w:t>2020-11-26</w:t>
            </w:r>
            <w:r w:rsidRPr="001957C7">
              <w:rPr>
                <w:rFonts w:eastAsia="Times New Roman"/>
                <w:sz w:val="20"/>
              </w:rPr>
              <w:br/>
              <w:t>to</w:t>
            </w:r>
            <w:r w:rsidRPr="001957C7">
              <w:rPr>
                <w:rFonts w:eastAsia="Times New Roman"/>
                <w:sz w:val="20"/>
              </w:rPr>
              <w:br/>
              <w:t>2020-11-27</w:t>
            </w:r>
          </w:p>
        </w:tc>
        <w:tc>
          <w:tcPr>
            <w:tcW w:w="631" w:type="pct"/>
            <w:hideMark/>
          </w:tcPr>
          <w:p w14:paraId="296F0330"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22DA12C5" w14:textId="77777777" w:rsidR="001957C7" w:rsidRPr="001957C7" w:rsidRDefault="00D3553A" w:rsidP="001957C7">
            <w:pPr>
              <w:rPr>
                <w:rFonts w:eastAsia="Times New Roman"/>
                <w:sz w:val="20"/>
              </w:rPr>
            </w:pPr>
            <w:hyperlink r:id="rId146" w:tooltip="Click here for more details" w:history="1">
              <w:r w:rsidR="001957C7" w:rsidRPr="001957C7">
                <w:rPr>
                  <w:color w:val="0000FF"/>
                  <w:sz w:val="20"/>
                  <w:u w:val="single"/>
                </w:rPr>
                <w:t>Q4/17</w:t>
              </w:r>
            </w:hyperlink>
            <w:r w:rsidR="001957C7" w:rsidRPr="001957C7">
              <w:rPr>
                <w:sz w:val="20"/>
              </w:rPr>
              <w:t> [</w:t>
            </w:r>
            <w:hyperlink r:id="rId147"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230ECA3D" w14:textId="77777777" w:rsidR="001957C7" w:rsidRPr="001957C7" w:rsidRDefault="001957C7" w:rsidP="001957C7">
            <w:pPr>
              <w:rPr>
                <w:rFonts w:eastAsia="Times New Roman"/>
                <w:sz w:val="20"/>
              </w:rPr>
            </w:pPr>
            <w:r w:rsidRPr="001957C7">
              <w:rPr>
                <w:rFonts w:eastAsia="Times New Roman"/>
                <w:sz w:val="20"/>
              </w:rPr>
              <w:t>Q4/17 interim Rapporteur group meeting</w:t>
            </w:r>
          </w:p>
        </w:tc>
      </w:tr>
      <w:tr w:rsidR="001957C7" w:rsidRPr="001957C7" w14:paraId="36B76AE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59078503"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1086B649" w14:textId="77777777" w:rsidR="001957C7" w:rsidRPr="001957C7" w:rsidRDefault="001957C7" w:rsidP="001957C7">
            <w:pPr>
              <w:rPr>
                <w:rFonts w:eastAsia="Times New Roman"/>
                <w:sz w:val="20"/>
              </w:rPr>
            </w:pPr>
            <w:r w:rsidRPr="001957C7">
              <w:rPr>
                <w:rFonts w:eastAsia="Times New Roman"/>
                <w:sz w:val="20"/>
              </w:rPr>
              <w:t>2020-12-07</w:t>
            </w:r>
            <w:r w:rsidRPr="001957C7">
              <w:rPr>
                <w:rFonts w:eastAsia="Times New Roman"/>
                <w:sz w:val="20"/>
              </w:rPr>
              <w:br/>
              <w:t>to</w:t>
            </w:r>
            <w:r w:rsidRPr="001957C7">
              <w:rPr>
                <w:rFonts w:eastAsia="Times New Roman"/>
                <w:sz w:val="20"/>
              </w:rPr>
              <w:br/>
              <w:t>2020-12-08</w:t>
            </w:r>
          </w:p>
        </w:tc>
        <w:tc>
          <w:tcPr>
            <w:tcW w:w="631" w:type="pct"/>
            <w:hideMark/>
          </w:tcPr>
          <w:p w14:paraId="1B0BBB1B"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2C15B135" w14:textId="77777777" w:rsidR="001957C7" w:rsidRPr="001957C7" w:rsidRDefault="00D3553A" w:rsidP="001957C7">
            <w:pPr>
              <w:rPr>
                <w:rFonts w:eastAsia="Times New Roman"/>
                <w:sz w:val="20"/>
              </w:rPr>
            </w:pPr>
            <w:hyperlink r:id="rId148" w:tooltip="Click here for more details" w:history="1">
              <w:r w:rsidR="001957C7" w:rsidRPr="001957C7">
                <w:rPr>
                  <w:color w:val="0000FF"/>
                  <w:sz w:val="20"/>
                  <w:u w:val="single"/>
                </w:rPr>
                <w:t>Q2/17</w:t>
              </w:r>
            </w:hyperlink>
            <w:r w:rsidR="001957C7" w:rsidRPr="001957C7">
              <w:rPr>
                <w:sz w:val="20"/>
              </w:rPr>
              <w:t> [</w:t>
            </w:r>
            <w:hyperlink r:id="rId149"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573C1326" w14:textId="77777777" w:rsidR="001957C7" w:rsidRPr="001957C7" w:rsidRDefault="001957C7" w:rsidP="001957C7">
            <w:pPr>
              <w:rPr>
                <w:rFonts w:eastAsia="Times New Roman"/>
                <w:sz w:val="20"/>
              </w:rPr>
            </w:pPr>
            <w:r w:rsidRPr="001957C7">
              <w:rPr>
                <w:rFonts w:eastAsia="Times New Roman"/>
                <w:sz w:val="20"/>
              </w:rPr>
              <w:t>Q2/17 interim Rapporteur group meeting</w:t>
            </w:r>
          </w:p>
        </w:tc>
      </w:tr>
      <w:tr w:rsidR="001957C7" w:rsidRPr="001957C7" w14:paraId="1742FA74"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58DE2EF"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1F47C6B0" w14:textId="77777777" w:rsidR="001957C7" w:rsidRPr="001957C7" w:rsidRDefault="001957C7" w:rsidP="001957C7">
            <w:pPr>
              <w:rPr>
                <w:rFonts w:eastAsia="Times New Roman"/>
                <w:sz w:val="20"/>
              </w:rPr>
            </w:pPr>
            <w:r w:rsidRPr="001957C7">
              <w:rPr>
                <w:rFonts w:eastAsia="Times New Roman"/>
                <w:sz w:val="20"/>
              </w:rPr>
              <w:t>2020-12-09</w:t>
            </w:r>
            <w:r w:rsidRPr="001957C7">
              <w:rPr>
                <w:rFonts w:eastAsia="Times New Roman"/>
                <w:sz w:val="20"/>
              </w:rPr>
              <w:br/>
              <w:t>to</w:t>
            </w:r>
            <w:r w:rsidRPr="001957C7">
              <w:rPr>
                <w:rFonts w:eastAsia="Times New Roman"/>
                <w:sz w:val="20"/>
              </w:rPr>
              <w:br/>
              <w:t>2020-12-10</w:t>
            </w:r>
          </w:p>
        </w:tc>
        <w:tc>
          <w:tcPr>
            <w:tcW w:w="631" w:type="pct"/>
            <w:hideMark/>
          </w:tcPr>
          <w:p w14:paraId="1F9E1BF1"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0FA2A367" w14:textId="77777777" w:rsidR="001957C7" w:rsidRPr="001957C7" w:rsidRDefault="00D3553A" w:rsidP="001957C7">
            <w:pPr>
              <w:rPr>
                <w:rFonts w:eastAsia="Times New Roman"/>
                <w:sz w:val="20"/>
              </w:rPr>
            </w:pPr>
            <w:hyperlink r:id="rId150" w:tooltip="Click here for more details" w:history="1">
              <w:r w:rsidR="001957C7" w:rsidRPr="001957C7">
                <w:rPr>
                  <w:color w:val="0000FF"/>
                  <w:sz w:val="20"/>
                  <w:u w:val="single"/>
                </w:rPr>
                <w:t>Q3/17</w:t>
              </w:r>
            </w:hyperlink>
            <w:r w:rsidR="001957C7" w:rsidRPr="001957C7">
              <w:rPr>
                <w:sz w:val="20"/>
              </w:rPr>
              <w:t> [</w:t>
            </w:r>
            <w:hyperlink r:id="rId151"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6D635865" w14:textId="77777777" w:rsidR="001957C7" w:rsidRPr="001957C7" w:rsidRDefault="001957C7" w:rsidP="001957C7">
            <w:pPr>
              <w:rPr>
                <w:rFonts w:eastAsia="Times New Roman"/>
                <w:sz w:val="20"/>
              </w:rPr>
            </w:pPr>
            <w:r w:rsidRPr="001957C7">
              <w:rPr>
                <w:rFonts w:eastAsia="Times New Roman"/>
                <w:sz w:val="20"/>
              </w:rPr>
              <w:t>Q3/17 interim Rapporteur group meeting</w:t>
            </w:r>
          </w:p>
        </w:tc>
      </w:tr>
      <w:tr w:rsidR="001957C7" w:rsidRPr="001957C7" w14:paraId="557FDBF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7F8EED02"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292760C3" w14:textId="77777777" w:rsidR="001957C7" w:rsidRPr="001957C7" w:rsidRDefault="001957C7" w:rsidP="001957C7">
            <w:pPr>
              <w:rPr>
                <w:rFonts w:eastAsia="Times New Roman"/>
                <w:sz w:val="20"/>
              </w:rPr>
            </w:pPr>
            <w:r w:rsidRPr="001957C7">
              <w:rPr>
                <w:rFonts w:eastAsia="Times New Roman"/>
                <w:sz w:val="20"/>
              </w:rPr>
              <w:t>2020-12-21</w:t>
            </w:r>
            <w:r w:rsidRPr="001957C7">
              <w:rPr>
                <w:rFonts w:eastAsia="Times New Roman"/>
                <w:sz w:val="20"/>
              </w:rPr>
              <w:br/>
              <w:t>to</w:t>
            </w:r>
            <w:r w:rsidRPr="001957C7">
              <w:rPr>
                <w:rFonts w:eastAsia="Times New Roman"/>
                <w:sz w:val="20"/>
              </w:rPr>
              <w:br/>
              <w:t>2020-12-22</w:t>
            </w:r>
          </w:p>
        </w:tc>
        <w:tc>
          <w:tcPr>
            <w:tcW w:w="631" w:type="pct"/>
            <w:hideMark/>
          </w:tcPr>
          <w:p w14:paraId="66B7D634"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35A18007" w14:textId="77777777" w:rsidR="001957C7" w:rsidRPr="001957C7" w:rsidRDefault="00D3553A" w:rsidP="001957C7">
            <w:pPr>
              <w:rPr>
                <w:rFonts w:eastAsia="Times New Roman"/>
                <w:sz w:val="20"/>
              </w:rPr>
            </w:pPr>
            <w:hyperlink r:id="rId152" w:tooltip="Click here for more details" w:history="1">
              <w:r w:rsidR="001957C7" w:rsidRPr="001957C7">
                <w:rPr>
                  <w:color w:val="0000FF"/>
                  <w:sz w:val="20"/>
                  <w:u w:val="single"/>
                </w:rPr>
                <w:t>Q6/17</w:t>
              </w:r>
            </w:hyperlink>
            <w:r w:rsidR="001957C7" w:rsidRPr="001957C7">
              <w:rPr>
                <w:sz w:val="20"/>
              </w:rPr>
              <w:t> [</w:t>
            </w:r>
            <w:hyperlink r:id="rId153"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0FB95F0B" w14:textId="77777777" w:rsidR="001957C7" w:rsidRPr="001957C7" w:rsidRDefault="001957C7" w:rsidP="001957C7">
            <w:pPr>
              <w:rPr>
                <w:rFonts w:eastAsia="Times New Roman"/>
                <w:sz w:val="20"/>
              </w:rPr>
            </w:pPr>
            <w:r w:rsidRPr="001957C7">
              <w:rPr>
                <w:rFonts w:eastAsia="Times New Roman"/>
                <w:sz w:val="20"/>
              </w:rPr>
              <w:t>Q6/17 interim Rapporteur group meeting</w:t>
            </w:r>
          </w:p>
        </w:tc>
      </w:tr>
      <w:tr w:rsidR="001957C7" w:rsidRPr="001957C7" w14:paraId="01BD9EFC"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2525C089"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345817A5" w14:textId="77777777" w:rsidR="001957C7" w:rsidRPr="001957C7" w:rsidRDefault="001957C7" w:rsidP="001957C7">
            <w:pPr>
              <w:rPr>
                <w:rFonts w:eastAsia="Times New Roman"/>
                <w:sz w:val="20"/>
              </w:rPr>
            </w:pPr>
            <w:r w:rsidRPr="001957C7">
              <w:rPr>
                <w:rFonts w:eastAsia="Times New Roman"/>
                <w:sz w:val="20"/>
              </w:rPr>
              <w:t>2021-01-04</w:t>
            </w:r>
            <w:r w:rsidRPr="001957C7">
              <w:rPr>
                <w:rFonts w:eastAsia="Times New Roman"/>
                <w:sz w:val="20"/>
              </w:rPr>
              <w:br/>
              <w:t>to</w:t>
            </w:r>
            <w:r w:rsidRPr="001957C7">
              <w:rPr>
                <w:rFonts w:eastAsia="Times New Roman"/>
                <w:sz w:val="20"/>
              </w:rPr>
              <w:br/>
              <w:t>2021-01-05</w:t>
            </w:r>
          </w:p>
        </w:tc>
        <w:tc>
          <w:tcPr>
            <w:tcW w:w="631" w:type="pct"/>
            <w:hideMark/>
          </w:tcPr>
          <w:p w14:paraId="328FE08C"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54A618E6" w14:textId="77777777" w:rsidR="001957C7" w:rsidRPr="001957C7" w:rsidRDefault="00D3553A" w:rsidP="001957C7">
            <w:pPr>
              <w:rPr>
                <w:rFonts w:eastAsia="Times New Roman"/>
                <w:sz w:val="20"/>
              </w:rPr>
            </w:pPr>
            <w:hyperlink r:id="rId154" w:tooltip="Click here for more details" w:history="1">
              <w:r w:rsidR="001957C7" w:rsidRPr="001957C7">
                <w:rPr>
                  <w:color w:val="0000FF"/>
                  <w:sz w:val="20"/>
                  <w:u w:val="single"/>
                </w:rPr>
                <w:t>Q14/17</w:t>
              </w:r>
            </w:hyperlink>
            <w:r w:rsidR="001957C7" w:rsidRPr="001957C7">
              <w:rPr>
                <w:sz w:val="20"/>
              </w:rPr>
              <w:t> [</w:t>
            </w:r>
            <w:hyperlink r:id="rId155"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031618AF" w14:textId="77777777" w:rsidR="001957C7" w:rsidRPr="001957C7" w:rsidRDefault="001957C7" w:rsidP="001957C7">
            <w:pPr>
              <w:rPr>
                <w:rFonts w:eastAsia="Times New Roman"/>
                <w:sz w:val="20"/>
              </w:rPr>
            </w:pPr>
            <w:r w:rsidRPr="001957C7">
              <w:rPr>
                <w:rFonts w:eastAsia="Times New Roman"/>
                <w:sz w:val="20"/>
              </w:rPr>
              <w:t>Q14/17 interim Rapporteur group meeting</w:t>
            </w:r>
          </w:p>
        </w:tc>
      </w:tr>
      <w:tr w:rsidR="001957C7" w:rsidRPr="001957C7" w14:paraId="217CD3CA"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6288DFDF"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380152F0" w14:textId="77777777" w:rsidR="001957C7" w:rsidRPr="001957C7" w:rsidRDefault="001957C7" w:rsidP="001957C7">
            <w:pPr>
              <w:rPr>
                <w:rFonts w:eastAsia="Times New Roman"/>
                <w:sz w:val="20"/>
              </w:rPr>
            </w:pPr>
            <w:r w:rsidRPr="001957C7">
              <w:rPr>
                <w:rFonts w:eastAsia="Times New Roman"/>
                <w:sz w:val="20"/>
              </w:rPr>
              <w:t>2021-02-01</w:t>
            </w:r>
            <w:r w:rsidRPr="001957C7">
              <w:rPr>
                <w:rFonts w:eastAsia="Times New Roman"/>
                <w:sz w:val="20"/>
              </w:rPr>
              <w:br/>
              <w:t>to</w:t>
            </w:r>
            <w:r w:rsidRPr="001957C7">
              <w:rPr>
                <w:rFonts w:eastAsia="Times New Roman"/>
                <w:sz w:val="20"/>
              </w:rPr>
              <w:br/>
              <w:t>2021-02-02</w:t>
            </w:r>
          </w:p>
        </w:tc>
        <w:tc>
          <w:tcPr>
            <w:tcW w:w="631" w:type="pct"/>
            <w:hideMark/>
          </w:tcPr>
          <w:p w14:paraId="25D786B9"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58583043" w14:textId="77777777" w:rsidR="001957C7" w:rsidRPr="001957C7" w:rsidRDefault="00D3553A" w:rsidP="001957C7">
            <w:pPr>
              <w:rPr>
                <w:rFonts w:eastAsia="Times New Roman"/>
                <w:sz w:val="20"/>
              </w:rPr>
            </w:pPr>
            <w:hyperlink r:id="rId156" w:tooltip="Click here for more details" w:history="1">
              <w:r w:rsidR="001957C7" w:rsidRPr="001957C7">
                <w:rPr>
                  <w:color w:val="0000FF"/>
                  <w:sz w:val="20"/>
                  <w:u w:val="single"/>
                </w:rPr>
                <w:t>Q3/17</w:t>
              </w:r>
            </w:hyperlink>
            <w:r w:rsidR="001957C7" w:rsidRPr="001957C7">
              <w:rPr>
                <w:sz w:val="20"/>
              </w:rPr>
              <w:t> [</w:t>
            </w:r>
            <w:hyperlink r:id="rId157"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4A405800" w14:textId="77777777" w:rsidR="001957C7" w:rsidRPr="001957C7" w:rsidRDefault="001957C7" w:rsidP="001957C7">
            <w:pPr>
              <w:rPr>
                <w:rFonts w:eastAsia="Times New Roman"/>
                <w:sz w:val="20"/>
              </w:rPr>
            </w:pPr>
            <w:r w:rsidRPr="001957C7">
              <w:rPr>
                <w:rFonts w:eastAsia="Times New Roman"/>
                <w:sz w:val="20"/>
              </w:rPr>
              <w:t>Q3/17 interim Rapporteur group meeting</w:t>
            </w:r>
          </w:p>
        </w:tc>
      </w:tr>
      <w:tr w:rsidR="001957C7" w:rsidRPr="001957C7" w14:paraId="3450BA42"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4CD5B36A"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3D50CAD7" w14:textId="77777777" w:rsidR="001957C7" w:rsidRPr="001957C7" w:rsidRDefault="001957C7" w:rsidP="001957C7">
            <w:pPr>
              <w:rPr>
                <w:rFonts w:eastAsia="Times New Roman"/>
                <w:sz w:val="20"/>
              </w:rPr>
            </w:pPr>
            <w:r w:rsidRPr="001957C7">
              <w:rPr>
                <w:rFonts w:eastAsia="Times New Roman"/>
                <w:sz w:val="20"/>
              </w:rPr>
              <w:t>2021-02-01</w:t>
            </w:r>
            <w:r w:rsidRPr="001957C7">
              <w:rPr>
                <w:rFonts w:eastAsia="Times New Roman"/>
                <w:sz w:val="20"/>
              </w:rPr>
              <w:br/>
              <w:t>to</w:t>
            </w:r>
            <w:r w:rsidRPr="001957C7">
              <w:rPr>
                <w:rFonts w:eastAsia="Times New Roman"/>
                <w:sz w:val="20"/>
              </w:rPr>
              <w:br/>
              <w:t>2021-02-02</w:t>
            </w:r>
          </w:p>
        </w:tc>
        <w:tc>
          <w:tcPr>
            <w:tcW w:w="631" w:type="pct"/>
            <w:hideMark/>
          </w:tcPr>
          <w:p w14:paraId="5F827212"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2A5EFFD2" w14:textId="77777777" w:rsidR="001957C7" w:rsidRPr="001957C7" w:rsidRDefault="00D3553A" w:rsidP="001957C7">
            <w:pPr>
              <w:rPr>
                <w:rFonts w:eastAsia="Times New Roman"/>
                <w:sz w:val="20"/>
              </w:rPr>
            </w:pPr>
            <w:hyperlink r:id="rId158" w:tooltip="Click here for more details" w:history="1">
              <w:r w:rsidR="001957C7" w:rsidRPr="001957C7">
                <w:rPr>
                  <w:color w:val="0000FF"/>
                  <w:sz w:val="20"/>
                  <w:u w:val="single"/>
                </w:rPr>
                <w:t>Q4/17</w:t>
              </w:r>
            </w:hyperlink>
            <w:r w:rsidR="001957C7" w:rsidRPr="001957C7">
              <w:rPr>
                <w:sz w:val="20"/>
              </w:rPr>
              <w:t> [</w:t>
            </w:r>
            <w:hyperlink r:id="rId159"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1988E89E" w14:textId="77777777" w:rsidR="001957C7" w:rsidRPr="001957C7" w:rsidRDefault="001957C7" w:rsidP="001957C7">
            <w:pPr>
              <w:rPr>
                <w:rFonts w:eastAsia="Times New Roman"/>
                <w:sz w:val="20"/>
              </w:rPr>
            </w:pPr>
            <w:r w:rsidRPr="001957C7">
              <w:rPr>
                <w:rFonts w:eastAsia="Times New Roman"/>
                <w:sz w:val="20"/>
              </w:rPr>
              <w:t>Q4/17 interim Rapporteur group meeting</w:t>
            </w:r>
          </w:p>
        </w:tc>
      </w:tr>
      <w:tr w:rsidR="001957C7" w:rsidRPr="001957C7" w14:paraId="1817A9F5"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bottom w:val="single" w:sz="4" w:space="0" w:color="auto"/>
              <w:right w:val="single" w:sz="4" w:space="0" w:color="auto"/>
            </w:tcBorders>
          </w:tcPr>
          <w:p w14:paraId="18064D0C"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bottom w:val="single" w:sz="4" w:space="0" w:color="auto"/>
            </w:tcBorders>
            <w:hideMark/>
          </w:tcPr>
          <w:p w14:paraId="44C67B62" w14:textId="77777777" w:rsidR="001957C7" w:rsidRPr="001957C7" w:rsidRDefault="001957C7" w:rsidP="001957C7">
            <w:pPr>
              <w:rPr>
                <w:rFonts w:eastAsia="Times New Roman"/>
                <w:sz w:val="20"/>
              </w:rPr>
            </w:pPr>
            <w:r w:rsidRPr="001957C7">
              <w:rPr>
                <w:rFonts w:eastAsia="Times New Roman"/>
                <w:sz w:val="20"/>
              </w:rPr>
              <w:t>2021-02-04</w:t>
            </w:r>
          </w:p>
        </w:tc>
        <w:tc>
          <w:tcPr>
            <w:tcW w:w="631" w:type="pct"/>
            <w:tcBorders>
              <w:bottom w:val="single" w:sz="4" w:space="0" w:color="auto"/>
            </w:tcBorders>
            <w:hideMark/>
          </w:tcPr>
          <w:p w14:paraId="0D783705"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tcBorders>
              <w:bottom w:val="single" w:sz="4" w:space="0" w:color="auto"/>
            </w:tcBorders>
            <w:hideMark/>
          </w:tcPr>
          <w:p w14:paraId="57E37B2E" w14:textId="77777777" w:rsidR="001957C7" w:rsidRPr="001957C7" w:rsidRDefault="00D3553A" w:rsidP="001957C7">
            <w:pPr>
              <w:rPr>
                <w:rFonts w:eastAsia="Times New Roman"/>
                <w:sz w:val="20"/>
              </w:rPr>
            </w:pPr>
            <w:hyperlink r:id="rId160" w:tooltip="Click here for more details" w:history="1">
              <w:r w:rsidR="001957C7" w:rsidRPr="001957C7">
                <w:rPr>
                  <w:color w:val="0000FF"/>
                  <w:sz w:val="20"/>
                  <w:u w:val="single"/>
                </w:rPr>
                <w:t>Q6/17</w:t>
              </w:r>
            </w:hyperlink>
            <w:r w:rsidR="001957C7" w:rsidRPr="001957C7">
              <w:rPr>
                <w:sz w:val="20"/>
              </w:rPr>
              <w:t> [</w:t>
            </w:r>
            <w:hyperlink r:id="rId161" w:tooltip="See meeting report" w:history="1">
              <w:r w:rsidR="001957C7" w:rsidRPr="001957C7">
                <w:rPr>
                  <w:color w:val="0000FF"/>
                  <w:sz w:val="20"/>
                  <w:u w:val="single"/>
                </w:rPr>
                <w:t>meeting report</w:t>
              </w:r>
            </w:hyperlink>
            <w:r w:rsidR="001957C7" w:rsidRPr="001957C7">
              <w:rPr>
                <w:sz w:val="20"/>
              </w:rPr>
              <w:t>]</w:t>
            </w:r>
          </w:p>
        </w:tc>
        <w:tc>
          <w:tcPr>
            <w:tcW w:w="1738" w:type="pct"/>
            <w:tcBorders>
              <w:bottom w:val="single" w:sz="4" w:space="0" w:color="auto"/>
              <w:right w:val="single" w:sz="12" w:space="0" w:color="auto"/>
            </w:tcBorders>
            <w:hideMark/>
          </w:tcPr>
          <w:p w14:paraId="4CF96EAC" w14:textId="77777777" w:rsidR="001957C7" w:rsidRPr="001957C7" w:rsidRDefault="001957C7" w:rsidP="001957C7">
            <w:pPr>
              <w:rPr>
                <w:rFonts w:eastAsia="Times New Roman"/>
                <w:sz w:val="20"/>
              </w:rPr>
            </w:pPr>
            <w:r w:rsidRPr="001957C7">
              <w:rPr>
                <w:rFonts w:eastAsia="Times New Roman"/>
                <w:sz w:val="20"/>
              </w:rPr>
              <w:t>Q6/17 interim Rapporteur group meeting</w:t>
            </w:r>
          </w:p>
        </w:tc>
      </w:tr>
      <w:tr w:rsidR="001957C7" w:rsidRPr="001957C7" w14:paraId="649FCED1"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bottom w:val="single" w:sz="4" w:space="0" w:color="auto"/>
              <w:right w:val="single" w:sz="4" w:space="0" w:color="auto"/>
            </w:tcBorders>
          </w:tcPr>
          <w:p w14:paraId="5EDFDDF0"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bottom w:val="single" w:sz="4" w:space="0" w:color="auto"/>
            </w:tcBorders>
            <w:hideMark/>
          </w:tcPr>
          <w:p w14:paraId="4D523A65" w14:textId="77777777" w:rsidR="001957C7" w:rsidRPr="001957C7" w:rsidRDefault="001957C7" w:rsidP="001957C7">
            <w:pPr>
              <w:rPr>
                <w:rFonts w:eastAsia="Times New Roman"/>
                <w:sz w:val="20"/>
              </w:rPr>
            </w:pPr>
            <w:r w:rsidRPr="001957C7">
              <w:rPr>
                <w:rFonts w:eastAsia="Times New Roman"/>
                <w:sz w:val="20"/>
              </w:rPr>
              <w:t>2021-06-17</w:t>
            </w:r>
            <w:r w:rsidRPr="001957C7">
              <w:rPr>
                <w:rFonts w:eastAsia="Times New Roman"/>
                <w:sz w:val="20"/>
              </w:rPr>
              <w:br/>
              <w:t>to</w:t>
            </w:r>
            <w:r w:rsidRPr="001957C7">
              <w:rPr>
                <w:rFonts w:eastAsia="Times New Roman"/>
                <w:sz w:val="20"/>
              </w:rPr>
              <w:br/>
              <w:t>2021-06-18</w:t>
            </w:r>
          </w:p>
        </w:tc>
        <w:tc>
          <w:tcPr>
            <w:tcW w:w="631" w:type="pct"/>
            <w:tcBorders>
              <w:bottom w:val="single" w:sz="4" w:space="0" w:color="auto"/>
            </w:tcBorders>
            <w:hideMark/>
          </w:tcPr>
          <w:p w14:paraId="66971858"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tcBorders>
              <w:bottom w:val="single" w:sz="4" w:space="0" w:color="auto"/>
            </w:tcBorders>
            <w:hideMark/>
          </w:tcPr>
          <w:p w14:paraId="4D8DD823" w14:textId="77777777" w:rsidR="001957C7" w:rsidRPr="001957C7" w:rsidRDefault="00D3553A" w:rsidP="001957C7">
            <w:pPr>
              <w:rPr>
                <w:rFonts w:eastAsia="Times New Roman"/>
                <w:sz w:val="20"/>
              </w:rPr>
            </w:pPr>
            <w:hyperlink r:id="rId162" w:tooltip="Click here for more details" w:history="1">
              <w:r w:rsidR="001957C7" w:rsidRPr="001957C7">
                <w:rPr>
                  <w:color w:val="0000FF"/>
                  <w:sz w:val="20"/>
                  <w:u w:val="single"/>
                </w:rPr>
                <w:t>Q15/17</w:t>
              </w:r>
            </w:hyperlink>
            <w:r w:rsidR="001957C7" w:rsidRPr="001957C7">
              <w:rPr>
                <w:sz w:val="20"/>
              </w:rPr>
              <w:t> [</w:t>
            </w:r>
            <w:hyperlink r:id="rId163" w:tooltip="See meeting report" w:history="1">
              <w:r w:rsidR="001957C7" w:rsidRPr="001957C7">
                <w:rPr>
                  <w:color w:val="0000FF"/>
                  <w:sz w:val="20"/>
                  <w:u w:val="single"/>
                </w:rPr>
                <w:t>meeting report</w:t>
              </w:r>
            </w:hyperlink>
            <w:r w:rsidR="001957C7" w:rsidRPr="001957C7">
              <w:rPr>
                <w:sz w:val="20"/>
              </w:rPr>
              <w:t>]</w:t>
            </w:r>
          </w:p>
        </w:tc>
        <w:tc>
          <w:tcPr>
            <w:tcW w:w="1738" w:type="pct"/>
            <w:tcBorders>
              <w:bottom w:val="single" w:sz="4" w:space="0" w:color="auto"/>
              <w:right w:val="single" w:sz="12" w:space="0" w:color="auto"/>
            </w:tcBorders>
            <w:hideMark/>
          </w:tcPr>
          <w:p w14:paraId="55A98D55" w14:textId="77777777" w:rsidR="001957C7" w:rsidRPr="001957C7" w:rsidRDefault="001957C7" w:rsidP="001957C7">
            <w:pPr>
              <w:rPr>
                <w:rFonts w:eastAsia="Times New Roman"/>
                <w:sz w:val="20"/>
              </w:rPr>
            </w:pPr>
            <w:r w:rsidRPr="001957C7">
              <w:rPr>
                <w:rFonts w:eastAsia="Times New Roman"/>
                <w:sz w:val="20"/>
              </w:rPr>
              <w:t>Q15/17 interim Rapporteur group meeting</w:t>
            </w:r>
          </w:p>
        </w:tc>
      </w:tr>
      <w:tr w:rsidR="001957C7" w:rsidRPr="001957C7" w14:paraId="1DD2CF5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top w:val="single" w:sz="4" w:space="0" w:color="auto"/>
              <w:left w:val="single" w:sz="12" w:space="0" w:color="auto"/>
              <w:right w:val="single" w:sz="4" w:space="0" w:color="auto"/>
            </w:tcBorders>
          </w:tcPr>
          <w:p w14:paraId="61CE1911" w14:textId="77777777" w:rsidR="001957C7" w:rsidRPr="001957C7" w:rsidRDefault="001957C7" w:rsidP="00C1784E">
            <w:pPr>
              <w:numPr>
                <w:ilvl w:val="0"/>
                <w:numId w:val="12"/>
              </w:numPr>
              <w:contextualSpacing/>
              <w:rPr>
                <w:rFonts w:eastAsia="Times New Roman"/>
                <w:sz w:val="20"/>
              </w:rPr>
            </w:pPr>
          </w:p>
        </w:tc>
        <w:tc>
          <w:tcPr>
            <w:tcW w:w="1225" w:type="pct"/>
            <w:tcBorders>
              <w:top w:val="single" w:sz="4" w:space="0" w:color="auto"/>
              <w:left w:val="single" w:sz="4" w:space="0" w:color="auto"/>
            </w:tcBorders>
            <w:hideMark/>
          </w:tcPr>
          <w:p w14:paraId="3AA485A8" w14:textId="77777777" w:rsidR="001957C7" w:rsidRPr="001957C7" w:rsidRDefault="001957C7" w:rsidP="001957C7">
            <w:pPr>
              <w:rPr>
                <w:rFonts w:eastAsia="Times New Roman"/>
                <w:sz w:val="20"/>
              </w:rPr>
            </w:pPr>
            <w:r w:rsidRPr="001957C7">
              <w:rPr>
                <w:rFonts w:eastAsia="Times New Roman"/>
                <w:sz w:val="20"/>
              </w:rPr>
              <w:t>2021-06-17</w:t>
            </w:r>
            <w:r w:rsidRPr="001957C7">
              <w:rPr>
                <w:rFonts w:eastAsia="Times New Roman"/>
                <w:sz w:val="20"/>
              </w:rPr>
              <w:br/>
              <w:t>to</w:t>
            </w:r>
            <w:r w:rsidRPr="001957C7">
              <w:rPr>
                <w:rFonts w:eastAsia="Times New Roman"/>
                <w:sz w:val="20"/>
              </w:rPr>
              <w:br/>
              <w:t>2021-06-18</w:t>
            </w:r>
          </w:p>
        </w:tc>
        <w:tc>
          <w:tcPr>
            <w:tcW w:w="631" w:type="pct"/>
            <w:tcBorders>
              <w:top w:val="single" w:sz="4" w:space="0" w:color="auto"/>
            </w:tcBorders>
            <w:hideMark/>
          </w:tcPr>
          <w:p w14:paraId="54A847C2"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tcBorders>
              <w:top w:val="single" w:sz="4" w:space="0" w:color="auto"/>
            </w:tcBorders>
            <w:hideMark/>
          </w:tcPr>
          <w:p w14:paraId="56D5D37D" w14:textId="77777777" w:rsidR="001957C7" w:rsidRPr="001957C7" w:rsidRDefault="00D3553A" w:rsidP="001957C7">
            <w:pPr>
              <w:rPr>
                <w:rFonts w:eastAsia="Times New Roman"/>
                <w:sz w:val="20"/>
              </w:rPr>
            </w:pPr>
            <w:hyperlink r:id="rId164" w:tooltip="Click here for more details" w:history="1">
              <w:r w:rsidR="001957C7" w:rsidRPr="001957C7">
                <w:rPr>
                  <w:color w:val="0000FF"/>
                  <w:sz w:val="20"/>
                  <w:u w:val="single"/>
                </w:rPr>
                <w:t>Q8/17</w:t>
              </w:r>
            </w:hyperlink>
            <w:r w:rsidR="001957C7" w:rsidRPr="001957C7">
              <w:rPr>
                <w:sz w:val="20"/>
              </w:rPr>
              <w:t> [</w:t>
            </w:r>
            <w:hyperlink r:id="rId165" w:tooltip="See meeting report" w:history="1">
              <w:r w:rsidR="001957C7" w:rsidRPr="001957C7">
                <w:rPr>
                  <w:color w:val="0000FF"/>
                  <w:sz w:val="20"/>
                  <w:u w:val="single"/>
                </w:rPr>
                <w:t>meeting report</w:t>
              </w:r>
            </w:hyperlink>
            <w:r w:rsidR="001957C7" w:rsidRPr="001957C7">
              <w:rPr>
                <w:sz w:val="20"/>
              </w:rPr>
              <w:t>]</w:t>
            </w:r>
          </w:p>
        </w:tc>
        <w:tc>
          <w:tcPr>
            <w:tcW w:w="1738" w:type="pct"/>
            <w:tcBorders>
              <w:top w:val="single" w:sz="4" w:space="0" w:color="auto"/>
              <w:right w:val="single" w:sz="12" w:space="0" w:color="auto"/>
            </w:tcBorders>
            <w:hideMark/>
          </w:tcPr>
          <w:p w14:paraId="641F3F78" w14:textId="77777777" w:rsidR="001957C7" w:rsidRPr="001957C7" w:rsidRDefault="001957C7" w:rsidP="001957C7">
            <w:pPr>
              <w:rPr>
                <w:rFonts w:eastAsia="Times New Roman"/>
                <w:sz w:val="20"/>
              </w:rPr>
            </w:pPr>
            <w:r w:rsidRPr="001957C7">
              <w:rPr>
                <w:rFonts w:eastAsia="Times New Roman"/>
                <w:sz w:val="20"/>
              </w:rPr>
              <w:t>Q8/17 interim Rapporteur group meeting</w:t>
            </w:r>
          </w:p>
        </w:tc>
      </w:tr>
      <w:tr w:rsidR="001957C7" w:rsidRPr="001957C7" w14:paraId="2FB9EA5A"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B69E46C"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686CE191" w14:textId="77777777" w:rsidR="001957C7" w:rsidRPr="001957C7" w:rsidRDefault="001957C7" w:rsidP="001957C7">
            <w:pPr>
              <w:rPr>
                <w:rFonts w:eastAsia="Times New Roman"/>
                <w:sz w:val="20"/>
              </w:rPr>
            </w:pPr>
            <w:r w:rsidRPr="001957C7">
              <w:rPr>
                <w:rFonts w:eastAsia="Times New Roman"/>
                <w:sz w:val="20"/>
              </w:rPr>
              <w:t>2021-06-24</w:t>
            </w:r>
            <w:r w:rsidRPr="001957C7">
              <w:rPr>
                <w:rFonts w:eastAsia="Times New Roman"/>
                <w:sz w:val="20"/>
              </w:rPr>
              <w:br/>
              <w:t>to</w:t>
            </w:r>
            <w:r w:rsidRPr="001957C7">
              <w:rPr>
                <w:rFonts w:eastAsia="Times New Roman"/>
                <w:sz w:val="20"/>
              </w:rPr>
              <w:br/>
              <w:t>2021-06-25</w:t>
            </w:r>
          </w:p>
        </w:tc>
        <w:tc>
          <w:tcPr>
            <w:tcW w:w="631" w:type="pct"/>
            <w:hideMark/>
          </w:tcPr>
          <w:p w14:paraId="34166BD1"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5B32F93B" w14:textId="77777777" w:rsidR="001957C7" w:rsidRPr="001957C7" w:rsidRDefault="00D3553A" w:rsidP="001957C7">
            <w:pPr>
              <w:rPr>
                <w:rFonts w:eastAsia="Times New Roman"/>
                <w:sz w:val="20"/>
              </w:rPr>
            </w:pPr>
            <w:hyperlink r:id="rId166" w:tooltip="Click here for more details" w:history="1">
              <w:r w:rsidR="001957C7" w:rsidRPr="001957C7">
                <w:rPr>
                  <w:color w:val="0000FF"/>
                  <w:sz w:val="20"/>
                  <w:u w:val="single"/>
                </w:rPr>
                <w:t>Q4/17</w:t>
              </w:r>
            </w:hyperlink>
            <w:r w:rsidR="001957C7" w:rsidRPr="001957C7">
              <w:rPr>
                <w:sz w:val="20"/>
              </w:rPr>
              <w:t> [</w:t>
            </w:r>
            <w:hyperlink r:id="rId167"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4D903123" w14:textId="77777777" w:rsidR="001957C7" w:rsidRPr="001957C7" w:rsidRDefault="001957C7" w:rsidP="001957C7">
            <w:pPr>
              <w:rPr>
                <w:rFonts w:eastAsia="Times New Roman"/>
                <w:sz w:val="20"/>
              </w:rPr>
            </w:pPr>
            <w:r w:rsidRPr="001957C7">
              <w:rPr>
                <w:rFonts w:eastAsia="Times New Roman"/>
                <w:sz w:val="20"/>
              </w:rPr>
              <w:t>Q4/17 interim Rapporteur group meeting</w:t>
            </w:r>
          </w:p>
        </w:tc>
      </w:tr>
      <w:tr w:rsidR="001957C7" w:rsidRPr="001957C7" w14:paraId="0F73DD00"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0A6041FC"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29D0185F" w14:textId="77777777" w:rsidR="001957C7" w:rsidRPr="001957C7" w:rsidRDefault="001957C7" w:rsidP="001957C7">
            <w:pPr>
              <w:rPr>
                <w:rFonts w:eastAsia="Times New Roman"/>
                <w:sz w:val="20"/>
              </w:rPr>
            </w:pPr>
            <w:r w:rsidRPr="001957C7">
              <w:rPr>
                <w:rFonts w:eastAsia="Times New Roman"/>
                <w:sz w:val="20"/>
              </w:rPr>
              <w:t>2021-06-24</w:t>
            </w:r>
          </w:p>
        </w:tc>
        <w:tc>
          <w:tcPr>
            <w:tcW w:w="631" w:type="pct"/>
            <w:hideMark/>
          </w:tcPr>
          <w:p w14:paraId="2F43B45A" w14:textId="77777777" w:rsidR="001957C7" w:rsidRPr="001957C7" w:rsidRDefault="001957C7" w:rsidP="001957C7">
            <w:pPr>
              <w:rPr>
                <w:rFonts w:eastAsia="Times New Roman"/>
                <w:sz w:val="20"/>
              </w:rPr>
            </w:pPr>
            <w:r w:rsidRPr="001957C7">
              <w:rPr>
                <w:rFonts w:eastAsia="Times New Roman"/>
                <w:i/>
                <w:iCs/>
                <w:color w:val="FF0000"/>
                <w:sz w:val="20"/>
              </w:rPr>
              <w:t>E-Meeting</w:t>
            </w:r>
          </w:p>
        </w:tc>
        <w:tc>
          <w:tcPr>
            <w:tcW w:w="961" w:type="pct"/>
            <w:hideMark/>
          </w:tcPr>
          <w:p w14:paraId="536AB13E" w14:textId="77777777" w:rsidR="001957C7" w:rsidRPr="001957C7" w:rsidRDefault="00D3553A" w:rsidP="001957C7">
            <w:pPr>
              <w:rPr>
                <w:rFonts w:eastAsia="Times New Roman"/>
                <w:sz w:val="20"/>
              </w:rPr>
            </w:pPr>
            <w:hyperlink r:id="rId168" w:tooltip="Click here for more details" w:history="1">
              <w:r w:rsidR="001957C7" w:rsidRPr="001957C7">
                <w:rPr>
                  <w:color w:val="0000FF"/>
                  <w:sz w:val="20"/>
                  <w:u w:val="single"/>
                </w:rPr>
                <w:t>Q10/17</w:t>
              </w:r>
            </w:hyperlink>
            <w:r w:rsidR="001957C7" w:rsidRPr="001957C7">
              <w:rPr>
                <w:sz w:val="20"/>
              </w:rPr>
              <w:t> [</w:t>
            </w:r>
            <w:hyperlink r:id="rId169" w:tooltip="See meeting report" w:history="1">
              <w:r w:rsidR="001957C7" w:rsidRPr="001957C7">
                <w:rPr>
                  <w:color w:val="0000FF"/>
                  <w:sz w:val="20"/>
                  <w:u w:val="single"/>
                </w:rPr>
                <w:t>meeting report</w:t>
              </w:r>
            </w:hyperlink>
            <w:r w:rsidR="001957C7" w:rsidRPr="001957C7">
              <w:rPr>
                <w:sz w:val="20"/>
              </w:rPr>
              <w:t>]</w:t>
            </w:r>
          </w:p>
        </w:tc>
        <w:tc>
          <w:tcPr>
            <w:tcW w:w="1738" w:type="pct"/>
            <w:tcBorders>
              <w:right w:val="single" w:sz="12" w:space="0" w:color="auto"/>
            </w:tcBorders>
            <w:hideMark/>
          </w:tcPr>
          <w:p w14:paraId="3F1E7B7A" w14:textId="77777777" w:rsidR="001957C7" w:rsidRPr="001957C7" w:rsidRDefault="001957C7" w:rsidP="001957C7">
            <w:pPr>
              <w:rPr>
                <w:rFonts w:eastAsia="Times New Roman"/>
                <w:sz w:val="20"/>
              </w:rPr>
            </w:pPr>
            <w:r w:rsidRPr="001957C7">
              <w:rPr>
                <w:rFonts w:eastAsia="Times New Roman"/>
                <w:sz w:val="20"/>
              </w:rPr>
              <w:t>Q10/17 interim Rapporteur group meeting</w:t>
            </w:r>
          </w:p>
        </w:tc>
      </w:tr>
      <w:tr w:rsidR="001957C7" w:rsidRPr="001957C7" w14:paraId="18816DA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6AF20F21"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633B65CA" w14:textId="77777777" w:rsidR="001957C7" w:rsidRPr="00E655E3" w:rsidRDefault="001957C7" w:rsidP="001957C7">
            <w:pPr>
              <w:rPr>
                <w:rFonts w:eastAsia="Times New Roman"/>
                <w:sz w:val="20"/>
              </w:rPr>
            </w:pPr>
            <w:r w:rsidRPr="00E655E3">
              <w:rPr>
                <w:rFonts w:eastAsia="Times New Roman"/>
                <w:sz w:val="20"/>
              </w:rPr>
              <w:t>2021-06-28</w:t>
            </w:r>
            <w:r w:rsidRPr="00E655E3">
              <w:rPr>
                <w:rFonts w:eastAsia="Times New Roman"/>
                <w:sz w:val="20"/>
              </w:rPr>
              <w:br/>
              <w:t>to</w:t>
            </w:r>
            <w:r w:rsidRPr="00E655E3">
              <w:rPr>
                <w:rFonts w:eastAsia="Times New Roman"/>
                <w:sz w:val="20"/>
              </w:rPr>
              <w:br/>
              <w:t>2021-06-29</w:t>
            </w:r>
          </w:p>
        </w:tc>
        <w:tc>
          <w:tcPr>
            <w:tcW w:w="631" w:type="pct"/>
            <w:hideMark/>
          </w:tcPr>
          <w:p w14:paraId="78BCD983" w14:textId="77777777" w:rsidR="001957C7" w:rsidRPr="00E655E3" w:rsidRDefault="001957C7" w:rsidP="001957C7">
            <w:pPr>
              <w:rPr>
                <w:rFonts w:eastAsia="Times New Roman"/>
                <w:sz w:val="20"/>
              </w:rPr>
            </w:pPr>
            <w:r w:rsidRPr="00E655E3">
              <w:rPr>
                <w:rFonts w:eastAsia="Times New Roman"/>
                <w:i/>
                <w:iCs/>
                <w:color w:val="FF0000"/>
                <w:sz w:val="20"/>
              </w:rPr>
              <w:t>E-Meeting</w:t>
            </w:r>
          </w:p>
        </w:tc>
        <w:tc>
          <w:tcPr>
            <w:tcW w:w="961" w:type="pct"/>
            <w:hideMark/>
          </w:tcPr>
          <w:p w14:paraId="7FF15C57" w14:textId="77777777" w:rsidR="001957C7" w:rsidRPr="00E655E3" w:rsidRDefault="00D3553A" w:rsidP="001957C7">
            <w:pPr>
              <w:rPr>
                <w:rFonts w:eastAsia="Times New Roman"/>
                <w:sz w:val="20"/>
              </w:rPr>
            </w:pPr>
            <w:hyperlink r:id="rId170" w:tooltip="Click here for more details" w:history="1">
              <w:r w:rsidR="001957C7" w:rsidRPr="00E655E3">
                <w:rPr>
                  <w:color w:val="0000FF"/>
                  <w:sz w:val="20"/>
                  <w:u w:val="single"/>
                </w:rPr>
                <w:t>Q14/17</w:t>
              </w:r>
            </w:hyperlink>
            <w:r w:rsidR="001957C7" w:rsidRPr="00E655E3">
              <w:rPr>
                <w:sz w:val="20"/>
              </w:rPr>
              <w:t> [</w:t>
            </w:r>
            <w:hyperlink r:id="rId171" w:history="1">
              <w:r w:rsidR="001957C7" w:rsidRPr="00E655E3">
                <w:rPr>
                  <w:color w:val="0000FF"/>
                  <w:sz w:val="20"/>
                  <w:u w:val="single"/>
                </w:rPr>
                <w:t>meeting report</w:t>
              </w:r>
            </w:hyperlink>
            <w:r w:rsidR="001957C7" w:rsidRPr="00E655E3">
              <w:rPr>
                <w:sz w:val="20"/>
              </w:rPr>
              <w:t>]</w:t>
            </w:r>
          </w:p>
        </w:tc>
        <w:tc>
          <w:tcPr>
            <w:tcW w:w="1738" w:type="pct"/>
            <w:tcBorders>
              <w:right w:val="single" w:sz="12" w:space="0" w:color="auto"/>
            </w:tcBorders>
            <w:hideMark/>
          </w:tcPr>
          <w:p w14:paraId="69706938" w14:textId="77777777" w:rsidR="001957C7" w:rsidRPr="00E655E3" w:rsidRDefault="001957C7" w:rsidP="001957C7">
            <w:pPr>
              <w:rPr>
                <w:rFonts w:eastAsia="Times New Roman"/>
                <w:sz w:val="20"/>
              </w:rPr>
            </w:pPr>
            <w:r w:rsidRPr="00E655E3">
              <w:rPr>
                <w:rFonts w:eastAsia="Times New Roman"/>
                <w:sz w:val="20"/>
              </w:rPr>
              <w:t>Q14/17 interim Rapporteur group meeting</w:t>
            </w:r>
          </w:p>
        </w:tc>
      </w:tr>
      <w:tr w:rsidR="001957C7" w:rsidRPr="001957C7" w14:paraId="7BCFFD75"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85941A4"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hideMark/>
          </w:tcPr>
          <w:p w14:paraId="53380878" w14:textId="77777777" w:rsidR="001957C7" w:rsidRPr="00E655E3" w:rsidRDefault="001957C7" w:rsidP="001957C7">
            <w:pPr>
              <w:rPr>
                <w:rFonts w:eastAsia="Times New Roman"/>
                <w:sz w:val="20"/>
              </w:rPr>
            </w:pPr>
            <w:r w:rsidRPr="00E655E3">
              <w:rPr>
                <w:rFonts w:eastAsia="Times New Roman"/>
                <w:sz w:val="20"/>
              </w:rPr>
              <w:t>2021-07-01</w:t>
            </w:r>
            <w:r w:rsidRPr="00E655E3">
              <w:rPr>
                <w:rFonts w:eastAsia="Times New Roman"/>
                <w:sz w:val="20"/>
              </w:rPr>
              <w:br/>
              <w:t>to</w:t>
            </w:r>
            <w:r w:rsidRPr="00E655E3">
              <w:rPr>
                <w:rFonts w:eastAsia="Times New Roman"/>
                <w:sz w:val="20"/>
              </w:rPr>
              <w:br/>
              <w:t>2021-07-02</w:t>
            </w:r>
          </w:p>
        </w:tc>
        <w:tc>
          <w:tcPr>
            <w:tcW w:w="631" w:type="pct"/>
            <w:hideMark/>
          </w:tcPr>
          <w:p w14:paraId="27A9BFE8" w14:textId="77777777" w:rsidR="001957C7" w:rsidRPr="00E655E3" w:rsidRDefault="001957C7" w:rsidP="001957C7">
            <w:pPr>
              <w:rPr>
                <w:rFonts w:eastAsia="Times New Roman"/>
                <w:sz w:val="20"/>
              </w:rPr>
            </w:pPr>
            <w:r w:rsidRPr="00E655E3">
              <w:rPr>
                <w:rFonts w:eastAsia="Times New Roman"/>
                <w:i/>
                <w:iCs/>
                <w:color w:val="FF0000"/>
                <w:sz w:val="20"/>
              </w:rPr>
              <w:t>E-Meeting</w:t>
            </w:r>
          </w:p>
        </w:tc>
        <w:tc>
          <w:tcPr>
            <w:tcW w:w="961" w:type="pct"/>
            <w:hideMark/>
          </w:tcPr>
          <w:p w14:paraId="3633F8BB" w14:textId="77777777" w:rsidR="001957C7" w:rsidRPr="00E655E3" w:rsidRDefault="00D3553A" w:rsidP="001957C7">
            <w:pPr>
              <w:rPr>
                <w:rFonts w:eastAsia="Times New Roman"/>
                <w:sz w:val="20"/>
              </w:rPr>
            </w:pPr>
            <w:hyperlink r:id="rId172" w:tooltip="Click here for more details" w:history="1">
              <w:r w:rsidR="001957C7" w:rsidRPr="00E655E3">
                <w:rPr>
                  <w:color w:val="0000FF"/>
                  <w:sz w:val="20"/>
                  <w:u w:val="single"/>
                </w:rPr>
                <w:t>Q2/17</w:t>
              </w:r>
            </w:hyperlink>
            <w:r w:rsidR="001957C7" w:rsidRPr="00E655E3">
              <w:rPr>
                <w:sz w:val="20"/>
              </w:rPr>
              <w:t> [</w:t>
            </w:r>
            <w:hyperlink r:id="rId173" w:tooltip="See meeting report" w:history="1">
              <w:r w:rsidR="001957C7" w:rsidRPr="00E655E3">
                <w:rPr>
                  <w:color w:val="0000FF"/>
                  <w:sz w:val="20"/>
                  <w:u w:val="single"/>
                </w:rPr>
                <w:t>meeting report</w:t>
              </w:r>
            </w:hyperlink>
            <w:r w:rsidR="001957C7" w:rsidRPr="00E655E3">
              <w:rPr>
                <w:sz w:val="20"/>
              </w:rPr>
              <w:t>]</w:t>
            </w:r>
          </w:p>
        </w:tc>
        <w:tc>
          <w:tcPr>
            <w:tcW w:w="1738" w:type="pct"/>
            <w:tcBorders>
              <w:right w:val="single" w:sz="12" w:space="0" w:color="auto"/>
            </w:tcBorders>
            <w:hideMark/>
          </w:tcPr>
          <w:p w14:paraId="02D9E26C" w14:textId="77777777" w:rsidR="001957C7" w:rsidRPr="00E655E3" w:rsidRDefault="001957C7" w:rsidP="001957C7">
            <w:pPr>
              <w:rPr>
                <w:rFonts w:eastAsia="Times New Roman"/>
                <w:sz w:val="20"/>
              </w:rPr>
            </w:pPr>
            <w:r w:rsidRPr="00E655E3">
              <w:rPr>
                <w:rFonts w:eastAsia="Times New Roman"/>
                <w:sz w:val="20"/>
              </w:rPr>
              <w:t>Q2/17 interim Rapporteur group meeting</w:t>
            </w:r>
          </w:p>
        </w:tc>
      </w:tr>
      <w:tr w:rsidR="001957C7" w:rsidRPr="001957C7" w14:paraId="6215FDB6"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753B627F"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tcPr>
          <w:p w14:paraId="023E8FC3" w14:textId="77777777" w:rsidR="001957C7" w:rsidRPr="00E655E3" w:rsidRDefault="001957C7" w:rsidP="001957C7">
            <w:pPr>
              <w:rPr>
                <w:sz w:val="20"/>
                <w:lang w:eastAsia="ko-KR"/>
              </w:rPr>
            </w:pPr>
            <w:r w:rsidRPr="005C1FDC">
              <w:rPr>
                <w:sz w:val="20"/>
                <w:lang w:eastAsia="ko-KR"/>
              </w:rPr>
              <w:t>2</w:t>
            </w:r>
            <w:r w:rsidRPr="00E655E3">
              <w:rPr>
                <w:sz w:val="20"/>
                <w:lang w:eastAsia="ko-KR"/>
              </w:rPr>
              <w:t>021-10-05</w:t>
            </w:r>
          </w:p>
        </w:tc>
        <w:tc>
          <w:tcPr>
            <w:tcW w:w="631" w:type="pct"/>
          </w:tcPr>
          <w:p w14:paraId="351DD56D" w14:textId="77777777" w:rsidR="001957C7" w:rsidRPr="00E655E3" w:rsidRDefault="001957C7" w:rsidP="001957C7">
            <w:pPr>
              <w:rPr>
                <w:rFonts w:eastAsia="Times New Roman"/>
                <w:i/>
                <w:iCs/>
                <w:color w:val="FF0000"/>
                <w:sz w:val="20"/>
              </w:rPr>
            </w:pPr>
            <w:r w:rsidRPr="00E655E3">
              <w:rPr>
                <w:rFonts w:eastAsia="Times New Roman"/>
                <w:i/>
                <w:iCs/>
                <w:color w:val="FF0000"/>
                <w:sz w:val="20"/>
              </w:rPr>
              <w:t>E-Meeting</w:t>
            </w:r>
          </w:p>
        </w:tc>
        <w:tc>
          <w:tcPr>
            <w:tcW w:w="961" w:type="pct"/>
          </w:tcPr>
          <w:p w14:paraId="5491892C" w14:textId="4B380EF3" w:rsidR="001957C7" w:rsidRPr="00E655E3" w:rsidRDefault="00D3553A" w:rsidP="001957C7">
            <w:pPr>
              <w:rPr>
                <w:sz w:val="20"/>
                <w:lang w:eastAsia="ko-KR"/>
              </w:rPr>
            </w:pPr>
            <w:hyperlink r:id="rId174" w:history="1">
              <w:r w:rsidR="001957C7" w:rsidRPr="009E3298">
                <w:rPr>
                  <w:rStyle w:val="Hyperlink"/>
                  <w:sz w:val="20"/>
                  <w:lang w:eastAsia="ko-KR"/>
                </w:rPr>
                <w:t>Q3/17 [meeting report]</w:t>
              </w:r>
            </w:hyperlink>
          </w:p>
        </w:tc>
        <w:tc>
          <w:tcPr>
            <w:tcW w:w="1738" w:type="pct"/>
            <w:tcBorders>
              <w:right w:val="single" w:sz="12" w:space="0" w:color="auto"/>
            </w:tcBorders>
          </w:tcPr>
          <w:p w14:paraId="6E482DE8" w14:textId="77777777" w:rsidR="001957C7" w:rsidRPr="00E655E3" w:rsidRDefault="001957C7" w:rsidP="001957C7">
            <w:pPr>
              <w:rPr>
                <w:sz w:val="20"/>
                <w:lang w:eastAsia="ko-KR"/>
              </w:rPr>
            </w:pPr>
            <w:r w:rsidRPr="005C1FDC">
              <w:rPr>
                <w:sz w:val="20"/>
                <w:lang w:eastAsia="ko-KR"/>
              </w:rPr>
              <w:t>Q</w:t>
            </w:r>
            <w:r w:rsidRPr="00E655E3">
              <w:rPr>
                <w:sz w:val="20"/>
                <w:lang w:eastAsia="ko-KR"/>
              </w:rPr>
              <w:t>3/17 interim Rapporteur group meeting</w:t>
            </w:r>
          </w:p>
        </w:tc>
      </w:tr>
      <w:tr w:rsidR="001957C7" w:rsidRPr="001957C7" w14:paraId="635EA44E"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7B2CC4C3"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tcPr>
          <w:p w14:paraId="7F85683E" w14:textId="77777777" w:rsidR="001957C7" w:rsidRPr="00E655E3" w:rsidRDefault="001957C7" w:rsidP="001957C7">
            <w:pPr>
              <w:rPr>
                <w:sz w:val="20"/>
                <w:lang w:eastAsia="ko-KR"/>
              </w:rPr>
            </w:pPr>
            <w:r w:rsidRPr="00E655E3">
              <w:rPr>
                <w:sz w:val="20"/>
                <w:lang w:eastAsia="ko-KR"/>
              </w:rPr>
              <w:t>2021-11-19</w:t>
            </w:r>
          </w:p>
        </w:tc>
        <w:tc>
          <w:tcPr>
            <w:tcW w:w="631" w:type="pct"/>
          </w:tcPr>
          <w:p w14:paraId="3BFD1905" w14:textId="77777777" w:rsidR="001957C7" w:rsidRPr="00E655E3" w:rsidRDefault="001957C7" w:rsidP="001957C7">
            <w:pPr>
              <w:rPr>
                <w:rFonts w:eastAsia="Times New Roman"/>
                <w:i/>
                <w:iCs/>
                <w:color w:val="FF0000"/>
                <w:sz w:val="20"/>
              </w:rPr>
            </w:pPr>
            <w:r w:rsidRPr="00E655E3">
              <w:rPr>
                <w:rFonts w:eastAsia="Times New Roman"/>
                <w:i/>
                <w:iCs/>
                <w:color w:val="FF0000"/>
                <w:sz w:val="20"/>
              </w:rPr>
              <w:t>E-Meeting</w:t>
            </w:r>
          </w:p>
        </w:tc>
        <w:tc>
          <w:tcPr>
            <w:tcW w:w="961" w:type="pct"/>
          </w:tcPr>
          <w:p w14:paraId="77B5B073" w14:textId="4F2D4B4E" w:rsidR="001957C7" w:rsidRPr="00E655E3" w:rsidRDefault="00D3553A" w:rsidP="001957C7">
            <w:pPr>
              <w:rPr>
                <w:sz w:val="20"/>
              </w:rPr>
            </w:pPr>
            <w:hyperlink r:id="rId175" w:tooltip="Click here for more details" w:history="1">
              <w:r w:rsidR="009A3A01" w:rsidRPr="00E655E3">
                <w:rPr>
                  <w:color w:val="0000FF"/>
                  <w:sz w:val="20"/>
                </w:rPr>
                <w:t>Q10/17</w:t>
              </w:r>
            </w:hyperlink>
            <w:r w:rsidR="009A3A01" w:rsidRPr="00E655E3">
              <w:rPr>
                <w:color w:val="0000FF"/>
                <w:sz w:val="20"/>
              </w:rPr>
              <w:t> </w:t>
            </w:r>
            <w:r w:rsidR="009A3A01" w:rsidRPr="00E655E3">
              <w:rPr>
                <w:color w:val="444444"/>
                <w:sz w:val="20"/>
                <w:shd w:val="clear" w:color="auto" w:fill="E4E4E4"/>
              </w:rPr>
              <w:t>[</w:t>
            </w:r>
            <w:hyperlink r:id="rId176" w:tooltip="See meeting report" w:history="1">
              <w:r w:rsidR="009A3A01" w:rsidRPr="00E655E3">
                <w:rPr>
                  <w:color w:val="0000FF"/>
                  <w:sz w:val="20"/>
                </w:rPr>
                <w:t>meeting report</w:t>
              </w:r>
            </w:hyperlink>
            <w:r w:rsidR="009A3A01" w:rsidRPr="00E655E3">
              <w:rPr>
                <w:color w:val="444444"/>
                <w:sz w:val="20"/>
                <w:shd w:val="clear" w:color="auto" w:fill="E4E4E4"/>
              </w:rPr>
              <w:t>]</w:t>
            </w:r>
          </w:p>
        </w:tc>
        <w:tc>
          <w:tcPr>
            <w:tcW w:w="1738" w:type="pct"/>
            <w:tcBorders>
              <w:right w:val="single" w:sz="12" w:space="0" w:color="auto"/>
            </w:tcBorders>
          </w:tcPr>
          <w:p w14:paraId="103F319A" w14:textId="77777777" w:rsidR="001957C7" w:rsidRPr="00E655E3" w:rsidRDefault="001957C7" w:rsidP="001957C7">
            <w:pPr>
              <w:rPr>
                <w:rFonts w:eastAsia="Times New Roman"/>
                <w:sz w:val="20"/>
              </w:rPr>
            </w:pPr>
            <w:r w:rsidRPr="005C1FDC">
              <w:rPr>
                <w:sz w:val="20"/>
                <w:lang w:eastAsia="ko-KR"/>
              </w:rPr>
              <w:t>Q</w:t>
            </w:r>
            <w:r w:rsidRPr="00E655E3">
              <w:rPr>
                <w:sz w:val="20"/>
                <w:lang w:eastAsia="ko-KR"/>
              </w:rPr>
              <w:t>10/17 interim Rapporteur group meeting</w:t>
            </w:r>
          </w:p>
        </w:tc>
      </w:tr>
      <w:tr w:rsidR="00386522" w:rsidRPr="001957C7" w14:paraId="02CF4D5F"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7A948E86" w14:textId="77777777" w:rsidR="00386522" w:rsidRPr="001957C7" w:rsidRDefault="00386522" w:rsidP="00386522">
            <w:pPr>
              <w:numPr>
                <w:ilvl w:val="0"/>
                <w:numId w:val="12"/>
              </w:numPr>
              <w:contextualSpacing/>
              <w:rPr>
                <w:rFonts w:eastAsia="Times New Roman"/>
                <w:sz w:val="20"/>
              </w:rPr>
            </w:pPr>
          </w:p>
        </w:tc>
        <w:tc>
          <w:tcPr>
            <w:tcW w:w="1225" w:type="pct"/>
            <w:tcBorders>
              <w:left w:val="single" w:sz="4" w:space="0" w:color="auto"/>
            </w:tcBorders>
          </w:tcPr>
          <w:p w14:paraId="302CA843" w14:textId="069F044E" w:rsidR="00386522" w:rsidRPr="00E655E3" w:rsidRDefault="00386522" w:rsidP="00386522">
            <w:pPr>
              <w:rPr>
                <w:sz w:val="20"/>
                <w:lang w:eastAsia="ko-KR"/>
              </w:rPr>
            </w:pPr>
            <w:r w:rsidRPr="00E655E3">
              <w:rPr>
                <w:rFonts w:eastAsia="Times New Roman"/>
                <w:sz w:val="20"/>
              </w:rPr>
              <w:t>2021-11-24</w:t>
            </w:r>
            <w:r w:rsidRPr="00E655E3">
              <w:rPr>
                <w:rFonts w:eastAsia="Times New Roman"/>
                <w:sz w:val="20"/>
              </w:rPr>
              <w:br/>
              <w:t>to</w:t>
            </w:r>
            <w:r w:rsidRPr="00E655E3">
              <w:rPr>
                <w:rFonts w:eastAsia="Times New Roman"/>
                <w:sz w:val="20"/>
              </w:rPr>
              <w:br/>
              <w:t>2021-11-25</w:t>
            </w:r>
          </w:p>
        </w:tc>
        <w:tc>
          <w:tcPr>
            <w:tcW w:w="631" w:type="pct"/>
          </w:tcPr>
          <w:p w14:paraId="3C3FD64D" w14:textId="1D74EB25" w:rsidR="00386522" w:rsidRPr="00E655E3" w:rsidRDefault="00386522" w:rsidP="00386522">
            <w:pPr>
              <w:rPr>
                <w:rFonts w:eastAsia="Times New Roman"/>
                <w:i/>
                <w:iCs/>
                <w:color w:val="FF0000"/>
                <w:sz w:val="20"/>
              </w:rPr>
            </w:pPr>
            <w:r w:rsidRPr="00E655E3">
              <w:rPr>
                <w:rFonts w:eastAsia="Times New Roman"/>
                <w:i/>
                <w:iCs/>
                <w:color w:val="FF0000"/>
                <w:sz w:val="20"/>
              </w:rPr>
              <w:t>E-Meeting</w:t>
            </w:r>
          </w:p>
        </w:tc>
        <w:tc>
          <w:tcPr>
            <w:tcW w:w="961" w:type="pct"/>
          </w:tcPr>
          <w:p w14:paraId="780D1825" w14:textId="296DB6DF" w:rsidR="00386522" w:rsidRPr="005C1FDC" w:rsidRDefault="00D3553A" w:rsidP="00386522">
            <w:pPr>
              <w:rPr>
                <w:sz w:val="20"/>
              </w:rPr>
            </w:pPr>
            <w:hyperlink r:id="rId177" w:tooltip="Click here for more details" w:history="1">
              <w:r w:rsidR="00386522" w:rsidRPr="00E655E3">
                <w:rPr>
                  <w:color w:val="0000FF"/>
                  <w:sz w:val="20"/>
                </w:rPr>
                <w:t>Q2/17</w:t>
              </w:r>
            </w:hyperlink>
            <w:r w:rsidR="00386522" w:rsidRPr="005C1FDC">
              <w:rPr>
                <w:color w:val="444444"/>
                <w:sz w:val="20"/>
                <w:shd w:val="clear" w:color="auto" w:fill="FFFFFF"/>
              </w:rPr>
              <w:t> </w:t>
            </w:r>
            <w:r w:rsidR="00386522" w:rsidRPr="00E655E3">
              <w:rPr>
                <w:color w:val="0000FF"/>
                <w:sz w:val="20"/>
                <w:u w:val="single"/>
              </w:rPr>
              <w:t>[</w:t>
            </w:r>
            <w:hyperlink r:id="rId178" w:tooltip="See meeting report" w:history="1">
              <w:r w:rsidR="00386522" w:rsidRPr="00E655E3">
                <w:rPr>
                  <w:color w:val="0000FF"/>
                  <w:sz w:val="20"/>
                </w:rPr>
                <w:t>meeting report</w:t>
              </w:r>
            </w:hyperlink>
            <w:r w:rsidR="00386522" w:rsidRPr="005C1FDC">
              <w:rPr>
                <w:color w:val="444444"/>
                <w:sz w:val="20"/>
                <w:shd w:val="clear" w:color="auto" w:fill="FFFFFF"/>
              </w:rPr>
              <w:t>]</w:t>
            </w:r>
          </w:p>
        </w:tc>
        <w:tc>
          <w:tcPr>
            <w:tcW w:w="1738" w:type="pct"/>
            <w:tcBorders>
              <w:right w:val="single" w:sz="12" w:space="0" w:color="auto"/>
            </w:tcBorders>
          </w:tcPr>
          <w:p w14:paraId="29642AEB" w14:textId="710D46FA" w:rsidR="00386522" w:rsidRPr="005C1FDC" w:rsidRDefault="00386522" w:rsidP="00386522">
            <w:pPr>
              <w:rPr>
                <w:sz w:val="20"/>
                <w:lang w:eastAsia="ko-KR"/>
              </w:rPr>
            </w:pPr>
            <w:r w:rsidRPr="005C1FDC">
              <w:rPr>
                <w:sz w:val="20"/>
                <w:lang w:eastAsia="ko-KR"/>
              </w:rPr>
              <w:t>Q</w:t>
            </w:r>
            <w:r w:rsidRPr="00E655E3">
              <w:rPr>
                <w:sz w:val="20"/>
                <w:lang w:eastAsia="ko-KR"/>
              </w:rPr>
              <w:t>2/17 interim Rapporteur group meeting</w:t>
            </w:r>
          </w:p>
        </w:tc>
      </w:tr>
      <w:tr w:rsidR="001957C7" w:rsidRPr="001957C7" w14:paraId="0F16741E"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1A9A9D4A" w14:textId="77777777" w:rsidR="001957C7" w:rsidRPr="001957C7" w:rsidRDefault="001957C7" w:rsidP="00C1784E">
            <w:pPr>
              <w:numPr>
                <w:ilvl w:val="0"/>
                <w:numId w:val="12"/>
              </w:numPr>
              <w:contextualSpacing/>
              <w:rPr>
                <w:rFonts w:eastAsia="Times New Roman"/>
                <w:sz w:val="20"/>
              </w:rPr>
            </w:pPr>
          </w:p>
        </w:tc>
        <w:tc>
          <w:tcPr>
            <w:tcW w:w="1225" w:type="pct"/>
            <w:tcBorders>
              <w:left w:val="single" w:sz="4" w:space="0" w:color="auto"/>
            </w:tcBorders>
          </w:tcPr>
          <w:p w14:paraId="3890E6EA" w14:textId="77777777" w:rsidR="001957C7" w:rsidRPr="00E655E3" w:rsidRDefault="001957C7" w:rsidP="001957C7">
            <w:pPr>
              <w:rPr>
                <w:sz w:val="20"/>
                <w:lang w:eastAsia="ko-KR"/>
              </w:rPr>
            </w:pPr>
            <w:r w:rsidRPr="00E655E3">
              <w:rPr>
                <w:rFonts w:eastAsia="Times New Roman"/>
                <w:sz w:val="20"/>
              </w:rPr>
              <w:t>2022-01-20</w:t>
            </w:r>
            <w:r w:rsidRPr="00E655E3">
              <w:rPr>
                <w:rFonts w:eastAsia="Times New Roman"/>
                <w:sz w:val="20"/>
              </w:rPr>
              <w:br/>
              <w:t>to</w:t>
            </w:r>
            <w:r w:rsidRPr="00E655E3">
              <w:rPr>
                <w:rFonts w:eastAsia="Times New Roman"/>
                <w:sz w:val="20"/>
              </w:rPr>
              <w:br/>
              <w:t>2022-01-21</w:t>
            </w:r>
          </w:p>
        </w:tc>
        <w:tc>
          <w:tcPr>
            <w:tcW w:w="631" w:type="pct"/>
          </w:tcPr>
          <w:p w14:paraId="29F78057" w14:textId="77777777" w:rsidR="001957C7" w:rsidRPr="00E655E3" w:rsidRDefault="001957C7" w:rsidP="001957C7">
            <w:pPr>
              <w:rPr>
                <w:rFonts w:eastAsia="Times New Roman"/>
                <w:i/>
                <w:iCs/>
                <w:color w:val="FF0000"/>
                <w:sz w:val="20"/>
              </w:rPr>
            </w:pPr>
            <w:r w:rsidRPr="00E655E3">
              <w:rPr>
                <w:rFonts w:eastAsia="Times New Roman"/>
                <w:i/>
                <w:iCs/>
                <w:color w:val="FF0000"/>
                <w:sz w:val="20"/>
              </w:rPr>
              <w:t>E-Meeting</w:t>
            </w:r>
          </w:p>
        </w:tc>
        <w:tc>
          <w:tcPr>
            <w:tcW w:w="961" w:type="pct"/>
          </w:tcPr>
          <w:p w14:paraId="17036193" w14:textId="77777777" w:rsidR="001957C7" w:rsidRPr="00E655E3" w:rsidRDefault="001957C7" w:rsidP="001957C7">
            <w:pPr>
              <w:rPr>
                <w:sz w:val="20"/>
              </w:rPr>
            </w:pPr>
            <w:r w:rsidRPr="00E655E3">
              <w:rPr>
                <w:sz w:val="20"/>
                <w:lang w:eastAsia="ko-KR"/>
              </w:rPr>
              <w:t>Q15/17 [meeting report]</w:t>
            </w:r>
          </w:p>
        </w:tc>
        <w:tc>
          <w:tcPr>
            <w:tcW w:w="1738" w:type="pct"/>
            <w:tcBorders>
              <w:right w:val="single" w:sz="12" w:space="0" w:color="auto"/>
            </w:tcBorders>
          </w:tcPr>
          <w:p w14:paraId="77C30151" w14:textId="77777777" w:rsidR="001957C7" w:rsidRPr="00E655E3" w:rsidRDefault="001957C7" w:rsidP="001957C7">
            <w:pPr>
              <w:rPr>
                <w:rFonts w:eastAsia="Times New Roman"/>
                <w:sz w:val="20"/>
              </w:rPr>
            </w:pPr>
            <w:r w:rsidRPr="00E655E3">
              <w:rPr>
                <w:sz w:val="20"/>
                <w:lang w:eastAsia="ko-KR"/>
              </w:rPr>
              <w:t>Q15/17 interim Rapporteur group meeting</w:t>
            </w:r>
          </w:p>
        </w:tc>
      </w:tr>
      <w:tr w:rsidR="000F69FA" w:rsidRPr="001957C7" w14:paraId="35C16231"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1E4502EC" w14:textId="77777777" w:rsidR="000F69FA" w:rsidRPr="001957C7" w:rsidRDefault="000F69FA" w:rsidP="000F69FA">
            <w:pPr>
              <w:numPr>
                <w:ilvl w:val="0"/>
                <w:numId w:val="12"/>
              </w:numPr>
              <w:contextualSpacing/>
              <w:rPr>
                <w:rFonts w:eastAsia="Times New Roman"/>
                <w:sz w:val="20"/>
              </w:rPr>
            </w:pPr>
          </w:p>
        </w:tc>
        <w:tc>
          <w:tcPr>
            <w:tcW w:w="1225" w:type="pct"/>
            <w:tcBorders>
              <w:left w:val="single" w:sz="4" w:space="0" w:color="auto"/>
            </w:tcBorders>
          </w:tcPr>
          <w:p w14:paraId="588DD746" w14:textId="03CE4D9F" w:rsidR="000F69FA" w:rsidRPr="00E655E3" w:rsidRDefault="000F69FA" w:rsidP="000F69FA">
            <w:pPr>
              <w:rPr>
                <w:rFonts w:eastAsia="Times New Roman"/>
                <w:sz w:val="20"/>
              </w:rPr>
            </w:pPr>
            <w:r w:rsidRPr="00E655E3">
              <w:rPr>
                <w:sz w:val="20"/>
                <w:lang w:eastAsia="ko-KR"/>
              </w:rPr>
              <w:t>2022-02-</w:t>
            </w:r>
            <w:r>
              <w:rPr>
                <w:sz w:val="20"/>
                <w:lang w:eastAsia="ko-KR"/>
              </w:rPr>
              <w:t>07</w:t>
            </w:r>
          </w:p>
        </w:tc>
        <w:tc>
          <w:tcPr>
            <w:tcW w:w="631" w:type="pct"/>
          </w:tcPr>
          <w:p w14:paraId="54887377" w14:textId="1C847BAB" w:rsidR="000F69FA" w:rsidRPr="00E655E3" w:rsidRDefault="000F69FA" w:rsidP="000F69FA">
            <w:pPr>
              <w:rPr>
                <w:rFonts w:eastAsia="Times New Roman"/>
                <w:i/>
                <w:iCs/>
                <w:color w:val="FF0000"/>
                <w:sz w:val="20"/>
              </w:rPr>
            </w:pPr>
            <w:r w:rsidRPr="00E655E3">
              <w:rPr>
                <w:rFonts w:eastAsia="Times New Roman"/>
                <w:i/>
                <w:iCs/>
                <w:color w:val="FF0000"/>
                <w:sz w:val="20"/>
              </w:rPr>
              <w:t>E-Meeting</w:t>
            </w:r>
          </w:p>
        </w:tc>
        <w:tc>
          <w:tcPr>
            <w:tcW w:w="961" w:type="pct"/>
          </w:tcPr>
          <w:p w14:paraId="11C290AC" w14:textId="21891DB9" w:rsidR="000F69FA" w:rsidRPr="00E655E3" w:rsidRDefault="000F69FA" w:rsidP="000F69FA">
            <w:pPr>
              <w:rPr>
                <w:sz w:val="20"/>
                <w:lang w:eastAsia="ko-KR"/>
              </w:rPr>
            </w:pPr>
            <w:r w:rsidRPr="00E655E3">
              <w:rPr>
                <w:sz w:val="20"/>
                <w:lang w:eastAsia="ko-KR"/>
              </w:rPr>
              <w:t>Q3/17 [meeting report]</w:t>
            </w:r>
          </w:p>
        </w:tc>
        <w:tc>
          <w:tcPr>
            <w:tcW w:w="1738" w:type="pct"/>
            <w:tcBorders>
              <w:right w:val="single" w:sz="12" w:space="0" w:color="auto"/>
            </w:tcBorders>
          </w:tcPr>
          <w:p w14:paraId="7034D44C" w14:textId="24460A71" w:rsidR="000F69FA" w:rsidRPr="00E655E3" w:rsidRDefault="000F69FA" w:rsidP="000F69FA">
            <w:pPr>
              <w:rPr>
                <w:sz w:val="20"/>
                <w:lang w:eastAsia="ko-KR"/>
              </w:rPr>
            </w:pPr>
            <w:r w:rsidRPr="00E655E3">
              <w:rPr>
                <w:sz w:val="20"/>
                <w:lang w:eastAsia="ko-KR"/>
              </w:rPr>
              <w:t>Q3/17 interim Rapporteur group meeting</w:t>
            </w:r>
          </w:p>
        </w:tc>
      </w:tr>
      <w:tr w:rsidR="000F69FA" w:rsidRPr="001957C7" w14:paraId="37831879"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6B7167C1" w14:textId="77777777" w:rsidR="000F69FA" w:rsidRPr="001957C7" w:rsidRDefault="000F69FA" w:rsidP="000F69FA">
            <w:pPr>
              <w:numPr>
                <w:ilvl w:val="0"/>
                <w:numId w:val="12"/>
              </w:numPr>
              <w:contextualSpacing/>
              <w:rPr>
                <w:rFonts w:eastAsia="Times New Roman"/>
                <w:sz w:val="20"/>
              </w:rPr>
            </w:pPr>
          </w:p>
        </w:tc>
        <w:tc>
          <w:tcPr>
            <w:tcW w:w="1225" w:type="pct"/>
            <w:tcBorders>
              <w:left w:val="single" w:sz="4" w:space="0" w:color="auto"/>
            </w:tcBorders>
          </w:tcPr>
          <w:p w14:paraId="78A6548A" w14:textId="7CF5F460" w:rsidR="000F69FA" w:rsidRPr="00E655E3" w:rsidRDefault="000F69FA" w:rsidP="000F69FA">
            <w:pPr>
              <w:rPr>
                <w:sz w:val="20"/>
                <w:lang w:eastAsia="ko-KR"/>
              </w:rPr>
            </w:pPr>
            <w:r w:rsidRPr="00E655E3">
              <w:rPr>
                <w:sz w:val="20"/>
                <w:lang w:eastAsia="ko-KR"/>
              </w:rPr>
              <w:t>2022-02-</w:t>
            </w:r>
            <w:r>
              <w:rPr>
                <w:sz w:val="20"/>
                <w:lang w:eastAsia="ko-KR"/>
              </w:rPr>
              <w:t>15</w:t>
            </w:r>
          </w:p>
        </w:tc>
        <w:tc>
          <w:tcPr>
            <w:tcW w:w="631" w:type="pct"/>
          </w:tcPr>
          <w:p w14:paraId="20063509" w14:textId="02AD0309" w:rsidR="000F69FA" w:rsidRPr="00E655E3" w:rsidRDefault="000F69FA" w:rsidP="000F69FA">
            <w:pPr>
              <w:rPr>
                <w:rFonts w:eastAsia="Times New Roman"/>
                <w:i/>
                <w:iCs/>
                <w:color w:val="FF0000"/>
                <w:sz w:val="20"/>
              </w:rPr>
            </w:pPr>
            <w:r w:rsidRPr="00E655E3">
              <w:rPr>
                <w:rFonts w:eastAsia="Times New Roman"/>
                <w:i/>
                <w:iCs/>
                <w:color w:val="FF0000"/>
                <w:sz w:val="20"/>
              </w:rPr>
              <w:t>E-Meeting</w:t>
            </w:r>
          </w:p>
        </w:tc>
        <w:tc>
          <w:tcPr>
            <w:tcW w:w="961" w:type="pct"/>
          </w:tcPr>
          <w:p w14:paraId="292D5A56" w14:textId="425A22FF" w:rsidR="000F69FA" w:rsidRPr="00E655E3" w:rsidRDefault="000F69FA" w:rsidP="000F69FA">
            <w:pPr>
              <w:rPr>
                <w:sz w:val="20"/>
                <w:lang w:eastAsia="ko-KR"/>
              </w:rPr>
            </w:pPr>
            <w:r w:rsidRPr="00E655E3">
              <w:rPr>
                <w:sz w:val="20"/>
                <w:lang w:eastAsia="ko-KR"/>
              </w:rPr>
              <w:t>Q10/17 [meeting report]</w:t>
            </w:r>
          </w:p>
        </w:tc>
        <w:tc>
          <w:tcPr>
            <w:tcW w:w="1738" w:type="pct"/>
            <w:tcBorders>
              <w:right w:val="single" w:sz="12" w:space="0" w:color="auto"/>
            </w:tcBorders>
          </w:tcPr>
          <w:p w14:paraId="4BEF5455" w14:textId="16FD695B" w:rsidR="000F69FA" w:rsidRPr="00E655E3" w:rsidRDefault="000F69FA" w:rsidP="000F69FA">
            <w:pPr>
              <w:rPr>
                <w:rFonts w:eastAsia="Times New Roman"/>
                <w:sz w:val="20"/>
              </w:rPr>
            </w:pPr>
            <w:r w:rsidRPr="00E655E3">
              <w:rPr>
                <w:sz w:val="20"/>
                <w:lang w:eastAsia="ko-KR"/>
              </w:rPr>
              <w:t>Q10/17 interim Rapporteur group meeting</w:t>
            </w:r>
          </w:p>
        </w:tc>
      </w:tr>
      <w:tr w:rsidR="0066449B" w:rsidRPr="001957C7" w14:paraId="53CCFC35"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7F745607" w14:textId="77777777" w:rsidR="0066449B" w:rsidRPr="001957C7" w:rsidRDefault="0066449B" w:rsidP="0066449B">
            <w:pPr>
              <w:numPr>
                <w:ilvl w:val="0"/>
                <w:numId w:val="12"/>
              </w:numPr>
              <w:contextualSpacing/>
              <w:rPr>
                <w:rFonts w:eastAsia="Times New Roman"/>
                <w:sz w:val="20"/>
              </w:rPr>
            </w:pPr>
          </w:p>
        </w:tc>
        <w:tc>
          <w:tcPr>
            <w:tcW w:w="1225" w:type="pct"/>
            <w:tcBorders>
              <w:left w:val="single" w:sz="4" w:space="0" w:color="auto"/>
            </w:tcBorders>
          </w:tcPr>
          <w:p w14:paraId="2D15528A" w14:textId="766B485D" w:rsidR="0066449B" w:rsidRPr="00E655E3" w:rsidRDefault="0066449B" w:rsidP="0066449B">
            <w:pPr>
              <w:rPr>
                <w:sz w:val="20"/>
                <w:lang w:eastAsia="ko-KR"/>
              </w:rPr>
            </w:pPr>
            <w:r w:rsidRPr="0066449B">
              <w:rPr>
                <w:sz w:val="20"/>
                <w:lang w:eastAsia="ko-KR"/>
              </w:rPr>
              <w:t>2022-02-17</w:t>
            </w:r>
          </w:p>
        </w:tc>
        <w:tc>
          <w:tcPr>
            <w:tcW w:w="631" w:type="pct"/>
          </w:tcPr>
          <w:p w14:paraId="260C45AF" w14:textId="0CC3FD9E" w:rsidR="0066449B" w:rsidRPr="00E655E3" w:rsidRDefault="0066449B" w:rsidP="0066449B">
            <w:pPr>
              <w:rPr>
                <w:rFonts w:eastAsia="Times New Roman"/>
                <w:i/>
                <w:iCs/>
                <w:color w:val="FF0000"/>
                <w:sz w:val="20"/>
              </w:rPr>
            </w:pPr>
            <w:r w:rsidRPr="00E655E3">
              <w:rPr>
                <w:rFonts w:eastAsia="Times New Roman"/>
                <w:i/>
                <w:iCs/>
                <w:color w:val="FF0000"/>
                <w:sz w:val="20"/>
              </w:rPr>
              <w:t>E-Meeting</w:t>
            </w:r>
          </w:p>
        </w:tc>
        <w:tc>
          <w:tcPr>
            <w:tcW w:w="961" w:type="pct"/>
          </w:tcPr>
          <w:p w14:paraId="3FDA2457" w14:textId="55E5442E" w:rsidR="0066449B" w:rsidRPr="00E655E3" w:rsidRDefault="0066449B" w:rsidP="0066449B">
            <w:pPr>
              <w:rPr>
                <w:sz w:val="20"/>
                <w:lang w:eastAsia="ko-KR"/>
              </w:rPr>
            </w:pPr>
            <w:r w:rsidRPr="00E655E3">
              <w:rPr>
                <w:sz w:val="20"/>
                <w:lang w:eastAsia="ko-KR"/>
              </w:rPr>
              <w:t>Q6/17 [meeting report]</w:t>
            </w:r>
          </w:p>
        </w:tc>
        <w:tc>
          <w:tcPr>
            <w:tcW w:w="1738" w:type="pct"/>
            <w:tcBorders>
              <w:right w:val="single" w:sz="12" w:space="0" w:color="auto"/>
            </w:tcBorders>
          </w:tcPr>
          <w:p w14:paraId="2EB0E84F" w14:textId="4F9E7E0F" w:rsidR="0066449B" w:rsidRPr="00E655E3" w:rsidRDefault="0066449B" w:rsidP="0066449B">
            <w:pPr>
              <w:rPr>
                <w:sz w:val="20"/>
                <w:lang w:eastAsia="ko-KR"/>
              </w:rPr>
            </w:pPr>
            <w:r w:rsidRPr="00E655E3">
              <w:rPr>
                <w:sz w:val="20"/>
                <w:lang w:eastAsia="ko-KR"/>
              </w:rPr>
              <w:t>Q6/17 interim Rapporteur group meeting</w:t>
            </w:r>
          </w:p>
        </w:tc>
      </w:tr>
      <w:tr w:rsidR="0066449B" w:rsidRPr="001957C7" w14:paraId="5D21C009"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A50D87D" w14:textId="77777777" w:rsidR="0066449B" w:rsidRPr="001957C7" w:rsidRDefault="0066449B" w:rsidP="0066449B">
            <w:pPr>
              <w:numPr>
                <w:ilvl w:val="0"/>
                <w:numId w:val="12"/>
              </w:numPr>
              <w:contextualSpacing/>
              <w:rPr>
                <w:rFonts w:eastAsia="Times New Roman"/>
                <w:sz w:val="20"/>
              </w:rPr>
            </w:pPr>
          </w:p>
        </w:tc>
        <w:tc>
          <w:tcPr>
            <w:tcW w:w="1225" w:type="pct"/>
            <w:tcBorders>
              <w:left w:val="single" w:sz="4" w:space="0" w:color="auto"/>
            </w:tcBorders>
          </w:tcPr>
          <w:p w14:paraId="4A8E18A3" w14:textId="6F0BF9F1" w:rsidR="0066449B" w:rsidRPr="0066449B" w:rsidRDefault="0066449B" w:rsidP="0066449B">
            <w:pPr>
              <w:rPr>
                <w:sz w:val="20"/>
                <w:lang w:eastAsia="ko-KR"/>
              </w:rPr>
            </w:pPr>
            <w:r w:rsidRPr="005C1FDC">
              <w:rPr>
                <w:color w:val="444444"/>
                <w:sz w:val="20"/>
                <w:shd w:val="clear" w:color="auto" w:fill="FFFFFF"/>
              </w:rPr>
              <w:t>202</w:t>
            </w:r>
            <w:r>
              <w:rPr>
                <w:color w:val="444444"/>
                <w:sz w:val="20"/>
                <w:shd w:val="clear" w:color="auto" w:fill="FFFFFF"/>
              </w:rPr>
              <w:t>2</w:t>
            </w:r>
            <w:r w:rsidRPr="005C1FDC">
              <w:rPr>
                <w:color w:val="444444"/>
                <w:sz w:val="20"/>
                <w:shd w:val="clear" w:color="auto" w:fill="FFFFFF"/>
              </w:rPr>
              <w:t>-</w:t>
            </w:r>
            <w:r>
              <w:rPr>
                <w:color w:val="444444"/>
                <w:sz w:val="20"/>
                <w:shd w:val="clear" w:color="auto" w:fill="FFFFFF"/>
              </w:rPr>
              <w:t>02</w:t>
            </w:r>
            <w:r w:rsidRPr="005C1FDC">
              <w:rPr>
                <w:color w:val="444444"/>
                <w:sz w:val="20"/>
                <w:shd w:val="clear" w:color="auto" w:fill="FFFFFF"/>
              </w:rPr>
              <w:t>-</w:t>
            </w:r>
            <w:r>
              <w:rPr>
                <w:color w:val="444444"/>
                <w:sz w:val="20"/>
                <w:shd w:val="clear" w:color="auto" w:fill="FFFFFF"/>
              </w:rPr>
              <w:t>23</w:t>
            </w:r>
            <w:r>
              <w:rPr>
                <w:color w:val="444444"/>
                <w:sz w:val="20"/>
                <w:shd w:val="clear" w:color="auto" w:fill="FFFFFF"/>
              </w:rPr>
              <w:br/>
            </w:r>
            <w:r>
              <w:rPr>
                <w:sz w:val="20"/>
              </w:rPr>
              <w:t>to</w:t>
            </w:r>
            <w:r>
              <w:rPr>
                <w:sz w:val="20"/>
              </w:rPr>
              <w:br/>
              <w:t>2022-02-24</w:t>
            </w:r>
          </w:p>
        </w:tc>
        <w:tc>
          <w:tcPr>
            <w:tcW w:w="631" w:type="pct"/>
          </w:tcPr>
          <w:p w14:paraId="48540E44" w14:textId="39807AC7" w:rsidR="0066449B" w:rsidRPr="00E655E3" w:rsidRDefault="0066449B" w:rsidP="0066449B">
            <w:pPr>
              <w:rPr>
                <w:rFonts w:eastAsia="Times New Roman"/>
                <w:i/>
                <w:iCs/>
                <w:color w:val="FF0000"/>
                <w:sz w:val="20"/>
              </w:rPr>
            </w:pPr>
            <w:r w:rsidRPr="00E655E3">
              <w:rPr>
                <w:rFonts w:eastAsia="Times New Roman"/>
                <w:i/>
                <w:iCs/>
                <w:color w:val="FF0000"/>
                <w:sz w:val="20"/>
              </w:rPr>
              <w:t>E-Meeting</w:t>
            </w:r>
          </w:p>
        </w:tc>
        <w:tc>
          <w:tcPr>
            <w:tcW w:w="961" w:type="pct"/>
          </w:tcPr>
          <w:p w14:paraId="5BB41381" w14:textId="10F2F13F" w:rsidR="0066449B" w:rsidRPr="00E655E3" w:rsidRDefault="0066449B" w:rsidP="0066449B">
            <w:pPr>
              <w:rPr>
                <w:sz w:val="20"/>
                <w:lang w:eastAsia="ko-KR"/>
              </w:rPr>
            </w:pPr>
            <w:r>
              <w:rPr>
                <w:sz w:val="20"/>
                <w:lang w:eastAsia="ko-KR"/>
              </w:rPr>
              <w:t>Q2/17 [meeting report]</w:t>
            </w:r>
          </w:p>
        </w:tc>
        <w:tc>
          <w:tcPr>
            <w:tcW w:w="1738" w:type="pct"/>
            <w:tcBorders>
              <w:right w:val="single" w:sz="12" w:space="0" w:color="auto"/>
            </w:tcBorders>
          </w:tcPr>
          <w:p w14:paraId="265D1CAC" w14:textId="384C0A60" w:rsidR="0066449B" w:rsidRPr="00E655E3" w:rsidRDefault="0066449B" w:rsidP="0066449B">
            <w:pPr>
              <w:rPr>
                <w:sz w:val="20"/>
                <w:lang w:eastAsia="ko-KR"/>
              </w:rPr>
            </w:pPr>
            <w:r w:rsidRPr="005C1FDC">
              <w:rPr>
                <w:color w:val="444444"/>
                <w:sz w:val="20"/>
                <w:shd w:val="clear" w:color="auto" w:fill="FFFFFF"/>
              </w:rPr>
              <w:t xml:space="preserve">Q2/17 Interim Rapporteur group meeting </w:t>
            </w:r>
          </w:p>
        </w:tc>
      </w:tr>
      <w:tr w:rsidR="000F69FA" w:rsidRPr="001957C7" w14:paraId="0F7F1C3D" w14:textId="77777777" w:rsidTr="00C65F17">
        <w:tblPrEx>
          <w:jc w:val="left"/>
          <w:tblBorders>
            <w:top w:val="single" w:sz="4" w:space="0" w:color="auto"/>
            <w:left w:val="single" w:sz="4" w:space="0" w:color="auto"/>
            <w:bottom w:val="single" w:sz="4" w:space="0" w:color="auto"/>
            <w:right w:val="single" w:sz="4" w:space="0" w:color="auto"/>
          </w:tblBorders>
        </w:tblPrEx>
        <w:tc>
          <w:tcPr>
            <w:tcW w:w="445" w:type="pct"/>
            <w:tcBorders>
              <w:left w:val="single" w:sz="12" w:space="0" w:color="auto"/>
              <w:right w:val="single" w:sz="4" w:space="0" w:color="auto"/>
            </w:tcBorders>
          </w:tcPr>
          <w:p w14:paraId="3488D368" w14:textId="77777777" w:rsidR="000F69FA" w:rsidRPr="001957C7" w:rsidRDefault="000F69FA" w:rsidP="00C1784E">
            <w:pPr>
              <w:numPr>
                <w:ilvl w:val="0"/>
                <w:numId w:val="12"/>
              </w:numPr>
              <w:contextualSpacing/>
              <w:rPr>
                <w:rFonts w:eastAsia="Times New Roman"/>
                <w:sz w:val="20"/>
              </w:rPr>
            </w:pPr>
          </w:p>
        </w:tc>
        <w:tc>
          <w:tcPr>
            <w:tcW w:w="1225" w:type="pct"/>
            <w:tcBorders>
              <w:left w:val="single" w:sz="4" w:space="0" w:color="auto"/>
            </w:tcBorders>
          </w:tcPr>
          <w:p w14:paraId="00230E62" w14:textId="0FBCF5F7" w:rsidR="000F69FA" w:rsidRPr="00E655E3" w:rsidRDefault="000F69FA" w:rsidP="001957C7">
            <w:pPr>
              <w:rPr>
                <w:sz w:val="20"/>
                <w:lang w:eastAsia="ko-KR"/>
              </w:rPr>
            </w:pPr>
            <w:r>
              <w:rPr>
                <w:sz w:val="20"/>
                <w:lang w:eastAsia="ko-KR"/>
              </w:rPr>
              <w:t>2022 -02-??</w:t>
            </w:r>
          </w:p>
        </w:tc>
        <w:tc>
          <w:tcPr>
            <w:tcW w:w="631" w:type="pct"/>
          </w:tcPr>
          <w:p w14:paraId="5BEB71A8" w14:textId="519609AF" w:rsidR="000F69FA" w:rsidRPr="00E655E3" w:rsidRDefault="000F69FA" w:rsidP="001957C7">
            <w:pPr>
              <w:rPr>
                <w:rFonts w:eastAsia="Times New Roman"/>
                <w:i/>
                <w:iCs/>
                <w:color w:val="FF0000"/>
                <w:sz w:val="20"/>
              </w:rPr>
            </w:pPr>
            <w:r w:rsidRPr="00E655E3">
              <w:rPr>
                <w:rFonts w:eastAsia="Times New Roman"/>
                <w:i/>
                <w:iCs/>
                <w:color w:val="FF0000"/>
                <w:sz w:val="20"/>
              </w:rPr>
              <w:t>E-Meeting</w:t>
            </w:r>
          </w:p>
        </w:tc>
        <w:tc>
          <w:tcPr>
            <w:tcW w:w="961" w:type="pct"/>
          </w:tcPr>
          <w:p w14:paraId="727432BD" w14:textId="634BEBD8" w:rsidR="000F69FA" w:rsidRPr="00E655E3" w:rsidRDefault="000F69FA" w:rsidP="001957C7">
            <w:pPr>
              <w:rPr>
                <w:sz w:val="20"/>
                <w:lang w:eastAsia="ko-KR"/>
              </w:rPr>
            </w:pPr>
            <w:r w:rsidRPr="00E655E3">
              <w:rPr>
                <w:sz w:val="20"/>
                <w:lang w:eastAsia="ko-KR"/>
              </w:rPr>
              <w:t>Q</w:t>
            </w:r>
            <w:r>
              <w:rPr>
                <w:sz w:val="20"/>
                <w:lang w:eastAsia="ko-KR"/>
              </w:rPr>
              <w:t>4</w:t>
            </w:r>
            <w:r w:rsidRPr="00E655E3">
              <w:rPr>
                <w:sz w:val="20"/>
                <w:lang w:eastAsia="ko-KR"/>
              </w:rPr>
              <w:t>/17 [meeting report]</w:t>
            </w:r>
          </w:p>
        </w:tc>
        <w:tc>
          <w:tcPr>
            <w:tcW w:w="1738" w:type="pct"/>
            <w:tcBorders>
              <w:right w:val="single" w:sz="12" w:space="0" w:color="auto"/>
            </w:tcBorders>
          </w:tcPr>
          <w:p w14:paraId="6ECB7CC9" w14:textId="7E174695" w:rsidR="000F69FA" w:rsidRPr="00E655E3" w:rsidRDefault="000F69FA" w:rsidP="001957C7">
            <w:pPr>
              <w:rPr>
                <w:sz w:val="20"/>
                <w:lang w:eastAsia="ko-KR"/>
              </w:rPr>
            </w:pPr>
            <w:r w:rsidRPr="00E655E3">
              <w:rPr>
                <w:sz w:val="20"/>
                <w:lang w:eastAsia="ko-KR"/>
              </w:rPr>
              <w:t>Q</w:t>
            </w:r>
            <w:r>
              <w:rPr>
                <w:sz w:val="20"/>
                <w:lang w:eastAsia="ko-KR"/>
              </w:rPr>
              <w:t>4</w:t>
            </w:r>
            <w:r w:rsidRPr="00E655E3">
              <w:rPr>
                <w:sz w:val="20"/>
                <w:lang w:eastAsia="ko-KR"/>
              </w:rPr>
              <w:t>/17 interim Rapporteur group meeting</w:t>
            </w:r>
          </w:p>
        </w:tc>
      </w:tr>
    </w:tbl>
    <w:p w14:paraId="6519E2E1" w14:textId="77777777" w:rsidR="001957C7" w:rsidRPr="001957C7" w:rsidRDefault="001957C7" w:rsidP="001957C7">
      <w:pPr>
        <w:keepNext/>
        <w:keepLines/>
        <w:spacing w:before="360"/>
        <w:ind w:left="794" w:hanging="794"/>
        <w:outlineLvl w:val="0"/>
        <w:rPr>
          <w:b/>
        </w:rPr>
      </w:pPr>
      <w:bookmarkStart w:id="13" w:name="_Toc45797508"/>
      <w:bookmarkStart w:id="14" w:name="_Toc91228246"/>
      <w:r w:rsidRPr="001957C7">
        <w:rPr>
          <w:b/>
        </w:rPr>
        <w:t>2</w:t>
      </w:r>
      <w:r w:rsidRPr="001957C7">
        <w:rPr>
          <w:b/>
        </w:rPr>
        <w:tab/>
        <w:t>Organization of work</w:t>
      </w:r>
      <w:bookmarkEnd w:id="11"/>
      <w:bookmarkEnd w:id="12"/>
      <w:bookmarkEnd w:id="13"/>
      <w:bookmarkEnd w:id="14"/>
    </w:p>
    <w:p w14:paraId="2D21C415" w14:textId="77777777" w:rsidR="001957C7" w:rsidRPr="001957C7" w:rsidRDefault="001957C7" w:rsidP="001957C7">
      <w:pPr>
        <w:keepNext/>
        <w:keepLines/>
        <w:spacing w:before="240"/>
        <w:ind w:left="794" w:hanging="794"/>
        <w:outlineLvl w:val="1"/>
        <w:rPr>
          <w:b/>
        </w:rPr>
      </w:pPr>
      <w:bookmarkStart w:id="15" w:name="_Toc45797509"/>
      <w:bookmarkStart w:id="16" w:name="_Toc91228247"/>
      <w:r w:rsidRPr="001957C7">
        <w:rPr>
          <w:b/>
        </w:rPr>
        <w:t>2.1</w:t>
      </w:r>
      <w:r w:rsidRPr="001957C7">
        <w:rPr>
          <w:b/>
        </w:rPr>
        <w:tab/>
        <w:t>Organization of studies and allocation of work</w:t>
      </w:r>
      <w:bookmarkEnd w:id="15"/>
      <w:bookmarkEnd w:id="16"/>
    </w:p>
    <w:p w14:paraId="036C1427" w14:textId="77777777" w:rsidR="001957C7" w:rsidRPr="001957C7" w:rsidRDefault="001957C7" w:rsidP="001957C7">
      <w:r w:rsidRPr="001957C7">
        <w:rPr>
          <w:b/>
          <w:bCs/>
        </w:rPr>
        <w:t>2.1.1</w:t>
      </w:r>
      <w:r w:rsidRPr="001957C7">
        <w:tab/>
        <w:t>At its first meeting of the study period, Study Group 17 decided to establish 4 working parties. Table 2 shows the number and title of each working party, together with the Questions assigned to it and the name of its Chairman and Vice-chairmen between 2017 and 2020.</w:t>
      </w:r>
    </w:p>
    <w:p w14:paraId="644DCA52"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lastRenderedPageBreak/>
        <w:t>TABLE 2</w:t>
      </w:r>
      <w:r w:rsidRPr="001957C7">
        <w:rPr>
          <w:rFonts w:eastAsiaTheme="minorEastAsia"/>
          <w:b/>
          <w:bCs/>
          <w:lang w:eastAsia="ja-JP"/>
        </w:rPr>
        <w:br/>
      </w:r>
      <w:r w:rsidRPr="001957C7">
        <w:rPr>
          <w:rFonts w:eastAsiaTheme="minorEastAsia"/>
          <w:b/>
          <w:lang w:eastAsia="ja-JP"/>
        </w:rPr>
        <w:t>Organization of Study Group 17 (2017-2020)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03"/>
        <w:gridCol w:w="1843"/>
        <w:gridCol w:w="2268"/>
        <w:gridCol w:w="4000"/>
      </w:tblGrid>
      <w:tr w:rsidR="001957C7" w:rsidRPr="001957C7" w14:paraId="50ABCE67" w14:textId="77777777" w:rsidTr="00C65F17">
        <w:trPr>
          <w:cantSplit/>
          <w:tblHeader/>
          <w:jc w:val="center"/>
        </w:trPr>
        <w:tc>
          <w:tcPr>
            <w:tcW w:w="1403" w:type="dxa"/>
          </w:tcPr>
          <w:p w14:paraId="1757A7CC"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Designation</w:t>
            </w:r>
          </w:p>
        </w:tc>
        <w:tc>
          <w:tcPr>
            <w:tcW w:w="1843" w:type="dxa"/>
          </w:tcPr>
          <w:p w14:paraId="18CD0831"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Questions to be studied</w:t>
            </w:r>
          </w:p>
        </w:tc>
        <w:tc>
          <w:tcPr>
            <w:tcW w:w="2268" w:type="dxa"/>
          </w:tcPr>
          <w:p w14:paraId="0CBFF36E"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 of the Working Party</w:t>
            </w:r>
          </w:p>
        </w:tc>
        <w:tc>
          <w:tcPr>
            <w:tcW w:w="4000" w:type="dxa"/>
          </w:tcPr>
          <w:p w14:paraId="3AEA7C35"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Chairman</w:t>
            </w:r>
            <w:r w:rsidRPr="001957C7">
              <w:rPr>
                <w:b/>
                <w:sz w:val="22"/>
              </w:rPr>
              <w:br/>
              <w:t>and Vice-Chairmen</w:t>
            </w:r>
          </w:p>
        </w:tc>
      </w:tr>
      <w:tr w:rsidR="001957C7" w:rsidRPr="001957C7" w14:paraId="3A616514" w14:textId="77777777" w:rsidTr="00C65F17">
        <w:trPr>
          <w:cantSplit/>
          <w:jc w:val="center"/>
        </w:trPr>
        <w:tc>
          <w:tcPr>
            <w:tcW w:w="1403" w:type="dxa"/>
            <w:vAlign w:val="center"/>
          </w:tcPr>
          <w:p w14:paraId="6A1A146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PLEN</w:t>
            </w:r>
          </w:p>
        </w:tc>
        <w:tc>
          <w:tcPr>
            <w:tcW w:w="1843" w:type="dxa"/>
            <w:vAlign w:val="center"/>
          </w:tcPr>
          <w:p w14:paraId="058D2B6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Q1/17;</w:t>
            </w:r>
          </w:p>
        </w:tc>
        <w:tc>
          <w:tcPr>
            <w:tcW w:w="2268" w:type="dxa"/>
            <w:vAlign w:val="center"/>
          </w:tcPr>
          <w:p w14:paraId="13C6D78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p>
        </w:tc>
        <w:tc>
          <w:tcPr>
            <w:tcW w:w="4000" w:type="dxa"/>
            <w:vAlign w:val="center"/>
          </w:tcPr>
          <w:p w14:paraId="4E47FA7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1957C7" w:rsidRPr="001957C7" w14:paraId="2B45F6F8" w14:textId="77777777" w:rsidTr="00C65F17">
        <w:trPr>
          <w:cantSplit/>
          <w:jc w:val="center"/>
        </w:trPr>
        <w:tc>
          <w:tcPr>
            <w:tcW w:w="1403" w:type="dxa"/>
            <w:vAlign w:val="center"/>
          </w:tcPr>
          <w:p w14:paraId="456F77A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WP1/17</w:t>
            </w:r>
          </w:p>
        </w:tc>
        <w:tc>
          <w:tcPr>
            <w:tcW w:w="1843" w:type="dxa"/>
            <w:vAlign w:val="center"/>
          </w:tcPr>
          <w:p w14:paraId="604EDF4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Q2/17; Q3/17; Q6/17; Q13/17</w:t>
            </w:r>
            <w:r w:rsidRPr="001957C7">
              <w:rPr>
                <w:sz w:val="22"/>
                <w:szCs w:val="22"/>
                <w:vertAlign w:val="superscript"/>
              </w:rPr>
              <w:t>(7)</w:t>
            </w:r>
            <w:r w:rsidRPr="001957C7">
              <w:rPr>
                <w:rFonts w:ascii="Times" w:hAnsi="Times" w:cs="Times"/>
                <w:sz w:val="20"/>
              </w:rPr>
              <w:t>;</w:t>
            </w:r>
          </w:p>
        </w:tc>
        <w:tc>
          <w:tcPr>
            <w:tcW w:w="2268" w:type="dxa"/>
            <w:vAlign w:val="center"/>
          </w:tcPr>
          <w:p w14:paraId="4CD929F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imes" w:hAnsi="Times" w:cs="Times"/>
                <w:sz w:val="20"/>
              </w:rPr>
              <w:t>Telecommunication/ICT Security</w:t>
            </w:r>
          </w:p>
        </w:tc>
        <w:tc>
          <w:tcPr>
            <w:tcW w:w="4000" w:type="dxa"/>
            <w:vAlign w:val="center"/>
          </w:tcPr>
          <w:p w14:paraId="422BF43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Mr Miyake Yutaka (Chairman)</w:t>
            </w:r>
            <w:r w:rsidRPr="001957C7">
              <w:rPr>
                <w:rFonts w:ascii="Times" w:hAnsi="Times" w:cs="Times"/>
                <w:sz w:val="20"/>
              </w:rPr>
              <w:br/>
              <w:t>Mr Dolmatov Vasiliy (Vice-chairman)</w:t>
            </w:r>
            <w:r w:rsidRPr="001957C7">
              <w:rPr>
                <w:rFonts w:ascii="Times" w:hAnsi="Times" w:cs="Times"/>
                <w:sz w:val="20"/>
              </w:rPr>
              <w:br/>
              <w:t>Mr Evren Gökhan (Vice-chairman)</w:t>
            </w:r>
          </w:p>
        </w:tc>
      </w:tr>
      <w:tr w:rsidR="001957C7" w:rsidRPr="001957C7" w14:paraId="60C74EE8" w14:textId="77777777" w:rsidTr="00C65F17">
        <w:trPr>
          <w:cantSplit/>
          <w:jc w:val="center"/>
        </w:trPr>
        <w:tc>
          <w:tcPr>
            <w:tcW w:w="1403" w:type="dxa"/>
            <w:vAlign w:val="center"/>
          </w:tcPr>
          <w:p w14:paraId="3620590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WP2/17</w:t>
            </w:r>
          </w:p>
        </w:tc>
        <w:tc>
          <w:tcPr>
            <w:tcW w:w="1843" w:type="dxa"/>
            <w:vAlign w:val="center"/>
          </w:tcPr>
          <w:p w14:paraId="1203CEE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Q4/17; Q5/17; Q14/17</w:t>
            </w:r>
            <w:r w:rsidRPr="001957C7">
              <w:rPr>
                <w:sz w:val="22"/>
                <w:szCs w:val="22"/>
                <w:vertAlign w:val="superscript"/>
              </w:rPr>
              <w:t>(8)</w:t>
            </w:r>
            <w:r w:rsidRPr="001957C7">
              <w:rPr>
                <w:rFonts w:ascii="Times" w:hAnsi="Times" w:cs="Times"/>
                <w:sz w:val="20"/>
              </w:rPr>
              <w:t>;</w:t>
            </w:r>
          </w:p>
        </w:tc>
        <w:tc>
          <w:tcPr>
            <w:tcW w:w="2268" w:type="dxa"/>
            <w:vAlign w:val="center"/>
          </w:tcPr>
          <w:p w14:paraId="3724AB8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imes" w:hAnsi="Times" w:cs="Times"/>
                <w:sz w:val="20"/>
              </w:rPr>
              <w:t>Cyberspace security</w:t>
            </w:r>
          </w:p>
        </w:tc>
        <w:tc>
          <w:tcPr>
            <w:tcW w:w="4000" w:type="dxa"/>
            <w:vAlign w:val="center"/>
          </w:tcPr>
          <w:p w14:paraId="14D5952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Mr Nakao Koji (Chairman)</w:t>
            </w:r>
            <w:r w:rsidRPr="001957C7">
              <w:rPr>
                <w:rFonts w:ascii="Times" w:hAnsi="Times" w:cs="Times"/>
                <w:sz w:val="20"/>
              </w:rPr>
              <w:br/>
            </w:r>
            <w:r w:rsidRPr="001957C7">
              <w:rPr>
                <w:sz w:val="20"/>
              </w:rPr>
              <w:t xml:space="preserve">Ms Furey Inette (Vice-chairman) </w:t>
            </w:r>
            <w:r w:rsidRPr="001957C7">
              <w:rPr>
                <w:sz w:val="20"/>
                <w:vertAlign w:val="superscript"/>
              </w:rPr>
              <w:t xml:space="preserve">(1) </w:t>
            </w:r>
            <w:r w:rsidRPr="001957C7">
              <w:rPr>
                <w:sz w:val="20"/>
                <w:vertAlign w:val="superscript"/>
              </w:rPr>
              <w:br/>
            </w:r>
            <w:r w:rsidRPr="001957C7">
              <w:rPr>
                <w:rFonts w:ascii="Times" w:hAnsi="Times" w:cs="Times"/>
                <w:sz w:val="20"/>
              </w:rPr>
              <w:t>Mr Gonzalez Juan (Vice-chairman)</w:t>
            </w:r>
            <w:r w:rsidRPr="001957C7">
              <w:rPr>
                <w:sz w:val="22"/>
                <w:szCs w:val="22"/>
                <w:vertAlign w:val="superscript"/>
              </w:rPr>
              <w:t xml:space="preserve"> (2)</w:t>
            </w:r>
          </w:p>
        </w:tc>
      </w:tr>
      <w:tr w:rsidR="001957C7" w:rsidRPr="001957C7" w14:paraId="0A6D01CE" w14:textId="77777777" w:rsidTr="00C65F17">
        <w:trPr>
          <w:cantSplit/>
          <w:jc w:val="center"/>
        </w:trPr>
        <w:tc>
          <w:tcPr>
            <w:tcW w:w="1403" w:type="dxa"/>
            <w:vAlign w:val="center"/>
          </w:tcPr>
          <w:p w14:paraId="592B096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WP3/17</w:t>
            </w:r>
          </w:p>
        </w:tc>
        <w:tc>
          <w:tcPr>
            <w:tcW w:w="1843" w:type="dxa"/>
            <w:vAlign w:val="center"/>
          </w:tcPr>
          <w:p w14:paraId="6314763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Q7/17; Q8/17; Q12/17;</w:t>
            </w:r>
          </w:p>
        </w:tc>
        <w:tc>
          <w:tcPr>
            <w:tcW w:w="2268" w:type="dxa"/>
            <w:vAlign w:val="center"/>
          </w:tcPr>
          <w:p w14:paraId="2307952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imes" w:hAnsi="Times" w:cs="Times"/>
                <w:sz w:val="20"/>
              </w:rPr>
              <w:t>Application security</w:t>
            </w:r>
          </w:p>
        </w:tc>
        <w:tc>
          <w:tcPr>
            <w:tcW w:w="4000" w:type="dxa"/>
            <w:vAlign w:val="center"/>
          </w:tcPr>
          <w:p w14:paraId="74F231C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szCs w:val="24"/>
                <w:highlight w:val="yellow"/>
              </w:rPr>
            </w:pPr>
            <w:r w:rsidRPr="001957C7">
              <w:rPr>
                <w:rFonts w:ascii="Times" w:hAnsi="Times" w:cs="Times"/>
                <w:sz w:val="20"/>
              </w:rPr>
              <w:t>Mr Taddei Arnaud (Chairman)</w:t>
            </w:r>
            <w:r w:rsidRPr="001957C7">
              <w:rPr>
                <w:rFonts w:ascii="Times" w:hAnsi="Times" w:cs="Times"/>
                <w:sz w:val="20"/>
              </w:rPr>
              <w:br/>
              <w:t xml:space="preserve">Mr Lin </w:t>
            </w:r>
            <w:proofErr w:type="spellStart"/>
            <w:r w:rsidRPr="001957C7">
              <w:rPr>
                <w:rFonts w:ascii="Times" w:hAnsi="Times" w:cs="Times"/>
                <w:sz w:val="20"/>
              </w:rPr>
              <w:t>Zhaoji</w:t>
            </w:r>
            <w:proofErr w:type="spellEnd"/>
            <w:r w:rsidRPr="001957C7">
              <w:rPr>
                <w:rFonts w:ascii="Times" w:hAnsi="Times" w:cs="Times"/>
                <w:sz w:val="20"/>
              </w:rPr>
              <w:t xml:space="preserve"> (Vice-chairman)</w:t>
            </w:r>
            <w:r w:rsidRPr="001957C7">
              <w:rPr>
                <w:sz w:val="22"/>
                <w:szCs w:val="22"/>
                <w:vertAlign w:val="superscript"/>
              </w:rPr>
              <w:t xml:space="preserve"> (3)</w:t>
            </w:r>
            <w:r w:rsidRPr="001957C7">
              <w:rPr>
                <w:sz w:val="22"/>
                <w:szCs w:val="22"/>
                <w:vertAlign w:val="superscript"/>
              </w:rPr>
              <w:br/>
            </w:r>
            <w:r w:rsidRPr="001957C7">
              <w:rPr>
                <w:rFonts w:ascii="Times" w:hAnsi="Times" w:cs="Times"/>
                <w:sz w:val="20"/>
              </w:rPr>
              <w:t xml:space="preserve">Ms Bai Xiaoyuan (Vice-chairman) </w:t>
            </w:r>
            <w:r w:rsidRPr="001957C7">
              <w:rPr>
                <w:sz w:val="22"/>
                <w:szCs w:val="22"/>
                <w:vertAlign w:val="superscript"/>
              </w:rPr>
              <w:t>(4)</w:t>
            </w:r>
          </w:p>
        </w:tc>
      </w:tr>
      <w:tr w:rsidR="001957C7" w:rsidRPr="001957C7" w14:paraId="03169E34" w14:textId="77777777" w:rsidTr="00C65F17">
        <w:trPr>
          <w:cantSplit/>
          <w:jc w:val="center"/>
        </w:trPr>
        <w:tc>
          <w:tcPr>
            <w:tcW w:w="1403" w:type="dxa"/>
            <w:vAlign w:val="center"/>
          </w:tcPr>
          <w:p w14:paraId="12EAF33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WP4/17</w:t>
            </w:r>
          </w:p>
        </w:tc>
        <w:tc>
          <w:tcPr>
            <w:tcW w:w="1843" w:type="dxa"/>
            <w:vAlign w:val="center"/>
          </w:tcPr>
          <w:p w14:paraId="5A811B0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Q9/17; Q10/17; Q11/17;</w:t>
            </w:r>
          </w:p>
        </w:tc>
        <w:tc>
          <w:tcPr>
            <w:tcW w:w="2268" w:type="dxa"/>
            <w:vAlign w:val="center"/>
          </w:tcPr>
          <w:p w14:paraId="25F6050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imes" w:hAnsi="Times" w:cs="Times"/>
                <w:sz w:val="20"/>
              </w:rPr>
              <w:t>Identity management and authentication</w:t>
            </w:r>
          </w:p>
        </w:tc>
        <w:tc>
          <w:tcPr>
            <w:tcW w:w="4000" w:type="dxa"/>
            <w:vAlign w:val="center"/>
          </w:tcPr>
          <w:p w14:paraId="6A2AB2B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sz w:val="20"/>
              </w:rPr>
            </w:pPr>
            <w:r w:rsidRPr="001957C7">
              <w:rPr>
                <w:rFonts w:ascii="Times" w:hAnsi="Times" w:cs="Times"/>
                <w:sz w:val="20"/>
              </w:rPr>
              <w:t>Mr Li Kepeng (Chairman)</w:t>
            </w:r>
            <w:r w:rsidRPr="001957C7">
              <w:rPr>
                <w:sz w:val="22"/>
                <w:szCs w:val="22"/>
                <w:vertAlign w:val="superscript"/>
              </w:rPr>
              <w:t xml:space="preserve"> (5)</w:t>
            </w:r>
            <w:r w:rsidRPr="001957C7">
              <w:rPr>
                <w:sz w:val="22"/>
                <w:szCs w:val="22"/>
                <w:vertAlign w:val="superscript"/>
              </w:rPr>
              <w:br/>
            </w:r>
            <w:r w:rsidRPr="001957C7">
              <w:rPr>
                <w:rFonts w:ascii="Times" w:hAnsi="Times" w:cs="Times"/>
                <w:sz w:val="20"/>
              </w:rPr>
              <w:t>Mr Nah Jae Hoon (Vice-chairman/Co-chairman)</w:t>
            </w:r>
            <w:r w:rsidRPr="001957C7">
              <w:rPr>
                <w:sz w:val="22"/>
                <w:szCs w:val="22"/>
                <w:vertAlign w:val="superscript"/>
              </w:rPr>
              <w:t xml:space="preserve"> (5, 6)</w:t>
            </w:r>
            <w:r w:rsidRPr="001957C7">
              <w:rPr>
                <w:rFonts w:ascii="Times" w:hAnsi="Times" w:cs="Times"/>
                <w:sz w:val="20"/>
              </w:rPr>
              <w:br/>
              <w:t xml:space="preserve">Mr Lin </w:t>
            </w:r>
            <w:proofErr w:type="spellStart"/>
            <w:r w:rsidRPr="001957C7">
              <w:rPr>
                <w:rFonts w:ascii="Times" w:hAnsi="Times" w:cs="Times"/>
                <w:sz w:val="20"/>
              </w:rPr>
              <w:t>Zhaoji</w:t>
            </w:r>
            <w:proofErr w:type="spellEnd"/>
            <w:r w:rsidRPr="001957C7">
              <w:rPr>
                <w:rFonts w:ascii="Times" w:hAnsi="Times" w:cs="Times"/>
                <w:sz w:val="20"/>
              </w:rPr>
              <w:t xml:space="preserve"> (Co-chairman) </w:t>
            </w:r>
            <w:r w:rsidRPr="001957C7">
              <w:rPr>
                <w:sz w:val="22"/>
                <w:szCs w:val="22"/>
                <w:vertAlign w:val="superscript"/>
              </w:rPr>
              <w:t>(6)</w:t>
            </w:r>
          </w:p>
        </w:tc>
      </w:tr>
    </w:tbl>
    <w:p w14:paraId="15BFD934" w14:textId="77777777" w:rsidR="001957C7" w:rsidRPr="001957C7" w:rsidRDefault="001957C7" w:rsidP="001957C7">
      <w:r w:rsidRPr="001957C7">
        <w:t>Notes:</w:t>
      </w:r>
    </w:p>
    <w:p w14:paraId="7BFC6F17" w14:textId="77777777" w:rsidR="001957C7" w:rsidRPr="001957C7" w:rsidRDefault="001957C7" w:rsidP="001957C7">
      <w:pPr>
        <w:ind w:left="1152" w:hanging="792"/>
        <w:rPr>
          <w:bCs/>
          <w:szCs w:val="24"/>
        </w:rPr>
      </w:pPr>
      <w:r w:rsidRPr="001957C7">
        <w:rPr>
          <w:bCs/>
          <w:szCs w:val="24"/>
        </w:rPr>
        <w:t>(1)</w:t>
      </w:r>
      <w:r w:rsidRPr="001957C7">
        <w:rPr>
          <w:bCs/>
          <w:szCs w:val="24"/>
        </w:rPr>
        <w:tab/>
      </w:r>
      <w:r w:rsidRPr="001957C7">
        <w:t>Vice-chairing until September 2017</w:t>
      </w:r>
      <w:r w:rsidRPr="001957C7">
        <w:rPr>
          <w:bCs/>
          <w:szCs w:val="24"/>
        </w:rPr>
        <w:t>.</w:t>
      </w:r>
    </w:p>
    <w:p w14:paraId="1E3EB5FA" w14:textId="77777777" w:rsidR="001957C7" w:rsidRPr="001957C7" w:rsidRDefault="001957C7" w:rsidP="001957C7">
      <w:pPr>
        <w:ind w:left="1152" w:hanging="792"/>
      </w:pPr>
      <w:r w:rsidRPr="001957C7">
        <w:t>(2)</w:t>
      </w:r>
      <w:r w:rsidRPr="001957C7">
        <w:tab/>
        <w:t>Vice-chairing since March 2018.</w:t>
      </w:r>
    </w:p>
    <w:p w14:paraId="66D7EB98" w14:textId="77777777" w:rsidR="001957C7" w:rsidRPr="001957C7" w:rsidRDefault="001957C7" w:rsidP="001957C7">
      <w:pPr>
        <w:ind w:left="1152" w:hanging="792"/>
        <w:rPr>
          <w:bCs/>
          <w:szCs w:val="24"/>
        </w:rPr>
      </w:pPr>
      <w:r w:rsidRPr="001957C7">
        <w:rPr>
          <w:bCs/>
          <w:szCs w:val="24"/>
        </w:rPr>
        <w:t>(3)</w:t>
      </w:r>
      <w:r w:rsidRPr="001957C7">
        <w:rPr>
          <w:bCs/>
          <w:szCs w:val="24"/>
        </w:rPr>
        <w:tab/>
      </w:r>
      <w:r w:rsidRPr="001957C7">
        <w:t>Vice-chairing until September 2018</w:t>
      </w:r>
      <w:r w:rsidRPr="001957C7">
        <w:rPr>
          <w:bCs/>
          <w:szCs w:val="24"/>
        </w:rPr>
        <w:t>.</w:t>
      </w:r>
    </w:p>
    <w:p w14:paraId="047613C5" w14:textId="77777777" w:rsidR="001957C7" w:rsidRPr="001957C7" w:rsidRDefault="001957C7" w:rsidP="001957C7">
      <w:pPr>
        <w:ind w:left="1152" w:hanging="792"/>
      </w:pPr>
      <w:r w:rsidRPr="001957C7">
        <w:t>(4)</w:t>
      </w:r>
      <w:r w:rsidRPr="001957C7">
        <w:tab/>
        <w:t>Vice-chairing since January 2019.</w:t>
      </w:r>
    </w:p>
    <w:p w14:paraId="40E10F1C" w14:textId="77777777" w:rsidR="001957C7" w:rsidRPr="001957C7" w:rsidRDefault="001957C7" w:rsidP="001957C7">
      <w:pPr>
        <w:ind w:left="1152" w:hanging="792"/>
        <w:rPr>
          <w:bCs/>
          <w:szCs w:val="24"/>
        </w:rPr>
      </w:pPr>
      <w:r w:rsidRPr="001957C7">
        <w:rPr>
          <w:bCs/>
          <w:szCs w:val="24"/>
        </w:rPr>
        <w:t>(5)</w:t>
      </w:r>
      <w:r w:rsidRPr="001957C7">
        <w:rPr>
          <w:bCs/>
          <w:szCs w:val="24"/>
        </w:rPr>
        <w:tab/>
        <w:t>Chair/</w:t>
      </w:r>
      <w:r w:rsidRPr="001957C7">
        <w:t>Vice-chairing until September 2018</w:t>
      </w:r>
      <w:r w:rsidRPr="001957C7">
        <w:rPr>
          <w:bCs/>
          <w:szCs w:val="24"/>
        </w:rPr>
        <w:t>.</w:t>
      </w:r>
    </w:p>
    <w:p w14:paraId="150D74E6" w14:textId="77777777" w:rsidR="001957C7" w:rsidRPr="001957C7" w:rsidRDefault="001957C7" w:rsidP="001957C7">
      <w:pPr>
        <w:ind w:left="1152" w:hanging="792"/>
        <w:rPr>
          <w:bCs/>
          <w:szCs w:val="24"/>
        </w:rPr>
      </w:pPr>
      <w:r w:rsidRPr="001957C7">
        <w:rPr>
          <w:bCs/>
          <w:szCs w:val="24"/>
        </w:rPr>
        <w:t>(6)</w:t>
      </w:r>
      <w:r w:rsidRPr="001957C7">
        <w:rPr>
          <w:bCs/>
          <w:szCs w:val="24"/>
        </w:rPr>
        <w:tab/>
      </w:r>
      <w:r w:rsidRPr="001957C7">
        <w:t>Co-chairing since Jan 2019</w:t>
      </w:r>
      <w:r w:rsidRPr="001957C7">
        <w:rPr>
          <w:bCs/>
          <w:szCs w:val="24"/>
        </w:rPr>
        <w:t>.</w:t>
      </w:r>
    </w:p>
    <w:p w14:paraId="404A5939" w14:textId="77777777" w:rsidR="001957C7" w:rsidRPr="001957C7" w:rsidRDefault="001957C7" w:rsidP="001957C7">
      <w:pPr>
        <w:ind w:left="1152" w:hanging="792"/>
        <w:rPr>
          <w:bCs/>
          <w:szCs w:val="24"/>
        </w:rPr>
      </w:pPr>
      <w:r w:rsidRPr="001957C7">
        <w:rPr>
          <w:bCs/>
          <w:szCs w:val="24"/>
        </w:rPr>
        <w:t>(7)   Q13/17 was established by SG17 in September 2017.</w:t>
      </w:r>
    </w:p>
    <w:p w14:paraId="7F4DA5FC" w14:textId="77777777" w:rsidR="001957C7" w:rsidRPr="001957C7" w:rsidRDefault="001957C7" w:rsidP="001957C7">
      <w:pPr>
        <w:ind w:left="1152" w:hanging="792"/>
      </w:pPr>
      <w:r w:rsidRPr="001957C7">
        <w:rPr>
          <w:bCs/>
          <w:szCs w:val="24"/>
        </w:rPr>
        <w:t xml:space="preserve">(8)   Q14/17 was established by SG17 in March 2018. </w:t>
      </w:r>
    </w:p>
    <w:p w14:paraId="60E5C349" w14:textId="77777777" w:rsidR="001957C7" w:rsidRPr="001957C7" w:rsidRDefault="001957C7" w:rsidP="001957C7">
      <w:pPr>
        <w:rPr>
          <w:rFonts w:eastAsiaTheme="minorEastAsia" w:cstheme="minorBidi"/>
          <w:szCs w:val="22"/>
          <w:lang w:eastAsia="zh-CN"/>
        </w:rPr>
      </w:pPr>
      <w:r w:rsidRPr="001957C7">
        <w:rPr>
          <w:b/>
          <w:bCs/>
        </w:rPr>
        <w:t>2.1.2</w:t>
      </w:r>
      <w:r w:rsidRPr="001957C7">
        <w:tab/>
        <w:t xml:space="preserve">Due to the outbreak of global pandemic of COVID-19, the World Telecommunication Standardization Assembly (WTSA-20) planned to be held in 2020 was postponed to 2022, and the 2017-2020 study period was extended accordingly until WTSA-20. </w:t>
      </w:r>
      <w:r w:rsidRPr="001957C7">
        <w:rPr>
          <w:lang w:val="en-US"/>
        </w:rPr>
        <w:t xml:space="preserve">In August/September 2020 meeting SG17 agreed a set of 12 Questions for approval by WTSA-20 (see section 2.2) and </w:t>
      </w:r>
      <w:r w:rsidRPr="001957C7">
        <w:rPr>
          <w:rFonts w:eastAsiaTheme="minorEastAsia" w:cstheme="minorBidi"/>
          <w:szCs w:val="22"/>
          <w:lang w:eastAsia="zh-CN"/>
        </w:rPr>
        <w:t>to establish a task force on preparation for the next study period.</w:t>
      </w:r>
    </w:p>
    <w:p w14:paraId="6981A268" w14:textId="77777777" w:rsidR="001957C7" w:rsidRPr="001957C7" w:rsidRDefault="001957C7" w:rsidP="001957C7">
      <w:pPr>
        <w:rPr>
          <w:rFonts w:eastAsiaTheme="minorEastAsia" w:cstheme="minorBidi"/>
          <w:szCs w:val="22"/>
          <w:lang w:eastAsia="zh-CN"/>
        </w:rPr>
      </w:pPr>
      <w:r w:rsidRPr="001957C7">
        <w:rPr>
          <w:lang w:val="en-US"/>
        </w:rPr>
        <w:t xml:space="preserve">With the postponement of WTSA-20 to March 2022, </w:t>
      </w:r>
      <w:r w:rsidRPr="001957C7">
        <w:t xml:space="preserve">TSAG meeting on 11-18 January 2021 endorsed this new set of SG17 Questions (ref. </w:t>
      </w:r>
      <w:hyperlink r:id="rId179" w:history="1">
        <w:r w:rsidRPr="001957C7">
          <w:rPr>
            <w:color w:val="0000FF"/>
            <w:u w:val="single"/>
          </w:rPr>
          <w:t>TSB Circular 295</w:t>
        </w:r>
      </w:hyperlink>
      <w:r w:rsidRPr="001957C7">
        <w:t xml:space="preserve">). </w:t>
      </w:r>
      <w:r w:rsidRPr="001957C7">
        <w:rPr>
          <w:rFonts w:eastAsiaTheme="minorEastAsia" w:cstheme="minorBidi"/>
          <w:szCs w:val="22"/>
          <w:lang w:eastAsia="zh-CN"/>
        </w:rPr>
        <w:t>At 20-30 April 2021 meeting, SG17 agreed to organize the set of 12 Questions into a new structure of five Working Parties.</w:t>
      </w:r>
    </w:p>
    <w:p w14:paraId="2D405649" w14:textId="77777777" w:rsidR="001957C7" w:rsidRPr="001957C7" w:rsidRDefault="001957C7" w:rsidP="001957C7">
      <w:r w:rsidRPr="001957C7">
        <w:t xml:space="preserve">Table 3 shows the number and title of each working party, together with the Questions assigned to it and the name of its </w:t>
      </w:r>
      <w:proofErr w:type="gramStart"/>
      <w:r w:rsidRPr="001957C7">
        <w:t>Chairman</w:t>
      </w:r>
      <w:proofErr w:type="gramEnd"/>
      <w:r w:rsidRPr="001957C7">
        <w:t xml:space="preserve"> from 2021.</w:t>
      </w:r>
    </w:p>
    <w:p w14:paraId="183AF495"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lastRenderedPageBreak/>
        <w:t>TABLE 3</w:t>
      </w:r>
      <w:r w:rsidRPr="001957C7">
        <w:rPr>
          <w:rFonts w:eastAsiaTheme="minorEastAsia"/>
          <w:b/>
          <w:bCs/>
          <w:lang w:eastAsia="ja-JP"/>
        </w:rPr>
        <w:br/>
      </w:r>
      <w:r w:rsidRPr="001957C7">
        <w:rPr>
          <w:rFonts w:eastAsiaTheme="minorEastAsia"/>
          <w:b/>
          <w:lang w:eastAsia="ja-JP"/>
        </w:rPr>
        <w:t>Organization of Study Group 17 (2021-)</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03"/>
        <w:gridCol w:w="1843"/>
        <w:gridCol w:w="2268"/>
        <w:gridCol w:w="4000"/>
      </w:tblGrid>
      <w:tr w:rsidR="001957C7" w:rsidRPr="001957C7" w14:paraId="073942E1" w14:textId="77777777" w:rsidTr="00C65F17">
        <w:trPr>
          <w:cantSplit/>
          <w:tblHeader/>
          <w:jc w:val="center"/>
        </w:trPr>
        <w:tc>
          <w:tcPr>
            <w:tcW w:w="1403" w:type="dxa"/>
          </w:tcPr>
          <w:p w14:paraId="28C5A53D"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Designation</w:t>
            </w:r>
          </w:p>
        </w:tc>
        <w:tc>
          <w:tcPr>
            <w:tcW w:w="1843" w:type="dxa"/>
          </w:tcPr>
          <w:p w14:paraId="4160D5F9"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Questions to be studied</w:t>
            </w:r>
          </w:p>
        </w:tc>
        <w:tc>
          <w:tcPr>
            <w:tcW w:w="2268" w:type="dxa"/>
          </w:tcPr>
          <w:p w14:paraId="3AFD8FDE"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 of the Working Party</w:t>
            </w:r>
          </w:p>
        </w:tc>
        <w:tc>
          <w:tcPr>
            <w:tcW w:w="4000" w:type="dxa"/>
          </w:tcPr>
          <w:p w14:paraId="2C850C65"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Chairman</w:t>
            </w:r>
            <w:r w:rsidRPr="001957C7">
              <w:rPr>
                <w:b/>
                <w:sz w:val="22"/>
              </w:rPr>
              <w:br/>
              <w:t>and Vice-Chairmen</w:t>
            </w:r>
          </w:p>
        </w:tc>
      </w:tr>
      <w:tr w:rsidR="001957C7" w:rsidRPr="001957C7" w14:paraId="1A36C663" w14:textId="77777777" w:rsidTr="00C65F17">
        <w:trPr>
          <w:cantSplit/>
          <w:jc w:val="center"/>
        </w:trPr>
        <w:tc>
          <w:tcPr>
            <w:tcW w:w="1403" w:type="dxa"/>
            <w:vAlign w:val="center"/>
          </w:tcPr>
          <w:p w14:paraId="3AC7707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WP1/17</w:t>
            </w:r>
          </w:p>
        </w:tc>
        <w:tc>
          <w:tcPr>
            <w:tcW w:w="1843" w:type="dxa"/>
            <w:vAlign w:val="center"/>
          </w:tcPr>
          <w:p w14:paraId="1031ED4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Q1/17; Q15/17</w:t>
            </w:r>
          </w:p>
        </w:tc>
        <w:tc>
          <w:tcPr>
            <w:tcW w:w="2268" w:type="dxa"/>
          </w:tcPr>
          <w:p w14:paraId="6667ABA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heme="majorBidi" w:hAnsiTheme="majorBidi" w:cstheme="majorBidi"/>
                <w:sz w:val="20"/>
              </w:rPr>
              <w:t>Security strategy and coordination</w:t>
            </w:r>
          </w:p>
        </w:tc>
        <w:tc>
          <w:tcPr>
            <w:tcW w:w="4000" w:type="dxa"/>
          </w:tcPr>
          <w:p w14:paraId="32312C17" w14:textId="77777777" w:rsidR="001957C7" w:rsidRPr="001957C7" w:rsidRDefault="001957C7" w:rsidP="001957C7">
            <w:pPr>
              <w:spacing w:before="40" w:after="40"/>
              <w:ind w:left="10"/>
              <w:rPr>
                <w:sz w:val="20"/>
              </w:rPr>
            </w:pPr>
            <w:bookmarkStart w:id="17" w:name="_Hlk73455021"/>
            <w:r w:rsidRPr="001957C7">
              <w:rPr>
                <w:sz w:val="20"/>
              </w:rPr>
              <w:t xml:space="preserve">Chairman: </w:t>
            </w:r>
          </w:p>
          <w:p w14:paraId="237542F4" w14:textId="77777777" w:rsidR="001957C7" w:rsidRPr="001957C7" w:rsidRDefault="001957C7" w:rsidP="001957C7">
            <w:pPr>
              <w:spacing w:before="40" w:after="40"/>
              <w:ind w:left="567"/>
              <w:rPr>
                <w:sz w:val="20"/>
              </w:rPr>
            </w:pPr>
            <w:r w:rsidRPr="001957C7">
              <w:rPr>
                <w:sz w:val="20"/>
              </w:rPr>
              <w:t>Mr Dolmatov Vasily (Russia)</w:t>
            </w:r>
          </w:p>
          <w:p w14:paraId="649640E3" w14:textId="77777777" w:rsidR="001957C7" w:rsidRPr="001957C7" w:rsidRDefault="001957C7" w:rsidP="001957C7">
            <w:pPr>
              <w:spacing w:before="40" w:after="40"/>
              <w:rPr>
                <w:sz w:val="20"/>
              </w:rPr>
            </w:pPr>
            <w:r w:rsidRPr="001957C7">
              <w:rPr>
                <w:sz w:val="20"/>
              </w:rPr>
              <w:t xml:space="preserve">Vice-Chairman: </w:t>
            </w:r>
          </w:p>
          <w:p w14:paraId="734431C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sz w:val="22"/>
              </w:rPr>
            </w:pPr>
            <w:r w:rsidRPr="001957C7">
              <w:rPr>
                <w:sz w:val="20"/>
              </w:rPr>
              <w:t xml:space="preserve">Mr Kim Jonghyun (Korea)  </w:t>
            </w:r>
            <w:bookmarkEnd w:id="17"/>
          </w:p>
        </w:tc>
      </w:tr>
      <w:tr w:rsidR="001957C7" w:rsidRPr="001957C7" w14:paraId="0D87F406" w14:textId="77777777" w:rsidTr="00C65F17">
        <w:trPr>
          <w:cantSplit/>
          <w:jc w:val="center"/>
        </w:trPr>
        <w:tc>
          <w:tcPr>
            <w:tcW w:w="1403" w:type="dxa"/>
            <w:vAlign w:val="center"/>
          </w:tcPr>
          <w:p w14:paraId="426579D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WP2/17</w:t>
            </w:r>
          </w:p>
        </w:tc>
        <w:tc>
          <w:tcPr>
            <w:tcW w:w="1843" w:type="dxa"/>
            <w:vAlign w:val="center"/>
          </w:tcPr>
          <w:p w14:paraId="49FFF79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Q2/17; Q6/17; Q13/17;</w:t>
            </w:r>
          </w:p>
        </w:tc>
        <w:tc>
          <w:tcPr>
            <w:tcW w:w="2268" w:type="dxa"/>
          </w:tcPr>
          <w:p w14:paraId="7BC9FE1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heme="majorBidi" w:hAnsiTheme="majorBidi" w:cstheme="majorBidi"/>
                <w:sz w:val="20"/>
              </w:rPr>
              <w:t>5G, IoT and ITS security</w:t>
            </w:r>
          </w:p>
        </w:tc>
        <w:tc>
          <w:tcPr>
            <w:tcW w:w="4000" w:type="dxa"/>
          </w:tcPr>
          <w:p w14:paraId="0F25DF4D" w14:textId="77777777" w:rsidR="001957C7" w:rsidRPr="001957C7" w:rsidRDefault="001957C7" w:rsidP="001957C7">
            <w:pPr>
              <w:spacing w:before="40" w:after="40"/>
              <w:rPr>
                <w:sz w:val="20"/>
              </w:rPr>
            </w:pPr>
            <w:r w:rsidRPr="001957C7">
              <w:rPr>
                <w:sz w:val="20"/>
              </w:rPr>
              <w:t xml:space="preserve">Chairman: </w:t>
            </w:r>
          </w:p>
          <w:p w14:paraId="3AF434C3" w14:textId="77777777" w:rsidR="001957C7" w:rsidRPr="001957C7" w:rsidRDefault="001957C7" w:rsidP="001957C7">
            <w:pPr>
              <w:spacing w:before="40" w:after="40"/>
              <w:ind w:left="567"/>
              <w:rPr>
                <w:sz w:val="20"/>
              </w:rPr>
            </w:pPr>
            <w:bookmarkStart w:id="18" w:name="_Hlk73648704"/>
            <w:r w:rsidRPr="001957C7">
              <w:rPr>
                <w:sz w:val="20"/>
              </w:rPr>
              <w:t xml:space="preserve">Mr Miyake </w:t>
            </w:r>
            <w:r w:rsidRPr="001957C7">
              <w:rPr>
                <w:sz w:val="20"/>
                <w:lang w:val="en-US"/>
              </w:rPr>
              <w:t>Yutaka</w:t>
            </w:r>
            <w:r w:rsidRPr="001957C7">
              <w:rPr>
                <w:sz w:val="20"/>
              </w:rPr>
              <w:t xml:space="preserve"> (KDDI)</w:t>
            </w:r>
            <w:bookmarkEnd w:id="18"/>
          </w:p>
          <w:p w14:paraId="4598E1A0" w14:textId="77777777" w:rsidR="001957C7" w:rsidRPr="001957C7" w:rsidRDefault="001957C7" w:rsidP="001957C7">
            <w:pPr>
              <w:spacing w:before="40" w:after="40"/>
              <w:rPr>
                <w:sz w:val="20"/>
              </w:rPr>
            </w:pPr>
            <w:r w:rsidRPr="001957C7">
              <w:rPr>
                <w:sz w:val="20"/>
              </w:rPr>
              <w:t xml:space="preserve">Vice-Chairmen: </w:t>
            </w:r>
          </w:p>
          <w:p w14:paraId="1514873A" w14:textId="77777777" w:rsidR="001957C7" w:rsidRPr="001957C7" w:rsidRDefault="001957C7" w:rsidP="001957C7">
            <w:pPr>
              <w:spacing w:before="40" w:after="40"/>
              <w:ind w:left="567"/>
              <w:rPr>
                <w:sz w:val="20"/>
              </w:rPr>
            </w:pPr>
            <w:bookmarkStart w:id="19" w:name="_Hlk73648715"/>
            <w:r w:rsidRPr="001957C7">
              <w:rPr>
                <w:sz w:val="20"/>
              </w:rPr>
              <w:t>Ms Hu Zhiyuan (Nokia Shanghai Bell)</w:t>
            </w:r>
            <w:bookmarkEnd w:id="19"/>
          </w:p>
          <w:p w14:paraId="4F94763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sz w:val="22"/>
              </w:rPr>
            </w:pPr>
            <w:r w:rsidRPr="001957C7">
              <w:rPr>
                <w:sz w:val="20"/>
              </w:rPr>
              <w:t xml:space="preserve">Mr Mills Philip (UK) </w:t>
            </w:r>
          </w:p>
        </w:tc>
      </w:tr>
      <w:tr w:rsidR="001957C7" w:rsidRPr="001957C7" w14:paraId="427691DA" w14:textId="77777777" w:rsidTr="00C65F17">
        <w:trPr>
          <w:cantSplit/>
          <w:jc w:val="center"/>
        </w:trPr>
        <w:tc>
          <w:tcPr>
            <w:tcW w:w="1403" w:type="dxa"/>
            <w:vAlign w:val="center"/>
          </w:tcPr>
          <w:p w14:paraId="33A94E1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WP3/17</w:t>
            </w:r>
          </w:p>
        </w:tc>
        <w:tc>
          <w:tcPr>
            <w:tcW w:w="1843" w:type="dxa"/>
            <w:vAlign w:val="center"/>
          </w:tcPr>
          <w:p w14:paraId="0124AB6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 xml:space="preserve">Q3/17; Q4/17; </w:t>
            </w:r>
          </w:p>
        </w:tc>
        <w:tc>
          <w:tcPr>
            <w:tcW w:w="2268" w:type="dxa"/>
          </w:tcPr>
          <w:p w14:paraId="76CF93D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heme="majorBidi" w:hAnsiTheme="majorBidi" w:cstheme="majorBidi"/>
                <w:sz w:val="20"/>
              </w:rPr>
              <w:t>Cybersecurity and management</w:t>
            </w:r>
          </w:p>
        </w:tc>
        <w:tc>
          <w:tcPr>
            <w:tcW w:w="4000" w:type="dxa"/>
          </w:tcPr>
          <w:p w14:paraId="14674C4B" w14:textId="77777777" w:rsidR="001957C7" w:rsidRPr="001957C7" w:rsidRDefault="001957C7" w:rsidP="001957C7">
            <w:pPr>
              <w:spacing w:before="40" w:after="40"/>
              <w:rPr>
                <w:sz w:val="20"/>
              </w:rPr>
            </w:pPr>
            <w:r w:rsidRPr="001957C7">
              <w:rPr>
                <w:sz w:val="20"/>
              </w:rPr>
              <w:t xml:space="preserve">Chairman: </w:t>
            </w:r>
          </w:p>
          <w:p w14:paraId="59E68647" w14:textId="77777777" w:rsidR="001957C7" w:rsidRPr="001957C7" w:rsidRDefault="001957C7" w:rsidP="001957C7">
            <w:pPr>
              <w:spacing w:before="40" w:after="40"/>
              <w:ind w:left="567"/>
              <w:rPr>
                <w:sz w:val="20"/>
                <w:lang w:val="en-US"/>
              </w:rPr>
            </w:pPr>
            <w:bookmarkStart w:id="20" w:name="_Hlk73653560"/>
            <w:r w:rsidRPr="001957C7">
              <w:rPr>
                <w:sz w:val="20"/>
                <w:lang w:val="en-US"/>
              </w:rPr>
              <w:t>Mr Nakao Koji (NICT)</w:t>
            </w:r>
            <w:bookmarkEnd w:id="20"/>
          </w:p>
          <w:p w14:paraId="7BBA31FF" w14:textId="77777777" w:rsidR="001957C7" w:rsidRPr="001957C7" w:rsidRDefault="001957C7" w:rsidP="001957C7">
            <w:pPr>
              <w:spacing w:before="40" w:after="40"/>
              <w:rPr>
                <w:sz w:val="20"/>
              </w:rPr>
            </w:pPr>
            <w:r w:rsidRPr="001957C7">
              <w:rPr>
                <w:sz w:val="20"/>
              </w:rPr>
              <w:t xml:space="preserve">Vice-Chairman: </w:t>
            </w:r>
          </w:p>
          <w:p w14:paraId="311D0C8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sz w:val="22"/>
              </w:rPr>
            </w:pPr>
            <w:bookmarkStart w:id="21" w:name="_Hlk73653573"/>
            <w:r w:rsidRPr="001957C7">
              <w:rPr>
                <w:sz w:val="20"/>
              </w:rPr>
              <w:t>Ms Molinari Lia (Argentina)</w:t>
            </w:r>
            <w:bookmarkEnd w:id="21"/>
          </w:p>
        </w:tc>
      </w:tr>
      <w:tr w:rsidR="001957C7" w:rsidRPr="001957C7" w14:paraId="2955798C" w14:textId="77777777" w:rsidTr="00C65F17">
        <w:trPr>
          <w:cantSplit/>
          <w:jc w:val="center"/>
        </w:trPr>
        <w:tc>
          <w:tcPr>
            <w:tcW w:w="1403" w:type="dxa"/>
            <w:vAlign w:val="center"/>
          </w:tcPr>
          <w:p w14:paraId="59C626D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WP4/17</w:t>
            </w:r>
          </w:p>
        </w:tc>
        <w:tc>
          <w:tcPr>
            <w:tcW w:w="1843" w:type="dxa"/>
            <w:vAlign w:val="center"/>
          </w:tcPr>
          <w:p w14:paraId="21CE083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Q7/17; Q8/17; Q14/17</w:t>
            </w:r>
          </w:p>
        </w:tc>
        <w:tc>
          <w:tcPr>
            <w:tcW w:w="2268" w:type="dxa"/>
          </w:tcPr>
          <w:p w14:paraId="781DD93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heme="majorBidi" w:hAnsiTheme="majorBidi" w:cstheme="majorBidi"/>
                <w:sz w:val="20"/>
              </w:rPr>
              <w:t>Service and application security</w:t>
            </w:r>
          </w:p>
        </w:tc>
        <w:tc>
          <w:tcPr>
            <w:tcW w:w="4000" w:type="dxa"/>
          </w:tcPr>
          <w:p w14:paraId="2C238F91" w14:textId="77777777" w:rsidR="001957C7" w:rsidRPr="001957C7" w:rsidRDefault="001957C7" w:rsidP="001957C7">
            <w:pPr>
              <w:spacing w:before="40" w:after="40"/>
              <w:rPr>
                <w:sz w:val="20"/>
              </w:rPr>
            </w:pPr>
            <w:r w:rsidRPr="001957C7">
              <w:rPr>
                <w:sz w:val="20"/>
              </w:rPr>
              <w:t xml:space="preserve">Chairman: </w:t>
            </w:r>
          </w:p>
          <w:p w14:paraId="6B476D23" w14:textId="77777777" w:rsidR="001957C7" w:rsidRPr="001957C7" w:rsidRDefault="001957C7" w:rsidP="001957C7">
            <w:pPr>
              <w:spacing w:before="40" w:after="40"/>
              <w:ind w:left="567"/>
              <w:rPr>
                <w:sz w:val="20"/>
              </w:rPr>
            </w:pPr>
            <w:bookmarkStart w:id="22" w:name="_Hlk73713773"/>
            <w:r w:rsidRPr="001957C7">
              <w:rPr>
                <w:sz w:val="20"/>
              </w:rPr>
              <w:t>Mr Nah Jae Hoon (ETRI)</w:t>
            </w:r>
            <w:bookmarkEnd w:id="22"/>
          </w:p>
          <w:p w14:paraId="2E32D226" w14:textId="77777777" w:rsidR="001957C7" w:rsidRPr="001957C7" w:rsidRDefault="001957C7" w:rsidP="001957C7">
            <w:pPr>
              <w:spacing w:before="40" w:after="40"/>
              <w:rPr>
                <w:sz w:val="20"/>
              </w:rPr>
            </w:pPr>
            <w:r w:rsidRPr="001957C7">
              <w:rPr>
                <w:sz w:val="20"/>
              </w:rPr>
              <w:t xml:space="preserve">Vice-Chairman: </w:t>
            </w:r>
          </w:p>
          <w:p w14:paraId="6EB4CE2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sz w:val="22"/>
                <w:szCs w:val="24"/>
                <w:highlight w:val="yellow"/>
              </w:rPr>
            </w:pPr>
            <w:bookmarkStart w:id="23" w:name="_Hlk73713785"/>
            <w:r w:rsidRPr="001957C7">
              <w:rPr>
                <w:sz w:val="20"/>
              </w:rPr>
              <w:t xml:space="preserve">Ms Bai Xiaoyuan (Alibaba) </w:t>
            </w:r>
            <w:bookmarkEnd w:id="23"/>
          </w:p>
        </w:tc>
      </w:tr>
      <w:tr w:rsidR="001957C7" w:rsidRPr="001957C7" w14:paraId="5816E4C2" w14:textId="77777777" w:rsidTr="00C65F17">
        <w:trPr>
          <w:cantSplit/>
          <w:jc w:val="center"/>
        </w:trPr>
        <w:tc>
          <w:tcPr>
            <w:tcW w:w="1403" w:type="dxa"/>
            <w:vAlign w:val="center"/>
          </w:tcPr>
          <w:p w14:paraId="4F24BF8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WP5/17</w:t>
            </w:r>
          </w:p>
        </w:tc>
        <w:tc>
          <w:tcPr>
            <w:tcW w:w="1843" w:type="dxa"/>
            <w:vAlign w:val="center"/>
          </w:tcPr>
          <w:p w14:paraId="4FD3BB4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Q10/17; Q11/17</w:t>
            </w:r>
          </w:p>
        </w:tc>
        <w:tc>
          <w:tcPr>
            <w:tcW w:w="2268" w:type="dxa"/>
          </w:tcPr>
          <w:p w14:paraId="08C4D04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r w:rsidRPr="001957C7">
              <w:rPr>
                <w:rFonts w:asciiTheme="majorBidi" w:hAnsiTheme="majorBidi" w:cstheme="majorBidi"/>
                <w:sz w:val="20"/>
              </w:rPr>
              <w:t>Fundamental security technologies</w:t>
            </w:r>
          </w:p>
        </w:tc>
        <w:tc>
          <w:tcPr>
            <w:tcW w:w="4000" w:type="dxa"/>
          </w:tcPr>
          <w:p w14:paraId="01776886" w14:textId="77777777" w:rsidR="001957C7" w:rsidRPr="001957C7" w:rsidRDefault="001957C7" w:rsidP="001957C7">
            <w:pPr>
              <w:spacing w:before="40" w:after="40"/>
              <w:rPr>
                <w:sz w:val="20"/>
              </w:rPr>
            </w:pPr>
            <w:r w:rsidRPr="001957C7">
              <w:rPr>
                <w:sz w:val="20"/>
              </w:rPr>
              <w:t xml:space="preserve">Chairman: </w:t>
            </w:r>
          </w:p>
          <w:p w14:paraId="5CF194A6" w14:textId="77777777" w:rsidR="001957C7" w:rsidRPr="001957C7" w:rsidRDefault="001957C7" w:rsidP="001957C7">
            <w:pPr>
              <w:spacing w:before="40" w:after="40"/>
              <w:ind w:left="567"/>
              <w:rPr>
                <w:sz w:val="20"/>
              </w:rPr>
            </w:pPr>
            <w:r w:rsidRPr="001957C7">
              <w:rPr>
                <w:sz w:val="20"/>
              </w:rPr>
              <w:t xml:space="preserve">Mr Lin </w:t>
            </w:r>
            <w:proofErr w:type="spellStart"/>
            <w:r w:rsidRPr="001957C7">
              <w:rPr>
                <w:sz w:val="20"/>
              </w:rPr>
              <w:t>Zhaoji</w:t>
            </w:r>
            <w:proofErr w:type="spellEnd"/>
            <w:r w:rsidRPr="001957C7">
              <w:rPr>
                <w:sz w:val="20"/>
              </w:rPr>
              <w:t xml:space="preserve"> (ZTE)</w:t>
            </w:r>
          </w:p>
          <w:p w14:paraId="3AE09872" w14:textId="77777777" w:rsidR="001957C7" w:rsidRPr="001957C7" w:rsidRDefault="001957C7" w:rsidP="001957C7">
            <w:pPr>
              <w:spacing w:before="40" w:after="40"/>
              <w:rPr>
                <w:sz w:val="20"/>
              </w:rPr>
            </w:pPr>
            <w:r w:rsidRPr="001957C7">
              <w:rPr>
                <w:sz w:val="20"/>
              </w:rPr>
              <w:t xml:space="preserve">Vice-Chairman: </w:t>
            </w:r>
          </w:p>
          <w:p w14:paraId="5545212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67"/>
              <w:rPr>
                <w:rFonts w:ascii="Times" w:hAnsi="Times" w:cs="Times"/>
                <w:sz w:val="20"/>
              </w:rPr>
            </w:pPr>
            <w:r w:rsidRPr="001957C7">
              <w:rPr>
                <w:i/>
                <w:iCs/>
                <w:sz w:val="20"/>
              </w:rPr>
              <w:t>vacant</w:t>
            </w:r>
          </w:p>
        </w:tc>
      </w:tr>
    </w:tbl>
    <w:p w14:paraId="0152DAC5" w14:textId="77777777" w:rsidR="001957C7" w:rsidRPr="001957C7" w:rsidRDefault="001957C7" w:rsidP="001957C7">
      <w:r w:rsidRPr="001957C7">
        <w:rPr>
          <w:b/>
          <w:bCs/>
        </w:rPr>
        <w:t>2.1.3</w:t>
      </w:r>
      <w:r w:rsidRPr="001957C7">
        <w:tab/>
        <w:t>Table 4 lists other groups created by Study Group 17 during the study period.</w:t>
      </w:r>
    </w:p>
    <w:p w14:paraId="629F6772" w14:textId="77777777" w:rsidR="001957C7" w:rsidRPr="001957C7" w:rsidRDefault="001957C7" w:rsidP="001957C7">
      <w:r w:rsidRPr="001957C7">
        <w:rPr>
          <w:b/>
          <w:bCs/>
        </w:rPr>
        <w:t>2.1.4</w:t>
      </w:r>
      <w:r w:rsidRPr="001957C7">
        <w:tab/>
        <w:t xml:space="preserve">In line with WTSA-16 Resolution 54, </w:t>
      </w:r>
      <w:r w:rsidRPr="001957C7">
        <w:rPr>
          <w:rFonts w:asciiTheme="majorBidi" w:hAnsiTheme="majorBidi" w:cstheme="majorBidi"/>
          <w:szCs w:val="24"/>
        </w:rPr>
        <w:t xml:space="preserve">at its March 2017 SG17 meeting, the </w:t>
      </w:r>
      <w:r w:rsidRPr="001957C7">
        <w:rPr>
          <w:rFonts w:asciiTheme="majorBidi" w:hAnsiTheme="majorBidi" w:cstheme="majorBidi"/>
          <w:bCs/>
          <w:szCs w:val="24"/>
        </w:rPr>
        <w:t xml:space="preserve">Arab Regional Group for SG17 </w:t>
      </w:r>
      <w:r w:rsidRPr="001957C7">
        <w:rPr>
          <w:rFonts w:asciiTheme="majorBidi" w:hAnsiTheme="majorBidi" w:cstheme="majorBidi"/>
          <w:szCs w:val="24"/>
        </w:rPr>
        <w:t>was created; see section 3.3.5.</w:t>
      </w:r>
    </w:p>
    <w:p w14:paraId="18505CE1" w14:textId="77777777" w:rsidR="001957C7" w:rsidRPr="001957C7" w:rsidRDefault="001957C7" w:rsidP="001957C7">
      <w:pPr>
        <w:keepNext/>
      </w:pPr>
      <w:r w:rsidRPr="001957C7">
        <w:rPr>
          <w:b/>
        </w:rPr>
        <w:t>2.1.5</w:t>
      </w:r>
      <w:r w:rsidRPr="001957C7">
        <w:rPr>
          <w:b/>
        </w:rPr>
        <w:tab/>
      </w:r>
      <w:r w:rsidRPr="001957C7">
        <w:t xml:space="preserve">During the study period, two </w:t>
      </w:r>
      <w:r w:rsidRPr="001957C7">
        <w:rPr>
          <w:b/>
        </w:rPr>
        <w:t xml:space="preserve">Joint Coordination Activities (JCAs) </w:t>
      </w:r>
      <w:r w:rsidRPr="001957C7">
        <w:t>proposed by Study Group 17 were continued and endorsed by TSAG.</w:t>
      </w:r>
    </w:p>
    <w:p w14:paraId="5E07E839" w14:textId="77777777" w:rsidR="001957C7" w:rsidRPr="001957C7" w:rsidRDefault="001957C7" w:rsidP="001957C7">
      <w:pPr>
        <w:keepNext/>
        <w:rPr>
          <w:b/>
        </w:rPr>
      </w:pPr>
      <w:r w:rsidRPr="001957C7">
        <w:rPr>
          <w:b/>
        </w:rPr>
        <w:t>- Joint Coordination Activity on Identity Management (</w:t>
      </w:r>
      <w:proofErr w:type="spellStart"/>
      <w:r w:rsidRPr="001957C7">
        <w:rPr>
          <w:b/>
        </w:rPr>
        <w:t>JCA-IdM</w:t>
      </w:r>
      <w:proofErr w:type="spellEnd"/>
      <w:r w:rsidRPr="001957C7">
        <w:rPr>
          <w:b/>
        </w:rPr>
        <w:t>)</w:t>
      </w:r>
    </w:p>
    <w:p w14:paraId="7064AD4B" w14:textId="77777777" w:rsidR="001957C7" w:rsidRPr="001957C7" w:rsidRDefault="001957C7" w:rsidP="001957C7">
      <w:r w:rsidRPr="001957C7">
        <w:t>The Joint Coordination Activity on Identity Management (</w:t>
      </w:r>
      <w:proofErr w:type="spellStart"/>
      <w:r w:rsidRPr="001957C7">
        <w:t>JCA-IdM</w:t>
      </w:r>
      <w:proofErr w:type="spellEnd"/>
      <w:r w:rsidRPr="001957C7">
        <w:t>) continued from the former study period with the objective to coordinate the ITU</w:t>
      </w:r>
      <w:r w:rsidRPr="001957C7">
        <w:noBreakHyphen/>
        <w:t xml:space="preserve">T identity management (IdM) work in collaboration with external bodies. Highlights of achievements of the </w:t>
      </w:r>
      <w:proofErr w:type="spellStart"/>
      <w:r w:rsidRPr="001957C7">
        <w:t>JCA-IdM</w:t>
      </w:r>
      <w:proofErr w:type="spellEnd"/>
      <w:r w:rsidRPr="001957C7">
        <w:t xml:space="preserve"> are given in 3.3.4.</w:t>
      </w:r>
    </w:p>
    <w:p w14:paraId="6159073C" w14:textId="77777777" w:rsidR="001957C7" w:rsidRPr="001957C7" w:rsidRDefault="001957C7" w:rsidP="001957C7">
      <w:pPr>
        <w:keepNext/>
        <w:rPr>
          <w:b/>
        </w:rPr>
      </w:pPr>
      <w:r w:rsidRPr="001957C7">
        <w:rPr>
          <w:b/>
        </w:rPr>
        <w:t>- Joint Coordination Activity on Child Online Protection (JCA-COP)</w:t>
      </w:r>
    </w:p>
    <w:p w14:paraId="2F7785B4" w14:textId="77777777" w:rsidR="001957C7" w:rsidRPr="001957C7" w:rsidRDefault="001957C7" w:rsidP="001957C7">
      <w:r w:rsidRPr="001957C7">
        <w:t>The Joint Coordination Activity on Child Online Protection (JCA-COP) continued from the former study period was set to dormant in the first meeting of SG17 in March 2017.</w:t>
      </w:r>
    </w:p>
    <w:p w14:paraId="17511C5D" w14:textId="77777777" w:rsidR="001957C7" w:rsidRPr="001957C7" w:rsidRDefault="001957C7" w:rsidP="001957C7">
      <w:r w:rsidRPr="001957C7">
        <w:rPr>
          <w:b/>
        </w:rPr>
        <w:t>2.1.6</w:t>
      </w:r>
      <w:r w:rsidRPr="001957C7">
        <w:rPr>
          <w:b/>
        </w:rPr>
        <w:tab/>
      </w:r>
      <w:r w:rsidRPr="001957C7">
        <w:t xml:space="preserve">During the study period, two </w:t>
      </w:r>
      <w:r w:rsidRPr="001957C7">
        <w:rPr>
          <w:b/>
        </w:rPr>
        <w:t>projects</w:t>
      </w:r>
      <w:r w:rsidRPr="001957C7">
        <w:t xml:space="preserve"> were continued by Study Group 17.</w:t>
      </w:r>
    </w:p>
    <w:p w14:paraId="1DB9EAB0" w14:textId="77777777" w:rsidR="001957C7" w:rsidRPr="001957C7" w:rsidRDefault="001957C7" w:rsidP="001957C7">
      <w:pPr>
        <w:rPr>
          <w:b/>
        </w:rPr>
      </w:pPr>
      <w:r w:rsidRPr="001957C7">
        <w:rPr>
          <w:b/>
        </w:rPr>
        <w:t>- ASN.1 Project</w:t>
      </w:r>
    </w:p>
    <w:p w14:paraId="006D1FAF" w14:textId="77777777" w:rsidR="001957C7" w:rsidRPr="001957C7" w:rsidRDefault="001957C7" w:rsidP="001957C7">
      <w:pPr>
        <w:rPr>
          <w:bCs/>
        </w:rPr>
      </w:pPr>
      <w:r w:rsidRPr="001957C7">
        <w:t>The ASN.1 project, established during the 2001-2004 study period, has continued to assist users of ASN.1 (Recommendations ITU</w:t>
      </w:r>
      <w:r w:rsidRPr="001957C7">
        <w:rPr>
          <w:lang w:eastAsia="en-CA"/>
        </w:rPr>
        <w:noBreakHyphen/>
      </w:r>
      <w:r w:rsidRPr="001957C7">
        <w:t>T X.680-, X.690- and X.890-series) within and outside of ITU</w:t>
      </w:r>
      <w:r w:rsidRPr="001957C7">
        <w:rPr>
          <w:lang w:eastAsia="en-CA"/>
        </w:rPr>
        <w:noBreakHyphen/>
      </w:r>
      <w:r w:rsidRPr="001957C7">
        <w:t xml:space="preserve">T, </w:t>
      </w:r>
      <w:r w:rsidRPr="001957C7">
        <w:rPr>
          <w:color w:val="000000"/>
        </w:rPr>
        <w:t xml:space="preserve">and to promote the use of ASN.1 across a wide range of industries and standards bodies. </w:t>
      </w:r>
      <w:r w:rsidRPr="001957C7">
        <w:rPr>
          <w:bCs/>
        </w:rPr>
        <w:t>Highlights of achievements of the project are given in 3.4.1.</w:t>
      </w:r>
    </w:p>
    <w:p w14:paraId="75652376" w14:textId="77777777" w:rsidR="001957C7" w:rsidRPr="001957C7" w:rsidRDefault="001957C7" w:rsidP="001957C7">
      <w:pPr>
        <w:rPr>
          <w:b/>
        </w:rPr>
      </w:pPr>
      <w:r w:rsidRPr="001957C7">
        <w:rPr>
          <w:b/>
        </w:rPr>
        <w:t>- OID Project</w:t>
      </w:r>
    </w:p>
    <w:p w14:paraId="440E4A1F" w14:textId="77777777" w:rsidR="001957C7" w:rsidRPr="001957C7" w:rsidRDefault="001957C7" w:rsidP="001957C7">
      <w:r w:rsidRPr="001957C7">
        <w:lastRenderedPageBreak/>
        <w:t xml:space="preserve">The OID Project, established during the 2001-2004 study period, has continued to </w:t>
      </w:r>
      <w:proofErr w:type="gramStart"/>
      <w:r w:rsidRPr="001957C7">
        <w:t>assist</w:t>
      </w:r>
      <w:proofErr w:type="gramEnd"/>
      <w:r w:rsidRPr="001957C7">
        <w:t xml:space="preserve"> and support users of Object Identifiers (OIDs) registered in accordance with the X.660- and X.670-series of Recommendations within and outside of ITU</w:t>
      </w:r>
      <w:r w:rsidRPr="001957C7">
        <w:noBreakHyphen/>
        <w:t>T. Highlights of achievements of the project are given in 3.4.2.</w:t>
      </w:r>
    </w:p>
    <w:p w14:paraId="733E6DFC"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4</w:t>
      </w:r>
      <w:r w:rsidRPr="001957C7">
        <w:rPr>
          <w:rFonts w:eastAsiaTheme="minorEastAsia"/>
          <w:b/>
          <w:bCs/>
          <w:lang w:eastAsia="ja-JP"/>
        </w:rPr>
        <w:br/>
      </w:r>
      <w:r w:rsidRPr="001957C7">
        <w:rPr>
          <w:rFonts w:eastAsiaTheme="minorEastAsia"/>
          <w:b/>
          <w:lang w:eastAsia="ja-JP"/>
        </w:rPr>
        <w:t>Other Groups (if any)</w:t>
      </w:r>
    </w:p>
    <w:tbl>
      <w:tblPr>
        <w:tblW w:w="96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70"/>
        <w:gridCol w:w="3969"/>
        <w:gridCol w:w="3734"/>
        <w:gridCol w:w="11"/>
      </w:tblGrid>
      <w:tr w:rsidR="001957C7" w:rsidRPr="001957C7" w14:paraId="40309253" w14:textId="77777777" w:rsidTr="00C65F17">
        <w:trPr>
          <w:cantSplit/>
          <w:tblHeader/>
          <w:jc w:val="center"/>
        </w:trPr>
        <w:tc>
          <w:tcPr>
            <w:tcW w:w="1970" w:type="dxa"/>
            <w:tcBorders>
              <w:top w:val="single" w:sz="12" w:space="0" w:color="auto"/>
              <w:bottom w:val="single" w:sz="12" w:space="0" w:color="auto"/>
            </w:tcBorders>
          </w:tcPr>
          <w:p w14:paraId="3D0E5DE0"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szCs w:val="22"/>
              </w:rPr>
            </w:pPr>
            <w:r w:rsidRPr="001957C7">
              <w:rPr>
                <w:b/>
                <w:sz w:val="22"/>
                <w:szCs w:val="22"/>
              </w:rPr>
              <w:t>Title of the Group</w:t>
            </w:r>
          </w:p>
        </w:tc>
        <w:tc>
          <w:tcPr>
            <w:tcW w:w="3969" w:type="dxa"/>
            <w:tcBorders>
              <w:top w:val="single" w:sz="12" w:space="0" w:color="auto"/>
              <w:bottom w:val="single" w:sz="12" w:space="0" w:color="auto"/>
            </w:tcBorders>
          </w:tcPr>
          <w:p w14:paraId="6B3421A1"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szCs w:val="22"/>
              </w:rPr>
            </w:pPr>
            <w:r w:rsidRPr="001957C7">
              <w:rPr>
                <w:b/>
                <w:sz w:val="22"/>
                <w:szCs w:val="22"/>
              </w:rPr>
              <w:t>Chairman</w:t>
            </w:r>
          </w:p>
        </w:tc>
        <w:tc>
          <w:tcPr>
            <w:tcW w:w="3745" w:type="dxa"/>
            <w:gridSpan w:val="2"/>
            <w:tcBorders>
              <w:top w:val="single" w:sz="12" w:space="0" w:color="auto"/>
              <w:bottom w:val="single" w:sz="12" w:space="0" w:color="auto"/>
            </w:tcBorders>
          </w:tcPr>
          <w:p w14:paraId="49FB13BA"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szCs w:val="22"/>
              </w:rPr>
            </w:pPr>
            <w:r w:rsidRPr="001957C7">
              <w:rPr>
                <w:b/>
                <w:sz w:val="22"/>
                <w:szCs w:val="22"/>
              </w:rPr>
              <w:t>Vice-Chairmen</w:t>
            </w:r>
          </w:p>
        </w:tc>
      </w:tr>
      <w:tr w:rsidR="001957C7" w:rsidRPr="001957C7" w14:paraId="54135A0C" w14:textId="77777777" w:rsidTr="00C65F17">
        <w:trPr>
          <w:gridAfter w:val="1"/>
          <w:wAfter w:w="11" w:type="dxa"/>
          <w:cantSplit/>
          <w:jc w:val="center"/>
        </w:trPr>
        <w:tc>
          <w:tcPr>
            <w:tcW w:w="1970" w:type="dxa"/>
          </w:tcPr>
          <w:p w14:paraId="226A462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roofErr w:type="spellStart"/>
            <w:r w:rsidRPr="001957C7">
              <w:rPr>
                <w:sz w:val="22"/>
                <w:szCs w:val="22"/>
              </w:rPr>
              <w:t>JCA-IdM</w:t>
            </w:r>
            <w:proofErr w:type="spellEnd"/>
          </w:p>
        </w:tc>
        <w:tc>
          <w:tcPr>
            <w:tcW w:w="3969" w:type="dxa"/>
          </w:tcPr>
          <w:p w14:paraId="621140D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szCs w:val="22"/>
                <w:lang w:eastAsia="ko-KR"/>
              </w:rPr>
            </w:pPr>
            <w:r w:rsidRPr="001957C7">
              <w:rPr>
                <w:sz w:val="22"/>
                <w:szCs w:val="22"/>
              </w:rPr>
              <w:t xml:space="preserve">Co-chairmen: </w:t>
            </w:r>
            <w:r w:rsidRPr="001957C7">
              <w:rPr>
                <w:sz w:val="22"/>
                <w:szCs w:val="22"/>
              </w:rPr>
              <w:br/>
              <w:t xml:space="preserve">Mr Barbir Abbie </w:t>
            </w:r>
            <w:r w:rsidRPr="001957C7">
              <w:rPr>
                <w:sz w:val="22"/>
                <w:szCs w:val="22"/>
                <w:vertAlign w:val="superscript"/>
              </w:rPr>
              <w:t>(1)</w:t>
            </w:r>
            <w:r w:rsidRPr="001957C7">
              <w:rPr>
                <w:sz w:val="22"/>
                <w:szCs w:val="22"/>
              </w:rPr>
              <w:t xml:space="preserve">, </w:t>
            </w:r>
            <w:r w:rsidRPr="001957C7">
              <w:rPr>
                <w:sz w:val="22"/>
                <w:szCs w:val="22"/>
              </w:rPr>
              <w:br/>
              <w:t xml:space="preserve">Mr Park </w:t>
            </w:r>
            <w:proofErr w:type="spellStart"/>
            <w:r w:rsidRPr="001957C7">
              <w:rPr>
                <w:sz w:val="22"/>
                <w:szCs w:val="22"/>
              </w:rPr>
              <w:t>Keundug</w:t>
            </w:r>
            <w:proofErr w:type="spellEnd"/>
            <w:r w:rsidRPr="001957C7">
              <w:rPr>
                <w:sz w:val="22"/>
                <w:szCs w:val="22"/>
              </w:rPr>
              <w:t xml:space="preserve"> </w:t>
            </w:r>
            <w:r w:rsidRPr="001957C7">
              <w:rPr>
                <w:sz w:val="22"/>
                <w:szCs w:val="22"/>
                <w:vertAlign w:val="superscript"/>
              </w:rPr>
              <w:t>(1)</w:t>
            </w:r>
            <w:r w:rsidRPr="001957C7">
              <w:rPr>
                <w:sz w:val="22"/>
                <w:szCs w:val="22"/>
              </w:rPr>
              <w:t xml:space="preserve">, </w:t>
            </w:r>
            <w:r w:rsidRPr="001957C7">
              <w:rPr>
                <w:sz w:val="22"/>
                <w:szCs w:val="22"/>
              </w:rPr>
              <w:br/>
              <w:t xml:space="preserve">Mr Takechi Hiroshi </w:t>
            </w:r>
            <w:r w:rsidRPr="001957C7">
              <w:rPr>
                <w:sz w:val="22"/>
                <w:szCs w:val="22"/>
                <w:vertAlign w:val="superscript"/>
              </w:rPr>
              <w:t>(1)</w:t>
            </w:r>
            <w:r w:rsidRPr="001957C7">
              <w:rPr>
                <w:sz w:val="22"/>
                <w:szCs w:val="22"/>
              </w:rPr>
              <w:t xml:space="preserve"> </w:t>
            </w:r>
            <w:r w:rsidRPr="001957C7">
              <w:rPr>
                <w:sz w:val="22"/>
                <w:szCs w:val="22"/>
              </w:rPr>
              <w:br/>
            </w:r>
            <w:r w:rsidRPr="001957C7">
              <w:rPr>
                <w:rFonts w:hint="eastAsia"/>
                <w:sz w:val="22"/>
                <w:szCs w:val="22"/>
                <w:lang w:eastAsia="ko-KR"/>
              </w:rPr>
              <w:t>M</w:t>
            </w:r>
            <w:r w:rsidRPr="001957C7">
              <w:rPr>
                <w:sz w:val="22"/>
                <w:szCs w:val="22"/>
                <w:lang w:eastAsia="ko-KR"/>
              </w:rPr>
              <w:t xml:space="preserve">r Youm Heung Youl </w:t>
            </w:r>
            <w:r w:rsidRPr="001957C7">
              <w:rPr>
                <w:sz w:val="22"/>
                <w:szCs w:val="22"/>
                <w:vertAlign w:val="superscript"/>
              </w:rPr>
              <w:t>(8)</w:t>
            </w:r>
          </w:p>
        </w:tc>
        <w:tc>
          <w:tcPr>
            <w:tcW w:w="3734" w:type="dxa"/>
          </w:tcPr>
          <w:p w14:paraId="4AF27F8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p>
        </w:tc>
      </w:tr>
      <w:tr w:rsidR="001957C7" w:rsidRPr="001957C7" w14:paraId="6B407C77" w14:textId="77777777" w:rsidTr="00C65F17">
        <w:trPr>
          <w:gridAfter w:val="1"/>
          <w:wAfter w:w="11" w:type="dxa"/>
          <w:cantSplit/>
          <w:jc w:val="center"/>
        </w:trPr>
        <w:tc>
          <w:tcPr>
            <w:tcW w:w="1970" w:type="dxa"/>
          </w:tcPr>
          <w:p w14:paraId="05726FC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JCA-COP</w:t>
            </w:r>
          </w:p>
        </w:tc>
        <w:tc>
          <w:tcPr>
            <w:tcW w:w="3969" w:type="dxa"/>
          </w:tcPr>
          <w:p w14:paraId="1237E57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szCs w:val="22"/>
              </w:rPr>
            </w:pPr>
            <w:r w:rsidRPr="001957C7">
              <w:rPr>
                <w:bCs/>
                <w:sz w:val="22"/>
                <w:szCs w:val="22"/>
              </w:rPr>
              <w:t>NA</w:t>
            </w:r>
          </w:p>
        </w:tc>
        <w:tc>
          <w:tcPr>
            <w:tcW w:w="3734" w:type="dxa"/>
          </w:tcPr>
          <w:p w14:paraId="056ABF7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p>
        </w:tc>
      </w:tr>
      <w:tr w:rsidR="001957C7" w:rsidRPr="001957C7" w14:paraId="12DFC127" w14:textId="77777777" w:rsidTr="00C65F17">
        <w:trPr>
          <w:gridAfter w:val="1"/>
          <w:wAfter w:w="11" w:type="dxa"/>
          <w:cantSplit/>
          <w:jc w:val="center"/>
        </w:trPr>
        <w:tc>
          <w:tcPr>
            <w:tcW w:w="1970" w:type="dxa"/>
          </w:tcPr>
          <w:p w14:paraId="23F3D69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SG17RG-AFR</w:t>
            </w:r>
          </w:p>
        </w:tc>
        <w:tc>
          <w:tcPr>
            <w:tcW w:w="3969" w:type="dxa"/>
          </w:tcPr>
          <w:p w14:paraId="5C7B63E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szCs w:val="22"/>
              </w:rPr>
            </w:pPr>
            <w:r w:rsidRPr="001957C7">
              <w:rPr>
                <w:sz w:val="22"/>
                <w:szCs w:val="22"/>
              </w:rPr>
              <w:t xml:space="preserve">Mr </w:t>
            </w:r>
            <w:proofErr w:type="spellStart"/>
            <w:r w:rsidRPr="001957C7">
              <w:rPr>
                <w:sz w:val="22"/>
                <w:szCs w:val="22"/>
              </w:rPr>
              <w:t>Katundu</w:t>
            </w:r>
            <w:proofErr w:type="spellEnd"/>
            <w:r w:rsidRPr="001957C7">
              <w:rPr>
                <w:sz w:val="22"/>
                <w:szCs w:val="22"/>
              </w:rPr>
              <w:t xml:space="preserve"> </w:t>
            </w:r>
            <w:r w:rsidRPr="001957C7">
              <w:rPr>
                <w:bCs/>
                <w:sz w:val="22"/>
                <w:szCs w:val="22"/>
              </w:rPr>
              <w:t xml:space="preserve">Michael </w:t>
            </w:r>
            <w:r w:rsidRPr="001957C7">
              <w:rPr>
                <w:sz w:val="22"/>
                <w:szCs w:val="22"/>
                <w:vertAlign w:val="superscript"/>
              </w:rPr>
              <w:t>(2)</w:t>
            </w:r>
            <w:r w:rsidRPr="001957C7">
              <w:rPr>
                <w:sz w:val="22"/>
                <w:szCs w:val="22"/>
                <w:vertAlign w:val="superscript"/>
              </w:rPr>
              <w:br/>
            </w:r>
            <w:r w:rsidRPr="001957C7">
              <w:rPr>
                <w:sz w:val="22"/>
                <w:szCs w:val="22"/>
              </w:rPr>
              <w:t xml:space="preserve">Ms Njiraini </w:t>
            </w:r>
            <w:r w:rsidRPr="001957C7">
              <w:rPr>
                <w:bCs/>
                <w:sz w:val="22"/>
                <w:szCs w:val="22"/>
              </w:rPr>
              <w:t xml:space="preserve">Mwende </w:t>
            </w:r>
            <w:r w:rsidRPr="001957C7">
              <w:rPr>
                <w:sz w:val="22"/>
                <w:szCs w:val="22"/>
                <w:vertAlign w:val="superscript"/>
              </w:rPr>
              <w:t>(3)</w:t>
            </w:r>
          </w:p>
        </w:tc>
        <w:tc>
          <w:tcPr>
            <w:tcW w:w="3734" w:type="dxa"/>
          </w:tcPr>
          <w:p w14:paraId="04B445A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highlight w:val="yellow"/>
              </w:rPr>
            </w:pPr>
            <w:r w:rsidRPr="001957C7">
              <w:rPr>
                <w:sz w:val="22"/>
                <w:szCs w:val="22"/>
              </w:rPr>
              <w:t xml:space="preserve">Mr Elhaj </w:t>
            </w:r>
            <w:r w:rsidRPr="007C7B9B">
              <w:rPr>
                <w:sz w:val="22"/>
                <w:szCs w:val="22"/>
              </w:rPr>
              <w:t>Mohamed</w:t>
            </w:r>
            <w:r w:rsidRPr="001957C7">
              <w:rPr>
                <w:b/>
                <w:bCs/>
                <w:sz w:val="22"/>
                <w:szCs w:val="22"/>
                <w:vertAlign w:val="superscript"/>
              </w:rPr>
              <w:t xml:space="preserve"> (</w:t>
            </w:r>
            <w:r w:rsidRPr="001957C7">
              <w:rPr>
                <w:sz w:val="22"/>
                <w:szCs w:val="22"/>
                <w:vertAlign w:val="superscript"/>
              </w:rPr>
              <w:t>2)</w:t>
            </w:r>
            <w:r w:rsidRPr="001957C7">
              <w:rPr>
                <w:b/>
                <w:bCs/>
                <w:caps/>
                <w:sz w:val="22"/>
                <w:szCs w:val="22"/>
              </w:rPr>
              <w:t>,</w:t>
            </w:r>
            <w:r w:rsidRPr="001957C7">
              <w:rPr>
                <w:b/>
                <w:bCs/>
                <w:caps/>
                <w:sz w:val="22"/>
                <w:szCs w:val="22"/>
              </w:rPr>
              <w:br/>
            </w:r>
            <w:r w:rsidRPr="001957C7">
              <w:rPr>
                <w:sz w:val="22"/>
                <w:szCs w:val="22"/>
              </w:rPr>
              <w:t xml:space="preserve">Mr Mwesigwa </w:t>
            </w:r>
            <w:r w:rsidRPr="007C7B9B">
              <w:rPr>
                <w:sz w:val="22"/>
                <w:szCs w:val="22"/>
              </w:rPr>
              <w:t xml:space="preserve">Patrick </w:t>
            </w:r>
            <w:r w:rsidRPr="001957C7">
              <w:rPr>
                <w:sz w:val="22"/>
                <w:szCs w:val="22"/>
                <w:vertAlign w:val="superscript"/>
              </w:rPr>
              <w:t>(2)</w:t>
            </w:r>
            <w:r w:rsidRPr="001957C7">
              <w:rPr>
                <w:b/>
                <w:bCs/>
                <w:caps/>
                <w:sz w:val="22"/>
                <w:szCs w:val="22"/>
              </w:rPr>
              <w:t>,</w:t>
            </w:r>
            <w:r w:rsidRPr="001957C7">
              <w:rPr>
                <w:b/>
                <w:bCs/>
                <w:sz w:val="22"/>
                <w:szCs w:val="22"/>
              </w:rPr>
              <w:br/>
            </w:r>
            <w:r w:rsidRPr="001957C7">
              <w:rPr>
                <w:sz w:val="22"/>
                <w:szCs w:val="22"/>
              </w:rPr>
              <w:t xml:space="preserve">Mr Toure </w:t>
            </w:r>
            <w:r w:rsidRPr="007C7B9B">
              <w:rPr>
                <w:sz w:val="22"/>
                <w:szCs w:val="22"/>
              </w:rPr>
              <w:t>Mohamed</w:t>
            </w:r>
            <w:r w:rsidRPr="001957C7">
              <w:rPr>
                <w:sz w:val="22"/>
                <w:szCs w:val="22"/>
                <w:vertAlign w:val="superscript"/>
              </w:rPr>
              <w:t xml:space="preserve"> (2)</w:t>
            </w:r>
          </w:p>
        </w:tc>
      </w:tr>
      <w:tr w:rsidR="001957C7" w:rsidRPr="001957C7" w14:paraId="004B7AF9" w14:textId="77777777" w:rsidTr="00C65F17">
        <w:trPr>
          <w:gridAfter w:val="1"/>
          <w:wAfter w:w="11" w:type="dxa"/>
          <w:cantSplit/>
          <w:jc w:val="center"/>
        </w:trPr>
        <w:tc>
          <w:tcPr>
            <w:tcW w:w="1970" w:type="dxa"/>
            <w:tcBorders>
              <w:top w:val="single" w:sz="4" w:space="0" w:color="auto"/>
              <w:left w:val="single" w:sz="12" w:space="0" w:color="auto"/>
              <w:bottom w:val="single" w:sz="4" w:space="0" w:color="auto"/>
              <w:right w:val="single" w:sz="4" w:space="0" w:color="auto"/>
            </w:tcBorders>
          </w:tcPr>
          <w:p w14:paraId="2D01A73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SG17RG-ARB</w:t>
            </w:r>
          </w:p>
        </w:tc>
        <w:tc>
          <w:tcPr>
            <w:tcW w:w="3969" w:type="dxa"/>
            <w:tcBorders>
              <w:top w:val="single" w:sz="4" w:space="0" w:color="auto"/>
              <w:left w:val="single" w:sz="4" w:space="0" w:color="auto"/>
              <w:bottom w:val="single" w:sz="4" w:space="0" w:color="auto"/>
              <w:right w:val="single" w:sz="4" w:space="0" w:color="auto"/>
            </w:tcBorders>
          </w:tcPr>
          <w:p w14:paraId="3378F61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szCs w:val="22"/>
              </w:rPr>
            </w:pPr>
            <w:r w:rsidRPr="001957C7">
              <w:rPr>
                <w:sz w:val="22"/>
                <w:szCs w:val="22"/>
              </w:rPr>
              <w:t xml:space="preserve">Ms Latrous </w:t>
            </w:r>
            <w:r w:rsidRPr="001957C7">
              <w:rPr>
                <w:bCs/>
                <w:sz w:val="22"/>
                <w:szCs w:val="22"/>
              </w:rPr>
              <w:t xml:space="preserve">Wala Turki </w:t>
            </w:r>
            <w:r w:rsidRPr="001957C7">
              <w:rPr>
                <w:sz w:val="22"/>
                <w:szCs w:val="22"/>
                <w:vertAlign w:val="superscript"/>
              </w:rPr>
              <w:t>(4)</w:t>
            </w:r>
            <w:r w:rsidRPr="001957C7">
              <w:rPr>
                <w:b/>
                <w:bCs/>
                <w:caps/>
                <w:sz w:val="22"/>
                <w:szCs w:val="22"/>
              </w:rPr>
              <w:t>,</w:t>
            </w:r>
            <w:r w:rsidRPr="001957C7">
              <w:rPr>
                <w:b/>
                <w:bCs/>
                <w:caps/>
                <w:sz w:val="22"/>
                <w:szCs w:val="22"/>
              </w:rPr>
              <w:br/>
            </w:r>
            <w:r w:rsidRPr="001957C7">
              <w:rPr>
                <w:sz w:val="22"/>
                <w:szCs w:val="22"/>
              </w:rPr>
              <w:t xml:space="preserve">Mr Al Salehi Badar Ali Said </w:t>
            </w:r>
            <w:r w:rsidRPr="001957C7">
              <w:rPr>
                <w:sz w:val="22"/>
                <w:szCs w:val="22"/>
                <w:vertAlign w:val="superscript"/>
              </w:rPr>
              <w:t>(5)</w:t>
            </w:r>
          </w:p>
        </w:tc>
        <w:tc>
          <w:tcPr>
            <w:tcW w:w="3734" w:type="dxa"/>
            <w:tcBorders>
              <w:top w:val="single" w:sz="4" w:space="0" w:color="auto"/>
              <w:left w:val="single" w:sz="4" w:space="0" w:color="auto"/>
              <w:bottom w:val="single" w:sz="4" w:space="0" w:color="auto"/>
              <w:right w:val="single" w:sz="12" w:space="0" w:color="auto"/>
            </w:tcBorders>
          </w:tcPr>
          <w:p w14:paraId="4284EB8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 xml:space="preserve">Ms Abdelkader Manel </w:t>
            </w:r>
            <w:r w:rsidRPr="001957C7">
              <w:rPr>
                <w:sz w:val="22"/>
                <w:szCs w:val="22"/>
                <w:vertAlign w:val="superscript"/>
              </w:rPr>
              <w:t>(6)</w:t>
            </w:r>
            <w:r w:rsidRPr="001957C7">
              <w:rPr>
                <w:b/>
                <w:bCs/>
                <w:caps/>
                <w:sz w:val="22"/>
                <w:szCs w:val="22"/>
              </w:rPr>
              <w:t>,</w:t>
            </w:r>
            <w:r w:rsidRPr="001957C7">
              <w:rPr>
                <w:b/>
                <w:bCs/>
                <w:caps/>
                <w:sz w:val="22"/>
                <w:szCs w:val="22"/>
              </w:rPr>
              <w:br/>
            </w:r>
            <w:r w:rsidRPr="001957C7">
              <w:rPr>
                <w:sz w:val="22"/>
                <w:szCs w:val="22"/>
              </w:rPr>
              <w:t xml:space="preserve">Ms </w:t>
            </w:r>
            <w:proofErr w:type="spellStart"/>
            <w:r w:rsidRPr="001957C7">
              <w:rPr>
                <w:sz w:val="22"/>
                <w:szCs w:val="22"/>
              </w:rPr>
              <w:t>Abouche</w:t>
            </w:r>
            <w:proofErr w:type="spellEnd"/>
            <w:r w:rsidRPr="001957C7">
              <w:rPr>
                <w:sz w:val="22"/>
                <w:szCs w:val="22"/>
              </w:rPr>
              <w:t xml:space="preserve"> </w:t>
            </w:r>
            <w:proofErr w:type="spellStart"/>
            <w:r w:rsidRPr="001957C7">
              <w:rPr>
                <w:sz w:val="22"/>
                <w:szCs w:val="22"/>
              </w:rPr>
              <w:t>Chehrazed</w:t>
            </w:r>
            <w:proofErr w:type="spellEnd"/>
            <w:r w:rsidRPr="001957C7">
              <w:rPr>
                <w:sz w:val="22"/>
                <w:szCs w:val="22"/>
              </w:rPr>
              <w:t xml:space="preserve"> </w:t>
            </w:r>
            <w:r w:rsidRPr="001957C7">
              <w:rPr>
                <w:sz w:val="22"/>
                <w:szCs w:val="22"/>
                <w:vertAlign w:val="superscript"/>
              </w:rPr>
              <w:t>(6)</w:t>
            </w:r>
            <w:r w:rsidRPr="001957C7">
              <w:rPr>
                <w:b/>
                <w:bCs/>
                <w:caps/>
                <w:sz w:val="22"/>
                <w:szCs w:val="22"/>
              </w:rPr>
              <w:t>,</w:t>
            </w:r>
            <w:r w:rsidRPr="001957C7">
              <w:rPr>
                <w:b/>
                <w:bCs/>
                <w:caps/>
                <w:sz w:val="22"/>
                <w:szCs w:val="22"/>
              </w:rPr>
              <w:br/>
            </w:r>
            <w:r w:rsidRPr="001957C7">
              <w:rPr>
                <w:sz w:val="22"/>
                <w:szCs w:val="22"/>
              </w:rPr>
              <w:t xml:space="preserve">Ms </w:t>
            </w:r>
            <w:proofErr w:type="spellStart"/>
            <w:r w:rsidRPr="001957C7">
              <w:rPr>
                <w:sz w:val="22"/>
                <w:szCs w:val="22"/>
              </w:rPr>
              <w:t>Almansoury</w:t>
            </w:r>
            <w:proofErr w:type="spellEnd"/>
            <w:r w:rsidRPr="001957C7">
              <w:rPr>
                <w:sz w:val="22"/>
                <w:szCs w:val="22"/>
              </w:rPr>
              <w:t xml:space="preserve"> </w:t>
            </w:r>
            <w:proofErr w:type="spellStart"/>
            <w:r w:rsidRPr="001957C7">
              <w:rPr>
                <w:sz w:val="22"/>
                <w:szCs w:val="22"/>
              </w:rPr>
              <w:t>Laial</w:t>
            </w:r>
            <w:proofErr w:type="spellEnd"/>
            <w:r w:rsidRPr="001957C7">
              <w:rPr>
                <w:sz w:val="22"/>
                <w:szCs w:val="22"/>
              </w:rPr>
              <w:t xml:space="preserve"> </w:t>
            </w:r>
            <w:r w:rsidRPr="001957C7">
              <w:rPr>
                <w:sz w:val="22"/>
                <w:szCs w:val="22"/>
                <w:vertAlign w:val="superscript"/>
              </w:rPr>
              <w:t>(7)</w:t>
            </w:r>
          </w:p>
        </w:tc>
      </w:tr>
      <w:tr w:rsidR="001957C7" w:rsidRPr="001957C7" w14:paraId="3D9BFF92" w14:textId="77777777" w:rsidTr="00C65F17">
        <w:trPr>
          <w:gridAfter w:val="1"/>
          <w:wAfter w:w="11" w:type="dxa"/>
          <w:cantSplit/>
          <w:jc w:val="center"/>
        </w:trPr>
        <w:tc>
          <w:tcPr>
            <w:tcW w:w="1970" w:type="dxa"/>
          </w:tcPr>
          <w:p w14:paraId="6AB9646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ASN.1 Project</w:t>
            </w:r>
          </w:p>
        </w:tc>
        <w:tc>
          <w:tcPr>
            <w:tcW w:w="3969" w:type="dxa"/>
          </w:tcPr>
          <w:p w14:paraId="654D4A8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Project leader: Mr Thorpe Paul</w:t>
            </w:r>
          </w:p>
        </w:tc>
        <w:tc>
          <w:tcPr>
            <w:tcW w:w="3734" w:type="dxa"/>
          </w:tcPr>
          <w:p w14:paraId="61315BC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p>
        </w:tc>
      </w:tr>
      <w:tr w:rsidR="001957C7" w:rsidRPr="001957C7" w14:paraId="6EAC875B" w14:textId="77777777" w:rsidTr="00C65F17">
        <w:trPr>
          <w:gridAfter w:val="1"/>
          <w:wAfter w:w="11" w:type="dxa"/>
          <w:cantSplit/>
          <w:jc w:val="center"/>
        </w:trPr>
        <w:tc>
          <w:tcPr>
            <w:tcW w:w="1970" w:type="dxa"/>
          </w:tcPr>
          <w:p w14:paraId="24A8690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OID Project</w:t>
            </w:r>
          </w:p>
        </w:tc>
        <w:tc>
          <w:tcPr>
            <w:tcW w:w="3969" w:type="dxa"/>
          </w:tcPr>
          <w:p w14:paraId="6BD29F2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 xml:space="preserve">Project leader: Mr Dubuisson Olivier </w:t>
            </w:r>
          </w:p>
        </w:tc>
        <w:tc>
          <w:tcPr>
            <w:tcW w:w="3734" w:type="dxa"/>
          </w:tcPr>
          <w:p w14:paraId="0A30013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highlight w:val="yellow"/>
              </w:rPr>
            </w:pPr>
          </w:p>
        </w:tc>
      </w:tr>
    </w:tbl>
    <w:p w14:paraId="6BD1941C" w14:textId="77777777" w:rsidR="001957C7" w:rsidRPr="001957C7" w:rsidRDefault="001957C7" w:rsidP="001957C7">
      <w:r w:rsidRPr="001957C7">
        <w:t>Notes:</w:t>
      </w:r>
    </w:p>
    <w:p w14:paraId="622BDF4B" w14:textId="77777777" w:rsidR="001957C7" w:rsidRPr="001957C7" w:rsidRDefault="001957C7" w:rsidP="001957C7">
      <w:pPr>
        <w:ind w:left="1152" w:hanging="792"/>
        <w:rPr>
          <w:bCs/>
          <w:szCs w:val="24"/>
        </w:rPr>
      </w:pPr>
      <w:r w:rsidRPr="001957C7">
        <w:rPr>
          <w:bCs/>
          <w:szCs w:val="24"/>
        </w:rPr>
        <w:t>(1)</w:t>
      </w:r>
      <w:r w:rsidRPr="001957C7">
        <w:rPr>
          <w:bCs/>
          <w:szCs w:val="24"/>
        </w:rPr>
        <w:tab/>
      </w:r>
      <w:r w:rsidRPr="001957C7">
        <w:t>Co-chairing since March 2017</w:t>
      </w:r>
      <w:r w:rsidRPr="001957C7">
        <w:rPr>
          <w:bCs/>
          <w:szCs w:val="24"/>
        </w:rPr>
        <w:t>.</w:t>
      </w:r>
    </w:p>
    <w:p w14:paraId="48223A74" w14:textId="77777777" w:rsidR="001957C7" w:rsidRPr="001957C7" w:rsidRDefault="001957C7" w:rsidP="001957C7">
      <w:pPr>
        <w:ind w:left="1152" w:hanging="792"/>
      </w:pPr>
      <w:r w:rsidRPr="001957C7">
        <w:t>(2)</w:t>
      </w:r>
      <w:r w:rsidRPr="001957C7">
        <w:tab/>
        <w:t>Chairing/Vice-chairing until September 2018.</w:t>
      </w:r>
    </w:p>
    <w:p w14:paraId="642957CB" w14:textId="77777777" w:rsidR="001957C7" w:rsidRPr="001957C7" w:rsidRDefault="001957C7" w:rsidP="001957C7">
      <w:pPr>
        <w:ind w:left="1152" w:hanging="792"/>
      </w:pPr>
      <w:r w:rsidRPr="001957C7">
        <w:t>(3)</w:t>
      </w:r>
      <w:r w:rsidRPr="001957C7">
        <w:tab/>
        <w:t>Chairing since April 2019.</w:t>
      </w:r>
    </w:p>
    <w:p w14:paraId="2119F6EA" w14:textId="77777777" w:rsidR="001957C7" w:rsidRPr="001957C7" w:rsidRDefault="001957C7" w:rsidP="001957C7">
      <w:pPr>
        <w:ind w:left="1152" w:hanging="792"/>
      </w:pPr>
      <w:r w:rsidRPr="001957C7">
        <w:t>(4)</w:t>
      </w:r>
      <w:r w:rsidRPr="001957C7">
        <w:tab/>
        <w:t>Co-chairing from December 2017 to October 2018.</w:t>
      </w:r>
    </w:p>
    <w:p w14:paraId="7C22459F" w14:textId="77777777" w:rsidR="001957C7" w:rsidRPr="001957C7" w:rsidRDefault="001957C7" w:rsidP="001957C7">
      <w:pPr>
        <w:ind w:left="1152" w:hanging="792"/>
      </w:pPr>
      <w:r w:rsidRPr="001957C7">
        <w:t>(5)</w:t>
      </w:r>
      <w:r w:rsidRPr="001957C7">
        <w:tab/>
        <w:t>(Co-)Chairing since December 2017.</w:t>
      </w:r>
    </w:p>
    <w:p w14:paraId="49D5E411" w14:textId="77777777" w:rsidR="001957C7" w:rsidRPr="001957C7" w:rsidRDefault="001957C7" w:rsidP="001957C7">
      <w:pPr>
        <w:ind w:left="1152" w:hanging="792"/>
      </w:pPr>
      <w:r w:rsidRPr="001957C7">
        <w:t>(6)</w:t>
      </w:r>
      <w:r w:rsidRPr="001957C7">
        <w:tab/>
        <w:t>Vice-chairing from December 2017 to October 2018.</w:t>
      </w:r>
    </w:p>
    <w:p w14:paraId="2D9B2B08" w14:textId="77777777" w:rsidR="001957C7" w:rsidRPr="001957C7" w:rsidRDefault="001957C7" w:rsidP="001957C7">
      <w:pPr>
        <w:ind w:left="1152" w:hanging="792"/>
      </w:pPr>
      <w:r w:rsidRPr="001957C7">
        <w:t>(7)</w:t>
      </w:r>
      <w:r w:rsidRPr="001957C7">
        <w:tab/>
        <w:t>Vice-chairing since December 2017.</w:t>
      </w:r>
    </w:p>
    <w:p w14:paraId="34CE96FE" w14:textId="77777777" w:rsidR="001957C7" w:rsidRPr="001957C7" w:rsidRDefault="001957C7" w:rsidP="001957C7">
      <w:pPr>
        <w:ind w:left="1152" w:hanging="792"/>
      </w:pPr>
      <w:r w:rsidRPr="001957C7">
        <w:rPr>
          <w:lang w:eastAsia="ko-KR"/>
        </w:rPr>
        <w:t xml:space="preserve">(8) </w:t>
      </w:r>
      <w:r w:rsidRPr="001957C7">
        <w:rPr>
          <w:lang w:eastAsia="ko-KR"/>
        </w:rPr>
        <w:tab/>
        <w:t>Acting-cochair since April 2021.</w:t>
      </w:r>
    </w:p>
    <w:p w14:paraId="748353E1" w14:textId="77777777" w:rsidR="001957C7" w:rsidRPr="001957C7" w:rsidRDefault="001957C7" w:rsidP="001957C7">
      <w:pPr>
        <w:keepNext/>
        <w:keepLines/>
        <w:spacing w:before="240"/>
        <w:ind w:left="794" w:hanging="794"/>
        <w:outlineLvl w:val="1"/>
        <w:rPr>
          <w:b/>
        </w:rPr>
      </w:pPr>
      <w:bookmarkStart w:id="24" w:name="_Toc320869652"/>
      <w:bookmarkStart w:id="25" w:name="_Toc45797510"/>
      <w:bookmarkStart w:id="26" w:name="_Toc91228248"/>
      <w:r w:rsidRPr="001957C7">
        <w:rPr>
          <w:b/>
        </w:rPr>
        <w:t>2.2</w:t>
      </w:r>
      <w:r w:rsidRPr="001957C7">
        <w:rPr>
          <w:b/>
        </w:rPr>
        <w:tab/>
        <w:t>Questions and Rapporteurs</w:t>
      </w:r>
      <w:bookmarkEnd w:id="24"/>
      <w:bookmarkEnd w:id="25"/>
      <w:bookmarkEnd w:id="26"/>
    </w:p>
    <w:p w14:paraId="6D35D51F" w14:textId="77777777" w:rsidR="001957C7" w:rsidRPr="001957C7" w:rsidRDefault="001957C7" w:rsidP="001957C7">
      <w:r w:rsidRPr="001957C7">
        <w:rPr>
          <w:b/>
          <w:bCs/>
        </w:rPr>
        <w:t>2.2.1</w:t>
      </w:r>
      <w:r w:rsidRPr="001957C7">
        <w:rPr>
          <w:b/>
          <w:bCs/>
        </w:rPr>
        <w:tab/>
      </w:r>
      <w:r w:rsidRPr="001957C7">
        <w:t>WTSA-16 assigned to Study Group 17 the following 12 Questions listed in Table 5 and SG17 appointed the listed Rapporteurs and Associate Rapporteurs through this study period.</w:t>
      </w:r>
    </w:p>
    <w:p w14:paraId="453E062A"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lastRenderedPageBreak/>
        <w:t>TABLE 5</w:t>
      </w:r>
      <w:r w:rsidRPr="001957C7">
        <w:rPr>
          <w:rFonts w:eastAsiaTheme="minorEastAsia"/>
          <w:b/>
          <w:bCs/>
          <w:lang w:eastAsia="ja-JP"/>
        </w:rPr>
        <w:br/>
      </w:r>
      <w:r w:rsidRPr="001957C7">
        <w:rPr>
          <w:rFonts w:eastAsiaTheme="minorEastAsia"/>
          <w:b/>
          <w:lang w:eastAsia="ja-JP"/>
        </w:rPr>
        <w:t>Study Group 17 – Questions assigned by WTSA-16 and Rapporteurs (2017-2020)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2634"/>
        <w:gridCol w:w="1134"/>
        <w:gridCol w:w="4551"/>
      </w:tblGrid>
      <w:tr w:rsidR="001957C7" w:rsidRPr="001957C7" w14:paraId="6200D4A4" w14:textId="77777777" w:rsidTr="00C65F17">
        <w:trPr>
          <w:cantSplit/>
          <w:tblHeader/>
          <w:jc w:val="center"/>
        </w:trPr>
        <w:tc>
          <w:tcPr>
            <w:tcW w:w="1320" w:type="dxa"/>
          </w:tcPr>
          <w:p w14:paraId="777F557E"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Questions</w:t>
            </w:r>
          </w:p>
        </w:tc>
        <w:tc>
          <w:tcPr>
            <w:tcW w:w="2634" w:type="dxa"/>
          </w:tcPr>
          <w:p w14:paraId="6AFFB39D"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 of the Questions</w:t>
            </w:r>
          </w:p>
        </w:tc>
        <w:tc>
          <w:tcPr>
            <w:tcW w:w="1134" w:type="dxa"/>
          </w:tcPr>
          <w:p w14:paraId="6E9A7D27"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WP</w:t>
            </w:r>
          </w:p>
        </w:tc>
        <w:tc>
          <w:tcPr>
            <w:tcW w:w="4551" w:type="dxa"/>
          </w:tcPr>
          <w:p w14:paraId="37C02965"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proofErr w:type="gramStart"/>
            <w:r w:rsidRPr="001957C7">
              <w:rPr>
                <w:b/>
                <w:sz w:val="22"/>
              </w:rPr>
              <w:t>Rapporteur</w:t>
            </w:r>
            <w:r w:rsidRPr="001957C7">
              <w:rPr>
                <w:rFonts w:ascii="Times" w:hAnsi="Times" w:cs="Times"/>
                <w:b/>
                <w:sz w:val="16"/>
                <w:szCs w:val="16"/>
                <w:vertAlign w:val="superscript"/>
                <w:lang w:val="fr-CH"/>
              </w:rPr>
              <w:t>(</w:t>
            </w:r>
            <w:proofErr w:type="gramEnd"/>
            <w:r w:rsidRPr="001957C7">
              <w:rPr>
                <w:rFonts w:ascii="Times" w:hAnsi="Times" w:cs="Times"/>
                <w:b/>
                <w:sz w:val="16"/>
                <w:szCs w:val="16"/>
                <w:vertAlign w:val="superscript"/>
                <w:lang w:val="fr-CH"/>
              </w:rPr>
              <w:t>19)</w:t>
            </w:r>
          </w:p>
        </w:tc>
      </w:tr>
      <w:tr w:rsidR="001957C7" w:rsidRPr="00D3553A" w14:paraId="6B87AC13" w14:textId="77777777" w:rsidTr="00C65F17">
        <w:trPr>
          <w:cantSplit/>
          <w:jc w:val="center"/>
        </w:trPr>
        <w:tc>
          <w:tcPr>
            <w:tcW w:w="1320" w:type="dxa"/>
            <w:vAlign w:val="center"/>
          </w:tcPr>
          <w:p w14:paraId="54EA865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Q1/17</w:t>
            </w:r>
          </w:p>
        </w:tc>
        <w:tc>
          <w:tcPr>
            <w:tcW w:w="2634" w:type="dxa"/>
            <w:vAlign w:val="center"/>
          </w:tcPr>
          <w:p w14:paraId="442FE37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Telecommunication/ICT security coordination</w:t>
            </w:r>
          </w:p>
        </w:tc>
        <w:tc>
          <w:tcPr>
            <w:tcW w:w="1134" w:type="dxa"/>
            <w:vAlign w:val="center"/>
          </w:tcPr>
          <w:p w14:paraId="7C36006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 xml:space="preserve">PLEN </w:t>
            </w:r>
          </w:p>
        </w:tc>
        <w:tc>
          <w:tcPr>
            <w:tcW w:w="4551" w:type="dxa"/>
            <w:vAlign w:val="center"/>
          </w:tcPr>
          <w:p w14:paraId="3EB9734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
            </w:pPr>
            <w:r w:rsidRPr="001957C7">
              <w:rPr>
                <w:rFonts w:ascii="Times" w:hAnsi="Times" w:cs="Times"/>
                <w:sz w:val="20"/>
                <w:lang w:val="fr-CH"/>
              </w:rPr>
              <w:t xml:space="preserve">Ms Latrous Wala (Rapporteur) </w:t>
            </w:r>
            <w:r w:rsidRPr="001957C7">
              <w:rPr>
                <w:rFonts w:ascii="Times" w:hAnsi="Times" w:cs="Times"/>
                <w:b/>
                <w:sz w:val="16"/>
                <w:szCs w:val="16"/>
                <w:vertAlign w:val="superscript"/>
                <w:lang w:val="fr-CH"/>
              </w:rPr>
              <w:t>(13)</w:t>
            </w:r>
            <w:r w:rsidRPr="001957C7">
              <w:rPr>
                <w:rFonts w:ascii="Times" w:hAnsi="Times" w:cs="Times"/>
                <w:b/>
                <w:sz w:val="20"/>
                <w:vertAlign w:val="superscript"/>
                <w:lang w:val="fr-CH"/>
              </w:rPr>
              <w:br/>
            </w:r>
            <w:r w:rsidRPr="001957C7">
              <w:rPr>
                <w:rFonts w:ascii="Times" w:hAnsi="Times" w:cs="Times"/>
                <w:sz w:val="20"/>
                <w:lang w:val="fr-CH"/>
              </w:rPr>
              <w:t>Mr Elhaj Mohamed M. K. (Rapporteur)</w:t>
            </w:r>
            <w:r w:rsidRPr="001957C7">
              <w:rPr>
                <w:sz w:val="22"/>
                <w:lang w:val="fr-CH"/>
              </w:rPr>
              <w:t xml:space="preserve"> </w:t>
            </w:r>
            <w:r w:rsidRPr="001957C7">
              <w:rPr>
                <w:rFonts w:ascii="Times" w:hAnsi="Times" w:cs="Times"/>
                <w:b/>
                <w:sz w:val="16"/>
                <w:szCs w:val="16"/>
                <w:vertAlign w:val="superscript"/>
                <w:lang w:val="fr-CH"/>
              </w:rPr>
              <w:t>(1)</w:t>
            </w:r>
            <w:r w:rsidRPr="001957C7">
              <w:rPr>
                <w:rFonts w:ascii="Times" w:hAnsi="Times" w:cs="Times"/>
                <w:sz w:val="20"/>
                <w:lang w:val="fr-CH"/>
              </w:rPr>
              <w:br/>
              <w:t>Ms Ki Juhee (Associate rapporteur)</w:t>
            </w:r>
            <w:r w:rsidRPr="001957C7">
              <w:rPr>
                <w:sz w:val="22"/>
                <w:lang w:val="fr-CH"/>
              </w:rPr>
              <w:t xml:space="preserve"> </w:t>
            </w:r>
            <w:r w:rsidRPr="001957C7">
              <w:rPr>
                <w:rFonts w:ascii="Times" w:hAnsi="Times" w:cs="Times"/>
                <w:b/>
                <w:sz w:val="16"/>
                <w:szCs w:val="16"/>
                <w:vertAlign w:val="superscript"/>
                <w:lang w:val="fr-CH"/>
              </w:rPr>
              <w:t>(2)</w:t>
            </w:r>
            <w:r w:rsidRPr="001957C7">
              <w:rPr>
                <w:rFonts w:ascii="Times" w:hAnsi="Times" w:cs="Times"/>
                <w:sz w:val="20"/>
                <w:lang w:val="fr-CH"/>
              </w:rPr>
              <w:br/>
              <w:t>Mr Najarian Paul (Associate rapporteur)</w:t>
            </w:r>
            <w:r w:rsidRPr="001957C7">
              <w:rPr>
                <w:sz w:val="22"/>
                <w:lang w:val="fr-CH"/>
              </w:rPr>
              <w:t xml:space="preserve"> </w:t>
            </w:r>
            <w:r w:rsidRPr="001957C7">
              <w:rPr>
                <w:rFonts w:ascii="Times" w:hAnsi="Times" w:cs="Times"/>
                <w:b/>
                <w:sz w:val="16"/>
                <w:szCs w:val="16"/>
                <w:vertAlign w:val="superscript"/>
                <w:lang w:val="fr-CH"/>
              </w:rPr>
              <w:t>(3)</w:t>
            </w:r>
            <w:r w:rsidRPr="001957C7">
              <w:rPr>
                <w:rFonts w:ascii="Times" w:hAnsi="Times" w:cs="Times"/>
                <w:sz w:val="20"/>
                <w:lang w:val="fr-CH"/>
              </w:rPr>
              <w:br/>
              <w:t>Mr Senga Wataru (Associate rapporteur)</w:t>
            </w:r>
            <w:r w:rsidRPr="001957C7">
              <w:rPr>
                <w:sz w:val="22"/>
                <w:lang w:val="fr-CH"/>
              </w:rPr>
              <w:t xml:space="preserve"> </w:t>
            </w:r>
            <w:r w:rsidRPr="001957C7">
              <w:rPr>
                <w:rFonts w:ascii="Times" w:hAnsi="Times" w:cs="Times"/>
                <w:b/>
                <w:sz w:val="16"/>
                <w:szCs w:val="16"/>
                <w:vertAlign w:val="superscript"/>
                <w:lang w:val="fr-CH"/>
              </w:rPr>
              <w:t>(3)</w:t>
            </w:r>
            <w:r w:rsidRPr="001957C7">
              <w:rPr>
                <w:rFonts w:ascii="Times" w:hAnsi="Times" w:cs="Times"/>
                <w:sz w:val="20"/>
                <w:lang w:val="fr-CH"/>
              </w:rPr>
              <w:br/>
              <w:t xml:space="preserve">Ms Wang </w:t>
            </w:r>
            <w:proofErr w:type="spellStart"/>
            <w:r w:rsidRPr="001957C7">
              <w:rPr>
                <w:rFonts w:ascii="Times" w:hAnsi="Times" w:cs="Times"/>
                <w:sz w:val="20"/>
                <w:lang w:val="fr-CH"/>
              </w:rPr>
              <w:t>Yiwen</w:t>
            </w:r>
            <w:proofErr w:type="spellEnd"/>
            <w:r w:rsidRPr="001957C7">
              <w:rPr>
                <w:rFonts w:ascii="Times" w:hAnsi="Times" w:cs="Times"/>
                <w:sz w:val="20"/>
                <w:lang w:val="fr-CH"/>
              </w:rPr>
              <w:t xml:space="preserve"> (Associate rapporteur)</w:t>
            </w:r>
            <w:r w:rsidRPr="001957C7">
              <w:rPr>
                <w:sz w:val="22"/>
                <w:lang w:val="fr-CH"/>
              </w:rPr>
              <w:t xml:space="preserve"> </w:t>
            </w:r>
            <w:r w:rsidRPr="001957C7">
              <w:rPr>
                <w:rFonts w:ascii="Times" w:hAnsi="Times" w:cs="Times"/>
                <w:b/>
                <w:sz w:val="16"/>
                <w:szCs w:val="16"/>
                <w:vertAlign w:val="superscript"/>
                <w:lang w:val="fr-CH"/>
              </w:rPr>
              <w:t>(3)</w:t>
            </w:r>
          </w:p>
        </w:tc>
      </w:tr>
      <w:tr w:rsidR="001957C7" w:rsidRPr="001957C7" w14:paraId="7E52F9DF" w14:textId="77777777" w:rsidTr="00C65F17">
        <w:trPr>
          <w:cantSplit/>
          <w:jc w:val="center"/>
        </w:trPr>
        <w:tc>
          <w:tcPr>
            <w:tcW w:w="1320" w:type="dxa"/>
            <w:vAlign w:val="center"/>
          </w:tcPr>
          <w:p w14:paraId="4EE153D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Q2/17</w:t>
            </w:r>
          </w:p>
        </w:tc>
        <w:tc>
          <w:tcPr>
            <w:tcW w:w="2634" w:type="dxa"/>
            <w:vAlign w:val="center"/>
          </w:tcPr>
          <w:p w14:paraId="3559E0D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Security architecture and framework</w:t>
            </w:r>
          </w:p>
        </w:tc>
        <w:tc>
          <w:tcPr>
            <w:tcW w:w="1134" w:type="dxa"/>
            <w:vAlign w:val="center"/>
          </w:tcPr>
          <w:p w14:paraId="541305A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WP1/17</w:t>
            </w:r>
          </w:p>
        </w:tc>
        <w:tc>
          <w:tcPr>
            <w:tcW w:w="4551" w:type="dxa"/>
            <w:vAlign w:val="center"/>
          </w:tcPr>
          <w:p w14:paraId="78CD7D7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Ms Hu Zhiyuan (Co-rapporteur)</w:t>
            </w:r>
            <w:r w:rsidRPr="001957C7">
              <w:rPr>
                <w:rFonts w:ascii="Times" w:hAnsi="Times" w:cs="Times"/>
                <w:b/>
                <w:sz w:val="16"/>
                <w:szCs w:val="16"/>
                <w:vertAlign w:val="superscript"/>
              </w:rPr>
              <w:t xml:space="preserve"> (3)</w:t>
            </w:r>
            <w:r w:rsidRPr="001957C7">
              <w:rPr>
                <w:rFonts w:ascii="Times" w:hAnsi="Times" w:cs="Times"/>
                <w:sz w:val="20"/>
              </w:rPr>
              <w:br/>
              <w:t>Mr Oh Heung Ryong (Co-rapporteur)</w:t>
            </w:r>
            <w:r w:rsidRPr="001957C7">
              <w:rPr>
                <w:rFonts w:ascii="Times" w:hAnsi="Times" w:cs="Times"/>
                <w:b/>
                <w:sz w:val="16"/>
                <w:szCs w:val="16"/>
                <w:vertAlign w:val="superscript"/>
              </w:rPr>
              <w:t xml:space="preserve"> (3)</w:t>
            </w:r>
            <w:r w:rsidRPr="001957C7">
              <w:rPr>
                <w:rFonts w:ascii="Times" w:hAnsi="Times" w:cs="Times"/>
                <w:b/>
                <w:sz w:val="16"/>
                <w:szCs w:val="16"/>
                <w:vertAlign w:val="superscript"/>
              </w:rPr>
              <w:br/>
            </w:r>
            <w:r w:rsidRPr="001957C7">
              <w:rPr>
                <w:rFonts w:eastAsia="MS Mincho" w:cs="Arial"/>
                <w:bCs/>
                <w:sz w:val="20"/>
                <w:lang w:eastAsia="zh-CN"/>
              </w:rPr>
              <w:t>Ms Chaabane Emna</w:t>
            </w:r>
            <w:r w:rsidRPr="001957C7">
              <w:rPr>
                <w:rFonts w:eastAsia="MS Mincho" w:cs="Arial"/>
                <w:sz w:val="22"/>
                <w:szCs w:val="22"/>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(10)</w:t>
            </w:r>
            <w:r w:rsidRPr="001957C7">
              <w:rPr>
                <w:rFonts w:ascii="Times" w:hAnsi="Times" w:cs="Times"/>
                <w:b/>
                <w:sz w:val="16"/>
                <w:szCs w:val="16"/>
                <w:vertAlign w:val="superscript"/>
              </w:rPr>
              <w:br/>
            </w:r>
            <w:r w:rsidRPr="001957C7">
              <w:rPr>
                <w:rFonts w:eastAsia="MS Mincho" w:cs="Arial"/>
                <w:bCs/>
                <w:sz w:val="20"/>
                <w:lang w:eastAsia="zh-CN"/>
              </w:rPr>
              <w:t xml:space="preserve">Mr Lee </w:t>
            </w:r>
            <w:proofErr w:type="spellStart"/>
            <w:r w:rsidRPr="001957C7">
              <w:rPr>
                <w:rFonts w:eastAsia="MS Mincho" w:cs="Arial"/>
                <w:bCs/>
                <w:sz w:val="20"/>
                <w:lang w:eastAsia="zh-CN"/>
              </w:rPr>
              <w:t>Jinmyung</w:t>
            </w:r>
            <w:proofErr w:type="spellEnd"/>
            <w:r w:rsidRPr="001957C7">
              <w:rPr>
                <w:rFonts w:eastAsia="MS Mincho" w:cs="Arial"/>
                <w:sz w:val="22"/>
                <w:szCs w:val="22"/>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(16)</w:t>
            </w:r>
          </w:p>
        </w:tc>
      </w:tr>
      <w:tr w:rsidR="001957C7" w:rsidRPr="001957C7" w14:paraId="4E837293" w14:textId="77777777" w:rsidTr="00C65F17">
        <w:trPr>
          <w:cantSplit/>
          <w:jc w:val="center"/>
        </w:trPr>
        <w:tc>
          <w:tcPr>
            <w:tcW w:w="1320" w:type="dxa"/>
            <w:vAlign w:val="center"/>
          </w:tcPr>
          <w:p w14:paraId="5048D05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Q3/17</w:t>
            </w:r>
          </w:p>
        </w:tc>
        <w:tc>
          <w:tcPr>
            <w:tcW w:w="2634" w:type="dxa"/>
            <w:vAlign w:val="center"/>
          </w:tcPr>
          <w:p w14:paraId="146D0B2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Telecommunication information security management</w:t>
            </w:r>
          </w:p>
        </w:tc>
        <w:tc>
          <w:tcPr>
            <w:tcW w:w="1134" w:type="dxa"/>
            <w:vAlign w:val="center"/>
          </w:tcPr>
          <w:p w14:paraId="3651621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WP1/17</w:t>
            </w:r>
          </w:p>
        </w:tc>
        <w:tc>
          <w:tcPr>
            <w:tcW w:w="4551" w:type="dxa"/>
            <w:vAlign w:val="center"/>
          </w:tcPr>
          <w:p w14:paraId="6B2D939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Ms Naganuma Miho (Rapporteur)</w:t>
            </w:r>
            <w:r w:rsidRPr="001957C7">
              <w:rPr>
                <w:rFonts w:ascii="Times" w:hAnsi="Times" w:cs="Times"/>
                <w:b/>
                <w:sz w:val="16"/>
                <w:szCs w:val="16"/>
                <w:vertAlign w:val="superscript"/>
              </w:rPr>
              <w:t xml:space="preserve"> (3)</w:t>
            </w:r>
            <w:r w:rsidRPr="001957C7">
              <w:rPr>
                <w:rFonts w:ascii="Times" w:hAnsi="Times" w:cs="Times"/>
                <w:sz w:val="20"/>
              </w:rPr>
              <w:br/>
              <w:t>Mr Min Jinghua (Associate rapporteur)</w:t>
            </w:r>
            <w:r w:rsidRPr="001957C7">
              <w:rPr>
                <w:rFonts w:ascii="Times" w:hAnsi="Times" w:cs="Times"/>
                <w:b/>
                <w:sz w:val="16"/>
                <w:szCs w:val="16"/>
                <w:vertAlign w:val="superscript"/>
              </w:rPr>
              <w:t xml:space="preserve"> (7)</w:t>
            </w:r>
            <w:r w:rsidRPr="001957C7">
              <w:rPr>
                <w:rFonts w:ascii="Times" w:hAnsi="Times" w:cs="Times"/>
                <w:sz w:val="20"/>
              </w:rPr>
              <w:br/>
              <w:t>Mr Mustafa Thaib (Associate rapporteur)</w:t>
            </w:r>
            <w:r w:rsidRPr="001957C7">
              <w:rPr>
                <w:rFonts w:ascii="Times" w:hAnsi="Times" w:cs="Times"/>
                <w:b/>
                <w:sz w:val="16"/>
                <w:szCs w:val="16"/>
                <w:vertAlign w:val="superscript"/>
              </w:rPr>
              <w:t xml:space="preserve"> (5)</w:t>
            </w:r>
            <w:r w:rsidRPr="001957C7">
              <w:rPr>
                <w:rFonts w:ascii="Times" w:hAnsi="Times" w:cs="Times"/>
                <w:b/>
                <w:sz w:val="16"/>
                <w:szCs w:val="16"/>
                <w:vertAlign w:val="superscript"/>
              </w:rPr>
              <w:br/>
            </w:r>
            <w:r w:rsidRPr="001957C7">
              <w:rPr>
                <w:rFonts w:eastAsia="MS Mincho" w:cs="Arial"/>
                <w:bCs/>
                <w:sz w:val="20"/>
                <w:lang w:eastAsia="zh-CN"/>
              </w:rPr>
              <w:t>Mr Fischer Andres</w:t>
            </w:r>
            <w:r w:rsidRPr="001957C7">
              <w:rPr>
                <w:rFonts w:eastAsia="MS Mincho" w:cs="Arial"/>
                <w:bCs/>
                <w:sz w:val="22"/>
                <w:szCs w:val="22"/>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(4)</w:t>
            </w:r>
          </w:p>
        </w:tc>
      </w:tr>
      <w:tr w:rsidR="001957C7" w:rsidRPr="001957C7" w14:paraId="17C9088B" w14:textId="77777777" w:rsidTr="00C65F17">
        <w:trPr>
          <w:cantSplit/>
          <w:jc w:val="center"/>
        </w:trPr>
        <w:tc>
          <w:tcPr>
            <w:tcW w:w="1320" w:type="dxa"/>
            <w:vAlign w:val="center"/>
          </w:tcPr>
          <w:p w14:paraId="23CF5B2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Q4/17</w:t>
            </w:r>
          </w:p>
        </w:tc>
        <w:tc>
          <w:tcPr>
            <w:tcW w:w="2634" w:type="dxa"/>
            <w:vAlign w:val="center"/>
          </w:tcPr>
          <w:p w14:paraId="64E7BFC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Cybersecurity</w:t>
            </w:r>
          </w:p>
        </w:tc>
        <w:tc>
          <w:tcPr>
            <w:tcW w:w="1134" w:type="dxa"/>
            <w:vAlign w:val="center"/>
          </w:tcPr>
          <w:p w14:paraId="29B5176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WP2/17</w:t>
            </w:r>
          </w:p>
        </w:tc>
        <w:tc>
          <w:tcPr>
            <w:tcW w:w="4551" w:type="dxa"/>
            <w:vAlign w:val="center"/>
          </w:tcPr>
          <w:p w14:paraId="234E8EC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Mr Kadobayashi Youki (Rapporteur)</w:t>
            </w:r>
            <w:r w:rsidRPr="001957C7">
              <w:rPr>
                <w:rFonts w:ascii="Times" w:hAnsi="Times" w:cs="Times"/>
                <w:b/>
                <w:sz w:val="16"/>
                <w:szCs w:val="16"/>
                <w:vertAlign w:val="superscript"/>
              </w:rPr>
              <w:t xml:space="preserve"> (6)</w:t>
            </w:r>
            <w:r w:rsidRPr="001957C7">
              <w:rPr>
                <w:rFonts w:ascii="Times" w:hAnsi="Times" w:cs="Times"/>
                <w:sz w:val="20"/>
              </w:rPr>
              <w:br/>
              <w:t>Mr Kim Jong-Hyun (Rapporteur)</w:t>
            </w:r>
            <w:r w:rsidRPr="001957C7">
              <w:rPr>
                <w:rFonts w:ascii="Times" w:hAnsi="Times" w:cs="Times"/>
                <w:b/>
                <w:sz w:val="16"/>
                <w:szCs w:val="16"/>
                <w:vertAlign w:val="superscript"/>
              </w:rPr>
              <w:t xml:space="preserve"> (7)</w:t>
            </w:r>
            <w:r w:rsidRPr="001957C7">
              <w:rPr>
                <w:rFonts w:ascii="Times" w:hAnsi="Times" w:cs="Times"/>
                <w:sz w:val="20"/>
              </w:rPr>
              <w:br/>
              <w:t>Mr Sim Dong-Hi (Associate rapporteur)</w:t>
            </w:r>
            <w:r w:rsidRPr="001957C7">
              <w:rPr>
                <w:rFonts w:ascii="Times" w:hAnsi="Times" w:cs="Times"/>
                <w:b/>
                <w:sz w:val="16"/>
                <w:szCs w:val="16"/>
                <w:vertAlign w:val="superscript"/>
              </w:rPr>
              <w:t xml:space="preserve"> (2)</w:t>
            </w:r>
            <w:r w:rsidRPr="001957C7">
              <w:rPr>
                <w:rFonts w:ascii="Times" w:hAnsi="Times" w:cs="Times"/>
                <w:sz w:val="20"/>
              </w:rPr>
              <w:br/>
              <w:t>Mr Zhang Chen (Associate rapporteur)</w:t>
            </w:r>
            <w:r w:rsidRPr="001957C7">
              <w:rPr>
                <w:rFonts w:ascii="Times" w:hAnsi="Times" w:cs="Times"/>
                <w:b/>
                <w:sz w:val="16"/>
                <w:szCs w:val="16"/>
                <w:vertAlign w:val="superscript"/>
              </w:rPr>
              <w:t xml:space="preserve"> (15)</w:t>
            </w:r>
            <w:r w:rsidRPr="001957C7">
              <w:rPr>
                <w:rFonts w:ascii="Times" w:hAnsi="Times" w:cs="Times"/>
                <w:b/>
                <w:sz w:val="16"/>
                <w:szCs w:val="16"/>
                <w:vertAlign w:val="superscript"/>
              </w:rPr>
              <w:br/>
            </w:r>
            <w:r w:rsidRPr="001957C7">
              <w:rPr>
                <w:rFonts w:eastAsia="MS Mincho" w:cs="Arial"/>
                <w:bCs/>
                <w:sz w:val="20"/>
                <w:lang w:eastAsia="zh-CN"/>
              </w:rPr>
              <w:t>Mr Casanovas Eduardo</w:t>
            </w:r>
            <w:r w:rsidRPr="001957C7">
              <w:rPr>
                <w:rFonts w:eastAsia="MS Mincho" w:cs="Arial"/>
                <w:sz w:val="22"/>
                <w:szCs w:val="22"/>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(4)</w:t>
            </w:r>
          </w:p>
        </w:tc>
      </w:tr>
      <w:tr w:rsidR="001957C7" w:rsidRPr="00D3553A" w14:paraId="693236CF" w14:textId="77777777" w:rsidTr="00C65F17">
        <w:trPr>
          <w:cantSplit/>
          <w:jc w:val="center"/>
        </w:trPr>
        <w:tc>
          <w:tcPr>
            <w:tcW w:w="1320" w:type="dxa"/>
            <w:vAlign w:val="center"/>
          </w:tcPr>
          <w:p w14:paraId="16598D9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Q5/17</w:t>
            </w:r>
          </w:p>
        </w:tc>
        <w:tc>
          <w:tcPr>
            <w:tcW w:w="2634" w:type="dxa"/>
            <w:vAlign w:val="center"/>
          </w:tcPr>
          <w:p w14:paraId="0498E20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Countering spam by technical means</w:t>
            </w:r>
          </w:p>
        </w:tc>
        <w:tc>
          <w:tcPr>
            <w:tcW w:w="1134" w:type="dxa"/>
            <w:vAlign w:val="center"/>
          </w:tcPr>
          <w:p w14:paraId="7824AF3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WP2/17</w:t>
            </w:r>
          </w:p>
        </w:tc>
        <w:tc>
          <w:tcPr>
            <w:tcW w:w="4551" w:type="dxa"/>
            <w:vAlign w:val="center"/>
          </w:tcPr>
          <w:p w14:paraId="3261B38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
            </w:pPr>
            <w:r w:rsidRPr="001957C7">
              <w:rPr>
                <w:rFonts w:ascii="Times" w:hAnsi="Times" w:cs="Times"/>
                <w:sz w:val="20"/>
                <w:lang w:val="fr-CH"/>
              </w:rPr>
              <w:t xml:space="preserve">Mr Zhang </w:t>
            </w:r>
            <w:proofErr w:type="spellStart"/>
            <w:r w:rsidRPr="001957C7">
              <w:rPr>
                <w:rFonts w:ascii="Times" w:hAnsi="Times" w:cs="Times"/>
                <w:sz w:val="20"/>
                <w:lang w:val="fr-CH"/>
              </w:rPr>
              <w:t>Yanbin</w:t>
            </w:r>
            <w:proofErr w:type="spellEnd"/>
            <w:r w:rsidRPr="001957C7">
              <w:rPr>
                <w:rFonts w:ascii="Times" w:hAnsi="Times" w:cs="Times"/>
                <w:sz w:val="20"/>
                <w:lang w:val="fr-CH"/>
              </w:rPr>
              <w:t xml:space="preserve"> (Rapporteur)</w:t>
            </w:r>
            <w:r w:rsidRPr="001957C7">
              <w:rPr>
                <w:rFonts w:ascii="Times" w:hAnsi="Times" w:cs="Times"/>
                <w:b/>
                <w:sz w:val="16"/>
                <w:szCs w:val="16"/>
                <w:vertAlign w:val="superscript"/>
                <w:lang w:val="fr-CH"/>
              </w:rPr>
              <w:t xml:space="preserve"> (3)</w:t>
            </w:r>
            <w:r w:rsidRPr="001957C7">
              <w:rPr>
                <w:rFonts w:ascii="Times" w:hAnsi="Times" w:cs="Times"/>
                <w:sz w:val="20"/>
                <w:lang w:val="fr-CH"/>
              </w:rPr>
              <w:br/>
              <w:t>Mr Kim ChangOh (Associate rapporteur)</w:t>
            </w:r>
            <w:r w:rsidRPr="001957C7">
              <w:rPr>
                <w:rFonts w:ascii="Times" w:hAnsi="Times" w:cs="Times"/>
                <w:b/>
                <w:sz w:val="16"/>
                <w:szCs w:val="16"/>
                <w:vertAlign w:val="superscript"/>
                <w:lang w:val="fr-CH"/>
              </w:rPr>
              <w:t xml:space="preserve"> (3)</w:t>
            </w:r>
          </w:p>
        </w:tc>
      </w:tr>
      <w:tr w:rsidR="001957C7" w:rsidRPr="001957C7" w14:paraId="0A439C08" w14:textId="77777777" w:rsidTr="00C65F17">
        <w:trPr>
          <w:cantSplit/>
          <w:jc w:val="center"/>
        </w:trPr>
        <w:tc>
          <w:tcPr>
            <w:tcW w:w="1320" w:type="dxa"/>
            <w:vAlign w:val="center"/>
          </w:tcPr>
          <w:p w14:paraId="466D967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Q6/17</w:t>
            </w:r>
          </w:p>
        </w:tc>
        <w:tc>
          <w:tcPr>
            <w:tcW w:w="2634" w:type="dxa"/>
            <w:vAlign w:val="center"/>
          </w:tcPr>
          <w:p w14:paraId="75312E7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 xml:space="preserve">Security aspects of telecommunication services, </w:t>
            </w:r>
            <w:proofErr w:type="gramStart"/>
            <w:r w:rsidRPr="001957C7">
              <w:rPr>
                <w:rFonts w:ascii="Times" w:hAnsi="Times" w:cs="Times"/>
                <w:sz w:val="20"/>
              </w:rPr>
              <w:t>networks</w:t>
            </w:r>
            <w:proofErr w:type="gramEnd"/>
            <w:r w:rsidRPr="001957C7">
              <w:rPr>
                <w:rFonts w:ascii="Times" w:hAnsi="Times" w:cs="Times"/>
                <w:sz w:val="20"/>
              </w:rPr>
              <w:t xml:space="preserve"> and Internet of Things </w:t>
            </w:r>
            <w:r w:rsidRPr="001957C7">
              <w:rPr>
                <w:sz w:val="22"/>
                <w:szCs w:val="22"/>
                <w:vertAlign w:val="superscript"/>
              </w:rPr>
              <w:t>(17)</w:t>
            </w:r>
            <w:r w:rsidRPr="001957C7">
              <w:rPr>
                <w:sz w:val="22"/>
                <w:szCs w:val="22"/>
              </w:rPr>
              <w:t xml:space="preserve"> </w:t>
            </w:r>
          </w:p>
        </w:tc>
        <w:tc>
          <w:tcPr>
            <w:tcW w:w="1134" w:type="dxa"/>
            <w:vAlign w:val="center"/>
          </w:tcPr>
          <w:p w14:paraId="7AD054A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WP1/17</w:t>
            </w:r>
          </w:p>
        </w:tc>
        <w:tc>
          <w:tcPr>
            <w:tcW w:w="4551" w:type="dxa"/>
            <w:vAlign w:val="center"/>
          </w:tcPr>
          <w:p w14:paraId="254CB18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Mr Baek Jonghyun (Co-rapporteur)</w:t>
            </w:r>
            <w:r w:rsidRPr="001957C7">
              <w:rPr>
                <w:rFonts w:ascii="Times" w:hAnsi="Times" w:cs="Times"/>
                <w:b/>
                <w:sz w:val="16"/>
                <w:szCs w:val="16"/>
                <w:vertAlign w:val="superscript"/>
              </w:rPr>
              <w:t xml:space="preserve"> (3)</w:t>
            </w:r>
            <w:r w:rsidRPr="001957C7">
              <w:rPr>
                <w:rFonts w:ascii="Times" w:hAnsi="Times" w:cs="Times"/>
                <w:sz w:val="20"/>
              </w:rPr>
              <w:br/>
              <w:t>Ms Zuo Min (Co-rapporteur)</w:t>
            </w:r>
            <w:r w:rsidRPr="001957C7">
              <w:rPr>
                <w:rFonts w:ascii="Times" w:hAnsi="Times" w:cs="Times"/>
                <w:b/>
                <w:sz w:val="20"/>
                <w:vertAlign w:val="superscript"/>
              </w:rPr>
              <w:t xml:space="preserve"> </w:t>
            </w:r>
            <w:r w:rsidRPr="001957C7">
              <w:rPr>
                <w:rFonts w:ascii="Times" w:hAnsi="Times" w:cs="Times"/>
                <w:b/>
                <w:sz w:val="16"/>
                <w:szCs w:val="16"/>
                <w:vertAlign w:val="superscript"/>
              </w:rPr>
              <w:t>(14)</w:t>
            </w:r>
            <w:r w:rsidRPr="001957C7">
              <w:rPr>
                <w:rFonts w:ascii="Times" w:hAnsi="Times" w:cs="Times"/>
                <w:b/>
                <w:sz w:val="20"/>
                <w:vertAlign w:val="superscript"/>
              </w:rPr>
              <w:br/>
            </w:r>
            <w:r w:rsidRPr="001957C7">
              <w:rPr>
                <w:rFonts w:ascii="Times" w:hAnsi="Times" w:cs="Times"/>
                <w:sz w:val="20"/>
              </w:rPr>
              <w:t xml:space="preserve">Mr Yan </w:t>
            </w:r>
            <w:proofErr w:type="spellStart"/>
            <w:r w:rsidRPr="001957C7">
              <w:rPr>
                <w:rFonts w:ascii="Times" w:hAnsi="Times" w:cs="Times"/>
                <w:sz w:val="20"/>
              </w:rPr>
              <w:t>Junzhi</w:t>
            </w:r>
            <w:proofErr w:type="spellEnd"/>
            <w:r w:rsidRPr="001957C7">
              <w:rPr>
                <w:rFonts w:ascii="Times" w:hAnsi="Times" w:cs="Times"/>
                <w:sz w:val="20"/>
              </w:rPr>
              <w:t xml:space="preserve"> (Co-rapporteur)</w:t>
            </w:r>
            <w:r w:rsidRPr="001957C7">
              <w:rPr>
                <w:rFonts w:ascii="Times" w:hAnsi="Times" w:cs="Times"/>
                <w:b/>
                <w:sz w:val="16"/>
                <w:szCs w:val="16"/>
                <w:vertAlign w:val="superscript"/>
              </w:rPr>
              <w:t xml:space="preserve"> (8)</w:t>
            </w:r>
            <w:r w:rsidRPr="001957C7">
              <w:rPr>
                <w:rFonts w:ascii="Times" w:hAnsi="Times" w:cs="Times"/>
                <w:sz w:val="20"/>
              </w:rPr>
              <w:br/>
              <w:t>Mr Lee Gunhee (Associate rapporteur)</w:t>
            </w:r>
            <w:r w:rsidRPr="001957C7">
              <w:rPr>
                <w:rFonts w:ascii="Times" w:hAnsi="Times" w:cs="Times"/>
                <w:b/>
                <w:sz w:val="16"/>
                <w:szCs w:val="16"/>
                <w:vertAlign w:val="superscript"/>
              </w:rPr>
              <w:t xml:space="preserve"> (9)</w:t>
            </w:r>
            <w:r w:rsidRPr="001957C7">
              <w:rPr>
                <w:rFonts w:ascii="Times" w:hAnsi="Times" w:cs="Times"/>
                <w:sz w:val="20"/>
              </w:rPr>
              <w:br/>
              <w:t>Mr Takahashi Takeshi (Associate rapporteur)</w:t>
            </w:r>
            <w:r w:rsidRPr="001957C7">
              <w:rPr>
                <w:rFonts w:ascii="Times" w:hAnsi="Times" w:cs="Times"/>
                <w:b/>
                <w:sz w:val="16"/>
                <w:szCs w:val="16"/>
                <w:vertAlign w:val="superscript"/>
              </w:rPr>
              <w:t xml:space="preserve"> (3)</w:t>
            </w:r>
            <w:r w:rsidRPr="001957C7">
              <w:rPr>
                <w:rFonts w:ascii="Times" w:hAnsi="Times" w:cs="Times"/>
                <w:sz w:val="20"/>
              </w:rPr>
              <w:br/>
              <w:t>Mr Yu Bo (Associate rapporteur)</w:t>
            </w:r>
            <w:r w:rsidRPr="001957C7">
              <w:rPr>
                <w:rFonts w:ascii="Times" w:hAnsi="Times" w:cs="Times"/>
                <w:b/>
                <w:sz w:val="16"/>
                <w:szCs w:val="16"/>
                <w:vertAlign w:val="superscript"/>
              </w:rPr>
              <w:t xml:space="preserve"> (3)</w:t>
            </w:r>
            <w:r w:rsidRPr="001957C7">
              <w:rPr>
                <w:rFonts w:ascii="Times" w:hAnsi="Times" w:cs="Times"/>
                <w:b/>
                <w:sz w:val="16"/>
                <w:szCs w:val="16"/>
                <w:vertAlign w:val="superscript"/>
              </w:rPr>
              <w:br/>
            </w:r>
            <w:r w:rsidRPr="001957C7">
              <w:rPr>
                <w:rFonts w:eastAsia="MS Mincho" w:cs="Arial"/>
                <w:bCs/>
                <w:sz w:val="20"/>
                <w:lang w:eastAsia="zh-CN"/>
              </w:rPr>
              <w:t>Ms Pazo Robles Maria Eugenia</w:t>
            </w:r>
            <w:r w:rsidRPr="001957C7">
              <w:rPr>
                <w:rFonts w:eastAsia="MS Mincho" w:cs="Arial"/>
                <w:sz w:val="20"/>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(4)</w:t>
            </w:r>
          </w:p>
        </w:tc>
      </w:tr>
      <w:tr w:rsidR="001957C7" w:rsidRPr="00D3553A" w14:paraId="39365AB4" w14:textId="77777777" w:rsidTr="00C65F17">
        <w:trPr>
          <w:cantSplit/>
          <w:jc w:val="center"/>
        </w:trPr>
        <w:tc>
          <w:tcPr>
            <w:tcW w:w="1320" w:type="dxa"/>
            <w:vAlign w:val="center"/>
          </w:tcPr>
          <w:p w14:paraId="5EC5886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Q7/17</w:t>
            </w:r>
          </w:p>
        </w:tc>
        <w:tc>
          <w:tcPr>
            <w:tcW w:w="2634" w:type="dxa"/>
            <w:vAlign w:val="center"/>
          </w:tcPr>
          <w:p w14:paraId="5B0F3C7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Secure application services</w:t>
            </w:r>
          </w:p>
        </w:tc>
        <w:tc>
          <w:tcPr>
            <w:tcW w:w="1134" w:type="dxa"/>
            <w:vAlign w:val="center"/>
          </w:tcPr>
          <w:p w14:paraId="728FD25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WP3/17</w:t>
            </w:r>
          </w:p>
        </w:tc>
        <w:tc>
          <w:tcPr>
            <w:tcW w:w="4551" w:type="dxa"/>
            <w:vAlign w:val="center"/>
          </w:tcPr>
          <w:p w14:paraId="1285FC8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lang w:val="fr-CH"/>
              </w:rPr>
            </w:pPr>
            <w:r w:rsidRPr="001957C7">
              <w:rPr>
                <w:rFonts w:ascii="Times" w:hAnsi="Times" w:cs="Times"/>
                <w:sz w:val="20"/>
                <w:lang w:val="fr-CH"/>
              </w:rPr>
              <w:t>Mr Nah Jae Hoon (Rapporteur)</w:t>
            </w:r>
            <w:r w:rsidRPr="001957C7">
              <w:rPr>
                <w:rFonts w:ascii="Times" w:hAnsi="Times" w:cs="Times"/>
                <w:b/>
                <w:sz w:val="16"/>
                <w:szCs w:val="16"/>
                <w:vertAlign w:val="superscript"/>
                <w:lang w:val="fr-CH"/>
              </w:rPr>
              <w:t xml:space="preserve"> (3)</w:t>
            </w:r>
            <w:r w:rsidRPr="001957C7">
              <w:rPr>
                <w:rFonts w:ascii="Times" w:hAnsi="Times" w:cs="Times"/>
                <w:sz w:val="20"/>
                <w:lang w:val="fr-CH"/>
              </w:rPr>
              <w:br/>
              <w:t>Ms Gao Feng (Associate rapporteur)</w:t>
            </w:r>
            <w:r w:rsidRPr="001957C7">
              <w:rPr>
                <w:rFonts w:ascii="Times" w:hAnsi="Times" w:cs="Times"/>
                <w:b/>
                <w:sz w:val="16"/>
                <w:szCs w:val="16"/>
                <w:vertAlign w:val="superscript"/>
                <w:lang w:val="fr-CH"/>
              </w:rPr>
              <w:t xml:space="preserve"> (7)</w:t>
            </w:r>
            <w:r w:rsidRPr="001957C7">
              <w:rPr>
                <w:rFonts w:ascii="Times" w:hAnsi="Times" w:cs="Times"/>
                <w:sz w:val="20"/>
                <w:lang w:val="fr-CH"/>
              </w:rPr>
              <w:br/>
              <w:t>Mr Liu Lijun (Associate rapporteur)</w:t>
            </w:r>
            <w:r w:rsidRPr="001957C7">
              <w:rPr>
                <w:rFonts w:ascii="Times" w:hAnsi="Times" w:cs="Times"/>
                <w:b/>
                <w:sz w:val="16"/>
                <w:szCs w:val="16"/>
                <w:vertAlign w:val="superscript"/>
                <w:lang w:val="fr-CH"/>
              </w:rPr>
              <w:t xml:space="preserve"> (3)</w:t>
            </w:r>
          </w:p>
        </w:tc>
      </w:tr>
      <w:tr w:rsidR="001957C7" w:rsidRPr="001957C7" w14:paraId="3EB27018" w14:textId="77777777" w:rsidTr="00C65F17">
        <w:trPr>
          <w:cantSplit/>
          <w:jc w:val="center"/>
        </w:trPr>
        <w:tc>
          <w:tcPr>
            <w:tcW w:w="1320" w:type="dxa"/>
            <w:vAlign w:val="center"/>
          </w:tcPr>
          <w:p w14:paraId="75428F0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Q8/17</w:t>
            </w:r>
          </w:p>
        </w:tc>
        <w:tc>
          <w:tcPr>
            <w:tcW w:w="2634" w:type="dxa"/>
            <w:vAlign w:val="center"/>
          </w:tcPr>
          <w:p w14:paraId="1576892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 xml:space="preserve">Cloud computing and </w:t>
            </w:r>
            <w:proofErr w:type="gramStart"/>
            <w:r w:rsidRPr="001957C7">
              <w:rPr>
                <w:rFonts w:ascii="Times" w:hAnsi="Times" w:cs="Times"/>
                <w:sz w:val="20"/>
              </w:rPr>
              <w:t>Big</w:t>
            </w:r>
            <w:proofErr w:type="gramEnd"/>
            <w:r w:rsidRPr="001957C7">
              <w:rPr>
                <w:rFonts w:ascii="Times" w:hAnsi="Times" w:cs="Times"/>
                <w:sz w:val="20"/>
              </w:rPr>
              <w:t xml:space="preserve"> data infrastructure security </w:t>
            </w:r>
            <w:r w:rsidRPr="001957C7">
              <w:rPr>
                <w:sz w:val="22"/>
                <w:szCs w:val="22"/>
                <w:vertAlign w:val="superscript"/>
              </w:rPr>
              <w:t>(18)</w:t>
            </w:r>
            <w:r w:rsidRPr="001957C7">
              <w:rPr>
                <w:sz w:val="22"/>
                <w:szCs w:val="22"/>
              </w:rPr>
              <w:t xml:space="preserve"> </w:t>
            </w:r>
          </w:p>
        </w:tc>
        <w:tc>
          <w:tcPr>
            <w:tcW w:w="1134" w:type="dxa"/>
            <w:vAlign w:val="center"/>
          </w:tcPr>
          <w:p w14:paraId="7F78E6F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WP3/17</w:t>
            </w:r>
          </w:p>
        </w:tc>
        <w:tc>
          <w:tcPr>
            <w:tcW w:w="4551" w:type="dxa"/>
            <w:vAlign w:val="center"/>
          </w:tcPr>
          <w:p w14:paraId="5C40D82F"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Mr Wei Liang (Rapporteur)</w:t>
            </w:r>
            <w:r w:rsidRPr="001957C7">
              <w:rPr>
                <w:rFonts w:ascii="Times" w:hAnsi="Times" w:cs="Times"/>
                <w:b/>
                <w:sz w:val="16"/>
                <w:szCs w:val="16"/>
                <w:vertAlign w:val="superscript"/>
              </w:rPr>
              <w:t xml:space="preserve"> (3)</w:t>
            </w:r>
            <w:r w:rsidRPr="001957C7">
              <w:rPr>
                <w:rFonts w:ascii="Times" w:hAnsi="Times" w:cs="Times"/>
                <w:sz w:val="20"/>
              </w:rPr>
              <w:br/>
              <w:t xml:space="preserve">Mr Sang-Woo Lee (Associate rapporteur) </w:t>
            </w:r>
            <w:r w:rsidRPr="001957C7">
              <w:rPr>
                <w:rFonts w:ascii="Times" w:hAnsi="Times" w:cs="Times"/>
                <w:b/>
                <w:sz w:val="16"/>
                <w:szCs w:val="16"/>
                <w:vertAlign w:val="superscript"/>
              </w:rPr>
              <w:t>(9)</w:t>
            </w:r>
            <w:r w:rsidRPr="001957C7">
              <w:rPr>
                <w:rFonts w:ascii="Times" w:hAnsi="Times" w:cs="Times"/>
                <w:b/>
                <w:sz w:val="16"/>
                <w:szCs w:val="16"/>
                <w:vertAlign w:val="superscript"/>
              </w:rPr>
              <w:br/>
            </w:r>
            <w:r w:rsidRPr="001957C7">
              <w:rPr>
                <w:rFonts w:ascii="Times" w:hAnsi="Times" w:cs="Times"/>
                <w:sz w:val="20"/>
              </w:rPr>
              <w:t>Mr McFadden Mark (Associate rapporteur)</w:t>
            </w:r>
            <w:r w:rsidRPr="001957C7">
              <w:rPr>
                <w:rFonts w:ascii="Times" w:hAnsi="Times" w:cs="Times"/>
                <w:b/>
                <w:sz w:val="16"/>
                <w:szCs w:val="16"/>
                <w:vertAlign w:val="superscript"/>
              </w:rPr>
              <w:t xml:space="preserve"> (5)</w:t>
            </w:r>
          </w:p>
        </w:tc>
      </w:tr>
      <w:tr w:rsidR="001957C7" w:rsidRPr="001957C7" w14:paraId="5C06B9AF" w14:textId="77777777" w:rsidTr="00C65F17">
        <w:trPr>
          <w:cantSplit/>
          <w:jc w:val="center"/>
        </w:trPr>
        <w:tc>
          <w:tcPr>
            <w:tcW w:w="1320" w:type="dxa"/>
            <w:vAlign w:val="center"/>
          </w:tcPr>
          <w:p w14:paraId="5E832D92"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Q9/17</w:t>
            </w:r>
          </w:p>
        </w:tc>
        <w:tc>
          <w:tcPr>
            <w:tcW w:w="2634" w:type="dxa"/>
            <w:vAlign w:val="center"/>
          </w:tcPr>
          <w:p w14:paraId="6978269C"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Telebiometrics</w:t>
            </w:r>
          </w:p>
        </w:tc>
        <w:tc>
          <w:tcPr>
            <w:tcW w:w="1134" w:type="dxa"/>
            <w:vAlign w:val="center"/>
          </w:tcPr>
          <w:p w14:paraId="416E101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WP4/17</w:t>
            </w:r>
          </w:p>
        </w:tc>
        <w:tc>
          <w:tcPr>
            <w:tcW w:w="4551" w:type="dxa"/>
            <w:vAlign w:val="center"/>
          </w:tcPr>
          <w:p w14:paraId="366BAE3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imes" w:hAnsi="Times" w:cs="Times"/>
                <w:b/>
                <w:sz w:val="16"/>
                <w:szCs w:val="16"/>
                <w:vertAlign w:val="superscript"/>
              </w:rPr>
            </w:pPr>
            <w:r w:rsidRPr="001957C7">
              <w:rPr>
                <w:rFonts w:ascii="Times" w:hAnsi="Times" w:cs="Times"/>
                <w:sz w:val="20"/>
              </w:rPr>
              <w:t>Mr Caras John George (Rapporteur)</w:t>
            </w:r>
            <w:r w:rsidRPr="001957C7">
              <w:rPr>
                <w:sz w:val="22"/>
              </w:rPr>
              <w:t xml:space="preserve"> </w:t>
            </w:r>
            <w:r w:rsidRPr="001957C7">
              <w:rPr>
                <w:rFonts w:ascii="Times" w:hAnsi="Times" w:cs="Times"/>
                <w:b/>
                <w:sz w:val="16"/>
                <w:szCs w:val="16"/>
                <w:vertAlign w:val="superscript"/>
              </w:rPr>
              <w:t>(3)</w:t>
            </w:r>
            <w:r w:rsidRPr="001957C7">
              <w:rPr>
                <w:rFonts w:ascii="Times" w:hAnsi="Times" w:cs="Times"/>
                <w:b/>
                <w:sz w:val="16"/>
                <w:szCs w:val="16"/>
                <w:vertAlign w:val="superscript"/>
              </w:rPr>
              <w:br/>
            </w:r>
            <w:r w:rsidRPr="001957C7">
              <w:rPr>
                <w:rFonts w:ascii="Times" w:hAnsi="Times" w:cs="Times"/>
                <w:sz w:val="20"/>
              </w:rPr>
              <w:t>Mr Li Kepeng (Associate rapporteur)</w:t>
            </w:r>
            <w:r w:rsidRPr="001957C7">
              <w:rPr>
                <w:rFonts w:ascii="Times" w:hAnsi="Times" w:cs="Times"/>
                <w:b/>
                <w:sz w:val="16"/>
                <w:szCs w:val="16"/>
                <w:vertAlign w:val="superscript"/>
              </w:rPr>
              <w:t xml:space="preserve"> (11)</w:t>
            </w:r>
            <w:r w:rsidRPr="001957C7">
              <w:rPr>
                <w:rFonts w:ascii="Times" w:hAnsi="Times" w:cs="Times"/>
                <w:b/>
                <w:sz w:val="16"/>
                <w:szCs w:val="16"/>
                <w:vertAlign w:val="superscript"/>
              </w:rPr>
              <w:br/>
            </w:r>
            <w:r w:rsidRPr="001957C7">
              <w:rPr>
                <w:rFonts w:ascii="Times" w:hAnsi="Times" w:cs="Times"/>
                <w:sz w:val="20"/>
              </w:rPr>
              <w:t xml:space="preserve">Ms Wang </w:t>
            </w:r>
            <w:proofErr w:type="spellStart"/>
            <w:r w:rsidRPr="001957C7">
              <w:rPr>
                <w:rFonts w:ascii="Times" w:hAnsi="Times" w:cs="Times"/>
                <w:sz w:val="20"/>
              </w:rPr>
              <w:t>Mengxi</w:t>
            </w:r>
            <w:proofErr w:type="spellEnd"/>
            <w:r w:rsidRPr="001957C7">
              <w:rPr>
                <w:rFonts w:ascii="Times" w:hAnsi="Times" w:cs="Times"/>
                <w:sz w:val="20"/>
              </w:rPr>
              <w:t xml:space="preserve"> (Associate rapporteur)</w:t>
            </w:r>
            <w:r w:rsidRPr="001957C7">
              <w:rPr>
                <w:rFonts w:ascii="Times" w:hAnsi="Times" w:cs="Times"/>
                <w:b/>
                <w:sz w:val="16"/>
                <w:szCs w:val="16"/>
                <w:vertAlign w:val="superscript"/>
              </w:rPr>
              <w:t xml:space="preserve"> (12)</w:t>
            </w:r>
          </w:p>
        </w:tc>
      </w:tr>
      <w:tr w:rsidR="001957C7" w:rsidRPr="001957C7" w14:paraId="06468664" w14:textId="77777777" w:rsidTr="00C65F17">
        <w:trPr>
          <w:cantSplit/>
          <w:jc w:val="center"/>
        </w:trPr>
        <w:tc>
          <w:tcPr>
            <w:tcW w:w="1320" w:type="dxa"/>
            <w:vAlign w:val="center"/>
          </w:tcPr>
          <w:p w14:paraId="090E62A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Q10/17</w:t>
            </w:r>
          </w:p>
        </w:tc>
        <w:tc>
          <w:tcPr>
            <w:tcW w:w="2634" w:type="dxa"/>
            <w:vAlign w:val="center"/>
          </w:tcPr>
          <w:p w14:paraId="07EAEEE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rFonts w:ascii="Times" w:hAnsi="Times" w:cs="Times"/>
                <w:sz w:val="20"/>
              </w:rPr>
              <w:t>Identity management architecture and mechanisms</w:t>
            </w:r>
          </w:p>
        </w:tc>
        <w:tc>
          <w:tcPr>
            <w:tcW w:w="1134" w:type="dxa"/>
            <w:vAlign w:val="center"/>
          </w:tcPr>
          <w:p w14:paraId="5ADC6FD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WP4/17</w:t>
            </w:r>
          </w:p>
        </w:tc>
        <w:tc>
          <w:tcPr>
            <w:tcW w:w="4551" w:type="dxa"/>
            <w:vAlign w:val="center"/>
          </w:tcPr>
          <w:p w14:paraId="55BB1CA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Mr Barbir Abbie (Rapporteur)</w:t>
            </w:r>
            <w:r w:rsidRPr="001957C7">
              <w:rPr>
                <w:rFonts w:ascii="Times" w:hAnsi="Times" w:cs="Times"/>
                <w:b/>
                <w:sz w:val="16"/>
                <w:szCs w:val="16"/>
                <w:vertAlign w:val="superscript"/>
              </w:rPr>
              <w:t xml:space="preserve"> (3)</w:t>
            </w:r>
            <w:r w:rsidRPr="001957C7">
              <w:rPr>
                <w:rFonts w:ascii="Times" w:hAnsi="Times" w:cs="Times"/>
                <w:sz w:val="20"/>
              </w:rPr>
              <w:br/>
              <w:t xml:space="preserve">Mr Park </w:t>
            </w:r>
            <w:proofErr w:type="spellStart"/>
            <w:r w:rsidRPr="001957C7">
              <w:rPr>
                <w:rFonts w:ascii="Times" w:hAnsi="Times" w:cs="Times"/>
                <w:sz w:val="20"/>
              </w:rPr>
              <w:t>Keundug</w:t>
            </w:r>
            <w:proofErr w:type="spellEnd"/>
            <w:r w:rsidRPr="001957C7">
              <w:rPr>
                <w:rFonts w:ascii="Times" w:hAnsi="Times" w:cs="Times"/>
                <w:sz w:val="20"/>
              </w:rPr>
              <w:t xml:space="preserve"> (Associate rapporteur)</w:t>
            </w:r>
            <w:r w:rsidRPr="001957C7">
              <w:rPr>
                <w:rFonts w:ascii="Times" w:hAnsi="Times" w:cs="Times"/>
                <w:b/>
                <w:sz w:val="16"/>
                <w:szCs w:val="16"/>
                <w:vertAlign w:val="superscript"/>
              </w:rPr>
              <w:t xml:space="preserve"> (3)</w:t>
            </w:r>
            <w:r w:rsidRPr="001957C7">
              <w:rPr>
                <w:rFonts w:ascii="Times" w:hAnsi="Times" w:cs="Times"/>
                <w:sz w:val="20"/>
              </w:rPr>
              <w:br/>
              <w:t>Mr Takechi Hiroshi (Associate rapporteur)</w:t>
            </w:r>
            <w:r w:rsidRPr="001957C7">
              <w:rPr>
                <w:rFonts w:ascii="Times" w:hAnsi="Times" w:cs="Times"/>
                <w:b/>
                <w:sz w:val="16"/>
                <w:szCs w:val="16"/>
                <w:vertAlign w:val="superscript"/>
              </w:rPr>
              <w:t xml:space="preserve"> (3)</w:t>
            </w:r>
            <w:r w:rsidRPr="001957C7">
              <w:rPr>
                <w:rFonts w:ascii="Times" w:hAnsi="Times" w:cs="Times"/>
                <w:sz w:val="20"/>
              </w:rPr>
              <w:br/>
              <w:t>Mr Xia Junjie (Associate rapporteur)</w:t>
            </w:r>
            <w:r w:rsidRPr="001957C7">
              <w:rPr>
                <w:rFonts w:ascii="Times" w:hAnsi="Times" w:cs="Times"/>
                <w:b/>
                <w:sz w:val="16"/>
                <w:szCs w:val="16"/>
                <w:vertAlign w:val="superscript"/>
              </w:rPr>
              <w:t xml:space="preserve"> (3)</w:t>
            </w:r>
          </w:p>
        </w:tc>
      </w:tr>
      <w:tr w:rsidR="001957C7" w:rsidRPr="00D3553A" w14:paraId="21A62ED4" w14:textId="77777777" w:rsidTr="00C65F17">
        <w:trPr>
          <w:cantSplit/>
          <w:jc w:val="center"/>
        </w:trPr>
        <w:tc>
          <w:tcPr>
            <w:tcW w:w="1320" w:type="dxa"/>
            <w:vAlign w:val="center"/>
          </w:tcPr>
          <w:p w14:paraId="5A9E5064"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t>Q11/17</w:t>
            </w:r>
          </w:p>
        </w:tc>
        <w:tc>
          <w:tcPr>
            <w:tcW w:w="2634" w:type="dxa"/>
            <w:vAlign w:val="center"/>
          </w:tcPr>
          <w:p w14:paraId="067EF0A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Generic technologies (Directory, public key infrastructure (PKI), privilege management infrastructure (PMI), Abstract Syntax Notation One (ASN.1), object identifiers (OIDs)) to support secure applications</w:t>
            </w:r>
          </w:p>
        </w:tc>
        <w:tc>
          <w:tcPr>
            <w:tcW w:w="1134" w:type="dxa"/>
            <w:vAlign w:val="center"/>
          </w:tcPr>
          <w:p w14:paraId="4EE33F3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WP4/17</w:t>
            </w:r>
          </w:p>
        </w:tc>
        <w:tc>
          <w:tcPr>
            <w:tcW w:w="4551" w:type="dxa"/>
            <w:vAlign w:val="center"/>
          </w:tcPr>
          <w:p w14:paraId="7EFBEC5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highlight w:val="yellow"/>
                <w:lang w:val="fr-CH"/>
              </w:rPr>
            </w:pPr>
            <w:r w:rsidRPr="001957C7">
              <w:rPr>
                <w:rFonts w:ascii="Times" w:hAnsi="Times" w:cs="Times"/>
                <w:sz w:val="20"/>
                <w:lang w:val="fr-CH"/>
              </w:rPr>
              <w:t>Mr Lemaire Jean-Paul (Rapporteur)</w:t>
            </w:r>
            <w:r w:rsidRPr="001957C7">
              <w:rPr>
                <w:rFonts w:ascii="Times" w:hAnsi="Times" w:cs="Times"/>
                <w:b/>
                <w:sz w:val="16"/>
                <w:szCs w:val="16"/>
                <w:vertAlign w:val="superscript"/>
                <w:lang w:val="fr-CH"/>
              </w:rPr>
              <w:t xml:space="preserve"> (3)</w:t>
            </w:r>
            <w:r w:rsidRPr="001957C7">
              <w:rPr>
                <w:rFonts w:ascii="Times" w:hAnsi="Times" w:cs="Times"/>
                <w:b/>
                <w:sz w:val="16"/>
                <w:szCs w:val="16"/>
                <w:vertAlign w:val="superscript"/>
                <w:lang w:val="fr-CH"/>
              </w:rPr>
              <w:br/>
            </w:r>
            <w:r w:rsidRPr="001957C7">
              <w:rPr>
                <w:rFonts w:eastAsia="MS Mincho" w:cs="Arial"/>
                <w:bCs/>
                <w:sz w:val="20"/>
                <w:lang w:val="fr-CH" w:eastAsia="zh-CN"/>
              </w:rPr>
              <w:t xml:space="preserve">Ms </w:t>
            </w:r>
            <w:proofErr w:type="spellStart"/>
            <w:r w:rsidRPr="001957C7">
              <w:rPr>
                <w:rFonts w:eastAsia="MS Mincho" w:cs="Arial"/>
                <w:bCs/>
                <w:sz w:val="20"/>
                <w:lang w:val="fr-CH" w:eastAsia="zh-CN"/>
              </w:rPr>
              <w:t>Kaddachi</w:t>
            </w:r>
            <w:proofErr w:type="spellEnd"/>
            <w:r w:rsidRPr="001957C7">
              <w:rPr>
                <w:rFonts w:eastAsia="MS Mincho" w:cs="Arial"/>
                <w:bCs/>
                <w:sz w:val="20"/>
                <w:lang w:val="fr-CH" w:eastAsia="zh-CN"/>
              </w:rPr>
              <w:t xml:space="preserve"> Olfa</w:t>
            </w:r>
            <w:r w:rsidRPr="001957C7">
              <w:rPr>
                <w:rFonts w:eastAsia="MS Mincho" w:cs="Arial"/>
                <w:sz w:val="20"/>
                <w:lang w:val="fr-CH" w:eastAsia="zh-CN"/>
              </w:rPr>
              <w:t xml:space="preserve"> </w:t>
            </w:r>
            <w:r w:rsidRPr="001957C7">
              <w:rPr>
                <w:rFonts w:ascii="Times" w:hAnsi="Times" w:cs="Times"/>
                <w:sz w:val="20"/>
                <w:lang w:val="fr-CH"/>
              </w:rPr>
              <w:t>(Associate rapporteur)</w:t>
            </w:r>
            <w:r w:rsidRPr="001957C7">
              <w:rPr>
                <w:rFonts w:ascii="Times" w:hAnsi="Times" w:cs="Times"/>
                <w:b/>
                <w:sz w:val="20"/>
                <w:vertAlign w:val="superscript"/>
                <w:lang w:val="fr-CH"/>
              </w:rPr>
              <w:t xml:space="preserve"> </w:t>
            </w:r>
            <w:r w:rsidRPr="001957C7">
              <w:rPr>
                <w:rFonts w:ascii="Times" w:hAnsi="Times" w:cs="Times"/>
                <w:b/>
                <w:sz w:val="16"/>
                <w:szCs w:val="16"/>
                <w:vertAlign w:val="superscript"/>
                <w:lang w:val="fr-CH"/>
              </w:rPr>
              <w:t>(18)</w:t>
            </w:r>
          </w:p>
        </w:tc>
      </w:tr>
      <w:tr w:rsidR="001957C7" w:rsidRPr="001957C7" w14:paraId="7F5B4CF1" w14:textId="77777777" w:rsidTr="00C65F17">
        <w:trPr>
          <w:cantSplit/>
          <w:jc w:val="center"/>
        </w:trPr>
        <w:tc>
          <w:tcPr>
            <w:tcW w:w="1320" w:type="dxa"/>
            <w:vAlign w:val="center"/>
          </w:tcPr>
          <w:p w14:paraId="7F5F4C7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13" w:right="-113"/>
              <w:jc w:val="center"/>
              <w:rPr>
                <w:sz w:val="22"/>
              </w:rPr>
            </w:pPr>
            <w:r w:rsidRPr="001957C7">
              <w:rPr>
                <w:rFonts w:ascii="Times" w:hAnsi="Times" w:cs="Times"/>
                <w:sz w:val="20"/>
              </w:rPr>
              <w:lastRenderedPageBreak/>
              <w:t>Q12/17</w:t>
            </w:r>
          </w:p>
        </w:tc>
        <w:tc>
          <w:tcPr>
            <w:tcW w:w="2634" w:type="dxa"/>
            <w:vAlign w:val="center"/>
          </w:tcPr>
          <w:p w14:paraId="060535B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1957C7">
              <w:rPr>
                <w:rFonts w:ascii="Times" w:hAnsi="Times" w:cs="Times"/>
                <w:sz w:val="20"/>
              </w:rPr>
              <w:t>Formal languages for telecommunication software and testing</w:t>
            </w:r>
          </w:p>
        </w:tc>
        <w:tc>
          <w:tcPr>
            <w:tcW w:w="1134" w:type="dxa"/>
            <w:vAlign w:val="center"/>
          </w:tcPr>
          <w:p w14:paraId="10EA883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rFonts w:ascii="Times" w:hAnsi="Times" w:cs="Times"/>
                <w:sz w:val="20"/>
              </w:rPr>
              <w:t>WP3/17</w:t>
            </w:r>
          </w:p>
        </w:tc>
        <w:tc>
          <w:tcPr>
            <w:tcW w:w="4551" w:type="dxa"/>
            <w:vAlign w:val="center"/>
          </w:tcPr>
          <w:p w14:paraId="1078A4E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caps/>
                <w:sz w:val="22"/>
                <w:szCs w:val="22"/>
                <w:highlight w:val="yellow"/>
              </w:rPr>
            </w:pPr>
            <w:r w:rsidRPr="001957C7">
              <w:rPr>
                <w:rFonts w:ascii="Times" w:hAnsi="Times" w:cs="Times"/>
                <w:sz w:val="20"/>
              </w:rPr>
              <w:t>Mr Hogrefe Dieter (Rapporteur)</w:t>
            </w:r>
            <w:r w:rsidRPr="001957C7">
              <w:rPr>
                <w:rFonts w:ascii="Times" w:hAnsi="Times" w:cs="Times"/>
                <w:b/>
                <w:sz w:val="16"/>
                <w:szCs w:val="16"/>
                <w:vertAlign w:val="superscript"/>
              </w:rPr>
              <w:t xml:space="preserve"> (3)</w:t>
            </w:r>
            <w:r w:rsidRPr="001957C7">
              <w:rPr>
                <w:rFonts w:ascii="Times" w:hAnsi="Times" w:cs="Times"/>
                <w:sz w:val="20"/>
              </w:rPr>
              <w:br/>
              <w:t xml:space="preserve">Mr </w:t>
            </w:r>
            <w:proofErr w:type="spellStart"/>
            <w:r w:rsidRPr="001957C7">
              <w:rPr>
                <w:rFonts w:ascii="Times" w:hAnsi="Times" w:cs="Times"/>
                <w:sz w:val="20"/>
              </w:rPr>
              <w:t>Mussbacher</w:t>
            </w:r>
            <w:proofErr w:type="spellEnd"/>
            <w:r w:rsidRPr="001957C7">
              <w:rPr>
                <w:rFonts w:ascii="Times" w:hAnsi="Times" w:cs="Times"/>
                <w:sz w:val="20"/>
              </w:rPr>
              <w:t xml:space="preserve"> Gunter (Associate rapporteur)</w:t>
            </w:r>
            <w:r w:rsidRPr="001957C7">
              <w:rPr>
                <w:rFonts w:ascii="Times" w:hAnsi="Times" w:cs="Times"/>
                <w:b/>
                <w:sz w:val="16"/>
                <w:szCs w:val="16"/>
                <w:vertAlign w:val="superscript"/>
              </w:rPr>
              <w:t xml:space="preserve"> (5)</w:t>
            </w:r>
            <w:r w:rsidRPr="001957C7">
              <w:rPr>
                <w:rFonts w:ascii="Times" w:hAnsi="Times" w:cs="Times"/>
                <w:b/>
                <w:sz w:val="16"/>
                <w:szCs w:val="16"/>
                <w:vertAlign w:val="superscript"/>
              </w:rPr>
              <w:br/>
            </w:r>
            <w:r w:rsidRPr="001957C7">
              <w:rPr>
                <w:rFonts w:eastAsia="MS Mincho" w:cs="Arial"/>
                <w:bCs/>
                <w:sz w:val="20"/>
                <w:lang w:eastAsia="zh-CN"/>
              </w:rPr>
              <w:t xml:space="preserve">Mr </w:t>
            </w:r>
            <w:proofErr w:type="spellStart"/>
            <w:r w:rsidRPr="001957C7">
              <w:rPr>
                <w:rFonts w:eastAsia="MS Mincho" w:cs="Arial"/>
                <w:bCs/>
                <w:sz w:val="20"/>
                <w:lang w:eastAsia="zh-CN"/>
              </w:rPr>
              <w:t>Duhalde</w:t>
            </w:r>
            <w:proofErr w:type="spellEnd"/>
            <w:r w:rsidRPr="001957C7">
              <w:rPr>
                <w:rFonts w:eastAsia="MS Mincho" w:cs="Arial"/>
                <w:bCs/>
                <w:sz w:val="20"/>
                <w:lang w:eastAsia="zh-CN"/>
              </w:rPr>
              <w:t xml:space="preserve"> </w:t>
            </w:r>
            <w:proofErr w:type="spellStart"/>
            <w:r w:rsidRPr="001957C7">
              <w:rPr>
                <w:rFonts w:eastAsia="MS Mincho" w:cs="Arial"/>
                <w:bCs/>
                <w:sz w:val="20"/>
                <w:lang w:eastAsia="zh-CN"/>
              </w:rPr>
              <w:t>Enacom</w:t>
            </w:r>
            <w:proofErr w:type="spellEnd"/>
            <w:r w:rsidRPr="001957C7">
              <w:rPr>
                <w:rFonts w:eastAsia="MS Mincho" w:cs="Arial"/>
                <w:bCs/>
                <w:sz w:val="20"/>
                <w:lang w:eastAsia="zh-CN"/>
              </w:rPr>
              <w:t xml:space="preserve"> Martin</w:t>
            </w:r>
            <w:r w:rsidRPr="001957C7">
              <w:rPr>
                <w:rFonts w:eastAsia="MS Mincho" w:cs="Arial"/>
                <w:sz w:val="20"/>
                <w:lang w:eastAsia="zh-CN"/>
              </w:rPr>
              <w:t xml:space="preserve"> </w:t>
            </w:r>
            <w:r w:rsidRPr="001957C7">
              <w:rPr>
                <w:rFonts w:ascii="Times" w:hAnsi="Times" w:cs="Times"/>
                <w:sz w:val="20"/>
              </w:rPr>
              <w:t>(Associate rapporteur)</w:t>
            </w:r>
            <w:r w:rsidRPr="001957C7">
              <w:rPr>
                <w:rFonts w:ascii="Times" w:hAnsi="Times" w:cs="Times"/>
                <w:b/>
                <w:sz w:val="16"/>
                <w:szCs w:val="16"/>
                <w:vertAlign w:val="superscript"/>
              </w:rPr>
              <w:t xml:space="preserve"> (4)</w:t>
            </w:r>
          </w:p>
        </w:tc>
      </w:tr>
    </w:tbl>
    <w:p w14:paraId="6CA3B2A2" w14:textId="77777777" w:rsidR="001957C7" w:rsidRPr="001957C7" w:rsidRDefault="001957C7" w:rsidP="001957C7">
      <w:pPr>
        <w:spacing w:before="240"/>
        <w:rPr>
          <w:sz w:val="22"/>
          <w:szCs w:val="22"/>
        </w:rPr>
      </w:pPr>
      <w:r w:rsidRPr="001957C7">
        <w:rPr>
          <w:sz w:val="22"/>
          <w:szCs w:val="22"/>
        </w:rPr>
        <w:t>Note:</w:t>
      </w:r>
    </w:p>
    <w:p w14:paraId="5F08DF12" w14:textId="77777777" w:rsidR="001957C7" w:rsidRPr="001957C7" w:rsidRDefault="001957C7" w:rsidP="001957C7">
      <w:pPr>
        <w:spacing w:before="80"/>
        <w:rPr>
          <w:sz w:val="22"/>
          <w:szCs w:val="22"/>
        </w:rPr>
      </w:pPr>
      <w:r w:rsidRPr="001957C7">
        <w:rPr>
          <w:sz w:val="22"/>
          <w:szCs w:val="22"/>
        </w:rPr>
        <w:t>(1)</w:t>
      </w:r>
      <w:r w:rsidRPr="001957C7">
        <w:rPr>
          <w:sz w:val="22"/>
          <w:szCs w:val="22"/>
        </w:rPr>
        <w:tab/>
        <w:t>Appointed 5 September 2019</w:t>
      </w:r>
    </w:p>
    <w:p w14:paraId="726296DE" w14:textId="77777777" w:rsidR="001957C7" w:rsidRPr="001957C7" w:rsidRDefault="001957C7" w:rsidP="001957C7">
      <w:pPr>
        <w:spacing w:before="80"/>
        <w:rPr>
          <w:sz w:val="22"/>
          <w:szCs w:val="22"/>
        </w:rPr>
      </w:pPr>
      <w:r w:rsidRPr="001957C7">
        <w:rPr>
          <w:sz w:val="22"/>
          <w:szCs w:val="22"/>
        </w:rPr>
        <w:t>(2)</w:t>
      </w:r>
      <w:r w:rsidRPr="001957C7">
        <w:rPr>
          <w:sz w:val="22"/>
          <w:szCs w:val="22"/>
        </w:rPr>
        <w:tab/>
        <w:t>Appointed 30 January 2019</w:t>
      </w:r>
    </w:p>
    <w:p w14:paraId="4B42C0FA" w14:textId="77777777" w:rsidR="001957C7" w:rsidRPr="001957C7" w:rsidRDefault="001957C7" w:rsidP="001957C7">
      <w:pPr>
        <w:spacing w:before="80"/>
        <w:rPr>
          <w:sz w:val="22"/>
          <w:szCs w:val="22"/>
        </w:rPr>
      </w:pPr>
      <w:r w:rsidRPr="001957C7">
        <w:rPr>
          <w:sz w:val="22"/>
          <w:szCs w:val="22"/>
        </w:rPr>
        <w:t>(3)</w:t>
      </w:r>
      <w:r w:rsidRPr="001957C7">
        <w:rPr>
          <w:sz w:val="22"/>
          <w:szCs w:val="22"/>
        </w:rPr>
        <w:tab/>
        <w:t>Appointed 30 March 2017</w:t>
      </w:r>
    </w:p>
    <w:p w14:paraId="5AF21A40" w14:textId="77777777" w:rsidR="001957C7" w:rsidRPr="001957C7" w:rsidRDefault="001957C7" w:rsidP="001957C7">
      <w:pPr>
        <w:spacing w:before="80"/>
        <w:rPr>
          <w:sz w:val="22"/>
          <w:szCs w:val="22"/>
        </w:rPr>
      </w:pPr>
      <w:r w:rsidRPr="001957C7">
        <w:rPr>
          <w:sz w:val="22"/>
          <w:szCs w:val="22"/>
        </w:rPr>
        <w:t>(4)</w:t>
      </w:r>
      <w:r w:rsidRPr="001957C7">
        <w:rPr>
          <w:sz w:val="22"/>
          <w:szCs w:val="22"/>
        </w:rPr>
        <w:tab/>
        <w:t>Appointed 30 March 2017, dismissed 29 March 2018</w:t>
      </w:r>
    </w:p>
    <w:p w14:paraId="14E5E484" w14:textId="77777777" w:rsidR="001957C7" w:rsidRPr="001957C7" w:rsidRDefault="001957C7" w:rsidP="001957C7">
      <w:pPr>
        <w:spacing w:before="80"/>
        <w:rPr>
          <w:sz w:val="22"/>
          <w:szCs w:val="22"/>
        </w:rPr>
      </w:pPr>
      <w:r w:rsidRPr="001957C7">
        <w:rPr>
          <w:sz w:val="22"/>
          <w:szCs w:val="22"/>
        </w:rPr>
        <w:t>(5)</w:t>
      </w:r>
      <w:r w:rsidRPr="001957C7">
        <w:rPr>
          <w:sz w:val="22"/>
          <w:szCs w:val="22"/>
        </w:rPr>
        <w:tab/>
        <w:t>Appointed 6 September 2017</w:t>
      </w:r>
    </w:p>
    <w:p w14:paraId="527C5892" w14:textId="77777777" w:rsidR="001957C7" w:rsidRPr="001957C7" w:rsidRDefault="001957C7" w:rsidP="001957C7">
      <w:pPr>
        <w:spacing w:before="80"/>
        <w:rPr>
          <w:sz w:val="22"/>
          <w:szCs w:val="22"/>
        </w:rPr>
      </w:pPr>
      <w:r w:rsidRPr="001957C7">
        <w:rPr>
          <w:sz w:val="22"/>
          <w:szCs w:val="22"/>
        </w:rPr>
        <w:t>(6)</w:t>
      </w:r>
      <w:r w:rsidRPr="001957C7">
        <w:rPr>
          <w:sz w:val="22"/>
          <w:szCs w:val="22"/>
        </w:rPr>
        <w:tab/>
        <w:t>Appointed 30 March 2017, removed (reassigned) 29 March 2018</w:t>
      </w:r>
    </w:p>
    <w:p w14:paraId="075EB0DC" w14:textId="77777777" w:rsidR="001957C7" w:rsidRPr="001957C7" w:rsidRDefault="001957C7" w:rsidP="001957C7">
      <w:pPr>
        <w:spacing w:before="80"/>
        <w:rPr>
          <w:sz w:val="22"/>
          <w:szCs w:val="22"/>
        </w:rPr>
      </w:pPr>
      <w:r w:rsidRPr="001957C7">
        <w:rPr>
          <w:sz w:val="22"/>
          <w:szCs w:val="22"/>
        </w:rPr>
        <w:t>(7)</w:t>
      </w:r>
      <w:r w:rsidRPr="001957C7">
        <w:rPr>
          <w:sz w:val="22"/>
          <w:szCs w:val="22"/>
        </w:rPr>
        <w:tab/>
        <w:t>Appointed 29 March 2018</w:t>
      </w:r>
    </w:p>
    <w:p w14:paraId="56B396E7" w14:textId="77777777" w:rsidR="001957C7" w:rsidRPr="001957C7" w:rsidRDefault="001957C7" w:rsidP="001957C7">
      <w:pPr>
        <w:spacing w:before="80"/>
        <w:rPr>
          <w:sz w:val="22"/>
          <w:szCs w:val="22"/>
        </w:rPr>
      </w:pPr>
      <w:r w:rsidRPr="001957C7">
        <w:rPr>
          <w:sz w:val="22"/>
          <w:szCs w:val="22"/>
        </w:rPr>
        <w:t>(8)</w:t>
      </w:r>
      <w:r w:rsidRPr="001957C7">
        <w:rPr>
          <w:sz w:val="22"/>
          <w:szCs w:val="22"/>
        </w:rPr>
        <w:tab/>
        <w:t>Appointed 30 January 2019</w:t>
      </w:r>
    </w:p>
    <w:p w14:paraId="42B0F17C" w14:textId="77777777" w:rsidR="001957C7" w:rsidRPr="001957C7" w:rsidRDefault="001957C7" w:rsidP="001957C7">
      <w:pPr>
        <w:spacing w:before="80"/>
        <w:rPr>
          <w:sz w:val="22"/>
          <w:szCs w:val="22"/>
        </w:rPr>
      </w:pPr>
      <w:r w:rsidRPr="001957C7">
        <w:rPr>
          <w:sz w:val="22"/>
          <w:szCs w:val="22"/>
        </w:rPr>
        <w:t>(9)</w:t>
      </w:r>
      <w:r w:rsidRPr="001957C7">
        <w:rPr>
          <w:sz w:val="22"/>
          <w:szCs w:val="22"/>
        </w:rPr>
        <w:tab/>
        <w:t>Appointed 7 September 2018</w:t>
      </w:r>
    </w:p>
    <w:p w14:paraId="192D0C86" w14:textId="77777777" w:rsidR="001957C7" w:rsidRPr="001957C7" w:rsidRDefault="001957C7" w:rsidP="001957C7">
      <w:pPr>
        <w:spacing w:before="80"/>
        <w:rPr>
          <w:sz w:val="22"/>
          <w:szCs w:val="22"/>
        </w:rPr>
      </w:pPr>
      <w:r w:rsidRPr="001957C7">
        <w:rPr>
          <w:sz w:val="22"/>
          <w:szCs w:val="22"/>
        </w:rPr>
        <w:t>(10)</w:t>
      </w:r>
      <w:r w:rsidRPr="001957C7">
        <w:rPr>
          <w:sz w:val="22"/>
          <w:szCs w:val="22"/>
        </w:rPr>
        <w:tab/>
        <w:t>Appointed 30 March 2017, dismissed 7 September 2018</w:t>
      </w:r>
    </w:p>
    <w:p w14:paraId="7046286C" w14:textId="77777777" w:rsidR="001957C7" w:rsidRPr="001957C7" w:rsidRDefault="001957C7" w:rsidP="001957C7">
      <w:pPr>
        <w:spacing w:before="80"/>
        <w:rPr>
          <w:sz w:val="22"/>
          <w:szCs w:val="22"/>
        </w:rPr>
      </w:pPr>
      <w:r w:rsidRPr="001957C7">
        <w:rPr>
          <w:sz w:val="22"/>
          <w:szCs w:val="22"/>
        </w:rPr>
        <w:t>(11)</w:t>
      </w:r>
      <w:r w:rsidRPr="001957C7">
        <w:rPr>
          <w:sz w:val="22"/>
          <w:szCs w:val="22"/>
        </w:rPr>
        <w:tab/>
        <w:t>Appointed 30 March 2017, resigned 7 September 2018</w:t>
      </w:r>
    </w:p>
    <w:p w14:paraId="4E89BCD5" w14:textId="77777777" w:rsidR="001957C7" w:rsidRPr="001957C7" w:rsidRDefault="001957C7" w:rsidP="001957C7">
      <w:pPr>
        <w:spacing w:before="80"/>
        <w:rPr>
          <w:sz w:val="22"/>
          <w:szCs w:val="22"/>
        </w:rPr>
      </w:pPr>
      <w:r w:rsidRPr="001957C7">
        <w:rPr>
          <w:sz w:val="22"/>
          <w:szCs w:val="22"/>
        </w:rPr>
        <w:t>(12)</w:t>
      </w:r>
      <w:r w:rsidRPr="001957C7">
        <w:rPr>
          <w:sz w:val="22"/>
          <w:szCs w:val="22"/>
        </w:rPr>
        <w:tab/>
        <w:t>Appointed 6 September 2017, dismissed 7 September 2018</w:t>
      </w:r>
    </w:p>
    <w:p w14:paraId="151E0C20" w14:textId="77777777" w:rsidR="001957C7" w:rsidRPr="001957C7" w:rsidRDefault="001957C7" w:rsidP="001957C7">
      <w:pPr>
        <w:spacing w:before="80"/>
        <w:rPr>
          <w:sz w:val="22"/>
          <w:szCs w:val="22"/>
        </w:rPr>
      </w:pPr>
      <w:r w:rsidRPr="001957C7">
        <w:rPr>
          <w:sz w:val="22"/>
          <w:szCs w:val="22"/>
        </w:rPr>
        <w:t>(13)</w:t>
      </w:r>
      <w:r w:rsidRPr="001957C7">
        <w:rPr>
          <w:sz w:val="22"/>
          <w:szCs w:val="22"/>
        </w:rPr>
        <w:tab/>
        <w:t>Appointed 30 March 2017, dismissed January 2019</w:t>
      </w:r>
    </w:p>
    <w:p w14:paraId="3CC3EBCF" w14:textId="77777777" w:rsidR="001957C7" w:rsidRPr="001957C7" w:rsidRDefault="001957C7" w:rsidP="001957C7">
      <w:pPr>
        <w:spacing w:before="80"/>
        <w:rPr>
          <w:sz w:val="22"/>
          <w:szCs w:val="22"/>
        </w:rPr>
      </w:pPr>
      <w:r w:rsidRPr="001957C7">
        <w:rPr>
          <w:sz w:val="22"/>
          <w:szCs w:val="22"/>
        </w:rPr>
        <w:t>(14)</w:t>
      </w:r>
      <w:r w:rsidRPr="001957C7">
        <w:rPr>
          <w:sz w:val="22"/>
          <w:szCs w:val="22"/>
        </w:rPr>
        <w:tab/>
        <w:t>Appointed 29 March 2018, resigned 30 January 2019</w:t>
      </w:r>
    </w:p>
    <w:p w14:paraId="433A4947" w14:textId="77777777" w:rsidR="001957C7" w:rsidRPr="001957C7" w:rsidRDefault="001957C7" w:rsidP="001957C7">
      <w:pPr>
        <w:spacing w:before="80"/>
        <w:rPr>
          <w:sz w:val="22"/>
          <w:szCs w:val="22"/>
        </w:rPr>
      </w:pPr>
      <w:r w:rsidRPr="001957C7">
        <w:rPr>
          <w:sz w:val="22"/>
          <w:szCs w:val="22"/>
        </w:rPr>
        <w:t>(15)</w:t>
      </w:r>
      <w:r w:rsidRPr="001957C7">
        <w:rPr>
          <w:sz w:val="22"/>
          <w:szCs w:val="22"/>
        </w:rPr>
        <w:tab/>
        <w:t>Appointed 7 September 2018</w:t>
      </w:r>
    </w:p>
    <w:p w14:paraId="2E1A03E8" w14:textId="77777777" w:rsidR="001957C7" w:rsidRPr="001957C7" w:rsidRDefault="001957C7" w:rsidP="001957C7">
      <w:pPr>
        <w:spacing w:before="80"/>
        <w:rPr>
          <w:sz w:val="22"/>
          <w:szCs w:val="22"/>
        </w:rPr>
      </w:pPr>
      <w:r w:rsidRPr="001957C7">
        <w:rPr>
          <w:sz w:val="22"/>
          <w:szCs w:val="22"/>
        </w:rPr>
        <w:t>(16)</w:t>
      </w:r>
      <w:r w:rsidRPr="001957C7">
        <w:rPr>
          <w:sz w:val="22"/>
          <w:szCs w:val="22"/>
        </w:rPr>
        <w:tab/>
        <w:t>Appointed 6 September 2017, dismissed 7 September 2018</w:t>
      </w:r>
    </w:p>
    <w:p w14:paraId="3714B053" w14:textId="77777777" w:rsidR="001957C7" w:rsidRPr="001957C7" w:rsidRDefault="001957C7" w:rsidP="001957C7">
      <w:pPr>
        <w:spacing w:before="80"/>
        <w:rPr>
          <w:sz w:val="22"/>
          <w:szCs w:val="22"/>
        </w:rPr>
      </w:pPr>
      <w:r w:rsidRPr="001957C7">
        <w:rPr>
          <w:sz w:val="22"/>
          <w:szCs w:val="22"/>
        </w:rPr>
        <w:t>(17)</w:t>
      </w:r>
      <w:r w:rsidRPr="001957C7">
        <w:rPr>
          <w:sz w:val="22"/>
          <w:szCs w:val="22"/>
        </w:rPr>
        <w:tab/>
        <w:t xml:space="preserve">Q6/17 title was changed from ‘Security aspects of telecommunication services, networks’ to ‘Security aspects of telecommunication services, </w:t>
      </w:r>
      <w:proofErr w:type="gramStart"/>
      <w:r w:rsidRPr="001957C7">
        <w:rPr>
          <w:sz w:val="22"/>
          <w:szCs w:val="22"/>
        </w:rPr>
        <w:t>networks</w:t>
      </w:r>
      <w:proofErr w:type="gramEnd"/>
      <w:r w:rsidRPr="001957C7">
        <w:rPr>
          <w:sz w:val="22"/>
          <w:szCs w:val="22"/>
        </w:rPr>
        <w:t xml:space="preserve"> and Internet of Things’.</w:t>
      </w:r>
    </w:p>
    <w:p w14:paraId="2FBD4036" w14:textId="77777777" w:rsidR="001957C7" w:rsidRPr="001957C7" w:rsidRDefault="001957C7" w:rsidP="001957C7">
      <w:pPr>
        <w:spacing w:before="80"/>
        <w:rPr>
          <w:sz w:val="22"/>
          <w:szCs w:val="22"/>
        </w:rPr>
      </w:pPr>
      <w:r w:rsidRPr="001957C7">
        <w:rPr>
          <w:sz w:val="22"/>
          <w:szCs w:val="22"/>
        </w:rPr>
        <w:t>(18)</w:t>
      </w:r>
      <w:r w:rsidRPr="001957C7">
        <w:rPr>
          <w:sz w:val="22"/>
          <w:szCs w:val="22"/>
        </w:rPr>
        <w:tab/>
        <w:t>Q8/17 title was changed from ‘Cloud computing security’ to ‘Cloud computing and Big data infrastructure security’.</w:t>
      </w:r>
    </w:p>
    <w:p w14:paraId="0A552C37" w14:textId="77777777" w:rsidR="001957C7" w:rsidRPr="001957C7" w:rsidRDefault="001957C7" w:rsidP="001957C7">
      <w:pPr>
        <w:spacing w:before="80"/>
        <w:rPr>
          <w:sz w:val="22"/>
          <w:szCs w:val="22"/>
        </w:rPr>
      </w:pPr>
      <w:r w:rsidRPr="001957C7">
        <w:rPr>
          <w:sz w:val="22"/>
          <w:szCs w:val="22"/>
        </w:rPr>
        <w:t>(19)</w:t>
      </w:r>
      <w:r w:rsidRPr="001957C7">
        <w:rPr>
          <w:sz w:val="22"/>
          <w:szCs w:val="22"/>
        </w:rPr>
        <w:tab/>
        <w:t>Appointment valid before 20 April 2021.</w:t>
      </w:r>
    </w:p>
    <w:p w14:paraId="008DF03C" w14:textId="77777777" w:rsidR="001957C7" w:rsidRPr="001957C7" w:rsidRDefault="001957C7" w:rsidP="001957C7">
      <w:pPr>
        <w:sectPr w:rsidR="001957C7" w:rsidRPr="001957C7" w:rsidSect="00993197">
          <w:headerReference w:type="default" r:id="rId180"/>
          <w:footerReference w:type="first" r:id="rId181"/>
          <w:pgSz w:w="11907" w:h="16840"/>
          <w:pgMar w:top="1417" w:right="1134" w:bottom="1417" w:left="1134" w:header="720" w:footer="720" w:gutter="0"/>
          <w:cols w:space="720"/>
          <w:titlePg/>
          <w:docGrid w:linePitch="326"/>
        </w:sectPr>
      </w:pPr>
      <w:r w:rsidRPr="001957C7">
        <w:rPr>
          <w:b/>
          <w:bCs/>
        </w:rPr>
        <w:t>2.2.2</w:t>
      </w:r>
      <w:r w:rsidRPr="001957C7">
        <w:tab/>
      </w:r>
      <w:r w:rsidRPr="001957C7">
        <w:rPr>
          <w:lang w:val="en-US"/>
        </w:rPr>
        <w:t xml:space="preserve">With the postponement of WTSA-20 to March 2022, </w:t>
      </w:r>
      <w:r w:rsidRPr="001957C7">
        <w:t xml:space="preserve">TSAG meeting on 11-18 January 2021 endorsed a new set of 12 Questions listed in Table 5a that were </w:t>
      </w:r>
      <w:r w:rsidRPr="001957C7">
        <w:rPr>
          <w:lang w:val="en-US"/>
        </w:rPr>
        <w:t xml:space="preserve">agreed by </w:t>
      </w:r>
      <w:r w:rsidRPr="001957C7">
        <w:t xml:space="preserve">SG17 </w:t>
      </w:r>
      <w:r w:rsidRPr="001957C7">
        <w:rPr>
          <w:lang w:val="en-US"/>
        </w:rPr>
        <w:t xml:space="preserve">in SG17 August/September 2020 meeting </w:t>
      </w:r>
      <w:r w:rsidRPr="001957C7">
        <w:t xml:space="preserve">(ref. </w:t>
      </w:r>
      <w:hyperlink r:id="rId182" w:history="1">
        <w:r w:rsidRPr="001957C7">
          <w:rPr>
            <w:color w:val="0000FF"/>
            <w:u w:val="single"/>
          </w:rPr>
          <w:t>TSB Circular 295</w:t>
        </w:r>
      </w:hyperlink>
      <w:r w:rsidRPr="001957C7">
        <w:t>).</w:t>
      </w:r>
    </w:p>
    <w:p w14:paraId="6045CE64" w14:textId="77777777" w:rsidR="001957C7" w:rsidRPr="001957C7" w:rsidRDefault="001957C7" w:rsidP="001957C7"/>
    <w:p w14:paraId="710BACB1" w14:textId="77777777" w:rsidR="001957C7" w:rsidRPr="001957C7" w:rsidRDefault="001957C7" w:rsidP="001957C7">
      <w:pPr>
        <w:jc w:val="center"/>
        <w:rPr>
          <w:b/>
        </w:rPr>
      </w:pPr>
      <w:r w:rsidRPr="001957C7">
        <w:rPr>
          <w:b/>
          <w:bCs/>
        </w:rPr>
        <w:t>TABLE 5a</w:t>
      </w:r>
      <w:r w:rsidRPr="001957C7">
        <w:rPr>
          <w:b/>
          <w:bCs/>
        </w:rPr>
        <w:br/>
      </w:r>
      <w:r w:rsidRPr="001957C7">
        <w:rPr>
          <w:b/>
        </w:rPr>
        <w:t>Study Group 17 – Questions endorsed by TSAG (from 18 January 2021)</w:t>
      </w:r>
    </w:p>
    <w:p w14:paraId="67ECE9D9" w14:textId="77777777" w:rsidR="001957C7" w:rsidRPr="001957C7" w:rsidRDefault="001957C7" w:rsidP="001957C7"/>
    <w:tbl>
      <w:tblPr>
        <w:tblStyle w:val="TableGrid"/>
        <w:tblW w:w="4277" w:type="pct"/>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1"/>
        <w:gridCol w:w="2550"/>
        <w:gridCol w:w="1277"/>
        <w:gridCol w:w="990"/>
        <w:gridCol w:w="2551"/>
        <w:gridCol w:w="990"/>
        <w:gridCol w:w="2616"/>
      </w:tblGrid>
      <w:tr w:rsidR="001957C7" w:rsidRPr="001957C7" w14:paraId="77119FCD" w14:textId="77777777" w:rsidTr="00C65F17">
        <w:trPr>
          <w:tblHeader/>
          <w:jc w:val="center"/>
        </w:trPr>
        <w:tc>
          <w:tcPr>
            <w:tcW w:w="410" w:type="pct"/>
            <w:tcBorders>
              <w:top w:val="single" w:sz="12" w:space="0" w:color="auto"/>
              <w:bottom w:val="single" w:sz="12" w:space="0" w:color="auto"/>
            </w:tcBorders>
            <w:shd w:val="clear" w:color="auto" w:fill="auto"/>
            <w:hideMark/>
          </w:tcPr>
          <w:p w14:paraId="06D42B3D" w14:textId="77777777" w:rsidR="001957C7" w:rsidRPr="001957C7" w:rsidRDefault="001957C7" w:rsidP="001957C7">
            <w:pPr>
              <w:rPr>
                <w:b/>
                <w:sz w:val="20"/>
              </w:rPr>
            </w:pPr>
            <w:r w:rsidRPr="001957C7">
              <w:rPr>
                <w:b/>
                <w:sz w:val="20"/>
              </w:rPr>
              <w:t>New number</w:t>
            </w:r>
          </w:p>
        </w:tc>
        <w:tc>
          <w:tcPr>
            <w:tcW w:w="1066" w:type="pct"/>
            <w:tcBorders>
              <w:top w:val="single" w:sz="12" w:space="0" w:color="auto"/>
              <w:bottom w:val="single" w:sz="12" w:space="0" w:color="auto"/>
            </w:tcBorders>
            <w:shd w:val="clear" w:color="auto" w:fill="auto"/>
            <w:hideMark/>
          </w:tcPr>
          <w:p w14:paraId="148B6AE0" w14:textId="77777777" w:rsidR="001957C7" w:rsidRPr="001957C7" w:rsidRDefault="001957C7" w:rsidP="001957C7">
            <w:pPr>
              <w:rPr>
                <w:b/>
                <w:sz w:val="20"/>
              </w:rPr>
            </w:pPr>
            <w:r w:rsidRPr="001957C7">
              <w:rPr>
                <w:b/>
                <w:sz w:val="20"/>
              </w:rPr>
              <w:t>New Question title</w:t>
            </w:r>
          </w:p>
        </w:tc>
        <w:tc>
          <w:tcPr>
            <w:tcW w:w="534" w:type="pct"/>
            <w:tcBorders>
              <w:top w:val="single" w:sz="12" w:space="0" w:color="auto"/>
              <w:bottom w:val="single" w:sz="12" w:space="0" w:color="auto"/>
            </w:tcBorders>
            <w:shd w:val="clear" w:color="auto" w:fill="auto"/>
            <w:hideMark/>
          </w:tcPr>
          <w:p w14:paraId="438FD131" w14:textId="77777777" w:rsidR="001957C7" w:rsidRPr="001957C7" w:rsidRDefault="001957C7" w:rsidP="001957C7">
            <w:pPr>
              <w:rPr>
                <w:b/>
                <w:sz w:val="20"/>
              </w:rPr>
            </w:pPr>
            <w:r w:rsidRPr="001957C7">
              <w:rPr>
                <w:b/>
                <w:sz w:val="20"/>
              </w:rPr>
              <w:t>Status</w:t>
            </w:r>
          </w:p>
        </w:tc>
        <w:tc>
          <w:tcPr>
            <w:tcW w:w="414" w:type="pct"/>
            <w:tcBorders>
              <w:top w:val="single" w:sz="12" w:space="0" w:color="auto"/>
              <w:bottom w:val="single" w:sz="12" w:space="0" w:color="auto"/>
            </w:tcBorders>
            <w:shd w:val="clear" w:color="auto" w:fill="auto"/>
            <w:hideMark/>
          </w:tcPr>
          <w:p w14:paraId="7F591904" w14:textId="77777777" w:rsidR="001957C7" w:rsidRPr="001957C7" w:rsidRDefault="001957C7" w:rsidP="001957C7">
            <w:pPr>
              <w:rPr>
                <w:b/>
                <w:sz w:val="20"/>
              </w:rPr>
            </w:pPr>
            <w:r w:rsidRPr="001957C7">
              <w:rPr>
                <w:b/>
                <w:sz w:val="20"/>
              </w:rPr>
              <w:t>Previous number</w:t>
            </w:r>
          </w:p>
        </w:tc>
        <w:tc>
          <w:tcPr>
            <w:tcW w:w="1067" w:type="pct"/>
            <w:tcBorders>
              <w:top w:val="single" w:sz="12" w:space="0" w:color="auto"/>
              <w:bottom w:val="single" w:sz="12" w:space="0" w:color="auto"/>
            </w:tcBorders>
            <w:shd w:val="clear" w:color="auto" w:fill="auto"/>
            <w:hideMark/>
          </w:tcPr>
          <w:p w14:paraId="1821B4F4" w14:textId="77777777" w:rsidR="001957C7" w:rsidRPr="001957C7" w:rsidRDefault="001957C7" w:rsidP="001957C7">
            <w:pPr>
              <w:rPr>
                <w:b/>
                <w:sz w:val="20"/>
              </w:rPr>
            </w:pPr>
            <w:r w:rsidRPr="001957C7">
              <w:rPr>
                <w:b/>
                <w:sz w:val="20"/>
              </w:rPr>
              <w:t>Previous Question title</w:t>
            </w:r>
          </w:p>
        </w:tc>
        <w:tc>
          <w:tcPr>
            <w:tcW w:w="414" w:type="pct"/>
            <w:tcBorders>
              <w:top w:val="single" w:sz="12" w:space="0" w:color="auto"/>
              <w:bottom w:val="single" w:sz="12" w:space="0" w:color="auto"/>
            </w:tcBorders>
          </w:tcPr>
          <w:p w14:paraId="6027A9EA" w14:textId="77777777" w:rsidR="001957C7" w:rsidRPr="001957C7" w:rsidRDefault="001957C7" w:rsidP="001957C7">
            <w:pPr>
              <w:rPr>
                <w:b/>
                <w:sz w:val="20"/>
              </w:rPr>
            </w:pPr>
            <w:r w:rsidRPr="001957C7">
              <w:rPr>
                <w:b/>
                <w:sz w:val="20"/>
              </w:rPr>
              <w:t>WP</w:t>
            </w:r>
          </w:p>
        </w:tc>
        <w:tc>
          <w:tcPr>
            <w:tcW w:w="1094" w:type="pct"/>
            <w:tcBorders>
              <w:top w:val="single" w:sz="12" w:space="0" w:color="auto"/>
              <w:bottom w:val="single" w:sz="12" w:space="0" w:color="auto"/>
            </w:tcBorders>
          </w:tcPr>
          <w:p w14:paraId="6CAE5577" w14:textId="77777777" w:rsidR="001957C7" w:rsidRPr="001957C7" w:rsidRDefault="001957C7" w:rsidP="001957C7">
            <w:pPr>
              <w:rPr>
                <w:b/>
                <w:sz w:val="20"/>
              </w:rPr>
            </w:pPr>
            <w:r w:rsidRPr="001957C7">
              <w:rPr>
                <w:b/>
                <w:sz w:val="20"/>
              </w:rPr>
              <w:t>Rapporteur</w:t>
            </w:r>
            <w:r w:rsidRPr="001957C7">
              <w:rPr>
                <w:sz w:val="20"/>
                <w:lang w:val="fr-CH"/>
              </w:rPr>
              <w:t xml:space="preserve"> </w:t>
            </w:r>
            <w:r w:rsidRPr="001957C7">
              <w:rPr>
                <w:b/>
                <w:sz w:val="20"/>
                <w:vertAlign w:val="superscript"/>
                <w:lang w:val="fr-CH"/>
              </w:rPr>
              <w:t>(1)</w:t>
            </w:r>
          </w:p>
        </w:tc>
      </w:tr>
      <w:tr w:rsidR="001957C7" w:rsidRPr="001957C7" w14:paraId="5368FBBA" w14:textId="77777777" w:rsidTr="00C65F17">
        <w:trPr>
          <w:jc w:val="center"/>
        </w:trPr>
        <w:tc>
          <w:tcPr>
            <w:tcW w:w="410" w:type="pct"/>
            <w:tcBorders>
              <w:top w:val="single" w:sz="12" w:space="0" w:color="auto"/>
            </w:tcBorders>
            <w:shd w:val="clear" w:color="auto" w:fill="auto"/>
          </w:tcPr>
          <w:p w14:paraId="7A2C7920" w14:textId="77777777" w:rsidR="001957C7" w:rsidRPr="001957C7" w:rsidRDefault="001957C7" w:rsidP="001957C7">
            <w:pPr>
              <w:rPr>
                <w:sz w:val="20"/>
              </w:rPr>
            </w:pPr>
            <w:r w:rsidRPr="001957C7">
              <w:rPr>
                <w:sz w:val="20"/>
              </w:rPr>
              <w:t>1/17</w:t>
            </w:r>
          </w:p>
        </w:tc>
        <w:tc>
          <w:tcPr>
            <w:tcW w:w="1066" w:type="pct"/>
            <w:tcBorders>
              <w:top w:val="single" w:sz="12" w:space="0" w:color="auto"/>
            </w:tcBorders>
            <w:shd w:val="clear" w:color="auto" w:fill="auto"/>
          </w:tcPr>
          <w:p w14:paraId="172FB1FF" w14:textId="77777777" w:rsidR="001957C7" w:rsidRPr="001957C7" w:rsidRDefault="001957C7" w:rsidP="001957C7">
            <w:pPr>
              <w:rPr>
                <w:sz w:val="20"/>
              </w:rPr>
            </w:pPr>
            <w:bookmarkStart w:id="27" w:name="_Hlk79264442"/>
            <w:r w:rsidRPr="001957C7">
              <w:rPr>
                <w:sz w:val="20"/>
              </w:rPr>
              <w:t>Security standardization strategy and coordination</w:t>
            </w:r>
            <w:bookmarkEnd w:id="27"/>
          </w:p>
        </w:tc>
        <w:tc>
          <w:tcPr>
            <w:tcW w:w="534" w:type="pct"/>
            <w:tcBorders>
              <w:top w:val="single" w:sz="12" w:space="0" w:color="auto"/>
            </w:tcBorders>
            <w:shd w:val="clear" w:color="auto" w:fill="auto"/>
          </w:tcPr>
          <w:p w14:paraId="1BCC305F" w14:textId="77777777" w:rsidR="001957C7" w:rsidRPr="001957C7" w:rsidRDefault="001957C7" w:rsidP="001957C7">
            <w:pPr>
              <w:rPr>
                <w:sz w:val="18"/>
                <w:szCs w:val="18"/>
              </w:rPr>
            </w:pPr>
            <w:r w:rsidRPr="001957C7">
              <w:rPr>
                <w:sz w:val="18"/>
                <w:szCs w:val="18"/>
              </w:rPr>
              <w:t>Continued</w:t>
            </w:r>
          </w:p>
        </w:tc>
        <w:tc>
          <w:tcPr>
            <w:tcW w:w="414" w:type="pct"/>
            <w:tcBorders>
              <w:top w:val="single" w:sz="12" w:space="0" w:color="auto"/>
            </w:tcBorders>
            <w:shd w:val="clear" w:color="auto" w:fill="auto"/>
          </w:tcPr>
          <w:p w14:paraId="036870DA" w14:textId="77777777" w:rsidR="001957C7" w:rsidRPr="001957C7" w:rsidRDefault="001957C7" w:rsidP="001957C7">
            <w:pPr>
              <w:rPr>
                <w:sz w:val="18"/>
                <w:szCs w:val="18"/>
              </w:rPr>
            </w:pPr>
            <w:r w:rsidRPr="001957C7">
              <w:rPr>
                <w:sz w:val="18"/>
                <w:szCs w:val="18"/>
              </w:rPr>
              <w:t>1/17</w:t>
            </w:r>
          </w:p>
        </w:tc>
        <w:tc>
          <w:tcPr>
            <w:tcW w:w="1067" w:type="pct"/>
            <w:tcBorders>
              <w:top w:val="single" w:sz="12" w:space="0" w:color="auto"/>
            </w:tcBorders>
            <w:shd w:val="clear" w:color="auto" w:fill="auto"/>
          </w:tcPr>
          <w:p w14:paraId="58BE017C" w14:textId="77777777" w:rsidR="001957C7" w:rsidRPr="001957C7" w:rsidRDefault="001957C7" w:rsidP="001957C7">
            <w:pPr>
              <w:rPr>
                <w:sz w:val="20"/>
              </w:rPr>
            </w:pPr>
            <w:r w:rsidRPr="001957C7">
              <w:rPr>
                <w:sz w:val="20"/>
              </w:rPr>
              <w:t>Telecommunication/ICT security coordination</w:t>
            </w:r>
          </w:p>
        </w:tc>
        <w:tc>
          <w:tcPr>
            <w:tcW w:w="414" w:type="pct"/>
            <w:tcBorders>
              <w:top w:val="single" w:sz="12" w:space="0" w:color="auto"/>
            </w:tcBorders>
            <w:vAlign w:val="center"/>
          </w:tcPr>
          <w:p w14:paraId="0C4BC4EC" w14:textId="77777777" w:rsidR="001957C7" w:rsidRPr="001957C7" w:rsidRDefault="001957C7" w:rsidP="001957C7">
            <w:pPr>
              <w:rPr>
                <w:sz w:val="20"/>
                <w:lang w:val="fr-CH"/>
              </w:rPr>
            </w:pPr>
            <w:r w:rsidRPr="001957C7">
              <w:rPr>
                <w:sz w:val="20"/>
              </w:rPr>
              <w:t>WP1/17</w:t>
            </w:r>
          </w:p>
        </w:tc>
        <w:tc>
          <w:tcPr>
            <w:tcW w:w="1094" w:type="pct"/>
            <w:tcBorders>
              <w:top w:val="single" w:sz="12" w:space="0" w:color="auto"/>
            </w:tcBorders>
            <w:vAlign w:val="center"/>
          </w:tcPr>
          <w:p w14:paraId="51CE412A" w14:textId="77777777" w:rsidR="001957C7" w:rsidRPr="001957C7" w:rsidRDefault="001957C7" w:rsidP="001957C7">
            <w:pPr>
              <w:rPr>
                <w:sz w:val="20"/>
              </w:rPr>
            </w:pPr>
            <w:r w:rsidRPr="001957C7">
              <w:rPr>
                <w:sz w:val="20"/>
              </w:rPr>
              <w:t>Co-Rapporteurs:</w:t>
            </w:r>
          </w:p>
          <w:p w14:paraId="70A6C145" w14:textId="77777777" w:rsidR="001957C7" w:rsidRPr="001957C7" w:rsidRDefault="001957C7" w:rsidP="001957C7">
            <w:pPr>
              <w:rPr>
                <w:b/>
                <w:sz w:val="20"/>
                <w:vertAlign w:val="superscript"/>
              </w:rPr>
            </w:pPr>
            <w:r w:rsidRPr="001957C7">
              <w:rPr>
                <w:sz w:val="20"/>
              </w:rPr>
              <w:t>- Mr Elhaj Mohamed M. K</w:t>
            </w:r>
            <w:r w:rsidRPr="001957C7">
              <w:rPr>
                <w:sz w:val="20"/>
              </w:rPr>
              <w:br/>
              <w:t>- Ms Ki Juhee</w:t>
            </w:r>
          </w:p>
          <w:p w14:paraId="48516C2D" w14:textId="77777777" w:rsidR="001957C7" w:rsidRPr="001957C7" w:rsidRDefault="001957C7" w:rsidP="001957C7">
            <w:pPr>
              <w:rPr>
                <w:sz w:val="20"/>
              </w:rPr>
            </w:pPr>
            <w:r w:rsidRPr="001957C7">
              <w:rPr>
                <w:sz w:val="20"/>
              </w:rPr>
              <w:t>Associate rapporteurs:</w:t>
            </w:r>
          </w:p>
          <w:p w14:paraId="76AFDAC7" w14:textId="77777777" w:rsidR="001957C7" w:rsidRPr="001957C7" w:rsidRDefault="001957C7" w:rsidP="001957C7">
            <w:pPr>
              <w:rPr>
                <w:sz w:val="20"/>
              </w:rPr>
            </w:pPr>
            <w:r w:rsidRPr="001957C7">
              <w:rPr>
                <w:sz w:val="20"/>
              </w:rPr>
              <w:br/>
              <w:t>- Mr Najarian Paul</w:t>
            </w:r>
            <w:r w:rsidRPr="001957C7">
              <w:rPr>
                <w:sz w:val="20"/>
              </w:rPr>
              <w:br/>
              <w:t>- Mr Senga Wataru</w:t>
            </w:r>
            <w:r w:rsidRPr="001957C7">
              <w:rPr>
                <w:sz w:val="20"/>
              </w:rPr>
              <w:br/>
              <w:t>- Ms Wang Yiwen</w:t>
            </w:r>
            <w:r w:rsidRPr="001957C7">
              <w:rPr>
                <w:b/>
                <w:sz w:val="16"/>
                <w:szCs w:val="16"/>
                <w:vertAlign w:val="superscript"/>
              </w:rPr>
              <w:t>)</w:t>
            </w:r>
          </w:p>
        </w:tc>
      </w:tr>
      <w:tr w:rsidR="001957C7" w:rsidRPr="001957C7" w14:paraId="5E34C6F8" w14:textId="77777777" w:rsidTr="00C65F17">
        <w:trPr>
          <w:jc w:val="center"/>
        </w:trPr>
        <w:tc>
          <w:tcPr>
            <w:tcW w:w="410" w:type="pct"/>
            <w:shd w:val="clear" w:color="auto" w:fill="auto"/>
          </w:tcPr>
          <w:p w14:paraId="7D8DFD16" w14:textId="77777777" w:rsidR="001957C7" w:rsidRPr="001957C7" w:rsidRDefault="001957C7" w:rsidP="001957C7">
            <w:pPr>
              <w:rPr>
                <w:sz w:val="20"/>
              </w:rPr>
            </w:pPr>
            <w:r w:rsidRPr="001957C7">
              <w:rPr>
                <w:sz w:val="20"/>
              </w:rPr>
              <w:t>2/17</w:t>
            </w:r>
          </w:p>
        </w:tc>
        <w:tc>
          <w:tcPr>
            <w:tcW w:w="1066" w:type="pct"/>
            <w:shd w:val="clear" w:color="auto" w:fill="auto"/>
          </w:tcPr>
          <w:p w14:paraId="4B33321F" w14:textId="77777777" w:rsidR="001957C7" w:rsidRPr="001957C7" w:rsidRDefault="001957C7" w:rsidP="001957C7">
            <w:pPr>
              <w:rPr>
                <w:sz w:val="20"/>
              </w:rPr>
            </w:pPr>
            <w:bookmarkStart w:id="28" w:name="_Hlk79264573"/>
            <w:r w:rsidRPr="001957C7">
              <w:rPr>
                <w:sz w:val="20"/>
              </w:rPr>
              <w:t>Security architecture and network security</w:t>
            </w:r>
            <w:bookmarkEnd w:id="28"/>
          </w:p>
        </w:tc>
        <w:tc>
          <w:tcPr>
            <w:tcW w:w="534" w:type="pct"/>
            <w:shd w:val="clear" w:color="auto" w:fill="auto"/>
          </w:tcPr>
          <w:p w14:paraId="0616B64B"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305C055B" w14:textId="77777777" w:rsidR="001957C7" w:rsidRPr="001957C7" w:rsidRDefault="001957C7" w:rsidP="001957C7">
            <w:pPr>
              <w:rPr>
                <w:sz w:val="18"/>
                <w:szCs w:val="18"/>
              </w:rPr>
            </w:pPr>
            <w:r w:rsidRPr="001957C7">
              <w:rPr>
                <w:sz w:val="18"/>
                <w:szCs w:val="18"/>
              </w:rPr>
              <w:t>2/17</w:t>
            </w:r>
          </w:p>
        </w:tc>
        <w:tc>
          <w:tcPr>
            <w:tcW w:w="1067" w:type="pct"/>
            <w:shd w:val="clear" w:color="auto" w:fill="auto"/>
          </w:tcPr>
          <w:p w14:paraId="5546510B" w14:textId="77777777" w:rsidR="001957C7" w:rsidRPr="001957C7" w:rsidRDefault="001957C7" w:rsidP="001957C7">
            <w:pPr>
              <w:rPr>
                <w:sz w:val="20"/>
              </w:rPr>
            </w:pPr>
            <w:r w:rsidRPr="001957C7">
              <w:rPr>
                <w:sz w:val="20"/>
              </w:rPr>
              <w:t>Security architecture and framework</w:t>
            </w:r>
          </w:p>
        </w:tc>
        <w:tc>
          <w:tcPr>
            <w:tcW w:w="414" w:type="pct"/>
            <w:vAlign w:val="center"/>
          </w:tcPr>
          <w:p w14:paraId="059FFCCC" w14:textId="77777777" w:rsidR="001957C7" w:rsidRPr="001957C7" w:rsidRDefault="001957C7" w:rsidP="001957C7">
            <w:pPr>
              <w:rPr>
                <w:sz w:val="20"/>
              </w:rPr>
            </w:pPr>
            <w:r w:rsidRPr="001957C7">
              <w:rPr>
                <w:sz w:val="20"/>
              </w:rPr>
              <w:t>WP2/17</w:t>
            </w:r>
          </w:p>
        </w:tc>
        <w:tc>
          <w:tcPr>
            <w:tcW w:w="1094" w:type="pct"/>
            <w:vAlign w:val="center"/>
          </w:tcPr>
          <w:p w14:paraId="65B1E3DE" w14:textId="77777777" w:rsidR="001957C7" w:rsidRPr="001957C7" w:rsidRDefault="001957C7" w:rsidP="001957C7">
            <w:pPr>
              <w:rPr>
                <w:sz w:val="20"/>
              </w:rPr>
            </w:pPr>
            <w:r w:rsidRPr="001957C7">
              <w:rPr>
                <w:sz w:val="20"/>
              </w:rPr>
              <w:t>Co-Rapporteurs</w:t>
            </w:r>
          </w:p>
          <w:p w14:paraId="747F999B" w14:textId="77777777" w:rsidR="001957C7" w:rsidRPr="001957C7" w:rsidRDefault="001957C7" w:rsidP="001957C7">
            <w:pPr>
              <w:rPr>
                <w:sz w:val="20"/>
              </w:rPr>
            </w:pPr>
            <w:r w:rsidRPr="001957C7">
              <w:rPr>
                <w:sz w:val="20"/>
              </w:rPr>
              <w:t>- Ms Hu Zhiyuan</w:t>
            </w:r>
            <w:r w:rsidRPr="001957C7">
              <w:rPr>
                <w:sz w:val="20"/>
              </w:rPr>
              <w:br/>
              <w:t>- Mr Oh Heung Ryong</w:t>
            </w:r>
          </w:p>
        </w:tc>
      </w:tr>
      <w:tr w:rsidR="001957C7" w:rsidRPr="001957C7" w14:paraId="06764D54" w14:textId="77777777" w:rsidTr="00C65F17">
        <w:trPr>
          <w:jc w:val="center"/>
        </w:trPr>
        <w:tc>
          <w:tcPr>
            <w:tcW w:w="410" w:type="pct"/>
            <w:shd w:val="clear" w:color="auto" w:fill="auto"/>
          </w:tcPr>
          <w:p w14:paraId="29C1F515" w14:textId="77777777" w:rsidR="001957C7" w:rsidRPr="001957C7" w:rsidRDefault="001957C7" w:rsidP="001957C7">
            <w:pPr>
              <w:rPr>
                <w:sz w:val="20"/>
              </w:rPr>
            </w:pPr>
            <w:r w:rsidRPr="001957C7">
              <w:rPr>
                <w:sz w:val="20"/>
              </w:rPr>
              <w:t>3/17</w:t>
            </w:r>
          </w:p>
        </w:tc>
        <w:tc>
          <w:tcPr>
            <w:tcW w:w="1066" w:type="pct"/>
            <w:shd w:val="clear" w:color="auto" w:fill="auto"/>
          </w:tcPr>
          <w:p w14:paraId="10E3EA11" w14:textId="77777777" w:rsidR="001957C7" w:rsidRPr="001957C7" w:rsidRDefault="001957C7" w:rsidP="001957C7">
            <w:pPr>
              <w:rPr>
                <w:sz w:val="20"/>
              </w:rPr>
            </w:pPr>
            <w:bookmarkStart w:id="29" w:name="_Hlk79264631"/>
            <w:r w:rsidRPr="001957C7">
              <w:rPr>
                <w:sz w:val="20"/>
              </w:rPr>
              <w:t>Telecommunication information security management and security services</w:t>
            </w:r>
            <w:bookmarkEnd w:id="29"/>
          </w:p>
        </w:tc>
        <w:tc>
          <w:tcPr>
            <w:tcW w:w="534" w:type="pct"/>
            <w:shd w:val="clear" w:color="auto" w:fill="auto"/>
          </w:tcPr>
          <w:p w14:paraId="129753F0"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527BD5C9" w14:textId="77777777" w:rsidR="001957C7" w:rsidRPr="001957C7" w:rsidRDefault="001957C7" w:rsidP="001957C7">
            <w:pPr>
              <w:rPr>
                <w:sz w:val="18"/>
                <w:szCs w:val="18"/>
              </w:rPr>
            </w:pPr>
            <w:r w:rsidRPr="001957C7">
              <w:rPr>
                <w:sz w:val="18"/>
                <w:szCs w:val="18"/>
              </w:rPr>
              <w:t>3/17</w:t>
            </w:r>
          </w:p>
        </w:tc>
        <w:tc>
          <w:tcPr>
            <w:tcW w:w="1067" w:type="pct"/>
            <w:shd w:val="clear" w:color="auto" w:fill="auto"/>
          </w:tcPr>
          <w:p w14:paraId="73C55150" w14:textId="77777777" w:rsidR="001957C7" w:rsidRPr="001957C7" w:rsidRDefault="001957C7" w:rsidP="001957C7">
            <w:pPr>
              <w:rPr>
                <w:sz w:val="20"/>
              </w:rPr>
            </w:pPr>
            <w:r w:rsidRPr="001957C7">
              <w:rPr>
                <w:sz w:val="20"/>
              </w:rPr>
              <w:t>Telecommunication information security management</w:t>
            </w:r>
          </w:p>
        </w:tc>
        <w:tc>
          <w:tcPr>
            <w:tcW w:w="414" w:type="pct"/>
            <w:vAlign w:val="center"/>
          </w:tcPr>
          <w:p w14:paraId="73CD6D56" w14:textId="77777777" w:rsidR="001957C7" w:rsidRPr="001957C7" w:rsidRDefault="001957C7" w:rsidP="001957C7">
            <w:pPr>
              <w:rPr>
                <w:sz w:val="20"/>
              </w:rPr>
            </w:pPr>
            <w:r w:rsidRPr="001957C7">
              <w:rPr>
                <w:sz w:val="20"/>
              </w:rPr>
              <w:t>WP3/17</w:t>
            </w:r>
          </w:p>
        </w:tc>
        <w:tc>
          <w:tcPr>
            <w:tcW w:w="1094" w:type="pct"/>
            <w:vAlign w:val="center"/>
          </w:tcPr>
          <w:p w14:paraId="2AE85F13" w14:textId="77777777" w:rsidR="001957C7" w:rsidRPr="001957C7" w:rsidRDefault="001957C7" w:rsidP="001957C7">
            <w:pPr>
              <w:rPr>
                <w:sz w:val="20"/>
                <w:lang w:val="fr-FR"/>
              </w:rPr>
            </w:pPr>
            <w:proofErr w:type="gramStart"/>
            <w:r w:rsidRPr="001957C7">
              <w:rPr>
                <w:sz w:val="20"/>
                <w:lang w:val="fr-FR"/>
              </w:rPr>
              <w:t>Rapporteur:</w:t>
            </w:r>
            <w:proofErr w:type="gramEnd"/>
          </w:p>
          <w:p w14:paraId="2F9425DC" w14:textId="77777777" w:rsidR="001957C7" w:rsidRPr="001957C7" w:rsidRDefault="001957C7" w:rsidP="001957C7">
            <w:pPr>
              <w:rPr>
                <w:b/>
                <w:sz w:val="16"/>
                <w:szCs w:val="16"/>
                <w:vertAlign w:val="superscript"/>
                <w:lang w:val="fr-FR"/>
              </w:rPr>
            </w:pPr>
            <w:r w:rsidRPr="001957C7">
              <w:rPr>
                <w:sz w:val="20"/>
                <w:lang w:val="fr-FR"/>
              </w:rPr>
              <w:t>- Ms Naganuma Miho</w:t>
            </w:r>
          </w:p>
          <w:p w14:paraId="617D271C" w14:textId="77777777" w:rsidR="001957C7" w:rsidRPr="001957C7" w:rsidRDefault="001957C7" w:rsidP="001957C7">
            <w:pPr>
              <w:rPr>
                <w:sz w:val="20"/>
                <w:lang w:val="fr-CH"/>
              </w:rPr>
            </w:pPr>
            <w:r w:rsidRPr="001957C7">
              <w:rPr>
                <w:sz w:val="20"/>
                <w:lang w:val="fr-CH"/>
              </w:rPr>
              <w:t xml:space="preserve">Associate </w:t>
            </w:r>
            <w:proofErr w:type="gramStart"/>
            <w:r w:rsidRPr="001957C7">
              <w:rPr>
                <w:sz w:val="20"/>
                <w:lang w:val="fr-CH"/>
              </w:rPr>
              <w:t>rapporteurs:</w:t>
            </w:r>
            <w:proofErr w:type="gramEnd"/>
          </w:p>
          <w:p w14:paraId="1952543C" w14:textId="77777777" w:rsidR="001957C7" w:rsidRPr="001957C7" w:rsidRDefault="001957C7" w:rsidP="001957C7">
            <w:pPr>
              <w:rPr>
                <w:sz w:val="20"/>
              </w:rPr>
            </w:pPr>
            <w:r w:rsidRPr="001957C7">
              <w:rPr>
                <w:sz w:val="20"/>
              </w:rPr>
              <w:t xml:space="preserve">- Mr Min Jinghua </w:t>
            </w:r>
            <w:r w:rsidRPr="001957C7">
              <w:rPr>
                <w:sz w:val="20"/>
              </w:rPr>
              <w:br/>
              <w:t xml:space="preserve">- Mr Mustafa Thaib </w:t>
            </w:r>
          </w:p>
        </w:tc>
      </w:tr>
      <w:tr w:rsidR="001957C7" w:rsidRPr="00D3553A" w14:paraId="3EF13E0D" w14:textId="77777777" w:rsidTr="00C65F17">
        <w:trPr>
          <w:jc w:val="center"/>
        </w:trPr>
        <w:tc>
          <w:tcPr>
            <w:tcW w:w="410" w:type="pct"/>
            <w:vMerge w:val="restart"/>
            <w:shd w:val="clear" w:color="auto" w:fill="auto"/>
          </w:tcPr>
          <w:p w14:paraId="03814698" w14:textId="77777777" w:rsidR="001957C7" w:rsidRPr="001957C7" w:rsidRDefault="001957C7" w:rsidP="001957C7">
            <w:pPr>
              <w:rPr>
                <w:sz w:val="20"/>
              </w:rPr>
            </w:pPr>
            <w:r w:rsidRPr="001957C7">
              <w:rPr>
                <w:sz w:val="20"/>
              </w:rPr>
              <w:t>4/17</w:t>
            </w:r>
          </w:p>
        </w:tc>
        <w:tc>
          <w:tcPr>
            <w:tcW w:w="1066" w:type="pct"/>
            <w:vMerge w:val="restart"/>
            <w:shd w:val="clear" w:color="auto" w:fill="auto"/>
          </w:tcPr>
          <w:p w14:paraId="117DD5BE" w14:textId="77777777" w:rsidR="001957C7" w:rsidRPr="001957C7" w:rsidRDefault="001957C7" w:rsidP="001957C7">
            <w:pPr>
              <w:rPr>
                <w:sz w:val="20"/>
              </w:rPr>
            </w:pPr>
            <w:bookmarkStart w:id="30" w:name="_Hlk79264722"/>
            <w:r w:rsidRPr="001957C7">
              <w:rPr>
                <w:sz w:val="20"/>
              </w:rPr>
              <w:t>Cybersecurity and countering spam</w:t>
            </w:r>
            <w:bookmarkEnd w:id="30"/>
          </w:p>
        </w:tc>
        <w:tc>
          <w:tcPr>
            <w:tcW w:w="534" w:type="pct"/>
            <w:vMerge w:val="restart"/>
            <w:shd w:val="clear" w:color="auto" w:fill="auto"/>
          </w:tcPr>
          <w:p w14:paraId="237D870F" w14:textId="77777777" w:rsidR="001957C7" w:rsidRPr="001957C7" w:rsidRDefault="001957C7" w:rsidP="001957C7">
            <w:pPr>
              <w:rPr>
                <w:sz w:val="18"/>
                <w:szCs w:val="18"/>
              </w:rPr>
            </w:pPr>
            <w:r w:rsidRPr="001957C7">
              <w:rPr>
                <w:sz w:val="18"/>
                <w:szCs w:val="18"/>
              </w:rPr>
              <w:t>Continuation of Q4/17 and Q5/17</w:t>
            </w:r>
          </w:p>
        </w:tc>
        <w:tc>
          <w:tcPr>
            <w:tcW w:w="414" w:type="pct"/>
            <w:shd w:val="clear" w:color="auto" w:fill="auto"/>
          </w:tcPr>
          <w:p w14:paraId="21B3044C" w14:textId="77777777" w:rsidR="001957C7" w:rsidRPr="001957C7" w:rsidRDefault="001957C7" w:rsidP="001957C7">
            <w:pPr>
              <w:rPr>
                <w:sz w:val="18"/>
                <w:szCs w:val="18"/>
              </w:rPr>
            </w:pPr>
            <w:r w:rsidRPr="001957C7">
              <w:rPr>
                <w:sz w:val="18"/>
                <w:szCs w:val="18"/>
              </w:rPr>
              <w:t>4/17</w:t>
            </w:r>
          </w:p>
        </w:tc>
        <w:tc>
          <w:tcPr>
            <w:tcW w:w="1067" w:type="pct"/>
            <w:shd w:val="clear" w:color="auto" w:fill="auto"/>
          </w:tcPr>
          <w:p w14:paraId="6BB893C6" w14:textId="77777777" w:rsidR="001957C7" w:rsidRPr="001957C7" w:rsidRDefault="001957C7" w:rsidP="001957C7">
            <w:pPr>
              <w:rPr>
                <w:sz w:val="20"/>
              </w:rPr>
            </w:pPr>
            <w:r w:rsidRPr="001957C7">
              <w:rPr>
                <w:sz w:val="20"/>
              </w:rPr>
              <w:t>Cybersecurity</w:t>
            </w:r>
          </w:p>
        </w:tc>
        <w:tc>
          <w:tcPr>
            <w:tcW w:w="414" w:type="pct"/>
            <w:vMerge w:val="restart"/>
            <w:vAlign w:val="center"/>
          </w:tcPr>
          <w:p w14:paraId="230A0DAA" w14:textId="77777777" w:rsidR="001957C7" w:rsidRPr="001957C7" w:rsidRDefault="001957C7" w:rsidP="001957C7">
            <w:pPr>
              <w:rPr>
                <w:sz w:val="20"/>
              </w:rPr>
            </w:pPr>
            <w:r w:rsidRPr="001957C7">
              <w:rPr>
                <w:sz w:val="20"/>
              </w:rPr>
              <w:t>WP3/17</w:t>
            </w:r>
          </w:p>
        </w:tc>
        <w:tc>
          <w:tcPr>
            <w:tcW w:w="1094" w:type="pct"/>
            <w:vMerge w:val="restart"/>
            <w:vAlign w:val="center"/>
          </w:tcPr>
          <w:p w14:paraId="53BAFA9D" w14:textId="77777777" w:rsidR="001957C7" w:rsidRPr="001957C7" w:rsidRDefault="001957C7" w:rsidP="001957C7">
            <w:pPr>
              <w:rPr>
                <w:sz w:val="20"/>
              </w:rPr>
            </w:pPr>
            <w:r w:rsidRPr="001957C7">
              <w:rPr>
                <w:sz w:val="20"/>
              </w:rPr>
              <w:t>Co-Rapporteurs:</w:t>
            </w:r>
          </w:p>
          <w:p w14:paraId="472D3A4B" w14:textId="77777777" w:rsidR="001957C7" w:rsidRPr="001957C7" w:rsidRDefault="001957C7" w:rsidP="001957C7">
            <w:pPr>
              <w:rPr>
                <w:b/>
                <w:sz w:val="20"/>
                <w:vertAlign w:val="superscript"/>
              </w:rPr>
            </w:pPr>
            <w:r w:rsidRPr="001957C7">
              <w:rPr>
                <w:sz w:val="20"/>
              </w:rPr>
              <w:t>- Mr Kim Jong-Hyun</w:t>
            </w:r>
            <w:r w:rsidRPr="001957C7">
              <w:rPr>
                <w:sz w:val="20"/>
              </w:rPr>
              <w:br/>
              <w:t xml:space="preserve">- Mr Zhang </w:t>
            </w:r>
            <w:proofErr w:type="spellStart"/>
            <w:r w:rsidRPr="001957C7">
              <w:rPr>
                <w:sz w:val="20"/>
              </w:rPr>
              <w:t>Yanbin</w:t>
            </w:r>
            <w:proofErr w:type="spellEnd"/>
          </w:p>
          <w:p w14:paraId="2D22203F" w14:textId="77777777" w:rsidR="001957C7" w:rsidRPr="001957C7" w:rsidRDefault="001957C7" w:rsidP="001957C7">
            <w:pPr>
              <w:rPr>
                <w:sz w:val="20"/>
                <w:lang w:val="fr-FR"/>
              </w:rPr>
            </w:pPr>
            <w:r w:rsidRPr="001957C7">
              <w:rPr>
                <w:sz w:val="20"/>
                <w:lang w:val="fr-FR"/>
              </w:rPr>
              <w:t xml:space="preserve">Associate </w:t>
            </w:r>
            <w:proofErr w:type="gramStart"/>
            <w:r w:rsidRPr="001957C7">
              <w:rPr>
                <w:sz w:val="20"/>
                <w:lang w:val="fr-FR"/>
              </w:rPr>
              <w:t>rapporteurs:</w:t>
            </w:r>
            <w:proofErr w:type="gramEnd"/>
          </w:p>
          <w:p w14:paraId="113BD1ED" w14:textId="77777777" w:rsidR="001957C7" w:rsidRPr="001957C7" w:rsidRDefault="001957C7" w:rsidP="001957C7">
            <w:pPr>
              <w:rPr>
                <w:sz w:val="20"/>
                <w:lang w:val="fr-FR"/>
              </w:rPr>
            </w:pPr>
            <w:r w:rsidRPr="001957C7">
              <w:rPr>
                <w:sz w:val="20"/>
                <w:lang w:val="fr-FR"/>
              </w:rPr>
              <w:t>- Mr Kim ChangOh</w:t>
            </w:r>
          </w:p>
        </w:tc>
      </w:tr>
      <w:tr w:rsidR="001957C7" w:rsidRPr="001957C7" w14:paraId="3697D3EB" w14:textId="77777777" w:rsidTr="00C65F17">
        <w:trPr>
          <w:jc w:val="center"/>
        </w:trPr>
        <w:tc>
          <w:tcPr>
            <w:tcW w:w="410" w:type="pct"/>
            <w:vMerge/>
          </w:tcPr>
          <w:p w14:paraId="47E6411A" w14:textId="77777777" w:rsidR="001957C7" w:rsidRPr="001957C7" w:rsidRDefault="001957C7" w:rsidP="001957C7">
            <w:pPr>
              <w:rPr>
                <w:sz w:val="20"/>
                <w:lang w:val="fr-FR"/>
              </w:rPr>
            </w:pPr>
          </w:p>
        </w:tc>
        <w:tc>
          <w:tcPr>
            <w:tcW w:w="1066" w:type="pct"/>
            <w:vMerge/>
          </w:tcPr>
          <w:p w14:paraId="675C6E1D" w14:textId="77777777" w:rsidR="001957C7" w:rsidRPr="001957C7" w:rsidRDefault="001957C7" w:rsidP="001957C7">
            <w:pPr>
              <w:rPr>
                <w:sz w:val="20"/>
                <w:lang w:val="fr-FR"/>
              </w:rPr>
            </w:pPr>
          </w:p>
        </w:tc>
        <w:tc>
          <w:tcPr>
            <w:tcW w:w="534" w:type="pct"/>
            <w:vMerge/>
          </w:tcPr>
          <w:p w14:paraId="5FF94F69" w14:textId="77777777" w:rsidR="001957C7" w:rsidRPr="001957C7" w:rsidRDefault="001957C7" w:rsidP="001957C7">
            <w:pPr>
              <w:rPr>
                <w:sz w:val="18"/>
                <w:szCs w:val="18"/>
                <w:lang w:val="fr-FR"/>
              </w:rPr>
            </w:pPr>
          </w:p>
        </w:tc>
        <w:tc>
          <w:tcPr>
            <w:tcW w:w="414" w:type="pct"/>
            <w:shd w:val="clear" w:color="auto" w:fill="auto"/>
          </w:tcPr>
          <w:p w14:paraId="7A68592A" w14:textId="77777777" w:rsidR="001957C7" w:rsidRPr="001957C7" w:rsidRDefault="001957C7" w:rsidP="001957C7">
            <w:pPr>
              <w:rPr>
                <w:sz w:val="18"/>
                <w:szCs w:val="18"/>
              </w:rPr>
            </w:pPr>
            <w:bookmarkStart w:id="31" w:name="_Hlk61878123"/>
            <w:r w:rsidRPr="001957C7">
              <w:rPr>
                <w:sz w:val="18"/>
                <w:szCs w:val="18"/>
              </w:rPr>
              <w:t>5/17</w:t>
            </w:r>
            <w:bookmarkEnd w:id="31"/>
          </w:p>
        </w:tc>
        <w:tc>
          <w:tcPr>
            <w:tcW w:w="1067" w:type="pct"/>
            <w:shd w:val="clear" w:color="auto" w:fill="auto"/>
          </w:tcPr>
          <w:p w14:paraId="1031A14A" w14:textId="77777777" w:rsidR="001957C7" w:rsidRPr="001957C7" w:rsidRDefault="001957C7" w:rsidP="001957C7">
            <w:pPr>
              <w:rPr>
                <w:sz w:val="20"/>
              </w:rPr>
            </w:pPr>
            <w:r w:rsidRPr="001957C7">
              <w:rPr>
                <w:sz w:val="20"/>
              </w:rPr>
              <w:t>Countering spam by technical means</w:t>
            </w:r>
          </w:p>
        </w:tc>
        <w:tc>
          <w:tcPr>
            <w:tcW w:w="414" w:type="pct"/>
            <w:vMerge/>
            <w:vAlign w:val="center"/>
          </w:tcPr>
          <w:p w14:paraId="5B053F44" w14:textId="77777777" w:rsidR="001957C7" w:rsidRPr="001957C7" w:rsidRDefault="001957C7" w:rsidP="001957C7">
            <w:pPr>
              <w:rPr>
                <w:sz w:val="20"/>
              </w:rPr>
            </w:pPr>
          </w:p>
        </w:tc>
        <w:tc>
          <w:tcPr>
            <w:tcW w:w="1094" w:type="pct"/>
            <w:vMerge/>
            <w:vAlign w:val="center"/>
          </w:tcPr>
          <w:p w14:paraId="7358F40F" w14:textId="77777777" w:rsidR="001957C7" w:rsidRPr="001957C7" w:rsidRDefault="001957C7" w:rsidP="001957C7">
            <w:pPr>
              <w:rPr>
                <w:sz w:val="20"/>
              </w:rPr>
            </w:pPr>
          </w:p>
        </w:tc>
      </w:tr>
      <w:tr w:rsidR="001957C7" w:rsidRPr="001957C7" w14:paraId="022A7D3A" w14:textId="77777777" w:rsidTr="00C65F17">
        <w:trPr>
          <w:jc w:val="center"/>
        </w:trPr>
        <w:tc>
          <w:tcPr>
            <w:tcW w:w="410" w:type="pct"/>
            <w:shd w:val="clear" w:color="auto" w:fill="auto"/>
          </w:tcPr>
          <w:p w14:paraId="79A9AA92" w14:textId="77777777" w:rsidR="001957C7" w:rsidRPr="001957C7" w:rsidRDefault="001957C7" w:rsidP="001957C7">
            <w:pPr>
              <w:rPr>
                <w:sz w:val="20"/>
              </w:rPr>
            </w:pPr>
            <w:r w:rsidRPr="001957C7">
              <w:rPr>
                <w:sz w:val="20"/>
              </w:rPr>
              <w:t>6/17</w:t>
            </w:r>
          </w:p>
        </w:tc>
        <w:tc>
          <w:tcPr>
            <w:tcW w:w="1066" w:type="pct"/>
            <w:shd w:val="clear" w:color="auto" w:fill="auto"/>
          </w:tcPr>
          <w:p w14:paraId="7D0198D3" w14:textId="77777777" w:rsidR="001957C7" w:rsidRPr="001957C7" w:rsidRDefault="001957C7" w:rsidP="001957C7">
            <w:pPr>
              <w:rPr>
                <w:sz w:val="20"/>
              </w:rPr>
            </w:pPr>
            <w:bookmarkStart w:id="32" w:name="_Hlk79264828"/>
            <w:r w:rsidRPr="001957C7">
              <w:rPr>
                <w:sz w:val="20"/>
              </w:rPr>
              <w:t>Security for telecommunication services and Internet of Things</w:t>
            </w:r>
            <w:bookmarkEnd w:id="32"/>
          </w:p>
        </w:tc>
        <w:tc>
          <w:tcPr>
            <w:tcW w:w="534" w:type="pct"/>
            <w:shd w:val="clear" w:color="auto" w:fill="auto"/>
          </w:tcPr>
          <w:p w14:paraId="4150C52C"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52A8FFD3" w14:textId="77777777" w:rsidR="001957C7" w:rsidRPr="001957C7" w:rsidRDefault="001957C7" w:rsidP="001957C7">
            <w:pPr>
              <w:rPr>
                <w:sz w:val="18"/>
                <w:szCs w:val="18"/>
              </w:rPr>
            </w:pPr>
            <w:r w:rsidRPr="001957C7">
              <w:rPr>
                <w:sz w:val="18"/>
                <w:szCs w:val="18"/>
              </w:rPr>
              <w:t>6/17</w:t>
            </w:r>
          </w:p>
        </w:tc>
        <w:tc>
          <w:tcPr>
            <w:tcW w:w="1067" w:type="pct"/>
            <w:shd w:val="clear" w:color="auto" w:fill="auto"/>
          </w:tcPr>
          <w:p w14:paraId="386B2F7F" w14:textId="77777777" w:rsidR="001957C7" w:rsidRPr="001957C7" w:rsidRDefault="001957C7" w:rsidP="001957C7">
            <w:pPr>
              <w:rPr>
                <w:sz w:val="20"/>
              </w:rPr>
            </w:pPr>
            <w:r w:rsidRPr="001957C7">
              <w:rPr>
                <w:sz w:val="20"/>
              </w:rPr>
              <w:t xml:space="preserve">Security aspects of telecommunication services, </w:t>
            </w:r>
            <w:proofErr w:type="gramStart"/>
            <w:r w:rsidRPr="001957C7">
              <w:rPr>
                <w:sz w:val="20"/>
              </w:rPr>
              <w:lastRenderedPageBreak/>
              <w:t>networks</w:t>
            </w:r>
            <w:proofErr w:type="gramEnd"/>
            <w:r w:rsidRPr="001957C7">
              <w:rPr>
                <w:sz w:val="20"/>
              </w:rPr>
              <w:t xml:space="preserve"> and Internet of Things</w:t>
            </w:r>
          </w:p>
        </w:tc>
        <w:tc>
          <w:tcPr>
            <w:tcW w:w="414" w:type="pct"/>
            <w:vAlign w:val="center"/>
          </w:tcPr>
          <w:p w14:paraId="0309FFEB" w14:textId="77777777" w:rsidR="001957C7" w:rsidRPr="001957C7" w:rsidRDefault="001957C7" w:rsidP="001957C7">
            <w:pPr>
              <w:rPr>
                <w:sz w:val="20"/>
              </w:rPr>
            </w:pPr>
            <w:r w:rsidRPr="001957C7">
              <w:rPr>
                <w:sz w:val="20"/>
              </w:rPr>
              <w:lastRenderedPageBreak/>
              <w:t>WP2/17</w:t>
            </w:r>
          </w:p>
        </w:tc>
        <w:tc>
          <w:tcPr>
            <w:tcW w:w="1094" w:type="pct"/>
            <w:vAlign w:val="center"/>
          </w:tcPr>
          <w:p w14:paraId="31AB999D" w14:textId="77777777" w:rsidR="001957C7" w:rsidRPr="001957C7" w:rsidRDefault="001957C7" w:rsidP="001957C7">
            <w:pPr>
              <w:rPr>
                <w:sz w:val="20"/>
              </w:rPr>
            </w:pPr>
            <w:r w:rsidRPr="001957C7">
              <w:rPr>
                <w:sz w:val="20"/>
              </w:rPr>
              <w:t>Co-Rapporteurs:</w:t>
            </w:r>
          </w:p>
          <w:p w14:paraId="1F30DB34" w14:textId="77777777" w:rsidR="001957C7" w:rsidRPr="001957C7" w:rsidRDefault="001957C7" w:rsidP="001957C7">
            <w:pPr>
              <w:rPr>
                <w:b/>
                <w:sz w:val="20"/>
                <w:vertAlign w:val="superscript"/>
              </w:rPr>
            </w:pPr>
            <w:r w:rsidRPr="001957C7">
              <w:rPr>
                <w:sz w:val="20"/>
              </w:rPr>
              <w:t xml:space="preserve">- Mr Baek Jonghyun </w:t>
            </w:r>
            <w:r w:rsidRPr="001957C7">
              <w:rPr>
                <w:sz w:val="20"/>
              </w:rPr>
              <w:br/>
              <w:t xml:space="preserve">- Mr Yan </w:t>
            </w:r>
            <w:proofErr w:type="spellStart"/>
            <w:r w:rsidRPr="001957C7">
              <w:rPr>
                <w:sz w:val="20"/>
              </w:rPr>
              <w:t>Junzhi</w:t>
            </w:r>
            <w:proofErr w:type="spellEnd"/>
          </w:p>
          <w:p w14:paraId="30562917" w14:textId="77777777" w:rsidR="001957C7" w:rsidRPr="001957C7" w:rsidRDefault="001957C7" w:rsidP="001957C7">
            <w:pPr>
              <w:rPr>
                <w:sz w:val="20"/>
              </w:rPr>
            </w:pPr>
            <w:r w:rsidRPr="001957C7">
              <w:rPr>
                <w:sz w:val="20"/>
              </w:rPr>
              <w:lastRenderedPageBreak/>
              <w:t>Associate rapporteurs:</w:t>
            </w:r>
          </w:p>
          <w:p w14:paraId="747330F8" w14:textId="77777777" w:rsidR="001957C7" w:rsidRPr="001957C7" w:rsidRDefault="001957C7" w:rsidP="001957C7">
            <w:pPr>
              <w:rPr>
                <w:sz w:val="20"/>
              </w:rPr>
            </w:pPr>
            <w:r w:rsidRPr="001957C7">
              <w:rPr>
                <w:sz w:val="20"/>
              </w:rPr>
              <w:t>- Mr Lee Gunhee</w:t>
            </w:r>
            <w:r w:rsidRPr="001957C7">
              <w:rPr>
                <w:sz w:val="20"/>
              </w:rPr>
              <w:br/>
              <w:t>- Mr Takahashi Takeshi</w:t>
            </w:r>
            <w:r w:rsidRPr="001957C7">
              <w:rPr>
                <w:sz w:val="20"/>
              </w:rPr>
              <w:br/>
              <w:t xml:space="preserve">- Mr Yu Bo </w:t>
            </w:r>
          </w:p>
        </w:tc>
      </w:tr>
      <w:tr w:rsidR="001957C7" w:rsidRPr="001957C7" w14:paraId="7F14B22C" w14:textId="77777777" w:rsidTr="00C65F17">
        <w:trPr>
          <w:jc w:val="center"/>
        </w:trPr>
        <w:tc>
          <w:tcPr>
            <w:tcW w:w="410" w:type="pct"/>
            <w:shd w:val="clear" w:color="auto" w:fill="auto"/>
          </w:tcPr>
          <w:p w14:paraId="3312D989" w14:textId="77777777" w:rsidR="001957C7" w:rsidRPr="001957C7" w:rsidRDefault="001957C7" w:rsidP="001957C7">
            <w:pPr>
              <w:rPr>
                <w:sz w:val="20"/>
              </w:rPr>
            </w:pPr>
            <w:r w:rsidRPr="001957C7">
              <w:rPr>
                <w:sz w:val="20"/>
              </w:rPr>
              <w:lastRenderedPageBreak/>
              <w:t>7/17</w:t>
            </w:r>
          </w:p>
        </w:tc>
        <w:tc>
          <w:tcPr>
            <w:tcW w:w="1066" w:type="pct"/>
            <w:shd w:val="clear" w:color="auto" w:fill="auto"/>
          </w:tcPr>
          <w:p w14:paraId="753030D7" w14:textId="77777777" w:rsidR="001957C7" w:rsidRPr="001957C7" w:rsidRDefault="001957C7" w:rsidP="001957C7">
            <w:pPr>
              <w:rPr>
                <w:sz w:val="20"/>
              </w:rPr>
            </w:pPr>
            <w:r w:rsidRPr="001957C7">
              <w:rPr>
                <w:sz w:val="20"/>
              </w:rPr>
              <w:t>Secure application services</w:t>
            </w:r>
          </w:p>
        </w:tc>
        <w:tc>
          <w:tcPr>
            <w:tcW w:w="534" w:type="pct"/>
            <w:shd w:val="clear" w:color="auto" w:fill="auto"/>
          </w:tcPr>
          <w:p w14:paraId="54CE914E"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13A93814" w14:textId="77777777" w:rsidR="001957C7" w:rsidRPr="001957C7" w:rsidRDefault="001957C7" w:rsidP="001957C7">
            <w:pPr>
              <w:rPr>
                <w:sz w:val="18"/>
                <w:szCs w:val="18"/>
              </w:rPr>
            </w:pPr>
            <w:r w:rsidRPr="001957C7">
              <w:rPr>
                <w:sz w:val="18"/>
                <w:szCs w:val="18"/>
              </w:rPr>
              <w:t>7/17</w:t>
            </w:r>
          </w:p>
        </w:tc>
        <w:tc>
          <w:tcPr>
            <w:tcW w:w="1067" w:type="pct"/>
            <w:shd w:val="clear" w:color="auto" w:fill="auto"/>
          </w:tcPr>
          <w:p w14:paraId="5DD90977" w14:textId="77777777" w:rsidR="001957C7" w:rsidRPr="001957C7" w:rsidRDefault="001957C7" w:rsidP="001957C7">
            <w:pPr>
              <w:rPr>
                <w:sz w:val="20"/>
              </w:rPr>
            </w:pPr>
            <w:r w:rsidRPr="001957C7">
              <w:rPr>
                <w:sz w:val="20"/>
              </w:rPr>
              <w:t>Secure application services</w:t>
            </w:r>
          </w:p>
        </w:tc>
        <w:tc>
          <w:tcPr>
            <w:tcW w:w="414" w:type="pct"/>
            <w:vAlign w:val="center"/>
          </w:tcPr>
          <w:p w14:paraId="6A4D0EE4" w14:textId="77777777" w:rsidR="001957C7" w:rsidRPr="001957C7" w:rsidRDefault="001957C7" w:rsidP="001957C7">
            <w:pPr>
              <w:rPr>
                <w:sz w:val="20"/>
                <w:lang w:val="fr-CH"/>
              </w:rPr>
            </w:pPr>
            <w:r w:rsidRPr="001957C7">
              <w:rPr>
                <w:sz w:val="20"/>
              </w:rPr>
              <w:t>WP4/17</w:t>
            </w:r>
          </w:p>
        </w:tc>
        <w:tc>
          <w:tcPr>
            <w:tcW w:w="1094" w:type="pct"/>
            <w:vAlign w:val="center"/>
          </w:tcPr>
          <w:p w14:paraId="294139EA" w14:textId="77777777" w:rsidR="001957C7" w:rsidRPr="001957C7" w:rsidRDefault="001957C7" w:rsidP="001957C7">
            <w:pPr>
              <w:rPr>
                <w:sz w:val="20"/>
                <w:lang w:val="fr-FR"/>
              </w:rPr>
            </w:pPr>
            <w:proofErr w:type="gramStart"/>
            <w:r w:rsidRPr="001957C7">
              <w:rPr>
                <w:sz w:val="20"/>
                <w:lang w:val="fr-FR"/>
              </w:rPr>
              <w:t>Rapporteur:</w:t>
            </w:r>
            <w:proofErr w:type="gramEnd"/>
          </w:p>
          <w:p w14:paraId="46578DDD" w14:textId="77777777" w:rsidR="001957C7" w:rsidRPr="001957C7" w:rsidRDefault="001957C7" w:rsidP="001957C7">
            <w:pPr>
              <w:rPr>
                <w:b/>
                <w:sz w:val="20"/>
                <w:vertAlign w:val="superscript"/>
                <w:lang w:val="fr-FR"/>
              </w:rPr>
            </w:pPr>
            <w:r w:rsidRPr="001957C7">
              <w:rPr>
                <w:sz w:val="20"/>
                <w:lang w:val="fr-FR"/>
              </w:rPr>
              <w:t xml:space="preserve">- Mr Nah Jae Hoon </w:t>
            </w:r>
          </w:p>
          <w:p w14:paraId="27EA388B" w14:textId="77777777" w:rsidR="001957C7" w:rsidRPr="001957C7" w:rsidRDefault="001957C7" w:rsidP="001957C7">
            <w:pPr>
              <w:rPr>
                <w:sz w:val="20"/>
                <w:lang w:val="fr-FR"/>
              </w:rPr>
            </w:pPr>
            <w:r w:rsidRPr="001957C7">
              <w:rPr>
                <w:sz w:val="20"/>
                <w:lang w:val="fr-FR"/>
              </w:rPr>
              <w:t xml:space="preserve">Associate </w:t>
            </w:r>
            <w:proofErr w:type="gramStart"/>
            <w:r w:rsidRPr="001957C7">
              <w:rPr>
                <w:sz w:val="20"/>
                <w:lang w:val="fr-FR"/>
              </w:rPr>
              <w:t>rapporteurs:</w:t>
            </w:r>
            <w:proofErr w:type="gramEnd"/>
          </w:p>
          <w:p w14:paraId="5F87FD7E" w14:textId="77777777" w:rsidR="001957C7" w:rsidRPr="001957C7" w:rsidRDefault="001957C7" w:rsidP="001957C7">
            <w:pPr>
              <w:rPr>
                <w:sz w:val="20"/>
              </w:rPr>
            </w:pPr>
            <w:r w:rsidRPr="001957C7">
              <w:rPr>
                <w:sz w:val="20"/>
              </w:rPr>
              <w:t>- Ms Gao Feng</w:t>
            </w:r>
            <w:r w:rsidRPr="001957C7">
              <w:rPr>
                <w:sz w:val="20"/>
              </w:rPr>
              <w:br/>
              <w:t>- Mr Liu Lijun</w:t>
            </w:r>
          </w:p>
        </w:tc>
      </w:tr>
      <w:tr w:rsidR="001957C7" w:rsidRPr="001957C7" w14:paraId="595869D5" w14:textId="77777777" w:rsidTr="00C65F17">
        <w:trPr>
          <w:jc w:val="center"/>
        </w:trPr>
        <w:tc>
          <w:tcPr>
            <w:tcW w:w="410" w:type="pct"/>
            <w:shd w:val="clear" w:color="auto" w:fill="auto"/>
          </w:tcPr>
          <w:p w14:paraId="5804354C" w14:textId="77777777" w:rsidR="001957C7" w:rsidRPr="001957C7" w:rsidRDefault="001957C7" w:rsidP="001957C7">
            <w:pPr>
              <w:rPr>
                <w:sz w:val="20"/>
              </w:rPr>
            </w:pPr>
            <w:r w:rsidRPr="001957C7">
              <w:rPr>
                <w:sz w:val="20"/>
              </w:rPr>
              <w:t>8/17</w:t>
            </w:r>
          </w:p>
        </w:tc>
        <w:tc>
          <w:tcPr>
            <w:tcW w:w="1066" w:type="pct"/>
            <w:shd w:val="clear" w:color="auto" w:fill="auto"/>
          </w:tcPr>
          <w:p w14:paraId="347D936E" w14:textId="77777777" w:rsidR="001957C7" w:rsidRPr="001957C7" w:rsidRDefault="001957C7" w:rsidP="001957C7">
            <w:pPr>
              <w:rPr>
                <w:sz w:val="20"/>
              </w:rPr>
            </w:pPr>
            <w:r w:rsidRPr="001957C7">
              <w:rPr>
                <w:sz w:val="20"/>
              </w:rPr>
              <w:t>Cloud computing and big data infrastructure security</w:t>
            </w:r>
          </w:p>
        </w:tc>
        <w:tc>
          <w:tcPr>
            <w:tcW w:w="534" w:type="pct"/>
            <w:shd w:val="clear" w:color="auto" w:fill="auto"/>
          </w:tcPr>
          <w:p w14:paraId="508DAF3D"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66888D8D" w14:textId="77777777" w:rsidR="001957C7" w:rsidRPr="001957C7" w:rsidRDefault="001957C7" w:rsidP="001957C7">
            <w:pPr>
              <w:rPr>
                <w:sz w:val="18"/>
                <w:szCs w:val="18"/>
              </w:rPr>
            </w:pPr>
            <w:r w:rsidRPr="001957C7">
              <w:rPr>
                <w:sz w:val="18"/>
                <w:szCs w:val="18"/>
              </w:rPr>
              <w:t>8/17</w:t>
            </w:r>
          </w:p>
        </w:tc>
        <w:tc>
          <w:tcPr>
            <w:tcW w:w="1067" w:type="pct"/>
            <w:shd w:val="clear" w:color="auto" w:fill="auto"/>
          </w:tcPr>
          <w:p w14:paraId="1FAB44A0" w14:textId="77777777" w:rsidR="001957C7" w:rsidRPr="001957C7" w:rsidRDefault="001957C7" w:rsidP="001957C7">
            <w:pPr>
              <w:rPr>
                <w:sz w:val="20"/>
              </w:rPr>
            </w:pPr>
            <w:r w:rsidRPr="001957C7">
              <w:rPr>
                <w:sz w:val="20"/>
              </w:rPr>
              <w:t>Cloud computing and big data infrastructure security</w:t>
            </w:r>
          </w:p>
        </w:tc>
        <w:tc>
          <w:tcPr>
            <w:tcW w:w="414" w:type="pct"/>
            <w:vAlign w:val="center"/>
          </w:tcPr>
          <w:p w14:paraId="08745EE8" w14:textId="77777777" w:rsidR="001957C7" w:rsidRPr="001957C7" w:rsidRDefault="001957C7" w:rsidP="001957C7">
            <w:pPr>
              <w:rPr>
                <w:sz w:val="20"/>
              </w:rPr>
            </w:pPr>
            <w:r w:rsidRPr="001957C7">
              <w:rPr>
                <w:sz w:val="20"/>
              </w:rPr>
              <w:t>WP4/17</w:t>
            </w:r>
          </w:p>
        </w:tc>
        <w:tc>
          <w:tcPr>
            <w:tcW w:w="1094" w:type="pct"/>
            <w:vAlign w:val="center"/>
          </w:tcPr>
          <w:p w14:paraId="7369A745" w14:textId="77777777" w:rsidR="001957C7" w:rsidRPr="001957C7" w:rsidRDefault="001957C7" w:rsidP="001957C7">
            <w:pPr>
              <w:rPr>
                <w:sz w:val="20"/>
                <w:lang w:val="fr-FR"/>
              </w:rPr>
            </w:pPr>
            <w:proofErr w:type="gramStart"/>
            <w:r w:rsidRPr="001957C7">
              <w:rPr>
                <w:sz w:val="20"/>
                <w:lang w:val="fr-FR"/>
              </w:rPr>
              <w:t>Rapporteur:</w:t>
            </w:r>
            <w:proofErr w:type="gramEnd"/>
          </w:p>
          <w:p w14:paraId="3742FCBA" w14:textId="77777777" w:rsidR="001957C7" w:rsidRPr="001957C7" w:rsidRDefault="001957C7" w:rsidP="001957C7">
            <w:pPr>
              <w:rPr>
                <w:b/>
                <w:sz w:val="20"/>
                <w:vertAlign w:val="superscript"/>
                <w:lang w:val="fr-FR"/>
              </w:rPr>
            </w:pPr>
            <w:r w:rsidRPr="001957C7">
              <w:rPr>
                <w:sz w:val="20"/>
                <w:lang w:val="fr-FR"/>
              </w:rPr>
              <w:t>- Mr Wei Liang</w:t>
            </w:r>
          </w:p>
          <w:p w14:paraId="1FE62C63" w14:textId="77777777" w:rsidR="001957C7" w:rsidRPr="001957C7" w:rsidRDefault="001957C7" w:rsidP="001957C7">
            <w:pPr>
              <w:rPr>
                <w:sz w:val="20"/>
                <w:lang w:val="fr-FR"/>
              </w:rPr>
            </w:pPr>
            <w:r w:rsidRPr="001957C7">
              <w:rPr>
                <w:sz w:val="20"/>
                <w:lang w:val="fr-FR"/>
              </w:rPr>
              <w:t xml:space="preserve">Associate </w:t>
            </w:r>
            <w:proofErr w:type="gramStart"/>
            <w:r w:rsidRPr="001957C7">
              <w:rPr>
                <w:sz w:val="20"/>
                <w:lang w:val="fr-FR"/>
              </w:rPr>
              <w:t>rapporteurs:</w:t>
            </w:r>
            <w:proofErr w:type="gramEnd"/>
          </w:p>
          <w:p w14:paraId="5C418A03" w14:textId="77777777" w:rsidR="001957C7" w:rsidRPr="001957C7" w:rsidRDefault="001957C7" w:rsidP="001957C7">
            <w:pPr>
              <w:rPr>
                <w:sz w:val="20"/>
                <w:lang w:val="fr-FR"/>
              </w:rPr>
            </w:pPr>
            <w:r w:rsidRPr="001957C7">
              <w:rPr>
                <w:sz w:val="20"/>
                <w:lang w:val="fr-FR"/>
              </w:rPr>
              <w:t>- Mr McFadden Mark</w:t>
            </w:r>
          </w:p>
        </w:tc>
      </w:tr>
      <w:tr w:rsidR="001957C7" w:rsidRPr="001957C7" w14:paraId="3D310C2D" w14:textId="77777777" w:rsidTr="00C65F17">
        <w:trPr>
          <w:jc w:val="center"/>
        </w:trPr>
        <w:tc>
          <w:tcPr>
            <w:tcW w:w="410" w:type="pct"/>
            <w:vMerge w:val="restart"/>
            <w:shd w:val="clear" w:color="auto" w:fill="auto"/>
          </w:tcPr>
          <w:p w14:paraId="2FE0FAEE" w14:textId="77777777" w:rsidR="001957C7" w:rsidRPr="001957C7" w:rsidRDefault="001957C7" w:rsidP="001957C7">
            <w:pPr>
              <w:rPr>
                <w:sz w:val="20"/>
              </w:rPr>
            </w:pPr>
            <w:r w:rsidRPr="001957C7">
              <w:rPr>
                <w:sz w:val="20"/>
              </w:rPr>
              <w:t>10/17</w:t>
            </w:r>
          </w:p>
        </w:tc>
        <w:tc>
          <w:tcPr>
            <w:tcW w:w="1066" w:type="pct"/>
            <w:vMerge w:val="restart"/>
            <w:shd w:val="clear" w:color="auto" w:fill="auto"/>
          </w:tcPr>
          <w:p w14:paraId="65073B2D" w14:textId="77777777" w:rsidR="001957C7" w:rsidRPr="001957C7" w:rsidRDefault="001957C7" w:rsidP="001957C7">
            <w:pPr>
              <w:rPr>
                <w:sz w:val="20"/>
              </w:rPr>
            </w:pPr>
            <w:r w:rsidRPr="001957C7">
              <w:rPr>
                <w:sz w:val="20"/>
              </w:rPr>
              <w:t>Identity management and telebiometrics architecture and mechanisms</w:t>
            </w:r>
          </w:p>
        </w:tc>
        <w:tc>
          <w:tcPr>
            <w:tcW w:w="534" w:type="pct"/>
            <w:vMerge w:val="restart"/>
            <w:shd w:val="clear" w:color="auto" w:fill="auto"/>
          </w:tcPr>
          <w:p w14:paraId="61760875" w14:textId="77777777" w:rsidR="001957C7" w:rsidRPr="001957C7" w:rsidRDefault="001957C7" w:rsidP="001957C7">
            <w:pPr>
              <w:rPr>
                <w:sz w:val="18"/>
                <w:szCs w:val="18"/>
              </w:rPr>
            </w:pPr>
            <w:r w:rsidRPr="001957C7">
              <w:rPr>
                <w:sz w:val="18"/>
                <w:szCs w:val="18"/>
              </w:rPr>
              <w:t>Continuation of Q9/17 and Q10/17</w:t>
            </w:r>
          </w:p>
        </w:tc>
        <w:tc>
          <w:tcPr>
            <w:tcW w:w="414" w:type="pct"/>
            <w:shd w:val="clear" w:color="auto" w:fill="auto"/>
          </w:tcPr>
          <w:p w14:paraId="082F6BEA" w14:textId="77777777" w:rsidR="001957C7" w:rsidRPr="001957C7" w:rsidRDefault="001957C7" w:rsidP="001957C7">
            <w:pPr>
              <w:rPr>
                <w:sz w:val="18"/>
                <w:szCs w:val="18"/>
              </w:rPr>
            </w:pPr>
            <w:r w:rsidRPr="001957C7">
              <w:rPr>
                <w:sz w:val="18"/>
                <w:szCs w:val="18"/>
              </w:rPr>
              <w:t>9/17</w:t>
            </w:r>
          </w:p>
        </w:tc>
        <w:tc>
          <w:tcPr>
            <w:tcW w:w="1067" w:type="pct"/>
            <w:shd w:val="clear" w:color="auto" w:fill="auto"/>
          </w:tcPr>
          <w:p w14:paraId="1E4BA9B4" w14:textId="77777777" w:rsidR="001957C7" w:rsidRPr="001957C7" w:rsidRDefault="001957C7" w:rsidP="001957C7">
            <w:pPr>
              <w:rPr>
                <w:sz w:val="20"/>
              </w:rPr>
            </w:pPr>
            <w:r w:rsidRPr="001957C7">
              <w:rPr>
                <w:sz w:val="20"/>
              </w:rPr>
              <w:t>Telebiometrics</w:t>
            </w:r>
          </w:p>
        </w:tc>
        <w:tc>
          <w:tcPr>
            <w:tcW w:w="414" w:type="pct"/>
            <w:vMerge w:val="restart"/>
            <w:vAlign w:val="center"/>
          </w:tcPr>
          <w:p w14:paraId="57BA32FC" w14:textId="77777777" w:rsidR="001957C7" w:rsidRPr="001957C7" w:rsidRDefault="001957C7" w:rsidP="001957C7">
            <w:pPr>
              <w:rPr>
                <w:sz w:val="20"/>
              </w:rPr>
            </w:pPr>
            <w:r w:rsidRPr="001957C7">
              <w:rPr>
                <w:sz w:val="20"/>
              </w:rPr>
              <w:t>WP5/17</w:t>
            </w:r>
          </w:p>
        </w:tc>
        <w:tc>
          <w:tcPr>
            <w:tcW w:w="1094" w:type="pct"/>
            <w:vMerge w:val="restart"/>
            <w:vAlign w:val="center"/>
          </w:tcPr>
          <w:p w14:paraId="1D42CA29" w14:textId="77777777" w:rsidR="001957C7" w:rsidRPr="001957C7" w:rsidRDefault="001957C7" w:rsidP="001957C7">
            <w:pPr>
              <w:rPr>
                <w:sz w:val="20"/>
              </w:rPr>
            </w:pPr>
            <w:r w:rsidRPr="001957C7">
              <w:rPr>
                <w:sz w:val="20"/>
              </w:rPr>
              <w:t>Co-Rapporteurs:</w:t>
            </w:r>
          </w:p>
          <w:p w14:paraId="26524DDB" w14:textId="77777777" w:rsidR="001957C7" w:rsidRPr="001957C7" w:rsidRDefault="001957C7" w:rsidP="001957C7">
            <w:pPr>
              <w:rPr>
                <w:b/>
                <w:sz w:val="20"/>
                <w:vertAlign w:val="superscript"/>
              </w:rPr>
            </w:pPr>
            <w:r w:rsidRPr="001957C7">
              <w:rPr>
                <w:sz w:val="20"/>
              </w:rPr>
              <w:t>- Mr Barbir Abbie</w:t>
            </w:r>
            <w:r w:rsidRPr="001957C7">
              <w:rPr>
                <w:sz w:val="20"/>
              </w:rPr>
              <w:br/>
              <w:t>- Mr Caras John George</w:t>
            </w:r>
          </w:p>
          <w:p w14:paraId="3E817E8F" w14:textId="77777777" w:rsidR="001957C7" w:rsidRPr="001957C7" w:rsidRDefault="001957C7" w:rsidP="001957C7">
            <w:pPr>
              <w:rPr>
                <w:sz w:val="20"/>
              </w:rPr>
            </w:pPr>
            <w:r w:rsidRPr="001957C7">
              <w:rPr>
                <w:sz w:val="20"/>
              </w:rPr>
              <w:t>Associate rapporteurs:</w:t>
            </w:r>
          </w:p>
          <w:p w14:paraId="08E1100A" w14:textId="77777777" w:rsidR="001957C7" w:rsidRPr="001957C7" w:rsidRDefault="001957C7" w:rsidP="001957C7">
            <w:pPr>
              <w:rPr>
                <w:sz w:val="20"/>
              </w:rPr>
            </w:pPr>
            <w:r w:rsidRPr="001957C7">
              <w:rPr>
                <w:sz w:val="20"/>
              </w:rPr>
              <w:t>- Mr Kim Jason</w:t>
            </w:r>
            <w:r w:rsidRPr="001957C7">
              <w:rPr>
                <w:sz w:val="20"/>
              </w:rPr>
              <w:br/>
              <w:t xml:space="preserve">- Mr Park </w:t>
            </w:r>
            <w:proofErr w:type="spellStart"/>
            <w:r w:rsidRPr="001957C7">
              <w:rPr>
                <w:sz w:val="20"/>
              </w:rPr>
              <w:t>Keundug</w:t>
            </w:r>
            <w:proofErr w:type="spellEnd"/>
            <w:r w:rsidRPr="001957C7">
              <w:rPr>
                <w:sz w:val="20"/>
              </w:rPr>
              <w:br/>
              <w:t>- Mr Takechi Hiroshi</w:t>
            </w:r>
            <w:r w:rsidRPr="001957C7">
              <w:rPr>
                <w:sz w:val="20"/>
              </w:rPr>
              <w:br/>
              <w:t>- Mr Xia Junjie</w:t>
            </w:r>
          </w:p>
        </w:tc>
      </w:tr>
      <w:tr w:rsidR="001957C7" w:rsidRPr="001957C7" w14:paraId="42DCA2A8" w14:textId="77777777" w:rsidTr="00C65F17">
        <w:trPr>
          <w:jc w:val="center"/>
        </w:trPr>
        <w:tc>
          <w:tcPr>
            <w:tcW w:w="410" w:type="pct"/>
            <w:vMerge/>
          </w:tcPr>
          <w:p w14:paraId="1DACEB33" w14:textId="77777777" w:rsidR="001957C7" w:rsidRPr="001957C7" w:rsidRDefault="001957C7" w:rsidP="001957C7">
            <w:pPr>
              <w:rPr>
                <w:sz w:val="20"/>
              </w:rPr>
            </w:pPr>
          </w:p>
        </w:tc>
        <w:tc>
          <w:tcPr>
            <w:tcW w:w="1066" w:type="pct"/>
            <w:vMerge/>
          </w:tcPr>
          <w:p w14:paraId="0DC7B6A2" w14:textId="77777777" w:rsidR="001957C7" w:rsidRPr="001957C7" w:rsidRDefault="001957C7" w:rsidP="001957C7">
            <w:pPr>
              <w:rPr>
                <w:sz w:val="20"/>
              </w:rPr>
            </w:pPr>
          </w:p>
        </w:tc>
        <w:tc>
          <w:tcPr>
            <w:tcW w:w="534" w:type="pct"/>
            <w:vMerge/>
          </w:tcPr>
          <w:p w14:paraId="41B613AF" w14:textId="77777777" w:rsidR="001957C7" w:rsidRPr="001957C7" w:rsidRDefault="001957C7" w:rsidP="001957C7">
            <w:pPr>
              <w:rPr>
                <w:sz w:val="18"/>
                <w:szCs w:val="18"/>
              </w:rPr>
            </w:pPr>
          </w:p>
        </w:tc>
        <w:tc>
          <w:tcPr>
            <w:tcW w:w="414" w:type="pct"/>
            <w:shd w:val="clear" w:color="auto" w:fill="auto"/>
          </w:tcPr>
          <w:p w14:paraId="011DE836" w14:textId="77777777" w:rsidR="001957C7" w:rsidRPr="001957C7" w:rsidRDefault="001957C7" w:rsidP="001957C7">
            <w:pPr>
              <w:rPr>
                <w:sz w:val="18"/>
                <w:szCs w:val="18"/>
              </w:rPr>
            </w:pPr>
            <w:r w:rsidRPr="001957C7">
              <w:rPr>
                <w:sz w:val="18"/>
                <w:szCs w:val="18"/>
              </w:rPr>
              <w:t>10/17</w:t>
            </w:r>
          </w:p>
        </w:tc>
        <w:tc>
          <w:tcPr>
            <w:tcW w:w="1067" w:type="pct"/>
            <w:shd w:val="clear" w:color="auto" w:fill="auto"/>
          </w:tcPr>
          <w:p w14:paraId="7362059A" w14:textId="77777777" w:rsidR="001957C7" w:rsidRPr="001957C7" w:rsidRDefault="001957C7" w:rsidP="001957C7">
            <w:pPr>
              <w:rPr>
                <w:sz w:val="20"/>
              </w:rPr>
            </w:pPr>
            <w:r w:rsidRPr="001957C7">
              <w:rPr>
                <w:sz w:val="20"/>
              </w:rPr>
              <w:t>Identity management architecture and mechanisms</w:t>
            </w:r>
          </w:p>
        </w:tc>
        <w:tc>
          <w:tcPr>
            <w:tcW w:w="414" w:type="pct"/>
            <w:vMerge/>
            <w:vAlign w:val="center"/>
          </w:tcPr>
          <w:p w14:paraId="127DE8AC" w14:textId="77777777" w:rsidR="001957C7" w:rsidRPr="001957C7" w:rsidRDefault="001957C7" w:rsidP="001957C7">
            <w:pPr>
              <w:rPr>
                <w:sz w:val="20"/>
              </w:rPr>
            </w:pPr>
          </w:p>
        </w:tc>
        <w:tc>
          <w:tcPr>
            <w:tcW w:w="1094" w:type="pct"/>
            <w:vMerge/>
            <w:vAlign w:val="center"/>
          </w:tcPr>
          <w:p w14:paraId="0353D9F1" w14:textId="77777777" w:rsidR="001957C7" w:rsidRPr="001957C7" w:rsidRDefault="001957C7" w:rsidP="001957C7">
            <w:pPr>
              <w:rPr>
                <w:sz w:val="20"/>
              </w:rPr>
            </w:pPr>
          </w:p>
        </w:tc>
      </w:tr>
      <w:tr w:rsidR="001957C7" w:rsidRPr="00D3553A" w14:paraId="27D2920A" w14:textId="77777777" w:rsidTr="00C65F17">
        <w:trPr>
          <w:jc w:val="center"/>
        </w:trPr>
        <w:tc>
          <w:tcPr>
            <w:tcW w:w="410" w:type="pct"/>
            <w:vMerge w:val="restart"/>
            <w:shd w:val="clear" w:color="auto" w:fill="auto"/>
          </w:tcPr>
          <w:p w14:paraId="2558D20A" w14:textId="77777777" w:rsidR="001957C7" w:rsidRPr="001957C7" w:rsidRDefault="001957C7" w:rsidP="001957C7">
            <w:pPr>
              <w:rPr>
                <w:sz w:val="20"/>
              </w:rPr>
            </w:pPr>
            <w:r w:rsidRPr="001957C7">
              <w:rPr>
                <w:sz w:val="20"/>
              </w:rPr>
              <w:t>11/17</w:t>
            </w:r>
          </w:p>
        </w:tc>
        <w:tc>
          <w:tcPr>
            <w:tcW w:w="1066" w:type="pct"/>
            <w:vMerge w:val="restart"/>
            <w:shd w:val="clear" w:color="auto" w:fill="auto"/>
          </w:tcPr>
          <w:p w14:paraId="5B7E8D4B" w14:textId="77777777" w:rsidR="001957C7" w:rsidRPr="001957C7" w:rsidRDefault="001957C7" w:rsidP="001957C7">
            <w:pPr>
              <w:rPr>
                <w:sz w:val="20"/>
              </w:rPr>
            </w:pPr>
            <w:bookmarkStart w:id="33" w:name="_Hlk79265114"/>
            <w:r w:rsidRPr="001957C7">
              <w:rPr>
                <w:sz w:val="20"/>
              </w:rPr>
              <w:t>Generic technologies (such as Directory, PKI, Formal languages, Object Identifiers) to support secure applications</w:t>
            </w:r>
            <w:bookmarkEnd w:id="33"/>
          </w:p>
        </w:tc>
        <w:tc>
          <w:tcPr>
            <w:tcW w:w="534" w:type="pct"/>
            <w:vMerge w:val="restart"/>
            <w:shd w:val="clear" w:color="auto" w:fill="auto"/>
          </w:tcPr>
          <w:p w14:paraId="20FF50E9" w14:textId="77777777" w:rsidR="001957C7" w:rsidRPr="001957C7" w:rsidRDefault="001957C7" w:rsidP="001957C7">
            <w:pPr>
              <w:rPr>
                <w:sz w:val="18"/>
                <w:szCs w:val="18"/>
              </w:rPr>
            </w:pPr>
            <w:r w:rsidRPr="001957C7">
              <w:rPr>
                <w:sz w:val="18"/>
                <w:szCs w:val="18"/>
              </w:rPr>
              <w:t>Continuation of Q11/17 and Q12/17</w:t>
            </w:r>
          </w:p>
        </w:tc>
        <w:tc>
          <w:tcPr>
            <w:tcW w:w="414" w:type="pct"/>
            <w:shd w:val="clear" w:color="auto" w:fill="auto"/>
          </w:tcPr>
          <w:p w14:paraId="7DCFCC3D" w14:textId="77777777" w:rsidR="001957C7" w:rsidRPr="001957C7" w:rsidRDefault="001957C7" w:rsidP="001957C7">
            <w:pPr>
              <w:rPr>
                <w:sz w:val="18"/>
                <w:szCs w:val="18"/>
              </w:rPr>
            </w:pPr>
            <w:r w:rsidRPr="001957C7">
              <w:rPr>
                <w:sz w:val="18"/>
                <w:szCs w:val="18"/>
              </w:rPr>
              <w:t>11/17</w:t>
            </w:r>
          </w:p>
        </w:tc>
        <w:tc>
          <w:tcPr>
            <w:tcW w:w="1067" w:type="pct"/>
            <w:shd w:val="clear" w:color="auto" w:fill="auto"/>
          </w:tcPr>
          <w:p w14:paraId="27DB38F2" w14:textId="77777777" w:rsidR="001957C7" w:rsidRPr="001957C7" w:rsidRDefault="001957C7" w:rsidP="001957C7">
            <w:pPr>
              <w:rPr>
                <w:sz w:val="20"/>
              </w:rPr>
            </w:pPr>
            <w:r w:rsidRPr="001957C7">
              <w:rPr>
                <w:sz w:val="20"/>
              </w:rPr>
              <w:t>Generic technologies (Directory, public key infrastructure (PKI), privilege management infrastructure (PMI), Abstract Syntax Notation One (ASN.1), object identifiers (OIDs)) to support secure applications</w:t>
            </w:r>
          </w:p>
        </w:tc>
        <w:tc>
          <w:tcPr>
            <w:tcW w:w="414" w:type="pct"/>
            <w:vMerge w:val="restart"/>
            <w:vAlign w:val="center"/>
          </w:tcPr>
          <w:p w14:paraId="20246E4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fr-CH"/>
              </w:rPr>
            </w:pPr>
            <w:r w:rsidRPr="001957C7">
              <w:rPr>
                <w:sz w:val="20"/>
              </w:rPr>
              <w:t>WP5/17</w:t>
            </w:r>
          </w:p>
        </w:tc>
        <w:tc>
          <w:tcPr>
            <w:tcW w:w="1094" w:type="pct"/>
            <w:vMerge w:val="restart"/>
            <w:vAlign w:val="center"/>
          </w:tcPr>
          <w:p w14:paraId="30A6CBB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fr-FR"/>
              </w:rPr>
            </w:pPr>
            <w:proofErr w:type="gramStart"/>
            <w:r w:rsidRPr="001957C7">
              <w:rPr>
                <w:sz w:val="20"/>
                <w:lang w:val="fr-FR"/>
              </w:rPr>
              <w:t>Rapporteur:</w:t>
            </w:r>
            <w:proofErr w:type="gramEnd"/>
          </w:p>
          <w:p w14:paraId="09E2215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0"/>
                <w:vertAlign w:val="superscript"/>
                <w:lang w:val="fr-FR"/>
              </w:rPr>
            </w:pPr>
            <w:r w:rsidRPr="001957C7">
              <w:rPr>
                <w:sz w:val="20"/>
                <w:lang w:val="fr-FR"/>
              </w:rPr>
              <w:t xml:space="preserve">- Mr </w:t>
            </w:r>
            <w:r w:rsidRPr="001957C7">
              <w:rPr>
                <w:sz w:val="20"/>
                <w:lang w:val="fr-CH"/>
              </w:rPr>
              <w:t xml:space="preserve">Lemaire Jean-Paul </w:t>
            </w:r>
          </w:p>
          <w:p w14:paraId="4325FC1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fr-FR"/>
              </w:rPr>
            </w:pPr>
            <w:r w:rsidRPr="001957C7">
              <w:rPr>
                <w:sz w:val="20"/>
                <w:lang w:val="fr-FR"/>
              </w:rPr>
              <w:t xml:space="preserve">Associate </w:t>
            </w:r>
            <w:proofErr w:type="gramStart"/>
            <w:r w:rsidRPr="001957C7">
              <w:rPr>
                <w:sz w:val="20"/>
                <w:lang w:val="fr-FR"/>
              </w:rPr>
              <w:t>rapporteur:</w:t>
            </w:r>
            <w:proofErr w:type="gramEnd"/>
          </w:p>
          <w:p w14:paraId="2344F75E" w14:textId="77777777" w:rsidR="001957C7" w:rsidRPr="00B223D1"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lang w:val="fr-FR"/>
              </w:rPr>
            </w:pPr>
            <w:r w:rsidRPr="001957C7">
              <w:rPr>
                <w:sz w:val="20"/>
                <w:lang w:val="fr-FR"/>
              </w:rPr>
              <w:t>- Mr Hogrefe Dieter</w:t>
            </w:r>
          </w:p>
        </w:tc>
      </w:tr>
      <w:tr w:rsidR="001957C7" w:rsidRPr="001957C7" w14:paraId="1DEBDADD" w14:textId="77777777" w:rsidTr="00C65F17">
        <w:trPr>
          <w:jc w:val="center"/>
        </w:trPr>
        <w:tc>
          <w:tcPr>
            <w:tcW w:w="410" w:type="pct"/>
            <w:vMerge/>
          </w:tcPr>
          <w:p w14:paraId="543948A6" w14:textId="77777777" w:rsidR="001957C7" w:rsidRPr="00B223D1" w:rsidRDefault="001957C7" w:rsidP="001957C7">
            <w:pPr>
              <w:rPr>
                <w:sz w:val="20"/>
                <w:lang w:val="fr-FR"/>
              </w:rPr>
            </w:pPr>
          </w:p>
        </w:tc>
        <w:tc>
          <w:tcPr>
            <w:tcW w:w="1066" w:type="pct"/>
            <w:vMerge/>
          </w:tcPr>
          <w:p w14:paraId="34A4D8EE" w14:textId="77777777" w:rsidR="001957C7" w:rsidRPr="00B223D1" w:rsidRDefault="001957C7" w:rsidP="001957C7">
            <w:pPr>
              <w:rPr>
                <w:sz w:val="20"/>
                <w:lang w:val="fr-FR"/>
              </w:rPr>
            </w:pPr>
          </w:p>
        </w:tc>
        <w:tc>
          <w:tcPr>
            <w:tcW w:w="534" w:type="pct"/>
            <w:vMerge/>
          </w:tcPr>
          <w:p w14:paraId="3322E705" w14:textId="77777777" w:rsidR="001957C7" w:rsidRPr="00B223D1" w:rsidRDefault="001957C7" w:rsidP="001957C7">
            <w:pPr>
              <w:rPr>
                <w:sz w:val="18"/>
                <w:szCs w:val="18"/>
                <w:lang w:val="fr-FR"/>
              </w:rPr>
            </w:pPr>
          </w:p>
        </w:tc>
        <w:tc>
          <w:tcPr>
            <w:tcW w:w="414" w:type="pct"/>
            <w:shd w:val="clear" w:color="auto" w:fill="auto"/>
          </w:tcPr>
          <w:p w14:paraId="5D058C5F" w14:textId="77777777" w:rsidR="001957C7" w:rsidRPr="001957C7" w:rsidRDefault="001957C7" w:rsidP="001957C7">
            <w:pPr>
              <w:rPr>
                <w:sz w:val="18"/>
                <w:szCs w:val="18"/>
              </w:rPr>
            </w:pPr>
            <w:bookmarkStart w:id="34" w:name="_Hlk61878225"/>
            <w:r w:rsidRPr="001957C7">
              <w:rPr>
                <w:sz w:val="18"/>
                <w:szCs w:val="18"/>
              </w:rPr>
              <w:t>12/17</w:t>
            </w:r>
            <w:bookmarkEnd w:id="34"/>
          </w:p>
        </w:tc>
        <w:tc>
          <w:tcPr>
            <w:tcW w:w="1067" w:type="pct"/>
            <w:shd w:val="clear" w:color="auto" w:fill="auto"/>
          </w:tcPr>
          <w:p w14:paraId="38E70562" w14:textId="77777777" w:rsidR="001957C7" w:rsidRPr="001957C7" w:rsidRDefault="001957C7" w:rsidP="001957C7">
            <w:pPr>
              <w:rPr>
                <w:sz w:val="20"/>
              </w:rPr>
            </w:pPr>
            <w:r w:rsidRPr="001957C7">
              <w:rPr>
                <w:sz w:val="20"/>
              </w:rPr>
              <w:t>Formal languages for telecommunication software and testing</w:t>
            </w:r>
          </w:p>
        </w:tc>
        <w:tc>
          <w:tcPr>
            <w:tcW w:w="414" w:type="pct"/>
            <w:vMerge/>
            <w:vAlign w:val="center"/>
          </w:tcPr>
          <w:p w14:paraId="11C65786" w14:textId="77777777" w:rsidR="001957C7" w:rsidRPr="001957C7" w:rsidRDefault="001957C7" w:rsidP="001957C7">
            <w:pPr>
              <w:rPr>
                <w:sz w:val="20"/>
              </w:rPr>
            </w:pPr>
          </w:p>
        </w:tc>
        <w:tc>
          <w:tcPr>
            <w:tcW w:w="1094" w:type="pct"/>
            <w:vMerge/>
            <w:vAlign w:val="center"/>
          </w:tcPr>
          <w:p w14:paraId="011857C5" w14:textId="77777777" w:rsidR="001957C7" w:rsidRPr="001957C7" w:rsidRDefault="001957C7" w:rsidP="001957C7">
            <w:pPr>
              <w:rPr>
                <w:sz w:val="20"/>
              </w:rPr>
            </w:pPr>
          </w:p>
        </w:tc>
      </w:tr>
      <w:tr w:rsidR="001957C7" w:rsidRPr="001957C7" w14:paraId="6D9B7C7B" w14:textId="77777777" w:rsidTr="00C65F17">
        <w:trPr>
          <w:jc w:val="center"/>
        </w:trPr>
        <w:tc>
          <w:tcPr>
            <w:tcW w:w="410" w:type="pct"/>
            <w:shd w:val="clear" w:color="auto" w:fill="auto"/>
          </w:tcPr>
          <w:p w14:paraId="7C380FE6" w14:textId="77777777" w:rsidR="001957C7" w:rsidRPr="001957C7" w:rsidRDefault="001957C7" w:rsidP="001957C7">
            <w:pPr>
              <w:rPr>
                <w:sz w:val="20"/>
              </w:rPr>
            </w:pPr>
            <w:r w:rsidRPr="001957C7">
              <w:rPr>
                <w:sz w:val="20"/>
              </w:rPr>
              <w:t>13/17</w:t>
            </w:r>
          </w:p>
        </w:tc>
        <w:tc>
          <w:tcPr>
            <w:tcW w:w="1066" w:type="pct"/>
            <w:shd w:val="clear" w:color="auto" w:fill="auto"/>
          </w:tcPr>
          <w:p w14:paraId="0DC6D811" w14:textId="77777777" w:rsidR="001957C7" w:rsidRPr="001957C7" w:rsidRDefault="001957C7" w:rsidP="001957C7">
            <w:pPr>
              <w:rPr>
                <w:sz w:val="20"/>
              </w:rPr>
            </w:pPr>
            <w:bookmarkStart w:id="35" w:name="_Hlk79265204"/>
            <w:r w:rsidRPr="001957C7">
              <w:rPr>
                <w:sz w:val="20"/>
              </w:rPr>
              <w:t>Intelligent transport system (ITS) security</w:t>
            </w:r>
            <w:bookmarkEnd w:id="35"/>
          </w:p>
        </w:tc>
        <w:tc>
          <w:tcPr>
            <w:tcW w:w="534" w:type="pct"/>
            <w:shd w:val="clear" w:color="auto" w:fill="auto"/>
          </w:tcPr>
          <w:p w14:paraId="205BB674"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79735568" w14:textId="77777777" w:rsidR="001957C7" w:rsidRPr="001957C7" w:rsidRDefault="001957C7" w:rsidP="001957C7">
            <w:pPr>
              <w:rPr>
                <w:sz w:val="18"/>
                <w:szCs w:val="18"/>
              </w:rPr>
            </w:pPr>
            <w:r w:rsidRPr="001957C7">
              <w:rPr>
                <w:sz w:val="18"/>
                <w:szCs w:val="18"/>
              </w:rPr>
              <w:t>13/17</w:t>
            </w:r>
          </w:p>
        </w:tc>
        <w:tc>
          <w:tcPr>
            <w:tcW w:w="1067" w:type="pct"/>
            <w:shd w:val="clear" w:color="auto" w:fill="auto"/>
          </w:tcPr>
          <w:p w14:paraId="58A06BBE" w14:textId="77777777" w:rsidR="001957C7" w:rsidRPr="001957C7" w:rsidRDefault="001957C7" w:rsidP="001957C7">
            <w:pPr>
              <w:rPr>
                <w:sz w:val="20"/>
              </w:rPr>
            </w:pPr>
            <w:r w:rsidRPr="001957C7">
              <w:rPr>
                <w:sz w:val="20"/>
              </w:rPr>
              <w:t>Security aspects for Intelligent Transport System</w:t>
            </w:r>
          </w:p>
        </w:tc>
        <w:tc>
          <w:tcPr>
            <w:tcW w:w="414" w:type="pct"/>
          </w:tcPr>
          <w:p w14:paraId="1D5246B2" w14:textId="77777777" w:rsidR="001957C7" w:rsidRPr="001957C7" w:rsidRDefault="001957C7" w:rsidP="001957C7">
            <w:pPr>
              <w:rPr>
                <w:sz w:val="20"/>
              </w:rPr>
            </w:pPr>
            <w:r w:rsidRPr="001957C7">
              <w:rPr>
                <w:sz w:val="20"/>
              </w:rPr>
              <w:t>WP2/17</w:t>
            </w:r>
          </w:p>
        </w:tc>
        <w:tc>
          <w:tcPr>
            <w:tcW w:w="1094" w:type="pct"/>
          </w:tcPr>
          <w:p w14:paraId="786ED900" w14:textId="77777777" w:rsidR="001957C7" w:rsidRPr="001957C7" w:rsidRDefault="001957C7" w:rsidP="001957C7">
            <w:pPr>
              <w:rPr>
                <w:sz w:val="20"/>
                <w:lang w:val="fr-FR"/>
              </w:rPr>
            </w:pPr>
            <w:proofErr w:type="gramStart"/>
            <w:r w:rsidRPr="001957C7">
              <w:rPr>
                <w:sz w:val="20"/>
                <w:lang w:val="fr-FR"/>
              </w:rPr>
              <w:t>Rapporteur:</w:t>
            </w:r>
            <w:proofErr w:type="gramEnd"/>
          </w:p>
          <w:p w14:paraId="4F87D9FF" w14:textId="77777777" w:rsidR="001957C7" w:rsidRPr="001957C7" w:rsidRDefault="001957C7" w:rsidP="001957C7">
            <w:pPr>
              <w:rPr>
                <w:bCs/>
                <w:sz w:val="20"/>
                <w:lang w:val="fr-FR"/>
              </w:rPr>
            </w:pPr>
            <w:r w:rsidRPr="001957C7">
              <w:rPr>
                <w:sz w:val="20"/>
                <w:lang w:val="fr-FR"/>
              </w:rPr>
              <w:t xml:space="preserve">- Mr </w:t>
            </w:r>
            <w:r w:rsidRPr="001957C7">
              <w:rPr>
                <w:bCs/>
                <w:sz w:val="20"/>
                <w:lang w:val="fr-FR"/>
              </w:rPr>
              <w:t xml:space="preserve">Lee Sang-Woo </w:t>
            </w:r>
          </w:p>
          <w:p w14:paraId="29C2F55D" w14:textId="77777777" w:rsidR="001957C7" w:rsidRPr="001957C7" w:rsidRDefault="001957C7" w:rsidP="001957C7">
            <w:pPr>
              <w:rPr>
                <w:sz w:val="20"/>
                <w:lang w:val="fr-FR"/>
              </w:rPr>
            </w:pPr>
            <w:r w:rsidRPr="001957C7">
              <w:rPr>
                <w:sz w:val="20"/>
                <w:lang w:val="fr-FR"/>
              </w:rPr>
              <w:t xml:space="preserve">Associate </w:t>
            </w:r>
            <w:proofErr w:type="gramStart"/>
            <w:r w:rsidRPr="001957C7">
              <w:rPr>
                <w:sz w:val="20"/>
                <w:lang w:val="fr-FR"/>
              </w:rPr>
              <w:t>rapporteurs:</w:t>
            </w:r>
            <w:proofErr w:type="gramEnd"/>
          </w:p>
          <w:p w14:paraId="374BAF93" w14:textId="77777777" w:rsidR="001957C7" w:rsidRPr="001957C7" w:rsidRDefault="001957C7" w:rsidP="001957C7">
            <w:pPr>
              <w:rPr>
                <w:sz w:val="20"/>
              </w:rPr>
            </w:pPr>
            <w:r w:rsidRPr="001957C7">
              <w:rPr>
                <w:sz w:val="20"/>
              </w:rPr>
              <w:t xml:space="preserve">- Mr </w:t>
            </w:r>
            <w:r w:rsidRPr="001957C7">
              <w:rPr>
                <w:bCs/>
                <w:sz w:val="20"/>
              </w:rPr>
              <w:t xml:space="preserve">Park </w:t>
            </w:r>
            <w:proofErr w:type="spellStart"/>
            <w:r w:rsidRPr="001957C7">
              <w:rPr>
                <w:bCs/>
                <w:sz w:val="20"/>
              </w:rPr>
              <w:t>Seungwook</w:t>
            </w:r>
            <w:proofErr w:type="spellEnd"/>
            <w:r w:rsidRPr="001957C7">
              <w:rPr>
                <w:bCs/>
                <w:sz w:val="20"/>
              </w:rPr>
              <w:t xml:space="preserve"> </w:t>
            </w:r>
            <w:r w:rsidRPr="001957C7">
              <w:rPr>
                <w:bCs/>
                <w:sz w:val="20"/>
              </w:rPr>
              <w:br/>
            </w:r>
            <w:r w:rsidRPr="001957C7">
              <w:rPr>
                <w:sz w:val="20"/>
              </w:rPr>
              <w:t xml:space="preserve">- Ms Zhang Yi </w:t>
            </w:r>
          </w:p>
        </w:tc>
      </w:tr>
      <w:tr w:rsidR="001957C7" w:rsidRPr="00D3553A" w14:paraId="275A5778" w14:textId="77777777" w:rsidTr="00C65F17">
        <w:trPr>
          <w:jc w:val="center"/>
        </w:trPr>
        <w:tc>
          <w:tcPr>
            <w:tcW w:w="410" w:type="pct"/>
            <w:shd w:val="clear" w:color="auto" w:fill="auto"/>
          </w:tcPr>
          <w:p w14:paraId="010371F9" w14:textId="77777777" w:rsidR="001957C7" w:rsidRPr="001957C7" w:rsidRDefault="001957C7" w:rsidP="001957C7">
            <w:pPr>
              <w:rPr>
                <w:sz w:val="20"/>
              </w:rPr>
            </w:pPr>
            <w:r w:rsidRPr="001957C7">
              <w:rPr>
                <w:sz w:val="20"/>
              </w:rPr>
              <w:t>14/17</w:t>
            </w:r>
          </w:p>
        </w:tc>
        <w:tc>
          <w:tcPr>
            <w:tcW w:w="1066" w:type="pct"/>
            <w:shd w:val="clear" w:color="auto" w:fill="auto"/>
          </w:tcPr>
          <w:p w14:paraId="7C381786" w14:textId="77777777" w:rsidR="001957C7" w:rsidRPr="001957C7" w:rsidRDefault="001957C7" w:rsidP="001957C7">
            <w:pPr>
              <w:rPr>
                <w:sz w:val="20"/>
              </w:rPr>
            </w:pPr>
            <w:r w:rsidRPr="001957C7">
              <w:rPr>
                <w:sz w:val="20"/>
              </w:rPr>
              <w:t>Distributed ledger technology (DLT) security</w:t>
            </w:r>
          </w:p>
        </w:tc>
        <w:tc>
          <w:tcPr>
            <w:tcW w:w="534" w:type="pct"/>
            <w:shd w:val="clear" w:color="auto" w:fill="auto"/>
          </w:tcPr>
          <w:p w14:paraId="0EEB671F" w14:textId="77777777" w:rsidR="001957C7" w:rsidRPr="001957C7" w:rsidRDefault="001957C7" w:rsidP="001957C7">
            <w:pPr>
              <w:rPr>
                <w:sz w:val="18"/>
                <w:szCs w:val="18"/>
              </w:rPr>
            </w:pPr>
            <w:r w:rsidRPr="001957C7">
              <w:rPr>
                <w:sz w:val="18"/>
                <w:szCs w:val="18"/>
              </w:rPr>
              <w:t>Continued</w:t>
            </w:r>
          </w:p>
        </w:tc>
        <w:tc>
          <w:tcPr>
            <w:tcW w:w="414" w:type="pct"/>
            <w:shd w:val="clear" w:color="auto" w:fill="auto"/>
          </w:tcPr>
          <w:p w14:paraId="77DFBD71" w14:textId="77777777" w:rsidR="001957C7" w:rsidRPr="001957C7" w:rsidRDefault="001957C7" w:rsidP="001957C7">
            <w:pPr>
              <w:rPr>
                <w:sz w:val="18"/>
                <w:szCs w:val="18"/>
              </w:rPr>
            </w:pPr>
            <w:r w:rsidRPr="001957C7">
              <w:rPr>
                <w:sz w:val="18"/>
                <w:szCs w:val="18"/>
              </w:rPr>
              <w:t>14/17</w:t>
            </w:r>
          </w:p>
        </w:tc>
        <w:tc>
          <w:tcPr>
            <w:tcW w:w="1067" w:type="pct"/>
            <w:shd w:val="clear" w:color="auto" w:fill="auto"/>
          </w:tcPr>
          <w:p w14:paraId="5D738632" w14:textId="77777777" w:rsidR="001957C7" w:rsidRPr="001957C7" w:rsidRDefault="001957C7" w:rsidP="001957C7">
            <w:pPr>
              <w:rPr>
                <w:sz w:val="20"/>
              </w:rPr>
            </w:pPr>
            <w:r w:rsidRPr="001957C7">
              <w:rPr>
                <w:sz w:val="20"/>
              </w:rPr>
              <w:t>Security aspects for distributed ledger technologies</w:t>
            </w:r>
          </w:p>
        </w:tc>
        <w:tc>
          <w:tcPr>
            <w:tcW w:w="414" w:type="pct"/>
          </w:tcPr>
          <w:p w14:paraId="33F0069B" w14:textId="77777777" w:rsidR="001957C7" w:rsidRPr="001957C7" w:rsidRDefault="001957C7" w:rsidP="001957C7">
            <w:pPr>
              <w:rPr>
                <w:sz w:val="20"/>
              </w:rPr>
            </w:pPr>
            <w:r w:rsidRPr="001957C7">
              <w:rPr>
                <w:sz w:val="20"/>
              </w:rPr>
              <w:t>WP4/17</w:t>
            </w:r>
          </w:p>
        </w:tc>
        <w:tc>
          <w:tcPr>
            <w:tcW w:w="1094" w:type="pct"/>
          </w:tcPr>
          <w:p w14:paraId="1A3A2501" w14:textId="77777777" w:rsidR="001957C7" w:rsidRPr="001957C7" w:rsidRDefault="001957C7" w:rsidP="001957C7">
            <w:pPr>
              <w:rPr>
                <w:sz w:val="20"/>
              </w:rPr>
            </w:pPr>
            <w:r w:rsidRPr="001957C7">
              <w:rPr>
                <w:sz w:val="20"/>
              </w:rPr>
              <w:t>Co-Rapporteurs:</w:t>
            </w:r>
          </w:p>
          <w:p w14:paraId="43AA4FC9" w14:textId="77777777" w:rsidR="001957C7" w:rsidRPr="001957C7" w:rsidRDefault="001957C7" w:rsidP="001957C7">
            <w:pPr>
              <w:rPr>
                <w:b/>
                <w:sz w:val="20"/>
                <w:vertAlign w:val="superscript"/>
              </w:rPr>
            </w:pPr>
            <w:r w:rsidRPr="001957C7">
              <w:rPr>
                <w:sz w:val="20"/>
              </w:rPr>
              <w:t>- Mr Kadobayashi Youki</w:t>
            </w:r>
            <w:r w:rsidRPr="001957C7">
              <w:rPr>
                <w:sz w:val="20"/>
              </w:rPr>
              <w:br/>
              <w:t>- Ms Oh Kyeong Hee</w:t>
            </w:r>
          </w:p>
          <w:p w14:paraId="77C3A33D" w14:textId="77777777" w:rsidR="001957C7" w:rsidRPr="001957C7" w:rsidRDefault="001957C7" w:rsidP="001957C7">
            <w:pPr>
              <w:rPr>
                <w:sz w:val="20"/>
                <w:lang w:val="fr-FR"/>
              </w:rPr>
            </w:pPr>
            <w:r w:rsidRPr="001957C7">
              <w:rPr>
                <w:sz w:val="20"/>
                <w:lang w:val="fr-FR"/>
              </w:rPr>
              <w:t xml:space="preserve">Associate </w:t>
            </w:r>
            <w:proofErr w:type="gramStart"/>
            <w:r w:rsidRPr="001957C7">
              <w:rPr>
                <w:sz w:val="20"/>
                <w:lang w:val="fr-FR"/>
              </w:rPr>
              <w:t>rapporteurs:</w:t>
            </w:r>
            <w:proofErr w:type="gramEnd"/>
            <w:r w:rsidRPr="001957C7">
              <w:rPr>
                <w:sz w:val="20"/>
                <w:lang w:val="fr-FR"/>
              </w:rPr>
              <w:br/>
              <w:t>- Ms Bai Xiaoyuan</w:t>
            </w:r>
            <w:r w:rsidRPr="001957C7">
              <w:rPr>
                <w:sz w:val="20"/>
                <w:lang w:val="fr-FR"/>
              </w:rPr>
              <w:br/>
              <w:t>- Ms Wang Ke</w:t>
            </w:r>
          </w:p>
        </w:tc>
      </w:tr>
      <w:tr w:rsidR="001957C7" w:rsidRPr="001957C7" w14:paraId="1D77F34E" w14:textId="77777777" w:rsidTr="00C65F17">
        <w:trPr>
          <w:jc w:val="center"/>
        </w:trPr>
        <w:tc>
          <w:tcPr>
            <w:tcW w:w="410" w:type="pct"/>
            <w:shd w:val="clear" w:color="auto" w:fill="auto"/>
          </w:tcPr>
          <w:p w14:paraId="4FDA5742" w14:textId="77777777" w:rsidR="001957C7" w:rsidRPr="001957C7" w:rsidRDefault="001957C7" w:rsidP="001957C7">
            <w:pPr>
              <w:rPr>
                <w:sz w:val="20"/>
              </w:rPr>
            </w:pPr>
            <w:r w:rsidRPr="001957C7">
              <w:rPr>
                <w:sz w:val="20"/>
              </w:rPr>
              <w:t>15/17</w:t>
            </w:r>
          </w:p>
        </w:tc>
        <w:tc>
          <w:tcPr>
            <w:tcW w:w="1066" w:type="pct"/>
            <w:shd w:val="clear" w:color="auto" w:fill="auto"/>
          </w:tcPr>
          <w:p w14:paraId="06524F74" w14:textId="77777777" w:rsidR="001957C7" w:rsidRPr="001957C7" w:rsidRDefault="001957C7" w:rsidP="001957C7">
            <w:pPr>
              <w:rPr>
                <w:sz w:val="20"/>
              </w:rPr>
            </w:pPr>
            <w:r w:rsidRPr="001957C7">
              <w:rPr>
                <w:sz w:val="20"/>
              </w:rPr>
              <w:t>Security for/by emerging technologies including quantum-based security</w:t>
            </w:r>
          </w:p>
        </w:tc>
        <w:tc>
          <w:tcPr>
            <w:tcW w:w="534" w:type="pct"/>
            <w:shd w:val="clear" w:color="auto" w:fill="auto"/>
          </w:tcPr>
          <w:p w14:paraId="1EBECBC4" w14:textId="77777777" w:rsidR="001957C7" w:rsidRPr="001957C7" w:rsidRDefault="001957C7" w:rsidP="001957C7">
            <w:pPr>
              <w:rPr>
                <w:sz w:val="18"/>
                <w:szCs w:val="18"/>
              </w:rPr>
            </w:pPr>
            <w:r w:rsidRPr="001957C7">
              <w:rPr>
                <w:sz w:val="18"/>
                <w:szCs w:val="18"/>
              </w:rPr>
              <w:t>New</w:t>
            </w:r>
          </w:p>
        </w:tc>
        <w:tc>
          <w:tcPr>
            <w:tcW w:w="414" w:type="pct"/>
            <w:shd w:val="clear" w:color="auto" w:fill="auto"/>
          </w:tcPr>
          <w:p w14:paraId="189BE1A4" w14:textId="77777777" w:rsidR="001957C7" w:rsidRPr="001957C7" w:rsidRDefault="001957C7" w:rsidP="001957C7">
            <w:pPr>
              <w:rPr>
                <w:sz w:val="18"/>
                <w:szCs w:val="18"/>
              </w:rPr>
            </w:pPr>
            <w:r w:rsidRPr="001957C7">
              <w:rPr>
                <w:sz w:val="18"/>
                <w:szCs w:val="18"/>
              </w:rPr>
              <w:t>–</w:t>
            </w:r>
          </w:p>
        </w:tc>
        <w:tc>
          <w:tcPr>
            <w:tcW w:w="1067" w:type="pct"/>
            <w:shd w:val="clear" w:color="auto" w:fill="auto"/>
          </w:tcPr>
          <w:p w14:paraId="2F2C1656" w14:textId="77777777" w:rsidR="001957C7" w:rsidRPr="001957C7" w:rsidRDefault="001957C7" w:rsidP="001957C7">
            <w:pPr>
              <w:rPr>
                <w:sz w:val="20"/>
              </w:rPr>
            </w:pPr>
            <w:r w:rsidRPr="001957C7">
              <w:rPr>
                <w:sz w:val="20"/>
              </w:rPr>
              <w:t>–</w:t>
            </w:r>
          </w:p>
        </w:tc>
        <w:tc>
          <w:tcPr>
            <w:tcW w:w="414" w:type="pct"/>
          </w:tcPr>
          <w:p w14:paraId="4961BF34" w14:textId="77777777" w:rsidR="001957C7" w:rsidRPr="001957C7" w:rsidRDefault="001957C7" w:rsidP="001957C7">
            <w:pPr>
              <w:rPr>
                <w:sz w:val="20"/>
              </w:rPr>
            </w:pPr>
            <w:r w:rsidRPr="001957C7">
              <w:rPr>
                <w:sz w:val="20"/>
              </w:rPr>
              <w:t>WP1/17</w:t>
            </w:r>
          </w:p>
        </w:tc>
        <w:tc>
          <w:tcPr>
            <w:tcW w:w="1094" w:type="pct"/>
          </w:tcPr>
          <w:p w14:paraId="45F0FF30" w14:textId="77777777" w:rsidR="001957C7" w:rsidRPr="00D3553A" w:rsidRDefault="001957C7" w:rsidP="001957C7">
            <w:pPr>
              <w:rPr>
                <w:sz w:val="20"/>
              </w:rPr>
            </w:pPr>
            <w:r w:rsidRPr="00D3553A">
              <w:rPr>
                <w:sz w:val="20"/>
              </w:rPr>
              <w:t>Rapporteur:</w:t>
            </w:r>
          </w:p>
          <w:p w14:paraId="497AB159" w14:textId="77777777" w:rsidR="001957C7" w:rsidRPr="00D3553A" w:rsidRDefault="001957C7" w:rsidP="001957C7">
            <w:pPr>
              <w:rPr>
                <w:b/>
                <w:sz w:val="20"/>
                <w:vertAlign w:val="superscript"/>
              </w:rPr>
            </w:pPr>
            <w:r w:rsidRPr="00D3553A">
              <w:rPr>
                <w:sz w:val="20"/>
              </w:rPr>
              <w:t>- Mr Sim Donghee</w:t>
            </w:r>
          </w:p>
          <w:p w14:paraId="02F2862B" w14:textId="77777777" w:rsidR="001957C7" w:rsidRPr="00D3553A" w:rsidRDefault="001957C7" w:rsidP="001957C7">
            <w:pPr>
              <w:rPr>
                <w:sz w:val="20"/>
              </w:rPr>
            </w:pPr>
            <w:r w:rsidRPr="00D3553A">
              <w:rPr>
                <w:sz w:val="20"/>
              </w:rPr>
              <w:t>Associate rapporteurs:</w:t>
            </w:r>
          </w:p>
          <w:p w14:paraId="2D11C323" w14:textId="77777777" w:rsidR="001957C7" w:rsidRPr="001957C7" w:rsidRDefault="001957C7" w:rsidP="001957C7">
            <w:pPr>
              <w:rPr>
                <w:sz w:val="20"/>
              </w:rPr>
            </w:pPr>
            <w:r w:rsidRPr="001957C7">
              <w:rPr>
                <w:sz w:val="20"/>
              </w:rPr>
              <w:t>- Mr Kenyoshi Kaoru</w:t>
            </w:r>
            <w:r w:rsidRPr="001957C7">
              <w:rPr>
                <w:sz w:val="20"/>
              </w:rPr>
              <w:br/>
              <w:t xml:space="preserve">- Mr Yoon </w:t>
            </w:r>
            <w:proofErr w:type="spellStart"/>
            <w:r w:rsidRPr="001957C7">
              <w:rPr>
                <w:sz w:val="20"/>
              </w:rPr>
              <w:t>ChunSeok</w:t>
            </w:r>
            <w:proofErr w:type="spellEnd"/>
            <w:r w:rsidRPr="001957C7">
              <w:rPr>
                <w:sz w:val="20"/>
              </w:rPr>
              <w:br/>
              <w:t>- Mr Zhang Chen</w:t>
            </w:r>
          </w:p>
        </w:tc>
      </w:tr>
    </w:tbl>
    <w:p w14:paraId="1DBDBCCC" w14:textId="77777777" w:rsidR="001957C7" w:rsidRPr="001957C7" w:rsidRDefault="001957C7" w:rsidP="001957C7">
      <w:pPr>
        <w:sectPr w:rsidR="001957C7" w:rsidRPr="001957C7" w:rsidSect="00E454F9">
          <w:headerReference w:type="first" r:id="rId183"/>
          <w:pgSz w:w="16840" w:h="11907" w:orient="landscape"/>
          <w:pgMar w:top="1134" w:right="1417" w:bottom="1134" w:left="1417" w:header="720" w:footer="720" w:gutter="0"/>
          <w:cols w:space="720"/>
          <w:titlePg/>
          <w:docGrid w:linePitch="326"/>
        </w:sectPr>
      </w:pPr>
      <w:r w:rsidRPr="001957C7">
        <w:t>(1)</w:t>
      </w:r>
      <w:r w:rsidRPr="001957C7">
        <w:tab/>
        <w:t>(re-)appointed in SG17 20-30 April 2021 meeting</w:t>
      </w:r>
    </w:p>
    <w:p w14:paraId="1300A033" w14:textId="77777777" w:rsidR="001957C7" w:rsidRPr="001957C7" w:rsidRDefault="001957C7" w:rsidP="001957C7">
      <w:pPr>
        <w:keepNext/>
        <w:keepLines/>
        <w:spacing w:before="360" w:after="120" w:line="288" w:lineRule="auto"/>
        <w:rPr>
          <w:rFonts w:eastAsiaTheme="minorEastAsia"/>
          <w:b/>
          <w:lang w:eastAsia="ja-JP"/>
        </w:rPr>
      </w:pPr>
      <w:r w:rsidRPr="001957C7">
        <w:rPr>
          <w:rFonts w:eastAsiaTheme="minorEastAsia"/>
          <w:b/>
          <w:bCs/>
          <w:lang w:eastAsia="ja-JP"/>
        </w:rPr>
        <w:lastRenderedPageBreak/>
        <w:t>2.2.3</w:t>
      </w:r>
      <w:r w:rsidRPr="001957C7">
        <w:rPr>
          <w:rFonts w:eastAsiaTheme="minorEastAsia"/>
          <w:b/>
          <w:lang w:eastAsia="ja-JP"/>
        </w:rPr>
        <w:tab/>
        <w:t>The Questions listed in Table 5b have been adopted anew during this period.</w:t>
      </w:r>
    </w:p>
    <w:p w14:paraId="1A0E7FF3"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5b</w:t>
      </w:r>
      <w:r w:rsidRPr="001957C7">
        <w:rPr>
          <w:rFonts w:eastAsiaTheme="minorEastAsia"/>
          <w:b/>
          <w:bCs/>
          <w:lang w:eastAsia="ja-JP"/>
        </w:rPr>
        <w:br/>
      </w:r>
      <w:r w:rsidRPr="001957C7">
        <w:rPr>
          <w:rFonts w:eastAsiaTheme="minorEastAsia"/>
          <w:b/>
          <w:lang w:eastAsia="ja-JP"/>
        </w:rPr>
        <w:t>Study Group 17 – New Questions adopted and Rapporteurs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78"/>
        <w:gridCol w:w="1134"/>
        <w:gridCol w:w="4693"/>
      </w:tblGrid>
      <w:tr w:rsidR="001957C7" w:rsidRPr="001957C7" w14:paraId="68E77E16" w14:textId="77777777" w:rsidTr="00C65F17">
        <w:trPr>
          <w:tblHeader/>
          <w:jc w:val="center"/>
        </w:trPr>
        <w:tc>
          <w:tcPr>
            <w:tcW w:w="1276" w:type="dxa"/>
            <w:shd w:val="clear" w:color="auto" w:fill="auto"/>
            <w:vAlign w:val="center"/>
          </w:tcPr>
          <w:p w14:paraId="394F4254"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Questions</w:t>
            </w:r>
          </w:p>
        </w:tc>
        <w:tc>
          <w:tcPr>
            <w:tcW w:w="2678" w:type="dxa"/>
            <w:shd w:val="clear" w:color="auto" w:fill="auto"/>
            <w:vAlign w:val="center"/>
          </w:tcPr>
          <w:p w14:paraId="30B05B12"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 of the Questions</w:t>
            </w:r>
          </w:p>
        </w:tc>
        <w:tc>
          <w:tcPr>
            <w:tcW w:w="1134" w:type="dxa"/>
            <w:shd w:val="clear" w:color="auto" w:fill="auto"/>
            <w:vAlign w:val="center"/>
          </w:tcPr>
          <w:p w14:paraId="78A2911C"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WP</w:t>
            </w:r>
          </w:p>
        </w:tc>
        <w:tc>
          <w:tcPr>
            <w:tcW w:w="4693" w:type="dxa"/>
            <w:vAlign w:val="center"/>
          </w:tcPr>
          <w:p w14:paraId="0FA5DBA2"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Rapporteur</w:t>
            </w:r>
          </w:p>
        </w:tc>
      </w:tr>
      <w:tr w:rsidR="001957C7" w:rsidRPr="00D3553A" w14:paraId="43BC93E1" w14:textId="77777777" w:rsidTr="00C65F17">
        <w:trPr>
          <w:jc w:val="center"/>
        </w:trPr>
        <w:tc>
          <w:tcPr>
            <w:tcW w:w="1276" w:type="dxa"/>
            <w:vAlign w:val="center"/>
          </w:tcPr>
          <w:p w14:paraId="13DD009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rFonts w:ascii="Times" w:hAnsi="Times" w:cs="Times"/>
                <w:sz w:val="22"/>
                <w:szCs w:val="22"/>
              </w:rPr>
              <w:t>Q13/17</w:t>
            </w:r>
          </w:p>
        </w:tc>
        <w:tc>
          <w:tcPr>
            <w:tcW w:w="2678" w:type="dxa"/>
            <w:vAlign w:val="center"/>
          </w:tcPr>
          <w:p w14:paraId="206C583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rFonts w:ascii="Times" w:hAnsi="Times" w:cs="Times"/>
                <w:sz w:val="22"/>
                <w:szCs w:val="22"/>
              </w:rPr>
              <w:t xml:space="preserve">Security aspects for Intelligent Transport System </w:t>
            </w:r>
            <w:r w:rsidRPr="001957C7">
              <w:rPr>
                <w:rFonts w:ascii="Times" w:hAnsi="Times" w:cs="Times"/>
                <w:b/>
                <w:sz w:val="16"/>
                <w:szCs w:val="16"/>
                <w:vertAlign w:val="superscript"/>
              </w:rPr>
              <w:t xml:space="preserve">(10) </w:t>
            </w:r>
            <w:r w:rsidRPr="001957C7">
              <w:rPr>
                <w:rFonts w:ascii="Times" w:hAnsi="Times" w:cs="Times"/>
                <w:sz w:val="22"/>
                <w:szCs w:val="22"/>
              </w:rPr>
              <w:t>/</w:t>
            </w:r>
            <w:r w:rsidRPr="001957C7">
              <w:rPr>
                <w:sz w:val="20"/>
              </w:rPr>
              <w:t xml:space="preserve">Intelligent transport system (ITS) security </w:t>
            </w:r>
            <w:r w:rsidRPr="001957C7">
              <w:rPr>
                <w:rFonts w:ascii="Times" w:hAnsi="Times" w:cs="Times"/>
                <w:b/>
                <w:sz w:val="16"/>
                <w:szCs w:val="16"/>
                <w:vertAlign w:val="superscript"/>
              </w:rPr>
              <w:t>(11)</w:t>
            </w:r>
            <w:r w:rsidRPr="001957C7">
              <w:rPr>
                <w:rFonts w:ascii="Times" w:hAnsi="Times" w:cs="Times"/>
                <w:sz w:val="22"/>
                <w:szCs w:val="22"/>
              </w:rPr>
              <w:t xml:space="preserve"> </w:t>
            </w:r>
          </w:p>
        </w:tc>
        <w:tc>
          <w:tcPr>
            <w:tcW w:w="1134" w:type="dxa"/>
            <w:vAlign w:val="center"/>
          </w:tcPr>
          <w:p w14:paraId="77818BD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rFonts w:ascii="Times" w:hAnsi="Times" w:cs="Times"/>
                <w:sz w:val="22"/>
                <w:szCs w:val="22"/>
              </w:rPr>
              <w:t>WP1/17</w:t>
            </w:r>
            <w:r w:rsidRPr="001957C7">
              <w:rPr>
                <w:rFonts w:ascii="Times" w:hAnsi="Times" w:cs="Times"/>
                <w:b/>
                <w:sz w:val="16"/>
                <w:szCs w:val="16"/>
                <w:vertAlign w:val="superscript"/>
              </w:rPr>
              <w:t>(10</w:t>
            </w:r>
            <w:proofErr w:type="gramStart"/>
            <w:r w:rsidRPr="001957C7">
              <w:rPr>
                <w:rFonts w:ascii="Times" w:hAnsi="Times" w:cs="Times"/>
                <w:b/>
                <w:sz w:val="16"/>
                <w:szCs w:val="16"/>
                <w:vertAlign w:val="superscript"/>
              </w:rPr>
              <w:t xml:space="preserve">)  </w:t>
            </w:r>
            <w:r w:rsidRPr="001957C7">
              <w:rPr>
                <w:rFonts w:ascii="Times" w:hAnsi="Times" w:cs="Times"/>
                <w:b/>
                <w:sz w:val="16"/>
                <w:szCs w:val="16"/>
              </w:rPr>
              <w:t>/</w:t>
            </w:r>
            <w:proofErr w:type="gramEnd"/>
            <w:r w:rsidRPr="001957C7">
              <w:rPr>
                <w:rFonts w:ascii="Times" w:hAnsi="Times" w:cs="Times"/>
                <w:sz w:val="22"/>
                <w:szCs w:val="22"/>
              </w:rPr>
              <w:t xml:space="preserve">  WP2/17</w:t>
            </w:r>
            <w:r w:rsidRPr="001957C7">
              <w:rPr>
                <w:rFonts w:ascii="Times" w:hAnsi="Times" w:cs="Times"/>
                <w:b/>
                <w:sz w:val="16"/>
                <w:szCs w:val="16"/>
                <w:vertAlign w:val="superscript"/>
              </w:rPr>
              <w:t xml:space="preserve">(11) </w:t>
            </w:r>
            <w:r w:rsidRPr="001957C7">
              <w:rPr>
                <w:rFonts w:ascii="Times" w:hAnsi="Times" w:cs="Times"/>
                <w:sz w:val="22"/>
                <w:szCs w:val="22"/>
              </w:rPr>
              <w:t xml:space="preserve">  </w:t>
            </w:r>
          </w:p>
        </w:tc>
        <w:tc>
          <w:tcPr>
            <w:tcW w:w="4693" w:type="dxa"/>
            <w:vAlign w:val="center"/>
          </w:tcPr>
          <w:p w14:paraId="3FDE06E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val="fr-CH"/>
              </w:rPr>
            </w:pPr>
            <w:r w:rsidRPr="001957C7">
              <w:rPr>
                <w:rFonts w:ascii="Times" w:hAnsi="Times" w:cs="Times"/>
                <w:sz w:val="22"/>
                <w:szCs w:val="22"/>
                <w:lang w:val="fr-CH"/>
              </w:rPr>
              <w:t>Mr Lee Sang-Woo (Rapporteur)</w:t>
            </w:r>
            <w:r w:rsidRPr="001957C7">
              <w:rPr>
                <w:rFonts w:ascii="Times" w:hAnsi="Times" w:cs="Times"/>
                <w:b/>
                <w:sz w:val="16"/>
                <w:szCs w:val="16"/>
                <w:vertAlign w:val="superscript"/>
                <w:lang w:val="fr-CH"/>
              </w:rPr>
              <w:t xml:space="preserve"> (1)</w:t>
            </w:r>
            <w:r w:rsidRPr="001957C7">
              <w:rPr>
                <w:rFonts w:ascii="Times" w:hAnsi="Times" w:cs="Times"/>
                <w:sz w:val="22"/>
                <w:szCs w:val="22"/>
                <w:lang w:val="fr-CH"/>
              </w:rPr>
              <w:br/>
              <w:t xml:space="preserve">Mr Park </w:t>
            </w:r>
            <w:proofErr w:type="spellStart"/>
            <w:r w:rsidRPr="001957C7">
              <w:rPr>
                <w:rFonts w:ascii="Times" w:hAnsi="Times" w:cs="Times"/>
                <w:sz w:val="22"/>
                <w:szCs w:val="22"/>
                <w:lang w:val="fr-CH"/>
              </w:rPr>
              <w:t>Seungwook</w:t>
            </w:r>
            <w:proofErr w:type="spellEnd"/>
            <w:r w:rsidRPr="001957C7">
              <w:rPr>
                <w:rFonts w:ascii="Times" w:hAnsi="Times" w:cs="Times"/>
                <w:sz w:val="22"/>
                <w:szCs w:val="22"/>
                <w:lang w:val="fr-CH"/>
              </w:rPr>
              <w:t xml:space="preserve"> (Associate rapporteur)</w:t>
            </w:r>
            <w:r w:rsidRPr="001957C7">
              <w:rPr>
                <w:rFonts w:ascii="Times" w:hAnsi="Times" w:cs="Times"/>
                <w:b/>
                <w:sz w:val="16"/>
                <w:szCs w:val="16"/>
                <w:vertAlign w:val="superscript"/>
                <w:lang w:val="fr-CH"/>
              </w:rPr>
              <w:t xml:space="preserve"> (1)</w:t>
            </w:r>
            <w:r w:rsidRPr="001957C7">
              <w:rPr>
                <w:rFonts w:ascii="Times" w:hAnsi="Times" w:cs="Times"/>
                <w:sz w:val="22"/>
                <w:szCs w:val="22"/>
                <w:lang w:val="fr-CH"/>
              </w:rPr>
              <w:br/>
              <w:t>Ms Zhang Yi (Associate rapporteur)</w:t>
            </w:r>
            <w:r w:rsidRPr="001957C7">
              <w:rPr>
                <w:rFonts w:ascii="Times" w:hAnsi="Times" w:cs="Times"/>
                <w:b/>
                <w:sz w:val="16"/>
                <w:szCs w:val="16"/>
                <w:vertAlign w:val="superscript"/>
                <w:lang w:val="fr-CH"/>
              </w:rPr>
              <w:t xml:space="preserve"> (2)</w:t>
            </w:r>
          </w:p>
        </w:tc>
      </w:tr>
      <w:tr w:rsidR="001957C7" w:rsidRPr="001957C7" w14:paraId="112B3605" w14:textId="77777777" w:rsidTr="00C65F17">
        <w:trPr>
          <w:jc w:val="center"/>
        </w:trPr>
        <w:tc>
          <w:tcPr>
            <w:tcW w:w="1276" w:type="dxa"/>
            <w:shd w:val="clear" w:color="auto" w:fill="auto"/>
          </w:tcPr>
          <w:p w14:paraId="3481FA2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sz w:val="22"/>
              </w:rPr>
              <w:t>Q14/17</w:t>
            </w:r>
          </w:p>
        </w:tc>
        <w:tc>
          <w:tcPr>
            <w:tcW w:w="2678" w:type="dxa"/>
            <w:shd w:val="clear" w:color="auto" w:fill="auto"/>
          </w:tcPr>
          <w:p w14:paraId="796674B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 xml:space="preserve">Security aspects for Distributed Ledger Technologies </w:t>
            </w:r>
            <w:r w:rsidRPr="001957C7">
              <w:rPr>
                <w:rFonts w:ascii="Times" w:hAnsi="Times" w:cs="Times"/>
                <w:b/>
                <w:sz w:val="16"/>
                <w:szCs w:val="16"/>
                <w:vertAlign w:val="superscript"/>
              </w:rPr>
              <w:t xml:space="preserve">(10) </w:t>
            </w:r>
            <w:r w:rsidRPr="001957C7">
              <w:rPr>
                <w:sz w:val="20"/>
              </w:rPr>
              <w:t xml:space="preserve">Distributed ledger technology (DLT) security </w:t>
            </w:r>
            <w:r w:rsidRPr="001957C7">
              <w:rPr>
                <w:rFonts w:ascii="Times" w:hAnsi="Times" w:cs="Times"/>
                <w:b/>
                <w:sz w:val="16"/>
                <w:szCs w:val="16"/>
                <w:vertAlign w:val="superscript"/>
              </w:rPr>
              <w:t>(11)</w:t>
            </w:r>
          </w:p>
        </w:tc>
        <w:tc>
          <w:tcPr>
            <w:tcW w:w="1134" w:type="dxa"/>
            <w:shd w:val="clear" w:color="auto" w:fill="auto"/>
          </w:tcPr>
          <w:p w14:paraId="6A98ACC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WP2/17</w:t>
            </w:r>
            <w:r w:rsidRPr="001957C7">
              <w:rPr>
                <w:rFonts w:ascii="Times" w:hAnsi="Times" w:cs="Times"/>
                <w:b/>
                <w:sz w:val="16"/>
                <w:szCs w:val="16"/>
                <w:vertAlign w:val="superscript"/>
              </w:rPr>
              <w:t>(10</w:t>
            </w:r>
            <w:proofErr w:type="gramStart"/>
            <w:r w:rsidRPr="001957C7">
              <w:rPr>
                <w:rFonts w:ascii="Times" w:hAnsi="Times" w:cs="Times"/>
                <w:b/>
                <w:sz w:val="16"/>
                <w:szCs w:val="16"/>
                <w:vertAlign w:val="superscript"/>
              </w:rPr>
              <w:t xml:space="preserve">)  </w:t>
            </w:r>
            <w:r w:rsidRPr="001957C7">
              <w:rPr>
                <w:rFonts w:ascii="Times" w:hAnsi="Times" w:cs="Times"/>
                <w:b/>
                <w:sz w:val="16"/>
                <w:szCs w:val="16"/>
              </w:rPr>
              <w:t>/</w:t>
            </w:r>
            <w:proofErr w:type="gramEnd"/>
            <w:r w:rsidRPr="001957C7">
              <w:rPr>
                <w:rFonts w:ascii="Times" w:hAnsi="Times" w:cs="Times"/>
                <w:sz w:val="22"/>
                <w:szCs w:val="22"/>
              </w:rPr>
              <w:t xml:space="preserve">  WP3/17</w:t>
            </w:r>
            <w:r w:rsidRPr="001957C7">
              <w:rPr>
                <w:rFonts w:ascii="Times" w:hAnsi="Times" w:cs="Times"/>
                <w:b/>
                <w:sz w:val="16"/>
                <w:szCs w:val="16"/>
                <w:vertAlign w:val="superscript"/>
              </w:rPr>
              <w:t xml:space="preserve">(11) </w:t>
            </w:r>
            <w:r w:rsidRPr="001957C7">
              <w:rPr>
                <w:rFonts w:ascii="Times" w:hAnsi="Times" w:cs="Times"/>
                <w:sz w:val="22"/>
                <w:szCs w:val="22"/>
              </w:rPr>
              <w:t xml:space="preserve">  </w:t>
            </w:r>
          </w:p>
        </w:tc>
        <w:tc>
          <w:tcPr>
            <w:tcW w:w="4693" w:type="dxa"/>
          </w:tcPr>
          <w:p w14:paraId="7E294AE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Mr Kadobayashi Youki (Co-rapporteur)</w:t>
            </w:r>
            <w:r w:rsidRPr="001957C7">
              <w:rPr>
                <w:rFonts w:ascii="Times" w:hAnsi="Times" w:cs="Times"/>
                <w:b/>
                <w:sz w:val="16"/>
                <w:szCs w:val="16"/>
                <w:vertAlign w:val="superscript"/>
              </w:rPr>
              <w:t xml:space="preserve"> (3)</w:t>
            </w:r>
            <w:r w:rsidRPr="001957C7">
              <w:rPr>
                <w:sz w:val="22"/>
              </w:rPr>
              <w:br/>
              <w:t>Ms Oh Kyeong Hee (Co-rapporteur)</w:t>
            </w:r>
            <w:r w:rsidRPr="001957C7">
              <w:rPr>
                <w:rFonts w:ascii="Times" w:hAnsi="Times" w:cs="Times"/>
                <w:b/>
                <w:sz w:val="16"/>
                <w:szCs w:val="16"/>
                <w:vertAlign w:val="superscript"/>
              </w:rPr>
              <w:t xml:space="preserve"> (3)</w:t>
            </w:r>
            <w:r w:rsidRPr="001957C7">
              <w:rPr>
                <w:sz w:val="22"/>
              </w:rPr>
              <w:br/>
              <w:t>Ms Bai Xiaoyuan (Associate rapporteur)</w:t>
            </w:r>
            <w:r w:rsidRPr="001957C7">
              <w:rPr>
                <w:rFonts w:ascii="Times" w:hAnsi="Times" w:cs="Times"/>
                <w:b/>
                <w:sz w:val="16"/>
                <w:szCs w:val="16"/>
                <w:vertAlign w:val="superscript"/>
              </w:rPr>
              <w:t xml:space="preserve"> (4)</w:t>
            </w:r>
            <w:r w:rsidRPr="001957C7">
              <w:rPr>
                <w:sz w:val="22"/>
              </w:rPr>
              <w:br/>
              <w:t>Ms Wang Ke (Associate rapporteur)</w:t>
            </w:r>
            <w:r w:rsidRPr="001957C7">
              <w:rPr>
                <w:rFonts w:ascii="Times" w:hAnsi="Times" w:cs="Times"/>
                <w:b/>
                <w:sz w:val="16"/>
                <w:szCs w:val="16"/>
                <w:vertAlign w:val="superscript"/>
              </w:rPr>
              <w:t xml:space="preserve"> (4)</w:t>
            </w:r>
            <w:r w:rsidRPr="001957C7">
              <w:rPr>
                <w:sz w:val="22"/>
              </w:rPr>
              <w:t xml:space="preserve"> </w:t>
            </w:r>
            <w:r w:rsidRPr="001957C7">
              <w:rPr>
                <w:sz w:val="22"/>
              </w:rPr>
              <w:br/>
              <w:t>Ms Zuo Min (Associate rapporteur)</w:t>
            </w:r>
            <w:r w:rsidRPr="001957C7">
              <w:rPr>
                <w:rFonts w:ascii="Times" w:hAnsi="Times" w:cs="Times"/>
                <w:b/>
                <w:sz w:val="16"/>
                <w:szCs w:val="16"/>
                <w:vertAlign w:val="superscript"/>
              </w:rPr>
              <w:t xml:space="preserve"> (5)</w:t>
            </w:r>
          </w:p>
        </w:tc>
      </w:tr>
      <w:tr w:rsidR="001957C7" w:rsidRPr="001957C7" w14:paraId="31832AB5" w14:textId="77777777" w:rsidTr="00C65F17">
        <w:trPr>
          <w:jc w:val="center"/>
        </w:trPr>
        <w:tc>
          <w:tcPr>
            <w:tcW w:w="1276" w:type="dxa"/>
            <w:shd w:val="clear" w:color="auto" w:fill="auto"/>
          </w:tcPr>
          <w:p w14:paraId="41C416F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1957C7">
              <w:rPr>
                <w:sz w:val="20"/>
              </w:rPr>
              <w:t>Q15/17</w:t>
            </w:r>
          </w:p>
        </w:tc>
        <w:tc>
          <w:tcPr>
            <w:tcW w:w="2678" w:type="dxa"/>
            <w:shd w:val="clear" w:color="auto" w:fill="auto"/>
          </w:tcPr>
          <w:p w14:paraId="1AB2B21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1957C7">
              <w:rPr>
                <w:sz w:val="22"/>
                <w:szCs w:val="22"/>
              </w:rPr>
              <w:t>Security for/by emerging technologies including quantum-based security</w:t>
            </w:r>
          </w:p>
        </w:tc>
        <w:tc>
          <w:tcPr>
            <w:tcW w:w="1134" w:type="dxa"/>
            <w:shd w:val="clear" w:color="auto" w:fill="auto"/>
          </w:tcPr>
          <w:p w14:paraId="5466EF73"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WP1/17</w:t>
            </w:r>
            <w:r w:rsidRPr="001957C7">
              <w:rPr>
                <w:rFonts w:ascii="Times" w:hAnsi="Times" w:cs="Times"/>
                <w:b/>
                <w:sz w:val="16"/>
                <w:szCs w:val="16"/>
                <w:vertAlign w:val="superscript"/>
              </w:rPr>
              <w:t xml:space="preserve">(11) </w:t>
            </w:r>
          </w:p>
        </w:tc>
        <w:tc>
          <w:tcPr>
            <w:tcW w:w="4693" w:type="dxa"/>
          </w:tcPr>
          <w:p w14:paraId="0BFCF97B" w14:textId="07145769"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lang w:val="en-US"/>
              </w:rPr>
            </w:pPr>
            <w:proofErr w:type="spellStart"/>
            <w:r w:rsidRPr="001957C7">
              <w:rPr>
                <w:bCs/>
                <w:sz w:val="22"/>
                <w:lang w:val="en-US"/>
              </w:rPr>
              <w:t>Mr</w:t>
            </w:r>
            <w:proofErr w:type="spellEnd"/>
            <w:r w:rsidRPr="001957C7">
              <w:rPr>
                <w:bCs/>
                <w:sz w:val="22"/>
                <w:lang w:val="en-US"/>
              </w:rPr>
              <w:t xml:space="preserve"> </w:t>
            </w:r>
            <w:r w:rsidR="00A67F26">
              <w:rPr>
                <w:bCs/>
                <w:sz w:val="22"/>
                <w:lang w:val="en-US"/>
              </w:rPr>
              <w:t xml:space="preserve">Sim </w:t>
            </w:r>
            <w:proofErr w:type="spellStart"/>
            <w:r w:rsidRPr="001957C7">
              <w:rPr>
                <w:bCs/>
                <w:sz w:val="22"/>
                <w:lang w:val="en-US"/>
              </w:rPr>
              <w:t>Dong-hi</w:t>
            </w:r>
            <w:proofErr w:type="spellEnd"/>
            <w:r w:rsidRPr="001957C7">
              <w:rPr>
                <w:bCs/>
                <w:sz w:val="22"/>
                <w:lang w:val="en-US"/>
              </w:rPr>
              <w:t xml:space="preserve"> </w:t>
            </w:r>
            <w:r w:rsidRPr="001957C7">
              <w:rPr>
                <w:bCs/>
                <w:sz w:val="22"/>
              </w:rPr>
              <w:t>(Rapporteur)</w:t>
            </w:r>
            <w:r w:rsidRPr="001957C7">
              <w:rPr>
                <w:rFonts w:ascii="Times" w:hAnsi="Times" w:cs="Times"/>
                <w:b/>
                <w:sz w:val="16"/>
                <w:szCs w:val="16"/>
                <w:vertAlign w:val="superscript"/>
              </w:rPr>
              <w:t xml:space="preserve"> (6)</w:t>
            </w:r>
          </w:p>
          <w:p w14:paraId="02FB89FA" w14:textId="0E98652E"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en-US"/>
              </w:rPr>
            </w:pPr>
            <w:r w:rsidRPr="001957C7">
              <w:rPr>
                <w:sz w:val="22"/>
                <w:lang w:val="en-US"/>
              </w:rPr>
              <w:t xml:space="preserve">Mr Kenyoshi </w:t>
            </w:r>
            <w:r w:rsidR="00A67F26" w:rsidRPr="001957C7">
              <w:rPr>
                <w:sz w:val="22"/>
                <w:lang w:val="en-US"/>
              </w:rPr>
              <w:t xml:space="preserve">Kaoru </w:t>
            </w:r>
            <w:r w:rsidRPr="001957C7">
              <w:rPr>
                <w:sz w:val="22"/>
              </w:rPr>
              <w:t>(Associate rapporteur)</w:t>
            </w:r>
            <w:r w:rsidRPr="001957C7">
              <w:rPr>
                <w:rFonts w:ascii="Times" w:hAnsi="Times" w:cs="Times"/>
                <w:b/>
                <w:sz w:val="16"/>
                <w:szCs w:val="16"/>
                <w:vertAlign w:val="superscript"/>
              </w:rPr>
              <w:t xml:space="preserve"> (7)</w:t>
            </w:r>
          </w:p>
          <w:p w14:paraId="06E8E855" w14:textId="15D3795D"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Cs/>
                <w:sz w:val="22"/>
                <w:lang w:val="en-US"/>
              </w:rPr>
            </w:pPr>
            <w:r w:rsidRPr="001957C7">
              <w:rPr>
                <w:bCs/>
                <w:sz w:val="22"/>
                <w:lang w:val="en-US"/>
              </w:rPr>
              <w:t xml:space="preserve">Mr </w:t>
            </w:r>
            <w:r w:rsidR="00A67F26" w:rsidRPr="001957C7">
              <w:rPr>
                <w:bCs/>
                <w:sz w:val="22"/>
                <w:lang w:val="en-US"/>
              </w:rPr>
              <w:t xml:space="preserve">Yoon </w:t>
            </w:r>
            <w:r w:rsidRPr="001957C7">
              <w:rPr>
                <w:bCs/>
                <w:sz w:val="22"/>
                <w:lang w:val="en-US"/>
              </w:rPr>
              <w:t xml:space="preserve">Chun Seok </w:t>
            </w:r>
            <w:r w:rsidRPr="001957C7">
              <w:rPr>
                <w:bCs/>
                <w:sz w:val="22"/>
              </w:rPr>
              <w:t>(Associate rapporteur)</w:t>
            </w:r>
            <w:r w:rsidRPr="001957C7">
              <w:rPr>
                <w:rFonts w:ascii="Times" w:hAnsi="Times" w:cs="Times"/>
                <w:b/>
                <w:sz w:val="16"/>
                <w:szCs w:val="16"/>
                <w:vertAlign w:val="superscript"/>
              </w:rPr>
              <w:t xml:space="preserve"> (8)</w:t>
            </w:r>
          </w:p>
          <w:p w14:paraId="3025B450" w14:textId="41543741"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bCs/>
                <w:sz w:val="22"/>
                <w:lang w:val="en-US"/>
              </w:rPr>
              <w:t xml:space="preserve">Mr </w:t>
            </w:r>
            <w:r w:rsidR="000011E8" w:rsidRPr="001957C7">
              <w:rPr>
                <w:bCs/>
                <w:sz w:val="22"/>
                <w:lang w:val="en-US"/>
              </w:rPr>
              <w:t xml:space="preserve">Zhang </w:t>
            </w:r>
            <w:r w:rsidRPr="001957C7">
              <w:rPr>
                <w:bCs/>
                <w:sz w:val="22"/>
                <w:lang w:val="en-US"/>
              </w:rPr>
              <w:t xml:space="preserve">Chen </w:t>
            </w:r>
            <w:r w:rsidRPr="001957C7">
              <w:rPr>
                <w:bCs/>
                <w:sz w:val="22"/>
              </w:rPr>
              <w:t>(Associate rapporteur)</w:t>
            </w:r>
            <w:r w:rsidRPr="001957C7">
              <w:rPr>
                <w:b/>
                <w:bCs/>
                <w:sz w:val="22"/>
                <w:vertAlign w:val="superscript"/>
              </w:rPr>
              <w:t xml:space="preserve"> </w:t>
            </w:r>
            <w:r w:rsidRPr="001957C7">
              <w:rPr>
                <w:rFonts w:ascii="Times" w:hAnsi="Times" w:cs="Times"/>
                <w:b/>
                <w:sz w:val="16"/>
                <w:szCs w:val="16"/>
                <w:vertAlign w:val="superscript"/>
              </w:rPr>
              <w:t>(9)</w:t>
            </w:r>
          </w:p>
        </w:tc>
      </w:tr>
    </w:tbl>
    <w:p w14:paraId="100A418E" w14:textId="77777777" w:rsidR="001957C7" w:rsidRPr="001957C7" w:rsidRDefault="001957C7" w:rsidP="001957C7">
      <w:pPr>
        <w:spacing w:before="80"/>
        <w:rPr>
          <w:sz w:val="22"/>
          <w:szCs w:val="22"/>
        </w:rPr>
      </w:pPr>
      <w:r w:rsidRPr="001957C7">
        <w:rPr>
          <w:sz w:val="22"/>
          <w:szCs w:val="22"/>
        </w:rPr>
        <w:t>(1)</w:t>
      </w:r>
      <w:r w:rsidRPr="001957C7">
        <w:rPr>
          <w:sz w:val="22"/>
          <w:szCs w:val="22"/>
        </w:rPr>
        <w:tab/>
        <w:t>Appointed 30 March 2017</w:t>
      </w:r>
    </w:p>
    <w:p w14:paraId="74818D9B" w14:textId="77777777" w:rsidR="001957C7" w:rsidRPr="001957C7" w:rsidRDefault="001957C7" w:rsidP="001957C7">
      <w:pPr>
        <w:spacing w:before="80"/>
        <w:rPr>
          <w:sz w:val="22"/>
          <w:szCs w:val="22"/>
        </w:rPr>
      </w:pPr>
      <w:r w:rsidRPr="001957C7">
        <w:rPr>
          <w:sz w:val="22"/>
          <w:szCs w:val="22"/>
        </w:rPr>
        <w:t>(2)</w:t>
      </w:r>
      <w:r w:rsidRPr="001957C7">
        <w:rPr>
          <w:sz w:val="22"/>
          <w:szCs w:val="22"/>
        </w:rPr>
        <w:tab/>
        <w:t>Appointed 7 Sep 2018</w:t>
      </w:r>
    </w:p>
    <w:p w14:paraId="29227187" w14:textId="77777777" w:rsidR="001957C7" w:rsidRPr="001957C7" w:rsidRDefault="001957C7" w:rsidP="001957C7">
      <w:pPr>
        <w:spacing w:before="80"/>
        <w:rPr>
          <w:sz w:val="22"/>
          <w:szCs w:val="22"/>
        </w:rPr>
      </w:pPr>
      <w:r w:rsidRPr="001957C7">
        <w:rPr>
          <w:sz w:val="22"/>
          <w:szCs w:val="22"/>
        </w:rPr>
        <w:t>(3)</w:t>
      </w:r>
      <w:r w:rsidRPr="001957C7">
        <w:rPr>
          <w:sz w:val="22"/>
          <w:szCs w:val="22"/>
        </w:rPr>
        <w:tab/>
        <w:t>Appointed 6 September 2017</w:t>
      </w:r>
    </w:p>
    <w:p w14:paraId="296A0DCE" w14:textId="77777777" w:rsidR="001957C7" w:rsidRPr="001957C7" w:rsidRDefault="001957C7" w:rsidP="001957C7">
      <w:pPr>
        <w:spacing w:before="80"/>
        <w:rPr>
          <w:sz w:val="22"/>
          <w:szCs w:val="22"/>
        </w:rPr>
      </w:pPr>
      <w:r w:rsidRPr="001957C7">
        <w:rPr>
          <w:sz w:val="22"/>
          <w:szCs w:val="22"/>
        </w:rPr>
        <w:t>(4)</w:t>
      </w:r>
      <w:r w:rsidRPr="001957C7">
        <w:rPr>
          <w:sz w:val="22"/>
          <w:szCs w:val="22"/>
        </w:rPr>
        <w:tab/>
        <w:t>Appointed 29 March 2018</w:t>
      </w:r>
    </w:p>
    <w:p w14:paraId="64A04F6E" w14:textId="77777777" w:rsidR="001957C7" w:rsidRPr="001957C7" w:rsidRDefault="001957C7" w:rsidP="001957C7">
      <w:pPr>
        <w:spacing w:before="80"/>
        <w:rPr>
          <w:sz w:val="22"/>
          <w:szCs w:val="22"/>
        </w:rPr>
      </w:pPr>
      <w:r w:rsidRPr="001957C7">
        <w:rPr>
          <w:sz w:val="22"/>
          <w:szCs w:val="22"/>
        </w:rPr>
        <w:t>(5)</w:t>
      </w:r>
      <w:r w:rsidRPr="001957C7">
        <w:rPr>
          <w:sz w:val="22"/>
          <w:szCs w:val="22"/>
        </w:rPr>
        <w:tab/>
        <w:t>Appointed 6 September 2017, removed (reassigned) 29 March 2018</w:t>
      </w:r>
    </w:p>
    <w:p w14:paraId="7514269E" w14:textId="77777777" w:rsidR="001957C7" w:rsidRPr="001957C7" w:rsidRDefault="001957C7" w:rsidP="001957C7">
      <w:pPr>
        <w:spacing w:before="80"/>
        <w:rPr>
          <w:sz w:val="22"/>
          <w:szCs w:val="22"/>
        </w:rPr>
      </w:pPr>
      <w:r w:rsidRPr="001957C7">
        <w:rPr>
          <w:sz w:val="22"/>
          <w:szCs w:val="22"/>
        </w:rPr>
        <w:t>(6)</w:t>
      </w:r>
      <w:r w:rsidRPr="001957C7">
        <w:rPr>
          <w:sz w:val="22"/>
          <w:szCs w:val="22"/>
        </w:rPr>
        <w:tab/>
        <w:t>Appointed 20 April 2021</w:t>
      </w:r>
    </w:p>
    <w:p w14:paraId="211A7EAD" w14:textId="77777777" w:rsidR="001957C7" w:rsidRPr="001957C7" w:rsidRDefault="001957C7" w:rsidP="001957C7">
      <w:pPr>
        <w:spacing w:before="80"/>
        <w:rPr>
          <w:sz w:val="22"/>
          <w:szCs w:val="22"/>
        </w:rPr>
      </w:pPr>
      <w:r w:rsidRPr="001957C7">
        <w:rPr>
          <w:sz w:val="22"/>
          <w:szCs w:val="22"/>
        </w:rPr>
        <w:t>(7)</w:t>
      </w:r>
      <w:r w:rsidRPr="001957C7">
        <w:rPr>
          <w:sz w:val="22"/>
          <w:szCs w:val="22"/>
        </w:rPr>
        <w:tab/>
        <w:t>Appointed 20 April 2021</w:t>
      </w:r>
    </w:p>
    <w:p w14:paraId="107A6F51" w14:textId="77777777" w:rsidR="001957C7" w:rsidRPr="001957C7" w:rsidRDefault="001957C7" w:rsidP="001957C7">
      <w:pPr>
        <w:spacing w:before="80"/>
        <w:rPr>
          <w:sz w:val="22"/>
          <w:szCs w:val="22"/>
        </w:rPr>
      </w:pPr>
      <w:r w:rsidRPr="001957C7">
        <w:rPr>
          <w:sz w:val="22"/>
          <w:szCs w:val="22"/>
        </w:rPr>
        <w:t>(8)</w:t>
      </w:r>
      <w:r w:rsidRPr="001957C7">
        <w:rPr>
          <w:sz w:val="22"/>
          <w:szCs w:val="22"/>
        </w:rPr>
        <w:tab/>
        <w:t>Appointed 20 April 2021, responsible for incubation task.</w:t>
      </w:r>
    </w:p>
    <w:p w14:paraId="440D404E" w14:textId="77777777" w:rsidR="001957C7" w:rsidRPr="001957C7" w:rsidRDefault="001957C7" w:rsidP="001957C7">
      <w:pPr>
        <w:spacing w:before="80"/>
        <w:rPr>
          <w:sz w:val="22"/>
          <w:szCs w:val="22"/>
        </w:rPr>
      </w:pPr>
      <w:r w:rsidRPr="001957C7">
        <w:rPr>
          <w:sz w:val="22"/>
          <w:szCs w:val="22"/>
        </w:rPr>
        <w:t>(9)</w:t>
      </w:r>
      <w:r w:rsidRPr="001957C7">
        <w:rPr>
          <w:sz w:val="22"/>
          <w:szCs w:val="22"/>
        </w:rPr>
        <w:tab/>
        <w:t>Appointed 20 April 2021</w:t>
      </w:r>
    </w:p>
    <w:p w14:paraId="4B68CDEC" w14:textId="77777777" w:rsidR="001957C7" w:rsidRPr="001957C7" w:rsidRDefault="001957C7" w:rsidP="001957C7">
      <w:pPr>
        <w:spacing w:before="80"/>
        <w:rPr>
          <w:sz w:val="22"/>
          <w:szCs w:val="22"/>
          <w:lang w:eastAsia="ko-KR"/>
        </w:rPr>
      </w:pPr>
      <w:r w:rsidRPr="001957C7">
        <w:rPr>
          <w:rFonts w:hint="eastAsia"/>
          <w:sz w:val="22"/>
          <w:szCs w:val="22"/>
          <w:lang w:eastAsia="ko-KR"/>
        </w:rPr>
        <w:t>(</w:t>
      </w:r>
      <w:r w:rsidRPr="001957C7">
        <w:rPr>
          <w:sz w:val="22"/>
          <w:szCs w:val="22"/>
          <w:lang w:eastAsia="ko-KR"/>
        </w:rPr>
        <w:t>10)</w:t>
      </w:r>
      <w:r w:rsidRPr="001957C7">
        <w:rPr>
          <w:sz w:val="22"/>
          <w:szCs w:val="22"/>
          <w:lang w:eastAsia="ko-KR"/>
        </w:rPr>
        <w:tab/>
        <w:t xml:space="preserve">2017 – 2020 </w:t>
      </w:r>
    </w:p>
    <w:p w14:paraId="0EB0AB8E" w14:textId="77777777" w:rsidR="001957C7" w:rsidRPr="001957C7" w:rsidRDefault="001957C7" w:rsidP="001957C7">
      <w:pPr>
        <w:spacing w:before="80"/>
        <w:rPr>
          <w:sz w:val="22"/>
          <w:szCs w:val="22"/>
        </w:rPr>
      </w:pPr>
      <w:r w:rsidRPr="001957C7">
        <w:rPr>
          <w:rFonts w:hint="eastAsia"/>
          <w:sz w:val="22"/>
          <w:szCs w:val="22"/>
          <w:lang w:eastAsia="ko-KR"/>
        </w:rPr>
        <w:t>(</w:t>
      </w:r>
      <w:r w:rsidRPr="001957C7">
        <w:rPr>
          <w:sz w:val="22"/>
          <w:szCs w:val="22"/>
          <w:lang w:eastAsia="ko-KR"/>
        </w:rPr>
        <w:t>11)</w:t>
      </w:r>
      <w:r w:rsidRPr="001957C7">
        <w:rPr>
          <w:sz w:val="22"/>
          <w:szCs w:val="22"/>
          <w:lang w:eastAsia="ko-KR"/>
        </w:rPr>
        <w:tab/>
        <w:t>2021 – 2022</w:t>
      </w:r>
    </w:p>
    <w:p w14:paraId="2AB231BE" w14:textId="77777777" w:rsidR="001957C7" w:rsidRPr="001957C7" w:rsidRDefault="001957C7" w:rsidP="001957C7">
      <w:pPr>
        <w:rPr>
          <w:sz w:val="22"/>
          <w:szCs w:val="22"/>
        </w:rPr>
      </w:pPr>
      <w:r w:rsidRPr="001957C7">
        <w:rPr>
          <w:b/>
          <w:bCs/>
        </w:rPr>
        <w:t>2.2.4</w:t>
      </w:r>
      <w:r w:rsidRPr="001957C7">
        <w:tab/>
        <w:t>The Questions listed in Table 6 have been merged into other Questions of SG17 during this period.</w:t>
      </w:r>
    </w:p>
    <w:p w14:paraId="112B009F"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6</w:t>
      </w:r>
      <w:r w:rsidRPr="001957C7">
        <w:rPr>
          <w:rFonts w:eastAsiaTheme="minorEastAsia"/>
          <w:b/>
          <w:bCs/>
          <w:lang w:eastAsia="ja-JP"/>
        </w:rPr>
        <w:br/>
      </w:r>
      <w:r w:rsidRPr="001957C7">
        <w:rPr>
          <w:rFonts w:eastAsiaTheme="minorEastAsia"/>
          <w:b/>
          <w:lang w:eastAsia="ja-JP"/>
        </w:rPr>
        <w:t>Study Group 17 – Questions deleted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2948"/>
        <w:gridCol w:w="2171"/>
        <w:gridCol w:w="3186"/>
      </w:tblGrid>
      <w:tr w:rsidR="001957C7" w:rsidRPr="001957C7" w14:paraId="4451C49E" w14:textId="77777777" w:rsidTr="00C65F17">
        <w:trPr>
          <w:tblHeader/>
        </w:trPr>
        <w:tc>
          <w:tcPr>
            <w:tcW w:w="1210" w:type="dxa"/>
          </w:tcPr>
          <w:p w14:paraId="39C388E3" w14:textId="77777777" w:rsidR="001957C7" w:rsidRPr="001957C7" w:rsidRDefault="001957C7" w:rsidP="001957C7">
            <w:pPr>
              <w:rPr>
                <w:sz w:val="22"/>
                <w:szCs w:val="22"/>
                <w:lang w:eastAsia="ja-JP"/>
              </w:rPr>
            </w:pPr>
            <w:r w:rsidRPr="001957C7">
              <w:rPr>
                <w:b/>
                <w:bCs/>
                <w:sz w:val="22"/>
                <w:szCs w:val="22"/>
                <w:lang w:eastAsia="ja-JP"/>
              </w:rPr>
              <w:t>Questions</w:t>
            </w:r>
          </w:p>
        </w:tc>
        <w:tc>
          <w:tcPr>
            <w:tcW w:w="2330" w:type="dxa"/>
          </w:tcPr>
          <w:p w14:paraId="1D673DFD" w14:textId="77777777" w:rsidR="001957C7" w:rsidRPr="001957C7" w:rsidRDefault="001957C7" w:rsidP="001957C7">
            <w:pPr>
              <w:rPr>
                <w:sz w:val="22"/>
                <w:szCs w:val="22"/>
                <w:lang w:eastAsia="ja-JP"/>
              </w:rPr>
            </w:pPr>
            <w:r w:rsidRPr="001957C7">
              <w:rPr>
                <w:b/>
                <w:bCs/>
                <w:sz w:val="22"/>
                <w:szCs w:val="22"/>
                <w:lang w:eastAsia="ja-JP"/>
              </w:rPr>
              <w:t>Title of the Questions</w:t>
            </w:r>
          </w:p>
        </w:tc>
        <w:tc>
          <w:tcPr>
            <w:tcW w:w="3073" w:type="dxa"/>
          </w:tcPr>
          <w:p w14:paraId="1CC1DE5E" w14:textId="77777777" w:rsidR="001957C7" w:rsidRPr="001957C7" w:rsidRDefault="001957C7" w:rsidP="001957C7">
            <w:pPr>
              <w:rPr>
                <w:sz w:val="22"/>
                <w:szCs w:val="22"/>
                <w:lang w:eastAsia="ja-JP"/>
              </w:rPr>
            </w:pPr>
            <w:r w:rsidRPr="001957C7">
              <w:rPr>
                <w:b/>
                <w:bCs/>
                <w:sz w:val="22"/>
                <w:szCs w:val="22"/>
                <w:lang w:eastAsia="ja-JP"/>
              </w:rPr>
              <w:t>Rapporteur</w:t>
            </w:r>
          </w:p>
        </w:tc>
        <w:tc>
          <w:tcPr>
            <w:tcW w:w="2095" w:type="dxa"/>
          </w:tcPr>
          <w:p w14:paraId="547C6C40" w14:textId="77777777" w:rsidR="001957C7" w:rsidRPr="001957C7" w:rsidRDefault="001957C7" w:rsidP="001957C7">
            <w:pPr>
              <w:rPr>
                <w:sz w:val="22"/>
                <w:szCs w:val="22"/>
                <w:lang w:eastAsia="ja-JP"/>
              </w:rPr>
            </w:pPr>
            <w:r w:rsidRPr="001957C7">
              <w:rPr>
                <w:b/>
                <w:bCs/>
                <w:sz w:val="22"/>
                <w:szCs w:val="22"/>
                <w:lang w:eastAsia="ja-JP"/>
              </w:rPr>
              <w:t>Note</w:t>
            </w:r>
          </w:p>
        </w:tc>
      </w:tr>
      <w:tr w:rsidR="001957C7" w:rsidRPr="001957C7" w14:paraId="622627EB" w14:textId="77777777" w:rsidTr="00C65F17">
        <w:tc>
          <w:tcPr>
            <w:tcW w:w="0" w:type="auto"/>
          </w:tcPr>
          <w:p w14:paraId="0FF0B46C" w14:textId="77777777" w:rsidR="001957C7" w:rsidRPr="001957C7" w:rsidRDefault="001957C7" w:rsidP="001957C7">
            <w:pPr>
              <w:rPr>
                <w:sz w:val="22"/>
                <w:szCs w:val="22"/>
                <w:lang w:eastAsia="ja-JP"/>
              </w:rPr>
            </w:pPr>
            <w:r w:rsidRPr="001957C7">
              <w:rPr>
                <w:sz w:val="22"/>
                <w:szCs w:val="22"/>
                <w:lang w:eastAsia="ja-JP"/>
              </w:rPr>
              <w:t>Q5/17 (deleted)</w:t>
            </w:r>
          </w:p>
        </w:tc>
        <w:tc>
          <w:tcPr>
            <w:tcW w:w="0" w:type="auto"/>
          </w:tcPr>
          <w:p w14:paraId="2046509A" w14:textId="77777777" w:rsidR="001957C7" w:rsidRPr="001957C7" w:rsidRDefault="001957C7" w:rsidP="001957C7">
            <w:pPr>
              <w:rPr>
                <w:sz w:val="22"/>
                <w:szCs w:val="22"/>
                <w:lang w:eastAsia="ja-JP"/>
              </w:rPr>
            </w:pPr>
            <w:r w:rsidRPr="001957C7">
              <w:rPr>
                <w:sz w:val="22"/>
                <w:szCs w:val="22"/>
                <w:lang w:eastAsia="ja-JP"/>
              </w:rPr>
              <w:t>Countering spam by technical means</w:t>
            </w:r>
          </w:p>
        </w:tc>
        <w:tc>
          <w:tcPr>
            <w:tcW w:w="0" w:type="auto"/>
          </w:tcPr>
          <w:p w14:paraId="448EF4B8" w14:textId="77777777" w:rsidR="001957C7" w:rsidRPr="001957C7" w:rsidRDefault="001957C7" w:rsidP="001957C7">
            <w:pPr>
              <w:rPr>
                <w:sz w:val="22"/>
                <w:szCs w:val="22"/>
                <w:lang w:val="fr-FR" w:eastAsia="ja-JP"/>
              </w:rPr>
            </w:pPr>
            <w:r w:rsidRPr="001957C7">
              <w:rPr>
                <w:sz w:val="22"/>
                <w:szCs w:val="22"/>
                <w:lang w:val="fr-FR" w:eastAsia="ja-JP"/>
              </w:rPr>
              <w:t xml:space="preserve">Mr Zhang </w:t>
            </w:r>
            <w:proofErr w:type="spellStart"/>
            <w:r w:rsidRPr="001957C7">
              <w:rPr>
                <w:sz w:val="22"/>
                <w:szCs w:val="22"/>
                <w:lang w:val="fr-FR" w:eastAsia="ja-JP"/>
              </w:rPr>
              <w:t>Yanbin</w:t>
            </w:r>
            <w:proofErr w:type="spellEnd"/>
            <w:r w:rsidRPr="001957C7">
              <w:rPr>
                <w:sz w:val="22"/>
                <w:szCs w:val="22"/>
                <w:lang w:val="fr-FR" w:eastAsia="ja-JP"/>
              </w:rPr>
              <w:t xml:space="preserve"> (Rapporteur)</w:t>
            </w:r>
            <w:r w:rsidRPr="001957C7">
              <w:rPr>
                <w:sz w:val="22"/>
                <w:szCs w:val="22"/>
                <w:lang w:val="fr-FR" w:eastAsia="ja-JP"/>
              </w:rPr>
              <w:br/>
              <w:t>Mr Kim ChangOh (Associate rapporteur)</w:t>
            </w:r>
            <w:r w:rsidRPr="001957C7">
              <w:rPr>
                <w:sz w:val="22"/>
                <w:szCs w:val="22"/>
                <w:lang w:val="fr-FR" w:eastAsia="ja-JP"/>
              </w:rPr>
              <w:br/>
            </w:r>
          </w:p>
        </w:tc>
        <w:tc>
          <w:tcPr>
            <w:tcW w:w="0" w:type="auto"/>
          </w:tcPr>
          <w:p w14:paraId="3B4F0957" w14:textId="77777777" w:rsidR="001957C7" w:rsidRPr="001957C7" w:rsidRDefault="001957C7" w:rsidP="001957C7">
            <w:pPr>
              <w:rPr>
                <w:sz w:val="22"/>
                <w:szCs w:val="22"/>
                <w:lang w:eastAsia="ja-JP"/>
              </w:rPr>
            </w:pPr>
            <w:r w:rsidRPr="001957C7">
              <w:rPr>
                <w:sz w:val="22"/>
                <w:szCs w:val="22"/>
                <w:lang w:eastAsia="ja-JP"/>
              </w:rPr>
              <w:t>Q5/17 was merged with Q4/17 on 18 January 2021, following endorsement by TSAG</w:t>
            </w:r>
          </w:p>
        </w:tc>
      </w:tr>
      <w:tr w:rsidR="001957C7" w:rsidRPr="001957C7" w14:paraId="11A2FDDB" w14:textId="77777777" w:rsidTr="00C65F17">
        <w:tc>
          <w:tcPr>
            <w:tcW w:w="0" w:type="auto"/>
          </w:tcPr>
          <w:p w14:paraId="6CD64FFD" w14:textId="77777777" w:rsidR="001957C7" w:rsidRPr="001957C7" w:rsidRDefault="001957C7" w:rsidP="001957C7">
            <w:pPr>
              <w:rPr>
                <w:sz w:val="22"/>
                <w:szCs w:val="22"/>
                <w:lang w:eastAsia="ja-JP"/>
              </w:rPr>
            </w:pPr>
            <w:r w:rsidRPr="001957C7">
              <w:rPr>
                <w:sz w:val="22"/>
                <w:szCs w:val="22"/>
                <w:lang w:eastAsia="ja-JP"/>
              </w:rPr>
              <w:lastRenderedPageBreak/>
              <w:t>Q9/17 (deleted)</w:t>
            </w:r>
          </w:p>
        </w:tc>
        <w:tc>
          <w:tcPr>
            <w:tcW w:w="0" w:type="auto"/>
          </w:tcPr>
          <w:p w14:paraId="74C79325" w14:textId="77777777" w:rsidR="001957C7" w:rsidRPr="001957C7" w:rsidRDefault="001957C7" w:rsidP="001957C7">
            <w:pPr>
              <w:rPr>
                <w:sz w:val="22"/>
                <w:szCs w:val="22"/>
                <w:lang w:eastAsia="ja-JP"/>
              </w:rPr>
            </w:pPr>
            <w:r w:rsidRPr="001957C7">
              <w:rPr>
                <w:sz w:val="22"/>
                <w:szCs w:val="22"/>
                <w:lang w:eastAsia="ja-JP"/>
              </w:rPr>
              <w:t>Telebiometrics</w:t>
            </w:r>
          </w:p>
        </w:tc>
        <w:tc>
          <w:tcPr>
            <w:tcW w:w="0" w:type="auto"/>
          </w:tcPr>
          <w:p w14:paraId="2764E48F" w14:textId="77777777" w:rsidR="001957C7" w:rsidRPr="001957C7" w:rsidRDefault="001957C7" w:rsidP="001957C7">
            <w:pPr>
              <w:rPr>
                <w:sz w:val="22"/>
                <w:szCs w:val="22"/>
                <w:lang w:eastAsia="ja-JP"/>
              </w:rPr>
            </w:pPr>
            <w:r w:rsidRPr="001957C7">
              <w:rPr>
                <w:sz w:val="22"/>
                <w:szCs w:val="22"/>
                <w:lang w:eastAsia="ja-JP"/>
              </w:rPr>
              <w:t>Caras John George (Rapporteur)</w:t>
            </w:r>
            <w:r w:rsidRPr="001957C7">
              <w:rPr>
                <w:sz w:val="22"/>
                <w:szCs w:val="22"/>
                <w:lang w:eastAsia="ja-JP"/>
              </w:rPr>
              <w:br/>
            </w:r>
          </w:p>
        </w:tc>
        <w:tc>
          <w:tcPr>
            <w:tcW w:w="0" w:type="auto"/>
          </w:tcPr>
          <w:p w14:paraId="64A10E00" w14:textId="77777777" w:rsidR="001957C7" w:rsidRPr="001957C7" w:rsidRDefault="001957C7" w:rsidP="001957C7">
            <w:pPr>
              <w:rPr>
                <w:sz w:val="22"/>
                <w:szCs w:val="22"/>
                <w:lang w:eastAsia="ja-JP"/>
              </w:rPr>
            </w:pPr>
            <w:r w:rsidRPr="001957C7">
              <w:rPr>
                <w:sz w:val="22"/>
                <w:szCs w:val="22"/>
                <w:lang w:eastAsia="ja-JP"/>
              </w:rPr>
              <w:t>Q9/17 was merged with Q10/17 on 18 January 2021, following endorsement by TSAG</w:t>
            </w:r>
          </w:p>
        </w:tc>
      </w:tr>
      <w:tr w:rsidR="001957C7" w:rsidRPr="001957C7" w14:paraId="572AC28D" w14:textId="77777777" w:rsidTr="00C65F17">
        <w:tc>
          <w:tcPr>
            <w:tcW w:w="0" w:type="auto"/>
          </w:tcPr>
          <w:p w14:paraId="34F16498" w14:textId="77777777" w:rsidR="001957C7" w:rsidRPr="001957C7" w:rsidRDefault="001957C7" w:rsidP="001957C7">
            <w:pPr>
              <w:rPr>
                <w:sz w:val="22"/>
                <w:szCs w:val="22"/>
                <w:lang w:eastAsia="ja-JP"/>
              </w:rPr>
            </w:pPr>
            <w:r w:rsidRPr="001957C7">
              <w:rPr>
                <w:sz w:val="22"/>
                <w:szCs w:val="22"/>
                <w:lang w:eastAsia="ja-JP"/>
              </w:rPr>
              <w:t>Q12/17 (deleted)</w:t>
            </w:r>
          </w:p>
        </w:tc>
        <w:tc>
          <w:tcPr>
            <w:tcW w:w="0" w:type="auto"/>
          </w:tcPr>
          <w:p w14:paraId="2BACF13D" w14:textId="77777777" w:rsidR="001957C7" w:rsidRPr="001957C7" w:rsidRDefault="001957C7" w:rsidP="001957C7">
            <w:pPr>
              <w:rPr>
                <w:sz w:val="22"/>
                <w:szCs w:val="22"/>
                <w:lang w:eastAsia="ja-JP"/>
              </w:rPr>
            </w:pPr>
            <w:r w:rsidRPr="001957C7">
              <w:rPr>
                <w:sz w:val="22"/>
                <w:szCs w:val="22"/>
                <w:lang w:eastAsia="ja-JP"/>
              </w:rPr>
              <w:t>Formal languages for telecommunication software and testing</w:t>
            </w:r>
          </w:p>
        </w:tc>
        <w:tc>
          <w:tcPr>
            <w:tcW w:w="0" w:type="auto"/>
          </w:tcPr>
          <w:p w14:paraId="24AF78B8" w14:textId="77777777" w:rsidR="001957C7" w:rsidRPr="001957C7" w:rsidRDefault="001957C7" w:rsidP="001957C7">
            <w:pPr>
              <w:rPr>
                <w:sz w:val="22"/>
                <w:szCs w:val="22"/>
                <w:lang w:eastAsia="ja-JP"/>
              </w:rPr>
            </w:pPr>
            <w:r w:rsidRPr="001957C7">
              <w:rPr>
                <w:sz w:val="22"/>
                <w:szCs w:val="22"/>
                <w:lang w:eastAsia="ja-JP"/>
              </w:rPr>
              <w:t>Mr Hogrefe Dieter (Rapporteur)</w:t>
            </w:r>
            <w:r w:rsidRPr="001957C7">
              <w:rPr>
                <w:sz w:val="22"/>
                <w:szCs w:val="22"/>
                <w:lang w:eastAsia="ja-JP"/>
              </w:rPr>
              <w:br/>
              <w:t xml:space="preserve">Mr </w:t>
            </w:r>
            <w:proofErr w:type="spellStart"/>
            <w:r w:rsidRPr="001957C7">
              <w:rPr>
                <w:sz w:val="22"/>
                <w:szCs w:val="22"/>
                <w:lang w:eastAsia="ja-JP"/>
              </w:rPr>
              <w:t>Mussbacher</w:t>
            </w:r>
            <w:proofErr w:type="spellEnd"/>
            <w:r w:rsidRPr="001957C7">
              <w:rPr>
                <w:sz w:val="22"/>
                <w:szCs w:val="22"/>
                <w:lang w:eastAsia="ja-JP"/>
              </w:rPr>
              <w:t xml:space="preserve"> Gunter (Associate rapporteur)</w:t>
            </w:r>
            <w:r w:rsidRPr="001957C7">
              <w:rPr>
                <w:sz w:val="22"/>
                <w:szCs w:val="22"/>
                <w:lang w:eastAsia="ja-JP"/>
              </w:rPr>
              <w:br/>
            </w:r>
          </w:p>
        </w:tc>
        <w:tc>
          <w:tcPr>
            <w:tcW w:w="0" w:type="auto"/>
          </w:tcPr>
          <w:p w14:paraId="7AB6F039" w14:textId="77777777" w:rsidR="001957C7" w:rsidRPr="001957C7" w:rsidRDefault="001957C7" w:rsidP="001957C7">
            <w:pPr>
              <w:rPr>
                <w:sz w:val="22"/>
                <w:szCs w:val="22"/>
                <w:lang w:eastAsia="ja-JP"/>
              </w:rPr>
            </w:pPr>
            <w:r w:rsidRPr="001957C7">
              <w:rPr>
                <w:sz w:val="22"/>
                <w:szCs w:val="22"/>
                <w:lang w:eastAsia="ja-JP"/>
              </w:rPr>
              <w:t>Q12/17 was merged with Q11/17 on 18 January 2021, following endorsement by TSAG</w:t>
            </w:r>
          </w:p>
        </w:tc>
      </w:tr>
    </w:tbl>
    <w:p w14:paraId="1E768134" w14:textId="77777777" w:rsidR="001957C7" w:rsidRPr="001957C7" w:rsidRDefault="001957C7" w:rsidP="001957C7"/>
    <w:p w14:paraId="43476389" w14:textId="77777777" w:rsidR="001957C7" w:rsidRPr="001957C7" w:rsidRDefault="001957C7" w:rsidP="001957C7">
      <w:pPr>
        <w:keepNext/>
        <w:keepLines/>
        <w:spacing w:before="360"/>
        <w:ind w:left="794" w:hanging="794"/>
        <w:outlineLvl w:val="0"/>
        <w:rPr>
          <w:b/>
        </w:rPr>
      </w:pPr>
      <w:bookmarkStart w:id="36" w:name="_Toc320869653"/>
      <w:bookmarkStart w:id="37" w:name="_Toc45797511"/>
      <w:bookmarkStart w:id="38" w:name="_Toc91228249"/>
      <w:r w:rsidRPr="001957C7">
        <w:rPr>
          <w:b/>
        </w:rPr>
        <w:t>3</w:t>
      </w:r>
      <w:r w:rsidRPr="001957C7">
        <w:rPr>
          <w:b/>
        </w:rPr>
        <w:tab/>
        <w:t>Results of the work accomplished during the 2017-2020 study period</w:t>
      </w:r>
      <w:bookmarkEnd w:id="36"/>
      <w:bookmarkEnd w:id="37"/>
      <w:bookmarkEnd w:id="38"/>
    </w:p>
    <w:p w14:paraId="24C248BA" w14:textId="77777777" w:rsidR="001957C7" w:rsidRPr="001957C7" w:rsidRDefault="001957C7" w:rsidP="001957C7">
      <w:pPr>
        <w:keepNext/>
        <w:keepLines/>
        <w:spacing w:before="240"/>
        <w:ind w:left="794" w:hanging="794"/>
        <w:outlineLvl w:val="1"/>
        <w:rPr>
          <w:b/>
        </w:rPr>
      </w:pPr>
      <w:bookmarkStart w:id="39" w:name="_Toc45797512"/>
      <w:bookmarkStart w:id="40" w:name="_Toc91228250"/>
      <w:r w:rsidRPr="001957C7">
        <w:rPr>
          <w:b/>
        </w:rPr>
        <w:t>3.1</w:t>
      </w:r>
      <w:r w:rsidRPr="001957C7">
        <w:rPr>
          <w:b/>
        </w:rPr>
        <w:tab/>
        <w:t>General</w:t>
      </w:r>
      <w:bookmarkEnd w:id="39"/>
      <w:bookmarkEnd w:id="40"/>
    </w:p>
    <w:p w14:paraId="4C6CC5C3" w14:textId="4F2BAB45" w:rsidR="001957C7" w:rsidRPr="001957C7" w:rsidRDefault="001957C7" w:rsidP="001957C7">
      <w:pPr>
        <w:rPr>
          <w:color w:val="000000"/>
          <w:lang w:eastAsia="ko-KR"/>
        </w:rPr>
      </w:pPr>
      <w:r w:rsidRPr="001957C7">
        <w:rPr>
          <w:color w:val="000000"/>
        </w:rPr>
        <w:t xml:space="preserve">During the study period through to its </w:t>
      </w:r>
      <w:r w:rsidR="00995B6B">
        <w:rPr>
          <w:color w:val="000000"/>
        </w:rPr>
        <w:t xml:space="preserve">7 </w:t>
      </w:r>
      <w:r w:rsidR="00995B6B">
        <w:rPr>
          <w:rFonts w:hint="eastAsia"/>
          <w:color w:val="000000"/>
          <w:lang w:eastAsia="ko-KR"/>
        </w:rPr>
        <w:t>J</w:t>
      </w:r>
      <w:r w:rsidR="00995B6B">
        <w:rPr>
          <w:color w:val="000000"/>
          <w:lang w:eastAsia="ko-KR"/>
        </w:rPr>
        <w:t xml:space="preserve">anuary 2022 </w:t>
      </w:r>
      <w:r w:rsidRPr="001957C7">
        <w:rPr>
          <w:color w:val="000000"/>
        </w:rPr>
        <w:t xml:space="preserve">e-meeting, Study Group 17 examined </w:t>
      </w:r>
      <w:proofErr w:type="gramStart"/>
      <w:r w:rsidRPr="001957C7">
        <w:rPr>
          <w:color w:val="000000"/>
        </w:rPr>
        <w:t>a large number of</w:t>
      </w:r>
      <w:proofErr w:type="gramEnd"/>
      <w:r w:rsidRPr="001957C7">
        <w:rPr>
          <w:color w:val="000000"/>
        </w:rPr>
        <w:t xml:space="preserve"> contributions </w:t>
      </w:r>
      <w:r w:rsidRPr="001957C7">
        <w:t>and TDs and liaison statements</w:t>
      </w:r>
      <w:r w:rsidRPr="001957C7">
        <w:rPr>
          <w:color w:val="000000"/>
        </w:rPr>
        <w:t>.</w:t>
      </w:r>
    </w:p>
    <w:p w14:paraId="03EB9A8B" w14:textId="38119FB8" w:rsidR="001957C7" w:rsidRPr="001957C7" w:rsidRDefault="001957C7" w:rsidP="001957C7">
      <w:pPr>
        <w:rPr>
          <w:color w:val="000000"/>
          <w:highlight w:val="yellow"/>
        </w:rPr>
      </w:pPr>
      <w:proofErr w:type="gramStart"/>
      <w:r w:rsidRPr="001957C7">
        <w:rPr>
          <w:color w:val="000000"/>
        </w:rPr>
        <w:t>On the basis of</w:t>
      </w:r>
      <w:proofErr w:type="gramEnd"/>
      <w:r w:rsidRPr="001957C7">
        <w:rPr>
          <w:color w:val="000000"/>
        </w:rPr>
        <w:t xml:space="preserve"> these documents, </w:t>
      </w:r>
      <w:r w:rsidRPr="00995B6B">
        <w:rPr>
          <w:color w:val="000000"/>
        </w:rPr>
        <w:t xml:space="preserve">by </w:t>
      </w:r>
      <w:r w:rsidR="00995B6B" w:rsidRPr="00995B6B">
        <w:rPr>
          <w:color w:val="000000"/>
        </w:rPr>
        <w:t xml:space="preserve">7 </w:t>
      </w:r>
      <w:r w:rsidR="00995B6B" w:rsidRPr="00995B6B">
        <w:rPr>
          <w:rFonts w:hint="eastAsia"/>
          <w:color w:val="000000"/>
          <w:lang w:eastAsia="ko-KR"/>
        </w:rPr>
        <w:t>J</w:t>
      </w:r>
      <w:r w:rsidR="00995B6B" w:rsidRPr="00995B6B">
        <w:rPr>
          <w:color w:val="000000"/>
          <w:lang w:eastAsia="ko-KR"/>
        </w:rPr>
        <w:t>anuary</w:t>
      </w:r>
      <w:r w:rsidR="00995B6B">
        <w:rPr>
          <w:color w:val="000000"/>
          <w:lang w:eastAsia="ko-KR"/>
        </w:rPr>
        <w:t xml:space="preserve"> 2022</w:t>
      </w:r>
      <w:r w:rsidRPr="001957C7">
        <w:rPr>
          <w:color w:val="000000"/>
        </w:rPr>
        <w:t>, Study Group 17:</w:t>
      </w:r>
      <w:r w:rsidR="00995B6B">
        <w:rPr>
          <w:color w:val="000000"/>
        </w:rPr>
        <w:t xml:space="preserve"> </w:t>
      </w:r>
    </w:p>
    <w:p w14:paraId="00946BAA" w14:textId="5657D5B6" w:rsidR="001957C7" w:rsidRPr="001957C7" w:rsidRDefault="001957C7" w:rsidP="001957C7">
      <w:pPr>
        <w:spacing w:before="80"/>
        <w:ind w:left="794" w:hanging="794"/>
        <w:rPr>
          <w:color w:val="000000"/>
        </w:rPr>
      </w:pPr>
      <w:r w:rsidRPr="001B0EF9">
        <w:rPr>
          <w:color w:val="000000"/>
        </w:rPr>
        <w:t>–</w:t>
      </w:r>
      <w:r w:rsidRPr="001B0EF9">
        <w:rPr>
          <w:color w:val="000000"/>
        </w:rPr>
        <w:tab/>
        <w:t xml:space="preserve">developed 53 AAP + </w:t>
      </w:r>
      <w:r w:rsidR="00A245BE" w:rsidRPr="001B0EF9">
        <w:rPr>
          <w:color w:val="000000"/>
        </w:rPr>
        <w:t>47</w:t>
      </w:r>
      <w:r w:rsidRPr="001B0EF9">
        <w:rPr>
          <w:color w:val="000000"/>
        </w:rPr>
        <w:t xml:space="preserve"> TAP new Recommendations; (</w:t>
      </w:r>
      <w:r w:rsidR="00A245BE" w:rsidRPr="001B0EF9">
        <w:rPr>
          <w:color w:val="000000"/>
        </w:rPr>
        <w:t>3</w:t>
      </w:r>
      <w:r w:rsidRPr="001B0EF9">
        <w:rPr>
          <w:color w:val="000000"/>
        </w:rPr>
        <w:t xml:space="preserve"> TAP determined)</w:t>
      </w:r>
    </w:p>
    <w:p w14:paraId="58F30FD4" w14:textId="436D17E2" w:rsidR="001957C7" w:rsidRPr="001957C7" w:rsidRDefault="001957C7" w:rsidP="001957C7">
      <w:pPr>
        <w:spacing w:before="80"/>
        <w:ind w:left="794" w:hanging="794"/>
        <w:rPr>
          <w:color w:val="000000"/>
        </w:rPr>
      </w:pPr>
      <w:r w:rsidRPr="001957C7">
        <w:rPr>
          <w:color w:val="000000"/>
        </w:rPr>
        <w:t>–</w:t>
      </w:r>
      <w:r w:rsidRPr="001957C7">
        <w:rPr>
          <w:color w:val="000000"/>
        </w:rPr>
        <w:tab/>
        <w:t>revised 93 AAP +</w:t>
      </w:r>
      <w:r w:rsidR="00A245BE">
        <w:rPr>
          <w:color w:val="000000"/>
        </w:rPr>
        <w:t xml:space="preserve"> </w:t>
      </w:r>
      <w:r w:rsidRPr="001957C7">
        <w:rPr>
          <w:color w:val="000000"/>
        </w:rPr>
        <w:t xml:space="preserve">3 TAP existing </w:t>
      </w:r>
      <w:proofErr w:type="gramStart"/>
      <w:r w:rsidRPr="001957C7">
        <w:rPr>
          <w:color w:val="000000"/>
        </w:rPr>
        <w:t>Recommendations;</w:t>
      </w:r>
      <w:proofErr w:type="gramEnd"/>
    </w:p>
    <w:p w14:paraId="7FB32542" w14:textId="77777777" w:rsidR="001957C7" w:rsidRPr="001957C7" w:rsidRDefault="001957C7" w:rsidP="001957C7">
      <w:pPr>
        <w:spacing w:before="80"/>
        <w:ind w:left="794" w:hanging="794"/>
        <w:rPr>
          <w:color w:val="000000"/>
        </w:rPr>
      </w:pPr>
      <w:r w:rsidRPr="001957C7">
        <w:rPr>
          <w:color w:val="000000"/>
        </w:rPr>
        <w:t>–</w:t>
      </w:r>
      <w:r w:rsidRPr="001957C7">
        <w:rPr>
          <w:color w:val="000000"/>
        </w:rPr>
        <w:tab/>
        <w:t xml:space="preserve">amended 4 </w:t>
      </w:r>
      <w:proofErr w:type="gramStart"/>
      <w:r w:rsidRPr="001957C7">
        <w:rPr>
          <w:color w:val="000000"/>
        </w:rPr>
        <w:t>Recommendations;</w:t>
      </w:r>
      <w:proofErr w:type="gramEnd"/>
    </w:p>
    <w:p w14:paraId="16A95A34" w14:textId="77777777" w:rsidR="001957C7" w:rsidRPr="001957C7" w:rsidRDefault="001957C7" w:rsidP="001957C7">
      <w:pPr>
        <w:spacing w:before="80"/>
        <w:ind w:left="794" w:hanging="794"/>
        <w:rPr>
          <w:color w:val="000000"/>
        </w:rPr>
      </w:pPr>
      <w:r w:rsidRPr="001957C7">
        <w:rPr>
          <w:color w:val="000000"/>
        </w:rPr>
        <w:t>–</w:t>
      </w:r>
      <w:r w:rsidRPr="001957C7">
        <w:rPr>
          <w:color w:val="000000"/>
        </w:rPr>
        <w:tab/>
        <w:t xml:space="preserve">developed 8 new Supplements, one revised Supplement and one corrigendum to one existing </w:t>
      </w:r>
      <w:proofErr w:type="gramStart"/>
      <w:r w:rsidRPr="001957C7">
        <w:rPr>
          <w:color w:val="000000"/>
        </w:rPr>
        <w:t>Supplement;</w:t>
      </w:r>
      <w:proofErr w:type="gramEnd"/>
    </w:p>
    <w:p w14:paraId="79F62EDD" w14:textId="77777777" w:rsidR="001957C7" w:rsidRPr="001957C7" w:rsidRDefault="001957C7" w:rsidP="001957C7">
      <w:pPr>
        <w:spacing w:before="80"/>
        <w:ind w:left="794" w:hanging="794"/>
        <w:rPr>
          <w:color w:val="000000"/>
        </w:rPr>
      </w:pPr>
      <w:r w:rsidRPr="001957C7">
        <w:rPr>
          <w:color w:val="000000"/>
        </w:rPr>
        <w:t>–</w:t>
      </w:r>
      <w:r w:rsidRPr="001957C7">
        <w:rPr>
          <w:color w:val="000000"/>
        </w:rPr>
        <w:tab/>
        <w:t xml:space="preserve">produced 17 Technical </w:t>
      </w:r>
      <w:proofErr w:type="gramStart"/>
      <w:r w:rsidRPr="001957C7">
        <w:rPr>
          <w:color w:val="000000"/>
        </w:rPr>
        <w:t>Corrigenda;</w:t>
      </w:r>
      <w:proofErr w:type="gramEnd"/>
    </w:p>
    <w:p w14:paraId="7470DA67" w14:textId="77777777" w:rsidR="001957C7" w:rsidRPr="001957C7" w:rsidRDefault="001957C7" w:rsidP="001957C7">
      <w:r w:rsidRPr="001957C7">
        <w:rPr>
          <w:color w:val="000000"/>
        </w:rPr>
        <w:t>-</w:t>
      </w:r>
      <w:r w:rsidRPr="001957C7">
        <w:rPr>
          <w:color w:val="000000"/>
        </w:rPr>
        <w:tab/>
        <w:t>developed 2 Technical papers and 6 Technical Reports (no Handbooks were prepared).</w:t>
      </w:r>
    </w:p>
    <w:p w14:paraId="2877A704" w14:textId="2D27B508" w:rsidR="001957C7" w:rsidRPr="001957C7" w:rsidRDefault="001957C7" w:rsidP="001957C7">
      <w:pPr>
        <w:rPr>
          <w:lang w:eastAsia="ko-KR"/>
        </w:rPr>
      </w:pPr>
      <w:bookmarkStart w:id="41" w:name="_Toc45797513"/>
      <w:r w:rsidRPr="001957C7">
        <w:rPr>
          <w:rFonts w:hint="eastAsia"/>
          <w:color w:val="000000"/>
          <w:lang w:eastAsia="ko-KR"/>
        </w:rPr>
        <w:t>D</w:t>
      </w:r>
      <w:r w:rsidRPr="001957C7">
        <w:rPr>
          <w:color w:val="000000"/>
          <w:lang w:eastAsia="ko-KR"/>
        </w:rPr>
        <w:t xml:space="preserve">uring the study </w:t>
      </w:r>
      <w:r w:rsidRPr="00A245BE">
        <w:rPr>
          <w:color w:val="000000"/>
          <w:lang w:eastAsia="ko-KR"/>
        </w:rPr>
        <w:t xml:space="preserve">period through to </w:t>
      </w:r>
      <w:r w:rsidR="00A245BE" w:rsidRPr="00A245BE">
        <w:rPr>
          <w:color w:val="000000"/>
        </w:rPr>
        <w:t>7</w:t>
      </w:r>
      <w:r w:rsidR="00A245BE">
        <w:rPr>
          <w:color w:val="000000"/>
        </w:rPr>
        <w:t xml:space="preserve"> </w:t>
      </w:r>
      <w:r w:rsidR="00A245BE">
        <w:rPr>
          <w:rFonts w:hint="eastAsia"/>
          <w:color w:val="000000"/>
          <w:lang w:eastAsia="ko-KR"/>
        </w:rPr>
        <w:t>J</w:t>
      </w:r>
      <w:r w:rsidR="00A245BE">
        <w:rPr>
          <w:color w:val="000000"/>
          <w:lang w:eastAsia="ko-KR"/>
        </w:rPr>
        <w:t xml:space="preserve">anuary 2022 </w:t>
      </w:r>
      <w:r w:rsidRPr="001957C7">
        <w:rPr>
          <w:color w:val="000000"/>
          <w:lang w:eastAsia="ko-KR"/>
        </w:rPr>
        <w:t>e-meeting, SG17:</w:t>
      </w:r>
      <w:r w:rsidR="00A245BE">
        <w:rPr>
          <w:color w:val="000000"/>
          <w:lang w:eastAsia="ko-KR"/>
        </w:rPr>
        <w:t xml:space="preserve"> </w:t>
      </w:r>
    </w:p>
    <w:p w14:paraId="114F1933" w14:textId="03D43168" w:rsidR="001957C7" w:rsidRPr="001957C7" w:rsidRDefault="001957C7" w:rsidP="001957C7">
      <w:pPr>
        <w:rPr>
          <w:color w:val="000000"/>
        </w:rPr>
      </w:pPr>
      <w:r w:rsidRPr="001B0EF9">
        <w:rPr>
          <w:color w:val="000000"/>
        </w:rPr>
        <w:t xml:space="preserve">– attracted </w:t>
      </w:r>
      <w:r w:rsidR="008B393F" w:rsidRPr="001B0EF9">
        <w:rPr>
          <w:color w:val="000000"/>
        </w:rPr>
        <w:t>2</w:t>
      </w:r>
      <w:r w:rsidR="001B0EF9" w:rsidRPr="001B0EF9">
        <w:rPr>
          <w:color w:val="000000"/>
        </w:rPr>
        <w:t>163</w:t>
      </w:r>
      <w:r w:rsidR="008B393F" w:rsidRPr="001B0EF9">
        <w:rPr>
          <w:color w:val="000000"/>
        </w:rPr>
        <w:t xml:space="preserve"> (</w:t>
      </w:r>
      <w:r w:rsidRPr="001B0EF9">
        <w:rPr>
          <w:color w:val="000000"/>
        </w:rPr>
        <w:t>2063</w:t>
      </w:r>
      <w:r w:rsidR="008B393F" w:rsidRPr="001B0EF9">
        <w:rPr>
          <w:color w:val="000000"/>
        </w:rPr>
        <w:t>+</w:t>
      </w:r>
      <w:r w:rsidR="001B0EF9" w:rsidRPr="001B0EF9">
        <w:rPr>
          <w:color w:val="000000"/>
        </w:rPr>
        <w:t>100</w:t>
      </w:r>
      <w:r w:rsidR="008B393F" w:rsidRPr="001B0EF9">
        <w:rPr>
          <w:color w:val="000000"/>
        </w:rPr>
        <w:t>)</w:t>
      </w:r>
      <w:r w:rsidRPr="001B0EF9">
        <w:rPr>
          <w:color w:val="000000"/>
        </w:rPr>
        <w:t xml:space="preserve"> participants (past meetings: </w:t>
      </w:r>
      <w:bookmarkStart w:id="42" w:name="OLE_LINK1"/>
      <w:r w:rsidR="00A245BE" w:rsidRPr="001B0EF9">
        <w:rPr>
          <w:color w:val="000000"/>
        </w:rPr>
        <w:t>1</w:t>
      </w:r>
      <w:r w:rsidR="001B0EF9" w:rsidRPr="001B0EF9">
        <w:rPr>
          <w:color w:val="000000"/>
        </w:rPr>
        <w:t>00</w:t>
      </w:r>
      <w:r w:rsidR="00A245BE" w:rsidRPr="001B0EF9">
        <w:rPr>
          <w:color w:val="000000"/>
        </w:rPr>
        <w:t xml:space="preserve">, </w:t>
      </w:r>
      <w:r w:rsidRPr="001B0EF9">
        <w:rPr>
          <w:color w:val="000000"/>
        </w:rPr>
        <w:t>223, 231, 91</w:t>
      </w:r>
      <w:r w:rsidRPr="001957C7">
        <w:rPr>
          <w:color w:val="000000"/>
        </w:rPr>
        <w:t>, 262, 69, 225, 206, 178, 168, 130, 134, 146</w:t>
      </w:r>
      <w:bookmarkEnd w:id="42"/>
      <w:r w:rsidRPr="001957C7">
        <w:rPr>
          <w:color w:val="000000"/>
        </w:rPr>
        <w:t>)</w:t>
      </w:r>
    </w:p>
    <w:p w14:paraId="22867DB7" w14:textId="77777777" w:rsidR="001957C7" w:rsidRPr="001957C7" w:rsidRDefault="001957C7" w:rsidP="001957C7">
      <w:pPr>
        <w:rPr>
          <w:color w:val="000000"/>
        </w:rPr>
      </w:pPr>
      <w:r w:rsidRPr="001957C7">
        <w:rPr>
          <w:color w:val="000000"/>
        </w:rPr>
        <w:t>– established 162 new work items (past meetings: 7, 15, 0, 15, 7, 26, 13, 25, 21, 26, 7)</w:t>
      </w:r>
    </w:p>
    <w:p w14:paraId="1C919433" w14:textId="64DBC6EB" w:rsidR="001957C7" w:rsidRPr="001957C7" w:rsidRDefault="001957C7" w:rsidP="001957C7">
      <w:pPr>
        <w:rPr>
          <w:lang w:eastAsia="ko-KR"/>
        </w:rPr>
      </w:pPr>
      <w:r w:rsidRPr="001957C7">
        <w:rPr>
          <w:color w:val="000000"/>
        </w:rPr>
        <w:t>– received 117</w:t>
      </w:r>
      <w:r w:rsidR="008B393F">
        <w:rPr>
          <w:color w:val="000000"/>
        </w:rPr>
        <w:t>9</w:t>
      </w:r>
      <w:r w:rsidRPr="001957C7">
        <w:rPr>
          <w:color w:val="000000"/>
        </w:rPr>
        <w:t xml:space="preserve"> Contributions </w:t>
      </w:r>
      <w:r w:rsidRPr="001957C7">
        <w:rPr>
          <w:lang w:eastAsia="ko-KR"/>
        </w:rPr>
        <w:t xml:space="preserve">(past meetings: </w:t>
      </w:r>
      <w:r w:rsidR="008B393F">
        <w:rPr>
          <w:lang w:eastAsia="ko-KR"/>
        </w:rPr>
        <w:t xml:space="preserve">1, </w:t>
      </w:r>
      <w:r w:rsidRPr="001957C7">
        <w:rPr>
          <w:lang w:eastAsia="ko-KR"/>
        </w:rPr>
        <w:t>98, 104, 2, 110, 121, 151, 118, 144, 113, 106, 78)</w:t>
      </w:r>
    </w:p>
    <w:p w14:paraId="17EF1D48" w14:textId="5FA03DFB" w:rsidR="001957C7" w:rsidRPr="001957C7" w:rsidRDefault="001957C7" w:rsidP="001957C7">
      <w:pPr>
        <w:rPr>
          <w:lang w:eastAsia="ko-KR"/>
        </w:rPr>
      </w:pPr>
      <w:r w:rsidRPr="001957C7">
        <w:rPr>
          <w:color w:val="000000"/>
        </w:rPr>
        <w:t>– produced 4</w:t>
      </w:r>
      <w:r w:rsidR="008B393F">
        <w:rPr>
          <w:color w:val="000000"/>
        </w:rPr>
        <w:t>220</w:t>
      </w:r>
      <w:r w:rsidRPr="001957C7">
        <w:rPr>
          <w:color w:val="000000"/>
        </w:rPr>
        <w:t xml:space="preserve"> TDs </w:t>
      </w:r>
      <w:r w:rsidRPr="001957C7">
        <w:rPr>
          <w:lang w:eastAsia="ko-KR"/>
        </w:rPr>
        <w:t xml:space="preserve">(past meetings: </w:t>
      </w:r>
      <w:r w:rsidR="008B393F">
        <w:rPr>
          <w:lang w:eastAsia="ko-KR"/>
        </w:rPr>
        <w:t xml:space="preserve">106, </w:t>
      </w:r>
      <w:r w:rsidRPr="001957C7">
        <w:rPr>
          <w:lang w:eastAsia="ko-KR"/>
        </w:rPr>
        <w:t>336, 305, 44, 434, 35, 439, 508, 380, 420, 395, 426, 368)</w:t>
      </w:r>
    </w:p>
    <w:p w14:paraId="4B4301D6" w14:textId="038BB0DA" w:rsidR="001957C7" w:rsidRPr="001957C7" w:rsidRDefault="001957C7" w:rsidP="001957C7">
      <w:pPr>
        <w:rPr>
          <w:lang w:eastAsia="ko-KR"/>
        </w:rPr>
      </w:pPr>
      <w:r w:rsidRPr="001957C7">
        <w:rPr>
          <w:color w:val="000000"/>
        </w:rPr>
        <w:t>– received 5</w:t>
      </w:r>
      <w:r w:rsidR="00163292">
        <w:rPr>
          <w:color w:val="000000"/>
        </w:rPr>
        <w:t>85</w:t>
      </w:r>
      <w:r w:rsidRPr="001957C7">
        <w:rPr>
          <w:color w:val="000000"/>
        </w:rPr>
        <w:t xml:space="preserve"> incoming liaison statements and produced 32</w:t>
      </w:r>
      <w:r w:rsidR="00163292">
        <w:rPr>
          <w:color w:val="000000"/>
        </w:rPr>
        <w:t>8</w:t>
      </w:r>
      <w:r w:rsidRPr="001957C7">
        <w:rPr>
          <w:color w:val="000000"/>
        </w:rPr>
        <w:t xml:space="preserve"> outgoing liaison statements </w:t>
      </w:r>
      <w:r w:rsidRPr="001957C7">
        <w:rPr>
          <w:lang w:eastAsia="ko-KR"/>
        </w:rPr>
        <w:t xml:space="preserve">(past meetings: </w:t>
      </w:r>
      <w:r w:rsidR="00163292">
        <w:rPr>
          <w:lang w:eastAsia="ko-KR"/>
        </w:rPr>
        <w:t xml:space="preserve">55+1, </w:t>
      </w:r>
      <w:r w:rsidRPr="001957C7">
        <w:rPr>
          <w:lang w:eastAsia="ko-KR"/>
        </w:rPr>
        <w:t>51+23, 36+17, 21+0, 58+32, 1+2, 77+24, 64+42, 47+30, 40+37, 46+37, 49+40, 40+38)</w:t>
      </w:r>
    </w:p>
    <w:p w14:paraId="64AA4ECC" w14:textId="77777777" w:rsidR="001957C7" w:rsidRPr="001957C7" w:rsidRDefault="001957C7" w:rsidP="001957C7">
      <w:pPr>
        <w:keepNext/>
        <w:keepLines/>
        <w:spacing w:before="240"/>
        <w:ind w:left="794" w:hanging="794"/>
        <w:outlineLvl w:val="1"/>
        <w:rPr>
          <w:b/>
        </w:rPr>
      </w:pPr>
      <w:bookmarkStart w:id="43" w:name="_Toc91228251"/>
      <w:r w:rsidRPr="001957C7">
        <w:rPr>
          <w:b/>
        </w:rPr>
        <w:t>3.2</w:t>
      </w:r>
      <w:r w:rsidRPr="001957C7">
        <w:rPr>
          <w:b/>
        </w:rPr>
        <w:tab/>
        <w:t>Highlights of achievements</w:t>
      </w:r>
      <w:bookmarkEnd w:id="41"/>
      <w:bookmarkEnd w:id="43"/>
    </w:p>
    <w:p w14:paraId="749DE310" w14:textId="77777777" w:rsidR="001957C7" w:rsidRPr="001957C7" w:rsidRDefault="001957C7" w:rsidP="001957C7">
      <w:pPr>
        <w:rPr>
          <w:color w:val="000000"/>
        </w:rPr>
      </w:pPr>
      <w:r w:rsidRPr="001957C7">
        <w:rPr>
          <w:color w:val="000000"/>
        </w:rPr>
        <w:t>The main results achieved on the various Questions assigned to Study Group 17 are briefly summarized below:</w:t>
      </w:r>
    </w:p>
    <w:p w14:paraId="681CDFC9" w14:textId="77777777" w:rsidR="001957C7" w:rsidRPr="001957C7" w:rsidRDefault="001957C7" w:rsidP="001957C7">
      <w:r w:rsidRPr="001957C7">
        <w:rPr>
          <w:color w:val="000000"/>
        </w:rPr>
        <w:t xml:space="preserve">Formal replies to the Questions are given in a synoptic table in </w:t>
      </w:r>
      <w:r w:rsidRPr="001957C7">
        <w:t>Annex 1</w:t>
      </w:r>
      <w:r w:rsidRPr="001957C7">
        <w:rPr>
          <w:color w:val="000000"/>
        </w:rPr>
        <w:t xml:space="preserve"> of this report.</w:t>
      </w:r>
    </w:p>
    <w:p w14:paraId="36C20F57" w14:textId="77777777" w:rsidR="001957C7" w:rsidRPr="001957C7" w:rsidRDefault="001957C7" w:rsidP="001957C7">
      <w:pPr>
        <w:keepNext/>
        <w:keepLines/>
        <w:spacing w:before="160"/>
        <w:ind w:left="794" w:hanging="794"/>
        <w:outlineLvl w:val="2"/>
        <w:rPr>
          <w:b/>
        </w:rPr>
      </w:pPr>
      <w:bookmarkStart w:id="44" w:name="_Toc91228252"/>
      <w:r w:rsidRPr="001957C7">
        <w:rPr>
          <w:b/>
        </w:rPr>
        <w:lastRenderedPageBreak/>
        <w:t>a)</w:t>
      </w:r>
      <w:r w:rsidRPr="001957C7">
        <w:rPr>
          <w:b/>
        </w:rPr>
        <w:tab/>
        <w:t>Q1/17, Telecommunication/ICT security coordination (2017 – 2020) / Security standardization strategy and coordination (2021 -)</w:t>
      </w:r>
      <w:bookmarkEnd w:id="44"/>
    </w:p>
    <w:p w14:paraId="4DD356F8" w14:textId="77777777" w:rsidR="001957C7" w:rsidRPr="001957C7" w:rsidRDefault="001957C7" w:rsidP="001957C7">
      <w:pPr>
        <w:spacing w:before="240" w:after="120"/>
        <w:rPr>
          <w:color w:val="000000" w:themeColor="text1"/>
          <w:szCs w:val="24"/>
        </w:rPr>
      </w:pPr>
      <w:r w:rsidRPr="001957C7">
        <w:rPr>
          <w:color w:val="000000" w:themeColor="text1"/>
          <w:szCs w:val="24"/>
        </w:rPr>
        <w:t>Q1/17 acts as a SG17 focal point for coordination of telecommunications/ICT security matters both within SG17 and with other study groups and outside organizations.  Q1/17 also develops and maintains several outreach and reference documents that ITU-T considers valuable in promoting its security work and its deliverables.  Examples include:</w:t>
      </w:r>
    </w:p>
    <w:p w14:paraId="3FBC442E" w14:textId="77777777" w:rsidR="001957C7" w:rsidRPr="001957C7" w:rsidRDefault="001957C7" w:rsidP="00C1784E">
      <w:pPr>
        <w:numPr>
          <w:ilvl w:val="0"/>
          <w:numId w:val="10"/>
        </w:numPr>
        <w:tabs>
          <w:tab w:val="clear" w:pos="794"/>
          <w:tab w:val="clear" w:pos="1191"/>
          <w:tab w:val="clear" w:pos="1588"/>
          <w:tab w:val="clear" w:pos="1985"/>
          <w:tab w:val="left" w:pos="360"/>
        </w:tabs>
        <w:overflowPunct/>
        <w:autoSpaceDE/>
        <w:autoSpaceDN/>
        <w:adjustRightInd/>
        <w:spacing w:before="0" w:after="160" w:line="259" w:lineRule="auto"/>
        <w:textAlignment w:val="auto"/>
        <w:rPr>
          <w:rFonts w:eastAsia="Batang"/>
          <w:color w:val="000000" w:themeColor="text1"/>
          <w:szCs w:val="24"/>
        </w:rPr>
      </w:pPr>
      <w:r w:rsidRPr="001957C7">
        <w:rPr>
          <w:rFonts w:eastAsia="Batang"/>
          <w:szCs w:val="24"/>
        </w:rPr>
        <w:t xml:space="preserve">The security manual, </w:t>
      </w:r>
      <w:r w:rsidRPr="001957C7">
        <w:rPr>
          <w:rFonts w:eastAsia="Batang"/>
          <w:i/>
          <w:color w:val="000000"/>
          <w:szCs w:val="24"/>
        </w:rPr>
        <w:t>Security in telecommunications and information technology - An overview of issues and the deployment of existing ITU</w:t>
      </w:r>
      <w:r w:rsidRPr="001957C7">
        <w:rPr>
          <w:rFonts w:eastAsia="Batang"/>
          <w:szCs w:val="24"/>
          <w:lang w:eastAsia="en-CA"/>
        </w:rPr>
        <w:noBreakHyphen/>
      </w:r>
      <w:r w:rsidRPr="001957C7">
        <w:rPr>
          <w:rFonts w:eastAsia="Batang"/>
          <w:i/>
          <w:color w:val="000000"/>
          <w:szCs w:val="24"/>
        </w:rPr>
        <w:t>T Recommendations for secure telecommunications,</w:t>
      </w:r>
      <w:r w:rsidRPr="001957C7">
        <w:rPr>
          <w:rFonts w:eastAsia="Batang"/>
          <w:color w:val="000000"/>
          <w:szCs w:val="24"/>
        </w:rPr>
        <w:t xml:space="preserve"> highlights </w:t>
      </w:r>
      <w:r w:rsidRPr="001957C7">
        <w:rPr>
          <w:rFonts w:eastAsia="Batang"/>
          <w:szCs w:val="24"/>
        </w:rPr>
        <w:t>the major security work of the ITU</w:t>
      </w:r>
      <w:r w:rsidRPr="001957C7">
        <w:rPr>
          <w:rFonts w:eastAsia="Batang"/>
          <w:szCs w:val="24"/>
          <w:lang w:eastAsia="en-CA"/>
        </w:rPr>
        <w:noBreakHyphen/>
      </w:r>
      <w:r w:rsidRPr="001957C7">
        <w:rPr>
          <w:rFonts w:eastAsia="Batang"/>
          <w:szCs w:val="24"/>
        </w:rPr>
        <w:t xml:space="preserve">T study groups. In this study period, Q1/17 prepared the 7th edition. </w:t>
      </w:r>
    </w:p>
    <w:p w14:paraId="34907B9E" w14:textId="77777777" w:rsidR="001957C7" w:rsidRPr="001957C7" w:rsidRDefault="001957C7" w:rsidP="00C1784E">
      <w:pPr>
        <w:numPr>
          <w:ilvl w:val="0"/>
          <w:numId w:val="10"/>
        </w:numPr>
        <w:tabs>
          <w:tab w:val="clear" w:pos="794"/>
          <w:tab w:val="clear" w:pos="1191"/>
          <w:tab w:val="clear" w:pos="1588"/>
          <w:tab w:val="clear" w:pos="1985"/>
        </w:tabs>
        <w:overflowPunct/>
        <w:autoSpaceDE/>
        <w:autoSpaceDN/>
        <w:adjustRightInd/>
        <w:spacing w:before="0" w:after="160" w:line="259" w:lineRule="auto"/>
        <w:textAlignment w:val="auto"/>
        <w:rPr>
          <w:rFonts w:eastAsia="Batang"/>
          <w:color w:val="000000" w:themeColor="text1"/>
          <w:szCs w:val="24"/>
        </w:rPr>
      </w:pPr>
      <w:r w:rsidRPr="001957C7">
        <w:rPr>
          <w:rFonts w:eastAsia="Batang"/>
          <w:color w:val="000000" w:themeColor="text1"/>
          <w:szCs w:val="24"/>
        </w:rPr>
        <w:t xml:space="preserve">The Technical Report on </w:t>
      </w:r>
      <w:r w:rsidRPr="001957C7">
        <w:rPr>
          <w:rFonts w:eastAsia="Batang"/>
          <w:i/>
          <w:color w:val="000000" w:themeColor="text1"/>
          <w:szCs w:val="24"/>
        </w:rPr>
        <w:t>Successful Use of Security Standards</w:t>
      </w:r>
      <w:r w:rsidRPr="001957C7">
        <w:rPr>
          <w:rFonts w:eastAsia="Batang"/>
          <w:color w:val="000000" w:themeColor="text1"/>
          <w:szCs w:val="24"/>
        </w:rPr>
        <w:t xml:space="preserve"> focuses on how approved security-related ITU-T Recommendations can be successfully deployed. Both individual Recommendations (such as </w:t>
      </w:r>
      <w:r w:rsidRPr="001957C7">
        <w:rPr>
          <w:rFonts w:eastAsia="Batang"/>
          <w:color w:val="000000" w:themeColor="text1"/>
          <w:szCs w:val="24"/>
          <w:u w:val="single"/>
        </w:rPr>
        <w:t>ITU-T X.805</w:t>
      </w:r>
      <w:r w:rsidRPr="001957C7">
        <w:rPr>
          <w:rFonts w:eastAsia="Batang"/>
          <w:color w:val="000000" w:themeColor="text1"/>
          <w:szCs w:val="24"/>
        </w:rPr>
        <w:t>) and families of Recommendations (such as CYBEX) are considered and the potential benefits that can be gained from their use are described.  In this study period, Q1/17 prepared the 2nd edition.</w:t>
      </w:r>
    </w:p>
    <w:p w14:paraId="25E32D3F" w14:textId="77777777" w:rsidR="001957C7" w:rsidRPr="001957C7" w:rsidRDefault="001957C7" w:rsidP="00C1784E">
      <w:pPr>
        <w:numPr>
          <w:ilvl w:val="0"/>
          <w:numId w:val="10"/>
        </w:numPr>
        <w:tabs>
          <w:tab w:val="clear" w:pos="794"/>
          <w:tab w:val="clear" w:pos="1191"/>
          <w:tab w:val="clear" w:pos="1588"/>
          <w:tab w:val="clear" w:pos="1985"/>
        </w:tabs>
        <w:overflowPunct/>
        <w:autoSpaceDE/>
        <w:autoSpaceDN/>
        <w:adjustRightInd/>
        <w:spacing w:before="0" w:after="160" w:line="259" w:lineRule="auto"/>
        <w:textAlignment w:val="auto"/>
        <w:rPr>
          <w:rFonts w:eastAsia="Batang"/>
          <w:color w:val="000000" w:themeColor="text1"/>
          <w:szCs w:val="24"/>
        </w:rPr>
      </w:pPr>
      <w:r w:rsidRPr="001957C7">
        <w:rPr>
          <w:rFonts w:eastAsia="Batang"/>
          <w:color w:val="000000" w:themeColor="text1"/>
          <w:szCs w:val="24"/>
        </w:rPr>
        <w:t xml:space="preserve">The </w:t>
      </w:r>
      <w:r w:rsidRPr="001957C7">
        <w:rPr>
          <w:rFonts w:eastAsia="Batang"/>
          <w:i/>
          <w:color w:val="000000" w:themeColor="text1"/>
          <w:szCs w:val="24"/>
        </w:rPr>
        <w:t>ICT Security Standards Roadmap</w:t>
      </w:r>
      <w:r w:rsidRPr="001957C7">
        <w:rPr>
          <w:rFonts w:eastAsia="Batang"/>
          <w:color w:val="000000" w:themeColor="text1"/>
          <w:szCs w:val="24"/>
        </w:rPr>
        <w:t xml:space="preserve"> contains an online searchable database of over 2,600 approved ICT security standards from ITU-T study groups and from external SDOs including </w:t>
      </w:r>
      <w:r w:rsidRPr="001957C7">
        <w:rPr>
          <w:rFonts w:eastAsia="Batang"/>
          <w:szCs w:val="24"/>
        </w:rPr>
        <w:t xml:space="preserve">3D@home, 3GPP, 3GPP2, ATIS, ETSI, IEEE, IETF, ISO/IEC JTC 1, OASIS, oneM2M, </w:t>
      </w:r>
      <w:proofErr w:type="spellStart"/>
      <w:r w:rsidRPr="001957C7">
        <w:rPr>
          <w:rFonts w:eastAsia="Batang"/>
          <w:szCs w:val="24"/>
        </w:rPr>
        <w:t>SmartBan</w:t>
      </w:r>
      <w:proofErr w:type="spellEnd"/>
      <w:r w:rsidRPr="001957C7">
        <w:rPr>
          <w:rFonts w:eastAsia="Batang"/>
          <w:szCs w:val="24"/>
        </w:rPr>
        <w:t xml:space="preserve"> and TETRA.  In this study period, Q1/17 approved many updates.</w:t>
      </w:r>
    </w:p>
    <w:p w14:paraId="174BA35B" w14:textId="77777777" w:rsidR="001957C7" w:rsidRPr="001957C7" w:rsidRDefault="001957C7" w:rsidP="00C1784E">
      <w:pPr>
        <w:numPr>
          <w:ilvl w:val="0"/>
          <w:numId w:val="10"/>
        </w:numPr>
        <w:tabs>
          <w:tab w:val="clear" w:pos="794"/>
          <w:tab w:val="clear" w:pos="1191"/>
          <w:tab w:val="clear" w:pos="1588"/>
          <w:tab w:val="clear" w:pos="1985"/>
        </w:tabs>
        <w:overflowPunct/>
        <w:autoSpaceDE/>
        <w:autoSpaceDN/>
        <w:adjustRightInd/>
        <w:spacing w:before="0" w:after="160" w:line="259" w:lineRule="auto"/>
        <w:textAlignment w:val="auto"/>
        <w:rPr>
          <w:rFonts w:eastAsia="Batang"/>
          <w:color w:val="000000" w:themeColor="text1"/>
          <w:szCs w:val="24"/>
        </w:rPr>
      </w:pPr>
      <w:r w:rsidRPr="001957C7">
        <w:rPr>
          <w:rFonts w:eastAsia="Batang"/>
          <w:color w:val="000000" w:themeColor="text1"/>
          <w:szCs w:val="24"/>
        </w:rPr>
        <w:t xml:space="preserve">The </w:t>
      </w:r>
      <w:r w:rsidRPr="001957C7">
        <w:rPr>
          <w:rFonts w:eastAsia="Batang"/>
          <w:i/>
          <w:color w:val="000000" w:themeColor="text1"/>
          <w:szCs w:val="24"/>
        </w:rPr>
        <w:t>Compendium of Security Recommendations</w:t>
      </w:r>
      <w:r w:rsidRPr="001957C7">
        <w:rPr>
          <w:rFonts w:eastAsia="Batang"/>
          <w:color w:val="000000" w:themeColor="text1"/>
          <w:szCs w:val="24"/>
        </w:rPr>
        <w:t xml:space="preserve"> that provides</w:t>
      </w:r>
      <w:r w:rsidRPr="001957C7">
        <w:rPr>
          <w:rFonts w:eastAsia="Batang"/>
          <w:szCs w:val="24"/>
        </w:rPr>
        <w:t xml:space="preserve"> in Part I </w:t>
      </w:r>
      <w:proofErr w:type="gramStart"/>
      <w:r w:rsidRPr="001957C7">
        <w:rPr>
          <w:rFonts w:eastAsia="Batang"/>
          <w:szCs w:val="24"/>
        </w:rPr>
        <w:t>a</w:t>
      </w:r>
      <w:proofErr w:type="gramEnd"/>
      <w:r w:rsidRPr="001957C7">
        <w:rPr>
          <w:rFonts w:eastAsia="Batang"/>
          <w:szCs w:val="24"/>
        </w:rPr>
        <w:t xml:space="preserve"> catalogue of approved ITU</w:t>
      </w:r>
      <w:r w:rsidRPr="001957C7">
        <w:rPr>
          <w:rFonts w:eastAsia="Batang"/>
          <w:szCs w:val="24"/>
          <w:lang w:eastAsia="en-CA"/>
        </w:rPr>
        <w:noBreakHyphen/>
      </w:r>
      <w:r w:rsidRPr="001957C7">
        <w:rPr>
          <w:rFonts w:eastAsia="Batang"/>
          <w:szCs w:val="24"/>
        </w:rPr>
        <w:t>T Recommendations related to telecommunication security and in Part II an extract of ITU</w:t>
      </w:r>
      <w:r w:rsidRPr="001957C7">
        <w:rPr>
          <w:rFonts w:eastAsia="Batang"/>
          <w:szCs w:val="24"/>
          <w:lang w:eastAsia="en-CA"/>
        </w:rPr>
        <w:noBreakHyphen/>
      </w:r>
      <w:r w:rsidRPr="001957C7">
        <w:rPr>
          <w:rFonts w:eastAsia="Batang"/>
          <w:szCs w:val="24"/>
        </w:rPr>
        <w:t>T approved security definitions.  In this study period, the compendium was updated at each Q1/17 meeting.</w:t>
      </w:r>
    </w:p>
    <w:p w14:paraId="4BC688E3" w14:textId="77777777" w:rsidR="001957C7" w:rsidRPr="001957C7" w:rsidRDefault="001957C7" w:rsidP="001957C7">
      <w:pPr>
        <w:rPr>
          <w:szCs w:val="24"/>
          <w:lang w:eastAsia="ko-KR"/>
        </w:rPr>
      </w:pPr>
      <w:r w:rsidRPr="001957C7">
        <w:rPr>
          <w:szCs w:val="24"/>
        </w:rPr>
        <w:t>Coordination has been established with all Study Group 17 Questions, all other study groups with a security component and external standards development organizations engaged in ICT security standards work.</w:t>
      </w:r>
    </w:p>
    <w:p w14:paraId="1A7E5A76" w14:textId="72DCA2B7" w:rsidR="001957C7" w:rsidRPr="001957C7" w:rsidRDefault="001957C7" w:rsidP="001957C7">
      <w:pPr>
        <w:rPr>
          <w:color w:val="000000" w:themeColor="text1"/>
          <w:szCs w:val="24"/>
        </w:rPr>
      </w:pPr>
      <w:r w:rsidRPr="001957C7">
        <w:rPr>
          <w:color w:val="000000"/>
          <w:szCs w:val="24"/>
        </w:rPr>
        <w:t xml:space="preserve">Q1/17 also promoted workshops on Security, supported SG17’s two regional groups (Africa and Arab) and improved the efficiency of SG17 work by creating templates, tools, and procedures. In this study period, Q1/17 has assisted ITU in holding </w:t>
      </w:r>
      <w:r w:rsidRPr="00BF5297">
        <w:rPr>
          <w:color w:val="000000"/>
          <w:szCs w:val="24"/>
        </w:rPr>
        <w:t>13 ITU workshops by end of 2021</w:t>
      </w:r>
      <w:r w:rsidRPr="001957C7">
        <w:rPr>
          <w:color w:val="000000"/>
          <w:szCs w:val="24"/>
        </w:rPr>
        <w:t>.</w:t>
      </w:r>
    </w:p>
    <w:p w14:paraId="7C612D37" w14:textId="77777777" w:rsidR="001957C7" w:rsidRPr="001957C7" w:rsidRDefault="001957C7" w:rsidP="001957C7">
      <w:pPr>
        <w:keepNext/>
        <w:keepLines/>
        <w:spacing w:before="160"/>
        <w:ind w:left="794" w:hanging="794"/>
        <w:outlineLvl w:val="2"/>
      </w:pPr>
      <w:bookmarkStart w:id="45" w:name="_Toc91228253"/>
      <w:r w:rsidRPr="001957C7">
        <w:rPr>
          <w:b/>
        </w:rPr>
        <w:t>b)</w:t>
      </w:r>
      <w:r w:rsidRPr="001957C7">
        <w:rPr>
          <w:b/>
        </w:rPr>
        <w:tab/>
        <w:t>Q2/17, Security architecture and framework (2017 – 2020) / Security architecture and network security (2021 -)</w:t>
      </w:r>
      <w:bookmarkEnd w:id="45"/>
      <w:r w:rsidRPr="001957C7">
        <w:rPr>
          <w:b/>
        </w:rPr>
        <w:fldChar w:fldCharType="begin"/>
      </w:r>
      <w:r w:rsidRPr="001957C7">
        <w:rPr>
          <w:b/>
        </w:rPr>
        <w:instrText xml:space="preserve"> HYPERLINK "http://www.itu.int/ITU-T/studygroups/com17/sg17-q2.html" </w:instrText>
      </w:r>
      <w:r w:rsidR="00D3553A">
        <w:rPr>
          <w:b/>
        </w:rPr>
        <w:fldChar w:fldCharType="separate"/>
      </w:r>
      <w:r w:rsidRPr="001957C7">
        <w:rPr>
          <w:b/>
        </w:rPr>
        <w:fldChar w:fldCharType="end"/>
      </w:r>
    </w:p>
    <w:p w14:paraId="37109AB5" w14:textId="77777777" w:rsidR="001957C7" w:rsidRPr="001957C7" w:rsidRDefault="001957C7" w:rsidP="001957C7">
      <w:r w:rsidRPr="001957C7">
        <w:t xml:space="preserve">Q2/17 develops a comprehensive set of security architecture and framework Recommendations for providing standard security solutions for telecommunications.  Included are security for 5G, </w:t>
      </w:r>
      <w:r w:rsidRPr="001957C7">
        <w:rPr>
          <w:rFonts w:hint="eastAsia"/>
          <w:lang w:eastAsia="ko-KR"/>
        </w:rPr>
        <w:t xml:space="preserve">security </w:t>
      </w:r>
      <w:r w:rsidRPr="001957C7">
        <w:rPr>
          <w:lang w:eastAsia="ko-KR"/>
        </w:rPr>
        <w:t xml:space="preserve">frameworks for software defined networking, </w:t>
      </w:r>
      <w:r w:rsidRPr="001957C7">
        <w:t>voice-over-long-term-</w:t>
      </w:r>
      <w:proofErr w:type="gramStart"/>
      <w:r w:rsidRPr="001957C7">
        <w:t>evolution</w:t>
      </w:r>
      <w:proofErr w:type="gramEnd"/>
      <w:r w:rsidRPr="001957C7">
        <w:t xml:space="preserve"> and network virtualization. </w:t>
      </w:r>
    </w:p>
    <w:p w14:paraId="130BD1D2" w14:textId="5ADB7FD9" w:rsidR="001957C7" w:rsidRPr="001957C7" w:rsidRDefault="001957C7" w:rsidP="001957C7">
      <w:r w:rsidRPr="00BF5297">
        <w:t xml:space="preserve">In this study period, Q2/17 developed </w:t>
      </w:r>
      <w:r w:rsidR="00926D59" w:rsidRPr="00BF5297">
        <w:rPr>
          <w:lang w:eastAsia="ko-KR"/>
        </w:rPr>
        <w:t>eight</w:t>
      </w:r>
      <w:r w:rsidR="00926D59" w:rsidRPr="00BF5297">
        <w:t xml:space="preserve"> </w:t>
      </w:r>
      <w:r w:rsidRPr="00BF5297">
        <w:t>new Recommendations and one new supplement:</w:t>
      </w:r>
    </w:p>
    <w:p w14:paraId="477D2461" w14:textId="77777777" w:rsidR="001957C7" w:rsidRPr="001957C7" w:rsidRDefault="001957C7" w:rsidP="00C1784E">
      <w:pPr>
        <w:numPr>
          <w:ilvl w:val="0"/>
          <w:numId w:val="2"/>
        </w:numPr>
        <w:rPr>
          <w:rFonts w:eastAsia="Batang"/>
        </w:rPr>
      </w:pPr>
      <w:r w:rsidRPr="001957C7">
        <w:rPr>
          <w:rFonts w:eastAsia="Batang" w:hint="eastAsia"/>
          <w:lang w:eastAsia="ko-KR"/>
        </w:rPr>
        <w:t>X</w:t>
      </w:r>
      <w:r w:rsidRPr="001957C7">
        <w:rPr>
          <w:rFonts w:eastAsia="Batang"/>
          <w:lang w:eastAsia="ko-KR"/>
        </w:rPr>
        <w:t xml:space="preserve">.1011, </w:t>
      </w:r>
      <w:r w:rsidRPr="001957C7">
        <w:rPr>
          <w:rFonts w:eastAsia="Batang"/>
          <w:i/>
          <w:lang w:eastAsia="ko-KR"/>
        </w:rPr>
        <w:t>Guidelines for continuous protection of the service access process</w:t>
      </w:r>
      <w:r w:rsidRPr="001957C7">
        <w:rPr>
          <w:rFonts w:eastAsia="Batang"/>
          <w:lang w:eastAsia="ko-KR"/>
        </w:rPr>
        <w:t>,</w:t>
      </w:r>
      <w:r w:rsidRPr="001957C7">
        <w:rPr>
          <w:rFonts w:ascii="Arial" w:eastAsia="Batang" w:hAnsi="Arial" w:cs="Arial"/>
          <w:b/>
          <w:bCs/>
          <w:color w:val="444444"/>
          <w:sz w:val="20"/>
          <w:shd w:val="clear" w:color="auto" w:fill="FFFFFF"/>
        </w:rPr>
        <w:t xml:space="preserve"> </w:t>
      </w:r>
      <w:r w:rsidRPr="001957C7">
        <w:rPr>
          <w:rFonts w:eastAsia="Batang"/>
          <w:lang w:val="en-US" w:eastAsia="zh-CN"/>
        </w:rPr>
        <w:t xml:space="preserve">analyzes security threats to </w:t>
      </w:r>
      <w:r w:rsidRPr="001957C7">
        <w:rPr>
          <w:rFonts w:eastAsia="Batang" w:hint="eastAsia"/>
          <w:lang w:val="en-US" w:eastAsia="zh-CN"/>
        </w:rPr>
        <w:t>service</w:t>
      </w:r>
      <w:r w:rsidRPr="001957C7">
        <w:rPr>
          <w:rFonts w:eastAsia="Batang"/>
          <w:lang w:val="en-US" w:eastAsia="zh-CN"/>
        </w:rPr>
        <w:t xml:space="preserve"> access process, specifies security protection measures</w:t>
      </w:r>
      <w:r w:rsidRPr="001957C7">
        <w:rPr>
          <w:rFonts w:eastAsia="Batang"/>
          <w:lang w:eastAsia="zh-CN"/>
        </w:rPr>
        <w:t xml:space="preserve"> to </w:t>
      </w:r>
      <w:r w:rsidRPr="001957C7">
        <w:rPr>
          <w:rFonts w:eastAsia="Batang"/>
          <w:lang w:val="en-US" w:eastAsia="zh-CN"/>
        </w:rPr>
        <w:t xml:space="preserve">detect the abnormal access activities and introduces </w:t>
      </w:r>
      <w:r w:rsidRPr="001957C7">
        <w:rPr>
          <w:rFonts w:eastAsia="Batang" w:hint="eastAsia"/>
          <w:lang w:val="en-US" w:eastAsia="zh-CN"/>
        </w:rPr>
        <w:t>a</w:t>
      </w:r>
      <w:r w:rsidRPr="001957C7">
        <w:rPr>
          <w:rFonts w:eastAsia="Batang"/>
          <w:lang w:val="en-US" w:eastAsia="zh-CN"/>
        </w:rPr>
        <w:t xml:space="preserve">n </w:t>
      </w:r>
      <w:r w:rsidRPr="001957C7">
        <w:rPr>
          <w:rFonts w:eastAsia="Batang" w:hint="eastAsia"/>
          <w:lang w:val="en-US" w:eastAsia="zh-CN"/>
        </w:rPr>
        <w:t>enhanced</w:t>
      </w:r>
      <w:r w:rsidRPr="001957C7">
        <w:rPr>
          <w:rFonts w:eastAsia="Batang"/>
          <w:lang w:val="en-US" w:eastAsia="zh-CN"/>
        </w:rPr>
        <w:t xml:space="preserve"> </w:t>
      </w:r>
      <w:r w:rsidRPr="001957C7">
        <w:rPr>
          <w:rFonts w:eastAsia="Batang" w:hint="eastAsia"/>
          <w:lang w:val="en-US" w:eastAsia="zh-CN"/>
        </w:rPr>
        <w:t>authorization</w:t>
      </w:r>
      <w:r w:rsidRPr="001957C7">
        <w:rPr>
          <w:rFonts w:eastAsia="Batang"/>
          <w:lang w:val="en-US" w:eastAsia="zh-CN"/>
        </w:rPr>
        <w:t xml:space="preserve"> </w:t>
      </w:r>
      <w:r w:rsidRPr="001957C7">
        <w:rPr>
          <w:rFonts w:eastAsia="Batang" w:hint="eastAsia"/>
          <w:lang w:val="en-US" w:eastAsia="zh-CN"/>
        </w:rPr>
        <w:t>mechanism</w:t>
      </w:r>
      <w:r w:rsidRPr="001957C7">
        <w:rPr>
          <w:rFonts w:eastAsia="Batang"/>
          <w:lang w:val="en-US" w:eastAsia="zh-CN"/>
        </w:rPr>
        <w:t xml:space="preserve"> </w:t>
      </w:r>
      <w:r w:rsidRPr="001957C7">
        <w:rPr>
          <w:rFonts w:eastAsia="Batang" w:hint="eastAsia"/>
          <w:lang w:val="en-US" w:eastAsia="zh-CN"/>
        </w:rPr>
        <w:t>f</w:t>
      </w:r>
      <w:r w:rsidRPr="001957C7">
        <w:rPr>
          <w:rFonts w:eastAsia="Batang"/>
          <w:lang w:val="en-US" w:eastAsia="zh-CN"/>
        </w:rPr>
        <w:t xml:space="preserve">or </w:t>
      </w:r>
      <w:r w:rsidRPr="001957C7">
        <w:rPr>
          <w:rFonts w:eastAsia="Batang"/>
          <w:lang w:eastAsia="zh-CN"/>
        </w:rPr>
        <w:t>service access</w:t>
      </w:r>
      <w:r w:rsidRPr="001957C7">
        <w:rPr>
          <w:rFonts w:eastAsia="Batang"/>
          <w:lang w:val="en-US" w:eastAsia="zh-CN"/>
        </w:rPr>
        <w:t>.</w:t>
      </w:r>
    </w:p>
    <w:p w14:paraId="26E974D5" w14:textId="77777777" w:rsidR="001957C7" w:rsidRPr="001957C7" w:rsidRDefault="001957C7" w:rsidP="00C1784E">
      <w:pPr>
        <w:numPr>
          <w:ilvl w:val="0"/>
          <w:numId w:val="2"/>
        </w:numPr>
        <w:rPr>
          <w:rFonts w:eastAsia="Batang"/>
          <w:szCs w:val="24"/>
        </w:rPr>
      </w:pPr>
      <w:r w:rsidRPr="001957C7">
        <w:rPr>
          <w:rFonts w:eastAsia="Batang"/>
          <w:szCs w:val="24"/>
        </w:rPr>
        <w:t xml:space="preserve">X.1040, </w:t>
      </w:r>
      <w:r w:rsidRPr="001957C7">
        <w:rPr>
          <w:rFonts w:eastAsia="Batang"/>
          <w:i/>
          <w:iCs/>
          <w:szCs w:val="24"/>
        </w:rPr>
        <w:t xml:space="preserve">Security reference architecture for lifecycle management of e-commerce business data, </w:t>
      </w:r>
      <w:r w:rsidRPr="001957C7">
        <w:rPr>
          <w:rFonts w:eastAsia="Batang"/>
          <w:color w:val="000000"/>
        </w:rPr>
        <w:t>analyses the main features and typical threats faced by e</w:t>
      </w:r>
      <w:r w:rsidRPr="001957C7">
        <w:rPr>
          <w:rFonts w:eastAsia="Batang"/>
          <w:color w:val="000000"/>
        </w:rPr>
        <w:noBreakHyphen/>
        <w:t xml:space="preserve">commerce service </w:t>
      </w:r>
      <w:r w:rsidRPr="001957C7">
        <w:rPr>
          <w:rFonts w:eastAsia="Batang"/>
          <w:color w:val="000000"/>
        </w:rPr>
        <w:lastRenderedPageBreak/>
        <w:t>ecosystems, and provides a security reference architecture for lifecycle management of e</w:t>
      </w:r>
      <w:r w:rsidRPr="001957C7">
        <w:rPr>
          <w:rFonts w:eastAsia="Batang"/>
          <w:color w:val="000000"/>
        </w:rPr>
        <w:noBreakHyphen/>
        <w:t>commerce business data.</w:t>
      </w:r>
    </w:p>
    <w:p w14:paraId="6533CFD1" w14:textId="77777777" w:rsidR="001957C7" w:rsidRPr="001957C7" w:rsidRDefault="001957C7" w:rsidP="00C1784E">
      <w:pPr>
        <w:numPr>
          <w:ilvl w:val="0"/>
          <w:numId w:val="2"/>
        </w:numPr>
        <w:rPr>
          <w:rFonts w:eastAsia="Batang"/>
          <w:szCs w:val="24"/>
        </w:rPr>
      </w:pPr>
      <w:r w:rsidRPr="001957C7">
        <w:rPr>
          <w:rFonts w:eastAsia="Batang"/>
          <w:szCs w:val="24"/>
        </w:rPr>
        <w:t xml:space="preserve">X.1041, </w:t>
      </w:r>
      <w:r w:rsidRPr="001957C7">
        <w:rPr>
          <w:rFonts w:eastAsia="Batang"/>
          <w:i/>
          <w:szCs w:val="24"/>
        </w:rPr>
        <w:t xml:space="preserve">Security framework for voice-over-long-term-evolution (VoLTE) network operation, </w:t>
      </w:r>
      <w:r w:rsidRPr="001957C7">
        <w:rPr>
          <w:rFonts w:eastAsia="Batang"/>
          <w:color w:val="000000"/>
        </w:rPr>
        <w:t>analyses security threats encountered by the VoLTE network and recommends countermeasures for telecommunication operators to ensure the secure operation. It also provides </w:t>
      </w:r>
      <w:r w:rsidRPr="001957C7">
        <w:rPr>
          <w:rFonts w:eastAsia="Batang"/>
          <w:color w:val="000000"/>
          <w:lang w:val="en-US"/>
        </w:rPr>
        <w:t>a </w:t>
      </w:r>
      <w:r w:rsidRPr="001957C7">
        <w:rPr>
          <w:rFonts w:eastAsia="Batang"/>
          <w:color w:val="000000"/>
        </w:rPr>
        <w:t>security reference framework for VoLTE network.</w:t>
      </w:r>
    </w:p>
    <w:p w14:paraId="0FB866DC" w14:textId="77777777" w:rsidR="001957C7" w:rsidRPr="001957C7" w:rsidRDefault="001957C7" w:rsidP="00C1784E">
      <w:pPr>
        <w:numPr>
          <w:ilvl w:val="0"/>
          <w:numId w:val="2"/>
        </w:numPr>
        <w:rPr>
          <w:rFonts w:eastAsia="Batang"/>
          <w:szCs w:val="24"/>
        </w:rPr>
      </w:pPr>
      <w:r w:rsidRPr="001957C7">
        <w:rPr>
          <w:rFonts w:eastAsia="Batang"/>
          <w:szCs w:val="24"/>
        </w:rPr>
        <w:t xml:space="preserve">X.1043, </w:t>
      </w:r>
      <w:r w:rsidRPr="001957C7">
        <w:rPr>
          <w:rFonts w:eastAsia="Batang"/>
          <w:i/>
          <w:szCs w:val="24"/>
        </w:rPr>
        <w:t xml:space="preserve">Security framework and requirements for service function chaining based on software-defined networking, </w:t>
      </w:r>
      <w:r w:rsidRPr="001957C7">
        <w:rPr>
          <w:rFonts w:eastAsia="Batang"/>
          <w:color w:val="000000"/>
        </w:rPr>
        <w:t>analyses security threats to and specifies security requirements for service function chaining based on software-defined networking (SDN). The corresponding security countermeasures are also given. Recommendation ITU-T X.1043 also aims to help understanding of security risks encountered when using SDN-based service function chaining and implementation of secured SDN-based service function chains.</w:t>
      </w:r>
    </w:p>
    <w:p w14:paraId="304EC8E9" w14:textId="77777777" w:rsidR="001957C7" w:rsidRPr="001957C7" w:rsidRDefault="001957C7" w:rsidP="00C1784E">
      <w:pPr>
        <w:numPr>
          <w:ilvl w:val="0"/>
          <w:numId w:val="2"/>
        </w:numPr>
        <w:rPr>
          <w:rFonts w:eastAsia="Batang"/>
          <w:szCs w:val="24"/>
        </w:rPr>
      </w:pPr>
      <w:r w:rsidRPr="001957C7">
        <w:rPr>
          <w:rFonts w:eastAsia="Batang"/>
          <w:szCs w:val="24"/>
        </w:rPr>
        <w:t>X.1044,</w:t>
      </w:r>
      <w:r w:rsidRPr="001957C7">
        <w:rPr>
          <w:rFonts w:eastAsia="Batang"/>
        </w:rPr>
        <w:t xml:space="preserve"> </w:t>
      </w:r>
      <w:r w:rsidRPr="001957C7">
        <w:rPr>
          <w:rFonts w:eastAsia="Batang"/>
          <w:i/>
          <w:szCs w:val="24"/>
        </w:rPr>
        <w:t xml:space="preserve">Security requirements of network virtualization, </w:t>
      </w:r>
      <w:r w:rsidRPr="001957C7">
        <w:rPr>
          <w:rFonts w:eastAsia="Batang"/>
          <w:color w:val="000000"/>
        </w:rPr>
        <w:t>analyses security challenges and threats to network virtualization (NV) and specifies security requirements for the physical resources layer, the virtual resources layer and the logically isolated network partition (LINP) layer in network virtualization.</w:t>
      </w:r>
    </w:p>
    <w:p w14:paraId="597E54F4" w14:textId="77777777" w:rsidR="001957C7" w:rsidRPr="001957C7" w:rsidRDefault="001957C7" w:rsidP="00C1784E">
      <w:pPr>
        <w:numPr>
          <w:ilvl w:val="0"/>
          <w:numId w:val="2"/>
        </w:numPr>
        <w:rPr>
          <w:rFonts w:eastAsia="Batang"/>
          <w:szCs w:val="24"/>
        </w:rPr>
      </w:pPr>
      <w:r w:rsidRPr="001957C7">
        <w:rPr>
          <w:rFonts w:eastAsia="Batang"/>
          <w:szCs w:val="24"/>
        </w:rPr>
        <w:t xml:space="preserve">X.1045, </w:t>
      </w:r>
      <w:r w:rsidRPr="001957C7">
        <w:rPr>
          <w:rFonts w:eastAsia="Batang"/>
          <w:i/>
          <w:szCs w:val="24"/>
        </w:rPr>
        <w:t xml:space="preserve">Security service chain architecture for networks and applications, </w:t>
      </w:r>
      <w:r w:rsidRPr="001957C7">
        <w:rPr>
          <w:rFonts w:eastAsia="Batang"/>
          <w:color w:val="000000"/>
        </w:rPr>
        <w:t>supports provision of customized dynamic and adaptive security services for networks and applications. This Recommendation defines the security service chain and an architecture design for the security service chain. This Recommendation applies the security service chain to networks and applications. This Recommendation also enables tracing network attacks to their resources in a service function chain (SFC) overlay network with high performance and the mitigating/preventing of those attacks automatically.</w:t>
      </w:r>
    </w:p>
    <w:p w14:paraId="5E8E0B53" w14:textId="4CBA615D" w:rsidR="001957C7" w:rsidRPr="001957C7" w:rsidRDefault="001957C7" w:rsidP="00C1784E">
      <w:pPr>
        <w:numPr>
          <w:ilvl w:val="0"/>
          <w:numId w:val="2"/>
        </w:numPr>
        <w:rPr>
          <w:rFonts w:eastAsia="Batang"/>
          <w:szCs w:val="24"/>
        </w:rPr>
      </w:pPr>
      <w:r w:rsidRPr="001957C7">
        <w:rPr>
          <w:rFonts w:eastAsia="Batang"/>
          <w:szCs w:val="24"/>
        </w:rPr>
        <w:t xml:space="preserve">X.1046, </w:t>
      </w:r>
      <w:r w:rsidRPr="001957C7">
        <w:rPr>
          <w:rFonts w:eastAsia="Batang"/>
          <w:i/>
          <w:iCs/>
          <w:szCs w:val="24"/>
        </w:rPr>
        <w:t>Framework for software-defined security in software-defined networks/network functions virtualization networks</w:t>
      </w:r>
      <w:r w:rsidRPr="001957C7">
        <w:rPr>
          <w:rFonts w:eastAsia="Batang"/>
          <w:szCs w:val="24"/>
        </w:rPr>
        <w:t xml:space="preserve">, specifies a framework of software-defined security – in software defined networking (SDN) and the network functions virtualization (NFV) network. This Recommendation </w:t>
      </w:r>
      <w:r w:rsidR="0057110E" w:rsidRPr="001957C7">
        <w:rPr>
          <w:rFonts w:eastAsia="Batang"/>
          <w:szCs w:val="24"/>
        </w:rPr>
        <w:t>analyses</w:t>
      </w:r>
      <w:r w:rsidRPr="001957C7">
        <w:rPr>
          <w:rFonts w:eastAsia="Batang"/>
          <w:szCs w:val="24"/>
        </w:rPr>
        <w:t xml:space="preserve"> the main security challenges including technical and operational aspects in operators’ SDN/NFV based networks. This Recommendation defines security requirements to address these challenges in SDN/NFV networks. This Recommendation introduces the concept of ‘software-defined security’ and designs a framework for ‘software-defined security’. This Recommendation provides implementation of software-defined security.</w:t>
      </w:r>
    </w:p>
    <w:p w14:paraId="0A556492" w14:textId="77777777" w:rsidR="001957C7" w:rsidRPr="001957C7" w:rsidRDefault="001957C7" w:rsidP="00C1784E">
      <w:pPr>
        <w:numPr>
          <w:ilvl w:val="0"/>
          <w:numId w:val="2"/>
        </w:numPr>
        <w:rPr>
          <w:rFonts w:eastAsia="Batang"/>
          <w:szCs w:val="24"/>
        </w:rPr>
      </w:pPr>
      <w:r w:rsidRPr="001957C7">
        <w:rPr>
          <w:rFonts w:eastAsia="Batang"/>
          <w:szCs w:val="24"/>
        </w:rPr>
        <w:t xml:space="preserve">X.1047, </w:t>
      </w:r>
      <w:r w:rsidRPr="001957C7">
        <w:rPr>
          <w:rFonts w:eastAsia="Batang"/>
          <w:i/>
          <w:szCs w:val="24"/>
        </w:rPr>
        <w:t>Security requirements and architecture for network slice management and orchestration</w:t>
      </w:r>
      <w:r w:rsidRPr="001957C7">
        <w:rPr>
          <w:rFonts w:eastAsia="Batang"/>
          <w:szCs w:val="24"/>
        </w:rPr>
        <w:t xml:space="preserve"> </w:t>
      </w:r>
      <w:r w:rsidRPr="001957C7">
        <w:rPr>
          <w:rFonts w:eastAsia="MS Mincho"/>
        </w:rPr>
        <w:t>establishes security requirements and architecture for network slice management and orchestration, as well as automatic creation of end-to-end (E2E) network slices with customized security capabilities, to deploy</w:t>
      </w:r>
      <w:r w:rsidRPr="001957C7">
        <w:rPr>
          <w:rFonts w:eastAsia="Batang"/>
          <w:lang w:eastAsia="zh-CN"/>
        </w:rPr>
        <w:t xml:space="preserve"> full-scale E2E network slicing for consumer, </w:t>
      </w:r>
      <w:proofErr w:type="gramStart"/>
      <w:r w:rsidRPr="001957C7">
        <w:rPr>
          <w:rFonts w:eastAsia="Batang"/>
          <w:lang w:eastAsia="zh-CN"/>
        </w:rPr>
        <w:t>business</w:t>
      </w:r>
      <w:proofErr w:type="gramEnd"/>
      <w:r w:rsidRPr="001957C7">
        <w:rPr>
          <w:rFonts w:eastAsia="Batang"/>
          <w:lang w:eastAsia="zh-CN"/>
        </w:rPr>
        <w:t xml:space="preserve"> and government segments</w:t>
      </w:r>
      <w:r w:rsidRPr="001957C7">
        <w:rPr>
          <w:rFonts w:eastAsia="Batang"/>
          <w:szCs w:val="24"/>
        </w:rPr>
        <w:t>.</w:t>
      </w:r>
    </w:p>
    <w:p w14:paraId="5A689A11" w14:textId="77777777" w:rsidR="001957C7" w:rsidRPr="001957C7" w:rsidRDefault="001957C7" w:rsidP="00C1784E">
      <w:pPr>
        <w:numPr>
          <w:ilvl w:val="0"/>
          <w:numId w:val="2"/>
        </w:numPr>
        <w:rPr>
          <w:rFonts w:eastAsia="Batang"/>
          <w:szCs w:val="24"/>
        </w:rPr>
      </w:pPr>
      <w:r w:rsidRPr="001957C7">
        <w:rPr>
          <w:rFonts w:eastAsia="Batang"/>
          <w:szCs w:val="24"/>
        </w:rPr>
        <w:t xml:space="preserve">X.Suppl.30, </w:t>
      </w:r>
      <w:r w:rsidRPr="001957C7">
        <w:rPr>
          <w:rFonts w:eastAsia="Batang"/>
          <w:i/>
          <w:szCs w:val="24"/>
        </w:rPr>
        <w:t xml:space="preserve">ITU-T X.805 - Security guidelines for mobile virtual network, </w:t>
      </w:r>
      <w:r w:rsidRPr="001957C7">
        <w:rPr>
          <w:rFonts w:eastAsia="Batang"/>
          <w:color w:val="000000"/>
          <w:spacing w:val="-2"/>
        </w:rPr>
        <w:t>provides security guidelines for mobile virtual network operators (MVNOs). Security is very important to MVNOs and most MVNOs have a lot of security similarities. This Supplement analyses the main features of MVNOs and the typical security threats that they face. Based on the structure of MVNOs, this Supplement provides a security framework for MVNOs, including security objectives and security requirements.</w:t>
      </w:r>
      <w:r w:rsidRPr="001957C7">
        <w:rPr>
          <w:rFonts w:eastAsia="Batang"/>
          <w:i/>
          <w:szCs w:val="24"/>
        </w:rPr>
        <w:t xml:space="preserve"> </w:t>
      </w:r>
    </w:p>
    <w:p w14:paraId="79EB632D" w14:textId="77777777" w:rsidR="001957C7" w:rsidRPr="001957C7" w:rsidRDefault="001957C7" w:rsidP="001957C7">
      <w:pPr>
        <w:keepNext/>
        <w:keepLines/>
        <w:spacing w:before="160"/>
        <w:ind w:left="794" w:hanging="794"/>
        <w:outlineLvl w:val="2"/>
      </w:pPr>
      <w:bookmarkStart w:id="46" w:name="_Toc91228254"/>
      <w:r w:rsidRPr="001957C7">
        <w:rPr>
          <w:b/>
        </w:rPr>
        <w:lastRenderedPageBreak/>
        <w:t>c)</w:t>
      </w:r>
      <w:r w:rsidRPr="001957C7">
        <w:rPr>
          <w:b/>
        </w:rPr>
        <w:tab/>
        <w:t>Q3/17, Telecommunication information security management (2017 – 2020) / Telecommunication information security management and security services (2021 -)</w:t>
      </w:r>
      <w:bookmarkEnd w:id="46"/>
      <w:r w:rsidRPr="001957C7">
        <w:rPr>
          <w:b/>
        </w:rPr>
        <w:fldChar w:fldCharType="begin"/>
      </w:r>
      <w:r w:rsidRPr="001957C7">
        <w:rPr>
          <w:b/>
        </w:rPr>
        <w:instrText xml:space="preserve"> HYPERLINK "http://www.itu.int/ITU-T/studygroups/com17/sg17-q2.html" </w:instrText>
      </w:r>
      <w:r w:rsidR="00D3553A">
        <w:rPr>
          <w:b/>
        </w:rPr>
        <w:fldChar w:fldCharType="separate"/>
      </w:r>
      <w:r w:rsidRPr="001957C7">
        <w:rPr>
          <w:b/>
        </w:rPr>
        <w:fldChar w:fldCharType="end"/>
      </w:r>
    </w:p>
    <w:p w14:paraId="5648AFDB" w14:textId="77777777" w:rsidR="001957C7" w:rsidRPr="001957C7" w:rsidRDefault="001957C7" w:rsidP="001957C7">
      <w:r w:rsidRPr="001957C7">
        <w:t>Q3/17 develops Recommendations on</w:t>
      </w:r>
      <w:r w:rsidRPr="001957C7">
        <w:rPr>
          <w:lang w:eastAsia="ko-KR"/>
        </w:rPr>
        <w:t xml:space="preserve"> telecommunication information security management such as code of practices for PII, telecommunication organizations, and small and medium-sized telecommunication organizations</w:t>
      </w:r>
      <w:r w:rsidRPr="001957C7">
        <w:t xml:space="preserve">. </w:t>
      </w:r>
    </w:p>
    <w:p w14:paraId="3D8F3DCC" w14:textId="77777777" w:rsidR="001957C7" w:rsidRPr="001957C7" w:rsidRDefault="001957C7" w:rsidP="001957C7">
      <w:pPr>
        <w:overflowPunct/>
        <w:autoSpaceDE/>
        <w:autoSpaceDN/>
        <w:adjustRightInd/>
        <w:textAlignment w:val="auto"/>
        <w:rPr>
          <w:szCs w:val="24"/>
          <w:lang w:eastAsia="zh-CN"/>
        </w:rPr>
      </w:pPr>
      <w:r w:rsidRPr="001957C7">
        <w:t xml:space="preserve">In this study period, </w:t>
      </w:r>
      <w:r w:rsidRPr="001957C7">
        <w:rPr>
          <w:szCs w:val="24"/>
          <w:lang w:eastAsia="zh-CN"/>
        </w:rPr>
        <w:t xml:space="preserve">Q3/17 has </w:t>
      </w:r>
      <w:r w:rsidRPr="00BF5297">
        <w:rPr>
          <w:szCs w:val="24"/>
          <w:lang w:eastAsia="zh-CN"/>
        </w:rPr>
        <w:t>developed five new Recommendations, one corrigendum, two revised and three new Supplements:</w:t>
      </w:r>
    </w:p>
    <w:p w14:paraId="3B42A1C3" w14:textId="77777777" w:rsidR="001957C7" w:rsidRPr="001957C7" w:rsidRDefault="001957C7" w:rsidP="00C1784E">
      <w:pPr>
        <w:numPr>
          <w:ilvl w:val="0"/>
          <w:numId w:val="2"/>
        </w:numPr>
        <w:tabs>
          <w:tab w:val="clear" w:pos="794"/>
          <w:tab w:val="clear" w:pos="1191"/>
          <w:tab w:val="clear" w:pos="1588"/>
          <w:tab w:val="clear" w:pos="1985"/>
        </w:tabs>
        <w:overflowPunct/>
        <w:autoSpaceDE/>
        <w:autoSpaceDN/>
        <w:adjustRightInd/>
        <w:ind w:left="714" w:hanging="357"/>
        <w:contextualSpacing/>
        <w:textAlignment w:val="auto"/>
        <w:rPr>
          <w:rFonts w:eastAsia="Batang"/>
          <w:szCs w:val="24"/>
          <w:lang w:eastAsia="zh-CN"/>
        </w:rPr>
      </w:pPr>
      <w:r w:rsidRPr="001957C7">
        <w:rPr>
          <w:rFonts w:eastAsia="Batang"/>
          <w:szCs w:val="24"/>
          <w:lang w:eastAsia="zh-CN"/>
        </w:rPr>
        <w:t xml:space="preserve">Corrigendum 1 to X.1051 (revised), </w:t>
      </w:r>
      <w:r w:rsidRPr="001957C7">
        <w:rPr>
          <w:rFonts w:eastAsia="Batang"/>
          <w:i/>
          <w:iCs/>
          <w:szCs w:val="24"/>
          <w:lang w:eastAsia="zh-CN"/>
        </w:rPr>
        <w:t>Information technology – Security techniques – Code of practice for Information security controls based on ISO/IEC 27002 for telecommunications organizations</w:t>
      </w:r>
      <w:r w:rsidRPr="001957C7">
        <w:rPr>
          <w:rFonts w:eastAsia="Batang"/>
          <w:szCs w:val="24"/>
          <w:lang w:eastAsia="zh-CN"/>
        </w:rPr>
        <w:t>.</w:t>
      </w:r>
    </w:p>
    <w:p w14:paraId="064489D7" w14:textId="77777777" w:rsidR="001957C7" w:rsidRPr="001957C7" w:rsidRDefault="001957C7" w:rsidP="00C1784E">
      <w:pPr>
        <w:numPr>
          <w:ilvl w:val="0"/>
          <w:numId w:val="2"/>
        </w:numPr>
        <w:rPr>
          <w:rFonts w:eastAsia="Batang"/>
          <w:szCs w:val="24"/>
        </w:rPr>
      </w:pPr>
      <w:r w:rsidRPr="001957C7">
        <w:rPr>
          <w:rFonts w:eastAsia="Batang"/>
          <w:szCs w:val="24"/>
        </w:rPr>
        <w:t xml:space="preserve">X.1052 (revised), </w:t>
      </w:r>
      <w:r w:rsidRPr="001957C7">
        <w:rPr>
          <w:rFonts w:eastAsia="Batang"/>
          <w:i/>
          <w:szCs w:val="24"/>
        </w:rPr>
        <w:t xml:space="preserve">Information security management processes for telecommunication organizations, </w:t>
      </w:r>
      <w:r w:rsidRPr="001957C7">
        <w:rPr>
          <w:rFonts w:eastAsia="Batang"/>
          <w:szCs w:val="24"/>
        </w:rPr>
        <w:t>provides best practices for information security management for telecommunication organizations to support Recommendation ITU-T X.1051. This recommendation is based on a process approach to describe a set of security management areas, which gives guidelines of telecommunication organizations to fulfil the control objectives defined in Recommendation ITU T X.1051. The management areas including asset management, incident management, risk management policy management and map the controls defined by Recommendation ITU-T X.1051 to achieve methodologies.</w:t>
      </w:r>
    </w:p>
    <w:p w14:paraId="0E68A1F9" w14:textId="77777777" w:rsidR="001957C7" w:rsidRPr="001957C7" w:rsidRDefault="001957C7" w:rsidP="00C1784E">
      <w:pPr>
        <w:numPr>
          <w:ilvl w:val="0"/>
          <w:numId w:val="2"/>
        </w:numPr>
        <w:rPr>
          <w:rFonts w:eastAsia="Batang"/>
          <w:szCs w:val="24"/>
        </w:rPr>
      </w:pPr>
      <w:r w:rsidRPr="001957C7">
        <w:rPr>
          <w:rFonts w:eastAsia="Batang"/>
          <w:szCs w:val="24"/>
        </w:rPr>
        <w:t>X.1053,</w:t>
      </w:r>
      <w:r w:rsidRPr="001957C7">
        <w:rPr>
          <w:rFonts w:eastAsia="Batang"/>
        </w:rPr>
        <w:t xml:space="preserve"> </w:t>
      </w:r>
      <w:r w:rsidRPr="001957C7">
        <w:rPr>
          <w:rFonts w:eastAsia="Batang"/>
          <w:i/>
          <w:szCs w:val="24"/>
        </w:rPr>
        <w:t xml:space="preserve">Code of practice for information security controls based on ITU-T X.1051 for small and medium-sized telecommunication organizations, </w:t>
      </w:r>
      <w:r w:rsidRPr="001957C7">
        <w:rPr>
          <w:rFonts w:eastAsia="Batang"/>
          <w:color w:val="000000"/>
        </w:rPr>
        <w:t xml:space="preserve">establishes guidelines and general principles for initiating, implementing, maintaining, and improving information security controls in small and medium-sized telecommunication organizations (SMTOs) based on Recommendation ITU-T X.1051. This Recommendation also provides an implementation baseline of information security controls for SMTOs to ensure the confidentiality, integrity and availability of telecommunication facilities and services and information handled, </w:t>
      </w:r>
      <w:proofErr w:type="gramStart"/>
      <w:r w:rsidRPr="001957C7">
        <w:rPr>
          <w:rFonts w:eastAsia="Batang"/>
          <w:color w:val="000000"/>
        </w:rPr>
        <w:t>processed</w:t>
      </w:r>
      <w:proofErr w:type="gramEnd"/>
      <w:r w:rsidRPr="001957C7">
        <w:rPr>
          <w:rFonts w:eastAsia="Batang"/>
          <w:color w:val="000000"/>
        </w:rPr>
        <w:t xml:space="preserve"> or stored by the facilities and services.</w:t>
      </w:r>
    </w:p>
    <w:p w14:paraId="5F1A8F05" w14:textId="77777777" w:rsidR="001957C7" w:rsidRPr="001957C7" w:rsidRDefault="001957C7" w:rsidP="00C1784E">
      <w:pPr>
        <w:numPr>
          <w:ilvl w:val="0"/>
          <w:numId w:val="2"/>
        </w:numPr>
        <w:rPr>
          <w:rFonts w:eastAsia="Batang"/>
          <w:szCs w:val="24"/>
        </w:rPr>
      </w:pPr>
      <w:r w:rsidRPr="001957C7">
        <w:rPr>
          <w:rFonts w:eastAsia="Batang"/>
          <w:szCs w:val="24"/>
        </w:rPr>
        <w:t xml:space="preserve">X.1058, </w:t>
      </w:r>
      <w:r w:rsidRPr="001957C7">
        <w:rPr>
          <w:rFonts w:eastAsia="Batang"/>
          <w:i/>
          <w:szCs w:val="24"/>
        </w:rPr>
        <w:t xml:space="preserve">Information technology - Security techniques - Code of practice for Personally Identifiable Information protection, </w:t>
      </w:r>
      <w:r w:rsidRPr="001957C7">
        <w:rPr>
          <w:rFonts w:eastAsia="Batang"/>
          <w:szCs w:val="24"/>
        </w:rPr>
        <w:t xml:space="preserve">establishes control objectives, </w:t>
      </w:r>
      <w:proofErr w:type="gramStart"/>
      <w:r w:rsidRPr="001957C7">
        <w:rPr>
          <w:rFonts w:eastAsia="Batang"/>
          <w:szCs w:val="24"/>
        </w:rPr>
        <w:t>controls</w:t>
      </w:r>
      <w:proofErr w:type="gramEnd"/>
      <w:r w:rsidRPr="001957C7">
        <w:rPr>
          <w:rFonts w:eastAsia="Batang"/>
          <w:szCs w:val="24"/>
        </w:rPr>
        <w:t xml:space="preserve"> and guidelines for implementing controls, to meet the requirements identified by a risk and impact assessment related to the protection of PII. </w:t>
      </w:r>
      <w:proofErr w:type="gramStart"/>
      <w:r w:rsidRPr="001957C7">
        <w:rPr>
          <w:rFonts w:eastAsia="Batang"/>
          <w:szCs w:val="24"/>
        </w:rPr>
        <w:t>In particular, this</w:t>
      </w:r>
      <w:proofErr w:type="gramEnd"/>
      <w:r w:rsidRPr="001957C7">
        <w:rPr>
          <w:rFonts w:eastAsia="Batang"/>
          <w:szCs w:val="24"/>
        </w:rPr>
        <w:t xml:space="preserve"> Specification specifies guidelines based on ISO/IEC 27002, taking into consideration the requirements for processing PII that may be applicable within the context of an organization's information security risk environment(s).</w:t>
      </w:r>
    </w:p>
    <w:p w14:paraId="18ED8A2F" w14:textId="3695B0FC" w:rsidR="001957C7" w:rsidRPr="001957C7" w:rsidRDefault="001957C7" w:rsidP="00C1784E">
      <w:pPr>
        <w:numPr>
          <w:ilvl w:val="0"/>
          <w:numId w:val="2"/>
        </w:numPr>
        <w:rPr>
          <w:rFonts w:eastAsia="Batang"/>
          <w:szCs w:val="24"/>
        </w:rPr>
      </w:pPr>
      <w:r w:rsidRPr="001957C7">
        <w:rPr>
          <w:rFonts w:eastAsia="Batang"/>
          <w:szCs w:val="24"/>
        </w:rPr>
        <w:t xml:space="preserve">X.1059, </w:t>
      </w:r>
      <w:r w:rsidRPr="001957C7">
        <w:rPr>
          <w:rFonts w:eastAsia="Batang"/>
          <w:i/>
          <w:szCs w:val="24"/>
        </w:rPr>
        <w:t xml:space="preserve">Implementation guidance for telecommunications organizations on risk management of their assets globally accessible in IP-based networks, </w:t>
      </w:r>
      <w:r w:rsidRPr="001957C7">
        <w:rPr>
          <w:rFonts w:eastAsia="Batang"/>
          <w:color w:val="000000"/>
        </w:rPr>
        <w:t>provides guidance for telecommunication organizations on the risk management of their assets globally accessible in IP-based networks</w:t>
      </w:r>
      <w:r w:rsidRPr="001957C7">
        <w:rPr>
          <w:rFonts w:eastAsia="Batang"/>
          <w:color w:val="000000"/>
          <w:lang w:val="en-US"/>
        </w:rPr>
        <w:t>, the assets which </w:t>
      </w:r>
      <w:r w:rsidRPr="001957C7">
        <w:rPr>
          <w:rFonts w:eastAsia="Batang"/>
          <w:color w:val="000000"/>
        </w:rPr>
        <w:t>are exposed directly to hackers and attackers</w:t>
      </w:r>
      <w:r w:rsidRPr="001957C7">
        <w:rPr>
          <w:rFonts w:eastAsia="Batang"/>
          <w:color w:val="000000"/>
          <w:lang w:val="en-US"/>
        </w:rPr>
        <w:t>. </w:t>
      </w:r>
      <w:r w:rsidR="0057110E">
        <w:rPr>
          <w:rFonts w:eastAsia="Batang"/>
          <w:color w:val="000000"/>
        </w:rPr>
        <w:t>These</w:t>
      </w:r>
      <w:r w:rsidRPr="001957C7">
        <w:rPr>
          <w:rFonts w:eastAsia="Batang"/>
          <w:color w:val="000000"/>
        </w:rPr>
        <w:t xml:space="preserve"> assets may also be connected to the traditional (and even old) assets of legacy telecommunication networks, which might have some design level vulnerabilities that could be </w:t>
      </w:r>
      <w:r w:rsidRPr="001957C7">
        <w:rPr>
          <w:rFonts w:eastAsia="Batang"/>
          <w:color w:val="000000"/>
          <w:lang w:val="en-US"/>
        </w:rPr>
        <w:t>difficult </w:t>
      </w:r>
      <w:r w:rsidRPr="001957C7">
        <w:rPr>
          <w:rFonts w:eastAsia="Batang"/>
          <w:color w:val="000000"/>
        </w:rPr>
        <w:t>to fix. Therefore, it </w:t>
      </w:r>
      <w:r w:rsidRPr="001957C7">
        <w:rPr>
          <w:rFonts w:eastAsia="Batang"/>
          <w:color w:val="000000"/>
          <w:lang w:val="en-US"/>
        </w:rPr>
        <w:t>would </w:t>
      </w:r>
      <w:r w:rsidRPr="001957C7">
        <w:rPr>
          <w:rFonts w:eastAsia="Batang"/>
          <w:color w:val="000000"/>
        </w:rPr>
        <w:t>be </w:t>
      </w:r>
      <w:r w:rsidRPr="001957C7">
        <w:rPr>
          <w:rFonts w:eastAsia="Batang"/>
          <w:color w:val="000000"/>
          <w:lang w:val="en-US"/>
        </w:rPr>
        <w:t>practical</w:t>
      </w:r>
      <w:r w:rsidRPr="001957C7">
        <w:rPr>
          <w:rFonts w:eastAsia="Batang"/>
          <w:color w:val="000000"/>
        </w:rPr>
        <w:t xml:space="preserve"> to consider all the assets globally accessible in IP-based networks (AGIT) of a telecommunication </w:t>
      </w:r>
      <w:proofErr w:type="gramStart"/>
      <w:r w:rsidRPr="001957C7">
        <w:rPr>
          <w:rFonts w:eastAsia="Batang"/>
          <w:color w:val="000000"/>
        </w:rPr>
        <w:t>organization as a whole</w:t>
      </w:r>
      <w:r w:rsidRPr="001957C7">
        <w:rPr>
          <w:rFonts w:eastAsia="Batang"/>
          <w:color w:val="000000"/>
          <w:lang w:val="en-US"/>
        </w:rPr>
        <w:t>,</w:t>
      </w:r>
      <w:r w:rsidRPr="001957C7">
        <w:rPr>
          <w:rFonts w:eastAsia="Batang"/>
          <w:color w:val="000000"/>
        </w:rPr>
        <w:t> and</w:t>
      </w:r>
      <w:proofErr w:type="gramEnd"/>
      <w:r w:rsidRPr="001957C7">
        <w:rPr>
          <w:rFonts w:eastAsia="Batang"/>
          <w:color w:val="000000"/>
          <w:lang w:val="en-US"/>
        </w:rPr>
        <w:t> to</w:t>
      </w:r>
      <w:r w:rsidRPr="001957C7">
        <w:rPr>
          <w:rFonts w:eastAsia="Batang"/>
          <w:color w:val="000000"/>
        </w:rPr>
        <w:t> introduce some specific security controls to continuously reduce the overall risks </w:t>
      </w:r>
      <w:r w:rsidRPr="001957C7">
        <w:rPr>
          <w:rFonts w:eastAsia="Batang"/>
          <w:color w:val="000000"/>
          <w:lang w:val="en-US"/>
        </w:rPr>
        <w:t>and </w:t>
      </w:r>
      <w:r w:rsidRPr="001957C7">
        <w:rPr>
          <w:rFonts w:eastAsia="Batang"/>
          <w:color w:val="000000"/>
        </w:rPr>
        <w:t>to strengthen the </w:t>
      </w:r>
      <w:r w:rsidRPr="001957C7">
        <w:rPr>
          <w:rFonts w:eastAsia="Batang"/>
          <w:color w:val="000000"/>
          <w:lang w:val="en-US"/>
        </w:rPr>
        <w:t>overall </w:t>
      </w:r>
      <w:r w:rsidRPr="001957C7">
        <w:rPr>
          <w:rFonts w:eastAsia="Batang"/>
          <w:color w:val="000000"/>
        </w:rPr>
        <w:t>security of telecommunication services and networks.</w:t>
      </w:r>
    </w:p>
    <w:p w14:paraId="6BDAFEF8" w14:textId="77777777" w:rsidR="001957C7" w:rsidRPr="001957C7" w:rsidRDefault="001957C7" w:rsidP="00C1784E">
      <w:pPr>
        <w:numPr>
          <w:ilvl w:val="0"/>
          <w:numId w:val="2"/>
        </w:numPr>
        <w:rPr>
          <w:rFonts w:eastAsia="Batang"/>
          <w:szCs w:val="24"/>
        </w:rPr>
      </w:pPr>
      <w:r w:rsidRPr="001957C7">
        <w:rPr>
          <w:rFonts w:eastAsia="Batang"/>
          <w:szCs w:val="24"/>
        </w:rPr>
        <w:t xml:space="preserve">X.1060, </w:t>
      </w:r>
      <w:r w:rsidRPr="001957C7">
        <w:rPr>
          <w:rFonts w:eastAsia="Batang"/>
          <w:i/>
          <w:iCs/>
          <w:szCs w:val="24"/>
        </w:rPr>
        <w:t xml:space="preserve">Framework for the creation and operation of a Cyber Defence Centre, </w:t>
      </w:r>
      <w:r w:rsidRPr="001957C7">
        <w:rPr>
          <w:rFonts w:eastAsia="Batang"/>
          <w:szCs w:val="24"/>
        </w:rPr>
        <w:t xml:space="preserve">defines Cyber Defence Centre as the entity that plays a central role in an organization to address cybersecurity risks. The three processes of build, </w:t>
      </w:r>
      <w:proofErr w:type="gramStart"/>
      <w:r w:rsidRPr="001957C7">
        <w:rPr>
          <w:rFonts w:eastAsia="Batang"/>
          <w:szCs w:val="24"/>
        </w:rPr>
        <w:t>management</w:t>
      </w:r>
      <w:proofErr w:type="gramEnd"/>
      <w:r w:rsidRPr="001957C7">
        <w:rPr>
          <w:rFonts w:eastAsia="Batang"/>
          <w:szCs w:val="24"/>
        </w:rPr>
        <w:t xml:space="preserve"> and evaluation that CDC should practically implement are described as a framework, and the services that the </w:t>
      </w:r>
      <w:r w:rsidRPr="001957C7">
        <w:rPr>
          <w:rFonts w:eastAsia="Batang"/>
          <w:szCs w:val="24"/>
        </w:rPr>
        <w:lastRenderedPageBreak/>
        <w:t>organization should have in order to implement more specific cybersecurity measures are also provided.</w:t>
      </w:r>
    </w:p>
    <w:p w14:paraId="4B745E63" w14:textId="77777777" w:rsidR="001957C7" w:rsidRPr="001957C7" w:rsidRDefault="001957C7" w:rsidP="00C1784E">
      <w:pPr>
        <w:numPr>
          <w:ilvl w:val="0"/>
          <w:numId w:val="2"/>
        </w:numPr>
        <w:rPr>
          <w:rFonts w:eastAsia="Batang"/>
          <w:szCs w:val="24"/>
        </w:rPr>
      </w:pPr>
      <w:r w:rsidRPr="001957C7">
        <w:rPr>
          <w:rFonts w:eastAsia="Batang"/>
          <w:szCs w:val="24"/>
        </w:rPr>
        <w:t xml:space="preserve">X.1061, </w:t>
      </w:r>
      <w:r w:rsidRPr="001957C7">
        <w:rPr>
          <w:rFonts w:eastAsia="Batang"/>
          <w:bCs/>
          <w:i/>
          <w:iCs/>
          <w:szCs w:val="24"/>
          <w:lang w:val="en-US"/>
        </w:rPr>
        <w:t>Cyber insurance acquisition guideline for Information and Communication Technologies (ICT) services provider</w:t>
      </w:r>
    </w:p>
    <w:p w14:paraId="4A55E431" w14:textId="77777777" w:rsidR="001957C7" w:rsidRPr="001957C7" w:rsidRDefault="001957C7" w:rsidP="001957C7">
      <w:pPr>
        <w:ind w:left="720"/>
        <w:rPr>
          <w:rFonts w:eastAsia="Batang"/>
          <w:szCs w:val="24"/>
          <w:highlight w:val="yellow"/>
        </w:rPr>
      </w:pPr>
      <w:r w:rsidRPr="001957C7">
        <w:rPr>
          <w:rFonts w:eastAsia="Batang"/>
          <w:szCs w:val="24"/>
        </w:rPr>
        <w:t>This cyber insurance acquisition guideline provides the understanding of cyber insurance coverage and the requirements of cyber security risks assessments, selection of insurer, assessment by the insurer, and evaluation of insurer for organisations that adopt cyber insurance as a risk treatment option to manage the impact of a cybersecurity incident.</w:t>
      </w:r>
    </w:p>
    <w:p w14:paraId="5C1FF8AD" w14:textId="77777777" w:rsidR="001957C7" w:rsidRPr="001957C7" w:rsidRDefault="001957C7" w:rsidP="00C1784E">
      <w:pPr>
        <w:numPr>
          <w:ilvl w:val="0"/>
          <w:numId w:val="2"/>
        </w:numPr>
        <w:rPr>
          <w:rFonts w:eastAsia="Batang"/>
          <w:szCs w:val="24"/>
        </w:rPr>
      </w:pPr>
      <w:r w:rsidRPr="001957C7">
        <w:rPr>
          <w:rFonts w:eastAsia="Batang"/>
          <w:szCs w:val="24"/>
        </w:rPr>
        <w:t xml:space="preserve">X.Suppl.13 (revised), </w:t>
      </w:r>
      <w:r w:rsidRPr="001957C7">
        <w:rPr>
          <w:rFonts w:eastAsia="Batang"/>
          <w:i/>
          <w:szCs w:val="24"/>
        </w:rPr>
        <w:t xml:space="preserve">ITU-T X.1051 - Information security management users' guide </w:t>
      </w:r>
    </w:p>
    <w:p w14:paraId="5193EC9F" w14:textId="77777777" w:rsidR="001957C7" w:rsidRPr="001957C7" w:rsidRDefault="001957C7" w:rsidP="00C1784E">
      <w:pPr>
        <w:numPr>
          <w:ilvl w:val="0"/>
          <w:numId w:val="2"/>
        </w:numPr>
        <w:tabs>
          <w:tab w:val="clear" w:pos="794"/>
          <w:tab w:val="clear" w:pos="1191"/>
          <w:tab w:val="clear" w:pos="1588"/>
          <w:tab w:val="clear" w:pos="1985"/>
        </w:tabs>
        <w:overflowPunct/>
        <w:autoSpaceDE/>
        <w:autoSpaceDN/>
        <w:adjustRightInd/>
        <w:textAlignment w:val="auto"/>
        <w:rPr>
          <w:rFonts w:eastAsia="Batang"/>
          <w:szCs w:val="24"/>
          <w:lang w:eastAsia="zh-CN"/>
        </w:rPr>
      </w:pPr>
      <w:r w:rsidRPr="001957C7">
        <w:rPr>
          <w:rFonts w:eastAsia="Batang"/>
          <w:szCs w:val="24"/>
        </w:rPr>
        <w:t xml:space="preserve">X.Suppl.32, </w:t>
      </w:r>
      <w:r w:rsidRPr="001957C7">
        <w:rPr>
          <w:rFonts w:eastAsia="Batang"/>
          <w:i/>
          <w:szCs w:val="24"/>
          <w:lang w:eastAsia="zh-CN"/>
        </w:rPr>
        <w:t xml:space="preserve">ITU-T X.1058 - Code of practice for personally identifiable information protection for telecommunications organizations, </w:t>
      </w:r>
      <w:r w:rsidRPr="001957C7">
        <w:rPr>
          <w:rFonts w:eastAsia="Batang"/>
          <w:color w:val="000000"/>
        </w:rPr>
        <w:t>aims to complement the information provided in ITU</w:t>
      </w:r>
      <w:r w:rsidRPr="001957C7">
        <w:rPr>
          <w:rFonts w:eastAsia="Batang"/>
          <w:color w:val="000000"/>
        </w:rPr>
        <w:noBreakHyphen/>
        <w:t>T X.1058 by providing additional implementation guidance for personally identifiable information (PII) protection, which are not described in ITU-T X.1058, but should further be applicable to telecommunications organizations to address PII protection.</w:t>
      </w:r>
    </w:p>
    <w:p w14:paraId="32E97F8E" w14:textId="77777777" w:rsidR="001957C7" w:rsidRPr="001957C7" w:rsidRDefault="001957C7" w:rsidP="00C1784E">
      <w:pPr>
        <w:numPr>
          <w:ilvl w:val="0"/>
          <w:numId w:val="2"/>
        </w:numPr>
        <w:tabs>
          <w:tab w:val="clear" w:pos="794"/>
          <w:tab w:val="clear" w:pos="1191"/>
          <w:tab w:val="clear" w:pos="1588"/>
          <w:tab w:val="clear" w:pos="1985"/>
        </w:tabs>
        <w:overflowPunct/>
        <w:autoSpaceDE/>
        <w:autoSpaceDN/>
        <w:adjustRightInd/>
        <w:textAlignment w:val="auto"/>
        <w:rPr>
          <w:rFonts w:eastAsia="Batang"/>
          <w:szCs w:val="24"/>
          <w:lang w:eastAsia="zh-CN"/>
        </w:rPr>
      </w:pPr>
      <w:r w:rsidRPr="001957C7">
        <w:rPr>
          <w:rFonts w:eastAsia="Batang"/>
          <w:szCs w:val="24"/>
        </w:rPr>
        <w:t xml:space="preserve">X.Suppl.34, </w:t>
      </w:r>
      <w:r w:rsidRPr="001957C7">
        <w:rPr>
          <w:rFonts w:eastAsia="Batang"/>
          <w:i/>
          <w:szCs w:val="24"/>
          <w:lang w:eastAsia="zh-CN"/>
        </w:rPr>
        <w:t xml:space="preserve">ITU-T X.1051 - Code of practice for information security controls for telecommunication organizations, </w:t>
      </w:r>
      <w:r w:rsidRPr="001957C7">
        <w:rPr>
          <w:rFonts w:eastAsia="Batang"/>
          <w:color w:val="000000"/>
        </w:rPr>
        <w:t>highlights and shares the implementation of a code of practice for information and network security management by the Malaysian information and communication industry, based on Recommendation ITU-T X.1051.</w:t>
      </w:r>
    </w:p>
    <w:p w14:paraId="42CF44BA" w14:textId="77777777" w:rsidR="001957C7" w:rsidRPr="001957C7" w:rsidRDefault="001957C7" w:rsidP="00C1784E">
      <w:pPr>
        <w:numPr>
          <w:ilvl w:val="0"/>
          <w:numId w:val="2"/>
        </w:numPr>
        <w:tabs>
          <w:tab w:val="clear" w:pos="794"/>
          <w:tab w:val="clear" w:pos="1191"/>
          <w:tab w:val="clear" w:pos="1588"/>
          <w:tab w:val="clear" w:pos="1985"/>
        </w:tabs>
        <w:overflowPunct/>
        <w:autoSpaceDE/>
        <w:autoSpaceDN/>
        <w:adjustRightInd/>
        <w:textAlignment w:val="auto"/>
        <w:rPr>
          <w:rFonts w:eastAsia="Batang"/>
          <w:szCs w:val="24"/>
          <w:lang w:eastAsia="zh-CN"/>
        </w:rPr>
      </w:pPr>
      <w:r w:rsidRPr="001957C7">
        <w:rPr>
          <w:rFonts w:eastAsia="Batang"/>
          <w:szCs w:val="24"/>
        </w:rPr>
        <w:t xml:space="preserve">X.Suppl.36, </w:t>
      </w:r>
      <w:r w:rsidRPr="001957C7">
        <w:rPr>
          <w:rFonts w:eastAsia="Batang"/>
          <w:i/>
          <w:szCs w:val="24"/>
        </w:rPr>
        <w:t>ITU-T X.1051 – Critical security controls for telecommunication organizations information and network security management</w:t>
      </w:r>
      <w:r w:rsidRPr="001957C7">
        <w:rPr>
          <w:rFonts w:eastAsia="Batang"/>
          <w:szCs w:val="24"/>
        </w:rPr>
        <w:t xml:space="preserve">, </w:t>
      </w:r>
      <w:r w:rsidRPr="001957C7">
        <w:rPr>
          <w:rFonts w:eastAsia="Batang"/>
        </w:rPr>
        <w:t>provides cyber security best practices for security management using critical security controls within the scope of the recommendation ITU-T X.1051. The use of Critical Security Controls (CSC) framework and the associated critical security controls is supporting and complimentary to ITU-T X.1051 Recommendation.</w:t>
      </w:r>
    </w:p>
    <w:p w14:paraId="248C5AC1" w14:textId="77777777" w:rsidR="001957C7" w:rsidRPr="001957C7" w:rsidRDefault="001957C7" w:rsidP="001957C7">
      <w:pPr>
        <w:overflowPunct/>
        <w:autoSpaceDE/>
        <w:autoSpaceDN/>
        <w:adjustRightInd/>
        <w:textAlignment w:val="auto"/>
        <w:rPr>
          <w:szCs w:val="24"/>
          <w:lang w:eastAsia="zh-CN"/>
        </w:rPr>
      </w:pPr>
      <w:r w:rsidRPr="001957C7">
        <w:rPr>
          <w:szCs w:val="24"/>
          <w:lang w:eastAsia="zh-CN"/>
        </w:rPr>
        <w:t>Q3/17 closely cooperates with ISO/IEC JTC 1/SC 27/WG1 on information security management.</w:t>
      </w:r>
    </w:p>
    <w:p w14:paraId="37826705" w14:textId="77777777" w:rsidR="001957C7" w:rsidRPr="001957C7" w:rsidRDefault="001957C7" w:rsidP="001957C7">
      <w:pPr>
        <w:keepNext/>
        <w:keepLines/>
        <w:spacing w:before="160"/>
        <w:ind w:left="794" w:hanging="794"/>
        <w:outlineLvl w:val="2"/>
      </w:pPr>
      <w:bookmarkStart w:id="47" w:name="_Toc91228255"/>
      <w:r w:rsidRPr="001957C7">
        <w:rPr>
          <w:b/>
        </w:rPr>
        <w:t>d)</w:t>
      </w:r>
      <w:r w:rsidRPr="001957C7">
        <w:rPr>
          <w:b/>
        </w:rPr>
        <w:tab/>
        <w:t>Q4/17, Cybersecurity (2017 – 2020) / Cybersecurity and countering spam (2021 -)</w:t>
      </w:r>
      <w:bookmarkEnd w:id="47"/>
    </w:p>
    <w:p w14:paraId="20B6FA8B" w14:textId="77777777" w:rsidR="001957C7" w:rsidRPr="001957C7" w:rsidRDefault="001957C7" w:rsidP="001957C7">
      <w:pPr>
        <w:rPr>
          <w:highlight w:val="yellow"/>
        </w:rPr>
      </w:pPr>
      <w:r w:rsidRPr="001957C7">
        <w:t>Q4/17 develops Recommendations on</w:t>
      </w:r>
      <w:r w:rsidRPr="001957C7">
        <w:rPr>
          <w:lang w:eastAsia="ko-KR"/>
        </w:rPr>
        <w:t xml:space="preserve"> cybersecurity frameworks and requirements on how telecommunication/ICT providers secure their infrastructure and maintain secure operations, and exchange cybersecurity information. In this study period Q4/17 also incorporated an incubation function to address emerging issues such as security in a quantum environment until 2020 and transferred this function to Q15/17 in January 2021. Also in January 2021, Q4/17 assumed the ongoing work on countering spam previously studied in Q5/17.</w:t>
      </w:r>
    </w:p>
    <w:p w14:paraId="26B6642A" w14:textId="32DC4EE1" w:rsidR="001957C7" w:rsidRPr="001957C7" w:rsidRDefault="001957C7" w:rsidP="001957C7">
      <w:r w:rsidRPr="00BF5297">
        <w:t xml:space="preserve">In this study period, Q4/17 has developed 14 new Recommendations, one revised Recommendation, </w:t>
      </w:r>
      <w:r w:rsidR="00AE3502" w:rsidRPr="00BF5297">
        <w:t xml:space="preserve">two </w:t>
      </w:r>
      <w:r w:rsidRPr="00BF5297">
        <w:t>new Amendments, two new Technical Papers and two new Technical Reports:</w:t>
      </w:r>
    </w:p>
    <w:p w14:paraId="3E2D658A" w14:textId="77777777" w:rsidR="001957C7" w:rsidRPr="001957C7" w:rsidRDefault="001957C7" w:rsidP="00C1784E">
      <w:pPr>
        <w:numPr>
          <w:ilvl w:val="0"/>
          <w:numId w:val="3"/>
        </w:numPr>
        <w:contextualSpacing/>
        <w:rPr>
          <w:rFonts w:ascii="Symbol" w:eastAsia="Batang" w:hAnsi="Symbol" w:hint="eastAsia"/>
          <w:szCs w:val="24"/>
        </w:rPr>
      </w:pPr>
      <w:r w:rsidRPr="001957C7">
        <w:rPr>
          <w:rFonts w:asciiTheme="majorBidi" w:eastAsia="Batang" w:hAnsiTheme="majorBidi" w:cstheme="majorBidi"/>
          <w:szCs w:val="24"/>
          <w:lang w:eastAsia="zh-CN"/>
        </w:rPr>
        <w:t xml:space="preserve">X.1212, </w:t>
      </w:r>
      <w:r w:rsidRPr="001957C7">
        <w:rPr>
          <w:rFonts w:asciiTheme="majorBidi" w:eastAsia="Batang" w:hAnsiTheme="majorBidi" w:cstheme="majorBidi"/>
          <w:i/>
          <w:iCs/>
          <w:szCs w:val="24"/>
          <w:lang w:eastAsia="zh-CN"/>
        </w:rPr>
        <w:t>Design considerations for improved end-user perception of trustworthiness indicators</w:t>
      </w:r>
      <w:r w:rsidRPr="001957C7">
        <w:rPr>
          <w:rFonts w:asciiTheme="majorBidi" w:eastAsia="Batang" w:hAnsiTheme="majorBidi" w:cstheme="majorBidi"/>
          <w:szCs w:val="24"/>
          <w:lang w:eastAsia="zh-CN"/>
        </w:rPr>
        <w:t xml:space="preserve">, </w:t>
      </w:r>
      <w:r w:rsidRPr="001957C7">
        <w:rPr>
          <w:rFonts w:eastAsia="Batang"/>
          <w:color w:val="000000"/>
        </w:rPr>
        <w:t>describes design consideration for improved end-user perception of trustworthiness indicators. The appendices describe representative techniques for measuring end-user perception of such indicators.</w:t>
      </w:r>
    </w:p>
    <w:p w14:paraId="6E9D4781"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X.1213,</w:t>
      </w:r>
      <w:r w:rsidRPr="001957C7">
        <w:rPr>
          <w:rFonts w:eastAsia="Batang"/>
        </w:rPr>
        <w:t xml:space="preserve"> </w:t>
      </w:r>
      <w:r w:rsidRPr="001957C7">
        <w:rPr>
          <w:rFonts w:asciiTheme="majorBidi" w:eastAsia="Batang" w:hAnsiTheme="majorBidi" w:cstheme="majorBidi"/>
          <w:i/>
          <w:szCs w:val="24"/>
          <w:lang w:eastAsia="zh-CN"/>
        </w:rPr>
        <w:t xml:space="preserve">Security capability requirements for countering smartphone-based botnets, </w:t>
      </w:r>
      <w:r w:rsidRPr="001957C7">
        <w:rPr>
          <w:rFonts w:eastAsia="Batang"/>
          <w:color w:val="000000"/>
        </w:rPr>
        <w:t>analyses the background and potential security threats of smartphone-based botnets, and provides security capability requirements.</w:t>
      </w:r>
    </w:p>
    <w:p w14:paraId="22CD210B" w14:textId="77777777" w:rsidR="001957C7" w:rsidRPr="001957C7" w:rsidRDefault="001957C7" w:rsidP="00C1784E">
      <w:pPr>
        <w:numPr>
          <w:ilvl w:val="0"/>
          <w:numId w:val="3"/>
        </w:numPr>
        <w:jc w:val="both"/>
        <w:rPr>
          <w:rFonts w:eastAsia="Batang"/>
          <w:color w:val="000000"/>
          <w:szCs w:val="24"/>
          <w:lang w:eastAsia="zh-CN"/>
        </w:rPr>
      </w:pPr>
      <w:r w:rsidRPr="001957C7">
        <w:rPr>
          <w:rFonts w:asciiTheme="majorBidi" w:eastAsia="Batang" w:hAnsiTheme="majorBidi" w:cstheme="majorBidi"/>
          <w:szCs w:val="24"/>
          <w:lang w:eastAsia="zh-CN"/>
        </w:rPr>
        <w:t>X.1214,</w:t>
      </w:r>
      <w:r w:rsidRPr="001957C7">
        <w:rPr>
          <w:rFonts w:eastAsia="Batang"/>
        </w:rPr>
        <w:t xml:space="preserve"> </w:t>
      </w:r>
      <w:r w:rsidRPr="001957C7">
        <w:rPr>
          <w:rFonts w:asciiTheme="majorBidi" w:eastAsia="Batang" w:hAnsiTheme="majorBidi" w:cstheme="majorBidi"/>
          <w:i/>
          <w:szCs w:val="24"/>
          <w:lang w:eastAsia="zh-CN"/>
        </w:rPr>
        <w:t xml:space="preserve">Security assessment techniques in telecommunication/information and communication technology networks, </w:t>
      </w:r>
      <w:r w:rsidRPr="001957C7">
        <w:rPr>
          <w:rFonts w:eastAsia="Batang"/>
          <w:color w:val="000000"/>
          <w:szCs w:val="24"/>
          <w:lang w:eastAsia="zh-CN"/>
        </w:rPr>
        <w:t xml:space="preserve">describes a security assessment methodology for </w:t>
      </w:r>
      <w:r w:rsidRPr="001957C7">
        <w:rPr>
          <w:rFonts w:eastAsia="Batang"/>
          <w:color w:val="000000"/>
          <w:szCs w:val="24"/>
          <w:lang w:eastAsia="zh-CN"/>
        </w:rPr>
        <w:lastRenderedPageBreak/>
        <w:t xml:space="preserve">software-based telecommunication/information and communication technology (ICT) network elements and best practices for developers, manufacturers, </w:t>
      </w:r>
      <w:proofErr w:type="gramStart"/>
      <w:r w:rsidRPr="001957C7">
        <w:rPr>
          <w:rFonts w:eastAsia="Batang"/>
          <w:color w:val="000000"/>
          <w:szCs w:val="24"/>
          <w:lang w:eastAsia="zh-CN"/>
        </w:rPr>
        <w:t>operators</w:t>
      </w:r>
      <w:proofErr w:type="gramEnd"/>
      <w:r w:rsidRPr="001957C7">
        <w:rPr>
          <w:rFonts w:eastAsia="Batang"/>
          <w:color w:val="000000"/>
          <w:szCs w:val="24"/>
          <w:lang w:eastAsia="zh-CN"/>
        </w:rPr>
        <w:t xml:space="preserve"> and individual security experts in the telecommunication domain to address the security of their software-based elements. Both traditional circuit-switched networks and packet-based networks are exposed to different threats and attacks – from external as well as internal sources – that target the various parts of the telecommunication/ICT network. In telecommunication/ICT networks, this Recommendation covers both detection of vulnerabilities and methodology of security assessment.</w:t>
      </w:r>
    </w:p>
    <w:p w14:paraId="32795C2B"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X.1215,</w:t>
      </w:r>
      <w:r w:rsidRPr="001957C7">
        <w:rPr>
          <w:rFonts w:eastAsia="Batang"/>
        </w:rPr>
        <w:t xml:space="preserve"> </w:t>
      </w:r>
      <w:r w:rsidRPr="001957C7">
        <w:rPr>
          <w:rFonts w:asciiTheme="majorBidi" w:eastAsia="Batang" w:hAnsiTheme="majorBidi" w:cstheme="majorBidi"/>
          <w:i/>
          <w:szCs w:val="24"/>
          <w:lang w:eastAsia="zh-CN"/>
        </w:rPr>
        <w:t xml:space="preserve">Use cases for structured threat information expression, </w:t>
      </w:r>
      <w:r w:rsidRPr="001957C7">
        <w:rPr>
          <w:rFonts w:eastAsia="Batang"/>
          <w:color w:val="000000"/>
        </w:rPr>
        <w:t>provides various use cases for how the structured threat information expression (STIX) language may be used to support cyber threat intelligence (CTI) and information sharing.</w:t>
      </w:r>
    </w:p>
    <w:p w14:paraId="74D1A7CC"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X.1216,</w:t>
      </w:r>
      <w:r w:rsidRPr="001957C7">
        <w:rPr>
          <w:color w:val="000000"/>
        </w:rPr>
        <w:t xml:space="preserve"> </w:t>
      </w:r>
      <w:r w:rsidRPr="001957C7">
        <w:rPr>
          <w:i/>
          <w:iCs/>
          <w:color w:val="000000"/>
        </w:rPr>
        <w:t>Requirements for collection and preservation of cybersecurity incident evidence</w:t>
      </w:r>
      <w:r w:rsidRPr="001957C7">
        <w:rPr>
          <w:color w:val="000000"/>
        </w:rPr>
        <w:t xml:space="preserve">, </w:t>
      </w:r>
      <w:r w:rsidRPr="001957C7">
        <w:rPr>
          <w:rFonts w:asciiTheme="majorBidi" w:eastAsia="Batang" w:hAnsiTheme="majorBidi" w:cstheme="majorBidi"/>
          <w:szCs w:val="24"/>
          <w:lang w:eastAsia="zh-CN"/>
        </w:rPr>
        <w:t>describes a general procedure for cybersecurity incident response and investigation. It also analyses sources of cybersecurity incident evidence and specifies capability requirements for tools used for collection and preservation of such evidence in an investigative process. This Recommendation also specifies reliability assurance requirements for these tools as guidelines to developers who design tools for such purpose.</w:t>
      </w:r>
    </w:p>
    <w:p w14:paraId="2A1F3692"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X.1217,</w:t>
      </w:r>
      <w:r w:rsidRPr="001957C7">
        <w:rPr>
          <w:rFonts w:eastAsia="Batang"/>
        </w:rPr>
        <w:t xml:space="preserve"> </w:t>
      </w:r>
      <w:r w:rsidRPr="001957C7">
        <w:rPr>
          <w:rFonts w:asciiTheme="majorBidi" w:eastAsia="Batang" w:hAnsiTheme="majorBidi" w:cstheme="majorBidi"/>
          <w:i/>
          <w:iCs/>
          <w:szCs w:val="24"/>
          <w:lang w:eastAsia="zh-CN"/>
        </w:rPr>
        <w:t>Guidelines for applying threat intelligence in telecommunication network operation</w:t>
      </w:r>
      <w:r w:rsidRPr="001957C7">
        <w:rPr>
          <w:rFonts w:asciiTheme="majorBidi" w:eastAsia="Batang" w:hAnsiTheme="majorBidi" w:cstheme="majorBidi"/>
          <w:szCs w:val="24"/>
          <w:lang w:eastAsia="zh-CN"/>
        </w:rPr>
        <w:t xml:space="preserve">, Threat intelligence from a telecommunication operator’s point of view is a collection of organized, analysed, and refined information about potential and current attacks that may threaten an organization. This information can also include attackers’ motivations, intentions, characteristics, and methods, along with their modus operandi or techniques, tactics, and procedures. In network and information security area, the occurrence of large-scale and unexpected cybersecurity incidents has triggered the urgent need for threat intelligence. Threat intelligence can help an organization to reduce risk and improve its overall security. A unified taxonomy, grammar, and presentation of threat intelligence has been defined so that threat intelligence can be shared between different organizations. This Recommendation specifies guidelines for applying threat intelligence in telecommunication network operation after an overview analysis.  </w:t>
      </w:r>
    </w:p>
    <w:p w14:paraId="0A7D4374"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 xml:space="preserve">X.1218, </w:t>
      </w:r>
      <w:r w:rsidRPr="001957C7">
        <w:rPr>
          <w:rFonts w:asciiTheme="majorBidi" w:eastAsia="Batang" w:hAnsiTheme="majorBidi" w:cstheme="majorBidi"/>
          <w:i/>
          <w:iCs/>
          <w:szCs w:val="24"/>
          <w:lang w:eastAsia="zh-CN"/>
        </w:rPr>
        <w:t>Requirements and guidelines for dynamic malware analysis in a sandbox environment</w:t>
      </w:r>
      <w:r w:rsidRPr="001957C7">
        <w:rPr>
          <w:rFonts w:asciiTheme="majorBidi" w:eastAsia="Batang" w:hAnsiTheme="majorBidi" w:cstheme="majorBidi"/>
          <w:szCs w:val="24"/>
          <w:lang w:eastAsia="zh-CN"/>
        </w:rPr>
        <w:t xml:space="preserve">. Unknown malware is commonly used in advanced attacks, </w:t>
      </w:r>
      <w:proofErr w:type="gramStart"/>
      <w:r w:rsidRPr="001957C7">
        <w:rPr>
          <w:rFonts w:asciiTheme="majorBidi" w:eastAsia="Batang" w:hAnsiTheme="majorBidi" w:cstheme="majorBidi"/>
          <w:szCs w:val="24"/>
          <w:lang w:eastAsia="zh-CN"/>
        </w:rPr>
        <w:t>in particular advanced</w:t>
      </w:r>
      <w:proofErr w:type="gramEnd"/>
      <w:r w:rsidRPr="001957C7">
        <w:rPr>
          <w:rFonts w:asciiTheme="majorBidi" w:eastAsia="Batang" w:hAnsiTheme="majorBidi" w:cstheme="majorBidi"/>
          <w:szCs w:val="24"/>
          <w:lang w:eastAsia="zh-CN"/>
        </w:rPr>
        <w:t xml:space="preserve"> persistent threats (APTs), to avoid being detected. For example, a targeted attack using phishing email weaponized with unknown malwares can easily achieve a successful initial compromise. Thus, for detection of advanced attacks, special attention and defence measurements should be taken to detect unknown malwares. Recommendation ITUT-T X.1218 analyses threats related to unknown malwares and specifies requirements of unknown malware detection based on dynamic behaviour analysis.</w:t>
      </w:r>
    </w:p>
    <w:p w14:paraId="02916667" w14:textId="77777777" w:rsidR="001957C7" w:rsidRPr="001957C7" w:rsidRDefault="001957C7" w:rsidP="00C1784E">
      <w:pPr>
        <w:numPr>
          <w:ilvl w:val="0"/>
          <w:numId w:val="3"/>
        </w:numPr>
        <w:rPr>
          <w:rFonts w:asciiTheme="majorBidi" w:eastAsia="Batang" w:hAnsiTheme="majorBidi" w:cstheme="majorBidi"/>
          <w:szCs w:val="24"/>
          <w:lang w:eastAsia="zh-CN"/>
        </w:rPr>
      </w:pPr>
      <w:r w:rsidRPr="001957C7">
        <w:rPr>
          <w:rFonts w:asciiTheme="majorBidi" w:eastAsia="Batang" w:hAnsiTheme="majorBidi" w:cstheme="majorBidi" w:hint="eastAsia"/>
          <w:szCs w:val="24"/>
          <w:lang w:eastAsia="zh-CN"/>
        </w:rPr>
        <w:t>X</w:t>
      </w:r>
      <w:r w:rsidRPr="001957C7">
        <w:rPr>
          <w:rFonts w:asciiTheme="majorBidi" w:eastAsia="Batang" w:hAnsiTheme="majorBidi" w:cstheme="majorBidi"/>
          <w:szCs w:val="24"/>
          <w:lang w:eastAsia="zh-CN"/>
        </w:rPr>
        <w:t xml:space="preserve">.1233, </w:t>
      </w:r>
      <w:r w:rsidRPr="001957C7">
        <w:rPr>
          <w:rFonts w:asciiTheme="majorBidi" w:eastAsia="Batang" w:hAnsiTheme="majorBidi" w:cstheme="majorBidi"/>
          <w:i/>
          <w:szCs w:val="24"/>
          <w:lang w:eastAsia="zh-CN"/>
        </w:rPr>
        <w:t>Guidelines for countering spam over instant messaging,</w:t>
      </w:r>
      <w:r w:rsidRPr="001957C7">
        <w:rPr>
          <w:rFonts w:asciiTheme="majorBidi" w:eastAsia="Batang" w:hAnsiTheme="majorBidi" w:cstheme="majorBidi"/>
          <w:szCs w:val="24"/>
          <w:lang w:eastAsia="zh-CN"/>
        </w:rPr>
        <w:t xml:space="preserve"> specifies guidelines for instant messaging (IM) service specifies guidelines for IM service providers and users to counter spam over instant messaging (SPIM). It covers instant messaging spam scenarios, technical </w:t>
      </w:r>
      <w:proofErr w:type="gramStart"/>
      <w:r w:rsidRPr="001957C7">
        <w:rPr>
          <w:rFonts w:asciiTheme="majorBidi" w:eastAsia="Batang" w:hAnsiTheme="majorBidi" w:cstheme="majorBidi"/>
          <w:szCs w:val="24"/>
          <w:lang w:eastAsia="zh-CN"/>
        </w:rPr>
        <w:t>measures</w:t>
      </w:r>
      <w:proofErr w:type="gramEnd"/>
      <w:r w:rsidRPr="001957C7">
        <w:rPr>
          <w:rFonts w:asciiTheme="majorBidi" w:eastAsia="Batang" w:hAnsiTheme="majorBidi" w:cstheme="majorBidi"/>
          <w:szCs w:val="24"/>
          <w:lang w:eastAsia="zh-CN"/>
        </w:rPr>
        <w:t xml:space="preserve"> and mechanisms to counter SPIM for IM service providers, and emergency response disposal measures to counter SPIM for IM users, etc.</w:t>
      </w:r>
    </w:p>
    <w:p w14:paraId="1F1225CF" w14:textId="77777777" w:rsidR="001957C7" w:rsidRPr="00AE3502" w:rsidRDefault="001957C7" w:rsidP="00C1784E">
      <w:pPr>
        <w:numPr>
          <w:ilvl w:val="0"/>
          <w:numId w:val="3"/>
        </w:numPr>
        <w:rPr>
          <w:rFonts w:asciiTheme="majorBidi" w:eastAsia="Batang" w:hAnsiTheme="majorBidi" w:cstheme="majorBidi"/>
          <w:szCs w:val="24"/>
          <w:lang w:eastAsia="zh-CN"/>
        </w:rPr>
      </w:pPr>
      <w:r w:rsidRPr="00BF5297">
        <w:rPr>
          <w:rFonts w:asciiTheme="majorBidi" w:eastAsia="Batang" w:hAnsiTheme="majorBidi" w:cstheme="majorBidi"/>
          <w:szCs w:val="24"/>
          <w:lang w:eastAsia="zh-CN"/>
        </w:rPr>
        <w:t xml:space="preserve">X.1234, </w:t>
      </w:r>
      <w:r w:rsidRPr="00BF5297">
        <w:rPr>
          <w:rFonts w:eastAsia="Batang"/>
          <w:i/>
        </w:rPr>
        <w:t>Guideline for countering Multimedia Messaging Service (MMS) spam</w:t>
      </w:r>
      <w:r w:rsidRPr="00BF5297">
        <w:rPr>
          <w:rFonts w:eastAsia="Batang"/>
        </w:rPr>
        <w:t xml:space="preserve">, </w:t>
      </w:r>
      <w:r w:rsidRPr="00BF5297">
        <w:rPr>
          <w:rFonts w:eastAsia="Batang"/>
          <w:lang w:eastAsia="zh-CN"/>
        </w:rPr>
        <w:t xml:space="preserve">specifies guidelines for countering MMS spam. It analyses typical scenarios, characteristics, and recognition methods of MMS spam, and provides a technical framework, </w:t>
      </w:r>
      <w:proofErr w:type="gramStart"/>
      <w:r w:rsidRPr="00BF5297">
        <w:rPr>
          <w:rFonts w:eastAsia="Batang"/>
          <w:lang w:eastAsia="zh-CN"/>
        </w:rPr>
        <w:t>work flows</w:t>
      </w:r>
      <w:proofErr w:type="gramEnd"/>
      <w:r w:rsidRPr="00BF5297">
        <w:rPr>
          <w:rFonts w:eastAsia="Batang"/>
          <w:lang w:eastAsia="zh-CN"/>
        </w:rPr>
        <w:t xml:space="preserve"> and some key technologies of MMS spam recognition, to help MMS providers and MMS users to counter spam</w:t>
      </w:r>
      <w:r w:rsidRPr="00AE3502">
        <w:rPr>
          <w:rFonts w:eastAsia="Batang"/>
          <w:lang w:eastAsia="zh-CN"/>
        </w:rPr>
        <w:t>.</w:t>
      </w:r>
    </w:p>
    <w:p w14:paraId="16412602" w14:textId="77777777" w:rsidR="001957C7" w:rsidRPr="00AE3502" w:rsidRDefault="001957C7" w:rsidP="00C1784E">
      <w:pPr>
        <w:numPr>
          <w:ilvl w:val="0"/>
          <w:numId w:val="3"/>
        </w:numPr>
        <w:rPr>
          <w:rFonts w:asciiTheme="majorBidi" w:eastAsia="Batang" w:hAnsiTheme="majorBidi" w:cstheme="majorBidi"/>
          <w:szCs w:val="24"/>
          <w:lang w:eastAsia="zh-CN"/>
        </w:rPr>
      </w:pPr>
      <w:r w:rsidRPr="00BF5297">
        <w:rPr>
          <w:rFonts w:asciiTheme="majorBidi" w:eastAsia="Batang" w:hAnsiTheme="majorBidi" w:cstheme="majorBidi"/>
          <w:szCs w:val="24"/>
          <w:lang w:eastAsia="zh-CN"/>
        </w:rPr>
        <w:lastRenderedPageBreak/>
        <w:t xml:space="preserve">X.1235, </w:t>
      </w:r>
      <w:r w:rsidRPr="00BF5297">
        <w:rPr>
          <w:rFonts w:eastAsia="Batang"/>
          <w:i/>
        </w:rPr>
        <w:t>Technologies in countering website spoofing for telecommunication organizations</w:t>
      </w:r>
      <w:r w:rsidRPr="00BF5297">
        <w:rPr>
          <w:rFonts w:eastAsia="Batang"/>
        </w:rPr>
        <w:t>, recommends technologies for telecommunication organizations to identify website spoofing in time and protect their websites from being spoofed.</w:t>
      </w:r>
    </w:p>
    <w:p w14:paraId="406ED67A"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 xml:space="preserve">Amd.11 and 12 to X.1500, </w:t>
      </w:r>
      <w:r w:rsidRPr="001957C7">
        <w:rPr>
          <w:rFonts w:asciiTheme="majorBidi" w:eastAsia="Batang" w:hAnsiTheme="majorBidi" w:cstheme="majorBidi"/>
          <w:i/>
          <w:szCs w:val="24"/>
          <w:lang w:eastAsia="zh-CN"/>
        </w:rPr>
        <w:t xml:space="preserve">Overview of cybersecurity information exchange, </w:t>
      </w:r>
      <w:r w:rsidRPr="001957C7">
        <w:rPr>
          <w:rFonts w:eastAsia="Batang"/>
          <w:color w:val="000000"/>
        </w:rPr>
        <w:t xml:space="preserve">provides a list of structured cybersecurity information techniques that have been created to be continually updated as these techniques evolve, expand, are newly </w:t>
      </w:r>
      <w:proofErr w:type="gramStart"/>
      <w:r w:rsidRPr="001957C7">
        <w:rPr>
          <w:rFonts w:eastAsia="Batang"/>
          <w:color w:val="000000"/>
        </w:rPr>
        <w:t>identified</w:t>
      </w:r>
      <w:proofErr w:type="gramEnd"/>
      <w:r w:rsidRPr="001957C7">
        <w:rPr>
          <w:rFonts w:eastAsia="Batang"/>
          <w:color w:val="000000"/>
        </w:rPr>
        <w:t xml:space="preserve"> or are replaced. The list follows the outline provided in the body of the Recommendation. Situation of recommended techniques as of March 2017 and March 2018 respectively, including bibliographical references, were reflected.</w:t>
      </w:r>
      <w:r w:rsidRPr="001957C7">
        <w:rPr>
          <w:rFonts w:asciiTheme="majorBidi" w:eastAsia="Batang" w:hAnsiTheme="majorBidi" w:cstheme="majorBidi"/>
          <w:szCs w:val="24"/>
          <w:lang w:eastAsia="zh-CN"/>
        </w:rPr>
        <w:t xml:space="preserve">  </w:t>
      </w:r>
    </w:p>
    <w:p w14:paraId="7726E51A"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X.1541 (revised),</w:t>
      </w:r>
      <w:r w:rsidRPr="001957C7">
        <w:rPr>
          <w:rFonts w:eastAsia="Batang"/>
        </w:rPr>
        <w:t xml:space="preserve"> </w:t>
      </w:r>
      <w:r w:rsidRPr="001957C7">
        <w:rPr>
          <w:rFonts w:asciiTheme="majorBidi" w:eastAsia="Batang" w:hAnsiTheme="majorBidi" w:cstheme="majorBidi"/>
          <w:i/>
          <w:szCs w:val="24"/>
          <w:lang w:eastAsia="zh-CN"/>
        </w:rPr>
        <w:t xml:space="preserve">Incident object description exchange format version 2, </w:t>
      </w:r>
      <w:r w:rsidRPr="001957C7">
        <w:rPr>
          <w:rFonts w:eastAsia="Batang"/>
          <w:color w:val="000000"/>
        </w:rPr>
        <w:t>describes the information model for the incident object description exchange format (IODEF) version 2 and provides an associated data model specified with XML schema. The IODEF specifies a data model representation for sharing commonly exchanged information about computer security or other incident types. This is achieved by listing the relevant clauses of IETF RFC 7970 and showing whether they are normative or informative.</w:t>
      </w:r>
    </w:p>
    <w:p w14:paraId="2A300E08"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X.1550,</w:t>
      </w:r>
      <w:r w:rsidRPr="001957C7">
        <w:rPr>
          <w:rFonts w:eastAsia="Batang"/>
        </w:rPr>
        <w:t xml:space="preserve"> </w:t>
      </w:r>
      <w:r w:rsidRPr="001957C7">
        <w:rPr>
          <w:rFonts w:eastAsia="Batang"/>
          <w:i/>
        </w:rPr>
        <w:t>A</w:t>
      </w:r>
      <w:r w:rsidRPr="001957C7">
        <w:rPr>
          <w:rFonts w:asciiTheme="majorBidi" w:eastAsia="Batang" w:hAnsiTheme="majorBidi" w:cstheme="majorBidi"/>
          <w:i/>
          <w:szCs w:val="24"/>
          <w:lang w:eastAsia="zh-CN"/>
        </w:rPr>
        <w:t xml:space="preserve">ccess control models for incident exchange networks, </w:t>
      </w:r>
      <w:r w:rsidRPr="001957C7">
        <w:rPr>
          <w:rFonts w:eastAsia="Batang"/>
          <w:color w:val="000000"/>
        </w:rPr>
        <w:t>introduces existing approaches for implementing access control policies for incident exchange networks. This Recommendation introduces a variety of well-established access control models, sharing models as well as criteria for evaluating incident exchange network performance. Standards-based solutions are considered to facilitate implementation of different access control models within different cybersecurity information</w:t>
      </w:r>
      <w:r w:rsidRPr="001957C7">
        <w:rPr>
          <w:rFonts w:eastAsia="Batang"/>
          <w:color w:val="000000"/>
        </w:rPr>
        <w:noBreakHyphen/>
        <w:t>sharing models and under diverse trust environments.</w:t>
      </w:r>
    </w:p>
    <w:p w14:paraId="10971EDA" w14:textId="77777777" w:rsidR="001957C7" w:rsidRPr="001957C7" w:rsidRDefault="001957C7" w:rsidP="00C1784E">
      <w:pPr>
        <w:numPr>
          <w:ilvl w:val="0"/>
          <w:numId w:val="3"/>
        </w:numPr>
        <w:rPr>
          <w:rFonts w:ascii="Symbol" w:eastAsia="Batang" w:hAnsi="Symbol" w:hint="eastAsia"/>
          <w:szCs w:val="24"/>
        </w:rPr>
      </w:pPr>
      <w:r w:rsidRPr="001957C7">
        <w:rPr>
          <w:rFonts w:asciiTheme="majorBidi" w:eastAsia="Batang" w:hAnsiTheme="majorBidi" w:cstheme="majorBidi"/>
          <w:szCs w:val="24"/>
          <w:lang w:eastAsia="zh-CN"/>
        </w:rPr>
        <w:t xml:space="preserve">X.1702, </w:t>
      </w:r>
      <w:r w:rsidRPr="001957C7">
        <w:rPr>
          <w:rFonts w:asciiTheme="majorBidi" w:eastAsia="Batang" w:hAnsiTheme="majorBidi" w:cstheme="majorBidi"/>
          <w:i/>
          <w:szCs w:val="24"/>
          <w:lang w:eastAsia="zh-CN"/>
        </w:rPr>
        <w:t xml:space="preserve">Quantum noise random number generator architecture, </w:t>
      </w:r>
      <w:r w:rsidRPr="001957C7">
        <w:rPr>
          <w:rFonts w:eastAsia="Batang"/>
          <w:color w:val="000000"/>
        </w:rPr>
        <w:t>defines a generic functional architecture of a quantum entropy source, a common method to estimate and validate the entropy of a noise source under evaluation, and a common method to specify randomness extractors when they are part of the implemented system.</w:t>
      </w:r>
    </w:p>
    <w:p w14:paraId="108751C9" w14:textId="77777777" w:rsidR="001957C7" w:rsidRPr="001957C7" w:rsidRDefault="001957C7" w:rsidP="00C1784E">
      <w:pPr>
        <w:numPr>
          <w:ilvl w:val="0"/>
          <w:numId w:val="3"/>
        </w:numPr>
        <w:contextualSpacing/>
        <w:rPr>
          <w:rFonts w:asciiTheme="majorBidi" w:eastAsia="Batang" w:hAnsiTheme="majorBidi" w:cstheme="majorBidi"/>
          <w:szCs w:val="24"/>
          <w:lang w:eastAsia="zh-CN"/>
        </w:rPr>
      </w:pPr>
      <w:r w:rsidRPr="001957C7">
        <w:rPr>
          <w:rFonts w:asciiTheme="majorBidi" w:eastAsia="Batang" w:hAnsiTheme="majorBidi" w:cstheme="majorBidi"/>
          <w:szCs w:val="24"/>
          <w:lang w:eastAsia="zh-CN"/>
        </w:rPr>
        <w:t xml:space="preserve">X.1710, </w:t>
      </w:r>
      <w:r w:rsidRPr="001957C7">
        <w:rPr>
          <w:rFonts w:asciiTheme="majorBidi" w:eastAsia="Batang" w:hAnsiTheme="majorBidi" w:cstheme="majorBidi"/>
          <w:szCs w:val="24"/>
          <w:lang w:eastAsia="zh-CN"/>
        </w:rPr>
        <w:tab/>
      </w:r>
      <w:r w:rsidRPr="001957C7">
        <w:rPr>
          <w:rFonts w:asciiTheme="majorBidi" w:eastAsia="Batang" w:hAnsiTheme="majorBidi" w:cstheme="majorBidi"/>
          <w:i/>
          <w:iCs/>
          <w:szCs w:val="24"/>
          <w:lang w:eastAsia="zh-CN"/>
        </w:rPr>
        <w:t>Security framework for quantum key distribution networks</w:t>
      </w:r>
      <w:r w:rsidRPr="001957C7">
        <w:rPr>
          <w:rFonts w:asciiTheme="majorBidi" w:eastAsia="Batang" w:hAnsiTheme="majorBidi" w:cstheme="majorBidi"/>
          <w:szCs w:val="24"/>
          <w:lang w:eastAsia="zh-CN"/>
        </w:rPr>
        <w:t>,</w:t>
      </w:r>
      <w:r w:rsidRPr="001957C7">
        <w:rPr>
          <w:rFonts w:eastAsia="Times New Roman"/>
          <w:color w:val="000000"/>
          <w:sz w:val="27"/>
          <w:szCs w:val="27"/>
          <w:lang w:eastAsia="zh-CN"/>
        </w:rPr>
        <w:t xml:space="preserve"> </w:t>
      </w:r>
      <w:r w:rsidRPr="001957C7">
        <w:rPr>
          <w:rFonts w:asciiTheme="majorBidi" w:eastAsia="Batang" w:hAnsiTheme="majorBidi" w:cstheme="majorBidi"/>
          <w:szCs w:val="24"/>
          <w:lang w:eastAsia="zh-CN"/>
        </w:rPr>
        <w:t>specifies a framework including requirements and measures to combat security threats for quantum key distribution networks (QKDNs). It specifies a simplified QKDN structure for analysis of the relevant security threats. Security requirements and corresponding security measures are then specified on that basis.</w:t>
      </w:r>
    </w:p>
    <w:p w14:paraId="32595586" w14:textId="77777777" w:rsidR="001957C7" w:rsidRPr="001957C7" w:rsidRDefault="001957C7" w:rsidP="00C1784E">
      <w:pPr>
        <w:numPr>
          <w:ilvl w:val="0"/>
          <w:numId w:val="3"/>
        </w:numPr>
        <w:contextualSpacing/>
        <w:rPr>
          <w:rFonts w:asciiTheme="majorBidi" w:eastAsia="Batang" w:hAnsiTheme="majorBidi" w:cstheme="majorBidi"/>
          <w:szCs w:val="24"/>
          <w:lang w:eastAsia="zh-CN"/>
        </w:rPr>
      </w:pPr>
      <w:r w:rsidRPr="001957C7">
        <w:rPr>
          <w:rFonts w:asciiTheme="majorBidi" w:eastAsia="Batang" w:hAnsiTheme="majorBidi" w:cstheme="majorBidi"/>
          <w:szCs w:val="24"/>
          <w:lang w:eastAsia="zh-CN"/>
        </w:rPr>
        <w:t>X.1714,</w:t>
      </w:r>
      <w:r w:rsidRPr="001957C7">
        <w:rPr>
          <w:rFonts w:eastAsia="Batang"/>
        </w:rPr>
        <w:t xml:space="preserve"> </w:t>
      </w:r>
      <w:r w:rsidRPr="001957C7">
        <w:rPr>
          <w:rFonts w:eastAsia="Batang"/>
          <w:i/>
          <w:iCs/>
        </w:rPr>
        <w:t>Key combination and confidential key supply for quantum key distribution networks</w:t>
      </w:r>
      <w:r w:rsidRPr="001957C7">
        <w:rPr>
          <w:rFonts w:eastAsia="Batang"/>
        </w:rPr>
        <w:t xml:space="preserve">, </w:t>
      </w:r>
      <w:r w:rsidRPr="001957C7">
        <w:rPr>
          <w:rFonts w:asciiTheme="majorBidi" w:eastAsia="Batang" w:hAnsiTheme="majorBidi" w:cstheme="majorBidi"/>
          <w:szCs w:val="24"/>
          <w:lang w:eastAsia="zh-CN"/>
        </w:rPr>
        <w:t>describes key combination methods for quantum key distribution network (QKDN) and specifies security requirements for both the key combination and the key supply from QKDN to cryptographic applications.</w:t>
      </w:r>
    </w:p>
    <w:p w14:paraId="2832D6CA" w14:textId="77777777" w:rsidR="001957C7" w:rsidRPr="001957C7" w:rsidRDefault="001957C7" w:rsidP="00C1784E">
      <w:pPr>
        <w:numPr>
          <w:ilvl w:val="0"/>
          <w:numId w:val="3"/>
        </w:numPr>
        <w:rPr>
          <w:rFonts w:ascii="Symbol" w:eastAsia="Batang" w:hAnsi="Symbol" w:hint="eastAsia"/>
          <w:szCs w:val="24"/>
        </w:rPr>
      </w:pPr>
      <w:proofErr w:type="spellStart"/>
      <w:proofErr w:type="gramStart"/>
      <w:r w:rsidRPr="001957C7">
        <w:rPr>
          <w:rFonts w:asciiTheme="majorBidi" w:eastAsia="Batang" w:hAnsiTheme="majorBidi" w:cstheme="majorBidi"/>
          <w:szCs w:val="24"/>
          <w:lang w:eastAsia="zh-CN"/>
        </w:rPr>
        <w:t>TP.inno</w:t>
      </w:r>
      <w:proofErr w:type="spellEnd"/>
      <w:proofErr w:type="gramEnd"/>
      <w:r w:rsidRPr="001957C7">
        <w:rPr>
          <w:rFonts w:asciiTheme="majorBidi" w:eastAsia="Batang" w:hAnsiTheme="majorBidi" w:cstheme="majorBidi"/>
          <w:szCs w:val="24"/>
          <w:lang w:eastAsia="zh-CN"/>
        </w:rPr>
        <w:t xml:space="preserve">, </w:t>
      </w:r>
      <w:r w:rsidRPr="001957C7">
        <w:rPr>
          <w:rFonts w:asciiTheme="majorBidi" w:eastAsia="Batang" w:hAnsiTheme="majorBidi" w:cstheme="majorBidi"/>
          <w:i/>
          <w:iCs/>
          <w:szCs w:val="24"/>
          <w:lang w:eastAsia="zh-CN"/>
        </w:rPr>
        <w:t>Description of the incubation mechanism and ways to improve it</w:t>
      </w:r>
      <w:r w:rsidRPr="001957C7">
        <w:rPr>
          <w:rFonts w:asciiTheme="majorBidi" w:eastAsia="Batang" w:hAnsiTheme="majorBidi" w:cstheme="majorBidi"/>
          <w:szCs w:val="24"/>
          <w:lang w:eastAsia="zh-CN"/>
        </w:rPr>
        <w:t>, describes entirely the incubation mechanism established by SG17. It then inventories other ways and mechanisms in ITU and other SDOs to accept innovation.</w:t>
      </w:r>
    </w:p>
    <w:p w14:paraId="4166C672" w14:textId="77777777" w:rsidR="001957C7" w:rsidRPr="001957C7" w:rsidRDefault="001957C7" w:rsidP="00C1784E">
      <w:pPr>
        <w:numPr>
          <w:ilvl w:val="0"/>
          <w:numId w:val="3"/>
        </w:numPr>
        <w:rPr>
          <w:rFonts w:ascii="Symbol" w:eastAsia="Batang" w:hAnsi="Symbol" w:hint="eastAsia"/>
          <w:szCs w:val="24"/>
        </w:rPr>
      </w:pPr>
      <w:proofErr w:type="spellStart"/>
      <w:proofErr w:type="gramStart"/>
      <w:r w:rsidRPr="001957C7">
        <w:rPr>
          <w:rFonts w:asciiTheme="majorBidi" w:eastAsia="Batang" w:hAnsiTheme="majorBidi" w:cstheme="majorBidi"/>
          <w:szCs w:val="24"/>
          <w:lang w:eastAsia="zh-CN"/>
        </w:rPr>
        <w:t>TP.sgstruct</w:t>
      </w:r>
      <w:proofErr w:type="spellEnd"/>
      <w:proofErr w:type="gramEnd"/>
      <w:r w:rsidRPr="001957C7">
        <w:rPr>
          <w:rFonts w:asciiTheme="majorBidi" w:eastAsia="Batang" w:hAnsiTheme="majorBidi" w:cstheme="majorBidi"/>
          <w:szCs w:val="24"/>
          <w:lang w:eastAsia="zh-CN"/>
        </w:rPr>
        <w:t xml:space="preserve">, </w:t>
      </w:r>
      <w:r w:rsidRPr="001957C7">
        <w:rPr>
          <w:rFonts w:asciiTheme="majorBidi" w:eastAsia="Batang" w:hAnsiTheme="majorBidi" w:cstheme="majorBidi"/>
          <w:i/>
          <w:iCs/>
          <w:szCs w:val="24"/>
          <w:lang w:eastAsia="zh-CN"/>
        </w:rPr>
        <w:t>Strategic approaches to the transformation of security studies</w:t>
      </w:r>
      <w:r w:rsidRPr="001957C7">
        <w:rPr>
          <w:rFonts w:asciiTheme="majorBidi" w:eastAsia="Batang" w:hAnsiTheme="majorBidi" w:cstheme="majorBidi"/>
          <w:szCs w:val="24"/>
          <w:lang w:eastAsia="zh-CN"/>
        </w:rPr>
        <w:t>, covers the short, mid and long-term aspects of the transformation of security studies.</w:t>
      </w:r>
    </w:p>
    <w:p w14:paraId="1ED7CCB2" w14:textId="77777777" w:rsidR="001957C7" w:rsidRPr="001957C7" w:rsidRDefault="001957C7" w:rsidP="00C1784E">
      <w:pPr>
        <w:numPr>
          <w:ilvl w:val="0"/>
          <w:numId w:val="3"/>
        </w:numPr>
        <w:rPr>
          <w:rFonts w:ascii="Symbol" w:eastAsia="Batang" w:hAnsi="Symbol" w:hint="eastAsia"/>
          <w:szCs w:val="24"/>
        </w:rPr>
      </w:pPr>
      <w:proofErr w:type="spellStart"/>
      <w:r w:rsidRPr="001957C7">
        <w:rPr>
          <w:rFonts w:asciiTheme="majorBidi" w:eastAsia="Batang" w:hAnsiTheme="majorBidi" w:cstheme="majorBidi"/>
          <w:szCs w:val="24"/>
          <w:lang w:eastAsia="zh-CN"/>
        </w:rPr>
        <w:t>TR.sec-qkd</w:t>
      </w:r>
      <w:proofErr w:type="spellEnd"/>
      <w:r w:rsidRPr="001957C7">
        <w:rPr>
          <w:rFonts w:asciiTheme="majorBidi" w:eastAsia="Batang" w:hAnsiTheme="majorBidi" w:cstheme="majorBidi"/>
          <w:szCs w:val="24"/>
          <w:lang w:eastAsia="zh-CN"/>
        </w:rPr>
        <w:t xml:space="preserve">, </w:t>
      </w:r>
      <w:r w:rsidRPr="001957C7">
        <w:rPr>
          <w:rFonts w:asciiTheme="majorBidi" w:eastAsia="Batang" w:hAnsiTheme="majorBidi" w:cstheme="majorBidi"/>
          <w:i/>
          <w:szCs w:val="24"/>
          <w:lang w:eastAsia="zh-CN"/>
        </w:rPr>
        <w:t xml:space="preserve">Security considerations for quantum key distribution network, </w:t>
      </w:r>
      <w:r w:rsidRPr="001957C7">
        <w:rPr>
          <w:rFonts w:eastAsia="Batang"/>
          <w:color w:val="000000"/>
        </w:rPr>
        <w:t>develops a QKD framework to satisfy requirements from the telecom network's perspective.</w:t>
      </w:r>
    </w:p>
    <w:p w14:paraId="57D494DD" w14:textId="77777777" w:rsidR="001957C7" w:rsidRPr="001957C7" w:rsidRDefault="001957C7" w:rsidP="00C1784E">
      <w:pPr>
        <w:numPr>
          <w:ilvl w:val="0"/>
          <w:numId w:val="3"/>
        </w:numPr>
        <w:rPr>
          <w:rFonts w:ascii="Symbol" w:eastAsia="Batang" w:hAnsi="Symbol" w:hint="eastAsia"/>
          <w:szCs w:val="24"/>
        </w:rPr>
      </w:pPr>
      <w:proofErr w:type="spellStart"/>
      <w:r w:rsidRPr="001957C7">
        <w:rPr>
          <w:rFonts w:asciiTheme="majorBidi" w:eastAsia="Batang" w:hAnsiTheme="majorBidi" w:cstheme="majorBidi"/>
          <w:szCs w:val="24"/>
          <w:lang w:eastAsia="zh-CN"/>
        </w:rPr>
        <w:t>TR.usm</w:t>
      </w:r>
      <w:proofErr w:type="spellEnd"/>
      <w:r w:rsidRPr="001957C7">
        <w:rPr>
          <w:rFonts w:asciiTheme="majorBidi" w:eastAsia="Batang" w:hAnsiTheme="majorBidi" w:cstheme="majorBidi"/>
          <w:szCs w:val="24"/>
          <w:lang w:eastAsia="zh-CN"/>
        </w:rPr>
        <w:t xml:space="preserve">, </w:t>
      </w:r>
      <w:r w:rsidRPr="001957C7">
        <w:rPr>
          <w:rFonts w:asciiTheme="majorBidi" w:eastAsia="Batang" w:hAnsiTheme="majorBidi" w:cstheme="majorBidi"/>
          <w:i/>
          <w:iCs/>
          <w:szCs w:val="24"/>
          <w:lang w:eastAsia="zh-CN"/>
        </w:rPr>
        <w:t>Unified Security Model (USM) - a neutral integrated system approach to Cybersecurity</w:t>
      </w:r>
      <w:r w:rsidRPr="001957C7">
        <w:rPr>
          <w:rFonts w:asciiTheme="majorBidi" w:eastAsia="Batang" w:hAnsiTheme="majorBidi" w:cstheme="majorBidi"/>
          <w:szCs w:val="24"/>
          <w:lang w:eastAsia="zh-CN"/>
        </w:rPr>
        <w:t>, presents a universal “all matters security” architecture, that is neutral and agnostic. It has the potential to facilitate security control mass interoperability and security response automation.</w:t>
      </w:r>
    </w:p>
    <w:p w14:paraId="115FD813" w14:textId="77777777" w:rsidR="001957C7" w:rsidRPr="001957C7" w:rsidRDefault="001957C7" w:rsidP="001957C7">
      <w:pPr>
        <w:rPr>
          <w:rFonts w:ascii="Symbol" w:hAnsi="Symbol" w:hint="eastAsia"/>
          <w:szCs w:val="24"/>
        </w:rPr>
      </w:pPr>
      <w:r w:rsidRPr="001957C7">
        <w:rPr>
          <w:color w:val="000000"/>
          <w:szCs w:val="24"/>
        </w:rPr>
        <w:lastRenderedPageBreak/>
        <w:t>In this study period, Q4/17 held a mini workshop on Secure Quantum Communications, Geneva, 24 January 2019.</w:t>
      </w:r>
    </w:p>
    <w:p w14:paraId="24F1190F" w14:textId="77777777" w:rsidR="001957C7" w:rsidRPr="001957C7" w:rsidRDefault="001957C7" w:rsidP="001957C7">
      <w:pPr>
        <w:keepNext/>
        <w:keepLines/>
        <w:spacing w:before="160"/>
        <w:ind w:left="794" w:hanging="794"/>
        <w:outlineLvl w:val="2"/>
      </w:pPr>
      <w:bookmarkStart w:id="48" w:name="_Toc91228256"/>
      <w:r w:rsidRPr="001957C7">
        <w:rPr>
          <w:b/>
        </w:rPr>
        <w:t>e)</w:t>
      </w:r>
      <w:r w:rsidRPr="001957C7">
        <w:rPr>
          <w:b/>
        </w:rPr>
        <w:tab/>
        <w:t>Q5/17, Countering spam by technical means (2017 – 2020)</w:t>
      </w:r>
      <w:bookmarkEnd w:id="48"/>
    </w:p>
    <w:p w14:paraId="505B2B37" w14:textId="77777777" w:rsidR="001957C7" w:rsidRPr="001957C7" w:rsidRDefault="001957C7" w:rsidP="001957C7">
      <w:pPr>
        <w:rPr>
          <w:highlight w:val="yellow"/>
        </w:rPr>
      </w:pPr>
      <w:r w:rsidRPr="001957C7">
        <w:t>Q5/17 develops Recommendations for countering spam by technical means, such as countering advertising spam, countering instant messaging spam, countering mobile in-application advertising spam, countermeasures against short message service phishing and smishing attack, and countering telephone service scams</w:t>
      </w:r>
      <w:r w:rsidRPr="001957C7">
        <w:rPr>
          <w:lang w:eastAsia="ko-KR"/>
        </w:rPr>
        <w:t>.</w:t>
      </w:r>
    </w:p>
    <w:p w14:paraId="5495C3DB" w14:textId="77777777" w:rsidR="001957C7" w:rsidRPr="001957C7" w:rsidRDefault="001957C7" w:rsidP="001957C7">
      <w:r w:rsidRPr="00BF5297">
        <w:t>In this study period, Q5/17 has developed three new Recommendations and two new supplements:</w:t>
      </w:r>
    </w:p>
    <w:p w14:paraId="10879176" w14:textId="77777777" w:rsidR="001957C7" w:rsidRPr="001957C7" w:rsidRDefault="001957C7" w:rsidP="00C1784E">
      <w:pPr>
        <w:numPr>
          <w:ilvl w:val="0"/>
          <w:numId w:val="3"/>
        </w:numPr>
        <w:contextualSpacing/>
        <w:rPr>
          <w:rFonts w:eastAsia="Batang"/>
        </w:rPr>
      </w:pPr>
      <w:r w:rsidRPr="001957C7">
        <w:rPr>
          <w:rFonts w:eastAsia="Batang"/>
        </w:rPr>
        <w:t xml:space="preserve">X.1232, </w:t>
      </w:r>
      <w:r w:rsidRPr="001957C7">
        <w:rPr>
          <w:rFonts w:eastAsia="Batang"/>
          <w:i/>
          <w:iCs/>
        </w:rPr>
        <w:t>Technical framework for countering advertising spam in user-generated information</w:t>
      </w:r>
      <w:r w:rsidRPr="001957C7">
        <w:rPr>
          <w:rFonts w:eastAsia="SimSun"/>
          <w:lang w:eastAsia="zh-CN"/>
        </w:rPr>
        <w:t xml:space="preserve">, </w:t>
      </w:r>
      <w:r w:rsidRPr="001957C7">
        <w:rPr>
          <w:rFonts w:eastAsia="Batang"/>
          <w:color w:val="000000"/>
        </w:rPr>
        <w:t>analyses scenarios and characteristics of advertising spam, and specifies a reference framework and process flows to help Internet service providers to counter advertising spam.</w:t>
      </w:r>
    </w:p>
    <w:p w14:paraId="3BE41ABC" w14:textId="77777777" w:rsidR="001957C7" w:rsidRPr="001957C7" w:rsidRDefault="001957C7" w:rsidP="00C1784E">
      <w:pPr>
        <w:numPr>
          <w:ilvl w:val="0"/>
          <w:numId w:val="3"/>
        </w:numPr>
        <w:rPr>
          <w:rFonts w:eastAsia="Batang"/>
        </w:rPr>
      </w:pPr>
      <w:r w:rsidRPr="001957C7">
        <w:rPr>
          <w:rFonts w:eastAsia="Batang"/>
        </w:rPr>
        <w:t xml:space="preserve">X.1248, </w:t>
      </w:r>
      <w:r w:rsidRPr="001957C7">
        <w:rPr>
          <w:rFonts w:eastAsia="Batang"/>
          <w:i/>
        </w:rPr>
        <w:t xml:space="preserve">Technical requirements for countering instant messaging spam, </w:t>
      </w:r>
      <w:r w:rsidRPr="001957C7">
        <w:rPr>
          <w:rFonts w:ascii="timesnewroman" w:eastAsia="Batang" w:hAnsi="timesnewroman"/>
          <w:color w:val="000000"/>
        </w:rPr>
        <w:t>identifies characteristics of spam over instant messaging (SPIM) and specifies technical requirements for countering it. As instant messaging (IM) increases in popularity, the proliferation of SPIM becomes an increasingly serious problem. The characteristics of IM, such as being </w:t>
      </w:r>
      <w:r w:rsidRPr="001957C7">
        <w:rPr>
          <w:rFonts w:eastAsia="Batang"/>
          <w:color w:val="000000"/>
        </w:rPr>
        <w:t>Internet protocol</w:t>
      </w:r>
      <w:r w:rsidRPr="001957C7">
        <w:rPr>
          <w:rFonts w:ascii="timesnewroman" w:eastAsia="Batang" w:hAnsi="timesnewroman"/>
          <w:color w:val="000000"/>
        </w:rPr>
        <w:t> (IP)-based with widespread usage that is free of charge, potentially allows SPIM to spread widely and uncontrollably. If SPIM problems are not carefully addressed, they can have negative impacts on the utilization of the IM service itself.</w:t>
      </w:r>
    </w:p>
    <w:p w14:paraId="38E260FC" w14:textId="77777777" w:rsidR="001957C7" w:rsidRPr="001957C7" w:rsidRDefault="001957C7" w:rsidP="00C1784E">
      <w:pPr>
        <w:numPr>
          <w:ilvl w:val="0"/>
          <w:numId w:val="3"/>
        </w:numPr>
        <w:rPr>
          <w:rFonts w:eastAsia="Batang"/>
        </w:rPr>
      </w:pPr>
      <w:r w:rsidRPr="001957C7">
        <w:rPr>
          <w:rFonts w:eastAsia="Batang"/>
        </w:rPr>
        <w:t xml:space="preserve">X.1249, </w:t>
      </w:r>
      <w:r w:rsidRPr="001957C7">
        <w:rPr>
          <w:rFonts w:eastAsia="Batang"/>
          <w:i/>
        </w:rPr>
        <w:t xml:space="preserve">Technical framework for </w:t>
      </w:r>
      <w:bookmarkStart w:id="49" w:name="_Hlk46040372"/>
      <w:r w:rsidRPr="001957C7">
        <w:rPr>
          <w:rFonts w:eastAsia="Batang"/>
          <w:i/>
        </w:rPr>
        <w:t>countering mobile in-application advertising spam</w:t>
      </w:r>
      <w:bookmarkEnd w:id="49"/>
      <w:r w:rsidRPr="001957C7">
        <w:rPr>
          <w:rFonts w:eastAsia="Batang"/>
          <w:i/>
        </w:rPr>
        <w:t xml:space="preserve">, </w:t>
      </w:r>
      <w:r w:rsidRPr="001957C7">
        <w:rPr>
          <w:rFonts w:eastAsia="Batang"/>
          <w:color w:val="000000"/>
        </w:rPr>
        <w:t>provides a technical framework for countering mobile in</w:t>
      </w:r>
      <w:r w:rsidRPr="001957C7">
        <w:rPr>
          <w:rFonts w:eastAsia="Batang"/>
          <w:color w:val="000000"/>
        </w:rPr>
        <w:noBreakHyphen/>
        <w:t xml:space="preserve">application advertising spam. Mobile in-application advertising spam is the sending of unsolicited advertisements, which are displayed within a mobile phone application. This unsolicited advertising can appear on the display screen of a mobile device as a banner at the top or bottom of the screen, a mobile </w:t>
      </w:r>
      <w:proofErr w:type="gramStart"/>
      <w:r w:rsidRPr="001957C7">
        <w:rPr>
          <w:rFonts w:eastAsia="Batang"/>
          <w:color w:val="000000"/>
        </w:rPr>
        <w:t>interstitial</w:t>
      </w:r>
      <w:proofErr w:type="gramEnd"/>
      <w:r w:rsidRPr="001957C7">
        <w:rPr>
          <w:rFonts w:eastAsia="Batang"/>
          <w:color w:val="000000"/>
        </w:rPr>
        <w:t xml:space="preserve"> or an overlay. </w:t>
      </w:r>
    </w:p>
    <w:p w14:paraId="5FAF7059" w14:textId="77777777" w:rsidR="001957C7" w:rsidRPr="001957C7" w:rsidRDefault="001957C7" w:rsidP="00C1784E">
      <w:pPr>
        <w:numPr>
          <w:ilvl w:val="0"/>
          <w:numId w:val="3"/>
        </w:numPr>
        <w:ind w:left="714" w:hanging="357"/>
        <w:rPr>
          <w:rFonts w:eastAsia="Batang"/>
        </w:rPr>
      </w:pPr>
      <w:r w:rsidRPr="001957C7">
        <w:rPr>
          <w:rFonts w:eastAsia="Batang"/>
        </w:rPr>
        <w:t xml:space="preserve">X.Suppl.29, </w:t>
      </w:r>
      <w:r w:rsidRPr="001957C7">
        <w:rPr>
          <w:rFonts w:eastAsia="Batang"/>
          <w:i/>
        </w:rPr>
        <w:t xml:space="preserve">ITU-T X.1242 - Supplement on guidelines on </w:t>
      </w:r>
      <w:bookmarkStart w:id="50" w:name="_Hlk46040394"/>
      <w:r w:rsidRPr="001957C7">
        <w:rPr>
          <w:rFonts w:eastAsia="Batang"/>
          <w:i/>
        </w:rPr>
        <w:t>countermeasures against short message service phishing and smishing attack</w:t>
      </w:r>
      <w:bookmarkEnd w:id="50"/>
      <w:r w:rsidRPr="001957C7">
        <w:rPr>
          <w:rFonts w:eastAsia="Batang"/>
          <w:i/>
        </w:rPr>
        <w:t xml:space="preserve">s, </w:t>
      </w:r>
      <w:r w:rsidRPr="001957C7">
        <w:rPr>
          <w:rFonts w:eastAsia="Batang"/>
          <w:color w:val="000000"/>
        </w:rPr>
        <w:t>provides universal guidelines on short message service (SMS) phishing which is a fraudulent technique through mobile phones by causing phishing frauds with smartphones, acquiring personal information on the smartphones, or by enabling small amounts of money to be approved and paid while the account holder is not aware of the approval.</w:t>
      </w:r>
    </w:p>
    <w:p w14:paraId="6875E723" w14:textId="77777777" w:rsidR="001957C7" w:rsidRPr="001957C7" w:rsidRDefault="001957C7" w:rsidP="00C1784E">
      <w:pPr>
        <w:numPr>
          <w:ilvl w:val="0"/>
          <w:numId w:val="3"/>
        </w:numPr>
        <w:rPr>
          <w:rFonts w:eastAsia="Batang"/>
        </w:rPr>
      </w:pPr>
      <w:r w:rsidRPr="001957C7">
        <w:rPr>
          <w:rFonts w:eastAsia="Batang"/>
        </w:rPr>
        <w:t xml:space="preserve">X.Suppl.33, </w:t>
      </w:r>
      <w:r w:rsidRPr="001957C7">
        <w:rPr>
          <w:rFonts w:eastAsia="Batang"/>
          <w:i/>
        </w:rPr>
        <w:t xml:space="preserve">ITU-T X.1231 - Supplement on technical framework for countering telephone service scams, </w:t>
      </w:r>
      <w:r w:rsidRPr="001957C7">
        <w:rPr>
          <w:rFonts w:eastAsia="Batang"/>
          <w:color w:val="000000"/>
        </w:rPr>
        <w:t>provides a technical framework and related best practices for countering telephone service scams. In the framework, entity functions and processing procedures are specified. The best practices cover those found to be the most effective in stopping known telephone service scam methods.</w:t>
      </w:r>
    </w:p>
    <w:p w14:paraId="0E311DA2" w14:textId="77777777" w:rsidR="001957C7" w:rsidRPr="001957C7" w:rsidRDefault="001957C7" w:rsidP="001957C7">
      <w:pPr>
        <w:keepNext/>
        <w:keepLines/>
        <w:spacing w:before="160"/>
        <w:ind w:left="794" w:hanging="794"/>
        <w:outlineLvl w:val="2"/>
      </w:pPr>
      <w:bookmarkStart w:id="51" w:name="_Toc91228257"/>
      <w:r w:rsidRPr="001957C7">
        <w:rPr>
          <w:b/>
        </w:rPr>
        <w:t>f)</w:t>
      </w:r>
      <w:r w:rsidRPr="001957C7">
        <w:rPr>
          <w:b/>
        </w:rPr>
        <w:tab/>
        <w:t xml:space="preserve">Q6/17, Security aspects of telecommunication services, </w:t>
      </w:r>
      <w:proofErr w:type="gramStart"/>
      <w:r w:rsidRPr="001957C7">
        <w:rPr>
          <w:b/>
        </w:rPr>
        <w:t>networks</w:t>
      </w:r>
      <w:proofErr w:type="gramEnd"/>
      <w:r w:rsidRPr="001957C7">
        <w:rPr>
          <w:b/>
        </w:rPr>
        <w:t xml:space="preserve"> and Internet of Things (2017 – 2020) / Security for telecommunication services and Internet of Things (2021 -)</w:t>
      </w:r>
      <w:bookmarkEnd w:id="51"/>
      <w:r w:rsidRPr="001957C7">
        <w:rPr>
          <w:b/>
        </w:rPr>
        <w:fldChar w:fldCharType="begin"/>
      </w:r>
      <w:r w:rsidRPr="001957C7">
        <w:rPr>
          <w:b/>
        </w:rPr>
        <w:instrText xml:space="preserve"> HYPERLINK "http://www.itu.int/ITU-T/studygroups/com17/sg17-q6.html" </w:instrText>
      </w:r>
      <w:r w:rsidR="00D3553A">
        <w:rPr>
          <w:b/>
        </w:rPr>
        <w:fldChar w:fldCharType="separate"/>
      </w:r>
      <w:r w:rsidRPr="001957C7">
        <w:rPr>
          <w:b/>
        </w:rPr>
        <w:fldChar w:fldCharType="end"/>
      </w:r>
    </w:p>
    <w:p w14:paraId="0D4A8341" w14:textId="77777777" w:rsidR="001957C7" w:rsidRPr="001957C7" w:rsidRDefault="001957C7" w:rsidP="001957C7">
      <w:pPr>
        <w:rPr>
          <w:highlight w:val="yellow"/>
        </w:rPr>
      </w:pPr>
      <w:r w:rsidRPr="001957C7">
        <w:t xml:space="preserve">Q6/17 develops Recommendations on security requirements and frameworks for telecommunication services, mobile networks, smart grid network, </w:t>
      </w:r>
      <w:proofErr w:type="gramStart"/>
      <w:r w:rsidRPr="001957C7">
        <w:t>IPTV</w:t>
      </w:r>
      <w:proofErr w:type="gramEnd"/>
      <w:r w:rsidRPr="001957C7">
        <w:t xml:space="preserve"> and Internet of Things</w:t>
      </w:r>
      <w:r w:rsidRPr="001957C7">
        <w:rPr>
          <w:lang w:eastAsia="ko-KR"/>
        </w:rPr>
        <w:t>.</w:t>
      </w:r>
    </w:p>
    <w:p w14:paraId="7E9A1F50" w14:textId="77777777" w:rsidR="001957C7" w:rsidRPr="001957C7" w:rsidRDefault="001957C7" w:rsidP="001957C7">
      <w:r w:rsidRPr="00BF5297">
        <w:t>In this study period, Q6/17 has developed 17 new Recommendations, one Amendment and one corrigendum to an existing Supplement:</w:t>
      </w:r>
    </w:p>
    <w:p w14:paraId="79B043EF" w14:textId="77777777" w:rsidR="001957C7" w:rsidRPr="001957C7" w:rsidRDefault="001957C7" w:rsidP="00C1784E">
      <w:pPr>
        <w:numPr>
          <w:ilvl w:val="0"/>
          <w:numId w:val="3"/>
        </w:numPr>
        <w:rPr>
          <w:rFonts w:eastAsia="Batang"/>
        </w:rPr>
      </w:pPr>
      <w:r w:rsidRPr="001957C7">
        <w:rPr>
          <w:rFonts w:eastAsia="Batang"/>
        </w:rPr>
        <w:t xml:space="preserve">X.1042, </w:t>
      </w:r>
      <w:r w:rsidRPr="001957C7">
        <w:rPr>
          <w:rFonts w:eastAsia="Batang"/>
          <w:i/>
          <w:iCs/>
        </w:rPr>
        <w:t>Security services using software-defined networking</w:t>
      </w:r>
      <w:r w:rsidRPr="001957C7">
        <w:rPr>
          <w:rFonts w:eastAsia="SimSun"/>
          <w:lang w:eastAsia="zh-CN"/>
        </w:rPr>
        <w:t xml:space="preserve">, </w:t>
      </w:r>
      <w:r w:rsidRPr="001957C7">
        <w:rPr>
          <w:rFonts w:eastAsia="Batang"/>
          <w:color w:val="000000"/>
        </w:rPr>
        <w:t xml:space="preserve">supports the protection of network resources using security services based on software-defined networking (SDN). </w:t>
      </w:r>
      <w:r w:rsidRPr="001957C7">
        <w:rPr>
          <w:rFonts w:eastAsia="Batang"/>
          <w:color w:val="000000"/>
        </w:rPr>
        <w:lastRenderedPageBreak/>
        <w:t>This Recommendation first classifies the network resources for SDN-based security services: SDN application, SDN controller, SDN switch and security manager (SM). Recommendation ITU-T X.1042 then defines security services based on SDN.</w:t>
      </w:r>
    </w:p>
    <w:p w14:paraId="7A2B1C09" w14:textId="77777777" w:rsidR="001957C7" w:rsidRPr="001957C7" w:rsidRDefault="001957C7" w:rsidP="00C1784E">
      <w:pPr>
        <w:numPr>
          <w:ilvl w:val="0"/>
          <w:numId w:val="3"/>
        </w:numPr>
        <w:rPr>
          <w:rFonts w:eastAsia="Batang"/>
        </w:rPr>
      </w:pPr>
      <w:r w:rsidRPr="001957C7">
        <w:rPr>
          <w:rFonts w:eastAsia="Batang"/>
        </w:rPr>
        <w:t xml:space="preserve">X.1126, </w:t>
      </w:r>
      <w:r w:rsidRPr="001957C7">
        <w:rPr>
          <w:rFonts w:eastAsia="Batang"/>
          <w:i/>
        </w:rPr>
        <w:t xml:space="preserve">Guidelines on mitigating the negative effects of infected terminals in mobile networks, </w:t>
      </w:r>
      <w:r w:rsidRPr="001957C7">
        <w:rPr>
          <w:rFonts w:eastAsia="Batang"/>
          <w:color w:val="000000"/>
        </w:rPr>
        <w:t xml:space="preserve">provides guidelines to mobile operators to restrain the infected terminals by utilizing technologies in the mobile network to protect both subscribers and mobile operators. </w:t>
      </w:r>
    </w:p>
    <w:p w14:paraId="62DF7AFB" w14:textId="77777777" w:rsidR="001957C7" w:rsidRPr="001957C7" w:rsidRDefault="001957C7" w:rsidP="00C1784E">
      <w:pPr>
        <w:numPr>
          <w:ilvl w:val="0"/>
          <w:numId w:val="3"/>
        </w:numPr>
        <w:rPr>
          <w:rFonts w:eastAsia="Batang"/>
        </w:rPr>
      </w:pPr>
      <w:r w:rsidRPr="001957C7">
        <w:rPr>
          <w:rFonts w:eastAsia="Batang"/>
        </w:rPr>
        <w:t xml:space="preserve">X.1127, </w:t>
      </w:r>
      <w:r w:rsidRPr="001957C7">
        <w:rPr>
          <w:rFonts w:eastAsia="Batang"/>
          <w:i/>
        </w:rPr>
        <w:t xml:space="preserve">Functional security requirements and architecture for mobile phone anti-theft measures, </w:t>
      </w:r>
      <w:r w:rsidRPr="001957C7">
        <w:rPr>
          <w:rFonts w:eastAsia="Batang"/>
          <w:color w:val="000000"/>
        </w:rPr>
        <w:t>focuses on the functional security requirements and functional architecture for smartphone anti-theft mechanisms based on the general requirements described by the GSMA.</w:t>
      </w:r>
    </w:p>
    <w:p w14:paraId="327DD6D0" w14:textId="77777777" w:rsidR="001957C7" w:rsidRPr="001957C7" w:rsidRDefault="001957C7" w:rsidP="00C1784E">
      <w:pPr>
        <w:numPr>
          <w:ilvl w:val="0"/>
          <w:numId w:val="3"/>
        </w:numPr>
        <w:rPr>
          <w:rFonts w:eastAsia="Batang"/>
        </w:rPr>
      </w:pPr>
      <w:r w:rsidRPr="001957C7">
        <w:rPr>
          <w:rFonts w:eastAsia="Batang"/>
        </w:rPr>
        <w:t xml:space="preserve">Amendment 1 to X.1197, </w:t>
      </w:r>
      <w:r w:rsidRPr="001957C7">
        <w:rPr>
          <w:rFonts w:eastAsia="Batang"/>
          <w:i/>
        </w:rPr>
        <w:t xml:space="preserve">Guidelines on criteria for selecting cryptographic algorithms for IPTV service and content protection, </w:t>
      </w:r>
      <w:r w:rsidRPr="001957C7">
        <w:rPr>
          <w:rFonts w:eastAsia="Batang"/>
        </w:rPr>
        <w:t>updates Appendices I and II to reflect the state of the art as of August 2019, including bibliographical references.</w:t>
      </w:r>
    </w:p>
    <w:p w14:paraId="20A6A50F" w14:textId="77777777" w:rsidR="001957C7" w:rsidRPr="001957C7" w:rsidRDefault="001957C7" w:rsidP="00C1784E">
      <w:pPr>
        <w:numPr>
          <w:ilvl w:val="0"/>
          <w:numId w:val="3"/>
        </w:numPr>
        <w:rPr>
          <w:rFonts w:eastAsia="Batang"/>
        </w:rPr>
      </w:pPr>
      <w:r w:rsidRPr="001957C7">
        <w:rPr>
          <w:rFonts w:eastAsia="Batang"/>
        </w:rPr>
        <w:t xml:space="preserve">X.1331, </w:t>
      </w:r>
      <w:r w:rsidRPr="001957C7">
        <w:rPr>
          <w:rFonts w:eastAsia="Batang"/>
          <w:i/>
        </w:rPr>
        <w:t xml:space="preserve">Security guidelines for home area network (HAN) devices in smart grid systems, </w:t>
      </w:r>
      <w:r w:rsidRPr="001957C7">
        <w:rPr>
          <w:rFonts w:eastAsia="Batang"/>
          <w:color w:val="000000"/>
        </w:rPr>
        <w:t>provides threat analysis for a HAN in smart grid systems, security requirements and security functions. Since the role and functions of each HAN device are different, the security requirements and security functions by device are provided.</w:t>
      </w:r>
    </w:p>
    <w:p w14:paraId="3416EC78" w14:textId="77777777" w:rsidR="001957C7" w:rsidRPr="001957C7" w:rsidRDefault="001957C7" w:rsidP="00C1784E">
      <w:pPr>
        <w:numPr>
          <w:ilvl w:val="0"/>
          <w:numId w:val="3"/>
        </w:numPr>
        <w:rPr>
          <w:rFonts w:eastAsia="Batang"/>
        </w:rPr>
      </w:pPr>
      <w:r w:rsidRPr="001957C7">
        <w:rPr>
          <w:rFonts w:eastAsia="Batang"/>
        </w:rPr>
        <w:t>X.1332</w:t>
      </w:r>
      <w:r w:rsidRPr="001957C7">
        <w:rPr>
          <w:rFonts w:eastAsia="Batang"/>
          <w:i/>
        </w:rPr>
        <w:t xml:space="preserve">, Security guidelines for smart metering service in smart grids, </w:t>
      </w:r>
      <w:r w:rsidRPr="001957C7">
        <w:rPr>
          <w:rFonts w:eastAsia="Batang"/>
        </w:rPr>
        <w:t xml:space="preserve">provides security guidelines for smart metering services, so that the service providers can implement security measures properly </w:t>
      </w:r>
      <w:proofErr w:type="gramStart"/>
      <w:r w:rsidRPr="001957C7">
        <w:rPr>
          <w:rFonts w:eastAsia="Batang"/>
        </w:rPr>
        <w:t>in order to</w:t>
      </w:r>
      <w:proofErr w:type="gramEnd"/>
      <w:r w:rsidRPr="001957C7">
        <w:rPr>
          <w:rFonts w:eastAsia="Batang"/>
        </w:rPr>
        <w:t xml:space="preserve"> assure the security of the service. It analyses the general model of smart metering service from the perspective of service level. Based on the general model, this Recommendation discusses security threats and attack method against smart metering services, and it identifies security requirements and capabilities to mitigate these risks. In addition, this Recommendation introduces useful security standards that can be considered when service provider implements the security capabilities. </w:t>
      </w:r>
    </w:p>
    <w:p w14:paraId="6E7A7E06" w14:textId="77777777" w:rsidR="001957C7" w:rsidRPr="00AE3502" w:rsidRDefault="001957C7" w:rsidP="00C1784E">
      <w:pPr>
        <w:numPr>
          <w:ilvl w:val="0"/>
          <w:numId w:val="3"/>
        </w:numPr>
        <w:rPr>
          <w:rFonts w:eastAsia="Batang"/>
        </w:rPr>
      </w:pPr>
      <w:r w:rsidRPr="00C1411C">
        <w:rPr>
          <w:rFonts w:eastAsia="Batang"/>
          <w:lang w:eastAsia="ko-KR"/>
        </w:rPr>
        <w:t xml:space="preserve">X.1333, </w:t>
      </w:r>
      <w:r w:rsidRPr="00C1411C">
        <w:rPr>
          <w:rFonts w:eastAsia="Batang"/>
          <w:i/>
        </w:rPr>
        <w:t>Security guidelines for use of remote access tools in Internet-connected control systems</w:t>
      </w:r>
      <w:r w:rsidRPr="00C1411C">
        <w:rPr>
          <w:rFonts w:eastAsia="Batang"/>
        </w:rPr>
        <w:t xml:space="preserve">, describes a whole picture to employ RATs (Remote access tools) securely for monitoring, </w:t>
      </w:r>
      <w:proofErr w:type="gramStart"/>
      <w:r w:rsidRPr="00C1411C">
        <w:rPr>
          <w:rFonts w:eastAsia="Batang"/>
        </w:rPr>
        <w:t>control</w:t>
      </w:r>
      <w:proofErr w:type="gramEnd"/>
      <w:r w:rsidRPr="00C1411C">
        <w:rPr>
          <w:rFonts w:eastAsia="Batang"/>
        </w:rPr>
        <w:t xml:space="preserve"> and maintenance.</w:t>
      </w:r>
    </w:p>
    <w:p w14:paraId="6C41A27D" w14:textId="2FB3D016" w:rsidR="001957C7" w:rsidRPr="001957C7" w:rsidRDefault="001957C7" w:rsidP="00C1784E">
      <w:pPr>
        <w:numPr>
          <w:ilvl w:val="0"/>
          <w:numId w:val="3"/>
        </w:numPr>
        <w:rPr>
          <w:rFonts w:eastAsia="Batang"/>
          <w:color w:val="000000"/>
        </w:rPr>
      </w:pPr>
      <w:r w:rsidRPr="001957C7">
        <w:rPr>
          <w:rFonts w:eastAsia="Batang"/>
          <w:color w:val="000000"/>
        </w:rPr>
        <w:t xml:space="preserve">X.1361, </w:t>
      </w:r>
      <w:r w:rsidRPr="001957C7">
        <w:rPr>
          <w:rFonts w:eastAsia="Batang"/>
          <w:i/>
          <w:iCs/>
          <w:color w:val="000000"/>
        </w:rPr>
        <w:t>Security framework for the Internet of things based on the gateway model,</w:t>
      </w:r>
      <w:r w:rsidRPr="001957C7">
        <w:rPr>
          <w:rFonts w:eastAsia="Batang"/>
          <w:color w:val="000000"/>
        </w:rPr>
        <w:t xml:space="preserve"> describes a security framework for the Internet of things (IoT) using security gateways. The IoT is a global infrastructure for the information society, enabling advanced services by interconnecting (physical and virtual) things based on existing and evolving interoperable information and communication technologies. This Recommendation analyses security threats and challenges in an IoT </w:t>
      </w:r>
      <w:r w:rsidR="0057110E" w:rsidRPr="001957C7">
        <w:rPr>
          <w:rFonts w:eastAsia="Batang"/>
          <w:color w:val="000000"/>
        </w:rPr>
        <w:t>environment and</w:t>
      </w:r>
      <w:r w:rsidRPr="001957C7">
        <w:rPr>
          <w:rFonts w:eastAsia="Batang"/>
          <w:color w:val="000000"/>
        </w:rPr>
        <w:t xml:space="preserve"> describes capabilities that could address and mitigate these threats and challenges. A framework methodology is provided for determining which security capabilities are required for mitigating and addressing these threats and challenges for the IoT.</w:t>
      </w:r>
    </w:p>
    <w:p w14:paraId="2D038E6C" w14:textId="77777777" w:rsidR="001957C7" w:rsidRPr="001957C7" w:rsidRDefault="001957C7" w:rsidP="00C1784E">
      <w:pPr>
        <w:numPr>
          <w:ilvl w:val="0"/>
          <w:numId w:val="3"/>
        </w:numPr>
        <w:rPr>
          <w:rFonts w:eastAsia="Batang"/>
        </w:rPr>
      </w:pPr>
      <w:r w:rsidRPr="001957C7">
        <w:rPr>
          <w:rFonts w:eastAsia="Batang"/>
        </w:rPr>
        <w:t>X.1362</w:t>
      </w:r>
      <w:r w:rsidRPr="001957C7">
        <w:rPr>
          <w:rFonts w:eastAsia="Batang"/>
          <w:i/>
        </w:rPr>
        <w:t xml:space="preserve">, Simple encryption procedure for Internet of things (IoT) environments, </w:t>
      </w:r>
      <w:r w:rsidRPr="001957C7">
        <w:rPr>
          <w:rFonts w:eastAsia="Batang"/>
        </w:rPr>
        <w:t xml:space="preserve">specifies encryption with associated mask data (EAMD) for the Internet of things (IoT) devices. It describes EAMD and how it provides a set of security services for traffic using it. </w:t>
      </w:r>
    </w:p>
    <w:p w14:paraId="7C7B8632" w14:textId="77777777" w:rsidR="001957C7" w:rsidRPr="001957C7" w:rsidRDefault="001957C7" w:rsidP="00C1784E">
      <w:pPr>
        <w:numPr>
          <w:ilvl w:val="0"/>
          <w:numId w:val="3"/>
        </w:numPr>
        <w:rPr>
          <w:rFonts w:eastAsia="Batang"/>
        </w:rPr>
      </w:pPr>
      <w:r w:rsidRPr="001957C7">
        <w:rPr>
          <w:rFonts w:eastAsia="Batang"/>
        </w:rPr>
        <w:t>X.1363</w:t>
      </w:r>
      <w:r w:rsidRPr="001957C7">
        <w:rPr>
          <w:rFonts w:eastAsia="Batang"/>
          <w:i/>
        </w:rPr>
        <w:t xml:space="preserve">, Technical framework of personally identifiable information (PII) handling system in Internet of things (IoT) environment, </w:t>
      </w:r>
      <w:r w:rsidRPr="001957C7">
        <w:rPr>
          <w:rFonts w:eastAsia="Batang"/>
        </w:rPr>
        <w:t xml:space="preserve">specifies a technical framework for PII handling in IoT environment with single or multiple service providers. </w:t>
      </w:r>
    </w:p>
    <w:p w14:paraId="29D81883" w14:textId="77777777" w:rsidR="001957C7" w:rsidRPr="001957C7" w:rsidRDefault="001957C7" w:rsidP="00C1784E">
      <w:pPr>
        <w:numPr>
          <w:ilvl w:val="0"/>
          <w:numId w:val="3"/>
        </w:numPr>
        <w:rPr>
          <w:rFonts w:eastAsia="Batang"/>
        </w:rPr>
      </w:pPr>
      <w:r w:rsidRPr="001957C7">
        <w:rPr>
          <w:rFonts w:eastAsia="Batang"/>
        </w:rPr>
        <w:lastRenderedPageBreak/>
        <w:t>X.1364</w:t>
      </w:r>
      <w:r w:rsidRPr="001957C7">
        <w:rPr>
          <w:rFonts w:eastAsia="Batang"/>
          <w:i/>
        </w:rPr>
        <w:t xml:space="preserve">, Security requirements and framework for narrow band Internet of things, </w:t>
      </w:r>
      <w:r w:rsidRPr="001957C7">
        <w:rPr>
          <w:rFonts w:eastAsia="Batang"/>
        </w:rPr>
        <w:t xml:space="preserve">specifies security threats and requirements specific to the NB-IoT deployments and thus establishes a security framework for the operator to safeguard these new technology applications. </w:t>
      </w:r>
    </w:p>
    <w:p w14:paraId="6231263D" w14:textId="77777777" w:rsidR="001957C7" w:rsidRPr="001957C7" w:rsidRDefault="001957C7" w:rsidP="00C1784E">
      <w:pPr>
        <w:numPr>
          <w:ilvl w:val="0"/>
          <w:numId w:val="3"/>
        </w:numPr>
        <w:rPr>
          <w:rFonts w:eastAsia="Batang"/>
        </w:rPr>
      </w:pPr>
      <w:r w:rsidRPr="001957C7">
        <w:rPr>
          <w:rFonts w:eastAsia="Batang"/>
        </w:rPr>
        <w:t>X.1365</w:t>
      </w:r>
      <w:r w:rsidRPr="001957C7">
        <w:rPr>
          <w:rFonts w:eastAsia="Batang"/>
          <w:i/>
        </w:rPr>
        <w:t xml:space="preserve">, Security methodology for use of identity-based cryptography in support of Internet of Things (IoT) services over telecommunication networks, </w:t>
      </w:r>
      <w:r w:rsidRPr="001957C7">
        <w:rPr>
          <w:rFonts w:eastAsia="Batang"/>
        </w:rPr>
        <w:t xml:space="preserve">provides a security methodology for the use of IBC public key technology in support of IoT services over telecommunications networks including mechanisms of identity management, key management architecture, key management operations and authentication. </w:t>
      </w:r>
    </w:p>
    <w:p w14:paraId="1294EB66" w14:textId="77777777" w:rsidR="001957C7" w:rsidRPr="001957C7" w:rsidRDefault="001957C7" w:rsidP="00C1784E">
      <w:pPr>
        <w:numPr>
          <w:ilvl w:val="0"/>
          <w:numId w:val="3"/>
        </w:numPr>
        <w:rPr>
          <w:rFonts w:eastAsia="Batang"/>
        </w:rPr>
      </w:pPr>
      <w:r w:rsidRPr="001957C7">
        <w:rPr>
          <w:rFonts w:eastAsia="Batang"/>
        </w:rPr>
        <w:t xml:space="preserve">X.1366, </w:t>
      </w:r>
      <w:r w:rsidRPr="001957C7">
        <w:rPr>
          <w:rFonts w:eastAsia="Batang"/>
          <w:i/>
          <w:iCs/>
        </w:rPr>
        <w:t>Aggregate message authentication schemes for Internet of things environment</w:t>
      </w:r>
      <w:r w:rsidRPr="001957C7">
        <w:rPr>
          <w:rFonts w:eastAsia="Batang"/>
        </w:rPr>
        <w:t>, specifies two message authentication schemes. One is an aggregate message authentication (AMA) scheme for IoT as a basic mechanism. The other is an interactive aggregate message authentication (IAMA) scheme with interactive protocol in a lightweight and secure manner. Both aggregate message authentication schemes can be applied for ensuring "entity (identity) authentication" as well as for ensuring "message authentication". </w:t>
      </w:r>
    </w:p>
    <w:p w14:paraId="7617577B" w14:textId="77777777" w:rsidR="001957C7" w:rsidRPr="001957C7" w:rsidRDefault="001957C7" w:rsidP="00C1784E">
      <w:pPr>
        <w:numPr>
          <w:ilvl w:val="0"/>
          <w:numId w:val="3"/>
        </w:numPr>
        <w:rPr>
          <w:rFonts w:eastAsia="Batang"/>
        </w:rPr>
      </w:pPr>
      <w:r w:rsidRPr="001957C7">
        <w:rPr>
          <w:rFonts w:eastAsia="Batang"/>
        </w:rPr>
        <w:t xml:space="preserve">X.1367, </w:t>
      </w:r>
      <w:r w:rsidRPr="001957C7">
        <w:rPr>
          <w:rFonts w:eastAsia="Batang"/>
          <w:i/>
          <w:iCs/>
        </w:rPr>
        <w:t>Standard format for Internet of things error logs for security incident operations</w:t>
      </w:r>
      <w:r w:rsidRPr="001957C7">
        <w:rPr>
          <w:rFonts w:eastAsia="Batang"/>
        </w:rPr>
        <w:t>, specifies a standardized error log format that can be placed in a protocol payload, such as syslog (see IETF RFC 5424) to be used for converting an error log information issued by an edge device to the standard error log format. This Recommendation also specifies a standardized error code table to solve the second issue. As a result, security incidents across computer networks and networks for IoT edge devices can be integrally managed.</w:t>
      </w:r>
    </w:p>
    <w:p w14:paraId="7884090F" w14:textId="77777777" w:rsidR="001957C7" w:rsidRPr="001957C7" w:rsidRDefault="001957C7" w:rsidP="00C1784E">
      <w:pPr>
        <w:numPr>
          <w:ilvl w:val="0"/>
          <w:numId w:val="3"/>
        </w:numPr>
        <w:rPr>
          <w:rFonts w:eastAsia="Batang"/>
        </w:rPr>
      </w:pPr>
      <w:r w:rsidRPr="001957C7">
        <w:rPr>
          <w:rFonts w:eastAsia="Batang"/>
        </w:rPr>
        <w:t xml:space="preserve">X.1368, </w:t>
      </w:r>
      <w:r w:rsidRPr="001957C7">
        <w:rPr>
          <w:rFonts w:eastAsia="Batang"/>
        </w:rPr>
        <w:tab/>
      </w:r>
      <w:r w:rsidRPr="001957C7">
        <w:rPr>
          <w:rFonts w:eastAsia="Batang"/>
          <w:i/>
          <w:iCs/>
        </w:rPr>
        <w:t>Secure firmware or software update for Internet of things devices</w:t>
      </w:r>
      <w:r w:rsidRPr="001957C7">
        <w:rPr>
          <w:rFonts w:eastAsia="Batang"/>
        </w:rPr>
        <w:t>, specifies: 1) basic models and procedures for securely updating firmware/software (FW/SW) of Internet of things (IoT) devices; and 2) requirements and capabilities for updating IoT FW.</w:t>
      </w:r>
    </w:p>
    <w:p w14:paraId="7C5C7C8E" w14:textId="77777777" w:rsidR="001957C7" w:rsidRPr="00AE3502" w:rsidRDefault="001957C7" w:rsidP="00C1784E">
      <w:pPr>
        <w:numPr>
          <w:ilvl w:val="0"/>
          <w:numId w:val="3"/>
        </w:numPr>
        <w:rPr>
          <w:rFonts w:eastAsia="Batang"/>
        </w:rPr>
      </w:pPr>
      <w:r w:rsidRPr="00C1411C">
        <w:rPr>
          <w:rFonts w:eastAsia="Batang"/>
        </w:rPr>
        <w:t xml:space="preserve">X.1369, </w:t>
      </w:r>
      <w:r w:rsidRPr="00C1411C">
        <w:rPr>
          <w:rFonts w:eastAsia="Batang"/>
          <w:i/>
        </w:rPr>
        <w:t>Security Requirements for IoT Service Platform</w:t>
      </w:r>
      <w:r w:rsidRPr="00C1411C">
        <w:rPr>
          <w:rFonts w:eastAsia="Batang"/>
        </w:rPr>
        <w:t xml:space="preserve">, </w:t>
      </w:r>
      <w:r w:rsidRPr="00C1411C">
        <w:rPr>
          <w:rFonts w:eastAsia="Batang"/>
          <w:lang w:val="en-US"/>
        </w:rPr>
        <w:t>specifies security requirements for IoT service platform. It assesses security threats and challenges to IoT business service platform and describes security measures that could mitigate security threats and challenges</w:t>
      </w:r>
      <w:r w:rsidRPr="00AE3502">
        <w:rPr>
          <w:rFonts w:eastAsia="Batang"/>
          <w:lang w:val="en-US"/>
        </w:rPr>
        <w:t>.</w:t>
      </w:r>
    </w:p>
    <w:p w14:paraId="03235A63" w14:textId="77777777" w:rsidR="001957C7" w:rsidRPr="00AE3502" w:rsidRDefault="001957C7" w:rsidP="00C1784E">
      <w:pPr>
        <w:numPr>
          <w:ilvl w:val="0"/>
          <w:numId w:val="3"/>
        </w:numPr>
        <w:rPr>
          <w:rFonts w:eastAsia="Batang"/>
        </w:rPr>
      </w:pPr>
      <w:r w:rsidRPr="00C1411C">
        <w:rPr>
          <w:rFonts w:eastAsia="Batang"/>
          <w:lang w:val="en-US"/>
        </w:rPr>
        <w:t xml:space="preserve">X.1453, </w:t>
      </w:r>
      <w:r w:rsidRPr="00C1411C">
        <w:rPr>
          <w:rFonts w:eastAsia="Batang"/>
          <w:i/>
        </w:rPr>
        <w:t>Security threats and requirements for video management systems</w:t>
      </w:r>
      <w:r w:rsidRPr="00C1411C">
        <w:rPr>
          <w:rFonts w:eastAsia="Batang"/>
        </w:rPr>
        <w:t xml:space="preserve">, </w:t>
      </w:r>
      <w:r w:rsidRPr="00C1411C">
        <w:rPr>
          <w:rFonts w:eastAsia="Batang"/>
          <w:color w:val="000000" w:themeColor="text1"/>
          <w:lang w:val="en"/>
        </w:rPr>
        <w:t xml:space="preserve">analyzes the security threats to server </w:t>
      </w:r>
      <w:proofErr w:type="gramStart"/>
      <w:r w:rsidRPr="00C1411C">
        <w:rPr>
          <w:rFonts w:eastAsia="Batang"/>
          <w:color w:val="000000" w:themeColor="text1"/>
          <w:lang w:val="en"/>
        </w:rPr>
        <w:t>platform based</w:t>
      </w:r>
      <w:proofErr w:type="gramEnd"/>
      <w:r w:rsidRPr="00C1411C">
        <w:rPr>
          <w:rFonts w:eastAsia="Batang"/>
          <w:color w:val="000000" w:themeColor="text1"/>
          <w:lang w:val="en"/>
        </w:rPr>
        <w:t xml:space="preserve"> </w:t>
      </w:r>
      <w:r w:rsidRPr="00C1411C">
        <w:rPr>
          <w:rFonts w:eastAsia="Batang"/>
          <w:color w:val="000000" w:themeColor="text1"/>
        </w:rPr>
        <w:t>VMS (Video management system) running on an IP network and</w:t>
      </w:r>
      <w:r w:rsidRPr="00C1411C">
        <w:rPr>
          <w:rFonts w:eastAsia="Batang"/>
          <w:color w:val="000000" w:themeColor="text1"/>
          <w:lang w:val="en"/>
        </w:rPr>
        <w:t xml:space="preserve"> specifies </w:t>
      </w:r>
      <w:r w:rsidRPr="00C1411C">
        <w:rPr>
          <w:rFonts w:eastAsia="Batang"/>
          <w:color w:val="000000" w:themeColor="text1"/>
        </w:rPr>
        <w:t>security requirements to counteract identified security threats</w:t>
      </w:r>
      <w:r w:rsidRPr="00AE3502">
        <w:rPr>
          <w:rFonts w:eastAsia="Batang"/>
          <w:color w:val="000000" w:themeColor="text1"/>
        </w:rPr>
        <w:t>.</w:t>
      </w:r>
    </w:p>
    <w:p w14:paraId="7E4F32BF" w14:textId="77777777" w:rsidR="001957C7" w:rsidRPr="001957C7" w:rsidRDefault="001957C7" w:rsidP="00C1784E">
      <w:pPr>
        <w:numPr>
          <w:ilvl w:val="0"/>
          <w:numId w:val="3"/>
        </w:numPr>
        <w:rPr>
          <w:rFonts w:eastAsia="Batang"/>
        </w:rPr>
      </w:pPr>
      <w:r w:rsidRPr="001957C7">
        <w:rPr>
          <w:rFonts w:eastAsia="Batang"/>
        </w:rPr>
        <w:t xml:space="preserve">X.1811, </w:t>
      </w:r>
      <w:r w:rsidRPr="001957C7">
        <w:rPr>
          <w:rFonts w:eastAsia="Batang"/>
          <w:i/>
          <w:iCs/>
        </w:rPr>
        <w:t>Security guidelines for applying quantum-safe algorithms in IMT-2020 systems</w:t>
      </w:r>
      <w:r w:rsidRPr="001957C7">
        <w:rPr>
          <w:rFonts w:eastAsia="Batang"/>
        </w:rPr>
        <w:t>, identifies threats raised by quantum computing to International Mobile Telecommunications-2020 (IMT-2020) systems through assessing the security strength of currently used cryptographic algorithms. This Recommendation briefly reviews quantum safe algorithms, including both symmetric and asymmetric types, and provides guidelines for applying quantum safe algorithms in IMT-2020 systems.</w:t>
      </w:r>
    </w:p>
    <w:p w14:paraId="3F5ABEBA" w14:textId="77777777" w:rsidR="001957C7" w:rsidRPr="001957C7" w:rsidRDefault="001957C7" w:rsidP="00C1784E">
      <w:pPr>
        <w:numPr>
          <w:ilvl w:val="0"/>
          <w:numId w:val="3"/>
        </w:numPr>
        <w:ind w:left="714" w:hanging="357"/>
        <w:rPr>
          <w:rFonts w:eastAsia="Batang"/>
        </w:rPr>
      </w:pPr>
      <w:r w:rsidRPr="001957C7">
        <w:rPr>
          <w:rFonts w:eastAsia="Batang"/>
        </w:rPr>
        <w:t>X.Suppl.26 Cor.1,</w:t>
      </w:r>
      <w:r w:rsidRPr="001957C7">
        <w:rPr>
          <w:rFonts w:ascii="Verdana" w:eastAsia="Times New Roman" w:hAnsi="Verdana"/>
          <w:color w:val="000000"/>
          <w:sz w:val="18"/>
          <w:szCs w:val="18"/>
          <w:shd w:val="clear" w:color="auto" w:fill="FFFFFF"/>
        </w:rPr>
        <w:t xml:space="preserve"> </w:t>
      </w:r>
      <w:r w:rsidRPr="001957C7">
        <w:rPr>
          <w:rFonts w:eastAsia="Batang"/>
          <w:i/>
        </w:rPr>
        <w:t>ITU-T X.1111 - Supplement on security functional architecture for smart grid services using telecommunication networks.</w:t>
      </w:r>
    </w:p>
    <w:p w14:paraId="1753C15C" w14:textId="77777777" w:rsidR="001957C7" w:rsidRPr="001957C7" w:rsidRDefault="001957C7" w:rsidP="001957C7">
      <w:pPr>
        <w:keepNext/>
        <w:keepLines/>
        <w:spacing w:before="160"/>
        <w:ind w:left="794" w:hanging="794"/>
        <w:outlineLvl w:val="2"/>
      </w:pPr>
      <w:bookmarkStart w:id="52" w:name="_Toc91228258"/>
      <w:r w:rsidRPr="001957C7">
        <w:rPr>
          <w:b/>
        </w:rPr>
        <w:t>g)</w:t>
      </w:r>
      <w:r w:rsidRPr="001957C7">
        <w:rPr>
          <w:b/>
        </w:rPr>
        <w:tab/>
        <w:t>Q7/17, Secure application services</w:t>
      </w:r>
      <w:bookmarkEnd w:id="52"/>
      <w:r w:rsidRPr="001957C7">
        <w:rPr>
          <w:b/>
        </w:rPr>
        <w:fldChar w:fldCharType="begin"/>
      </w:r>
      <w:r w:rsidRPr="001957C7">
        <w:rPr>
          <w:b/>
        </w:rPr>
        <w:instrText xml:space="preserve"> HYPERLINK "http://www.itu.int/ITU-T/studygroups/com17/sg17-q7.html" </w:instrText>
      </w:r>
      <w:r w:rsidR="00D3553A">
        <w:rPr>
          <w:b/>
        </w:rPr>
        <w:fldChar w:fldCharType="separate"/>
      </w:r>
      <w:r w:rsidRPr="001957C7">
        <w:rPr>
          <w:b/>
        </w:rPr>
        <w:fldChar w:fldCharType="end"/>
      </w:r>
    </w:p>
    <w:p w14:paraId="032DAD75" w14:textId="77777777" w:rsidR="001957C7" w:rsidRPr="001957C7" w:rsidRDefault="001957C7" w:rsidP="001957C7">
      <w:pPr>
        <w:rPr>
          <w:lang w:eastAsia="ko-KR"/>
        </w:rPr>
      </w:pPr>
      <w:r w:rsidRPr="001957C7">
        <w:t>Q7/17 develops Recommendations on security requirements for secure application services such as value-added services and Fintech services.</w:t>
      </w:r>
    </w:p>
    <w:p w14:paraId="0A641C7A" w14:textId="77777777" w:rsidR="001957C7" w:rsidRPr="001957C7" w:rsidRDefault="001957C7" w:rsidP="001957C7">
      <w:r w:rsidRPr="00C1411C">
        <w:t>In this study period, Q7/17 has developed nine new Recommendations:</w:t>
      </w:r>
    </w:p>
    <w:p w14:paraId="3DA525ED" w14:textId="77777777" w:rsidR="001957C7" w:rsidRPr="001957C7" w:rsidRDefault="001957C7" w:rsidP="00C1784E">
      <w:pPr>
        <w:numPr>
          <w:ilvl w:val="0"/>
          <w:numId w:val="4"/>
        </w:numPr>
        <w:contextualSpacing/>
        <w:rPr>
          <w:rFonts w:asciiTheme="majorBidi" w:eastAsia="Batang" w:hAnsiTheme="majorBidi" w:cstheme="majorBidi"/>
        </w:rPr>
      </w:pPr>
      <w:r w:rsidRPr="001957C7">
        <w:rPr>
          <w:rFonts w:asciiTheme="majorBidi" w:eastAsia="Batang" w:hAnsiTheme="majorBidi" w:cstheme="majorBidi"/>
        </w:rPr>
        <w:t xml:space="preserve">X.1145, </w:t>
      </w:r>
      <w:r w:rsidRPr="001957C7">
        <w:rPr>
          <w:rFonts w:asciiTheme="majorBidi" w:eastAsia="Batang" w:hAnsiTheme="majorBidi" w:cstheme="majorBidi"/>
          <w:i/>
          <w:iCs/>
        </w:rPr>
        <w:t>Security framework and requirements for open capabilities of telecommunication services</w:t>
      </w:r>
      <w:r w:rsidRPr="001957C7">
        <w:rPr>
          <w:rFonts w:asciiTheme="majorBidi" w:eastAsia="Batang" w:hAnsiTheme="majorBidi" w:cstheme="majorBidi"/>
        </w:rPr>
        <w:t xml:space="preserve">, </w:t>
      </w:r>
      <w:r w:rsidRPr="001957C7">
        <w:rPr>
          <w:rFonts w:eastAsia="Batang"/>
          <w:color w:val="000000"/>
        </w:rPr>
        <w:t>focuses on an analysis of the security requirements of open capabilities of telecommunication services and provides a security framework.</w:t>
      </w:r>
    </w:p>
    <w:p w14:paraId="03ACC903" w14:textId="77777777" w:rsidR="001957C7" w:rsidRPr="001957C7" w:rsidRDefault="001957C7" w:rsidP="00C1784E">
      <w:pPr>
        <w:numPr>
          <w:ilvl w:val="0"/>
          <w:numId w:val="4"/>
        </w:numPr>
        <w:rPr>
          <w:rFonts w:eastAsia="Batang"/>
        </w:rPr>
      </w:pPr>
      <w:r w:rsidRPr="001957C7">
        <w:rPr>
          <w:rFonts w:eastAsia="Batang"/>
        </w:rPr>
        <w:lastRenderedPageBreak/>
        <w:t xml:space="preserve">X.1146, </w:t>
      </w:r>
      <w:r w:rsidRPr="001957C7">
        <w:rPr>
          <w:rFonts w:eastAsia="Batang"/>
          <w:i/>
        </w:rPr>
        <w:t xml:space="preserve">Secure protection guidelines for value-added services provided by telecommunication operators, </w:t>
      </w:r>
      <w:r w:rsidRPr="001957C7">
        <w:rPr>
          <w:rFonts w:eastAsia="Batang"/>
          <w:color w:val="000000"/>
        </w:rPr>
        <w:t>provides secure protection guidelines for value-added services provided by telecommunication operators. In addition to analysing typical service scenarios, security threats and attack methods, Recommendation ITU-T X.1146 provides technical measures to counter threats and attacks. This will help the operators to assure the security of the value-added service and will also protect the users' benefits.</w:t>
      </w:r>
    </w:p>
    <w:p w14:paraId="16A82D11" w14:textId="77777777" w:rsidR="001957C7" w:rsidRPr="001957C7" w:rsidRDefault="001957C7" w:rsidP="00C1784E">
      <w:pPr>
        <w:numPr>
          <w:ilvl w:val="0"/>
          <w:numId w:val="4"/>
        </w:numPr>
        <w:rPr>
          <w:rFonts w:eastAsia="Batang"/>
        </w:rPr>
      </w:pPr>
      <w:r w:rsidRPr="001957C7">
        <w:rPr>
          <w:rFonts w:eastAsia="Batang"/>
        </w:rPr>
        <w:t xml:space="preserve">X.1147, </w:t>
      </w:r>
      <w:r w:rsidRPr="001957C7">
        <w:rPr>
          <w:rFonts w:eastAsia="Batang"/>
          <w:i/>
        </w:rPr>
        <w:t xml:space="preserve">Security requirements and framework for big data analytics in mobile Internet services, </w:t>
      </w:r>
      <w:r w:rsidRPr="001957C7">
        <w:rPr>
          <w:rFonts w:eastAsia="Batang"/>
          <w:color w:val="000000"/>
        </w:rPr>
        <w:t>will analyse the security requirements of big data analytics in mobile Internet services and provide security framework.</w:t>
      </w:r>
    </w:p>
    <w:p w14:paraId="4CD5A8C3" w14:textId="77777777" w:rsidR="001957C7" w:rsidRPr="001957C7" w:rsidRDefault="001957C7" w:rsidP="00C1784E">
      <w:pPr>
        <w:numPr>
          <w:ilvl w:val="0"/>
          <w:numId w:val="4"/>
        </w:numPr>
        <w:rPr>
          <w:rFonts w:eastAsia="Batang"/>
        </w:rPr>
      </w:pPr>
      <w:r w:rsidRPr="001957C7">
        <w:rPr>
          <w:rFonts w:eastAsia="Batang"/>
        </w:rPr>
        <w:t xml:space="preserve">X.1148, </w:t>
      </w:r>
      <w:r w:rsidRPr="001957C7">
        <w:rPr>
          <w:rFonts w:eastAsia="Batang"/>
          <w:i/>
          <w:iCs/>
        </w:rPr>
        <w:t>Framework of de-identification process for telecommunication service providers</w:t>
      </w:r>
      <w:r w:rsidRPr="001957C7">
        <w:rPr>
          <w:rFonts w:eastAsia="Batang"/>
        </w:rPr>
        <w:t>, describes a framework of de-identification process with operational steps and specifies data release models and data stages in a de-identification process for telecommunication service providers based on data lifecycle model and the roles of stakeholders.</w:t>
      </w:r>
    </w:p>
    <w:p w14:paraId="3BB81489" w14:textId="77777777" w:rsidR="001957C7" w:rsidRPr="001957C7" w:rsidRDefault="001957C7" w:rsidP="00C1784E">
      <w:pPr>
        <w:numPr>
          <w:ilvl w:val="0"/>
          <w:numId w:val="4"/>
        </w:numPr>
        <w:rPr>
          <w:rFonts w:eastAsia="Batang"/>
        </w:rPr>
      </w:pPr>
      <w:r w:rsidRPr="001957C7">
        <w:rPr>
          <w:rFonts w:eastAsia="Batang"/>
        </w:rPr>
        <w:t xml:space="preserve">X.1149, </w:t>
      </w:r>
      <w:r w:rsidRPr="001957C7">
        <w:rPr>
          <w:rFonts w:eastAsia="Batang"/>
          <w:i/>
        </w:rPr>
        <w:t xml:space="preserve">Security framework of open platform for FinTech services, </w:t>
      </w:r>
      <w:r w:rsidRPr="001957C7">
        <w:rPr>
          <w:rFonts w:eastAsia="Batang"/>
          <w:color w:val="000000"/>
        </w:rPr>
        <w:t>describes an open platform architecture for financial technology (FinTech) services, threats and vulnerabilities of open platform, and open API usage procedure for FinTech services. It also specifies security requirements of open platform of FinTech services for both financial company and FinTech company sides. Use cases of the proposed open platform are found in Appendix to this Recommendation.</w:t>
      </w:r>
    </w:p>
    <w:p w14:paraId="1FF8A17D" w14:textId="77777777" w:rsidR="001957C7" w:rsidRPr="001957C7" w:rsidRDefault="001957C7" w:rsidP="00C1784E">
      <w:pPr>
        <w:numPr>
          <w:ilvl w:val="0"/>
          <w:numId w:val="4"/>
        </w:numPr>
        <w:rPr>
          <w:rFonts w:asciiTheme="majorBidi" w:eastAsia="Batang" w:hAnsiTheme="majorBidi" w:cstheme="majorBidi"/>
        </w:rPr>
      </w:pPr>
      <w:r w:rsidRPr="001957C7">
        <w:rPr>
          <w:rFonts w:asciiTheme="majorBidi" w:eastAsia="Batang" w:hAnsiTheme="majorBidi" w:cstheme="majorBidi"/>
        </w:rPr>
        <w:t xml:space="preserve">X.1450, </w:t>
      </w:r>
      <w:r w:rsidRPr="001957C7">
        <w:rPr>
          <w:rFonts w:asciiTheme="majorBidi" w:eastAsia="Batang" w:hAnsiTheme="majorBidi" w:cstheme="majorBidi"/>
          <w:i/>
        </w:rPr>
        <w:t xml:space="preserve">Guidelines on hybrid authentication and key management mechanisms in the client-server model, </w:t>
      </w:r>
      <w:r w:rsidRPr="001957C7">
        <w:rPr>
          <w:rFonts w:eastAsia="Batang"/>
          <w:color w:val="000000"/>
        </w:rPr>
        <w:t>provides guidelines for hybrid</w:t>
      </w:r>
      <w:r w:rsidRPr="001957C7">
        <w:rPr>
          <w:rFonts w:eastAsia="Batang"/>
          <w:color w:val="000000"/>
          <w:spacing w:val="-6"/>
        </w:rPr>
        <w:t xml:space="preserve"> authentication and key exchange mechanisms in the client-server model</w:t>
      </w:r>
      <w:r w:rsidRPr="001957C7">
        <w:rPr>
          <w:rFonts w:eastAsia="Batang"/>
          <w:color w:val="000000"/>
        </w:rPr>
        <w:t>. The underlying mechanism suggests the use of shared secrets and public key techniques for authentication and key exchange. This Recommendation covers service scenarios, and security threats and methods to mitigate such attacks.</w:t>
      </w:r>
    </w:p>
    <w:p w14:paraId="20580A75" w14:textId="77777777" w:rsidR="001957C7" w:rsidRPr="001957C7" w:rsidRDefault="001957C7" w:rsidP="00C1784E">
      <w:pPr>
        <w:numPr>
          <w:ilvl w:val="0"/>
          <w:numId w:val="4"/>
        </w:numPr>
        <w:rPr>
          <w:rFonts w:asciiTheme="majorBidi" w:eastAsia="Batang" w:hAnsiTheme="majorBidi" w:cstheme="majorBidi"/>
        </w:rPr>
      </w:pPr>
      <w:r w:rsidRPr="001957C7">
        <w:rPr>
          <w:rFonts w:asciiTheme="majorBidi" w:eastAsia="Batang" w:hAnsiTheme="majorBidi" w:cstheme="majorBidi"/>
        </w:rPr>
        <w:t xml:space="preserve">X.1451, </w:t>
      </w:r>
      <w:r w:rsidRPr="001957C7">
        <w:rPr>
          <w:rFonts w:asciiTheme="majorBidi" w:eastAsia="Batang" w:hAnsiTheme="majorBidi" w:cstheme="majorBidi"/>
          <w:i/>
        </w:rPr>
        <w:t xml:space="preserve">Risk identification to optimize authentication, </w:t>
      </w:r>
      <w:r w:rsidRPr="001957C7">
        <w:rPr>
          <w:rFonts w:eastAsia="Batang"/>
          <w:color w:val="000000"/>
        </w:rPr>
        <w:t>specifies a risk identification function in an ICT service system as a pre-processor before the authentication function is invoked. It enables the ICT service system to optimize user authentication based on identified risks. With this specific risk identification function, the ICT service system can make choices on authentication mechanisms adaptively to its users and achieve multiple benefits such as: 1) to improve user experiences; 2) to increase the capacity and reduce the per transaction cost of user authentication; 3) to reduce the risk of user identity forgery.</w:t>
      </w:r>
    </w:p>
    <w:p w14:paraId="6C96005F" w14:textId="77777777" w:rsidR="001957C7" w:rsidRPr="001957C7" w:rsidRDefault="001957C7" w:rsidP="00C1784E">
      <w:pPr>
        <w:numPr>
          <w:ilvl w:val="0"/>
          <w:numId w:val="4"/>
        </w:numPr>
        <w:rPr>
          <w:rFonts w:asciiTheme="majorBidi" w:eastAsia="Batang" w:hAnsiTheme="majorBidi" w:cstheme="majorBidi"/>
        </w:rPr>
      </w:pPr>
      <w:r w:rsidRPr="001957C7">
        <w:rPr>
          <w:rFonts w:asciiTheme="majorBidi" w:eastAsia="Batang" w:hAnsiTheme="majorBidi" w:cstheme="majorBidi"/>
        </w:rPr>
        <w:t xml:space="preserve">X.1452, </w:t>
      </w:r>
      <w:r w:rsidRPr="001957C7">
        <w:rPr>
          <w:rFonts w:asciiTheme="majorBidi" w:eastAsia="Batang" w:hAnsiTheme="majorBidi" w:cstheme="majorBidi"/>
          <w:i/>
          <w:iCs/>
        </w:rPr>
        <w:t>Guidelines for security services provided by operators</w:t>
      </w:r>
      <w:r w:rsidRPr="001957C7">
        <w:rPr>
          <w:rFonts w:asciiTheme="majorBidi" w:eastAsia="Batang" w:hAnsiTheme="majorBidi" w:cstheme="majorBidi"/>
        </w:rPr>
        <w:t>, classifies potential use cases of security services provided by operators and analyse specific requirements for security services, thus providing guidelines for operators to safeguard and improve their security services.</w:t>
      </w:r>
    </w:p>
    <w:p w14:paraId="51991C7E" w14:textId="77777777" w:rsidR="001957C7" w:rsidRPr="001957C7" w:rsidRDefault="001957C7" w:rsidP="00C1784E">
      <w:pPr>
        <w:numPr>
          <w:ilvl w:val="0"/>
          <w:numId w:val="4"/>
        </w:numPr>
        <w:rPr>
          <w:rFonts w:asciiTheme="majorBidi" w:eastAsia="Batang" w:hAnsiTheme="majorBidi" w:cstheme="majorBidi"/>
        </w:rPr>
      </w:pPr>
      <w:r w:rsidRPr="001957C7">
        <w:rPr>
          <w:rFonts w:asciiTheme="majorBidi" w:eastAsia="Batang" w:hAnsiTheme="majorBidi" w:cstheme="majorBidi"/>
        </w:rPr>
        <w:t xml:space="preserve">X.1470, </w:t>
      </w:r>
      <w:r w:rsidRPr="001957C7">
        <w:rPr>
          <w:rFonts w:asciiTheme="majorBidi" w:eastAsia="Batang" w:hAnsiTheme="majorBidi" w:cstheme="majorBidi"/>
          <w:i/>
        </w:rPr>
        <w:t>Security guidelines of web-based online customer service</w:t>
      </w:r>
      <w:r w:rsidRPr="001957C7">
        <w:rPr>
          <w:rFonts w:asciiTheme="majorBidi" w:eastAsia="Batang" w:hAnsiTheme="majorBidi" w:cstheme="majorBidi"/>
        </w:rPr>
        <w:t>, analyses the security threats of web-based online customer service in three aspects: network security, system security, service security. It specifies security guidelines of web-based online customer service and corresponding security measures. It also proposes test procedures to verify the specified security requirements are satisfied by corresponding security measures.</w:t>
      </w:r>
    </w:p>
    <w:p w14:paraId="79E701D6" w14:textId="77777777" w:rsidR="001957C7" w:rsidRPr="001957C7" w:rsidRDefault="001957C7" w:rsidP="001957C7">
      <w:pPr>
        <w:keepNext/>
        <w:keepLines/>
        <w:spacing w:before="160"/>
        <w:ind w:left="794" w:hanging="794"/>
        <w:outlineLvl w:val="2"/>
      </w:pPr>
      <w:bookmarkStart w:id="53" w:name="_Toc91228259"/>
      <w:r w:rsidRPr="001957C7">
        <w:rPr>
          <w:b/>
        </w:rPr>
        <w:t>h)</w:t>
      </w:r>
      <w:r w:rsidRPr="001957C7">
        <w:rPr>
          <w:b/>
        </w:rPr>
        <w:tab/>
        <w:t xml:space="preserve">Q8/17, Cloud computing and </w:t>
      </w:r>
      <w:proofErr w:type="gramStart"/>
      <w:r w:rsidRPr="001957C7">
        <w:rPr>
          <w:b/>
        </w:rPr>
        <w:t>Big</w:t>
      </w:r>
      <w:proofErr w:type="gramEnd"/>
      <w:r w:rsidRPr="001957C7">
        <w:rPr>
          <w:b/>
        </w:rPr>
        <w:t xml:space="preserve"> data infrastructure security</w:t>
      </w:r>
      <w:bookmarkEnd w:id="53"/>
    </w:p>
    <w:p w14:paraId="2E3E5672" w14:textId="77777777" w:rsidR="001957C7" w:rsidRPr="001957C7" w:rsidRDefault="001957C7" w:rsidP="001957C7">
      <w:pPr>
        <w:rPr>
          <w:highlight w:val="yellow"/>
        </w:rPr>
      </w:pPr>
      <w:r w:rsidRPr="001957C7">
        <w:t>Q8/17 develops Recommendations on security threats and requirements for cloud computing and big data infrastructure</w:t>
      </w:r>
      <w:r w:rsidRPr="001957C7">
        <w:rPr>
          <w:lang w:eastAsia="ko-KR"/>
        </w:rPr>
        <w:t>.</w:t>
      </w:r>
    </w:p>
    <w:p w14:paraId="288715E1" w14:textId="77777777" w:rsidR="001957C7" w:rsidRPr="001957C7" w:rsidRDefault="001957C7" w:rsidP="001957C7">
      <w:pPr>
        <w:keepNext/>
      </w:pPr>
      <w:r w:rsidRPr="00C1411C">
        <w:lastRenderedPageBreak/>
        <w:t>In this study period, Q8/17 has developed eight new Recommendations:</w:t>
      </w:r>
    </w:p>
    <w:p w14:paraId="615F10A2" w14:textId="77777777" w:rsidR="001957C7" w:rsidRPr="001957C7" w:rsidRDefault="001957C7" w:rsidP="00C1784E">
      <w:pPr>
        <w:numPr>
          <w:ilvl w:val="0"/>
          <w:numId w:val="4"/>
        </w:numPr>
        <w:rPr>
          <w:rFonts w:eastAsia="Batang"/>
        </w:rPr>
      </w:pPr>
      <w:r w:rsidRPr="001957C7">
        <w:rPr>
          <w:rFonts w:eastAsia="Batang"/>
        </w:rPr>
        <w:t xml:space="preserve">X.1603, </w:t>
      </w:r>
      <w:r w:rsidRPr="001957C7">
        <w:rPr>
          <w:rFonts w:eastAsia="Batang"/>
          <w:i/>
        </w:rPr>
        <w:t xml:space="preserve">Data security requirements for the monitoring service of cloud computing, </w:t>
      </w:r>
      <w:r w:rsidRPr="001957C7">
        <w:rPr>
          <w:rFonts w:eastAsia="Batang"/>
          <w:color w:val="000000"/>
        </w:rPr>
        <w:t>analyses data security requirements for the monitoring service of cloud computing which includes monitoring data scope requirements, monitoring data lifecycle, security requirements of monitoring data acquisition and security requirements of monitoring data storage.</w:t>
      </w:r>
    </w:p>
    <w:p w14:paraId="170E0406" w14:textId="77777777" w:rsidR="001957C7" w:rsidRPr="001957C7" w:rsidRDefault="001957C7" w:rsidP="00C1784E">
      <w:pPr>
        <w:numPr>
          <w:ilvl w:val="0"/>
          <w:numId w:val="4"/>
        </w:numPr>
        <w:rPr>
          <w:rFonts w:eastAsia="Batang"/>
          <w:i/>
        </w:rPr>
      </w:pPr>
      <w:r w:rsidRPr="001957C7">
        <w:rPr>
          <w:rFonts w:eastAsia="Batang"/>
        </w:rPr>
        <w:t xml:space="preserve">X.1604, </w:t>
      </w:r>
      <w:r w:rsidRPr="001957C7">
        <w:rPr>
          <w:rFonts w:eastAsia="Batang"/>
          <w:i/>
        </w:rPr>
        <w:t>Security requirements of network as a service (</w:t>
      </w:r>
      <w:proofErr w:type="spellStart"/>
      <w:r w:rsidRPr="001957C7">
        <w:rPr>
          <w:rFonts w:eastAsia="Batang"/>
          <w:i/>
        </w:rPr>
        <w:t>NaaS</w:t>
      </w:r>
      <w:proofErr w:type="spellEnd"/>
      <w:r w:rsidRPr="001957C7">
        <w:rPr>
          <w:rFonts w:eastAsia="Batang"/>
          <w:i/>
        </w:rPr>
        <w:t xml:space="preserve">) in cloud computing, </w:t>
      </w:r>
      <w:r w:rsidRPr="001957C7">
        <w:rPr>
          <w:rFonts w:eastAsia="Batang"/>
          <w:color w:val="000000"/>
        </w:rPr>
        <w:t>analyses security threats and challenges on network as a service (</w:t>
      </w:r>
      <w:proofErr w:type="spellStart"/>
      <w:r w:rsidRPr="001957C7">
        <w:rPr>
          <w:rFonts w:eastAsia="Batang"/>
          <w:color w:val="000000"/>
        </w:rPr>
        <w:t>NaaS</w:t>
      </w:r>
      <w:proofErr w:type="spellEnd"/>
      <w:r w:rsidRPr="001957C7">
        <w:rPr>
          <w:rFonts w:eastAsia="Batang"/>
          <w:color w:val="000000"/>
        </w:rPr>
        <w:t xml:space="preserve">) in cloud computing and specifies security requirements of </w:t>
      </w:r>
      <w:proofErr w:type="spellStart"/>
      <w:r w:rsidRPr="001957C7">
        <w:rPr>
          <w:rFonts w:eastAsia="Batang"/>
          <w:color w:val="000000"/>
        </w:rPr>
        <w:t>NaaS</w:t>
      </w:r>
      <w:proofErr w:type="spellEnd"/>
      <w:r w:rsidRPr="001957C7">
        <w:rPr>
          <w:rFonts w:eastAsia="Batang"/>
          <w:color w:val="000000"/>
        </w:rPr>
        <w:t xml:space="preserve"> in </w:t>
      </w:r>
      <w:proofErr w:type="spellStart"/>
      <w:r w:rsidRPr="001957C7">
        <w:rPr>
          <w:rFonts w:eastAsia="Batang"/>
          <w:color w:val="000000"/>
        </w:rPr>
        <w:t>NaaS</w:t>
      </w:r>
      <w:proofErr w:type="spellEnd"/>
      <w:r w:rsidRPr="001957C7">
        <w:rPr>
          <w:rFonts w:eastAsia="Batang"/>
          <w:color w:val="000000"/>
        </w:rPr>
        <w:t xml:space="preserve"> application, </w:t>
      </w:r>
      <w:proofErr w:type="spellStart"/>
      <w:r w:rsidRPr="001957C7">
        <w:rPr>
          <w:rFonts w:eastAsia="Batang"/>
          <w:color w:val="000000"/>
        </w:rPr>
        <w:t>NaaS</w:t>
      </w:r>
      <w:proofErr w:type="spellEnd"/>
      <w:r w:rsidRPr="001957C7">
        <w:rPr>
          <w:rFonts w:eastAsia="Batang"/>
          <w:color w:val="000000"/>
        </w:rPr>
        <w:t xml:space="preserve"> platform and </w:t>
      </w:r>
      <w:proofErr w:type="spellStart"/>
      <w:r w:rsidRPr="001957C7">
        <w:rPr>
          <w:rFonts w:eastAsia="Batang"/>
          <w:color w:val="000000"/>
        </w:rPr>
        <w:t>NaaS</w:t>
      </w:r>
      <w:proofErr w:type="spellEnd"/>
      <w:r w:rsidRPr="001957C7">
        <w:rPr>
          <w:rFonts w:eastAsia="Batang"/>
          <w:color w:val="000000"/>
        </w:rPr>
        <w:t xml:space="preserve"> connectivity aspects based on corresponding cloud capability types. </w:t>
      </w:r>
    </w:p>
    <w:p w14:paraId="0FBD269C" w14:textId="77777777" w:rsidR="001957C7" w:rsidRPr="001957C7" w:rsidRDefault="001957C7" w:rsidP="00C1784E">
      <w:pPr>
        <w:numPr>
          <w:ilvl w:val="0"/>
          <w:numId w:val="4"/>
        </w:numPr>
        <w:rPr>
          <w:rFonts w:eastAsia="Batang"/>
        </w:rPr>
      </w:pPr>
      <w:r w:rsidRPr="001957C7">
        <w:rPr>
          <w:rFonts w:eastAsia="Batang"/>
        </w:rPr>
        <w:t xml:space="preserve">X.1605, </w:t>
      </w:r>
      <w:r w:rsidRPr="001957C7">
        <w:rPr>
          <w:rFonts w:eastAsia="Batang"/>
          <w:i/>
        </w:rPr>
        <w:t xml:space="preserve">Security requirements of public infrastructure as a service (IaaS) in cloud computing, </w:t>
      </w:r>
      <w:r w:rsidRPr="001957C7">
        <w:rPr>
          <w:rFonts w:eastAsia="Batang"/>
          <w:color w:val="000000"/>
        </w:rPr>
        <w:t xml:space="preserve">aims to document security requirements of public IaaS </w:t>
      </w:r>
      <w:proofErr w:type="gramStart"/>
      <w:r w:rsidRPr="001957C7">
        <w:rPr>
          <w:rFonts w:eastAsia="Batang"/>
          <w:color w:val="000000"/>
        </w:rPr>
        <w:t>in order to</w:t>
      </w:r>
      <w:proofErr w:type="gramEnd"/>
      <w:r w:rsidRPr="001957C7">
        <w:rPr>
          <w:rFonts w:eastAsia="Batang"/>
          <w:color w:val="000000"/>
        </w:rPr>
        <w:t xml:space="preserve"> help IaaS providers to improve security of IaaS platform throughout the planning, building and operating stages.</w:t>
      </w:r>
    </w:p>
    <w:p w14:paraId="667EECA3" w14:textId="77777777" w:rsidR="001957C7" w:rsidRPr="001957C7" w:rsidRDefault="001957C7" w:rsidP="00C1784E">
      <w:pPr>
        <w:numPr>
          <w:ilvl w:val="0"/>
          <w:numId w:val="4"/>
        </w:numPr>
        <w:rPr>
          <w:rFonts w:eastAsia="Batang"/>
        </w:rPr>
      </w:pPr>
      <w:r w:rsidRPr="001957C7">
        <w:rPr>
          <w:rFonts w:eastAsia="Batang"/>
        </w:rPr>
        <w:t xml:space="preserve">X.1606, </w:t>
      </w:r>
      <w:r w:rsidRPr="001957C7">
        <w:rPr>
          <w:rFonts w:eastAsia="Batang"/>
          <w:i/>
          <w:iCs/>
        </w:rPr>
        <w:t>Security requirements for ‘communications as a service’ application environments</w:t>
      </w:r>
      <w:r w:rsidRPr="001957C7">
        <w:rPr>
          <w:rFonts w:eastAsia="Batang"/>
        </w:rPr>
        <w:t xml:space="preserve">, identifies security threats and recommends security requirements for communications as a service (CaaS) application </w:t>
      </w:r>
      <w:proofErr w:type="gramStart"/>
      <w:r w:rsidRPr="001957C7">
        <w:rPr>
          <w:rFonts w:eastAsia="Batang"/>
        </w:rPr>
        <w:t>environments</w:t>
      </w:r>
      <w:proofErr w:type="gramEnd"/>
      <w:r w:rsidRPr="001957C7">
        <w:rPr>
          <w:rFonts w:eastAsia="Batang"/>
        </w:rPr>
        <w:t>. The Recommendation describes scenarios and features of CaaS containing multi-communication capabilities. Then it identifies specific threats arising from unique CaaS features and recommends appropriate CaaS security requirements.</w:t>
      </w:r>
    </w:p>
    <w:p w14:paraId="2E490B5F" w14:textId="74E9F7AD" w:rsidR="001957C7" w:rsidRPr="00AE3502" w:rsidRDefault="001957C7" w:rsidP="00C1784E">
      <w:pPr>
        <w:numPr>
          <w:ilvl w:val="0"/>
          <w:numId w:val="4"/>
        </w:numPr>
        <w:rPr>
          <w:rFonts w:eastAsia="Batang"/>
        </w:rPr>
      </w:pPr>
      <w:r w:rsidRPr="00C1411C">
        <w:rPr>
          <w:rFonts w:eastAsia="Batang"/>
        </w:rPr>
        <w:t xml:space="preserve">X.1643, </w:t>
      </w:r>
      <w:r w:rsidRPr="00C1411C">
        <w:rPr>
          <w:rFonts w:eastAsia="Batang"/>
          <w:i/>
        </w:rPr>
        <w:t xml:space="preserve">Security </w:t>
      </w:r>
      <w:r w:rsidR="00C1411C">
        <w:rPr>
          <w:rFonts w:eastAsia="Batang"/>
          <w:i/>
        </w:rPr>
        <w:t xml:space="preserve">Requirements and </w:t>
      </w:r>
      <w:r w:rsidRPr="00C1411C">
        <w:rPr>
          <w:rFonts w:eastAsia="Batang"/>
          <w:i/>
        </w:rPr>
        <w:t>Guidelines for virtualization container in cloud computing environment</w:t>
      </w:r>
      <w:r w:rsidRPr="00C1411C">
        <w:rPr>
          <w:rFonts w:eastAsia="Batang"/>
        </w:rPr>
        <w:t>, analyses security threats and challenges on virtualization container in cloud computing environment and specifies a reference framework with security guidelines for virtualization container in cloud</w:t>
      </w:r>
      <w:r w:rsidRPr="00AE3502">
        <w:rPr>
          <w:rFonts w:eastAsia="Batang"/>
          <w:lang w:eastAsia="zh-CN"/>
        </w:rPr>
        <w:t>.</w:t>
      </w:r>
    </w:p>
    <w:p w14:paraId="43461367" w14:textId="77777777" w:rsidR="001957C7" w:rsidRPr="001957C7" w:rsidRDefault="001957C7" w:rsidP="00C1784E">
      <w:pPr>
        <w:numPr>
          <w:ilvl w:val="0"/>
          <w:numId w:val="4"/>
        </w:numPr>
        <w:rPr>
          <w:rFonts w:eastAsia="Batang"/>
        </w:rPr>
      </w:pPr>
      <w:r w:rsidRPr="001957C7">
        <w:rPr>
          <w:rFonts w:eastAsia="Batang"/>
        </w:rPr>
        <w:t xml:space="preserve">X.1750, Guidelines on security of ‘big data as a service’ for big data service providers, analyses security challenges </w:t>
      </w:r>
      <w:proofErr w:type="gramStart"/>
      <w:r w:rsidRPr="001957C7">
        <w:rPr>
          <w:rFonts w:eastAsia="Batang"/>
        </w:rPr>
        <w:t>Big</w:t>
      </w:r>
      <w:proofErr w:type="gramEnd"/>
      <w:r w:rsidRPr="001957C7">
        <w:rPr>
          <w:rFonts w:eastAsia="Batang"/>
        </w:rPr>
        <w:t xml:space="preserve"> data as a service (BDaaS) faces, identifies security roles and responsibilities for provision of BDaaS, as well as a security framework for a big data infrastructure. It also specifies security protection measures that should be satisfied for services and components related to BDaaS.</w:t>
      </w:r>
    </w:p>
    <w:p w14:paraId="726332BA" w14:textId="77777777" w:rsidR="001957C7" w:rsidRPr="001957C7" w:rsidRDefault="001957C7" w:rsidP="00C1784E">
      <w:pPr>
        <w:numPr>
          <w:ilvl w:val="0"/>
          <w:numId w:val="4"/>
        </w:numPr>
        <w:rPr>
          <w:rFonts w:eastAsia="Batang"/>
        </w:rPr>
      </w:pPr>
      <w:r w:rsidRPr="001957C7">
        <w:rPr>
          <w:rFonts w:eastAsia="Batang"/>
        </w:rPr>
        <w:t xml:space="preserve">X.1751, </w:t>
      </w:r>
      <w:r w:rsidRPr="001957C7">
        <w:rPr>
          <w:rFonts w:eastAsia="Batang"/>
          <w:i/>
          <w:iCs/>
        </w:rPr>
        <w:t>Security guidelines for big data lifecycle management by telecommunication operators</w:t>
      </w:r>
      <w:r w:rsidRPr="001957C7">
        <w:rPr>
          <w:rFonts w:eastAsia="Batang"/>
        </w:rPr>
        <w:t>, analyses security vulnerabilities and establishes security guidelines for big data lifecycle management by telecommunication operators. It introduces specific characteristics of telecommunication big data services and data categories, analyses security vulnerabilities of big data lifecycle management and specifies security guidelines for telecommunication operators.</w:t>
      </w:r>
    </w:p>
    <w:p w14:paraId="629E0161" w14:textId="371EA5E8" w:rsidR="001957C7" w:rsidRPr="00AE3502" w:rsidRDefault="001957C7" w:rsidP="00C1784E">
      <w:pPr>
        <w:numPr>
          <w:ilvl w:val="0"/>
          <w:numId w:val="4"/>
        </w:numPr>
        <w:rPr>
          <w:rFonts w:eastAsia="Batang"/>
        </w:rPr>
      </w:pPr>
      <w:r w:rsidRPr="00C1411C">
        <w:rPr>
          <w:rFonts w:eastAsia="Batang"/>
          <w:lang w:eastAsia="ko-KR"/>
        </w:rPr>
        <w:t xml:space="preserve">X.1752, </w:t>
      </w:r>
      <w:r w:rsidRPr="00C1411C">
        <w:rPr>
          <w:rFonts w:eastAsia="Batang"/>
          <w:i/>
        </w:rPr>
        <w:t>Security guidelines for big data infrastructure and platform</w:t>
      </w:r>
      <w:r w:rsidRPr="00C1411C">
        <w:rPr>
          <w:rFonts w:eastAsia="Batang"/>
        </w:rPr>
        <w:t xml:space="preserve">, analyses security threats and challenges on </w:t>
      </w:r>
      <w:r w:rsidRPr="00C1411C">
        <w:rPr>
          <w:rFonts w:eastAsia="Batang"/>
          <w:lang w:eastAsia="zh-CN"/>
        </w:rPr>
        <w:t>big</w:t>
      </w:r>
      <w:r w:rsidRPr="00C1411C">
        <w:rPr>
          <w:rFonts w:eastAsia="Batang"/>
        </w:rPr>
        <w:t xml:space="preserve"> data infrastructure and platform and specifies a reference framework to mapping security guidelines against threats for big data infrastructure and platform</w:t>
      </w:r>
      <w:r w:rsidRPr="00AE3502">
        <w:rPr>
          <w:rFonts w:eastAsia="Batang"/>
        </w:rPr>
        <w:t>.</w:t>
      </w:r>
    </w:p>
    <w:p w14:paraId="62A7D129" w14:textId="77777777" w:rsidR="001957C7" w:rsidRPr="001957C7" w:rsidRDefault="001957C7" w:rsidP="00C1784E">
      <w:pPr>
        <w:numPr>
          <w:ilvl w:val="0"/>
          <w:numId w:val="4"/>
        </w:numPr>
        <w:rPr>
          <w:rFonts w:eastAsia="Batang"/>
        </w:rPr>
      </w:pPr>
      <w:proofErr w:type="gramStart"/>
      <w:r w:rsidRPr="001957C7">
        <w:rPr>
          <w:rFonts w:eastAsia="Batang"/>
        </w:rPr>
        <w:t>TR.XAASL</w:t>
      </w:r>
      <w:proofErr w:type="gramEnd"/>
      <w:r w:rsidRPr="001957C7">
        <w:rPr>
          <w:rFonts w:eastAsia="Batang"/>
        </w:rPr>
        <w:t xml:space="preserve">, </w:t>
      </w:r>
      <w:r w:rsidRPr="001957C7">
        <w:rPr>
          <w:rFonts w:eastAsia="Batang"/>
          <w:i/>
        </w:rPr>
        <w:t>Framework for security standardization for virtualized services</w:t>
      </w:r>
      <w:r w:rsidRPr="001957C7">
        <w:rPr>
          <w:rFonts w:eastAsia="Batang"/>
        </w:rPr>
        <w:t>, is a document for discussion regarding the development of standards considerations, requirements and frameworks for virtualized services.</w:t>
      </w:r>
    </w:p>
    <w:p w14:paraId="5B0FF373" w14:textId="77777777" w:rsidR="001957C7" w:rsidRPr="001957C7" w:rsidRDefault="001957C7" w:rsidP="001957C7">
      <w:pPr>
        <w:keepNext/>
        <w:keepLines/>
        <w:spacing w:before="160"/>
        <w:ind w:left="794" w:hanging="794"/>
        <w:outlineLvl w:val="2"/>
      </w:pPr>
      <w:bookmarkStart w:id="54" w:name="_Toc91228260"/>
      <w:proofErr w:type="spellStart"/>
      <w:r w:rsidRPr="001957C7">
        <w:rPr>
          <w:b/>
        </w:rPr>
        <w:t>i</w:t>
      </w:r>
      <w:proofErr w:type="spellEnd"/>
      <w:r w:rsidRPr="001957C7">
        <w:rPr>
          <w:b/>
        </w:rPr>
        <w:t>)</w:t>
      </w:r>
      <w:r w:rsidRPr="001957C7">
        <w:rPr>
          <w:b/>
        </w:rPr>
        <w:tab/>
        <w:t xml:space="preserve">Q9/17, </w:t>
      </w:r>
      <w:proofErr w:type="spellStart"/>
      <w:r w:rsidRPr="001957C7">
        <w:rPr>
          <w:b/>
        </w:rPr>
        <w:t>Telebiometrics</w:t>
      </w:r>
      <w:proofErr w:type="spellEnd"/>
      <w:r w:rsidRPr="001957C7">
        <w:rPr>
          <w:b/>
        </w:rPr>
        <w:t xml:space="preserve"> (2017 – 2020)</w:t>
      </w:r>
      <w:bookmarkEnd w:id="54"/>
    </w:p>
    <w:p w14:paraId="0DFB6FA7" w14:textId="77777777" w:rsidR="001957C7" w:rsidRPr="001957C7" w:rsidRDefault="001957C7" w:rsidP="001957C7">
      <w:r w:rsidRPr="001957C7">
        <w:t xml:space="preserve">Q9/17 develops Recommendations on telebiometrics to authenticate users using telebiometrics and to protect telebiometric information against unauthorized access. </w:t>
      </w:r>
    </w:p>
    <w:p w14:paraId="01F70A3A" w14:textId="77777777" w:rsidR="001957C7" w:rsidRPr="001957C7" w:rsidRDefault="001957C7" w:rsidP="001957C7">
      <w:r w:rsidRPr="00C1411C">
        <w:lastRenderedPageBreak/>
        <w:t>In this study period, Q9/17 has developed three new Recommendations, one revised Recommendation and one corrigendum:</w:t>
      </w:r>
    </w:p>
    <w:p w14:paraId="7D4FFB27" w14:textId="77777777" w:rsidR="001957C7" w:rsidRPr="001957C7" w:rsidRDefault="001957C7" w:rsidP="00C1784E">
      <w:pPr>
        <w:numPr>
          <w:ilvl w:val="0"/>
          <w:numId w:val="5"/>
        </w:numPr>
        <w:overflowPunct/>
        <w:autoSpaceDE/>
        <w:autoSpaceDN/>
        <w:adjustRightInd/>
        <w:ind w:left="714" w:hanging="357"/>
        <w:textAlignment w:val="auto"/>
        <w:rPr>
          <w:rFonts w:eastAsia="Batang"/>
        </w:rPr>
      </w:pPr>
      <w:r w:rsidRPr="001957C7">
        <w:rPr>
          <w:rFonts w:eastAsia="Batang"/>
        </w:rPr>
        <w:t xml:space="preserve">X.1080.0 and X.1080.0 Cor.1, </w:t>
      </w:r>
      <w:r w:rsidRPr="001957C7">
        <w:rPr>
          <w:rFonts w:eastAsia="Batang"/>
          <w:i/>
        </w:rPr>
        <w:t xml:space="preserve">Access control for telebiometrics data protection, </w:t>
      </w:r>
      <w:r w:rsidRPr="001957C7">
        <w:rPr>
          <w:rFonts w:eastAsia="Batang"/>
        </w:rPr>
        <w:t>provides specifications on how to protect telebiometrics information against unauthorized access. A service-oriented view is taken, where only information necessary for a particular purpose is provided, i.e., access is given not only on a </w:t>
      </w:r>
      <w:r w:rsidRPr="001957C7">
        <w:rPr>
          <w:rFonts w:eastAsia="Batang"/>
          <w:iCs/>
        </w:rPr>
        <w:t>right-to-know</w:t>
      </w:r>
      <w:r w:rsidRPr="001957C7">
        <w:rPr>
          <w:rFonts w:eastAsia="Batang"/>
        </w:rPr>
        <w:t> basis, but also on a </w:t>
      </w:r>
      <w:r w:rsidRPr="001957C7">
        <w:rPr>
          <w:rFonts w:eastAsia="Batang"/>
          <w:iCs/>
        </w:rPr>
        <w:t>need-to-know</w:t>
      </w:r>
      <w:r w:rsidRPr="001957C7">
        <w:rPr>
          <w:rFonts w:eastAsia="Batang"/>
        </w:rPr>
        <w:t> basis. The core of this Recommendation is an attribute specification included in an attribute certificate or public-key certificate that specifies in detail what privileges a particular entity has for one or more service types. Security is provided by using a profile of the cryptographic message syntax (CMS). The CMS profile provides authentication, integrity and, when required, confidentiality (encryption). This profile is intended to provide security support for telebiometrics specifications in general. The profile assumes, and is dependent upon, the correct deployment of a public-key infrastructure (PKI). This Recommendation is also dependent on the deployment of a privilege management infrastructure (PMI).</w:t>
      </w:r>
    </w:p>
    <w:p w14:paraId="00630E32" w14:textId="77777777" w:rsidR="001957C7" w:rsidRPr="001957C7" w:rsidRDefault="001957C7" w:rsidP="00C1784E">
      <w:pPr>
        <w:numPr>
          <w:ilvl w:val="0"/>
          <w:numId w:val="5"/>
        </w:numPr>
        <w:overflowPunct/>
        <w:autoSpaceDE/>
        <w:autoSpaceDN/>
        <w:adjustRightInd/>
        <w:ind w:left="714" w:hanging="357"/>
        <w:textAlignment w:val="auto"/>
        <w:rPr>
          <w:rFonts w:eastAsia="Batang"/>
        </w:rPr>
      </w:pPr>
      <w:r w:rsidRPr="001957C7">
        <w:rPr>
          <w:rFonts w:eastAsia="Batang"/>
        </w:rPr>
        <w:t xml:space="preserve">X.1080.1 (revised), </w:t>
      </w:r>
      <w:r w:rsidRPr="001957C7">
        <w:rPr>
          <w:rFonts w:eastAsia="Batang"/>
          <w:i/>
        </w:rPr>
        <w:t xml:space="preserve">e-Health and world-wide </w:t>
      </w:r>
      <w:proofErr w:type="spellStart"/>
      <w:r w:rsidRPr="001957C7">
        <w:rPr>
          <w:rFonts w:eastAsia="Batang"/>
          <w:i/>
        </w:rPr>
        <w:t>telemedicines</w:t>
      </w:r>
      <w:proofErr w:type="spellEnd"/>
      <w:r w:rsidRPr="001957C7">
        <w:rPr>
          <w:rFonts w:eastAsia="Batang"/>
          <w:i/>
        </w:rPr>
        <w:t xml:space="preserve"> - Generic telecommunication protocol, </w:t>
      </w:r>
      <w:r w:rsidRPr="001957C7">
        <w:rPr>
          <w:rFonts w:eastAsia="Batang"/>
        </w:rPr>
        <w:t xml:space="preserve">defines the framework for other parts of the ITU-T 1080.x series of Recommendations by providing the overall model for communications aspects of telebiometrics. It provides the basic allocation of object identifiers for uniquely identifying pieces of information during data transfer and it defines a generic telecommunication protocol. It provides a technique for a formal specification of </w:t>
      </w:r>
      <w:proofErr w:type="gramStart"/>
      <w:r w:rsidRPr="001957C7">
        <w:rPr>
          <w:rFonts w:eastAsia="Batang"/>
        </w:rPr>
        <w:t>objects</w:t>
      </w:r>
      <w:proofErr w:type="gramEnd"/>
      <w:r w:rsidRPr="001957C7">
        <w:rPr>
          <w:rFonts w:eastAsia="Batang"/>
        </w:rPr>
        <w:t xml:space="preserve"> and it specifies a generic protocol that supports interactions between a medical station local to a patient and a remote medical centre providing greater expertise. This protocol is to be used and extended by other parts of the ITU-T X.1080.x series Recommendations.</w:t>
      </w:r>
    </w:p>
    <w:p w14:paraId="7324447D" w14:textId="77777777" w:rsidR="001957C7" w:rsidRPr="001957C7" w:rsidRDefault="001957C7" w:rsidP="00C1784E">
      <w:pPr>
        <w:numPr>
          <w:ilvl w:val="0"/>
          <w:numId w:val="5"/>
        </w:numPr>
        <w:tabs>
          <w:tab w:val="clear" w:pos="794"/>
          <w:tab w:val="clear" w:pos="1191"/>
          <w:tab w:val="clear" w:pos="1588"/>
          <w:tab w:val="clear" w:pos="1985"/>
        </w:tabs>
        <w:overflowPunct/>
        <w:autoSpaceDE/>
        <w:autoSpaceDN/>
        <w:adjustRightInd/>
        <w:ind w:left="714" w:hanging="357"/>
        <w:textAlignment w:val="auto"/>
        <w:rPr>
          <w:rFonts w:eastAsia="Batang"/>
        </w:rPr>
      </w:pPr>
      <w:r w:rsidRPr="001957C7">
        <w:rPr>
          <w:rFonts w:eastAsia="Batang"/>
        </w:rPr>
        <w:t xml:space="preserve">X.1093, </w:t>
      </w:r>
      <w:r w:rsidRPr="001957C7">
        <w:rPr>
          <w:rFonts w:eastAsia="Batang"/>
          <w:i/>
          <w:iCs/>
        </w:rPr>
        <w:t>Telebiometric access control with smart ID cards</w:t>
      </w:r>
      <w:r w:rsidRPr="001957C7">
        <w:rPr>
          <w:rFonts w:eastAsia="Batang"/>
        </w:rPr>
        <w:t xml:space="preserve">, </w:t>
      </w:r>
      <w:r w:rsidRPr="001957C7">
        <w:rPr>
          <w:rFonts w:eastAsia="Batang"/>
          <w:color w:val="000000"/>
        </w:rPr>
        <w:t xml:space="preserve">describes the general scheme for logical and/or physical access control using the biometrics-on-card. This Recommendation can be applied to the recent emerging area of requiring secure physical </w:t>
      </w:r>
      <w:proofErr w:type="gramStart"/>
      <w:r w:rsidRPr="001957C7">
        <w:rPr>
          <w:rFonts w:eastAsia="Batang"/>
          <w:color w:val="000000"/>
        </w:rPr>
        <w:t>and also</w:t>
      </w:r>
      <w:proofErr w:type="gramEnd"/>
      <w:r w:rsidRPr="001957C7">
        <w:rPr>
          <w:rFonts w:eastAsia="Batang"/>
          <w:color w:val="000000"/>
        </w:rPr>
        <w:t xml:space="preserve"> logical access control management.</w:t>
      </w:r>
    </w:p>
    <w:p w14:paraId="516475AF" w14:textId="77777777" w:rsidR="001957C7" w:rsidRPr="001957C7" w:rsidRDefault="001957C7" w:rsidP="00C1784E">
      <w:pPr>
        <w:numPr>
          <w:ilvl w:val="0"/>
          <w:numId w:val="5"/>
        </w:numPr>
        <w:tabs>
          <w:tab w:val="clear" w:pos="794"/>
          <w:tab w:val="clear" w:pos="1191"/>
          <w:tab w:val="clear" w:pos="1588"/>
          <w:tab w:val="clear" w:pos="1985"/>
        </w:tabs>
        <w:overflowPunct/>
        <w:autoSpaceDE/>
        <w:autoSpaceDN/>
        <w:adjustRightInd/>
        <w:ind w:left="714" w:hanging="357"/>
        <w:textAlignment w:val="auto"/>
        <w:rPr>
          <w:rFonts w:eastAsia="Batang"/>
        </w:rPr>
      </w:pPr>
      <w:r w:rsidRPr="001957C7">
        <w:rPr>
          <w:rFonts w:eastAsia="Batang"/>
        </w:rPr>
        <w:t xml:space="preserve">X.1094, </w:t>
      </w:r>
      <w:r w:rsidRPr="001957C7">
        <w:rPr>
          <w:rFonts w:eastAsia="Batang"/>
          <w:i/>
        </w:rPr>
        <w:t xml:space="preserve">Telebiometric authentication using bio-signals, </w:t>
      </w:r>
      <w:r w:rsidRPr="001957C7">
        <w:rPr>
          <w:rFonts w:eastAsia="Batang"/>
          <w:color w:val="000000"/>
        </w:rPr>
        <w:t>specifies new secure and strong telebiometric authentication methods using bio-signals.</w:t>
      </w:r>
    </w:p>
    <w:p w14:paraId="16038F9F" w14:textId="77777777" w:rsidR="001957C7" w:rsidRPr="001957C7" w:rsidRDefault="001957C7" w:rsidP="001957C7">
      <w:pPr>
        <w:keepNext/>
        <w:keepLines/>
        <w:spacing w:before="160"/>
        <w:ind w:left="794" w:hanging="794"/>
        <w:outlineLvl w:val="2"/>
      </w:pPr>
      <w:bookmarkStart w:id="55" w:name="_Toc91228261"/>
      <w:r w:rsidRPr="001957C7">
        <w:rPr>
          <w:b/>
        </w:rPr>
        <w:t>j)</w:t>
      </w:r>
      <w:r w:rsidRPr="001957C7">
        <w:rPr>
          <w:b/>
        </w:rPr>
        <w:tab/>
        <w:t>Q10/17, Identity management architecture and mechanisms (2017 – 2020) / Identity management and telebiometrics architecture and mechanisms (2021 -)</w:t>
      </w:r>
      <w:bookmarkEnd w:id="55"/>
    </w:p>
    <w:p w14:paraId="21A98075" w14:textId="77777777" w:rsidR="001957C7" w:rsidRPr="001957C7" w:rsidRDefault="001957C7" w:rsidP="001957C7">
      <w:pPr>
        <w:rPr>
          <w:highlight w:val="yellow"/>
        </w:rPr>
      </w:pPr>
      <w:r w:rsidRPr="001957C7">
        <w:t>Q10/17 develops Recommendations on identity management subjects including authentication frameworks</w:t>
      </w:r>
      <w:r w:rsidRPr="001957C7">
        <w:rPr>
          <w:lang w:eastAsia="ko-KR"/>
        </w:rPr>
        <w:t>. In January 2021, Q10/17 assumed the ongoing work on telebiometrics previously studied in Q9/17.</w:t>
      </w:r>
    </w:p>
    <w:p w14:paraId="7EB1DD18" w14:textId="77777777" w:rsidR="001957C7" w:rsidRPr="001957C7" w:rsidRDefault="001957C7" w:rsidP="001957C7">
      <w:r w:rsidRPr="00116C95">
        <w:t>In this study period, Q10/17 has developed five new Recommendations, two revised Recommendations and one new supplement:</w:t>
      </w:r>
    </w:p>
    <w:p w14:paraId="087BE4B2" w14:textId="77777777" w:rsidR="001957C7" w:rsidRPr="001957C7" w:rsidRDefault="001957C7" w:rsidP="00C1784E">
      <w:pPr>
        <w:numPr>
          <w:ilvl w:val="0"/>
          <w:numId w:val="5"/>
        </w:numPr>
        <w:overflowPunct/>
        <w:autoSpaceDE/>
        <w:autoSpaceDN/>
        <w:adjustRightInd/>
        <w:ind w:left="714" w:hanging="357"/>
        <w:textAlignment w:val="auto"/>
        <w:rPr>
          <w:rFonts w:eastAsia="Batang"/>
        </w:rPr>
      </w:pPr>
      <w:r w:rsidRPr="001957C7">
        <w:rPr>
          <w:rFonts w:eastAsia="Batang" w:hint="eastAsia"/>
        </w:rPr>
        <w:t>X</w:t>
      </w:r>
      <w:r w:rsidRPr="001957C7">
        <w:rPr>
          <w:rFonts w:eastAsia="Batang"/>
        </w:rPr>
        <w:t>.1080.2,</w:t>
      </w:r>
      <w:r w:rsidRPr="001957C7">
        <w:rPr>
          <w:rFonts w:eastAsia="Batang"/>
          <w:i/>
        </w:rPr>
        <w:t xml:space="preserve"> Biology-to-machine (B2M) protocol</w:t>
      </w:r>
      <w:r w:rsidRPr="001957C7">
        <w:rPr>
          <w:rFonts w:eastAsia="Batang"/>
        </w:rPr>
        <w:t>, defines a general protocol for exchange of biometric information from a patient facility to a medical expert facility so that a medical centre could remotely monitor a patient and retrieve information from that patient.</w:t>
      </w:r>
    </w:p>
    <w:p w14:paraId="140147A0"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X.1252 (revised),</w:t>
      </w:r>
      <w:r w:rsidRPr="001957C7">
        <w:rPr>
          <w:rFonts w:eastAsia="Batang"/>
        </w:rPr>
        <w:t xml:space="preserve"> </w:t>
      </w:r>
      <w:r w:rsidRPr="001957C7">
        <w:rPr>
          <w:rFonts w:eastAsia="Batang"/>
          <w:i/>
          <w:iCs/>
        </w:rPr>
        <w:t>Baseline identity management terms and definitions</w:t>
      </w:r>
      <w:r w:rsidRPr="001957C7">
        <w:rPr>
          <w:rFonts w:eastAsia="Batang"/>
        </w:rPr>
        <w:t xml:space="preserve">, </w:t>
      </w:r>
      <w:r w:rsidRPr="001957C7">
        <w:rPr>
          <w:rFonts w:asciiTheme="majorBidi" w:eastAsia="Batang" w:hAnsiTheme="majorBidi" w:cstheme="majorBidi"/>
        </w:rPr>
        <w:t xml:space="preserve">provides definitions of key terms used in identity management (IdM). The terms are drawn from many </w:t>
      </w:r>
      <w:proofErr w:type="gramStart"/>
      <w:r w:rsidRPr="001957C7">
        <w:rPr>
          <w:rFonts w:asciiTheme="majorBidi" w:eastAsia="Batang" w:hAnsiTheme="majorBidi" w:cstheme="majorBidi"/>
        </w:rPr>
        <w:t>sources</w:t>
      </w:r>
      <w:proofErr w:type="gramEnd"/>
      <w:r w:rsidRPr="001957C7">
        <w:rPr>
          <w:rFonts w:asciiTheme="majorBidi" w:eastAsia="Batang" w:hAnsiTheme="majorBidi" w:cstheme="majorBidi"/>
        </w:rPr>
        <w:t xml:space="preserve"> but all are believed to be in common use in IdM work. This Recommendation is not intended to be a huge compendium of IdM-related terms. Instead, the terms defined here are limited to those considered to constitute a baseline list of the most important and </w:t>
      </w:r>
      <w:proofErr w:type="gramStart"/>
      <w:r w:rsidRPr="001957C7">
        <w:rPr>
          <w:rFonts w:asciiTheme="majorBidi" w:eastAsia="Batang" w:hAnsiTheme="majorBidi" w:cstheme="majorBidi"/>
        </w:rPr>
        <w:t>commonly-</w:t>
      </w:r>
      <w:r w:rsidRPr="001957C7">
        <w:rPr>
          <w:rFonts w:asciiTheme="majorBidi" w:eastAsia="Batang" w:hAnsiTheme="majorBidi" w:cstheme="majorBidi"/>
        </w:rPr>
        <w:lastRenderedPageBreak/>
        <w:t>used</w:t>
      </w:r>
      <w:proofErr w:type="gramEnd"/>
      <w:r w:rsidRPr="001957C7">
        <w:rPr>
          <w:rFonts w:asciiTheme="majorBidi" w:eastAsia="Batang" w:hAnsiTheme="majorBidi" w:cstheme="majorBidi"/>
        </w:rPr>
        <w:t xml:space="preserve"> IdM-specific terms. This Recommendation includes Annex A that explains the rationale for some of these key terms.</w:t>
      </w:r>
    </w:p>
    <w:p w14:paraId="10257921"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X.1254 (revised), Entity authentication assurance framework, specifies three entity authentication assurance levels (AALs), and criteria for and threats to each of them. Additionally, it:</w:t>
      </w:r>
    </w:p>
    <w:p w14:paraId="08A49CB7" w14:textId="77777777" w:rsidR="001957C7" w:rsidRPr="001957C7" w:rsidRDefault="001957C7" w:rsidP="00C1784E">
      <w:pPr>
        <w:keepNext/>
        <w:numPr>
          <w:ilvl w:val="1"/>
          <w:numId w:val="5"/>
        </w:numPr>
        <w:contextualSpacing/>
        <w:rPr>
          <w:rFonts w:asciiTheme="majorBidi" w:eastAsia="Batang" w:hAnsiTheme="majorBidi" w:cstheme="majorBidi"/>
        </w:rPr>
      </w:pPr>
      <w:r w:rsidRPr="001957C7">
        <w:rPr>
          <w:rFonts w:asciiTheme="majorBidi" w:eastAsia="Batang" w:hAnsiTheme="majorBidi" w:cstheme="majorBidi"/>
        </w:rPr>
        <w:t xml:space="preserve">establishes a framework for managing </w:t>
      </w:r>
      <w:proofErr w:type="gramStart"/>
      <w:r w:rsidRPr="001957C7">
        <w:rPr>
          <w:rFonts w:asciiTheme="majorBidi" w:eastAsia="Batang" w:hAnsiTheme="majorBidi" w:cstheme="majorBidi"/>
        </w:rPr>
        <w:t>AALs;</w:t>
      </w:r>
      <w:proofErr w:type="gramEnd"/>
    </w:p>
    <w:p w14:paraId="2E1CD506" w14:textId="77777777" w:rsidR="001957C7" w:rsidRPr="001957C7" w:rsidRDefault="001957C7" w:rsidP="00C1784E">
      <w:pPr>
        <w:keepNext/>
        <w:numPr>
          <w:ilvl w:val="1"/>
          <w:numId w:val="5"/>
        </w:numPr>
        <w:contextualSpacing/>
        <w:rPr>
          <w:rFonts w:asciiTheme="majorBidi" w:eastAsia="Batang" w:hAnsiTheme="majorBidi" w:cstheme="majorBidi"/>
        </w:rPr>
      </w:pPr>
      <w:r w:rsidRPr="001957C7">
        <w:rPr>
          <w:rFonts w:asciiTheme="majorBidi" w:eastAsia="Batang" w:hAnsiTheme="majorBidi" w:cstheme="majorBidi"/>
        </w:rPr>
        <w:t xml:space="preserve">provides guidance concerning control technologies that are to be used to mitigate authentication threats, based on a risk </w:t>
      </w:r>
      <w:proofErr w:type="gramStart"/>
      <w:r w:rsidRPr="001957C7">
        <w:rPr>
          <w:rFonts w:asciiTheme="majorBidi" w:eastAsia="Batang" w:hAnsiTheme="majorBidi" w:cstheme="majorBidi"/>
        </w:rPr>
        <w:t>assessment;</w:t>
      </w:r>
      <w:proofErr w:type="gramEnd"/>
    </w:p>
    <w:p w14:paraId="23251808" w14:textId="77777777" w:rsidR="001957C7" w:rsidRPr="001957C7" w:rsidRDefault="001957C7" w:rsidP="00C1784E">
      <w:pPr>
        <w:keepNext/>
        <w:numPr>
          <w:ilvl w:val="1"/>
          <w:numId w:val="5"/>
        </w:numPr>
        <w:contextualSpacing/>
        <w:rPr>
          <w:rFonts w:asciiTheme="majorBidi" w:eastAsia="Batang" w:hAnsiTheme="majorBidi" w:cstheme="majorBidi"/>
        </w:rPr>
      </w:pPr>
      <w:r w:rsidRPr="001957C7">
        <w:rPr>
          <w:rFonts w:asciiTheme="majorBidi" w:eastAsia="Batang" w:hAnsiTheme="majorBidi" w:cstheme="majorBidi"/>
        </w:rPr>
        <w:t>provides guidance for mapping the three AALs to other authentication assurance schemas; and</w:t>
      </w:r>
    </w:p>
    <w:p w14:paraId="61179E01" w14:textId="77777777" w:rsidR="001957C7" w:rsidRPr="001957C7" w:rsidRDefault="001957C7" w:rsidP="00C1784E">
      <w:pPr>
        <w:keepNext/>
        <w:numPr>
          <w:ilvl w:val="1"/>
          <w:numId w:val="5"/>
        </w:numPr>
        <w:contextualSpacing/>
        <w:rPr>
          <w:rFonts w:asciiTheme="majorBidi" w:eastAsia="Batang" w:hAnsiTheme="majorBidi" w:cstheme="majorBidi"/>
        </w:rPr>
      </w:pPr>
      <w:r w:rsidRPr="001957C7">
        <w:rPr>
          <w:rFonts w:asciiTheme="majorBidi" w:eastAsia="Batang" w:hAnsiTheme="majorBidi" w:cstheme="majorBidi"/>
        </w:rPr>
        <w:t>provides guidance for exchanging the results of authentication that are based on the three AALs.</w:t>
      </w:r>
    </w:p>
    <w:p w14:paraId="621587EB"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 xml:space="preserve">X.1276, </w:t>
      </w:r>
      <w:r w:rsidRPr="001957C7">
        <w:rPr>
          <w:rFonts w:asciiTheme="majorBidi" w:eastAsia="Batang" w:hAnsiTheme="majorBidi" w:cstheme="majorBidi"/>
          <w:i/>
          <w:iCs/>
        </w:rPr>
        <w:t>Authentication step-up protocol and metadata Version 1.0</w:t>
      </w:r>
      <w:r w:rsidRPr="001957C7">
        <w:rPr>
          <w:rFonts w:asciiTheme="majorBidi" w:eastAsia="Batang" w:hAnsiTheme="majorBidi" w:cstheme="majorBidi"/>
        </w:rPr>
        <w:t>, proposes simple trust elevation architectural patterns demonstrating the use of trust elevation in modern access control architectures, describes a common metadata set mechanisms and protocol elements for trust elevation information exchanges and promotes the use of trust elevation elements to facilitate standardization among the many technologies and approaches currently in use for credential and authentication risk mitigation.</w:t>
      </w:r>
    </w:p>
    <w:p w14:paraId="6F0C305D"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X.1277,</w:t>
      </w:r>
      <w:r w:rsidRPr="001957C7">
        <w:rPr>
          <w:rFonts w:eastAsia="Batang"/>
        </w:rPr>
        <w:t xml:space="preserve"> </w:t>
      </w:r>
      <w:r w:rsidRPr="001957C7">
        <w:rPr>
          <w:rFonts w:asciiTheme="majorBidi" w:eastAsia="Batang" w:hAnsiTheme="majorBidi" w:cstheme="majorBidi"/>
          <w:i/>
        </w:rPr>
        <w:t xml:space="preserve">Universal authentication framework, </w:t>
      </w:r>
      <w:r w:rsidRPr="001957C7">
        <w:rPr>
          <w:rFonts w:eastAsia="Batang"/>
          <w:color w:val="000000"/>
        </w:rPr>
        <w:t>describes the FIDO universal authentication framework (UAF) that enables online services and websites, whether on the open Internet or within enterprises, to transparently leverage native security features of end-user computing devices for strong user authentication and to reduce the problems associated with creating and remembering many online credentials.</w:t>
      </w:r>
    </w:p>
    <w:p w14:paraId="41A85280"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 xml:space="preserve">X.1278, </w:t>
      </w:r>
      <w:r w:rsidRPr="001957C7">
        <w:rPr>
          <w:rFonts w:asciiTheme="majorBidi" w:eastAsia="Batang" w:hAnsiTheme="majorBidi" w:cstheme="majorBidi"/>
          <w:i/>
        </w:rPr>
        <w:t xml:space="preserve">Client to authenticator protocol/Universal 2-factor framework, </w:t>
      </w:r>
      <w:r w:rsidRPr="001957C7">
        <w:rPr>
          <w:rFonts w:eastAsia="Batang"/>
          <w:color w:val="000000"/>
        </w:rPr>
        <w:t>describes an application layer protocol for communication between an external authenticator and another client/platform, as well as bindings of this application protocol to a variety of transport protocols using different physical media.</w:t>
      </w:r>
    </w:p>
    <w:p w14:paraId="7171D5EF"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 xml:space="preserve">X.1279, </w:t>
      </w:r>
      <w:r w:rsidRPr="001957C7">
        <w:rPr>
          <w:rFonts w:asciiTheme="majorBidi" w:eastAsia="Batang" w:hAnsiTheme="majorBidi" w:cstheme="majorBidi"/>
          <w:i/>
          <w:iCs/>
        </w:rPr>
        <w:t>Framework of enhanced authentication using telebiometrics with anti-spoofing detection mechanisms</w:t>
      </w:r>
      <w:r w:rsidRPr="001957C7">
        <w:rPr>
          <w:rFonts w:asciiTheme="majorBidi" w:eastAsia="Batang" w:hAnsiTheme="majorBidi" w:cstheme="majorBidi"/>
        </w:rPr>
        <w:t>, provides an architectural framework of enhanced authentication using telebiometrics with anti-spoofing detection. This Recommendation analyses threats to traditional telebiometric authentication solutions and specifies an architectural framework, authentication process flows and security considerations for enhanced authentication using telebiometrics with anti-spoofing detection mechanisms.</w:t>
      </w:r>
    </w:p>
    <w:p w14:paraId="37291F12" w14:textId="77777777" w:rsidR="001957C7" w:rsidRPr="001957C7" w:rsidRDefault="001957C7" w:rsidP="00C1784E">
      <w:pPr>
        <w:keepNext/>
        <w:numPr>
          <w:ilvl w:val="0"/>
          <w:numId w:val="5"/>
        </w:numPr>
        <w:rPr>
          <w:rFonts w:asciiTheme="majorBidi" w:eastAsia="Batang" w:hAnsiTheme="majorBidi" w:cstheme="majorBidi"/>
        </w:rPr>
      </w:pPr>
      <w:r w:rsidRPr="001957C7">
        <w:rPr>
          <w:rFonts w:asciiTheme="majorBidi" w:eastAsia="Batang" w:hAnsiTheme="majorBidi" w:cstheme="majorBidi"/>
        </w:rPr>
        <w:t xml:space="preserve">X.Suppl.35, </w:t>
      </w:r>
      <w:r w:rsidRPr="001957C7">
        <w:rPr>
          <w:rFonts w:asciiTheme="majorBidi" w:eastAsia="Batang" w:hAnsiTheme="majorBidi" w:cstheme="majorBidi"/>
          <w:i/>
        </w:rPr>
        <w:t xml:space="preserve">ITU-T X.1254 - Supplement on use cases of entity authentication assurance (EAA) framework, </w:t>
      </w:r>
      <w:r w:rsidRPr="001957C7">
        <w:rPr>
          <w:rFonts w:asciiTheme="majorBidi" w:eastAsia="Batang" w:hAnsiTheme="majorBidi" w:cstheme="majorBidi"/>
        </w:rPr>
        <w:t>contains three use cases of applying the entity authentication assurance framework in security implementation, including detailed security considerations in risk assessment, choice of appropriate assurance level and selection of authentication technologies.</w:t>
      </w:r>
    </w:p>
    <w:p w14:paraId="3F99C916" w14:textId="2789464F" w:rsidR="001957C7" w:rsidRPr="001957C7" w:rsidRDefault="001957C7" w:rsidP="001957C7">
      <w:r w:rsidRPr="001957C7">
        <w:t xml:space="preserve">SG17 agreed at its </w:t>
      </w:r>
      <w:r w:rsidR="0057110E" w:rsidRPr="001957C7">
        <w:t>29</w:t>
      </w:r>
      <w:r w:rsidR="0057110E">
        <w:t xml:space="preserve"> </w:t>
      </w:r>
      <w:r w:rsidRPr="001957C7">
        <w:t xml:space="preserve">May 2020 SG17 e-plenary to assign X.1261 to ITU-T D.1140, </w:t>
      </w:r>
      <w:r w:rsidRPr="001957C7">
        <w:rPr>
          <w:i/>
          <w:iCs/>
        </w:rPr>
        <w:t>Policy Framework including Principles for digital identity infrastructure</w:t>
      </w:r>
      <w:r w:rsidRPr="001957C7">
        <w:t xml:space="preserve">, to become a dual numbered Recommendation numbering in the ITU-T D-series and in the ITU-T X-series Recommendations on identity management. </w:t>
      </w:r>
    </w:p>
    <w:p w14:paraId="09C418C7" w14:textId="77777777" w:rsidR="001957C7" w:rsidRPr="001957C7" w:rsidRDefault="001957C7" w:rsidP="001957C7">
      <w:pPr>
        <w:keepNext/>
        <w:keepLines/>
        <w:spacing w:before="160"/>
        <w:ind w:left="794" w:hanging="794"/>
        <w:outlineLvl w:val="2"/>
      </w:pPr>
      <w:bookmarkStart w:id="56" w:name="_Toc91228262"/>
      <w:r w:rsidRPr="001957C7">
        <w:rPr>
          <w:b/>
        </w:rPr>
        <w:lastRenderedPageBreak/>
        <w:t>k)</w:t>
      </w:r>
      <w:r w:rsidRPr="001957C7">
        <w:rPr>
          <w:b/>
        </w:rPr>
        <w:tab/>
        <w:t>Q11/17, Generic technologies (Directory, public key infrastructure (PKI), privilege management infrastructure (PMI), Abstract Syntax Notation One (ASN.1), object identifiers (OIDs)) to support secure applications (2017 – 2020) / Generic technologies (such as Directory, PKI, Formal languages, Object Identifiers) to support secure applications (2021 -)</w:t>
      </w:r>
      <w:bookmarkEnd w:id="56"/>
    </w:p>
    <w:p w14:paraId="42F73E38" w14:textId="77777777" w:rsidR="001957C7" w:rsidRPr="001957C7" w:rsidRDefault="001957C7" w:rsidP="001957C7">
      <w:r w:rsidRPr="001957C7">
        <w:t xml:space="preserve">Q11/17 develops Recommendations on the directory services and systems including public-key/attribute certificates in the X.500-series. Q11/17 maintains the ASN.1 Recommendations and is further elaborating Recommendations on OIDs, a world-wide identifications scheme based on hierarchical registration authorities called the “Object Identifier Tree”. </w:t>
      </w:r>
      <w:r w:rsidRPr="001957C7">
        <w:rPr>
          <w:lang w:eastAsia="ko-KR"/>
        </w:rPr>
        <w:t>In January 2021, Q11/17 assumed the ongoing work on languages previously studied in Q12/17.</w:t>
      </w:r>
    </w:p>
    <w:p w14:paraId="221ABF77" w14:textId="77777777" w:rsidR="001957C7" w:rsidRPr="001957C7" w:rsidRDefault="001957C7" w:rsidP="001957C7">
      <w:pPr>
        <w:spacing w:after="120"/>
      </w:pPr>
      <w:r w:rsidRPr="00116C95">
        <w:t>In this study period, Q11/17 has developed five new Recommendations, twenty revised Recommendations, one Amendment and fourteen Technical Corrigenda (X.680 Cor.1, X.680 Cor.2, X.680 Amd.1, X.680 Cor.3, X.681 Cor.1, X.682 Cor.1, X.682 Cor.2, X.683 Cor.1,, X.693 Cor.1, X.694 Cor.1, X.696 Cor.1, X.696 Cor.2, X.696 Cor.3, X.893 Cor.1, X.894 Cor.1) to the X.500-, X.680-, and X.690-series of Recommendations, one Supplement and one new Technical Report:</w:t>
      </w:r>
    </w:p>
    <w:p w14:paraId="772FF8E4" w14:textId="77777777" w:rsidR="001957C7" w:rsidRPr="001957C7" w:rsidRDefault="001957C7" w:rsidP="00C1784E">
      <w:pPr>
        <w:numPr>
          <w:ilvl w:val="0"/>
          <w:numId w:val="5"/>
        </w:numPr>
        <w:spacing w:after="120"/>
        <w:ind w:left="714" w:hanging="357"/>
        <w:textAlignment w:val="auto"/>
        <w:rPr>
          <w:rFonts w:eastAsia="Batang"/>
        </w:rPr>
      </w:pPr>
      <w:r w:rsidRPr="001957C7">
        <w:rPr>
          <w:rFonts w:eastAsia="Batang"/>
        </w:rPr>
        <w:t xml:space="preserve">X.500 (revised), </w:t>
      </w:r>
      <w:r w:rsidRPr="001957C7">
        <w:rPr>
          <w:rFonts w:eastAsia="Batang"/>
          <w:i/>
          <w:iCs/>
        </w:rPr>
        <w:t xml:space="preserve">Information technology – Open Systems Interconnection – The Directory: Overview of concepts, </w:t>
      </w:r>
      <w:proofErr w:type="gramStart"/>
      <w:r w:rsidRPr="001957C7">
        <w:rPr>
          <w:rFonts w:eastAsia="Batang"/>
          <w:i/>
          <w:iCs/>
        </w:rPr>
        <w:t>models</w:t>
      </w:r>
      <w:proofErr w:type="gramEnd"/>
      <w:r w:rsidRPr="001957C7">
        <w:rPr>
          <w:rFonts w:eastAsia="Batang"/>
          <w:i/>
          <w:iCs/>
        </w:rPr>
        <w:t xml:space="preserve"> and services</w:t>
      </w:r>
      <w:r w:rsidRPr="001957C7">
        <w:rPr>
          <w:rFonts w:eastAsia="Batang"/>
        </w:rPr>
        <w:t>, introduces the concepts of the Directory and the DIB (Directory Information Base) and overviews the services and capabilities which they provide.</w:t>
      </w:r>
    </w:p>
    <w:p w14:paraId="066C39AB"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X.501 (revised), </w:t>
      </w:r>
      <w:r w:rsidRPr="001957C7">
        <w:rPr>
          <w:rFonts w:eastAsia="Batang"/>
          <w:i/>
          <w:iCs/>
        </w:rPr>
        <w:t>Information technology – Open Systems Interconnection – The Directory: Models</w:t>
      </w:r>
      <w:r w:rsidRPr="001957C7">
        <w:rPr>
          <w:rFonts w:eastAsia="Batang"/>
        </w:rPr>
        <w:t xml:space="preserve">, provides </w:t>
      </w:r>
      <w:proofErr w:type="gramStart"/>
      <w:r w:rsidRPr="001957C7">
        <w:rPr>
          <w:rFonts w:eastAsia="Batang"/>
        </w:rPr>
        <w:t>a number of</w:t>
      </w:r>
      <w:proofErr w:type="gramEnd"/>
      <w:r w:rsidRPr="001957C7">
        <w:rPr>
          <w:rFonts w:eastAsia="Batang"/>
        </w:rPr>
        <w:t xml:space="preserve"> different models for the Directory as a framework for the other Recommendations in the ITU-T X.500-series. The models are the overall (functional) model, the administrative authority model, generic Directory Information models providing Directory User and Administrative User views on Directory information, generic Directory System Agent (DSA) and DSA information models and operational framework, and a security model.</w:t>
      </w:r>
    </w:p>
    <w:p w14:paraId="00ED0BE6"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Amd.1 to X.501, </w:t>
      </w:r>
      <w:r w:rsidRPr="001957C7">
        <w:rPr>
          <w:rFonts w:eastAsia="Batang"/>
          <w:i/>
        </w:rPr>
        <w:t>Information technology – Open Systems Interconnection – The Directory: Models</w:t>
      </w:r>
      <w:r w:rsidRPr="001957C7">
        <w:rPr>
          <w:rFonts w:eastAsia="Batang"/>
        </w:rPr>
        <w:t xml:space="preserve">, </w:t>
      </w:r>
      <w:r w:rsidRPr="001957C7">
        <w:rPr>
          <w:rFonts w:eastAsia="Batang"/>
          <w:color w:val="000000"/>
          <w:szCs w:val="24"/>
        </w:rPr>
        <w:t>updates clause 9.2 and Annex A</w:t>
      </w:r>
      <w:r w:rsidRPr="001957C7">
        <w:rPr>
          <w:rFonts w:eastAsia="Batang"/>
          <w:color w:val="000000"/>
          <w:sz w:val="20"/>
        </w:rPr>
        <w:t>.</w:t>
      </w:r>
    </w:p>
    <w:p w14:paraId="20EE2191"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X.509 (revised), </w:t>
      </w:r>
      <w:bookmarkStart w:id="57" w:name="_Hlk35615107"/>
      <w:r w:rsidRPr="001957C7">
        <w:rPr>
          <w:rFonts w:eastAsia="Batang"/>
          <w:i/>
          <w:iCs/>
        </w:rPr>
        <w:t>Information technology – Open Systems Interconnection – The Directory</w:t>
      </w:r>
      <w:bookmarkEnd w:id="57"/>
      <w:r w:rsidRPr="001957C7">
        <w:rPr>
          <w:rFonts w:eastAsia="Batang"/>
          <w:i/>
          <w:iCs/>
        </w:rPr>
        <w:t>: Public-key and attribute certificate frameworks</w:t>
      </w:r>
      <w:r w:rsidRPr="001957C7">
        <w:rPr>
          <w:rFonts w:eastAsia="Batang"/>
        </w:rPr>
        <w:t xml:space="preserve">, </w:t>
      </w:r>
      <w:r w:rsidRPr="001957C7">
        <w:rPr>
          <w:rFonts w:eastAsia="SimSun"/>
          <w:lang w:eastAsia="zh-CN"/>
        </w:rPr>
        <w:t>defines frameworks for public-key infrastructure (PKI) and privilege management infrastructure (PMI). It introduces the basic concept of asymmetric cryptographic techniques. It specifies the following data types: public-key certificate, attribute certificate, certificate revocation list (CRL) and attribute certificate revocation list (ACRL). It also defines several certificates and CRL extensions, and it defines directory schema information allowing PKI and PMI related data to be stored in a directory. In addition, it defines entity types, such as certification authority (CA), attribute authority (AA), relying party, privilege verifier, trust broker and trust anchor. It specifies the principles for certificate validation, validation path, certificate policy, etc. It includes a specification for authorization validation lists that allow for fast validation and restrictions on communications. It includes protocols necessary for maintaining authorization validation lists and a protocol for accessing a trust broker</w:t>
      </w:r>
      <w:r w:rsidRPr="001957C7">
        <w:rPr>
          <w:rFonts w:eastAsia="Batang"/>
        </w:rPr>
        <w:t>.</w:t>
      </w:r>
    </w:p>
    <w:p w14:paraId="6A8A7531" w14:textId="77777777" w:rsidR="001957C7" w:rsidRPr="001957C7" w:rsidRDefault="001957C7" w:rsidP="00C1784E">
      <w:pPr>
        <w:numPr>
          <w:ilvl w:val="0"/>
          <w:numId w:val="5"/>
        </w:numPr>
        <w:spacing w:before="0" w:after="120"/>
        <w:textAlignment w:val="auto"/>
        <w:rPr>
          <w:rFonts w:eastAsia="Batang"/>
        </w:rPr>
      </w:pPr>
      <w:r w:rsidRPr="001957C7">
        <w:rPr>
          <w:rFonts w:eastAsia="Batang"/>
        </w:rPr>
        <w:t xml:space="preserve">Cor.1 to X.509, </w:t>
      </w:r>
      <w:r w:rsidRPr="001957C7">
        <w:rPr>
          <w:rFonts w:eastAsia="Batang"/>
          <w:i/>
        </w:rPr>
        <w:t>Information Technology - Open systems Interconnection - The Directory: Public-key and attribute certificate frameworks</w:t>
      </w:r>
      <w:r w:rsidRPr="001957C7">
        <w:rPr>
          <w:rFonts w:eastAsia="Batang"/>
        </w:rPr>
        <w:t>, corrects defects in clause 6.2.2 and Annex B.</w:t>
      </w:r>
    </w:p>
    <w:p w14:paraId="5CBEC303" w14:textId="77777777" w:rsidR="001957C7" w:rsidRPr="001957C7" w:rsidRDefault="001957C7" w:rsidP="00C1784E">
      <w:pPr>
        <w:numPr>
          <w:ilvl w:val="0"/>
          <w:numId w:val="5"/>
        </w:numPr>
        <w:spacing w:before="0" w:after="120"/>
        <w:ind w:left="714" w:hanging="357"/>
        <w:textAlignment w:val="auto"/>
        <w:rPr>
          <w:rFonts w:eastAsia="Batang"/>
          <w:lang w:eastAsia="ko-KR"/>
        </w:rPr>
      </w:pPr>
      <w:r w:rsidRPr="001957C7">
        <w:rPr>
          <w:rFonts w:eastAsia="Batang"/>
        </w:rPr>
        <w:t xml:space="preserve">X.510, </w:t>
      </w:r>
      <w:r w:rsidRPr="001957C7">
        <w:rPr>
          <w:rFonts w:eastAsia="Batang"/>
          <w:i/>
          <w:iCs/>
        </w:rPr>
        <w:t>Information technology – Open Systems Interconnection – The Directory:</w:t>
      </w:r>
      <w:r w:rsidRPr="001957C7">
        <w:rPr>
          <w:rFonts w:eastAsia="Batang"/>
        </w:rPr>
        <w:t xml:space="preserve"> Protocol specifications for secure operations, defines a general protocol, called the wrapper protocol, </w:t>
      </w:r>
      <w:r w:rsidRPr="001957C7">
        <w:rPr>
          <w:rFonts w:eastAsia="Batang"/>
        </w:rPr>
        <w:lastRenderedPageBreak/>
        <w:t>that provides cyber security for protocols designed for wrapper protocol protection by providing for authentication, integrity and optionally confidentiality (encryption). The wrapper protocol allows cyber security to be provided independently of the protected protocols, which means that the security may be enhanced without affecting the protected protocol specification.</w:t>
      </w:r>
    </w:p>
    <w:p w14:paraId="1D4C22F5"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X.511 (revised), </w:t>
      </w:r>
      <w:r w:rsidRPr="001957C7">
        <w:rPr>
          <w:rFonts w:eastAsia="Batang"/>
          <w:i/>
          <w:iCs/>
        </w:rPr>
        <w:t>Information technology – Open Systems Interconnection – The Directory: Abstract service definition</w:t>
      </w:r>
      <w:r w:rsidRPr="001957C7">
        <w:rPr>
          <w:rFonts w:eastAsia="Batang"/>
        </w:rPr>
        <w:t xml:space="preserve">, </w:t>
      </w:r>
      <w:r w:rsidRPr="001957C7">
        <w:rPr>
          <w:rFonts w:eastAsia="SimSun"/>
          <w:lang w:eastAsia="zh-CN"/>
        </w:rPr>
        <w:t>defines in an abstract way the externally visible services provided by the Directory, including bind and unbind operations, read operations, search operations, modify operations, operations to support password policies and operations to support interworking with LDAP. It also defines errors.</w:t>
      </w:r>
    </w:p>
    <w:p w14:paraId="0CE5D4D1"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X.518 (revised), </w:t>
      </w:r>
      <w:r w:rsidRPr="001957C7">
        <w:rPr>
          <w:rFonts w:eastAsia="Batang"/>
          <w:i/>
          <w:iCs/>
        </w:rPr>
        <w:t>Information technology – Open Systems Interconnection – The Directory: Procedures for distributed operation</w:t>
      </w:r>
      <w:r w:rsidRPr="001957C7">
        <w:rPr>
          <w:rFonts w:eastAsia="Batang"/>
        </w:rPr>
        <w:t xml:space="preserve">, </w:t>
      </w:r>
      <w:r w:rsidRPr="001957C7">
        <w:rPr>
          <w:rFonts w:eastAsia="SimSun"/>
          <w:lang w:eastAsia="zh-CN"/>
        </w:rPr>
        <w:t>specifies the procedures required for a distributed directory consisting of a mix of Directory System Agents (DSAs) and lightweight directory access protocol (LDAP) servers acting together to provide a consistent service to its users, independent of the point of access. It also describes procedures for protocol conversion between the directory access protocol/directory system protocol (DAP/DSP) protocols and the LDAP protocol.</w:t>
      </w:r>
    </w:p>
    <w:p w14:paraId="68221829"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X.519 (revised), </w:t>
      </w:r>
      <w:r w:rsidRPr="001957C7">
        <w:rPr>
          <w:rFonts w:eastAsia="Batang"/>
          <w:i/>
          <w:iCs/>
        </w:rPr>
        <w:t>Information technology – Open Systems Interconnection – The Directory: Protocol specifications</w:t>
      </w:r>
      <w:r w:rsidRPr="001957C7">
        <w:rPr>
          <w:rFonts w:eastAsia="Batang"/>
        </w:rPr>
        <w:t xml:space="preserve">, </w:t>
      </w:r>
      <w:r w:rsidRPr="001957C7">
        <w:rPr>
          <w:rFonts w:eastAsia="SimSun"/>
          <w:lang w:eastAsia="zh-CN"/>
        </w:rPr>
        <w:t>specifies the Directory Access Protocol, the Directory System Protocol, the Directory Information Shadowing Protocol and the Directory Operational Binding Management Protocol which fulfil the abstract services specified in Recommendation ITU-T X.501 | ISO/IEC 9594-2, Recommendation ITU T X.511 | ISO/IEC 9594-3, Recommendation ITU-T X.518 | ISO/IEC 9594-4 and Recommendation ITU-T X.525 | ISO/IEC 9594-9. It includes specifications for supporting underlying protocols to reduce the dependency on external specifications. The protocols may be encoded using all standard ASN.1 encoding rules.</w:t>
      </w:r>
    </w:p>
    <w:p w14:paraId="7F05CC9C" w14:textId="585B0476"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X.520 (revised), </w:t>
      </w:r>
      <w:r w:rsidRPr="001957C7">
        <w:rPr>
          <w:rFonts w:eastAsia="Batang"/>
          <w:i/>
          <w:iCs/>
        </w:rPr>
        <w:t>Information technology – Open Systems Interconnection – The Directory: Selected attribute types</w:t>
      </w:r>
      <w:r w:rsidRPr="001957C7">
        <w:rPr>
          <w:rFonts w:eastAsia="Batang"/>
        </w:rPr>
        <w:t xml:space="preserve">, </w:t>
      </w:r>
      <w:r w:rsidRPr="001957C7">
        <w:rPr>
          <w:rFonts w:eastAsia="SimSun"/>
          <w:lang w:eastAsia="zh-CN"/>
        </w:rPr>
        <w:t xml:space="preserve">defines </w:t>
      </w:r>
      <w:proofErr w:type="gramStart"/>
      <w:r w:rsidRPr="001957C7">
        <w:rPr>
          <w:rFonts w:eastAsia="SimSun"/>
          <w:lang w:eastAsia="zh-CN"/>
        </w:rPr>
        <w:t>a number of</w:t>
      </w:r>
      <w:proofErr w:type="gramEnd"/>
      <w:r w:rsidRPr="001957C7">
        <w:rPr>
          <w:rFonts w:eastAsia="SimSun"/>
          <w:lang w:eastAsia="zh-CN"/>
        </w:rPr>
        <w:t xml:space="preserve"> attribute types and matching rules which may be found useful across a range of applications of the Directory. One particular use for many of the attributes defined is in the formation of names, particularly for the classes of objects defined in Rec. ITU-T X.521 | ISO/IEC 9594-7. Other attribute types, called notification attributes, provide diagnostic information. This Recommendation | International Standard defines context types which supply characteristics associated with attribute values. It also includes definitions for LDAP syntaxes relevant for attribute types and matching rules.</w:t>
      </w:r>
    </w:p>
    <w:p w14:paraId="1C877635" w14:textId="7777777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X.521 (revised), </w:t>
      </w:r>
      <w:r w:rsidRPr="001957C7">
        <w:rPr>
          <w:rFonts w:eastAsia="Batang"/>
          <w:i/>
          <w:iCs/>
        </w:rPr>
        <w:t>Information technology – Open Systems Interconnection – The Directory: Selected object classes</w:t>
      </w:r>
      <w:r w:rsidRPr="001957C7">
        <w:rPr>
          <w:rFonts w:eastAsia="Batang"/>
        </w:rPr>
        <w:t xml:space="preserve">, </w:t>
      </w:r>
      <w:r w:rsidRPr="001957C7">
        <w:rPr>
          <w:rFonts w:eastAsia="SimSun"/>
          <w:lang w:eastAsia="zh-CN"/>
        </w:rPr>
        <w:t xml:space="preserve">defines </w:t>
      </w:r>
      <w:proofErr w:type="gramStart"/>
      <w:r w:rsidRPr="001957C7">
        <w:rPr>
          <w:rFonts w:eastAsia="SimSun"/>
          <w:lang w:eastAsia="zh-CN"/>
        </w:rPr>
        <w:t>a number of</w:t>
      </w:r>
      <w:proofErr w:type="gramEnd"/>
      <w:r w:rsidRPr="001957C7">
        <w:rPr>
          <w:rFonts w:eastAsia="SimSun"/>
          <w:lang w:eastAsia="zh-CN"/>
        </w:rPr>
        <w:t xml:space="preserve"> selected object classes and name forms which may be found useful across a range of applications of the Directory. An object class definition specifies the attribute types which are relevant to the objects of that class. A name form definition specifies the attributes to be used in forming names for the objects of a given class.</w:t>
      </w:r>
    </w:p>
    <w:p w14:paraId="13CE9AB6" w14:textId="0E297747" w:rsidR="001957C7" w:rsidRPr="001957C7" w:rsidRDefault="001957C7" w:rsidP="00C1784E">
      <w:pPr>
        <w:numPr>
          <w:ilvl w:val="0"/>
          <w:numId w:val="5"/>
        </w:numPr>
        <w:spacing w:before="0" w:after="120"/>
        <w:ind w:left="714" w:hanging="357"/>
        <w:textAlignment w:val="auto"/>
        <w:rPr>
          <w:rFonts w:eastAsia="Batang"/>
        </w:rPr>
      </w:pPr>
      <w:r w:rsidRPr="001957C7">
        <w:rPr>
          <w:rFonts w:eastAsia="Batang"/>
        </w:rPr>
        <w:t xml:space="preserve">X.525 (revised), </w:t>
      </w:r>
      <w:r w:rsidRPr="001957C7">
        <w:rPr>
          <w:rFonts w:eastAsia="Batang"/>
          <w:i/>
          <w:iCs/>
        </w:rPr>
        <w:t>Information technology – Open Systems Interconnection – The Directory: Replication</w:t>
      </w:r>
      <w:r w:rsidRPr="001957C7">
        <w:rPr>
          <w:rFonts w:eastAsia="Batang"/>
        </w:rPr>
        <w:t xml:space="preserve">, </w:t>
      </w:r>
      <w:r w:rsidRPr="001957C7">
        <w:rPr>
          <w:rFonts w:eastAsia="SimSun"/>
          <w:lang w:eastAsia="zh-CN"/>
        </w:rPr>
        <w:t xml:space="preserve">specifies a shadow service which Directory system agents (DSAs) may use to replicate Directory information. The service allows Directory information to be replicated among DSAs to improve service to Directory </w:t>
      </w:r>
      <w:r w:rsidR="0057110E" w:rsidRPr="001957C7">
        <w:rPr>
          <w:rFonts w:eastAsia="SimSun"/>
          <w:lang w:eastAsia="zh-CN"/>
        </w:rPr>
        <w:t>users and</w:t>
      </w:r>
      <w:r w:rsidRPr="001957C7">
        <w:rPr>
          <w:rFonts w:eastAsia="SimSun"/>
          <w:lang w:eastAsia="zh-CN"/>
        </w:rPr>
        <w:t xml:space="preserve"> provides for the automatic updating of this information.</w:t>
      </w:r>
    </w:p>
    <w:p w14:paraId="62069DB5" w14:textId="77777777" w:rsidR="001957C7" w:rsidRPr="001957C7" w:rsidRDefault="001957C7" w:rsidP="00C1784E">
      <w:pPr>
        <w:numPr>
          <w:ilvl w:val="0"/>
          <w:numId w:val="5"/>
        </w:numPr>
        <w:spacing w:before="0" w:after="120"/>
        <w:textAlignment w:val="auto"/>
        <w:rPr>
          <w:rFonts w:eastAsia="Batang"/>
        </w:rPr>
      </w:pPr>
      <w:r w:rsidRPr="001957C7">
        <w:rPr>
          <w:rFonts w:eastAsia="Batang"/>
        </w:rPr>
        <w:t xml:space="preserve">X.676, </w:t>
      </w:r>
      <w:r w:rsidRPr="001957C7">
        <w:rPr>
          <w:rFonts w:eastAsia="Batang"/>
          <w:i/>
          <w:iCs/>
        </w:rPr>
        <w:t>Object identifier-based resolution framework for IoT grouped services</w:t>
      </w:r>
      <w:r w:rsidRPr="001957C7">
        <w:rPr>
          <w:rFonts w:eastAsia="Batang"/>
          <w:szCs w:val="24"/>
        </w:rPr>
        <w:t xml:space="preserve">, specifies an object identifier (OID)-based resolution framework for identifying various services in IoT </w:t>
      </w:r>
      <w:r w:rsidRPr="001957C7">
        <w:rPr>
          <w:rFonts w:eastAsia="Batang"/>
          <w:szCs w:val="24"/>
        </w:rPr>
        <w:lastRenderedPageBreak/>
        <w:t>environments. OID is an identifier to name an object with a hierarchically assigned namespace. In Internet of things (IoT), thousands of IoT services based on heterogeneous resources will be provided as combinations of various services. For efficiency, various technologies, such as service binding, dynamic services or frequently switching services will be required, along with resolution and identification of grouped services. This Recommendation describes the concepts of IoT grouped services, considerations, architectures, and procedures for an OID-based resolution framework for IoT grouped services.</w:t>
      </w:r>
    </w:p>
    <w:p w14:paraId="32DD2237" w14:textId="77777777" w:rsidR="001957C7" w:rsidRPr="001957C7" w:rsidRDefault="001957C7" w:rsidP="00C1784E">
      <w:pPr>
        <w:numPr>
          <w:ilvl w:val="0"/>
          <w:numId w:val="5"/>
        </w:numPr>
        <w:spacing w:before="0" w:after="120"/>
        <w:textAlignment w:val="auto"/>
        <w:rPr>
          <w:rFonts w:eastAsia="Batang"/>
        </w:rPr>
      </w:pPr>
      <w:r w:rsidRPr="001957C7">
        <w:rPr>
          <w:rFonts w:eastAsia="Batang"/>
        </w:rPr>
        <w:t xml:space="preserve">X.677, </w:t>
      </w:r>
      <w:r w:rsidRPr="001957C7">
        <w:rPr>
          <w:rFonts w:eastAsia="Batang"/>
          <w:i/>
          <w:iCs/>
        </w:rPr>
        <w:t>Identification mechanism for unmanned aerial vehicles using object identifiers</w:t>
      </w:r>
      <w:r w:rsidRPr="001957C7">
        <w:rPr>
          <w:rFonts w:eastAsia="Batang"/>
          <w:szCs w:val="24"/>
        </w:rPr>
        <w:t>, analyses requirements for full life-cycle management and operating identity recognition of unmanned aerial vehicles (UAVs) with security considerations and specifies an identification mechanism for UAVs using object identifiers (OIDs), including detailed specifications of assignment rules and registration procedures of OIDs used for UAVs.</w:t>
      </w:r>
    </w:p>
    <w:p w14:paraId="68765C50" w14:textId="77777777" w:rsidR="001957C7" w:rsidRPr="001957C7" w:rsidRDefault="001957C7" w:rsidP="00C1784E">
      <w:pPr>
        <w:numPr>
          <w:ilvl w:val="0"/>
          <w:numId w:val="5"/>
        </w:numPr>
        <w:spacing w:before="0" w:after="120"/>
        <w:textAlignment w:val="auto"/>
        <w:rPr>
          <w:rFonts w:eastAsia="Batang"/>
          <w:i/>
          <w:iCs/>
          <w:szCs w:val="24"/>
        </w:rPr>
      </w:pPr>
      <w:r w:rsidRPr="001957C7">
        <w:rPr>
          <w:rFonts w:eastAsia="Batang"/>
          <w:szCs w:val="24"/>
        </w:rPr>
        <w:t>X.680 (revised</w:t>
      </w:r>
      <w:r w:rsidRPr="001957C7">
        <w:t xml:space="preserve"> </w:t>
      </w:r>
      <w:r w:rsidRPr="001957C7">
        <w:rPr>
          <w:rFonts w:eastAsia="Batang"/>
          <w:szCs w:val="24"/>
        </w:rPr>
        <w:t>and its Amd.1 and Cor.1-3 before the revision),</w:t>
      </w:r>
      <w:r w:rsidRPr="001957C7">
        <w:rPr>
          <w:rFonts w:eastAsia="Batang"/>
        </w:rPr>
        <w:t xml:space="preserve"> </w:t>
      </w:r>
      <w:r w:rsidRPr="001957C7">
        <w:rPr>
          <w:rFonts w:eastAsia="Batang"/>
          <w:i/>
          <w:iCs/>
          <w:szCs w:val="24"/>
        </w:rPr>
        <w:t>Information technology – Abstract Syntax Notation One (ASN.1): Specification of basic notation,</w:t>
      </w:r>
      <w:r w:rsidRPr="001957C7">
        <w:rPr>
          <w:rFonts w:eastAsia="Batang"/>
        </w:rPr>
        <w:t xml:space="preserve"> </w:t>
      </w:r>
      <w:r w:rsidRPr="001957C7">
        <w:rPr>
          <w:rFonts w:eastAsia="Batang"/>
          <w:szCs w:val="24"/>
        </w:rPr>
        <w:t xml:space="preserve">provides a notation called Abstract Syntax Notation One (ASN.1) for defining the syntax of information data. It defines </w:t>
      </w:r>
      <w:proofErr w:type="gramStart"/>
      <w:r w:rsidRPr="001957C7">
        <w:rPr>
          <w:rFonts w:eastAsia="Batang"/>
          <w:szCs w:val="24"/>
        </w:rPr>
        <w:t>a number of</w:t>
      </w:r>
      <w:proofErr w:type="gramEnd"/>
      <w:r w:rsidRPr="001957C7">
        <w:rPr>
          <w:rFonts w:eastAsia="Batang"/>
          <w:szCs w:val="24"/>
        </w:rPr>
        <w:t xml:space="preserve"> simple data types and specifies a notation for referencing these types and for specifying values of these types.</w:t>
      </w:r>
    </w:p>
    <w:p w14:paraId="1FC05C14" w14:textId="77777777" w:rsidR="001957C7" w:rsidRPr="001957C7" w:rsidRDefault="001957C7" w:rsidP="00C1784E">
      <w:pPr>
        <w:numPr>
          <w:ilvl w:val="0"/>
          <w:numId w:val="5"/>
        </w:numPr>
        <w:spacing w:before="0" w:after="120"/>
        <w:textAlignment w:val="auto"/>
        <w:rPr>
          <w:rFonts w:eastAsia="Batang"/>
          <w:szCs w:val="24"/>
        </w:rPr>
      </w:pPr>
      <w:r w:rsidRPr="001957C7">
        <w:rPr>
          <w:rFonts w:eastAsia="Batang"/>
          <w:szCs w:val="24"/>
        </w:rPr>
        <w:t>X.681 (revised</w:t>
      </w:r>
      <w:r w:rsidRPr="001957C7">
        <w:t xml:space="preserve"> </w:t>
      </w:r>
      <w:r w:rsidRPr="001957C7">
        <w:rPr>
          <w:rFonts w:eastAsia="Batang"/>
          <w:szCs w:val="24"/>
        </w:rPr>
        <w:t>and its Cor.1 before the revision),</w:t>
      </w:r>
      <w:r w:rsidRPr="001957C7">
        <w:rPr>
          <w:rFonts w:eastAsia="Batang"/>
        </w:rPr>
        <w:t xml:space="preserve"> </w:t>
      </w:r>
      <w:r w:rsidRPr="001957C7">
        <w:rPr>
          <w:rFonts w:eastAsia="Batang"/>
          <w:i/>
          <w:iCs/>
          <w:szCs w:val="24"/>
        </w:rPr>
        <w:t>Information technology – Abstract Syntax Notation One (ASN.1): Information object specification</w:t>
      </w:r>
      <w:r w:rsidRPr="001957C7">
        <w:rPr>
          <w:rFonts w:eastAsia="Batang"/>
          <w:szCs w:val="24"/>
        </w:rPr>
        <w:t>, 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p w14:paraId="31993E23" w14:textId="77777777" w:rsidR="001957C7" w:rsidRPr="001957C7" w:rsidRDefault="001957C7" w:rsidP="00C1784E">
      <w:pPr>
        <w:numPr>
          <w:ilvl w:val="0"/>
          <w:numId w:val="5"/>
        </w:numPr>
        <w:spacing w:before="0" w:after="120"/>
        <w:textAlignment w:val="auto"/>
        <w:rPr>
          <w:rFonts w:eastAsia="Batang"/>
        </w:rPr>
      </w:pPr>
      <w:r w:rsidRPr="001957C7">
        <w:rPr>
          <w:rFonts w:eastAsia="Batang"/>
        </w:rPr>
        <w:t>X.682 (revised</w:t>
      </w:r>
      <w:r w:rsidRPr="001957C7">
        <w:t xml:space="preserve"> </w:t>
      </w:r>
      <w:r w:rsidRPr="001957C7">
        <w:rPr>
          <w:rFonts w:eastAsia="Batang"/>
        </w:rPr>
        <w:t xml:space="preserve">and its Cor.2 before the revision), </w:t>
      </w:r>
      <w:r w:rsidRPr="001957C7">
        <w:rPr>
          <w:rFonts w:eastAsia="Batang"/>
          <w:i/>
          <w:iCs/>
        </w:rPr>
        <w:t>Information technology – Abstract Syntax Notation One (ASN.1): Constraint specification</w:t>
      </w:r>
      <w:r w:rsidRPr="001957C7">
        <w:rPr>
          <w:rFonts w:eastAsia="Batang"/>
        </w:rPr>
        <w:t xml:space="preserve">, provides the ASN.1 notation for the general case of constraint and exception specification by which the data values of a structured data type can be limited. The notation also provides for signalling </w:t>
      </w:r>
      <w:proofErr w:type="gramStart"/>
      <w:r w:rsidRPr="001957C7">
        <w:rPr>
          <w:rFonts w:eastAsia="Batang"/>
        </w:rPr>
        <w:t>if and when</w:t>
      </w:r>
      <w:proofErr w:type="gramEnd"/>
      <w:r w:rsidRPr="001957C7">
        <w:rPr>
          <w:rFonts w:eastAsia="Batang"/>
        </w:rPr>
        <w:t xml:space="preserve"> a constraint is violated.</w:t>
      </w:r>
    </w:p>
    <w:p w14:paraId="5EF19A82" w14:textId="77777777" w:rsidR="001957C7" w:rsidRPr="001957C7" w:rsidRDefault="001957C7" w:rsidP="00C1784E">
      <w:pPr>
        <w:numPr>
          <w:ilvl w:val="0"/>
          <w:numId w:val="5"/>
        </w:numPr>
        <w:spacing w:before="0" w:after="120"/>
        <w:textAlignment w:val="auto"/>
        <w:rPr>
          <w:rFonts w:eastAsia="Batang"/>
        </w:rPr>
      </w:pPr>
      <w:r w:rsidRPr="001957C7">
        <w:rPr>
          <w:rFonts w:eastAsia="Batang"/>
        </w:rPr>
        <w:t>X.683 (revised</w:t>
      </w:r>
      <w:r w:rsidRPr="001957C7">
        <w:t xml:space="preserve"> </w:t>
      </w:r>
      <w:r w:rsidRPr="001957C7">
        <w:rPr>
          <w:rFonts w:eastAsia="Batang"/>
        </w:rPr>
        <w:t xml:space="preserve">and its Cor.1 before the revision), </w:t>
      </w:r>
      <w:r w:rsidRPr="001957C7">
        <w:rPr>
          <w:rFonts w:eastAsia="Batang"/>
          <w:i/>
          <w:iCs/>
        </w:rPr>
        <w:t>Information technology – Abstract Syntax Notation One (ASN.1): Parameterization of ASN.1 specifications</w:t>
      </w:r>
      <w:r w:rsidRPr="001957C7">
        <w:rPr>
          <w:rFonts w:eastAsia="Batang"/>
        </w:rPr>
        <w:t>, 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p w14:paraId="75C1463D" w14:textId="74ED9F51" w:rsidR="001957C7" w:rsidRPr="001957C7" w:rsidRDefault="001957C7" w:rsidP="00C1784E">
      <w:pPr>
        <w:numPr>
          <w:ilvl w:val="0"/>
          <w:numId w:val="5"/>
        </w:numPr>
        <w:spacing w:before="0" w:after="120"/>
        <w:rPr>
          <w:rFonts w:eastAsia="Batang"/>
        </w:rPr>
      </w:pPr>
      <w:r w:rsidRPr="001957C7">
        <w:rPr>
          <w:rFonts w:eastAsia="Batang"/>
        </w:rPr>
        <w:t xml:space="preserve">X.690 (revised), </w:t>
      </w:r>
      <w:r w:rsidRPr="001957C7">
        <w:rPr>
          <w:rFonts w:eastAsia="Batang"/>
          <w:i/>
          <w:iCs/>
        </w:rPr>
        <w:t>Information technology – ASN.1 encoding rules: Specification of Basic Encoding Rules (BER), Canonical Encoding Rules (CER) and Distinguished Encoding Rules (DER)</w:t>
      </w:r>
      <w:r w:rsidRPr="001957C7">
        <w:rPr>
          <w:rFonts w:eastAsia="Batang"/>
        </w:rPr>
        <w:t xml:space="preserve">, defines a set of Basic Encoding Rules (BER) that may be applied to values of types defined using the ASN.1 notation. Application of these encoding rules produces a transfer syntax for such values. It is implicit in the specification of these encoding rules that they are also used for decoding. This Recommendation | International Standard </w:t>
      </w:r>
      <w:proofErr w:type="gramStart"/>
      <w:r w:rsidRPr="001957C7">
        <w:rPr>
          <w:rFonts w:eastAsia="Batang"/>
        </w:rPr>
        <w:t>defines also</w:t>
      </w:r>
      <w:proofErr w:type="gramEnd"/>
      <w:r w:rsidRPr="001957C7">
        <w:rPr>
          <w:rFonts w:eastAsia="Batang"/>
        </w:rPr>
        <w:t xml:space="preserve">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w:t>
      </w:r>
      <w:r w:rsidR="0057110E" w:rsidRPr="001957C7">
        <w:rPr>
          <w:rFonts w:eastAsia="Batang"/>
        </w:rPr>
        <w:t>small, encoded</w:t>
      </w:r>
      <w:r w:rsidRPr="001957C7">
        <w:rPr>
          <w:rFonts w:eastAsia="Batang"/>
        </w:rPr>
        <w:t xml:space="preserve"> values, while CER is more suitable for the large ones. It is implicit in the specification of these encoding rules that they are also used for decoding.</w:t>
      </w:r>
    </w:p>
    <w:p w14:paraId="12B08A46" w14:textId="77777777" w:rsidR="001957C7" w:rsidRPr="001957C7" w:rsidRDefault="001957C7" w:rsidP="00C1784E">
      <w:pPr>
        <w:numPr>
          <w:ilvl w:val="0"/>
          <w:numId w:val="5"/>
        </w:numPr>
        <w:spacing w:before="0" w:after="120"/>
        <w:textAlignment w:val="auto"/>
        <w:rPr>
          <w:rFonts w:eastAsia="Batang"/>
        </w:rPr>
      </w:pPr>
      <w:r w:rsidRPr="001957C7">
        <w:rPr>
          <w:rFonts w:eastAsia="Batang"/>
        </w:rPr>
        <w:lastRenderedPageBreak/>
        <w:t xml:space="preserve">X.691 (revised), </w:t>
      </w:r>
      <w:r w:rsidRPr="001957C7">
        <w:rPr>
          <w:rFonts w:eastAsia="Batang"/>
          <w:i/>
          <w:iCs/>
        </w:rPr>
        <w:t>Information technology – ASN.1 encoding rules: Specification of Packed Encoding Rules (PER)</w:t>
      </w:r>
      <w:r w:rsidRPr="001957C7">
        <w:rPr>
          <w:rFonts w:eastAsia="Batang"/>
        </w:rPr>
        <w:t>, describes a set of encoding rules that can be applied to values of all ASN.1 types to achieve a much more compact representation than that achieved by the Basic Encoding Rules and its derivatives (described in Rec. ITU-T X.690 | ISO/IEC 8825-1).</w:t>
      </w:r>
    </w:p>
    <w:p w14:paraId="19B55980" w14:textId="77777777" w:rsidR="001957C7" w:rsidRPr="001957C7" w:rsidRDefault="001957C7" w:rsidP="00C1784E">
      <w:pPr>
        <w:numPr>
          <w:ilvl w:val="0"/>
          <w:numId w:val="5"/>
        </w:numPr>
        <w:spacing w:before="0" w:after="120"/>
        <w:textAlignment w:val="auto"/>
        <w:rPr>
          <w:rFonts w:eastAsia="Batang"/>
        </w:rPr>
      </w:pPr>
      <w:r w:rsidRPr="001957C7">
        <w:rPr>
          <w:rFonts w:eastAsia="Batang"/>
        </w:rPr>
        <w:t xml:space="preserve">X.692 (revised), </w:t>
      </w:r>
      <w:r w:rsidRPr="001957C7">
        <w:rPr>
          <w:rFonts w:eastAsia="Batang"/>
          <w:i/>
          <w:iCs/>
        </w:rPr>
        <w:t>Information technology – ASN.1 encoding rules: Specification of Encoding Control Notation (ECN)</w:t>
      </w:r>
      <w:r w:rsidRPr="001957C7">
        <w:rPr>
          <w:rFonts w:eastAsia="Batang"/>
        </w:rPr>
        <w:t xml:space="preserve">, defines the Encoding Control Notation (ECN) used to specify encodings (of ASN.1 types) that differ from those provided by standardized encoding rules such as the Basic Encoding Rules (BER) and the Packed Encoding Rules (PER). </w:t>
      </w:r>
    </w:p>
    <w:p w14:paraId="5D375492" w14:textId="77777777" w:rsidR="001957C7" w:rsidRPr="001957C7" w:rsidRDefault="001957C7" w:rsidP="00C1784E">
      <w:pPr>
        <w:numPr>
          <w:ilvl w:val="0"/>
          <w:numId w:val="5"/>
        </w:numPr>
        <w:spacing w:before="0" w:after="120"/>
        <w:textAlignment w:val="auto"/>
        <w:rPr>
          <w:rFonts w:eastAsia="Batang"/>
        </w:rPr>
      </w:pPr>
      <w:r w:rsidRPr="001957C7">
        <w:rPr>
          <w:rFonts w:eastAsia="Batang"/>
        </w:rPr>
        <w:t>X.693 (revised</w:t>
      </w:r>
      <w:r w:rsidRPr="001957C7">
        <w:t xml:space="preserve"> </w:t>
      </w:r>
      <w:r w:rsidRPr="001957C7">
        <w:rPr>
          <w:rFonts w:eastAsia="Batang"/>
        </w:rPr>
        <w:t xml:space="preserve">and its Cor.1 before the revision), </w:t>
      </w:r>
      <w:r w:rsidRPr="001957C7">
        <w:rPr>
          <w:rFonts w:eastAsia="Batang"/>
          <w:i/>
          <w:iCs/>
        </w:rPr>
        <w:t>Information technology – ASN.1 encoding rules: XML Encoding Rules (XER)</w:t>
      </w:r>
      <w:r w:rsidRPr="001957C7">
        <w:rPr>
          <w:rFonts w:eastAsia="Batang"/>
        </w:rPr>
        <w:t>, specifies rules for encoding values of ASN.1 types using the Extensible Markup Language (XML).</w:t>
      </w:r>
    </w:p>
    <w:p w14:paraId="2EB45369" w14:textId="77777777" w:rsidR="001957C7" w:rsidRPr="001957C7" w:rsidRDefault="001957C7" w:rsidP="00C1784E">
      <w:pPr>
        <w:numPr>
          <w:ilvl w:val="0"/>
          <w:numId w:val="5"/>
        </w:numPr>
        <w:spacing w:before="0" w:after="120"/>
        <w:textAlignment w:val="auto"/>
        <w:rPr>
          <w:rFonts w:eastAsia="Batang"/>
          <w:i/>
          <w:iCs/>
        </w:rPr>
      </w:pPr>
      <w:r w:rsidRPr="001957C7">
        <w:rPr>
          <w:rFonts w:eastAsia="Batang"/>
        </w:rPr>
        <w:t xml:space="preserve">X.694 (revised and its Cor.1 before the revision), </w:t>
      </w:r>
      <w:r w:rsidRPr="001957C7">
        <w:rPr>
          <w:rFonts w:eastAsia="Batang"/>
          <w:i/>
          <w:iCs/>
        </w:rPr>
        <w:t>Information technology – ASN.1 encoding rules: Mapping W3C XML schema definitions into ASN.1</w:t>
      </w:r>
      <w:r w:rsidRPr="001957C7">
        <w:rPr>
          <w:rFonts w:eastAsia="Batang"/>
        </w:rPr>
        <w:t>, defines rules for mapping an XSD Schema (a schema conforming to the W3C XML Schema specification) to an ASN.1 schema in order to use ASN.1 encoding rules such as the Basic Encoding Rules (BER), the Distinguished Encoding Rules (DER), the Packed Encoding Rules (PER) or the XML Encoding Rules (XER) for the transfer of information defined by the XSD Schema.</w:t>
      </w:r>
    </w:p>
    <w:p w14:paraId="56F0ABF9" w14:textId="77777777" w:rsidR="001957C7" w:rsidRPr="001957C7" w:rsidRDefault="001957C7" w:rsidP="00C1784E">
      <w:pPr>
        <w:numPr>
          <w:ilvl w:val="0"/>
          <w:numId w:val="5"/>
        </w:numPr>
        <w:spacing w:before="0" w:after="120"/>
        <w:textAlignment w:val="auto"/>
        <w:rPr>
          <w:rFonts w:eastAsia="Batang"/>
        </w:rPr>
      </w:pPr>
      <w:r w:rsidRPr="001957C7">
        <w:rPr>
          <w:rFonts w:eastAsia="Batang"/>
        </w:rPr>
        <w:t xml:space="preserve">X.695 (revised), </w:t>
      </w:r>
      <w:r w:rsidRPr="001957C7">
        <w:rPr>
          <w:rFonts w:eastAsia="Batang"/>
          <w:i/>
          <w:iCs/>
        </w:rPr>
        <w:t>Information technology – ASN.1 encoding rules: Registration and application of PER encoding instructions</w:t>
      </w:r>
      <w:r w:rsidRPr="001957C7">
        <w:rPr>
          <w:rFonts w:eastAsia="Batang"/>
        </w:rPr>
        <w:t xml:space="preserve">, specifies the rules for applying PER encoding instructions using either type prefixes or an encoding control section. Encoding instructions are a means of modifying the encodings of ASN.1 types for some specified encoding rule (in this case PER). They can be inserted in an ASN.1 specification in square brackets (much like a tag in the Basic Encoding Rules, BER) immediately before the type that they affect (type prefixes), or they can be </w:t>
      </w:r>
      <w:proofErr w:type="gramStart"/>
      <w:r w:rsidRPr="001957C7">
        <w:rPr>
          <w:rFonts w:eastAsia="Batang"/>
        </w:rPr>
        <w:t>collected together</w:t>
      </w:r>
      <w:proofErr w:type="gramEnd"/>
      <w:r w:rsidRPr="001957C7">
        <w:rPr>
          <w:rFonts w:eastAsia="Batang"/>
        </w:rPr>
        <w:t xml:space="preserve"> at the end of an ASN.1 module (an encoding control section).</w:t>
      </w:r>
    </w:p>
    <w:p w14:paraId="6A025E93" w14:textId="77777777" w:rsidR="001957C7" w:rsidRPr="001957C7" w:rsidRDefault="001957C7" w:rsidP="00C1784E">
      <w:pPr>
        <w:numPr>
          <w:ilvl w:val="0"/>
          <w:numId w:val="5"/>
        </w:numPr>
        <w:spacing w:before="0" w:after="120"/>
        <w:textAlignment w:val="auto"/>
        <w:rPr>
          <w:rFonts w:eastAsia="Batang"/>
        </w:rPr>
      </w:pPr>
      <w:r w:rsidRPr="001957C7">
        <w:rPr>
          <w:rFonts w:eastAsia="Batang"/>
        </w:rPr>
        <w:t>X.696 (revised</w:t>
      </w:r>
      <w:r w:rsidRPr="001957C7">
        <w:t xml:space="preserve"> </w:t>
      </w:r>
      <w:r w:rsidRPr="001957C7">
        <w:rPr>
          <w:rFonts w:eastAsia="Batang"/>
        </w:rPr>
        <w:t xml:space="preserve">and its Cor.1-3 before the revision), </w:t>
      </w:r>
      <w:r w:rsidRPr="001957C7">
        <w:rPr>
          <w:rFonts w:eastAsia="Batang"/>
          <w:i/>
          <w:iCs/>
        </w:rPr>
        <w:t>Information technology – ASN.1 encoding rules: Specification of Octet Encoding Rules (OER)</w:t>
      </w:r>
      <w:r w:rsidRPr="001957C7">
        <w:rPr>
          <w:rFonts w:eastAsia="Batang"/>
        </w:rPr>
        <w:t>, specifies two sets of binary encoding rules that can be applied to values of all ASN.1 types using less processing resources than the Basic Encoding Rules and its derivatives (described in Rec. ITU T X.690 | ISO/IEC 8825-1) and the Packed Encoding Rules (described in Rec. ITU-T X.691 | ISO/IEC 8825 2).</w:t>
      </w:r>
    </w:p>
    <w:p w14:paraId="77F3158D" w14:textId="77777777" w:rsidR="001957C7" w:rsidRPr="001957C7" w:rsidRDefault="001957C7" w:rsidP="00C1784E">
      <w:pPr>
        <w:numPr>
          <w:ilvl w:val="0"/>
          <w:numId w:val="5"/>
        </w:numPr>
        <w:spacing w:before="0" w:after="120"/>
        <w:textAlignment w:val="auto"/>
        <w:rPr>
          <w:rFonts w:eastAsia="Batang"/>
        </w:rPr>
      </w:pPr>
      <w:r w:rsidRPr="001957C7">
        <w:rPr>
          <w:rFonts w:eastAsia="Batang"/>
          <w:szCs w:val="24"/>
        </w:rPr>
        <w:t>X.697,</w:t>
      </w:r>
      <w:r w:rsidRPr="001957C7">
        <w:rPr>
          <w:rFonts w:eastAsia="Batang"/>
        </w:rPr>
        <w:t xml:space="preserve"> </w:t>
      </w:r>
      <w:r w:rsidRPr="001957C7">
        <w:rPr>
          <w:rFonts w:eastAsia="Batang"/>
          <w:i/>
          <w:szCs w:val="24"/>
        </w:rPr>
        <w:t>Information technology - ASN.1 encoding rules: Specification of JavaScript Object Notation Encoding Rules (JER),</w:t>
      </w:r>
      <w:r w:rsidRPr="001957C7">
        <w:rPr>
          <w:rFonts w:eastAsia="Batang"/>
        </w:rPr>
        <w:t xml:space="preserve"> </w:t>
      </w:r>
      <w:r w:rsidRPr="001957C7">
        <w:rPr>
          <w:rFonts w:eastAsia="Batang"/>
          <w:szCs w:val="24"/>
        </w:rPr>
        <w:t xml:space="preserve">specifies a set of JavaScript Object Notation Encoding Rules (JER) that may be used to derive a transfer syntax for values of types defined in Rec. </w:t>
      </w:r>
      <w:r w:rsidRPr="001957C7">
        <w:rPr>
          <w:rFonts w:eastAsia="Batang"/>
          <w:szCs w:val="24"/>
          <w:lang w:val="fr-CH"/>
        </w:rPr>
        <w:t>ITU-T X.680 | ISO/IEC 8824-1, Rec. ITU</w:t>
      </w:r>
      <w:r w:rsidRPr="001957C7">
        <w:rPr>
          <w:rFonts w:eastAsia="Batang"/>
          <w:szCs w:val="24"/>
          <w:lang w:val="fr-CH"/>
        </w:rPr>
        <w:noBreakHyphen/>
        <w:t xml:space="preserve">T X.681 | ISO/IEC 8824-2, Rec. ITU-T X.682 | ISO/IEC 8824-3, Rec. ITU-T X.683 | ISO/IEC 8824-4. </w:t>
      </w:r>
      <w:r w:rsidRPr="001957C7">
        <w:rPr>
          <w:rFonts w:eastAsia="Batang"/>
          <w:szCs w:val="24"/>
        </w:rPr>
        <w:t>It is implicit in the specification of these encoding rules that they are also to be used for decoding.</w:t>
      </w:r>
    </w:p>
    <w:p w14:paraId="438EAE7F" w14:textId="77777777" w:rsidR="001957C7" w:rsidRPr="001957C7" w:rsidRDefault="001957C7" w:rsidP="00C1784E">
      <w:pPr>
        <w:numPr>
          <w:ilvl w:val="0"/>
          <w:numId w:val="5"/>
        </w:numPr>
        <w:spacing w:before="0" w:after="120"/>
        <w:textAlignment w:val="auto"/>
        <w:rPr>
          <w:rFonts w:eastAsia="Batang"/>
          <w:szCs w:val="24"/>
        </w:rPr>
      </w:pPr>
      <w:r w:rsidRPr="001957C7">
        <w:rPr>
          <w:rFonts w:eastAsia="Batang"/>
          <w:szCs w:val="24"/>
        </w:rPr>
        <w:t xml:space="preserve">Cor.1 to X.893 </w:t>
      </w:r>
      <w:r w:rsidRPr="001957C7">
        <w:rPr>
          <w:rFonts w:eastAsia="Batang"/>
          <w:i/>
          <w:iCs/>
          <w:szCs w:val="24"/>
        </w:rPr>
        <w:t xml:space="preserve">Information technology - Generic applications of ASN.1: Fast </w:t>
      </w:r>
      <w:proofErr w:type="spellStart"/>
      <w:r w:rsidRPr="001957C7">
        <w:rPr>
          <w:rFonts w:eastAsia="Batang"/>
          <w:i/>
          <w:iCs/>
          <w:szCs w:val="24"/>
        </w:rPr>
        <w:t>infoset</w:t>
      </w:r>
      <w:proofErr w:type="spellEnd"/>
      <w:r w:rsidRPr="001957C7">
        <w:rPr>
          <w:rFonts w:eastAsia="Batang"/>
          <w:i/>
          <w:iCs/>
          <w:szCs w:val="24"/>
        </w:rPr>
        <w:t xml:space="preserve"> security, </w:t>
      </w:r>
      <w:r w:rsidRPr="001957C7">
        <w:rPr>
          <w:rFonts w:eastAsia="Batang"/>
          <w:szCs w:val="24"/>
        </w:rPr>
        <w:t>provides corrections to the informative annexes and bibliography removing references to the obsolete triple DES algorithm.</w:t>
      </w:r>
    </w:p>
    <w:p w14:paraId="53C903BF" w14:textId="77777777" w:rsidR="001957C7" w:rsidRPr="001957C7" w:rsidRDefault="001957C7" w:rsidP="00C1784E">
      <w:pPr>
        <w:numPr>
          <w:ilvl w:val="0"/>
          <w:numId w:val="5"/>
        </w:numPr>
        <w:spacing w:before="0" w:after="120"/>
        <w:textAlignment w:val="auto"/>
        <w:rPr>
          <w:rFonts w:eastAsia="Batang"/>
          <w:szCs w:val="24"/>
        </w:rPr>
      </w:pPr>
      <w:r w:rsidRPr="001957C7">
        <w:rPr>
          <w:rFonts w:eastAsia="Batang"/>
          <w:szCs w:val="24"/>
        </w:rPr>
        <w:t>X.894 and its Cor.1 and Cor.2,</w:t>
      </w:r>
      <w:r w:rsidRPr="001957C7">
        <w:rPr>
          <w:rFonts w:eastAsia="Batang"/>
        </w:rPr>
        <w:t xml:space="preserve"> </w:t>
      </w:r>
      <w:r w:rsidRPr="001957C7">
        <w:rPr>
          <w:rFonts w:eastAsia="Batang"/>
          <w:i/>
          <w:szCs w:val="24"/>
        </w:rPr>
        <w:t xml:space="preserve">Information technology - Generic applications of ASN.1: Cryptographic message syntax, </w:t>
      </w:r>
      <w:r w:rsidRPr="001957C7">
        <w:rPr>
          <w:rFonts w:eastAsia="Batang"/>
          <w:szCs w:val="24"/>
          <w:lang w:val="en-US"/>
        </w:rPr>
        <w:t xml:space="preserve">provides Abstract Syntax Notation One (ASN.1) modules for using cryptographic syntax in ITU-T Recommendations. Cryptographic message syntax (CMS) provides data integrity, confidentiality, origin authenticity, and non-repudiation services needed for reliable information exchange and for strong authentication. It also </w:t>
      </w:r>
      <w:r w:rsidRPr="001957C7">
        <w:rPr>
          <w:rFonts w:eastAsia="Batang"/>
          <w:szCs w:val="24"/>
          <w:lang w:val="en-US"/>
        </w:rPr>
        <w:lastRenderedPageBreak/>
        <w:t xml:space="preserve">brings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This Recommendation | International Standard supports digital signature, encryption, and </w:t>
      </w:r>
      <w:proofErr w:type="spellStart"/>
      <w:r w:rsidRPr="001957C7">
        <w:rPr>
          <w:rFonts w:eastAsia="Batang"/>
          <w:szCs w:val="24"/>
          <w:lang w:val="en-US"/>
        </w:rPr>
        <w:t>signcryption</w:t>
      </w:r>
      <w:proofErr w:type="spellEnd"/>
      <w:r w:rsidRPr="001957C7">
        <w:rPr>
          <w:rFonts w:eastAsia="Batang"/>
          <w:szCs w:val="24"/>
          <w:lang w:val="en-US"/>
        </w:rPr>
        <w:t xml:space="preserve"> techniques based on the public-key technology defined in the ITU-T X.500 series | ISO/IEC 9594 multipart standard. </w:t>
      </w:r>
      <w:proofErr w:type="gramStart"/>
      <w:r w:rsidRPr="001957C7">
        <w:rPr>
          <w:rFonts w:eastAsia="Batang"/>
          <w:szCs w:val="24"/>
          <w:lang w:val="en-US"/>
        </w:rPr>
        <w:t>All of</w:t>
      </w:r>
      <w:proofErr w:type="gramEnd"/>
      <w:r w:rsidRPr="001957C7">
        <w:rPr>
          <w:rFonts w:eastAsia="Batang"/>
          <w:szCs w:val="24"/>
          <w:lang w:val="en-US"/>
        </w:rPr>
        <w:t xml:space="preserve"> the standardized encoding rules for ASN.1 are supported.</w:t>
      </w:r>
    </w:p>
    <w:p w14:paraId="61A18669"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szCs w:val="24"/>
          <w:lang w:val="en-US" w:eastAsia="ko-KR"/>
        </w:rPr>
        <w:t>Z.161</w:t>
      </w:r>
      <w:r w:rsidRPr="001957C7">
        <w:rPr>
          <w:rFonts w:eastAsia="Batang"/>
          <w:szCs w:val="24"/>
          <w:lang w:val="en-US"/>
        </w:rPr>
        <w:t xml:space="preserve"> </w:t>
      </w:r>
      <w:r w:rsidRPr="001957C7">
        <w:rPr>
          <w:rFonts w:eastAsia="Batang" w:hint="eastAsia"/>
          <w:szCs w:val="24"/>
          <w:lang w:val="en-US" w:eastAsia="ko-KR"/>
        </w:rPr>
        <w:t>(revised),</w:t>
      </w:r>
      <w:r w:rsidRPr="001957C7">
        <w:rPr>
          <w:rFonts w:eastAsia="Batang"/>
          <w:szCs w:val="24"/>
          <w:lang w:val="en-US" w:eastAsia="ko-KR"/>
        </w:rPr>
        <w:t xml:space="preserve"> </w:t>
      </w:r>
      <w:r w:rsidRPr="001957C7">
        <w:rPr>
          <w:rFonts w:eastAsia="Batang"/>
          <w:i/>
          <w:szCs w:val="24"/>
          <w:lang w:val="en-US" w:eastAsia="ko-KR"/>
        </w:rPr>
        <w:t>Testing and Test Control Notation version 3: TTCN-3 core language</w:t>
      </w:r>
      <w:r w:rsidRPr="001957C7">
        <w:rPr>
          <w:rFonts w:eastAsia="Batang" w:hint="eastAsia"/>
          <w:szCs w:val="24"/>
          <w:lang w:val="en-US" w:eastAsia="ko-KR"/>
        </w:rPr>
        <w:t>,</w:t>
      </w:r>
      <w:r w:rsidRPr="001957C7">
        <w:rPr>
          <w:rFonts w:eastAsia="Batang"/>
          <w:szCs w:val="24"/>
          <w:lang w:val="en-US" w:eastAsia="ko-KR"/>
        </w:rPr>
        <w:t xml:space="preserve"> defines Testing and Test Control Notation 3 (TTCN-3) intended for specification of test suites that are independent of platforms, test methods, protocol layers and protocols. </w:t>
      </w:r>
      <w:r w:rsidRPr="001957C7">
        <w:rPr>
          <w:rFonts w:eastAsia="Batang"/>
          <w:lang w:val="en-US"/>
        </w:rPr>
        <w:t>TTCN-3 can be used for the specification of all types of reactive system tests over a variety of communication ports.</w:t>
      </w:r>
    </w:p>
    <w:p w14:paraId="0CAE43B0"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szCs w:val="24"/>
          <w:lang w:val="en-US" w:eastAsia="ko-KR"/>
        </w:rPr>
        <w:t>Z.161.2</w:t>
      </w:r>
      <w:r w:rsidRPr="001957C7">
        <w:rPr>
          <w:rFonts w:eastAsia="Batang"/>
          <w:szCs w:val="24"/>
          <w:lang w:val="en-US" w:eastAsia="ko-KR"/>
        </w:rPr>
        <w:t xml:space="preserve"> </w:t>
      </w:r>
      <w:r w:rsidRPr="001957C7">
        <w:rPr>
          <w:rFonts w:eastAsia="Batang" w:hint="eastAsia"/>
          <w:szCs w:val="24"/>
          <w:lang w:val="en-US" w:eastAsia="ko-KR"/>
        </w:rPr>
        <w:t>(revised),</w:t>
      </w:r>
      <w:r w:rsidRPr="001957C7">
        <w:rPr>
          <w:rFonts w:eastAsia="Batang"/>
          <w:szCs w:val="24"/>
          <w:lang w:val="en-US" w:eastAsia="ko-KR"/>
        </w:rPr>
        <w:t xml:space="preserve"> </w:t>
      </w:r>
      <w:r w:rsidRPr="001957C7">
        <w:rPr>
          <w:rFonts w:eastAsia="Batang"/>
          <w:i/>
          <w:lang w:val="en-US"/>
        </w:rPr>
        <w:t>Testing and Test Control Notation version 3: TTCN-3 language extensions: Configuration and deployment support</w:t>
      </w:r>
      <w:r w:rsidRPr="001957C7">
        <w:rPr>
          <w:rFonts w:eastAsia="Batang" w:hint="eastAsia"/>
          <w:lang w:val="en-US" w:eastAsia="ko-KR"/>
        </w:rPr>
        <w:t>,</w:t>
      </w:r>
      <w:r w:rsidRPr="001957C7">
        <w:rPr>
          <w:rFonts w:eastAsia="Batang"/>
          <w:lang w:val="en-US" w:eastAsia="ko-KR"/>
        </w:rPr>
        <w:t xml:space="preserve"> </w:t>
      </w:r>
      <w:r w:rsidRPr="001957C7">
        <w:rPr>
          <w:rFonts w:eastAsia="Batang"/>
          <w:lang w:val="en-US"/>
        </w:rPr>
        <w:t>defines the configuration and deployment support package of TTCN-3. TTCN-3 can be used for the specification of all types of reactive system tests over a variety of communication ports.</w:t>
      </w:r>
    </w:p>
    <w:p w14:paraId="14676CBD"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val="en-US" w:eastAsia="ko-KR"/>
        </w:rPr>
        <w:t>Z.161.3</w:t>
      </w:r>
      <w:r w:rsidRPr="001957C7">
        <w:rPr>
          <w:rFonts w:eastAsia="Batang"/>
          <w:lang w:val="en-US"/>
        </w:rPr>
        <w:t xml:space="preserve"> </w:t>
      </w:r>
      <w:r w:rsidRPr="001957C7">
        <w:rPr>
          <w:rFonts w:eastAsia="Batang" w:hint="eastAsia"/>
          <w:lang w:val="en-US" w:eastAsia="ko-KR"/>
        </w:rPr>
        <w:t>(revised</w:t>
      </w:r>
      <w:r w:rsidRPr="001957C7">
        <w:rPr>
          <w:rFonts w:eastAsia="Batang" w:hint="eastAsia"/>
          <w:lang w:val="en-US"/>
        </w:rPr>
        <w:t>),</w:t>
      </w:r>
      <w:r w:rsidRPr="001957C7">
        <w:rPr>
          <w:rFonts w:eastAsia="Batang"/>
          <w:lang w:val="en-US"/>
        </w:rPr>
        <w:t xml:space="preserve"> </w:t>
      </w:r>
      <w:r w:rsidRPr="001957C7">
        <w:rPr>
          <w:rFonts w:eastAsia="Batang"/>
          <w:i/>
          <w:lang w:val="en-US"/>
        </w:rPr>
        <w:t>Testing and Test Control Notation version 3: TTCN-3 language extensions: Advanced parameterization</w:t>
      </w:r>
      <w:r w:rsidRPr="001957C7">
        <w:rPr>
          <w:rFonts w:eastAsia="Batang" w:hint="eastAsia"/>
          <w:lang w:val="en-US"/>
        </w:rPr>
        <w:t>,</w:t>
      </w:r>
      <w:r w:rsidRPr="001957C7">
        <w:rPr>
          <w:rFonts w:eastAsia="Batang"/>
          <w:lang w:val="en-US"/>
        </w:rPr>
        <w:t xml:space="preserve"> defines the advanced parameterization package of TTCN-3. TTCN</w:t>
      </w:r>
      <w:r w:rsidRPr="001957C7">
        <w:rPr>
          <w:rFonts w:eastAsia="Batang"/>
          <w:lang w:val="en-US"/>
        </w:rPr>
        <w:noBreakHyphen/>
        <w:t>3 can be used for the specification of all types of reactive system tests over a variety of communication ports.</w:t>
      </w:r>
    </w:p>
    <w:p w14:paraId="5EC3522B"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val="en-US" w:eastAsia="ko-KR"/>
        </w:rPr>
        <w:t>Z.161.4</w:t>
      </w:r>
      <w:r w:rsidRPr="001957C7">
        <w:rPr>
          <w:rFonts w:eastAsia="Batang"/>
          <w:lang w:val="en-US"/>
        </w:rPr>
        <w:t xml:space="preserve"> </w:t>
      </w:r>
      <w:r w:rsidRPr="001957C7">
        <w:rPr>
          <w:rFonts w:eastAsia="Batang" w:hint="eastAsia"/>
          <w:lang w:val="en-US" w:eastAsia="ko-KR"/>
        </w:rPr>
        <w:t>(revised),</w:t>
      </w:r>
      <w:r w:rsidRPr="001957C7">
        <w:rPr>
          <w:rFonts w:eastAsia="Batang"/>
          <w:lang w:val="en-US"/>
        </w:rPr>
        <w:t xml:space="preserve"> </w:t>
      </w:r>
      <w:r w:rsidRPr="001957C7">
        <w:rPr>
          <w:rFonts w:eastAsia="Batang"/>
          <w:i/>
        </w:rPr>
        <w:t>Testing and Test Control Notation version 3: TTCN-3 language extensions: Behaviour types</w:t>
      </w:r>
      <w:r w:rsidRPr="001957C7">
        <w:rPr>
          <w:rFonts w:eastAsia="Batang" w:hint="eastAsia"/>
          <w:lang w:eastAsia="ko-KR"/>
        </w:rPr>
        <w:t>,</w:t>
      </w:r>
      <w:r w:rsidRPr="001957C7">
        <w:rPr>
          <w:rFonts w:eastAsia="Batang"/>
        </w:rPr>
        <w:t xml:space="preserve"> defines the behaviour </w:t>
      </w:r>
      <w:proofErr w:type="gramStart"/>
      <w:r w:rsidRPr="001957C7">
        <w:rPr>
          <w:rFonts w:eastAsia="Batang"/>
        </w:rPr>
        <w:t>types</w:t>
      </w:r>
      <w:proofErr w:type="gramEnd"/>
      <w:r w:rsidRPr="001957C7">
        <w:rPr>
          <w:rFonts w:eastAsia="Batang"/>
        </w:rPr>
        <w:t xml:space="preserve"> package of TTCN</w:t>
      </w:r>
      <w:r w:rsidRPr="001957C7">
        <w:rPr>
          <w:rFonts w:eastAsia="Batang"/>
        </w:rPr>
        <w:noBreakHyphen/>
        <w:t>3. TTCN</w:t>
      </w:r>
      <w:r w:rsidRPr="001957C7">
        <w:rPr>
          <w:rFonts w:eastAsia="Batang"/>
        </w:rPr>
        <w:noBreakHyphen/>
        <w:t>3 can be used for the specification of all types of reactive system tests over a variety of communication ports.</w:t>
      </w:r>
    </w:p>
    <w:p w14:paraId="06342EB7"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eastAsia="ko-KR"/>
        </w:rPr>
        <w:t>Z.161.7</w:t>
      </w:r>
      <w:r w:rsidRPr="001957C7">
        <w:rPr>
          <w:rFonts w:eastAsia="Batang"/>
        </w:rPr>
        <w:t xml:space="preserve"> </w:t>
      </w:r>
      <w:r w:rsidRPr="001957C7">
        <w:rPr>
          <w:rFonts w:eastAsia="Batang" w:hint="eastAsia"/>
          <w:lang w:eastAsia="ko-KR"/>
        </w:rPr>
        <w:t>(revised),</w:t>
      </w:r>
      <w:r w:rsidRPr="001957C7">
        <w:rPr>
          <w:rFonts w:eastAsia="Batang"/>
        </w:rPr>
        <w:t xml:space="preserve"> </w:t>
      </w:r>
      <w:r w:rsidRPr="001957C7">
        <w:rPr>
          <w:rFonts w:eastAsia="Batang"/>
          <w:i/>
          <w:lang w:val="en-US"/>
        </w:rPr>
        <w:t>Testing and Test Control Notation version 3: TTCN-3 language extensions: object-oriented features</w:t>
      </w:r>
      <w:r w:rsidRPr="001957C7">
        <w:rPr>
          <w:rFonts w:eastAsia="Batang" w:hint="eastAsia"/>
          <w:lang w:val="en-US" w:eastAsia="ko-KR"/>
        </w:rPr>
        <w:t>,</w:t>
      </w:r>
      <w:r w:rsidRPr="001957C7">
        <w:rPr>
          <w:rFonts w:eastAsia="Batang"/>
          <w:lang w:val="en-US"/>
        </w:rPr>
        <w:t xml:space="preserve"> defines the support for object-oriented features in TTCN-3. TTCN</w:t>
      </w:r>
      <w:r w:rsidRPr="001957C7">
        <w:rPr>
          <w:rFonts w:eastAsia="Batang"/>
          <w:lang w:val="en-US"/>
        </w:rPr>
        <w:noBreakHyphen/>
        <w:t>3 can be used for the specification of all types of reactive system tests over a variety of communication ports.</w:t>
      </w:r>
    </w:p>
    <w:p w14:paraId="1AF0D5F5"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val="en-US" w:eastAsia="ko-KR"/>
        </w:rPr>
        <w:t>Z.167</w:t>
      </w:r>
      <w:r w:rsidRPr="001957C7">
        <w:rPr>
          <w:rFonts w:eastAsia="Batang"/>
          <w:lang w:val="en-US"/>
        </w:rPr>
        <w:t xml:space="preserve"> </w:t>
      </w:r>
      <w:r w:rsidRPr="001957C7">
        <w:rPr>
          <w:rFonts w:eastAsia="Batang" w:hint="eastAsia"/>
          <w:lang w:val="en-US" w:eastAsia="ko-KR"/>
        </w:rPr>
        <w:t>(revised),</w:t>
      </w:r>
      <w:r w:rsidRPr="001957C7">
        <w:rPr>
          <w:rFonts w:eastAsia="Batang"/>
          <w:lang w:val="en-US"/>
        </w:rPr>
        <w:t xml:space="preserve"> </w:t>
      </w:r>
      <w:r w:rsidRPr="001957C7">
        <w:rPr>
          <w:rFonts w:eastAsia="Batang"/>
          <w:i/>
        </w:rPr>
        <w:t xml:space="preserve">Testing and Test Control Notation version 3: </w:t>
      </w:r>
      <w:r w:rsidRPr="001957C7">
        <w:rPr>
          <w:rFonts w:eastAsia="Batang"/>
          <w:i/>
          <w:color w:val="000000"/>
        </w:rPr>
        <w:t xml:space="preserve">Using </w:t>
      </w:r>
      <w:r w:rsidRPr="001957C7">
        <w:rPr>
          <w:rFonts w:eastAsia="Batang"/>
          <w:i/>
        </w:rPr>
        <w:t>ASN.1</w:t>
      </w:r>
      <w:r w:rsidRPr="001957C7">
        <w:rPr>
          <w:rFonts w:eastAsia="Batang"/>
          <w:i/>
          <w:color w:val="000000"/>
        </w:rPr>
        <w:t xml:space="preserve"> with </w:t>
      </w:r>
      <w:r w:rsidRPr="001957C7">
        <w:rPr>
          <w:rFonts w:eastAsia="Batang"/>
          <w:i/>
        </w:rPr>
        <w:t>TTCN-3</w:t>
      </w:r>
      <w:r w:rsidRPr="001957C7">
        <w:rPr>
          <w:rFonts w:eastAsia="Batang" w:hint="eastAsia"/>
          <w:lang w:eastAsia="ko-KR"/>
        </w:rPr>
        <w:t>,</w:t>
      </w:r>
      <w:r w:rsidRPr="001957C7">
        <w:rPr>
          <w:rFonts w:eastAsia="Batang"/>
          <w:lang w:eastAsia="ko-KR"/>
        </w:rPr>
        <w:t xml:space="preserve"> </w:t>
      </w:r>
      <w:r w:rsidRPr="001957C7">
        <w:rPr>
          <w:rFonts w:eastAsia="Batang"/>
        </w:rPr>
        <w:t xml:space="preserve">defines a normative way of using </w:t>
      </w:r>
      <w:r w:rsidRPr="001957C7">
        <w:rPr>
          <w:rFonts w:eastAsia="Batang" w:hint="eastAsia"/>
          <w:lang w:eastAsia="ko-KR"/>
        </w:rPr>
        <w:t>Abstract</w:t>
      </w:r>
      <w:r w:rsidRPr="001957C7">
        <w:rPr>
          <w:rFonts w:eastAsia="Batang"/>
        </w:rPr>
        <w:t xml:space="preserve"> </w:t>
      </w:r>
      <w:r w:rsidRPr="001957C7">
        <w:rPr>
          <w:rFonts w:eastAsia="Batang" w:hint="eastAsia"/>
          <w:lang w:eastAsia="ko-KR"/>
        </w:rPr>
        <w:t>Syntax</w:t>
      </w:r>
      <w:r w:rsidRPr="001957C7">
        <w:rPr>
          <w:rFonts w:eastAsia="Batang"/>
        </w:rPr>
        <w:t xml:space="preserve"> </w:t>
      </w:r>
      <w:r w:rsidRPr="001957C7">
        <w:rPr>
          <w:rFonts w:eastAsia="Batang" w:hint="eastAsia"/>
          <w:lang w:eastAsia="ko-KR"/>
        </w:rPr>
        <w:t>Notation</w:t>
      </w:r>
      <w:r w:rsidRPr="001957C7">
        <w:rPr>
          <w:rFonts w:eastAsia="Batang"/>
        </w:rPr>
        <w:t xml:space="preserve"> </w:t>
      </w:r>
      <w:r w:rsidRPr="001957C7">
        <w:rPr>
          <w:rFonts w:eastAsia="Batang" w:hint="eastAsia"/>
          <w:lang w:eastAsia="ko-KR"/>
        </w:rPr>
        <w:t>One</w:t>
      </w:r>
      <w:r w:rsidRPr="001957C7">
        <w:rPr>
          <w:rFonts w:eastAsia="Batang"/>
        </w:rPr>
        <w:t xml:space="preserve"> </w:t>
      </w:r>
      <w:r w:rsidRPr="001957C7">
        <w:rPr>
          <w:rFonts w:eastAsia="Batang" w:hint="eastAsia"/>
          <w:lang w:eastAsia="ko-KR"/>
        </w:rPr>
        <w:t>(</w:t>
      </w:r>
      <w:r w:rsidRPr="001957C7">
        <w:rPr>
          <w:rFonts w:eastAsia="Batang"/>
        </w:rPr>
        <w:t>ASN.1</w:t>
      </w:r>
      <w:r w:rsidRPr="001957C7">
        <w:rPr>
          <w:rFonts w:eastAsia="Batang" w:hint="eastAsia"/>
          <w:lang w:eastAsia="ko-KR"/>
        </w:rPr>
        <w:t>)</w:t>
      </w:r>
      <w:r w:rsidRPr="001957C7">
        <w:rPr>
          <w:rFonts w:eastAsia="Batang"/>
        </w:rPr>
        <w:t xml:space="preserve"> as defined in Recommendations ITU-T X.680, ITU-T X.681, ITU-T X.682 and ITU-T X.683 with TTCN-3.</w:t>
      </w:r>
    </w:p>
    <w:p w14:paraId="244CE9AE"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eastAsia="ko-KR"/>
        </w:rPr>
        <w:t>Z.168 (revised),</w:t>
      </w:r>
      <w:r w:rsidRPr="001957C7">
        <w:rPr>
          <w:rFonts w:eastAsia="Batang"/>
          <w:lang w:eastAsia="ko-KR"/>
        </w:rPr>
        <w:t xml:space="preserve"> </w:t>
      </w:r>
      <w:r w:rsidRPr="001957C7">
        <w:rPr>
          <w:rFonts w:eastAsia="Batang"/>
          <w:i/>
        </w:rPr>
        <w:t>Testing and Test Control Notation version 3: The IDL to TTCN-3 mapping</w:t>
      </w:r>
      <w:r w:rsidRPr="001957C7">
        <w:rPr>
          <w:rFonts w:eastAsia="Batang" w:hint="eastAsia"/>
          <w:lang w:eastAsia="ko-KR"/>
        </w:rPr>
        <w:t>,</w:t>
      </w:r>
      <w:r w:rsidRPr="001957C7">
        <w:rPr>
          <w:rFonts w:eastAsia="Batang"/>
          <w:lang w:eastAsia="ko-KR"/>
        </w:rPr>
        <w:t xml:space="preserve"> </w:t>
      </w:r>
      <w:r w:rsidRPr="001957C7">
        <w:rPr>
          <w:rFonts w:eastAsia="Batang"/>
        </w:rPr>
        <w:t>defines the mapping rules for Common Object Request Broker Architecture (CORBA) Interface Definition Language (IDL) to TTCN-3 (as defined in Recommendation ITU-T Z.161) to enable testing of CORBA-based systems. The principles of mapping CORBA IDL to TTCN-3 can be also used for the mapping of interface specification languages of other object</w:t>
      </w:r>
      <w:r w:rsidRPr="001957C7">
        <w:rPr>
          <w:rFonts w:eastAsia="Batang"/>
        </w:rPr>
        <w:noBreakHyphen/>
        <w:t>/component-based technologies.</w:t>
      </w:r>
    </w:p>
    <w:p w14:paraId="35AD6B3D" w14:textId="4764D44B"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eastAsia="ko-KR"/>
        </w:rPr>
        <w:t>Z.169</w:t>
      </w:r>
      <w:r w:rsidRPr="001957C7">
        <w:rPr>
          <w:rFonts w:eastAsia="Batang"/>
        </w:rPr>
        <w:t xml:space="preserve"> </w:t>
      </w:r>
      <w:r w:rsidRPr="001957C7">
        <w:rPr>
          <w:rFonts w:eastAsia="Batang" w:hint="eastAsia"/>
          <w:lang w:eastAsia="ko-KR"/>
        </w:rPr>
        <w:t>(revised),</w:t>
      </w:r>
      <w:r w:rsidRPr="001957C7">
        <w:rPr>
          <w:rFonts w:eastAsia="Batang"/>
        </w:rPr>
        <w:t xml:space="preserve"> </w:t>
      </w:r>
      <w:r w:rsidRPr="001957C7">
        <w:rPr>
          <w:rFonts w:eastAsia="Batang"/>
          <w:i/>
        </w:rPr>
        <w:t>Testing and Test Control Notation version 3: Using XML schema with TTCN-3</w:t>
      </w:r>
      <w:r w:rsidRPr="001957C7">
        <w:rPr>
          <w:rFonts w:eastAsia="Batang" w:hint="eastAsia"/>
          <w:lang w:eastAsia="ko-KR"/>
        </w:rPr>
        <w:t>,</w:t>
      </w:r>
      <w:r w:rsidRPr="001957C7">
        <w:rPr>
          <w:rFonts w:eastAsia="Batang"/>
        </w:rPr>
        <w:t xml:space="preserve"> defines the mapping rules for the w</w:t>
      </w:r>
      <w:r w:rsidRPr="001957C7">
        <w:rPr>
          <w:rFonts w:eastAsia="Batang"/>
          <w:lang w:eastAsia="zh-CN"/>
        </w:rPr>
        <w:t>orld wide web consortium</w:t>
      </w:r>
      <w:r w:rsidRPr="001957C7">
        <w:rPr>
          <w:rFonts w:eastAsia="Batang"/>
        </w:rPr>
        <w:t xml:space="preserve"> (W3C) schema to Testing and Test Control Notation 3 (TTCN-3) to enable testing of XML-based systems, </w:t>
      </w:r>
      <w:r w:rsidR="004B3E39" w:rsidRPr="001957C7">
        <w:rPr>
          <w:rFonts w:eastAsia="Batang"/>
        </w:rPr>
        <w:t>interfaces,</w:t>
      </w:r>
      <w:r w:rsidRPr="001957C7">
        <w:rPr>
          <w:rFonts w:eastAsia="Batang"/>
        </w:rPr>
        <w:t xml:space="preserve"> and protocols.</w:t>
      </w:r>
    </w:p>
    <w:p w14:paraId="58F7D162" w14:textId="77777777" w:rsidR="001957C7" w:rsidRPr="001957C7" w:rsidRDefault="001957C7" w:rsidP="00C1784E">
      <w:pPr>
        <w:numPr>
          <w:ilvl w:val="0"/>
          <w:numId w:val="5"/>
        </w:numPr>
        <w:spacing w:before="0" w:after="120"/>
        <w:textAlignment w:val="auto"/>
        <w:rPr>
          <w:rFonts w:eastAsia="Batang"/>
          <w:szCs w:val="24"/>
          <w:lang w:val="en-US" w:eastAsia="ko-KR"/>
        </w:rPr>
      </w:pPr>
      <w:r w:rsidRPr="001957C7">
        <w:rPr>
          <w:rFonts w:eastAsia="Batang" w:hint="eastAsia"/>
          <w:lang w:eastAsia="ko-KR"/>
        </w:rPr>
        <w:t>Z.171</w:t>
      </w:r>
      <w:r w:rsidRPr="001957C7">
        <w:rPr>
          <w:rFonts w:eastAsia="Batang"/>
        </w:rPr>
        <w:t xml:space="preserve"> </w:t>
      </w:r>
      <w:r w:rsidRPr="001957C7">
        <w:rPr>
          <w:rFonts w:eastAsia="Batang" w:hint="eastAsia"/>
          <w:lang w:eastAsia="ko-KR"/>
        </w:rPr>
        <w:t>(revised),</w:t>
      </w:r>
      <w:r w:rsidRPr="001957C7">
        <w:rPr>
          <w:rFonts w:eastAsia="Batang"/>
        </w:rPr>
        <w:t xml:space="preserve"> </w:t>
      </w:r>
      <w:r w:rsidRPr="001957C7">
        <w:rPr>
          <w:rFonts w:eastAsia="Batang"/>
          <w:i/>
        </w:rPr>
        <w:t>Testing and Test Control Notation version 3: Using JSON with TTCN-3</w:t>
      </w:r>
      <w:r w:rsidRPr="001957C7">
        <w:rPr>
          <w:rFonts w:eastAsia="Batang" w:hint="eastAsia"/>
          <w:lang w:eastAsia="ko-KR"/>
        </w:rPr>
        <w:t>,</w:t>
      </w:r>
      <w:r w:rsidRPr="001957C7">
        <w:rPr>
          <w:rFonts w:eastAsia="Batang"/>
        </w:rPr>
        <w:t xml:space="preserve"> specifies the rules to define schemas for JSON data structures in TTCN 3, to enable testing of JSON-based systems, interfaces and protocols, and the conversion rules between TTCN-3 and JSON to enable exchanging TTCN 3 data in JSON format between different systems.</w:t>
      </w:r>
    </w:p>
    <w:p w14:paraId="36288EB8" w14:textId="77777777" w:rsidR="001957C7" w:rsidRPr="001957C7" w:rsidRDefault="001957C7" w:rsidP="00C1784E">
      <w:pPr>
        <w:numPr>
          <w:ilvl w:val="0"/>
          <w:numId w:val="5"/>
        </w:numPr>
        <w:spacing w:before="0" w:after="120"/>
        <w:textAlignment w:val="auto"/>
        <w:rPr>
          <w:rFonts w:eastAsia="Batang"/>
        </w:rPr>
      </w:pPr>
      <w:r w:rsidRPr="001957C7">
        <w:rPr>
          <w:rFonts w:eastAsia="Batang"/>
        </w:rPr>
        <w:lastRenderedPageBreak/>
        <w:t xml:space="preserve">X.Suppl.31, </w:t>
      </w:r>
      <w:r w:rsidRPr="001957C7">
        <w:rPr>
          <w:rFonts w:eastAsia="Batang"/>
          <w:i/>
        </w:rPr>
        <w:t>ITU-T X.660 - Guidelines for using object identifiers for the Internet of things</w:t>
      </w:r>
      <w:r w:rsidRPr="001957C7">
        <w:rPr>
          <w:rFonts w:eastAsia="Batang"/>
        </w:rPr>
        <w:t>,</w:t>
      </w:r>
      <w:r w:rsidRPr="001957C7">
        <w:rPr>
          <w:rFonts w:eastAsia="Batang"/>
          <w:color w:val="000000"/>
        </w:rPr>
        <w:t xml:space="preserve"> provides guidelines on how to use object identifiers (OIDs) to identify objects </w:t>
      </w:r>
      <w:proofErr w:type="gramStart"/>
      <w:r w:rsidRPr="001957C7">
        <w:rPr>
          <w:rFonts w:eastAsia="Batang"/>
          <w:color w:val="000000"/>
        </w:rPr>
        <w:t>in</w:t>
      </w:r>
      <w:proofErr w:type="gramEnd"/>
      <w:r w:rsidRPr="001957C7">
        <w:rPr>
          <w:rFonts w:eastAsia="Batang"/>
          <w:color w:val="000000"/>
        </w:rPr>
        <w:t xml:space="preserve"> the Internet of things (IoT). It includes guidelines on how to structure OIDs, how to implement resolution systems as well as how to establish management procedures based on existing ITU-T Recommendations and international standards.</w:t>
      </w:r>
    </w:p>
    <w:p w14:paraId="4CF7F4D2" w14:textId="77777777" w:rsidR="001957C7" w:rsidRPr="001957C7" w:rsidRDefault="001957C7" w:rsidP="00C1784E">
      <w:pPr>
        <w:numPr>
          <w:ilvl w:val="0"/>
          <w:numId w:val="5"/>
        </w:numPr>
        <w:spacing w:before="0" w:after="120"/>
        <w:textAlignment w:val="auto"/>
        <w:rPr>
          <w:rFonts w:eastAsia="Batang"/>
        </w:rPr>
      </w:pPr>
      <w:r w:rsidRPr="001957C7">
        <w:rPr>
          <w:rFonts w:eastAsia="Batang"/>
          <w:bCs/>
        </w:rPr>
        <w:t xml:space="preserve">XSTP-OID-ORS, </w:t>
      </w:r>
      <w:r w:rsidRPr="001957C7">
        <w:rPr>
          <w:rFonts w:eastAsia="Batang"/>
          <w:bCs/>
          <w:i/>
          <w:iCs/>
        </w:rPr>
        <w:t>OID Resolution system: Problems, Requirements and Potential solutions,</w:t>
      </w:r>
      <w:r w:rsidRPr="001957C7">
        <w:rPr>
          <w:rFonts w:eastAsia="Batang"/>
          <w:bCs/>
        </w:rPr>
        <w:t xml:space="preserve"> identifies problems, </w:t>
      </w:r>
      <w:proofErr w:type="gramStart"/>
      <w:r w:rsidRPr="001957C7">
        <w:rPr>
          <w:rFonts w:eastAsia="Batang"/>
          <w:bCs/>
        </w:rPr>
        <w:t>requirements</w:t>
      </w:r>
      <w:proofErr w:type="gramEnd"/>
      <w:r w:rsidRPr="001957C7">
        <w:rPr>
          <w:rFonts w:eastAsia="Batang"/>
          <w:bCs/>
        </w:rPr>
        <w:t xml:space="preserve"> and potential solutions for OID resolution. The problems include local performance and global resolution of missing OID sub-trees. Technical requirements for possible solutions are also discussed. Finally, potential technical solutions, administrative and operational guidance are provided.</w:t>
      </w:r>
    </w:p>
    <w:p w14:paraId="5F77FD2B" w14:textId="77777777" w:rsidR="001957C7" w:rsidRPr="001957C7" w:rsidRDefault="001957C7" w:rsidP="00C1784E">
      <w:pPr>
        <w:numPr>
          <w:ilvl w:val="0"/>
          <w:numId w:val="5"/>
        </w:numPr>
        <w:spacing w:before="0" w:after="120"/>
        <w:textAlignment w:val="auto"/>
        <w:rPr>
          <w:rFonts w:eastAsia="Batang"/>
        </w:rPr>
      </w:pPr>
      <w:proofErr w:type="gramStart"/>
      <w:r w:rsidRPr="001957C7">
        <w:rPr>
          <w:rFonts w:asciiTheme="majorBidi" w:eastAsia="Batang" w:hAnsiTheme="majorBidi" w:cstheme="majorBidi"/>
        </w:rPr>
        <w:t>Z.Imp</w:t>
      </w:r>
      <w:proofErr w:type="gramEnd"/>
      <w:r w:rsidRPr="001957C7">
        <w:rPr>
          <w:rFonts w:asciiTheme="majorBidi" w:eastAsia="Batang" w:hAnsiTheme="majorBidi" w:cstheme="majorBidi"/>
        </w:rPr>
        <w:t xml:space="preserve">100 (revised), </w:t>
      </w:r>
      <w:r w:rsidRPr="001957C7">
        <w:rPr>
          <w:rFonts w:asciiTheme="majorBidi" w:eastAsia="Batang" w:hAnsiTheme="majorBidi" w:cstheme="majorBidi"/>
          <w:i/>
          <w:iCs/>
        </w:rPr>
        <w:t>Specification and Description Language implementer’s guide – Version 4.0.1</w:t>
      </w:r>
      <w:r w:rsidRPr="001957C7">
        <w:rPr>
          <w:rFonts w:asciiTheme="majorBidi" w:eastAsia="Batang" w:hAnsiTheme="majorBidi" w:cstheme="majorBidi"/>
        </w:rPr>
        <w:t>, provides a compilation of reported defects and maintenance issues with their resolutions for the Specification and Description Language ITU-T Recommendations Z.100, Z.101, Z.102, Z.103, Z.104, Z.105, Z.106, Z.107, Z.109, Z.111 and Z.119.</w:t>
      </w:r>
    </w:p>
    <w:p w14:paraId="19385582" w14:textId="77777777" w:rsidR="001957C7" w:rsidRPr="001957C7" w:rsidRDefault="001957C7" w:rsidP="001957C7">
      <w:pPr>
        <w:keepNext/>
        <w:keepLines/>
        <w:spacing w:before="160"/>
        <w:ind w:left="794" w:hanging="794"/>
        <w:outlineLvl w:val="2"/>
      </w:pPr>
      <w:bookmarkStart w:id="58" w:name="_Toc91228263"/>
      <w:r w:rsidRPr="001957C7">
        <w:rPr>
          <w:b/>
        </w:rPr>
        <w:t>l)</w:t>
      </w:r>
      <w:r w:rsidRPr="001957C7">
        <w:rPr>
          <w:b/>
        </w:rPr>
        <w:tab/>
        <w:t>Q12/17, Formal languages for telecommunication software and testing (2017 – 2020)</w:t>
      </w:r>
      <w:bookmarkEnd w:id="58"/>
    </w:p>
    <w:p w14:paraId="21350B82" w14:textId="77777777" w:rsidR="001957C7" w:rsidRPr="001957C7" w:rsidRDefault="001957C7" w:rsidP="001957C7">
      <w:r w:rsidRPr="001957C7">
        <w:t xml:space="preserve">Q12/17 develops Recommendations on formal languages (e.g., SDL, MSC, URN) to define the requirements, architecture, and behaviour of telecommunications systems: requirements languages, </w:t>
      </w:r>
      <w:proofErr w:type="gramStart"/>
      <w:r w:rsidRPr="001957C7">
        <w:t>specification</w:t>
      </w:r>
      <w:proofErr w:type="gramEnd"/>
      <w:r w:rsidRPr="001957C7">
        <w:t xml:space="preserve"> and implementation languages. Q12/17 also develops Recommendations on testing languages (e.g., TTCN-3) </w:t>
      </w:r>
      <w:proofErr w:type="gramStart"/>
      <w:r w:rsidRPr="001957C7">
        <w:t>as a means to</w:t>
      </w:r>
      <w:proofErr w:type="gramEnd"/>
      <w:r w:rsidRPr="001957C7">
        <w:t xml:space="preserve"> support interoperability and conformance.</w:t>
      </w:r>
    </w:p>
    <w:p w14:paraId="0B07454F" w14:textId="77777777" w:rsidR="001957C7" w:rsidRPr="001957C7" w:rsidRDefault="001957C7" w:rsidP="001957C7">
      <w:r w:rsidRPr="00EA3740">
        <w:t xml:space="preserve">In this study period, Q12/17 has developed three new Recommendations, </w:t>
      </w:r>
      <w:r w:rsidRPr="00116C95">
        <w:t>64 revised Recommendations, and two revised implementer’s guides</w:t>
      </w:r>
      <w:r w:rsidRPr="00EA3740">
        <w:t>:</w:t>
      </w:r>
    </w:p>
    <w:p w14:paraId="30FA9B53"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Z.100 (revised), </w:t>
      </w:r>
      <w:r w:rsidRPr="001957C7">
        <w:rPr>
          <w:rFonts w:asciiTheme="majorBidi" w:eastAsia="Batang" w:hAnsiTheme="majorBidi" w:cstheme="majorBidi"/>
          <w:i/>
          <w:iCs/>
        </w:rPr>
        <w:t>Specification and Description Language – Overview of SDL 2010</w:t>
      </w:r>
      <w:r w:rsidRPr="001957C7">
        <w:rPr>
          <w:rFonts w:asciiTheme="majorBidi" w:eastAsia="Batang" w:hAnsiTheme="majorBidi" w:cstheme="majorBidi"/>
        </w:rPr>
        <w:t>, introduces the Specification and Description Language, intended for unambiguous specification and description of telecommunication systems.</w:t>
      </w:r>
    </w:p>
    <w:p w14:paraId="19259EC3"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Z.100 Annex F1 (revised), </w:t>
      </w:r>
      <w:r w:rsidRPr="001957C7">
        <w:rPr>
          <w:rFonts w:eastAsia="Batang"/>
          <w:i/>
          <w:iCs/>
        </w:rPr>
        <w:t>SDL</w:t>
      </w:r>
      <w:r w:rsidRPr="001957C7">
        <w:rPr>
          <w:rFonts w:eastAsia="Batang"/>
          <w:i/>
          <w:iCs/>
        </w:rPr>
        <w:noBreakHyphen/>
        <w:t>2010 formal definition: General overview</w:t>
      </w:r>
      <w:r w:rsidRPr="001957C7">
        <w:rPr>
          <w:rFonts w:asciiTheme="majorBidi" w:eastAsia="Batang" w:hAnsiTheme="majorBidi" w:cstheme="majorBidi"/>
        </w:rPr>
        <w:t>, provides motivation, gives an overview of the structure of the formal semantics, and contains an introduction to the Abstract State Machine (ASM) formalism, which is used to define the SDL</w:t>
      </w:r>
      <w:r w:rsidRPr="001957C7">
        <w:rPr>
          <w:rFonts w:ascii="MS Mincho" w:eastAsia="Batang" w:hAnsi="MS Mincho" w:cs="MS Mincho"/>
        </w:rPr>
        <w:t>‑</w:t>
      </w:r>
      <w:r w:rsidRPr="001957C7">
        <w:rPr>
          <w:rFonts w:asciiTheme="majorBidi" w:eastAsia="Batang" w:hAnsiTheme="majorBidi" w:cstheme="majorBidi"/>
        </w:rPr>
        <w:t>2010 semantics.</w:t>
      </w:r>
    </w:p>
    <w:p w14:paraId="53486FFD" w14:textId="77777777" w:rsidR="001957C7" w:rsidRPr="001957C7" w:rsidRDefault="001957C7" w:rsidP="00C1784E">
      <w:pPr>
        <w:numPr>
          <w:ilvl w:val="0"/>
          <w:numId w:val="6"/>
        </w:numPr>
        <w:ind w:left="714" w:hanging="357"/>
        <w:rPr>
          <w:rFonts w:asciiTheme="majorBidi" w:eastAsia="Batang" w:hAnsiTheme="majorBidi" w:cstheme="majorBidi"/>
        </w:rPr>
      </w:pPr>
      <w:r w:rsidRPr="001957C7">
        <w:rPr>
          <w:rFonts w:asciiTheme="majorBidi" w:eastAsia="Batang" w:hAnsiTheme="majorBidi" w:cstheme="majorBidi"/>
        </w:rPr>
        <w:t xml:space="preserve">Z.100 Annex F2 (revised), </w:t>
      </w:r>
      <w:r w:rsidRPr="001957C7">
        <w:rPr>
          <w:rFonts w:asciiTheme="majorBidi" w:eastAsia="Batang" w:hAnsiTheme="majorBidi" w:cstheme="majorBidi"/>
          <w:i/>
          <w:iCs/>
        </w:rPr>
        <w:t>SDL-2010 formal definition: Static semantics</w:t>
      </w:r>
      <w:r w:rsidRPr="001957C7">
        <w:rPr>
          <w:rFonts w:asciiTheme="majorBidi" w:eastAsia="Batang" w:hAnsiTheme="majorBidi" w:cstheme="majorBidi"/>
        </w:rPr>
        <w:t>, describes the static semantic constraints, and transformations as identified by the Model clauses of Recommendations ITU-T Z.101, Z.102, Z.103, Z.104, Z.105 and Z.107 that are included by reference in Recommendation Z.100.</w:t>
      </w:r>
    </w:p>
    <w:p w14:paraId="1CFD0BE3"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Z.100 Annex F3 (revised), </w:t>
      </w:r>
      <w:r w:rsidRPr="001957C7">
        <w:rPr>
          <w:rFonts w:asciiTheme="majorBidi" w:eastAsia="Batang" w:hAnsiTheme="majorBidi" w:cstheme="majorBidi"/>
          <w:i/>
          <w:iCs/>
        </w:rPr>
        <w:t>SDL-2010 formal definition: Dynamic semantics</w:t>
      </w:r>
      <w:r w:rsidRPr="001957C7">
        <w:rPr>
          <w:rFonts w:asciiTheme="majorBidi" w:eastAsia="Batang" w:hAnsiTheme="majorBidi" w:cstheme="majorBidi"/>
        </w:rPr>
        <w:t>, defines the SDL</w:t>
      </w:r>
      <w:r w:rsidRPr="001957C7">
        <w:rPr>
          <w:rFonts w:ascii="MS Mincho" w:eastAsia="Batang" w:hAnsi="MS Mincho" w:cs="MS Mincho"/>
        </w:rPr>
        <w:t>‑</w:t>
      </w:r>
      <w:r w:rsidRPr="001957C7">
        <w:rPr>
          <w:rFonts w:asciiTheme="majorBidi" w:eastAsia="Batang" w:hAnsiTheme="majorBidi" w:cstheme="majorBidi"/>
        </w:rPr>
        <w:t>2010 dynamic semantics.</w:t>
      </w:r>
    </w:p>
    <w:p w14:paraId="32BDC82D"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Z.101 (revised), </w:t>
      </w:r>
      <w:r w:rsidRPr="001957C7">
        <w:rPr>
          <w:rFonts w:asciiTheme="majorBidi" w:eastAsia="Batang" w:hAnsiTheme="majorBidi" w:cstheme="majorBidi"/>
          <w:i/>
          <w:iCs/>
        </w:rPr>
        <w:t>Specification and Description Language – Basic SDL 2010</w:t>
      </w:r>
      <w:r w:rsidRPr="001957C7">
        <w:rPr>
          <w:rFonts w:asciiTheme="majorBidi" w:eastAsia="Batang" w:hAnsiTheme="majorBidi" w:cstheme="majorBidi"/>
        </w:rPr>
        <w:t>, defines the basic features of the Specification and Description Language. The language defined in this document covers the essential features of the language, which is further defined in other Recommendations in the ITU-T Z.100 series.</w:t>
      </w:r>
    </w:p>
    <w:p w14:paraId="35B52F7B" w14:textId="2F50BF08"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Z.102 (revised), </w:t>
      </w:r>
      <w:r w:rsidRPr="001957C7">
        <w:rPr>
          <w:rFonts w:asciiTheme="majorBidi" w:eastAsia="Batang" w:hAnsiTheme="majorBidi" w:cstheme="majorBidi"/>
          <w:i/>
          <w:iCs/>
        </w:rPr>
        <w:t>Specification and Description Language – Comprehensive SDL-2010</w:t>
      </w:r>
      <w:r w:rsidRPr="001957C7">
        <w:rPr>
          <w:rFonts w:asciiTheme="majorBidi" w:eastAsia="Batang" w:hAnsiTheme="majorBidi" w:cstheme="majorBidi"/>
        </w:rPr>
        <w:t xml:space="preserve">, defines the comprehensive features of the Specification and Description Language. The language defined in this document covers features of the language not included in Basic SDL 2010 in Recommendation ITU-T Z.101. These features provide comprehensive coverage of abstract grammar of the language except some data features covered in ITU-T Z.104 (and ITU-T Z.107 for </w:t>
      </w:r>
      <w:r w:rsidR="004B3E39" w:rsidRPr="001957C7">
        <w:rPr>
          <w:rFonts w:asciiTheme="majorBidi" w:eastAsia="Batang" w:hAnsiTheme="majorBidi" w:cstheme="majorBidi"/>
        </w:rPr>
        <w:t>object-oriented</w:t>
      </w:r>
      <w:r w:rsidRPr="001957C7">
        <w:rPr>
          <w:rFonts w:asciiTheme="majorBidi" w:eastAsia="Batang" w:hAnsiTheme="majorBidi" w:cstheme="majorBidi"/>
        </w:rPr>
        <w:t xml:space="preserve"> data).</w:t>
      </w:r>
    </w:p>
    <w:p w14:paraId="02EB3FF4" w14:textId="45198D3D"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lastRenderedPageBreak/>
        <w:t xml:space="preserve">Z.103 (revised), </w:t>
      </w:r>
      <w:r w:rsidRPr="001957C7">
        <w:rPr>
          <w:rFonts w:asciiTheme="majorBidi" w:eastAsia="Batang" w:hAnsiTheme="majorBidi" w:cstheme="majorBidi"/>
          <w:i/>
          <w:iCs/>
        </w:rPr>
        <w:t>Specification and Description Language – Shorthand notation and annotation in SDL 2010</w:t>
      </w:r>
      <w:r w:rsidRPr="001957C7">
        <w:rPr>
          <w:rFonts w:asciiTheme="majorBidi" w:eastAsia="Batang" w:hAnsiTheme="majorBidi" w:cstheme="majorBidi"/>
        </w:rPr>
        <w:t xml:space="preserve">, defines the shorthand and annotation features of the Specification and Description Language. The language defined in this document covers features of the language not included in Basic SDL 2010 in Recommendation ITU-T Z.101 or Comprehensive SDL 2010 in Recommendation ITU-T Z.102. Features defined in this Recommendation either do not have their own abstract grammar and are transformed to concrete grammar defined by Recommendations ITU T Z.101, ITU-T Z.102 and ITU-T Z.104 (and ITU-T Z.107 for </w:t>
      </w:r>
      <w:r w:rsidR="004B3E39" w:rsidRPr="001957C7">
        <w:rPr>
          <w:rFonts w:asciiTheme="majorBidi" w:eastAsia="Batang" w:hAnsiTheme="majorBidi" w:cstheme="majorBidi"/>
        </w:rPr>
        <w:t>object-oriented</w:t>
      </w:r>
      <w:r w:rsidRPr="001957C7">
        <w:rPr>
          <w:rFonts w:asciiTheme="majorBidi" w:eastAsia="Batang" w:hAnsiTheme="majorBidi" w:cstheme="majorBidi"/>
        </w:rPr>
        <w:t xml:space="preserve"> data</w:t>
      </w:r>
      <w:proofErr w:type="gramStart"/>
      <w:r w:rsidRPr="001957C7">
        <w:rPr>
          <w:rFonts w:asciiTheme="majorBidi" w:eastAsia="Batang" w:hAnsiTheme="majorBidi" w:cstheme="majorBidi"/>
        </w:rPr>
        <w:t>), or</w:t>
      </w:r>
      <w:proofErr w:type="gramEnd"/>
      <w:r w:rsidRPr="001957C7">
        <w:rPr>
          <w:rFonts w:asciiTheme="majorBidi" w:eastAsia="Batang" w:hAnsiTheme="majorBidi" w:cstheme="majorBidi"/>
        </w:rPr>
        <w:t xml:space="preserve"> are annotations with no formal meaning.</w:t>
      </w:r>
    </w:p>
    <w:p w14:paraId="160124F2"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Z.104 (revised), </w:t>
      </w:r>
      <w:r w:rsidRPr="001957C7">
        <w:rPr>
          <w:rFonts w:asciiTheme="majorBidi" w:eastAsia="Batang" w:hAnsiTheme="majorBidi" w:cstheme="majorBidi"/>
          <w:i/>
          <w:iCs/>
        </w:rPr>
        <w:t>Specification and Description Language – Data and action language in SDL-2010</w:t>
      </w:r>
      <w:r w:rsidRPr="001957C7">
        <w:rPr>
          <w:rFonts w:asciiTheme="majorBidi" w:eastAsia="Batang" w:hAnsiTheme="majorBidi" w:cstheme="majorBidi"/>
        </w:rPr>
        <w:t>, defines the data features of the Specification and Description Language so that data definitions and expressions are well defined. The language defined in this document partially overlaps features of the language included in Basic SDL 2010 in Recommendation ITU T Z.101 and used in Comprehensive SDL 2010 in Recommendation ITU T Z.102 and the features of Recommendation ITU T Z.103.</w:t>
      </w:r>
    </w:p>
    <w:p w14:paraId="44F31F53"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Z.105 (revised), </w:t>
      </w:r>
      <w:r w:rsidRPr="001957C7">
        <w:rPr>
          <w:rFonts w:asciiTheme="majorBidi" w:eastAsia="Batang" w:hAnsiTheme="majorBidi" w:cstheme="majorBidi"/>
          <w:i/>
          <w:iCs/>
        </w:rPr>
        <w:t>Specification and Description Language – SDL 2010 combined with ASN.1 modules</w:t>
      </w:r>
      <w:r w:rsidRPr="001957C7">
        <w:rPr>
          <w:rFonts w:asciiTheme="majorBidi" w:eastAsia="Batang" w:hAnsiTheme="majorBidi" w:cstheme="majorBidi"/>
        </w:rPr>
        <w:t xml:space="preserve">, </w:t>
      </w:r>
      <w:r w:rsidRPr="001957C7">
        <w:rPr>
          <w:rFonts w:eastAsia="Batang"/>
        </w:rPr>
        <w:t>defines how Abstract Syntax Notation One (ASN.1) modules are usable in combination with Specification and Description Language 2010 (SDL-2010). This text replaces Recommendation ITU-T Z.105 (2003) to align with Recommendations ITU-T Z.100, ITU</w:t>
      </w:r>
      <w:r w:rsidRPr="001957C7">
        <w:rPr>
          <w:rFonts w:eastAsia="Batang"/>
        </w:rPr>
        <w:noBreakHyphen/>
        <w:t>T Z.101, ITU-T Z.102, ITU-T Z.103, ITU-T Z.104, ITU</w:t>
      </w:r>
      <w:r w:rsidRPr="001957C7">
        <w:rPr>
          <w:rFonts w:eastAsia="Batang"/>
        </w:rPr>
        <w:noBreakHyphen/>
        <w:t>T Z.106 and ITU</w:t>
      </w:r>
      <w:r w:rsidRPr="001957C7">
        <w:rPr>
          <w:rFonts w:eastAsia="Batang"/>
        </w:rPr>
        <w:noBreakHyphen/>
        <w:t>T Z.107 for SDL</w:t>
      </w:r>
      <w:r w:rsidRPr="001957C7">
        <w:rPr>
          <w:rFonts w:eastAsia="Batang"/>
        </w:rPr>
        <w:noBreakHyphen/>
        <w:t>2010. Recommendation ITU-T Z.105 (2003) replaced the semantic mappings from ASN.1 to SDL</w:t>
      </w:r>
      <w:r w:rsidRPr="001957C7">
        <w:rPr>
          <w:rFonts w:eastAsia="Batang"/>
        </w:rPr>
        <w:noBreakHyphen/>
        <w:t>2000 defined in Recommendation ITU-T Z.105 (1999).</w:t>
      </w:r>
    </w:p>
    <w:p w14:paraId="3E05819A" w14:textId="77777777" w:rsidR="001957C7" w:rsidRPr="001957C7" w:rsidRDefault="001957C7" w:rsidP="00C1784E">
      <w:pPr>
        <w:numPr>
          <w:ilvl w:val="0"/>
          <w:numId w:val="6"/>
        </w:numPr>
        <w:rPr>
          <w:rFonts w:asciiTheme="majorBidi" w:eastAsia="Batang" w:hAnsiTheme="majorBidi" w:cstheme="majorBidi"/>
          <w:szCs w:val="24"/>
        </w:rPr>
      </w:pPr>
      <w:r w:rsidRPr="001957C7">
        <w:rPr>
          <w:rFonts w:asciiTheme="majorBidi" w:eastAsia="Batang" w:hAnsiTheme="majorBidi" w:cstheme="majorBidi"/>
        </w:rPr>
        <w:t xml:space="preserve">Z.106 </w:t>
      </w:r>
      <w:r w:rsidRPr="001957C7">
        <w:rPr>
          <w:rFonts w:asciiTheme="majorBidi" w:eastAsia="Batang" w:hAnsiTheme="majorBidi" w:cstheme="majorBidi"/>
          <w:szCs w:val="24"/>
        </w:rPr>
        <w:t xml:space="preserve">(revised), </w:t>
      </w:r>
      <w:r w:rsidRPr="001957C7">
        <w:rPr>
          <w:rFonts w:asciiTheme="majorBidi" w:eastAsia="Batang" w:hAnsiTheme="majorBidi" w:cstheme="majorBidi"/>
          <w:i/>
          <w:iCs/>
          <w:szCs w:val="24"/>
        </w:rPr>
        <w:t>Specification and Description Language – Common interchange format for SDL 2010</w:t>
      </w:r>
      <w:r w:rsidRPr="001957C7">
        <w:rPr>
          <w:rFonts w:asciiTheme="majorBidi" w:eastAsia="Batang" w:hAnsiTheme="majorBidi" w:cstheme="majorBidi"/>
          <w:szCs w:val="24"/>
        </w:rPr>
        <w:t xml:space="preserve">, </w:t>
      </w:r>
      <w:r w:rsidRPr="001957C7">
        <w:rPr>
          <w:rFonts w:eastAsia="Batang"/>
          <w:szCs w:val="24"/>
        </w:rPr>
        <w:t>defines the common interchange format of Specification and Description Language (SDL</w:t>
      </w:r>
      <w:r w:rsidRPr="001957C7">
        <w:rPr>
          <w:rFonts w:eastAsia="Batang"/>
          <w:szCs w:val="24"/>
        </w:rPr>
        <w:noBreakHyphen/>
        <w:t>CIF). The SDL</w:t>
      </w:r>
      <w:r w:rsidRPr="001957C7">
        <w:rPr>
          <w:rFonts w:eastAsia="Batang"/>
          <w:szCs w:val="24"/>
        </w:rPr>
        <w:noBreakHyphen/>
        <w:t>CIF is intended for the interchange of graphical SDL-2010 specifications (SDL</w:t>
      </w:r>
      <w:r w:rsidRPr="001957C7">
        <w:rPr>
          <w:rFonts w:eastAsia="Batang"/>
          <w:szCs w:val="24"/>
        </w:rPr>
        <w:noBreakHyphen/>
        <w:t>GR) made on different tools that do not use the same storage format. This Recommendation introduces two further levels of SDL CIF. Two further conformance levels are defined, one at a more liberal SDL PR level and the second including graphical information.</w:t>
      </w:r>
    </w:p>
    <w:p w14:paraId="7449D19A" w14:textId="77777777" w:rsidR="001957C7" w:rsidRPr="001957C7" w:rsidRDefault="001957C7" w:rsidP="00C1784E">
      <w:pPr>
        <w:numPr>
          <w:ilvl w:val="0"/>
          <w:numId w:val="6"/>
        </w:numPr>
        <w:rPr>
          <w:rFonts w:asciiTheme="majorBidi" w:eastAsia="Batang" w:hAnsiTheme="majorBidi" w:cstheme="majorBidi"/>
          <w:szCs w:val="24"/>
        </w:rPr>
      </w:pPr>
      <w:r w:rsidRPr="001957C7">
        <w:rPr>
          <w:rFonts w:asciiTheme="majorBidi" w:eastAsia="Batang" w:hAnsiTheme="majorBidi" w:cstheme="majorBidi"/>
          <w:szCs w:val="24"/>
        </w:rPr>
        <w:t xml:space="preserve">Z.107 (revised), </w:t>
      </w:r>
      <w:r w:rsidRPr="001957C7">
        <w:rPr>
          <w:rFonts w:asciiTheme="majorBidi" w:eastAsia="Batang" w:hAnsiTheme="majorBidi" w:cstheme="majorBidi"/>
          <w:i/>
          <w:iCs/>
          <w:szCs w:val="24"/>
        </w:rPr>
        <w:t>Specification and Description Language – Object-oriented data in SDL 2010</w:t>
      </w:r>
      <w:r w:rsidRPr="001957C7">
        <w:rPr>
          <w:rFonts w:asciiTheme="majorBidi" w:eastAsia="Batang" w:hAnsiTheme="majorBidi" w:cstheme="majorBidi"/>
          <w:szCs w:val="24"/>
        </w:rPr>
        <w:t>, defines the object-oriented data features of the Specification and Description Language building on the foundation of the data definitions and expressions defined in Recommendation ITU T Z.104. The language defined in this Recommendation partially overlaps features of the language included in Basic SDL 2010 in Recommendation ITU T Z.101 and used in Comprehensive SDL 2010 in Recommendation ITU T Z.102, and the features of Recommendations ITU T Z.103 and ITU-T Z.104.</w:t>
      </w:r>
    </w:p>
    <w:p w14:paraId="4EFAE6EC" w14:textId="121025B7" w:rsidR="001957C7" w:rsidRPr="001957C7" w:rsidRDefault="001957C7" w:rsidP="00C1784E">
      <w:pPr>
        <w:numPr>
          <w:ilvl w:val="0"/>
          <w:numId w:val="6"/>
        </w:numPr>
        <w:rPr>
          <w:rFonts w:asciiTheme="majorBidi" w:eastAsia="Batang" w:hAnsiTheme="majorBidi" w:cstheme="majorBidi"/>
        </w:rPr>
      </w:pPr>
      <w:r w:rsidRPr="001957C7">
        <w:rPr>
          <w:rFonts w:eastAsia="Batang"/>
        </w:rPr>
        <w:t>Z.151 (revised), U</w:t>
      </w:r>
      <w:r w:rsidRPr="001957C7">
        <w:rPr>
          <w:rFonts w:eastAsia="Batang"/>
          <w:i/>
          <w:iCs/>
        </w:rPr>
        <w:t>ser Requirements Notation (URN) - Language definition</w:t>
      </w:r>
      <w:r w:rsidRPr="001957C7">
        <w:rPr>
          <w:rFonts w:eastAsia="Batang"/>
        </w:rPr>
        <w:t>, defines t</w:t>
      </w:r>
      <w:r w:rsidRPr="001957C7">
        <w:rPr>
          <w:rFonts w:eastAsia="Batang"/>
          <w:color w:val="000000"/>
        </w:rPr>
        <w:t xml:space="preserve">he User Requirements Notation (URN) intended for the elicitation, analysis, </w:t>
      </w:r>
      <w:r w:rsidR="004B3E39" w:rsidRPr="001957C7">
        <w:rPr>
          <w:rFonts w:eastAsia="Batang"/>
          <w:color w:val="000000"/>
        </w:rPr>
        <w:t>specification,</w:t>
      </w:r>
      <w:r w:rsidRPr="001957C7">
        <w:rPr>
          <w:rFonts w:eastAsia="Batang"/>
          <w:color w:val="000000"/>
        </w:rPr>
        <w:t xml:space="preserve"> and validation of requirements. URN combines modelling concepts and notations for goals (mainly for non-functional requirements and quality attributes) and scenarios (mainly for operational requirements, functional requirements and performance and architectural reasoning). The goal sub-notation is called Goal-oriented Requirements Language (GRL) and the scenario sub</w:t>
      </w:r>
      <w:r w:rsidRPr="001957C7">
        <w:rPr>
          <w:rFonts w:eastAsia="Batang"/>
          <w:color w:val="000000"/>
        </w:rPr>
        <w:noBreakHyphen/>
        <w:t>notation is called Use Case Map (UCM).</w:t>
      </w:r>
    </w:p>
    <w:p w14:paraId="0A79CDD2"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Z.161 (revised), </w:t>
      </w:r>
      <w:r w:rsidRPr="001957C7">
        <w:rPr>
          <w:rFonts w:asciiTheme="majorBidi" w:eastAsia="Batang" w:hAnsiTheme="majorBidi" w:cstheme="majorBidi"/>
          <w:i/>
          <w:iCs/>
        </w:rPr>
        <w:t>Testing and Test Control Notation version 3: TTCN-3 core language</w:t>
      </w:r>
      <w:r w:rsidRPr="001957C7">
        <w:rPr>
          <w:rFonts w:asciiTheme="majorBidi" w:eastAsia="Batang" w:hAnsiTheme="majorBidi" w:cstheme="majorBidi"/>
        </w:rPr>
        <w:t xml:space="preserve">, defines Testing and Test Control Notation 3 (TTCN-3) intended for specification of test suites that are independent of platforms, test methods, protocol layers and protocols. TTCN‑3 can be used for specification of all types of reactive system tests over a variety of </w:t>
      </w:r>
      <w:r w:rsidRPr="001957C7">
        <w:rPr>
          <w:rFonts w:asciiTheme="majorBidi" w:eastAsia="Batang" w:hAnsiTheme="majorBidi" w:cstheme="majorBidi"/>
        </w:rPr>
        <w:lastRenderedPageBreak/>
        <w:t>communication ports. Typical areas of application are protocol testing (including mobile and Internet protocols), service testing (including supplementary services), module testing, testing of Common Object Request Broker Architecture (CORBA) based platforms and application programming interfaces (APIs)</w:t>
      </w:r>
      <w:r w:rsidRPr="001957C7">
        <w:rPr>
          <w:rFonts w:eastAsia="Batang"/>
          <w:lang w:val="en-US"/>
        </w:rPr>
        <w:t>.</w:t>
      </w:r>
    </w:p>
    <w:p w14:paraId="7DD99BD8" w14:textId="77777777" w:rsidR="001957C7" w:rsidRPr="001957C7" w:rsidRDefault="001957C7" w:rsidP="00C1784E">
      <w:pPr>
        <w:numPr>
          <w:ilvl w:val="0"/>
          <w:numId w:val="6"/>
        </w:numPr>
        <w:ind w:left="714" w:hanging="357"/>
        <w:rPr>
          <w:rFonts w:asciiTheme="majorBidi" w:eastAsia="Batang" w:hAnsiTheme="majorBidi" w:cstheme="majorBidi"/>
        </w:rPr>
      </w:pPr>
      <w:r w:rsidRPr="001957C7">
        <w:rPr>
          <w:rFonts w:asciiTheme="majorBidi" w:eastAsia="Batang" w:hAnsiTheme="majorBidi" w:cstheme="majorBidi"/>
        </w:rPr>
        <w:t xml:space="preserve">Z.161.1 (revised), </w:t>
      </w:r>
      <w:r w:rsidRPr="001957C7">
        <w:rPr>
          <w:rFonts w:asciiTheme="majorBidi" w:eastAsia="Batang" w:hAnsiTheme="majorBidi" w:cstheme="majorBidi"/>
          <w:i/>
          <w:iCs/>
        </w:rPr>
        <w:t>Testing and Test Control Notation version 3: TTCN-3 Language Extensions: Support of interfaces with continuous signals</w:t>
      </w:r>
      <w:r w:rsidRPr="001957C7">
        <w:rPr>
          <w:rFonts w:asciiTheme="majorBidi" w:eastAsia="Batang" w:hAnsiTheme="majorBidi" w:cstheme="majorBidi"/>
        </w:rPr>
        <w:t xml:space="preserve">, defines the “Continuous Signal support” package of TTCN 3. TTCN 3 can be used for the specification of all types of reactive system tests over a variety of communication ports. Typical areas of application are protocol testing (including mobile and Internet protocols), service testing (including supplementary services), module testing, testing of CORBA based platforms, APIs, etc. TTCN 3 is not restricted to conformance testing and can be used for many other kinds of testing including interoperability, robustness, regression, </w:t>
      </w:r>
      <w:proofErr w:type="gramStart"/>
      <w:r w:rsidRPr="001957C7">
        <w:rPr>
          <w:rFonts w:asciiTheme="majorBidi" w:eastAsia="Batang" w:hAnsiTheme="majorBidi" w:cstheme="majorBidi"/>
        </w:rPr>
        <w:t>system</w:t>
      </w:r>
      <w:proofErr w:type="gramEnd"/>
      <w:r w:rsidRPr="001957C7">
        <w:rPr>
          <w:rFonts w:asciiTheme="majorBidi" w:eastAsia="Batang" w:hAnsiTheme="majorBidi" w:cstheme="majorBidi"/>
        </w:rPr>
        <w:t xml:space="preserve"> and integration testing. The specification of test suites for physical layer protocols is outside the scope of the present document.</w:t>
      </w:r>
    </w:p>
    <w:p w14:paraId="203CB444"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Z.161.2 (revised), </w:t>
      </w:r>
      <w:r w:rsidRPr="001957C7">
        <w:rPr>
          <w:rFonts w:asciiTheme="majorBidi" w:eastAsia="Batang" w:hAnsiTheme="majorBidi" w:cstheme="majorBidi"/>
          <w:i/>
          <w:iCs/>
        </w:rPr>
        <w:t>Testing and Test Control Notation version 3: TTCN-3 language extensions: Configuration and deployment support</w:t>
      </w:r>
      <w:r w:rsidRPr="001957C7">
        <w:rPr>
          <w:rFonts w:asciiTheme="majorBidi" w:eastAsia="Batang" w:hAnsiTheme="majorBidi" w:cstheme="majorBidi"/>
        </w:rPr>
        <w:t>, defines the configuration and deployment support package of TTCN-3.</w:t>
      </w:r>
    </w:p>
    <w:p w14:paraId="53DC65D9"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Z.161.3 (revised), </w:t>
      </w:r>
      <w:r w:rsidRPr="001957C7">
        <w:rPr>
          <w:rFonts w:asciiTheme="majorBidi" w:eastAsia="Batang" w:hAnsiTheme="majorBidi" w:cstheme="majorBidi"/>
          <w:i/>
          <w:iCs/>
        </w:rPr>
        <w:t>Testing and Test Control Notation version 3: TTCN-3 language extensions: Advanced parameterization</w:t>
      </w:r>
      <w:r w:rsidRPr="001957C7">
        <w:rPr>
          <w:rFonts w:asciiTheme="majorBidi" w:eastAsia="Batang" w:hAnsiTheme="majorBidi" w:cstheme="majorBidi"/>
        </w:rPr>
        <w:t xml:space="preserve">, defines the advanced parameterization package of TTCN-3. </w:t>
      </w:r>
    </w:p>
    <w:p w14:paraId="493C2B2B"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Z.161.4 (revised), </w:t>
      </w:r>
      <w:r w:rsidRPr="001957C7">
        <w:rPr>
          <w:rFonts w:asciiTheme="majorBidi" w:eastAsia="Batang" w:hAnsiTheme="majorBidi" w:cstheme="majorBidi"/>
          <w:i/>
          <w:iCs/>
        </w:rPr>
        <w:t>Testing and Test Control Notation version 3: TTCN-3 language extensions: Behaviour types</w:t>
      </w:r>
      <w:r w:rsidRPr="001957C7">
        <w:rPr>
          <w:rFonts w:asciiTheme="majorBidi" w:eastAsia="Batang" w:hAnsiTheme="majorBidi" w:cstheme="majorBidi"/>
        </w:rPr>
        <w:t xml:space="preserve">, defines the behaviour </w:t>
      </w:r>
      <w:proofErr w:type="gramStart"/>
      <w:r w:rsidRPr="001957C7">
        <w:rPr>
          <w:rFonts w:asciiTheme="majorBidi" w:eastAsia="Batang" w:hAnsiTheme="majorBidi" w:cstheme="majorBidi"/>
        </w:rPr>
        <w:t>types</w:t>
      </w:r>
      <w:proofErr w:type="gramEnd"/>
      <w:r w:rsidRPr="001957C7">
        <w:rPr>
          <w:rFonts w:asciiTheme="majorBidi" w:eastAsia="Batang" w:hAnsiTheme="majorBidi" w:cstheme="majorBidi"/>
        </w:rPr>
        <w:t xml:space="preserve"> package of TTCN 3.</w:t>
      </w:r>
    </w:p>
    <w:p w14:paraId="2450FBB2"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Z.161.6 (new and revised), </w:t>
      </w:r>
      <w:r w:rsidRPr="001957C7">
        <w:rPr>
          <w:rFonts w:asciiTheme="majorBidi" w:eastAsia="Batang" w:hAnsiTheme="majorBidi" w:cstheme="majorBidi"/>
          <w:i/>
          <w:iCs/>
        </w:rPr>
        <w:t>Testing and Test Control Notation version 3: TTCN-3 language extensions: Advanced matching</w:t>
      </w:r>
      <w:r w:rsidRPr="001957C7">
        <w:rPr>
          <w:rFonts w:asciiTheme="majorBidi" w:eastAsia="Batang" w:hAnsiTheme="majorBidi" w:cstheme="majorBidi"/>
        </w:rPr>
        <w:t xml:space="preserve">, </w:t>
      </w:r>
      <w:r w:rsidRPr="001957C7">
        <w:rPr>
          <w:rFonts w:eastAsia="Batang"/>
          <w:color w:val="000000"/>
        </w:rPr>
        <w:t>defines the support of advance matching of Testing and Test Control Notation-3 (TTCN-3). </w:t>
      </w:r>
    </w:p>
    <w:p w14:paraId="51D4A4CB" w14:textId="77777777" w:rsidR="001957C7" w:rsidRPr="001957C7" w:rsidRDefault="001957C7" w:rsidP="00C1784E">
      <w:pPr>
        <w:numPr>
          <w:ilvl w:val="0"/>
          <w:numId w:val="6"/>
        </w:numPr>
        <w:contextualSpacing/>
        <w:rPr>
          <w:rFonts w:asciiTheme="majorBidi" w:eastAsia="Batang" w:hAnsiTheme="majorBidi" w:cstheme="majorBidi"/>
        </w:rPr>
      </w:pPr>
      <w:r w:rsidRPr="001957C7">
        <w:rPr>
          <w:rFonts w:eastAsia="Batang"/>
        </w:rPr>
        <w:t xml:space="preserve">Z.161.7 (new and revised), </w:t>
      </w:r>
      <w:r w:rsidRPr="001957C7">
        <w:rPr>
          <w:rFonts w:eastAsia="Batang"/>
          <w:i/>
          <w:iCs/>
        </w:rPr>
        <w:t xml:space="preserve">Testing and Test Control Notation version 3: TTCN-3 language extensions: Object-oriented features, </w:t>
      </w:r>
      <w:r w:rsidRPr="001957C7">
        <w:rPr>
          <w:rFonts w:eastAsia="Batang"/>
          <w:color w:val="000000"/>
          <w:spacing w:val="-2"/>
          <w:lang w:val="en-US"/>
        </w:rPr>
        <w:t>defines the support for object-oriented features in </w:t>
      </w:r>
      <w:r w:rsidRPr="001957C7">
        <w:rPr>
          <w:rFonts w:eastAsia="Batang"/>
          <w:color w:val="000000"/>
          <w:spacing w:val="-2"/>
        </w:rPr>
        <w:t>Testing and Test Control Notation </w:t>
      </w:r>
      <w:r w:rsidRPr="001957C7">
        <w:rPr>
          <w:rFonts w:eastAsia="Batang"/>
          <w:color w:val="000000"/>
          <w:spacing w:val="-2"/>
          <w:lang w:val="en-US"/>
        </w:rPr>
        <w:t>3 (TTCN-3). </w:t>
      </w:r>
    </w:p>
    <w:p w14:paraId="65C2E45F"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Z.164 (revised), </w:t>
      </w:r>
      <w:r w:rsidRPr="001957C7">
        <w:rPr>
          <w:rFonts w:asciiTheme="majorBidi" w:eastAsia="Batang" w:hAnsiTheme="majorBidi" w:cstheme="majorBidi"/>
          <w:i/>
          <w:iCs/>
        </w:rPr>
        <w:t>Testing and Test Control Notation version 3: TTCN-3 operational semantics</w:t>
      </w:r>
      <w:r w:rsidRPr="001957C7">
        <w:rPr>
          <w:rFonts w:asciiTheme="majorBidi" w:eastAsia="Batang" w:hAnsiTheme="majorBidi" w:cstheme="majorBidi"/>
        </w:rPr>
        <w:t xml:space="preserve">, defines the operational semantics of TTCN-3 (Testing and Test Control Notation 3). The operational semantics are necessary to unambiguously interpret the specifications made with TTCN-3. This Recommendation is based on the TTCN-3 core language defined in Recommendation ITU T Z.161. This revision of the Recommendation contains amendments, clarifications, </w:t>
      </w:r>
      <w:proofErr w:type="gramStart"/>
      <w:r w:rsidRPr="001957C7">
        <w:rPr>
          <w:rFonts w:asciiTheme="majorBidi" w:eastAsia="Batang" w:hAnsiTheme="majorBidi" w:cstheme="majorBidi"/>
        </w:rPr>
        <w:t>corrigenda</w:t>
      </w:r>
      <w:proofErr w:type="gramEnd"/>
      <w:r w:rsidRPr="001957C7">
        <w:rPr>
          <w:rFonts w:asciiTheme="majorBidi" w:eastAsia="Batang" w:hAnsiTheme="majorBidi" w:cstheme="majorBidi"/>
        </w:rPr>
        <w:t xml:space="preserve"> and editorial corrections.</w:t>
      </w:r>
    </w:p>
    <w:p w14:paraId="00C00E8C" w14:textId="77777777" w:rsidR="001957C7" w:rsidRPr="001957C7" w:rsidRDefault="001957C7" w:rsidP="00C1784E">
      <w:pPr>
        <w:numPr>
          <w:ilvl w:val="0"/>
          <w:numId w:val="6"/>
        </w:numPr>
        <w:ind w:left="714" w:hanging="357"/>
        <w:rPr>
          <w:rFonts w:eastAsia="Batang"/>
        </w:rPr>
      </w:pPr>
      <w:r w:rsidRPr="001957C7">
        <w:rPr>
          <w:rFonts w:eastAsia="Batang"/>
        </w:rPr>
        <w:t xml:space="preserve">Z.165 (revised), </w:t>
      </w:r>
      <w:r w:rsidRPr="001957C7">
        <w:rPr>
          <w:rFonts w:eastAsia="Batang"/>
          <w:i/>
          <w:iCs/>
        </w:rPr>
        <w:t>Testing and Test Control Notation version 3: TTCN</w:t>
      </w:r>
      <w:r w:rsidRPr="001957C7">
        <w:rPr>
          <w:rFonts w:eastAsia="Batang"/>
          <w:lang w:eastAsia="en-CA"/>
        </w:rPr>
        <w:noBreakHyphen/>
      </w:r>
      <w:r w:rsidRPr="001957C7">
        <w:rPr>
          <w:rFonts w:eastAsia="Batang"/>
          <w:i/>
          <w:iCs/>
        </w:rPr>
        <w:t>3 runtime interface (TRI)</w:t>
      </w:r>
      <w:r w:rsidRPr="001957C7">
        <w:rPr>
          <w:rFonts w:eastAsia="Batang"/>
        </w:rPr>
        <w:t>, provides the specification of the runtime interface for TTCN-3 (Testing and Test Control Notation 3) test system implementations. The TTCN-3 Runtime Interface (TRI) provides the recommended adaptation for timing and communication of a test system to a particular processing platform and the system under test, respectively. This Recommendation defines the interface as a set of operations independent of target language.</w:t>
      </w:r>
    </w:p>
    <w:p w14:paraId="62FAB1E7" w14:textId="77777777" w:rsidR="001957C7" w:rsidRPr="001957C7" w:rsidRDefault="001957C7" w:rsidP="001957C7">
      <w:pPr>
        <w:ind w:left="720"/>
        <w:contextualSpacing/>
        <w:rPr>
          <w:rFonts w:eastAsia="Batang"/>
        </w:rPr>
      </w:pPr>
      <w:r w:rsidRPr="001957C7">
        <w:rPr>
          <w:rFonts w:eastAsia="Batang"/>
        </w:rPr>
        <w:t>The interface is defined to be compatible with Recommendation ITU‑T Z.161. This Recommendation uses the Common Object Request Broker Architecture (CORBA) Interface Definition Language (IDL) to specify the TRI completely. Clauses 6, 7 and 8 of ETSI ES 201 873-5 V4.8.1 specify language mappings of the abstract specification to the target languages Java and ANSI-C. A summary of the IDL-based interface specification is provided in Appendix A of ETSI ES 201 873-5 V4.8.1.</w:t>
      </w:r>
    </w:p>
    <w:p w14:paraId="4687C8BB" w14:textId="77777777" w:rsidR="001957C7" w:rsidRPr="001957C7" w:rsidRDefault="001957C7" w:rsidP="001957C7">
      <w:pPr>
        <w:ind w:left="720"/>
        <w:contextualSpacing/>
        <w:rPr>
          <w:rFonts w:eastAsia="Batang"/>
        </w:rPr>
      </w:pPr>
      <w:r w:rsidRPr="001957C7">
        <w:rPr>
          <w:rFonts w:eastAsia="Batang"/>
        </w:rPr>
        <w:lastRenderedPageBreak/>
        <w:t xml:space="preserve">This revision of the Recommendation contains amendments, clarifications, </w:t>
      </w:r>
      <w:proofErr w:type="gramStart"/>
      <w:r w:rsidRPr="001957C7">
        <w:rPr>
          <w:rFonts w:eastAsia="Batang"/>
        </w:rPr>
        <w:t>corrigenda</w:t>
      </w:r>
      <w:proofErr w:type="gramEnd"/>
      <w:r w:rsidRPr="001957C7">
        <w:rPr>
          <w:rFonts w:eastAsia="Batang"/>
        </w:rPr>
        <w:t xml:space="preserve"> and editorial corrections.</w:t>
      </w:r>
    </w:p>
    <w:p w14:paraId="622C7CC2" w14:textId="77777777" w:rsidR="001957C7" w:rsidRPr="001957C7" w:rsidRDefault="001957C7" w:rsidP="00C1784E">
      <w:pPr>
        <w:numPr>
          <w:ilvl w:val="0"/>
          <w:numId w:val="6"/>
        </w:numPr>
        <w:ind w:left="714" w:hanging="357"/>
        <w:rPr>
          <w:rFonts w:eastAsia="Batang"/>
        </w:rPr>
      </w:pPr>
      <w:r w:rsidRPr="001957C7">
        <w:rPr>
          <w:rFonts w:eastAsia="Batang"/>
        </w:rPr>
        <w:t xml:space="preserve">Z.166 (revised), </w:t>
      </w:r>
      <w:r w:rsidRPr="001957C7">
        <w:rPr>
          <w:rFonts w:eastAsia="Batang"/>
          <w:i/>
          <w:iCs/>
        </w:rPr>
        <w:t>Testing and Test Control Notation version 3: TTCN</w:t>
      </w:r>
      <w:r w:rsidRPr="001957C7">
        <w:rPr>
          <w:rFonts w:eastAsia="Batang"/>
          <w:lang w:eastAsia="en-CA"/>
        </w:rPr>
        <w:noBreakHyphen/>
      </w:r>
      <w:r w:rsidRPr="001957C7">
        <w:rPr>
          <w:rFonts w:eastAsia="Batang"/>
          <w:i/>
          <w:iCs/>
        </w:rPr>
        <w:t>3 control interface (TCI)</w:t>
      </w:r>
      <w:r w:rsidRPr="001957C7">
        <w:rPr>
          <w:rFonts w:eastAsia="Batang"/>
        </w:rPr>
        <w:t xml:space="preserve">, specifies </w:t>
      </w:r>
      <w:r w:rsidRPr="001957C7">
        <w:rPr>
          <w:rFonts w:eastAsia="Batang"/>
          <w:lang w:val="en-US"/>
        </w:rPr>
        <w:t>specifies the control interfaces for </w:t>
      </w:r>
      <w:r w:rsidRPr="001957C7">
        <w:rPr>
          <w:rFonts w:eastAsia="Batang"/>
        </w:rPr>
        <w:t>Testing and Test Control Notation 3 </w:t>
      </w:r>
      <w:r w:rsidRPr="001957C7">
        <w:rPr>
          <w:rFonts w:eastAsia="Batang"/>
          <w:lang w:val="en-US"/>
        </w:rPr>
        <w:t>(TTCN-3) test system implementations. The TTCN-3 control interfaces (TCIs) provide a standardized adaptation for management, test component handling and encoding/decoding of a test system to a particular test platform. This Recommendation defines the interfaces as a set of operations independent of a target language.</w:t>
      </w:r>
    </w:p>
    <w:p w14:paraId="5FBAFB9C" w14:textId="77777777" w:rsidR="001957C7" w:rsidRPr="001957C7" w:rsidRDefault="001957C7" w:rsidP="001957C7">
      <w:pPr>
        <w:ind w:left="714"/>
        <w:contextualSpacing/>
        <w:rPr>
          <w:rFonts w:eastAsia="Batang"/>
        </w:rPr>
      </w:pPr>
      <w:r w:rsidRPr="001957C7">
        <w:rPr>
          <w:rFonts w:eastAsia="Batang"/>
          <w:lang w:val="en-US"/>
        </w:rPr>
        <w:t>The interfaces are defined to be compatible with the TTCN-3 standards (see clause 2 of ETSI ES 201 873-6 V4.11.1). The interface definition uses the </w:t>
      </w:r>
      <w:r w:rsidRPr="001957C7">
        <w:rPr>
          <w:rFonts w:eastAsia="Batang"/>
        </w:rPr>
        <w:t>Common Object Request Broker Architecture (</w:t>
      </w:r>
      <w:r w:rsidRPr="001957C7">
        <w:rPr>
          <w:rFonts w:eastAsia="Batang"/>
          <w:lang w:val="en-US"/>
        </w:rPr>
        <w:t>CORBA) Interface Definition Language (IDL) to specify the TCI completely. Clauses 8, 9 and 9.7 of ETSI ES 201 873-6 V4.11.1 present language mappings for this abstract specification to the target languages Java and ANSI C.</w:t>
      </w:r>
    </w:p>
    <w:p w14:paraId="23538769" w14:textId="77777777" w:rsidR="001957C7" w:rsidRPr="001957C7" w:rsidRDefault="001957C7" w:rsidP="001957C7">
      <w:pPr>
        <w:ind w:left="714"/>
        <w:contextualSpacing/>
        <w:rPr>
          <w:rFonts w:eastAsia="Batang"/>
        </w:rPr>
      </w:pPr>
      <w:r w:rsidRPr="001957C7">
        <w:rPr>
          <w:rFonts w:eastAsia="Batang"/>
          <w:lang w:val="en-US"/>
        </w:rPr>
        <w:t xml:space="preserve">This revision of the Recommendation contains amendments, clarifications, </w:t>
      </w:r>
      <w:proofErr w:type="gramStart"/>
      <w:r w:rsidRPr="001957C7">
        <w:rPr>
          <w:rFonts w:eastAsia="Batang"/>
          <w:lang w:val="en-US"/>
        </w:rPr>
        <w:t>corrigenda</w:t>
      </w:r>
      <w:proofErr w:type="gramEnd"/>
      <w:r w:rsidRPr="001957C7">
        <w:rPr>
          <w:rFonts w:eastAsia="Batang"/>
          <w:lang w:val="en-US"/>
        </w:rPr>
        <w:t xml:space="preserve"> and editorial corrections.</w:t>
      </w:r>
    </w:p>
    <w:p w14:paraId="567E84A9" w14:textId="77777777" w:rsidR="001957C7" w:rsidRPr="001957C7" w:rsidRDefault="001957C7" w:rsidP="00C1784E">
      <w:pPr>
        <w:numPr>
          <w:ilvl w:val="0"/>
          <w:numId w:val="6"/>
        </w:numPr>
        <w:ind w:left="714" w:hanging="357"/>
        <w:rPr>
          <w:rFonts w:eastAsia="Batang"/>
        </w:rPr>
      </w:pPr>
      <w:r w:rsidRPr="001957C7">
        <w:rPr>
          <w:rFonts w:eastAsia="Batang"/>
        </w:rPr>
        <w:t xml:space="preserve">Z.167 (revised), </w:t>
      </w:r>
      <w:r w:rsidRPr="001957C7">
        <w:rPr>
          <w:rFonts w:eastAsia="Batang"/>
          <w:i/>
          <w:iCs/>
        </w:rPr>
        <w:t>Testing and Test Control Notation version 3: TTCN</w:t>
      </w:r>
      <w:r w:rsidRPr="001957C7">
        <w:rPr>
          <w:rFonts w:eastAsia="Batang"/>
          <w:lang w:eastAsia="en-CA"/>
        </w:rPr>
        <w:noBreakHyphen/>
      </w:r>
      <w:r w:rsidRPr="001957C7">
        <w:rPr>
          <w:rFonts w:eastAsia="Batang"/>
          <w:i/>
          <w:iCs/>
        </w:rPr>
        <w:t>3 mapping from ASN.1</w:t>
      </w:r>
      <w:r w:rsidRPr="001957C7">
        <w:rPr>
          <w:rFonts w:eastAsia="Batang"/>
        </w:rPr>
        <w:t>, defines a normative way of using ASN.1 as defined in Recommendations ITU-T X.680, ITU-T X.681, ITU-T X.682 and ITU-T X.683 with TTCN-3. The harmonization of other languages with TTCN-3 is not covered by this Recommendation.</w:t>
      </w:r>
    </w:p>
    <w:p w14:paraId="4EB4261A" w14:textId="19E8EE5E" w:rsidR="001957C7" w:rsidRPr="001957C7" w:rsidRDefault="001957C7" w:rsidP="001957C7">
      <w:pPr>
        <w:ind w:left="720"/>
        <w:contextualSpacing/>
        <w:rPr>
          <w:rFonts w:eastAsia="Batang"/>
        </w:rPr>
      </w:pPr>
      <w:r w:rsidRPr="001957C7">
        <w:rPr>
          <w:rFonts w:eastAsia="Batang"/>
        </w:rPr>
        <w:t>The first revision of the Recommendation contains amendments (conformance and compatibility, requirements and descriptions related to the ob</w:t>
      </w:r>
      <w:r w:rsidR="004B3E39">
        <w:rPr>
          <w:rFonts w:eastAsia="Batang"/>
        </w:rPr>
        <w:t>ject</w:t>
      </w:r>
      <w:r w:rsidRPr="001957C7">
        <w:rPr>
          <w:rFonts w:eastAsia="Batang"/>
        </w:rPr>
        <w:t xml:space="preserve"> type have been moved to this Recommendation from all other ITU-T Z.16x Recommendations, supporting XML values within ASN.1 modules, conversion of the OID-IRI and RELATIVE-OID-IRI types, special real values and subtypes containing special values and exclusive bounds, updated predefined language strings, etc.), clarifications (e.g., on visibility of imported ASN.1 definitions, on the transformation rules) corrigenda and editorial corrections.</w:t>
      </w:r>
    </w:p>
    <w:p w14:paraId="7026A40F" w14:textId="77777777" w:rsidR="001957C7" w:rsidRPr="001957C7" w:rsidRDefault="001957C7" w:rsidP="001957C7">
      <w:pPr>
        <w:ind w:left="720"/>
        <w:contextualSpacing/>
        <w:rPr>
          <w:rFonts w:eastAsia="Batang"/>
        </w:rPr>
      </w:pPr>
      <w:r w:rsidRPr="001957C7">
        <w:rPr>
          <w:rFonts w:eastAsia="Batang"/>
        </w:rPr>
        <w:t xml:space="preserve">This revision of the Recommendation contains amendments, clarifications, </w:t>
      </w:r>
      <w:proofErr w:type="gramStart"/>
      <w:r w:rsidRPr="001957C7">
        <w:rPr>
          <w:rFonts w:eastAsia="Batang"/>
        </w:rPr>
        <w:t>corrigenda</w:t>
      </w:r>
      <w:proofErr w:type="gramEnd"/>
      <w:r w:rsidRPr="001957C7">
        <w:rPr>
          <w:rFonts w:eastAsia="Batang"/>
        </w:rPr>
        <w:t xml:space="preserve"> and editorial corrections.</w:t>
      </w:r>
    </w:p>
    <w:p w14:paraId="1570D3E1" w14:textId="753103D5" w:rsidR="001957C7" w:rsidRPr="001957C7" w:rsidRDefault="001957C7" w:rsidP="00C1784E">
      <w:pPr>
        <w:numPr>
          <w:ilvl w:val="0"/>
          <w:numId w:val="6"/>
        </w:numPr>
        <w:rPr>
          <w:rFonts w:asciiTheme="majorBidi" w:eastAsia="Batang" w:hAnsiTheme="majorBidi" w:cstheme="majorBidi"/>
        </w:rPr>
      </w:pPr>
      <w:r w:rsidRPr="001957C7">
        <w:rPr>
          <w:rFonts w:eastAsia="Batang"/>
        </w:rPr>
        <w:t xml:space="preserve">Z.168 (revised), </w:t>
      </w:r>
      <w:r w:rsidRPr="001957C7">
        <w:rPr>
          <w:rFonts w:eastAsia="Batang"/>
          <w:i/>
          <w:iCs/>
        </w:rPr>
        <w:t>Testing and Test Control Notation version 3: TTCN</w:t>
      </w:r>
      <w:r w:rsidRPr="001957C7">
        <w:rPr>
          <w:rFonts w:eastAsia="Batang"/>
          <w:lang w:eastAsia="en-CA"/>
        </w:rPr>
        <w:noBreakHyphen/>
      </w:r>
      <w:r w:rsidRPr="001957C7">
        <w:rPr>
          <w:rFonts w:eastAsia="Batang"/>
          <w:i/>
          <w:iCs/>
          <w:szCs w:val="24"/>
        </w:rPr>
        <w:t xml:space="preserve">3 </w:t>
      </w:r>
      <w:r w:rsidRPr="001957C7">
        <w:rPr>
          <w:rFonts w:eastAsia="Batang"/>
          <w:szCs w:val="24"/>
        </w:rPr>
        <w:t xml:space="preserve">mapping from CORBA IDL, defines the mapping rules for Common Object Request Broker Architecture (CORBA) Interface Definition Language (IDL) to TTCN-3 (as defined in Recommendation ITU-T Z.161) to enable testing of CORBA-based systems. The principles of mapping CORBA IDL to TTCN-3 can be also used for the mapping of interface specification languages of other object‑/component-based technologies. The specification of other mappings is outside the scope of this Recommendation. This revision of the Recommendation contains amendments, clarifications, </w:t>
      </w:r>
      <w:r w:rsidR="004B3E39" w:rsidRPr="001957C7">
        <w:rPr>
          <w:rFonts w:eastAsia="Batang"/>
          <w:szCs w:val="24"/>
        </w:rPr>
        <w:t>corrigenda,</w:t>
      </w:r>
      <w:r w:rsidRPr="001957C7">
        <w:rPr>
          <w:rFonts w:eastAsia="Batang"/>
          <w:szCs w:val="24"/>
        </w:rPr>
        <w:t xml:space="preserve"> and editorial corrections.</w:t>
      </w:r>
    </w:p>
    <w:p w14:paraId="247D1F1B"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Z.169 (revised), </w:t>
      </w:r>
      <w:r w:rsidRPr="001957C7">
        <w:rPr>
          <w:rFonts w:asciiTheme="majorBidi" w:eastAsia="Batang" w:hAnsiTheme="majorBidi" w:cstheme="majorBidi"/>
          <w:i/>
          <w:iCs/>
        </w:rPr>
        <w:t>Testing and Test Control Notation version 3: Using XML schema with TTCN-3</w:t>
      </w:r>
      <w:r w:rsidRPr="001957C7">
        <w:rPr>
          <w:rFonts w:asciiTheme="majorBidi" w:eastAsia="Batang" w:hAnsiTheme="majorBidi" w:cstheme="majorBidi"/>
        </w:rPr>
        <w:t xml:space="preserve">, defines the mapping rules for W3C Schema to TTCN-3 to enable testing of XML-based systems, </w:t>
      </w:r>
      <w:proofErr w:type="gramStart"/>
      <w:r w:rsidRPr="001957C7">
        <w:rPr>
          <w:rFonts w:asciiTheme="majorBidi" w:eastAsia="Batang" w:hAnsiTheme="majorBidi" w:cstheme="majorBidi"/>
        </w:rPr>
        <w:t>interfaces</w:t>
      </w:r>
      <w:proofErr w:type="gramEnd"/>
      <w:r w:rsidRPr="001957C7">
        <w:rPr>
          <w:rFonts w:asciiTheme="majorBidi" w:eastAsia="Batang" w:hAnsiTheme="majorBidi" w:cstheme="majorBidi"/>
        </w:rPr>
        <w:t xml:space="preserve"> and protocols. </w:t>
      </w:r>
      <w:r w:rsidRPr="001957C7">
        <w:rPr>
          <w:rFonts w:eastAsia="Batang"/>
        </w:rPr>
        <w:t xml:space="preserve">This revision of the Recommendation contains amendments, clarifications, </w:t>
      </w:r>
      <w:proofErr w:type="gramStart"/>
      <w:r w:rsidRPr="001957C7">
        <w:rPr>
          <w:rFonts w:eastAsia="Batang"/>
        </w:rPr>
        <w:t>corrigenda</w:t>
      </w:r>
      <w:proofErr w:type="gramEnd"/>
      <w:r w:rsidRPr="001957C7">
        <w:rPr>
          <w:rFonts w:eastAsia="Batang"/>
        </w:rPr>
        <w:t xml:space="preserve"> and editorial corrections.</w:t>
      </w:r>
    </w:p>
    <w:p w14:paraId="6F1F0368" w14:textId="77777777" w:rsidR="001957C7" w:rsidRPr="001957C7" w:rsidRDefault="001957C7" w:rsidP="00C1784E">
      <w:pPr>
        <w:numPr>
          <w:ilvl w:val="0"/>
          <w:numId w:val="6"/>
        </w:numPr>
        <w:ind w:left="714" w:hanging="357"/>
        <w:rPr>
          <w:rFonts w:asciiTheme="majorBidi" w:eastAsia="Batang" w:hAnsiTheme="majorBidi" w:cstheme="majorBidi"/>
        </w:rPr>
      </w:pPr>
      <w:r w:rsidRPr="001957C7">
        <w:rPr>
          <w:rFonts w:eastAsia="Batang"/>
        </w:rPr>
        <w:t xml:space="preserve">Z.170 (revised), </w:t>
      </w:r>
      <w:r w:rsidRPr="001957C7">
        <w:rPr>
          <w:rFonts w:eastAsia="Batang"/>
          <w:i/>
          <w:iCs/>
        </w:rPr>
        <w:t>Testing and Test Control Notation version 3: TTCN</w:t>
      </w:r>
      <w:r w:rsidRPr="001957C7">
        <w:rPr>
          <w:rFonts w:eastAsia="Batang"/>
          <w:lang w:eastAsia="en-CA"/>
        </w:rPr>
        <w:noBreakHyphen/>
      </w:r>
      <w:r w:rsidRPr="001957C7">
        <w:rPr>
          <w:rFonts w:eastAsia="Batang"/>
          <w:i/>
          <w:iCs/>
        </w:rPr>
        <w:t>3 documentation comment specification</w:t>
      </w:r>
      <w:r w:rsidRPr="001957C7">
        <w:rPr>
          <w:rFonts w:eastAsia="Batang"/>
        </w:rPr>
        <w:t>, defines a documentation of TTCN</w:t>
      </w:r>
      <w:r w:rsidRPr="001957C7">
        <w:rPr>
          <w:rFonts w:eastAsia="Batang"/>
          <w:lang w:eastAsia="en-CA"/>
        </w:rPr>
        <w:noBreakHyphen/>
      </w:r>
      <w:r w:rsidRPr="001957C7">
        <w:rPr>
          <w:rFonts w:eastAsia="Batang"/>
        </w:rPr>
        <w:t xml:space="preserve">3 source code using special documentation comments. This revision of Z.170 contains amendments, clarifications, </w:t>
      </w:r>
      <w:proofErr w:type="gramStart"/>
      <w:r w:rsidRPr="001957C7">
        <w:rPr>
          <w:rFonts w:eastAsia="Batang"/>
        </w:rPr>
        <w:t>corrigenda</w:t>
      </w:r>
      <w:proofErr w:type="gramEnd"/>
      <w:r w:rsidRPr="001957C7">
        <w:rPr>
          <w:rFonts w:eastAsia="Batang"/>
        </w:rPr>
        <w:t xml:space="preserve"> and editorial corrections.</w:t>
      </w:r>
    </w:p>
    <w:p w14:paraId="13D29A41" w14:textId="77777777" w:rsidR="001957C7" w:rsidRPr="001957C7" w:rsidRDefault="001957C7" w:rsidP="00C1784E">
      <w:pPr>
        <w:numPr>
          <w:ilvl w:val="0"/>
          <w:numId w:val="6"/>
        </w:numPr>
        <w:ind w:left="714" w:hanging="357"/>
        <w:rPr>
          <w:rFonts w:asciiTheme="majorBidi" w:eastAsia="Batang" w:hAnsiTheme="majorBidi" w:cstheme="majorBidi"/>
        </w:rPr>
      </w:pPr>
      <w:r w:rsidRPr="001957C7">
        <w:rPr>
          <w:rFonts w:eastAsia="Batang"/>
        </w:rPr>
        <w:t xml:space="preserve">Z.171 (new and revised), </w:t>
      </w:r>
      <w:r w:rsidRPr="001957C7">
        <w:rPr>
          <w:rFonts w:eastAsia="Batang"/>
          <w:i/>
          <w:iCs/>
        </w:rPr>
        <w:t xml:space="preserve">Testing and Test Control Notation version 3: Using JSON with TTCN-3, </w:t>
      </w:r>
      <w:r w:rsidRPr="001957C7">
        <w:rPr>
          <w:rFonts w:eastAsia="Batang"/>
        </w:rPr>
        <w:t xml:space="preserve">specifies the rules to define schemas for JSON data structures in TTCN 3, to enable testing of JSON-based systems, interfaces and protocols, and the conversion rules </w:t>
      </w:r>
      <w:r w:rsidRPr="001957C7">
        <w:rPr>
          <w:rFonts w:eastAsia="Batang"/>
        </w:rPr>
        <w:lastRenderedPageBreak/>
        <w:t>between TTCN-3 and JSON to enable exchanging TTCN 3 data in JSON format between different systems.</w:t>
      </w:r>
    </w:p>
    <w:p w14:paraId="117471A1" w14:textId="77777777" w:rsidR="001957C7" w:rsidRPr="001957C7" w:rsidRDefault="001957C7" w:rsidP="00C1784E">
      <w:pPr>
        <w:numPr>
          <w:ilvl w:val="0"/>
          <w:numId w:val="6"/>
        </w:numPr>
        <w:rPr>
          <w:rFonts w:asciiTheme="majorBidi" w:eastAsia="Batang" w:hAnsiTheme="majorBidi" w:cstheme="majorBidi"/>
        </w:rPr>
      </w:pPr>
      <w:proofErr w:type="gramStart"/>
      <w:r w:rsidRPr="001957C7">
        <w:rPr>
          <w:rFonts w:asciiTheme="majorBidi" w:eastAsia="Batang" w:hAnsiTheme="majorBidi" w:cstheme="majorBidi"/>
        </w:rPr>
        <w:t>Z.Imp</w:t>
      </w:r>
      <w:proofErr w:type="gramEnd"/>
      <w:r w:rsidRPr="001957C7">
        <w:rPr>
          <w:rFonts w:asciiTheme="majorBidi" w:eastAsia="Batang" w:hAnsiTheme="majorBidi" w:cstheme="majorBidi"/>
        </w:rPr>
        <w:t xml:space="preserve">100 (revised), </w:t>
      </w:r>
      <w:r w:rsidRPr="001957C7">
        <w:rPr>
          <w:rFonts w:asciiTheme="majorBidi" w:eastAsia="Batang" w:hAnsiTheme="majorBidi" w:cstheme="majorBidi"/>
          <w:i/>
          <w:iCs/>
        </w:rPr>
        <w:t>Specification and Description Language implementer’s guide – Version 3.0.2</w:t>
      </w:r>
      <w:r w:rsidRPr="001957C7">
        <w:rPr>
          <w:rFonts w:asciiTheme="majorBidi" w:eastAsia="Batang" w:hAnsiTheme="majorBidi" w:cstheme="majorBidi"/>
        </w:rPr>
        <w:t>, provides a compilation of reported defects and maintenance issues with their resolutions for the Specification and Description Language ITU-T Recommendations Z.100, Z.101, Z.102, Z.103, Z.104, Z.105, Z.106, Z.107, Z.109, Z.111 and Z.119</w:t>
      </w:r>
      <w:r w:rsidRPr="001957C7">
        <w:rPr>
          <w:rFonts w:eastAsia="Batang"/>
          <w:bCs/>
        </w:rPr>
        <w:t>.</w:t>
      </w:r>
    </w:p>
    <w:p w14:paraId="3B37E1F0" w14:textId="77777777" w:rsidR="001957C7" w:rsidRPr="001957C7" w:rsidRDefault="001957C7" w:rsidP="00C1784E">
      <w:pPr>
        <w:numPr>
          <w:ilvl w:val="0"/>
          <w:numId w:val="6"/>
        </w:numPr>
        <w:rPr>
          <w:rFonts w:asciiTheme="majorBidi" w:eastAsia="Batang" w:hAnsiTheme="majorBidi" w:cstheme="majorBidi"/>
        </w:rPr>
      </w:pPr>
      <w:bookmarkStart w:id="59" w:name="_Toc320869659"/>
      <w:proofErr w:type="gramStart"/>
      <w:r w:rsidRPr="001957C7">
        <w:rPr>
          <w:rFonts w:asciiTheme="majorBidi" w:eastAsia="Batang" w:hAnsiTheme="majorBidi" w:cstheme="majorBidi"/>
        </w:rPr>
        <w:t>Z.Imp</w:t>
      </w:r>
      <w:proofErr w:type="gramEnd"/>
      <w:r w:rsidRPr="001957C7">
        <w:rPr>
          <w:rFonts w:asciiTheme="majorBidi" w:eastAsia="Batang" w:hAnsiTheme="majorBidi" w:cstheme="majorBidi"/>
        </w:rPr>
        <w:t xml:space="preserve">100 (revised), </w:t>
      </w:r>
      <w:r w:rsidRPr="001957C7">
        <w:rPr>
          <w:rFonts w:asciiTheme="majorBidi" w:eastAsia="Batang" w:hAnsiTheme="majorBidi" w:cstheme="majorBidi"/>
          <w:i/>
          <w:iCs/>
        </w:rPr>
        <w:t>Specification and Description Language implementer’s guide – Version 4.0.0</w:t>
      </w:r>
      <w:r w:rsidRPr="001957C7">
        <w:rPr>
          <w:rFonts w:asciiTheme="majorBidi" w:eastAsia="Batang" w:hAnsiTheme="majorBidi" w:cstheme="majorBidi"/>
        </w:rPr>
        <w:t>, provides a compilation of reported defects and maintenance issues with their resolutions for the Specification and Description Language ITU-T Recommendations Z.100, Z.101, Z.102, Z.103, Z.104, Z.105, Z.106, Z.107, Z.109, Z.111 and Z.119.</w:t>
      </w:r>
    </w:p>
    <w:p w14:paraId="69E393B8" w14:textId="77777777" w:rsidR="001957C7" w:rsidRPr="001957C7" w:rsidRDefault="001957C7" w:rsidP="001957C7">
      <w:pPr>
        <w:keepNext/>
        <w:keepLines/>
        <w:spacing w:before="160"/>
        <w:ind w:left="794" w:hanging="794"/>
        <w:outlineLvl w:val="2"/>
      </w:pPr>
      <w:bookmarkStart w:id="60" w:name="_Toc91228264"/>
      <w:r w:rsidRPr="001957C7">
        <w:rPr>
          <w:b/>
        </w:rPr>
        <w:t>m)</w:t>
      </w:r>
      <w:r w:rsidRPr="001957C7">
        <w:rPr>
          <w:b/>
        </w:rPr>
        <w:tab/>
        <w:t>Q13/17, Security aspects for Intelligent Transport System (2017 – 2020) / Intelligent transport system (ITS) security (2021 -)</w:t>
      </w:r>
      <w:bookmarkEnd w:id="60"/>
    </w:p>
    <w:p w14:paraId="5AA6EA62" w14:textId="77777777" w:rsidR="001957C7" w:rsidRPr="001957C7" w:rsidRDefault="001957C7" w:rsidP="001957C7">
      <w:pPr>
        <w:rPr>
          <w:szCs w:val="24"/>
        </w:rPr>
      </w:pPr>
      <w:r w:rsidRPr="001957C7">
        <w:rPr>
          <w:szCs w:val="24"/>
        </w:rPr>
        <w:t xml:space="preserve">Q13/17 was established in Sept 2017 and develops Recommendations on security aspects for Intelligent Transport System (ITS). Included are </w:t>
      </w:r>
      <w:r w:rsidRPr="001957C7">
        <w:rPr>
          <w:color w:val="000000"/>
          <w:szCs w:val="24"/>
        </w:rPr>
        <w:t xml:space="preserve">various types of communications in vehicles, between vehicles and between vehicles and fixed locations </w:t>
      </w:r>
      <w:r w:rsidRPr="001957C7">
        <w:rPr>
          <w:szCs w:val="24"/>
        </w:rPr>
        <w:t xml:space="preserve"> </w:t>
      </w:r>
    </w:p>
    <w:p w14:paraId="507AAB0F" w14:textId="77777777" w:rsidR="001957C7" w:rsidRPr="001957C7" w:rsidRDefault="001957C7" w:rsidP="001957C7">
      <w:r w:rsidRPr="00116C95">
        <w:t>In this study period, Q13/17 has developed six new Recommendations:</w:t>
      </w:r>
    </w:p>
    <w:p w14:paraId="0D014927"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X.1371, </w:t>
      </w:r>
      <w:r w:rsidRPr="001957C7">
        <w:rPr>
          <w:rFonts w:asciiTheme="majorBidi" w:eastAsia="Batang" w:hAnsiTheme="majorBidi" w:cstheme="majorBidi"/>
          <w:i/>
          <w:iCs/>
        </w:rPr>
        <w:t>Security threats to connected vehicles</w:t>
      </w:r>
      <w:r w:rsidRPr="001957C7">
        <w:rPr>
          <w:rFonts w:asciiTheme="majorBidi" w:eastAsia="Batang" w:hAnsiTheme="majorBidi" w:cstheme="majorBidi"/>
        </w:rPr>
        <w:t xml:space="preserve">, </w:t>
      </w:r>
      <w:r w:rsidRPr="001957C7">
        <w:rPr>
          <w:rFonts w:eastAsia="Batang"/>
          <w:color w:val="000000"/>
        </w:rPr>
        <w:t>describes security threats to connected vehicles and vehicle eco-system.</w:t>
      </w:r>
    </w:p>
    <w:p w14:paraId="05600376"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X.1372, </w:t>
      </w:r>
      <w:r w:rsidRPr="001957C7">
        <w:rPr>
          <w:rFonts w:asciiTheme="majorBidi" w:eastAsia="Batang" w:hAnsiTheme="majorBidi" w:cstheme="majorBidi"/>
          <w:i/>
          <w:iCs/>
        </w:rPr>
        <w:t>Security guidelines for Vehicle-to-Everything (V2X) communication</w:t>
      </w:r>
      <w:r w:rsidRPr="001957C7">
        <w:rPr>
          <w:rFonts w:asciiTheme="majorBidi" w:eastAsia="Batang" w:hAnsiTheme="majorBidi" w:cstheme="majorBidi"/>
        </w:rPr>
        <w:t xml:space="preserve">, </w:t>
      </w:r>
      <w:r w:rsidRPr="001957C7">
        <w:rPr>
          <w:rFonts w:eastAsia="Batang"/>
          <w:color w:val="000000"/>
        </w:rPr>
        <w:t>provides security guidelines for Vehicle-to-Everything (V2X) communication systems. It identifies threats in V2X communications environments and specifies security requirements for V2X communication systems based on the threats. This Recommendation also provides use cases for V2X communication security services.</w:t>
      </w:r>
    </w:p>
    <w:p w14:paraId="4F717260"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X.1373, </w:t>
      </w:r>
      <w:r w:rsidRPr="001957C7">
        <w:rPr>
          <w:rFonts w:asciiTheme="majorBidi" w:eastAsia="Batang" w:hAnsiTheme="majorBidi" w:cstheme="majorBidi"/>
          <w:i/>
          <w:iCs/>
        </w:rPr>
        <w:t>Secure software update capability for intelligent transportation system communication devices</w:t>
      </w:r>
      <w:r w:rsidRPr="001957C7">
        <w:rPr>
          <w:rFonts w:asciiTheme="majorBidi" w:eastAsia="Batang" w:hAnsiTheme="majorBidi" w:cstheme="majorBidi"/>
        </w:rPr>
        <w:t xml:space="preserve">, </w:t>
      </w:r>
      <w:r w:rsidRPr="001957C7">
        <w:rPr>
          <w:rFonts w:eastAsia="Batang"/>
          <w:color w:val="000000"/>
        </w:rPr>
        <w:t>provides secure software update procedures between a software update server and vehicles with appropriate security controls. This Recommendation can be practically utilized by car manufacturers and ITS-related industries as a set of standard capabilities for best practices.</w:t>
      </w:r>
    </w:p>
    <w:p w14:paraId="4E3DA2AB"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X.1374,</w:t>
      </w:r>
      <w:r w:rsidRPr="001957C7">
        <w:rPr>
          <w:rFonts w:eastAsia="Batang"/>
        </w:rPr>
        <w:t xml:space="preserve"> </w:t>
      </w:r>
      <w:r w:rsidRPr="001957C7">
        <w:rPr>
          <w:rFonts w:asciiTheme="majorBidi" w:eastAsia="Batang" w:hAnsiTheme="majorBidi" w:cstheme="majorBidi"/>
          <w:i/>
          <w:iCs/>
        </w:rPr>
        <w:t>Security requirements for external interfaces and devices with vehicle access capability</w:t>
      </w:r>
      <w:r w:rsidRPr="001957C7">
        <w:rPr>
          <w:rFonts w:asciiTheme="majorBidi" w:eastAsia="Batang" w:hAnsiTheme="majorBidi" w:cstheme="majorBidi"/>
        </w:rPr>
        <w:t>, analyses security threats to connected vehicles in two parts: threats against interfaces which are used to communicate between a vehicle and its external devices, and threats against external devices which communicate with the vehicle. Recommendation ITU-T X.1374 specifies security requirements for such external interfaces and external devices with vehicle access capability in telecommunication network environments to address identified threats depending on types of access interfaces. Interfaces and external devices with vehicle access capability include the remote keyless entry (RKE) system with smart key, diagnostic tools and wireless dongles using on-board diagnostic II (OBD‑II) port, telematics control units with wireless communication devices and so on.</w:t>
      </w:r>
    </w:p>
    <w:p w14:paraId="2D965323"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X.1375,</w:t>
      </w:r>
      <w:r w:rsidRPr="001957C7">
        <w:rPr>
          <w:rFonts w:eastAsia="Batang"/>
        </w:rPr>
        <w:t xml:space="preserve"> </w:t>
      </w:r>
      <w:r w:rsidRPr="001957C7">
        <w:rPr>
          <w:rFonts w:asciiTheme="majorBidi" w:eastAsia="Batang" w:hAnsiTheme="majorBidi" w:cstheme="majorBidi"/>
          <w:i/>
          <w:iCs/>
        </w:rPr>
        <w:t>Guidelines for an intrusion detection system for in-vehicle networks</w:t>
      </w:r>
      <w:r w:rsidRPr="001957C7">
        <w:rPr>
          <w:rFonts w:asciiTheme="majorBidi" w:eastAsia="Batang" w:hAnsiTheme="majorBidi" w:cstheme="majorBidi"/>
        </w:rPr>
        <w:t xml:space="preserve">, establishes guidelines for an intrusion detection system (IDS) for in‑vehicle networks (IVNs). It mainly focuses on how to detect intrusion and malicious activities on IVNs such as those using a controller area network (CAN) that cannot be supported by general IDSs currently deployed on the Internet. Recommendation ITU-T X.1375 includes classifications and analyses of attacks targeting IVNs. It then proposes methodologies and implementation guidelines for </w:t>
      </w:r>
      <w:r w:rsidRPr="001957C7">
        <w:rPr>
          <w:rFonts w:asciiTheme="majorBidi" w:eastAsia="Batang" w:hAnsiTheme="majorBidi" w:cstheme="majorBidi"/>
        </w:rPr>
        <w:lastRenderedPageBreak/>
        <w:t>detecting intrusions and malicious activities within CAN-based IVNs that cannot be supported by general IDSs.</w:t>
      </w:r>
    </w:p>
    <w:p w14:paraId="7B003775"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X.1376, </w:t>
      </w:r>
      <w:r w:rsidRPr="001957C7">
        <w:rPr>
          <w:rFonts w:asciiTheme="majorBidi" w:eastAsia="Batang" w:hAnsiTheme="majorBidi" w:cstheme="majorBidi"/>
          <w:i/>
          <w:iCs/>
        </w:rPr>
        <w:t>Security-related misbehaviour detection mechanism using big data for connected vehicles</w:t>
      </w:r>
      <w:r w:rsidRPr="001957C7">
        <w:rPr>
          <w:rFonts w:asciiTheme="majorBidi" w:eastAsia="Batang" w:hAnsiTheme="majorBidi" w:cstheme="majorBidi"/>
        </w:rPr>
        <w:t>,</w:t>
      </w:r>
      <w:r w:rsidRPr="001957C7">
        <w:rPr>
          <w:rFonts w:eastAsia="Batang"/>
        </w:rPr>
        <w:t xml:space="preserve"> </w:t>
      </w:r>
      <w:r w:rsidRPr="001957C7">
        <w:rPr>
          <w:rFonts w:asciiTheme="majorBidi" w:eastAsia="Batang" w:hAnsiTheme="majorBidi" w:cstheme="majorBidi"/>
        </w:rPr>
        <w:t>describes a security-related misbehaviour detection mechanism for connected vehicles to help stakeholders to utilize automotive data to improve vehicle security. As connectivity of vehicles increases, the number of vulnerabilities is rising due to the development of complex technology. These vulnerabilities bring more threats to connected vehicles. Analysis of a large amount of automotive data is very useful for assessing security of connected vehicles.</w:t>
      </w:r>
    </w:p>
    <w:p w14:paraId="525C8A39" w14:textId="77777777" w:rsidR="001957C7" w:rsidRPr="001957C7" w:rsidRDefault="001957C7" w:rsidP="001957C7">
      <w:pPr>
        <w:rPr>
          <w:rFonts w:asciiTheme="majorBidi" w:hAnsiTheme="majorBidi" w:cstheme="majorBidi"/>
          <w:lang w:eastAsia="ko-KR"/>
        </w:rPr>
      </w:pPr>
      <w:r w:rsidRPr="001957C7">
        <w:rPr>
          <w:rFonts w:asciiTheme="majorBidi" w:hAnsiTheme="majorBidi" w:cstheme="majorBidi" w:hint="eastAsia"/>
          <w:lang w:eastAsia="ko-KR"/>
        </w:rPr>
        <w:t>I</w:t>
      </w:r>
      <w:r w:rsidRPr="001957C7">
        <w:rPr>
          <w:rFonts w:asciiTheme="majorBidi" w:hAnsiTheme="majorBidi" w:cstheme="majorBidi"/>
          <w:lang w:eastAsia="ko-KR"/>
        </w:rPr>
        <w:t>n this study period, Q13/17 held a mini workshop on Cybersecurity Challenges in Automated Driving, Geneva, 26 August 2019.</w:t>
      </w:r>
    </w:p>
    <w:p w14:paraId="432F9D53" w14:textId="77777777" w:rsidR="001957C7" w:rsidRPr="001957C7" w:rsidRDefault="001957C7" w:rsidP="001957C7">
      <w:pPr>
        <w:keepNext/>
        <w:keepLines/>
        <w:spacing w:before="160"/>
        <w:ind w:left="794" w:hanging="794"/>
        <w:outlineLvl w:val="2"/>
      </w:pPr>
      <w:bookmarkStart w:id="61" w:name="_Toc91228265"/>
      <w:r w:rsidRPr="001957C7">
        <w:rPr>
          <w:b/>
        </w:rPr>
        <w:t>n)</w:t>
      </w:r>
      <w:r w:rsidRPr="001957C7">
        <w:rPr>
          <w:b/>
        </w:rPr>
        <w:tab/>
        <w:t>Q14/17, Security aspects for Distributed Ledger Technologies (2018 - 2020) / Distributed ledger technology (DLT) security (2021 -)</w:t>
      </w:r>
      <w:bookmarkEnd w:id="61"/>
    </w:p>
    <w:p w14:paraId="14B35338" w14:textId="77777777" w:rsidR="001957C7" w:rsidRPr="001957C7" w:rsidRDefault="001957C7" w:rsidP="001957C7">
      <w:pPr>
        <w:rPr>
          <w:szCs w:val="24"/>
        </w:rPr>
      </w:pPr>
      <w:r w:rsidRPr="001957C7">
        <w:rPr>
          <w:szCs w:val="24"/>
        </w:rPr>
        <w:t>Q14/17 was established in March 2018 and develops Recommendations on security aspects for Distributed Ledger Technologies (DLT), also known as blockchain. This includes providing comprehensive security solutions for DLT based applications and services.</w:t>
      </w:r>
    </w:p>
    <w:p w14:paraId="3E8C4B8F" w14:textId="77777777" w:rsidR="001957C7" w:rsidRPr="001957C7" w:rsidRDefault="001957C7" w:rsidP="001957C7">
      <w:pPr>
        <w:rPr>
          <w:szCs w:val="24"/>
        </w:rPr>
      </w:pPr>
      <w:r w:rsidRPr="001957C7">
        <w:rPr>
          <w:szCs w:val="24"/>
        </w:rPr>
        <w:t>In this study period, Q14/17 has developed nine new Recommendations:</w:t>
      </w:r>
    </w:p>
    <w:p w14:paraId="273B79FA"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X.1400, </w:t>
      </w:r>
      <w:r w:rsidRPr="001957C7">
        <w:rPr>
          <w:rFonts w:asciiTheme="majorBidi" w:eastAsia="Batang" w:hAnsiTheme="majorBidi" w:cstheme="majorBidi"/>
          <w:i/>
          <w:iCs/>
        </w:rPr>
        <w:t>Terms and definitions for distributed ledger technology</w:t>
      </w:r>
      <w:r w:rsidRPr="001957C7">
        <w:rPr>
          <w:rFonts w:asciiTheme="majorBidi" w:eastAsia="Batang" w:hAnsiTheme="majorBidi" w:cstheme="majorBidi"/>
        </w:rPr>
        <w:t>, contains a baseline set of terms and definitions for distributed ledger technology (DLT). The definitions provide a basic characterization of the term, and where appropriate, a note is included to provide additional clarity.</w:t>
      </w:r>
    </w:p>
    <w:p w14:paraId="2FC33B2C"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X.1401, </w:t>
      </w:r>
      <w:r w:rsidRPr="001957C7">
        <w:rPr>
          <w:rFonts w:asciiTheme="majorBidi" w:eastAsia="Batang" w:hAnsiTheme="majorBidi" w:cstheme="majorBidi"/>
          <w:i/>
          <w:iCs/>
        </w:rPr>
        <w:t xml:space="preserve">Security threats of distributed ledger technology, </w:t>
      </w:r>
      <w:r w:rsidRPr="001957C7">
        <w:rPr>
          <w:rFonts w:eastAsia="Batang" w:hint="eastAsia"/>
          <w:lang w:eastAsia="zh-CN"/>
        </w:rPr>
        <w:t>identifies</w:t>
      </w:r>
      <w:r w:rsidRPr="001957C7">
        <w:rPr>
          <w:rFonts w:eastAsia="SimSun"/>
          <w:lang w:eastAsia="zh-CN"/>
        </w:rPr>
        <w:t xml:space="preserve"> </w:t>
      </w:r>
      <w:r w:rsidRPr="001957C7">
        <w:rPr>
          <w:rFonts w:eastAsia="Batang"/>
          <w:lang w:eastAsia="zh-CN"/>
        </w:rPr>
        <w:t xml:space="preserve">possible threats </w:t>
      </w:r>
      <w:r w:rsidRPr="001957C7">
        <w:rPr>
          <w:rFonts w:eastAsia="Batang" w:hint="eastAsia"/>
          <w:lang w:eastAsia="zh-CN"/>
        </w:rPr>
        <w:t xml:space="preserve">to </w:t>
      </w:r>
      <w:r w:rsidRPr="001957C7">
        <w:rPr>
          <w:rFonts w:eastAsia="Batang"/>
          <w:lang w:eastAsia="zh-CN"/>
        </w:rPr>
        <w:t xml:space="preserve">various </w:t>
      </w:r>
      <w:r w:rsidRPr="001957C7">
        <w:rPr>
          <w:rFonts w:eastAsia="Batang" w:hint="eastAsia"/>
          <w:lang w:eastAsia="zh-CN"/>
        </w:rPr>
        <w:t>f</w:t>
      </w:r>
      <w:r w:rsidRPr="001957C7">
        <w:rPr>
          <w:rFonts w:eastAsia="Batang"/>
          <w:lang w:eastAsia="zh-CN"/>
        </w:rPr>
        <w:t>unctional</w:t>
      </w:r>
      <w:r w:rsidRPr="001957C7">
        <w:rPr>
          <w:rFonts w:eastAsia="Batang" w:hint="eastAsia"/>
          <w:lang w:eastAsia="zh-CN"/>
        </w:rPr>
        <w:t xml:space="preserve"> </w:t>
      </w:r>
      <w:r w:rsidRPr="001957C7">
        <w:rPr>
          <w:rFonts w:eastAsia="Batang"/>
          <w:lang w:eastAsia="zh-CN"/>
        </w:rPr>
        <w:t xml:space="preserve">components </w:t>
      </w:r>
      <w:r w:rsidRPr="001957C7">
        <w:rPr>
          <w:rFonts w:eastAsia="Batang" w:hint="eastAsia"/>
          <w:lang w:eastAsia="zh-CN"/>
        </w:rPr>
        <w:t xml:space="preserve">of </w:t>
      </w:r>
      <w:r w:rsidRPr="001957C7">
        <w:rPr>
          <w:rFonts w:eastAsia="SimSun"/>
          <w:bCs/>
        </w:rPr>
        <w:t>distributed ledger system</w:t>
      </w:r>
      <w:r w:rsidRPr="001957C7">
        <w:rPr>
          <w:rFonts w:eastAsia="Batang"/>
          <w:lang w:eastAsia="zh-CN"/>
        </w:rPr>
        <w:t xml:space="preserve">, such as protocol, </w:t>
      </w:r>
      <w:proofErr w:type="gramStart"/>
      <w:r w:rsidRPr="001957C7">
        <w:rPr>
          <w:rFonts w:eastAsia="Batang"/>
          <w:lang w:eastAsia="zh-CN"/>
        </w:rPr>
        <w:t>network</w:t>
      </w:r>
      <w:proofErr w:type="gramEnd"/>
      <w:r w:rsidRPr="001957C7">
        <w:rPr>
          <w:rFonts w:eastAsia="Batang"/>
          <w:lang w:eastAsia="zh-CN"/>
        </w:rPr>
        <w:t xml:space="preserve"> and data</w:t>
      </w:r>
      <w:r w:rsidRPr="001957C7">
        <w:rPr>
          <w:rFonts w:eastAsia="Batang" w:hint="eastAsia"/>
          <w:lang w:eastAsia="zh-CN"/>
        </w:rPr>
        <w:t>. Th</w:t>
      </w:r>
      <w:r w:rsidRPr="001957C7">
        <w:rPr>
          <w:rFonts w:eastAsia="Batang"/>
          <w:lang w:eastAsia="zh-CN"/>
        </w:rPr>
        <w:t xml:space="preserve">is Recommendation </w:t>
      </w:r>
      <w:r w:rsidRPr="001957C7">
        <w:rPr>
          <w:rFonts w:eastAsia="Batang" w:hint="eastAsia"/>
          <w:lang w:eastAsia="zh-CN"/>
        </w:rPr>
        <w:t>can</w:t>
      </w:r>
      <w:r w:rsidRPr="001957C7">
        <w:rPr>
          <w:rFonts w:eastAsia="Batang"/>
          <w:lang w:eastAsia="zh-CN"/>
        </w:rPr>
        <w:t xml:space="preserve"> be considered in the design</w:t>
      </w:r>
      <w:r w:rsidRPr="001957C7">
        <w:rPr>
          <w:rFonts w:eastAsia="Batang" w:hint="eastAsia"/>
          <w:lang w:eastAsia="zh-CN"/>
        </w:rPr>
        <w:t xml:space="preserve"> or</w:t>
      </w:r>
      <w:r w:rsidRPr="001957C7">
        <w:rPr>
          <w:rFonts w:eastAsia="Batang"/>
          <w:lang w:eastAsia="zh-CN"/>
        </w:rPr>
        <w:t xml:space="preserve"> implement</w:t>
      </w:r>
      <w:r w:rsidRPr="001957C7">
        <w:rPr>
          <w:rFonts w:eastAsia="Batang" w:hint="eastAsia"/>
          <w:lang w:eastAsia="zh-CN"/>
        </w:rPr>
        <w:t>ation</w:t>
      </w:r>
      <w:r w:rsidRPr="001957C7">
        <w:rPr>
          <w:rFonts w:eastAsia="Batang"/>
          <w:lang w:eastAsia="zh-CN"/>
        </w:rPr>
        <w:t xml:space="preserve"> of a </w:t>
      </w:r>
      <w:r w:rsidRPr="001957C7">
        <w:rPr>
          <w:rFonts w:eastAsia="Batang" w:hint="eastAsia"/>
          <w:lang w:eastAsia="zh-CN"/>
        </w:rPr>
        <w:t xml:space="preserve">DLT system </w:t>
      </w:r>
      <w:r w:rsidRPr="001957C7">
        <w:rPr>
          <w:rFonts w:eastAsia="Batang"/>
          <w:szCs w:val="22"/>
        </w:rPr>
        <w:t xml:space="preserve">as a </w:t>
      </w:r>
      <w:r w:rsidRPr="001957C7">
        <w:rPr>
          <w:rFonts w:eastAsia="Batang" w:hint="eastAsia"/>
          <w:szCs w:val="22"/>
          <w:lang w:eastAsia="zh-CN"/>
        </w:rPr>
        <w:t xml:space="preserve">reference </w:t>
      </w:r>
      <w:r w:rsidRPr="001957C7">
        <w:rPr>
          <w:rFonts w:eastAsia="Batang"/>
          <w:szCs w:val="22"/>
        </w:rPr>
        <w:t>baseline</w:t>
      </w:r>
      <w:r w:rsidRPr="001957C7">
        <w:rPr>
          <w:rFonts w:eastAsia="Batang" w:hint="eastAsia"/>
          <w:lang w:eastAsia="zh-CN"/>
        </w:rPr>
        <w:t>.</w:t>
      </w:r>
    </w:p>
    <w:p w14:paraId="6FC1C82B"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X.1402, </w:t>
      </w:r>
      <w:r w:rsidRPr="001957C7">
        <w:rPr>
          <w:rFonts w:asciiTheme="majorBidi" w:eastAsia="Batang" w:hAnsiTheme="majorBidi" w:cstheme="majorBidi"/>
        </w:rPr>
        <w:tab/>
        <w:t>Security framework for distributed ledger technology, describes security capabilities that could mitigate the related security threats and specifies a security framework methodology to determine how to use these security capabilities to mitigate security threats for a specific DLT system.</w:t>
      </w:r>
    </w:p>
    <w:p w14:paraId="78291ADF"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X.1403,</w:t>
      </w:r>
      <w:r w:rsidRPr="001957C7">
        <w:rPr>
          <w:rFonts w:eastAsia="Batang"/>
        </w:rPr>
        <w:t xml:space="preserve"> </w:t>
      </w:r>
      <w:r w:rsidRPr="001957C7">
        <w:rPr>
          <w:rFonts w:asciiTheme="majorBidi" w:eastAsia="Batang" w:hAnsiTheme="majorBidi" w:cstheme="majorBidi"/>
        </w:rPr>
        <w:tab/>
      </w:r>
      <w:r w:rsidRPr="001957C7">
        <w:rPr>
          <w:rFonts w:asciiTheme="majorBidi" w:eastAsia="Batang" w:hAnsiTheme="majorBidi" w:cstheme="majorBidi"/>
          <w:i/>
          <w:iCs/>
        </w:rPr>
        <w:t>Security guidelines for using distributed ledger technology for decentralized identity management</w:t>
      </w:r>
      <w:r w:rsidRPr="001957C7">
        <w:rPr>
          <w:rFonts w:asciiTheme="majorBidi" w:eastAsia="Batang" w:hAnsiTheme="majorBidi" w:cstheme="majorBidi"/>
        </w:rPr>
        <w:t xml:space="preserve">. Distributed Ledger Technology and its specific implementations such as Blockchain offer a unique opportunity for utilizing a trust infrastructure and a platform that could be useful in enabling trusted federation for exchanging identity attributes and identity information. This Recommendation provides a telecom-specific privacy and security considerations for using DLT data in identity management.  </w:t>
      </w:r>
    </w:p>
    <w:p w14:paraId="5BF8C396"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X.1404,</w:t>
      </w:r>
      <w:r w:rsidRPr="001957C7">
        <w:rPr>
          <w:rFonts w:eastAsia="Batang"/>
        </w:rPr>
        <w:t xml:space="preserve"> </w:t>
      </w:r>
      <w:r w:rsidRPr="001957C7">
        <w:rPr>
          <w:rFonts w:asciiTheme="majorBidi" w:eastAsia="Batang" w:hAnsiTheme="majorBidi" w:cstheme="majorBidi"/>
        </w:rPr>
        <w:tab/>
      </w:r>
      <w:r w:rsidRPr="001957C7">
        <w:rPr>
          <w:rFonts w:asciiTheme="majorBidi" w:eastAsia="Batang" w:hAnsiTheme="majorBidi" w:cstheme="majorBidi"/>
          <w:i/>
          <w:iCs/>
        </w:rPr>
        <w:t>Security assurance for distributed ledger technology</w:t>
      </w:r>
      <w:r w:rsidRPr="001957C7">
        <w:rPr>
          <w:rFonts w:asciiTheme="majorBidi" w:eastAsia="Batang" w:hAnsiTheme="majorBidi" w:cstheme="majorBidi"/>
        </w:rPr>
        <w:t xml:space="preserve">, defines three levels of security assurance for the distributed ledger technology (DLT) </w:t>
      </w:r>
      <w:proofErr w:type="gramStart"/>
      <w:r w:rsidRPr="001957C7">
        <w:rPr>
          <w:rFonts w:asciiTheme="majorBidi" w:eastAsia="Batang" w:hAnsiTheme="majorBidi" w:cstheme="majorBidi"/>
        </w:rPr>
        <w:t>in order to</w:t>
      </w:r>
      <w:proofErr w:type="gramEnd"/>
      <w:r w:rsidRPr="001957C7">
        <w:rPr>
          <w:rFonts w:asciiTheme="majorBidi" w:eastAsia="Batang" w:hAnsiTheme="majorBidi" w:cstheme="majorBidi"/>
        </w:rPr>
        <w:t xml:space="preserve"> facilitate design and development of security assurance mechanisms. It further defines ten security assurance components encompassing the security assurance and specifies criteria and guidelines for achieving each of the three levels of a security assurance component. Finally, it also provides a mapping between specific threats and security assurance components and a mapping between specific security capabilities and security assurance components.  </w:t>
      </w:r>
    </w:p>
    <w:p w14:paraId="717444F4"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X.1405, </w:t>
      </w:r>
      <w:r w:rsidRPr="001957C7">
        <w:rPr>
          <w:rFonts w:asciiTheme="majorBidi" w:eastAsia="Batang" w:hAnsiTheme="majorBidi" w:cstheme="majorBidi"/>
          <w:i/>
          <w:iCs/>
        </w:rPr>
        <w:t>Security threats and requirements for digital payment services based on distributed ledger technology</w:t>
      </w:r>
      <w:r w:rsidRPr="001957C7">
        <w:rPr>
          <w:rFonts w:asciiTheme="majorBidi" w:eastAsia="Batang" w:hAnsiTheme="majorBidi" w:cstheme="majorBidi"/>
        </w:rPr>
        <w:t>. Based on analysis of payment services use cases, Recommendation ITU-</w:t>
      </w:r>
      <w:r w:rsidRPr="001957C7">
        <w:rPr>
          <w:rFonts w:asciiTheme="majorBidi" w:eastAsia="Batang" w:hAnsiTheme="majorBidi" w:cstheme="majorBidi"/>
        </w:rPr>
        <w:lastRenderedPageBreak/>
        <w:t xml:space="preserve">T X.1405 described a service model, analysed security threats and challenges, then it specified security requirements against identified threats and challenges.  </w:t>
      </w:r>
    </w:p>
    <w:p w14:paraId="14864153" w14:textId="11966782"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X.1406,</w:t>
      </w:r>
      <w:r w:rsidRPr="001957C7">
        <w:rPr>
          <w:rFonts w:eastAsia="Batang"/>
        </w:rPr>
        <w:t xml:space="preserve"> </w:t>
      </w:r>
      <w:r w:rsidRPr="001957C7">
        <w:rPr>
          <w:rFonts w:asciiTheme="majorBidi" w:eastAsia="Batang" w:hAnsiTheme="majorBidi" w:cstheme="majorBidi"/>
          <w:i/>
          <w:iCs/>
        </w:rPr>
        <w:t>Security threats to online voting system using distributed ledger technology</w:t>
      </w:r>
      <w:r w:rsidRPr="001957C7">
        <w:rPr>
          <w:rFonts w:asciiTheme="majorBidi" w:eastAsia="Batang" w:hAnsiTheme="majorBidi" w:cstheme="majorBidi"/>
        </w:rPr>
        <w:t xml:space="preserve">, identifies security threats to online voting system using DLT based on telecommunication/ICT infrastructure. It proposes a reference model of online voting system using DLT based on telecommunication/ICT infrastructure and </w:t>
      </w:r>
      <w:r w:rsidR="004B3E39" w:rsidRPr="001957C7">
        <w:rPr>
          <w:rFonts w:asciiTheme="majorBidi" w:eastAsia="Batang" w:hAnsiTheme="majorBidi" w:cstheme="majorBidi"/>
        </w:rPr>
        <w:t>analyses</w:t>
      </w:r>
      <w:r w:rsidRPr="001957C7">
        <w:rPr>
          <w:rFonts w:asciiTheme="majorBidi" w:eastAsia="Batang" w:hAnsiTheme="majorBidi" w:cstheme="majorBidi"/>
        </w:rPr>
        <w:t xml:space="preserve"> security threats in online voting process described in the models.</w:t>
      </w:r>
    </w:p>
    <w:p w14:paraId="7D84CA37" w14:textId="77777777" w:rsidR="001957C7" w:rsidRPr="004932D1" w:rsidRDefault="001957C7" w:rsidP="00C1784E">
      <w:pPr>
        <w:numPr>
          <w:ilvl w:val="0"/>
          <w:numId w:val="6"/>
        </w:numPr>
        <w:rPr>
          <w:rFonts w:asciiTheme="majorBidi" w:eastAsia="Batang" w:hAnsiTheme="majorBidi" w:cstheme="majorBidi"/>
        </w:rPr>
      </w:pPr>
      <w:r w:rsidRPr="00116C95">
        <w:rPr>
          <w:rFonts w:asciiTheme="majorBidi" w:eastAsia="Batang" w:hAnsiTheme="majorBidi" w:cstheme="majorBidi"/>
        </w:rPr>
        <w:t xml:space="preserve">X.1407, </w:t>
      </w:r>
      <w:r w:rsidRPr="00116C95">
        <w:rPr>
          <w:rFonts w:eastAsia="Batang"/>
          <w:i/>
          <w:lang w:val="en-US" w:eastAsia="zh-CN"/>
        </w:rPr>
        <w:t>Security requirements for digital integrity proofing service based on distributed ledger technology</w:t>
      </w:r>
      <w:r w:rsidRPr="00116C95">
        <w:rPr>
          <w:rFonts w:eastAsia="Batang"/>
          <w:lang w:val="en-US" w:eastAsia="zh-CN"/>
        </w:rPr>
        <w:t xml:space="preserve">, </w:t>
      </w:r>
      <w:r w:rsidRPr="00116C95">
        <w:rPr>
          <w:rFonts w:eastAsia="SimSun"/>
          <w:lang w:eastAsia="zh-CN"/>
        </w:rPr>
        <w:t xml:space="preserve">specifies security threats and requirements in </w:t>
      </w:r>
      <w:r w:rsidRPr="00116C95">
        <w:rPr>
          <w:rFonts w:eastAsia="SimSun"/>
          <w:lang w:val="en-US" w:eastAsia="zh-CN"/>
        </w:rPr>
        <w:t xml:space="preserve">digital integrity proofing service </w:t>
      </w:r>
      <w:r w:rsidRPr="00116C95">
        <w:rPr>
          <w:rFonts w:eastAsia="SimSun"/>
          <w:lang w:eastAsia="zh-CN"/>
        </w:rPr>
        <w:t>based on distributed ledger technology (DLT)</w:t>
      </w:r>
      <w:r w:rsidRPr="004932D1">
        <w:rPr>
          <w:rFonts w:eastAsia="SimSun"/>
          <w:lang w:eastAsia="zh-CN"/>
        </w:rPr>
        <w:t>.</w:t>
      </w:r>
    </w:p>
    <w:p w14:paraId="6A4EA19B"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hint="eastAsia"/>
        </w:rPr>
        <w:t>X.1408,</w:t>
      </w:r>
      <w:r w:rsidRPr="001957C7">
        <w:rPr>
          <w:rFonts w:asciiTheme="majorBidi" w:eastAsia="Batang" w:hAnsiTheme="majorBidi" w:cstheme="majorBidi"/>
        </w:rPr>
        <w:t xml:space="preserve"> </w:t>
      </w:r>
      <w:r w:rsidRPr="001957C7">
        <w:rPr>
          <w:rFonts w:asciiTheme="majorBidi" w:eastAsia="Batang" w:hAnsiTheme="majorBidi" w:cstheme="majorBidi"/>
          <w:i/>
        </w:rPr>
        <w:t xml:space="preserve">Security </w:t>
      </w:r>
      <w:r w:rsidRPr="001957C7">
        <w:rPr>
          <w:rFonts w:asciiTheme="majorBidi" w:eastAsia="Batang" w:hAnsiTheme="majorBidi" w:cstheme="majorBidi" w:hint="eastAsia"/>
          <w:i/>
        </w:rPr>
        <w:t>threats and requirements</w:t>
      </w:r>
      <w:r w:rsidRPr="001957C7">
        <w:rPr>
          <w:rFonts w:asciiTheme="majorBidi" w:eastAsia="Batang" w:hAnsiTheme="majorBidi" w:cstheme="majorBidi"/>
          <w:i/>
        </w:rPr>
        <w:t xml:space="preserve"> for data access and sharing based on the distributed ledger technology</w:t>
      </w:r>
      <w:r w:rsidRPr="001957C7">
        <w:rPr>
          <w:rFonts w:asciiTheme="majorBidi" w:eastAsia="Batang" w:hAnsiTheme="majorBidi" w:cstheme="majorBidi" w:hint="eastAsia"/>
        </w:rPr>
        <w:t>,</w:t>
      </w:r>
      <w:r w:rsidRPr="001957C7">
        <w:rPr>
          <w:rFonts w:asciiTheme="majorBidi" w:eastAsia="Batang" w:hAnsiTheme="majorBidi" w:cstheme="majorBidi"/>
        </w:rPr>
        <w:t xml:space="preserve"> </w:t>
      </w:r>
      <w:r w:rsidRPr="001957C7">
        <w:rPr>
          <w:rFonts w:eastAsia="Batang"/>
        </w:rPr>
        <w:t xml:space="preserve">specifies a reference model to describe data access and sharing </w:t>
      </w:r>
      <w:r w:rsidRPr="001957C7">
        <w:rPr>
          <w:rFonts w:eastAsia="Batang" w:hint="eastAsia"/>
        </w:rPr>
        <w:t xml:space="preserve">based on </w:t>
      </w:r>
      <w:r w:rsidRPr="001957C7">
        <w:rPr>
          <w:rFonts w:eastAsia="Batang"/>
        </w:rPr>
        <w:t>the</w:t>
      </w:r>
      <w:r w:rsidRPr="001957C7">
        <w:rPr>
          <w:rFonts w:eastAsia="Batang" w:hint="eastAsia"/>
        </w:rPr>
        <w:t xml:space="preserve"> distributed ledger technology</w:t>
      </w:r>
      <w:r w:rsidRPr="001957C7">
        <w:rPr>
          <w:rFonts w:eastAsia="Batang"/>
        </w:rPr>
        <w:t xml:space="preserve"> (DLT). It identifies entities and their roles and security threats for data access and sharing based on DLT. In addition, security requirements are specified to address these identified security threats.</w:t>
      </w:r>
    </w:p>
    <w:p w14:paraId="659A9A70" w14:textId="77777777" w:rsidR="001957C7" w:rsidRPr="001957C7" w:rsidRDefault="001957C7" w:rsidP="001957C7">
      <w:pPr>
        <w:keepNext/>
        <w:keepLines/>
        <w:spacing w:before="160"/>
        <w:ind w:left="794" w:hanging="794"/>
        <w:outlineLvl w:val="2"/>
      </w:pPr>
      <w:bookmarkStart w:id="62" w:name="_Toc91228266"/>
      <w:bookmarkStart w:id="63" w:name="_Toc45797514"/>
      <w:r w:rsidRPr="001957C7">
        <w:rPr>
          <w:b/>
        </w:rPr>
        <w:t>o)</w:t>
      </w:r>
      <w:r w:rsidRPr="001957C7">
        <w:rPr>
          <w:b/>
        </w:rPr>
        <w:tab/>
        <w:t>Q15/17, Security for/by emerging technologies including quantum-based security</w:t>
      </w:r>
      <w:bookmarkEnd w:id="62"/>
    </w:p>
    <w:p w14:paraId="7723A070" w14:textId="77777777" w:rsidR="001957C7" w:rsidRPr="001957C7" w:rsidRDefault="001957C7" w:rsidP="001957C7">
      <w:pPr>
        <w:rPr>
          <w:szCs w:val="24"/>
        </w:rPr>
      </w:pPr>
      <w:r w:rsidRPr="001957C7">
        <w:rPr>
          <w:szCs w:val="24"/>
        </w:rPr>
        <w:t>Q15/17 was established in January 2021 and develops Recommendations on Security for/by emerging technologies including quantum-based security. Q15/17 also hosts the SG17 incubation mechanism (</w:t>
      </w:r>
      <w:proofErr w:type="spellStart"/>
      <w:proofErr w:type="gramStart"/>
      <w:r w:rsidRPr="001957C7">
        <w:rPr>
          <w:szCs w:val="24"/>
        </w:rPr>
        <w:t>TP.inno</w:t>
      </w:r>
      <w:proofErr w:type="spellEnd"/>
      <w:proofErr w:type="gramEnd"/>
      <w:r w:rsidRPr="001957C7">
        <w:rPr>
          <w:szCs w:val="24"/>
        </w:rPr>
        <w:t>) which offers controlled agility in studying emerging security areas in order to secure new emerging telecommunication/ICT based services and applications.</w:t>
      </w:r>
    </w:p>
    <w:p w14:paraId="2CCEDC27" w14:textId="77777777" w:rsidR="001957C7" w:rsidRPr="001957C7" w:rsidRDefault="001957C7" w:rsidP="001957C7">
      <w:pPr>
        <w:rPr>
          <w:szCs w:val="24"/>
        </w:rPr>
      </w:pPr>
      <w:r w:rsidRPr="001957C7">
        <w:rPr>
          <w:szCs w:val="24"/>
        </w:rPr>
        <w:t>In this study period, Q15/17 has developed two new Recommendations and one Corrigenda to Technical report:</w:t>
      </w:r>
    </w:p>
    <w:p w14:paraId="16E09A90"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rPr>
        <w:t xml:space="preserve">X.1712, </w:t>
      </w:r>
      <w:r w:rsidRPr="001957C7">
        <w:rPr>
          <w:rFonts w:asciiTheme="majorBidi" w:eastAsia="Batang" w:hAnsiTheme="majorBidi" w:cstheme="majorBidi"/>
          <w:i/>
          <w:iCs/>
        </w:rPr>
        <w:t>Security requirements and designs for quantum key distribution networks - key management</w:t>
      </w:r>
      <w:r w:rsidRPr="001957C7">
        <w:rPr>
          <w:rFonts w:asciiTheme="majorBidi" w:eastAsia="Batang" w:hAnsiTheme="majorBidi" w:cstheme="majorBidi" w:hint="eastAsia"/>
          <w:i/>
          <w:iCs/>
          <w:lang w:eastAsia="ko-KR"/>
        </w:rPr>
        <w:t>,</w:t>
      </w:r>
      <w:r w:rsidRPr="001957C7">
        <w:rPr>
          <w:rFonts w:asciiTheme="majorBidi" w:eastAsia="Batang" w:hAnsiTheme="majorBidi" w:cstheme="majorBidi"/>
          <w:iCs/>
        </w:rPr>
        <w:t xml:space="preserve"> </w:t>
      </w:r>
      <w:r w:rsidRPr="001957C7">
        <w:rPr>
          <w:rFonts w:eastAsia="Batang"/>
          <w:lang w:eastAsia="zh-CN"/>
        </w:rPr>
        <w:t xml:space="preserve">specifies security threats and </w:t>
      </w:r>
      <w:r w:rsidRPr="001957C7">
        <w:rPr>
          <w:rFonts w:eastAsia="Batang"/>
        </w:rPr>
        <w:t>security requirements for key management in quantum key distribution networks (QKDNs), and then it specifies security measures of key management to meet the security requirements</w:t>
      </w:r>
      <w:r w:rsidRPr="001957C7">
        <w:rPr>
          <w:rFonts w:asciiTheme="majorBidi" w:eastAsia="Batang" w:hAnsiTheme="majorBidi" w:cstheme="majorBidi"/>
        </w:rPr>
        <w:t xml:space="preserve">. </w:t>
      </w:r>
    </w:p>
    <w:p w14:paraId="41964A59"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hint="eastAsia"/>
          <w:lang w:eastAsia="ko-KR"/>
        </w:rPr>
        <w:t>X.1770,</w:t>
      </w:r>
      <w:r w:rsidRPr="001957C7">
        <w:rPr>
          <w:rFonts w:asciiTheme="majorBidi" w:eastAsia="Batang" w:hAnsiTheme="majorBidi" w:cstheme="majorBidi"/>
          <w:lang w:eastAsia="ko-KR"/>
        </w:rPr>
        <w:t xml:space="preserve"> </w:t>
      </w:r>
      <w:r w:rsidRPr="001957C7">
        <w:rPr>
          <w:rFonts w:asciiTheme="majorBidi" w:eastAsia="Batang" w:hAnsiTheme="majorBidi" w:cstheme="majorBidi"/>
          <w:i/>
          <w:lang w:eastAsia="ko-KR"/>
        </w:rPr>
        <w:t>Technical Guidelines for Secure Multi-party Computation</w:t>
      </w:r>
      <w:r w:rsidRPr="001957C7">
        <w:rPr>
          <w:rFonts w:asciiTheme="majorBidi" w:eastAsia="Batang" w:hAnsiTheme="majorBidi" w:cstheme="majorBidi" w:hint="eastAsia"/>
          <w:lang w:eastAsia="ko-KR"/>
        </w:rPr>
        <w:t>,</w:t>
      </w:r>
      <w:r w:rsidRPr="001957C7">
        <w:rPr>
          <w:rFonts w:asciiTheme="majorBidi" w:eastAsia="Batang" w:hAnsiTheme="majorBidi" w:cstheme="majorBidi"/>
          <w:lang w:eastAsia="ko-KR"/>
        </w:rPr>
        <w:t xml:space="preserve"> </w:t>
      </w:r>
      <w:r w:rsidRPr="001957C7">
        <w:rPr>
          <w:rFonts w:eastAsia="Batang"/>
          <w:color w:val="000000"/>
          <w:lang w:val="en-US" w:eastAsia="zh-CN"/>
        </w:rPr>
        <w:t xml:space="preserve">specifies </w:t>
      </w:r>
      <w:r w:rsidRPr="001957C7">
        <w:rPr>
          <w:rFonts w:eastAsia="Batang" w:hint="eastAsia"/>
          <w:color w:val="000000"/>
          <w:lang w:val="en-US" w:eastAsia="zh-CN"/>
        </w:rPr>
        <w:t>technical</w:t>
      </w:r>
      <w:r w:rsidRPr="001957C7">
        <w:rPr>
          <w:rFonts w:eastAsia="Batang"/>
          <w:color w:val="000000"/>
          <w:lang w:val="en-US" w:eastAsia="zh-CN"/>
        </w:rPr>
        <w:t xml:space="preserve"> guidelines for MPC and provides a technical standard basis for ICT stakeholders to use MPC to protect data in data collaboration and big data analysis scenarios. It also describes applications where MPC can be used for and how as a reference for ICT stakeholders to develop MPC applications.</w:t>
      </w:r>
    </w:p>
    <w:p w14:paraId="3DAF0F79" w14:textId="77777777" w:rsidR="001957C7" w:rsidRPr="001957C7" w:rsidRDefault="001957C7" w:rsidP="00C1784E">
      <w:pPr>
        <w:numPr>
          <w:ilvl w:val="0"/>
          <w:numId w:val="6"/>
        </w:numPr>
        <w:rPr>
          <w:rFonts w:asciiTheme="majorBidi" w:eastAsia="Batang" w:hAnsiTheme="majorBidi" w:cstheme="majorBidi"/>
        </w:rPr>
      </w:pPr>
      <w:r w:rsidRPr="001957C7">
        <w:rPr>
          <w:rFonts w:asciiTheme="majorBidi" w:eastAsia="Batang" w:hAnsiTheme="majorBidi" w:cstheme="majorBidi"/>
          <w:lang w:eastAsia="ko-KR"/>
        </w:rPr>
        <w:t xml:space="preserve">Cor.1 to </w:t>
      </w:r>
      <w:proofErr w:type="spellStart"/>
      <w:r w:rsidRPr="001957C7">
        <w:rPr>
          <w:rFonts w:asciiTheme="majorBidi" w:eastAsia="Batang" w:hAnsiTheme="majorBidi" w:cstheme="majorBidi"/>
          <w:lang w:eastAsia="ko-KR"/>
        </w:rPr>
        <w:t>TR.sec-qkd</w:t>
      </w:r>
      <w:proofErr w:type="spellEnd"/>
      <w:r w:rsidRPr="001957C7">
        <w:rPr>
          <w:rFonts w:asciiTheme="majorBidi" w:eastAsia="Batang" w:hAnsiTheme="majorBidi" w:cstheme="majorBidi"/>
          <w:lang w:eastAsia="ko-KR"/>
        </w:rPr>
        <w:t xml:space="preserve">, </w:t>
      </w:r>
      <w:r w:rsidRPr="001957C7">
        <w:rPr>
          <w:rFonts w:asciiTheme="majorBidi" w:eastAsia="Batang" w:hAnsiTheme="majorBidi" w:cstheme="majorBidi"/>
          <w:i/>
          <w:lang w:eastAsia="ko-KR"/>
        </w:rPr>
        <w:t xml:space="preserve">Security considerations for quantum key distribution network, </w:t>
      </w:r>
      <w:r w:rsidRPr="001957C7">
        <w:rPr>
          <w:rFonts w:asciiTheme="majorBidi" w:eastAsia="Batang" w:hAnsiTheme="majorBidi" w:cstheme="majorBidi"/>
          <w:lang w:eastAsia="ko-KR"/>
        </w:rPr>
        <w:t>changes relevant expressions regarding to “IT-secure”, changes ‘qubits’ into ‘quantum states’, changes “co-</w:t>
      </w:r>
      <w:proofErr w:type="spellStart"/>
      <w:r w:rsidRPr="001957C7">
        <w:rPr>
          <w:rFonts w:asciiTheme="majorBidi" w:eastAsia="Batang" w:hAnsiTheme="majorBidi" w:cstheme="majorBidi"/>
          <w:lang w:eastAsia="ko-KR"/>
        </w:rPr>
        <w:t>fiber</w:t>
      </w:r>
      <w:proofErr w:type="spellEnd"/>
      <w:r w:rsidRPr="001957C7">
        <w:rPr>
          <w:rFonts w:asciiTheme="majorBidi" w:eastAsia="Batang" w:hAnsiTheme="majorBidi" w:cstheme="majorBidi"/>
          <w:lang w:eastAsia="ko-KR"/>
        </w:rPr>
        <w:t>” into “co-propagation” and modify related contents.</w:t>
      </w:r>
    </w:p>
    <w:p w14:paraId="7FF1784F" w14:textId="77777777" w:rsidR="001957C7" w:rsidRPr="001957C7" w:rsidRDefault="001957C7" w:rsidP="001957C7">
      <w:pPr>
        <w:keepNext/>
        <w:keepLines/>
        <w:spacing w:before="240"/>
        <w:ind w:left="794" w:hanging="794"/>
        <w:outlineLvl w:val="1"/>
        <w:rPr>
          <w:b/>
        </w:rPr>
      </w:pPr>
      <w:bookmarkStart w:id="64" w:name="_Toc91228267"/>
      <w:r w:rsidRPr="001957C7">
        <w:rPr>
          <w:b/>
        </w:rPr>
        <w:t>3.3</w:t>
      </w:r>
      <w:r w:rsidRPr="001957C7">
        <w:rPr>
          <w:b/>
        </w:rPr>
        <w:tab/>
        <w:t>Report of lead study group activities, GSIs, JCAs</w:t>
      </w:r>
      <w:bookmarkEnd w:id="59"/>
      <w:r w:rsidRPr="001957C7">
        <w:rPr>
          <w:b/>
        </w:rPr>
        <w:t>, regional groups, and projects</w:t>
      </w:r>
      <w:bookmarkEnd w:id="63"/>
      <w:bookmarkEnd w:id="64"/>
    </w:p>
    <w:p w14:paraId="6DA1695B" w14:textId="77777777" w:rsidR="001957C7" w:rsidRPr="001957C7" w:rsidRDefault="001957C7" w:rsidP="001957C7">
      <w:r w:rsidRPr="001957C7">
        <w:t>Study Group 17 is the lead study group on telecommunication security, on identity management and on languages and description techniques. The lead study group activities are shared as follows:</w:t>
      </w:r>
    </w:p>
    <w:p w14:paraId="6453AF3C" w14:textId="77777777" w:rsidR="001957C7" w:rsidRPr="001957C7" w:rsidRDefault="001957C7" w:rsidP="001957C7">
      <w:pPr>
        <w:ind w:left="360" w:hanging="360"/>
      </w:pPr>
      <w:r w:rsidRPr="001957C7">
        <w:t>-</w:t>
      </w:r>
      <w:r w:rsidRPr="001957C7">
        <w:tab/>
        <w:t>Security, which is managed by Question 1/17</w:t>
      </w:r>
    </w:p>
    <w:p w14:paraId="79766F47" w14:textId="77777777" w:rsidR="001957C7" w:rsidRPr="001957C7" w:rsidRDefault="001957C7" w:rsidP="001957C7">
      <w:pPr>
        <w:ind w:left="360" w:hanging="360"/>
      </w:pPr>
      <w:r w:rsidRPr="001957C7">
        <w:t>-</w:t>
      </w:r>
      <w:r w:rsidRPr="001957C7">
        <w:tab/>
        <w:t>Identity management, which is managed by Question 10/17</w:t>
      </w:r>
    </w:p>
    <w:p w14:paraId="4F97F8DE" w14:textId="77777777" w:rsidR="001957C7" w:rsidRPr="001957C7" w:rsidRDefault="001957C7" w:rsidP="001957C7">
      <w:pPr>
        <w:ind w:left="360" w:hanging="360"/>
      </w:pPr>
      <w:r w:rsidRPr="001957C7">
        <w:t>-</w:t>
      </w:r>
      <w:r w:rsidRPr="001957C7">
        <w:tab/>
        <w:t>Languages and description techniques, which is jointly managed by Q11/17 and Q12/17 until 2020 and by Q11/17 after 2021.</w:t>
      </w:r>
    </w:p>
    <w:p w14:paraId="14334314" w14:textId="77777777" w:rsidR="001957C7" w:rsidRPr="001957C7" w:rsidRDefault="001957C7" w:rsidP="001957C7">
      <w:pPr>
        <w:keepNext/>
        <w:keepLines/>
        <w:spacing w:before="160"/>
        <w:ind w:left="794" w:hanging="794"/>
        <w:outlineLvl w:val="2"/>
        <w:rPr>
          <w:b/>
        </w:rPr>
      </w:pPr>
      <w:bookmarkStart w:id="65" w:name="_Toc45797515"/>
      <w:bookmarkStart w:id="66" w:name="_Toc91228268"/>
      <w:r w:rsidRPr="001957C7">
        <w:rPr>
          <w:b/>
        </w:rPr>
        <w:lastRenderedPageBreak/>
        <w:t>3.3.1</w:t>
      </w:r>
      <w:r w:rsidRPr="001957C7">
        <w:rPr>
          <w:b/>
        </w:rPr>
        <w:tab/>
        <w:t>Lead study group activities on security</w:t>
      </w:r>
      <w:bookmarkEnd w:id="65"/>
      <w:bookmarkEnd w:id="66"/>
    </w:p>
    <w:p w14:paraId="0DA1155C" w14:textId="77777777" w:rsidR="001957C7" w:rsidRPr="001957C7" w:rsidRDefault="001957C7" w:rsidP="001957C7">
      <w:r w:rsidRPr="001957C7">
        <w:t>Study Group 17 has been designated the Lead Study Group (LSG) for Security in accordance with World Telecommunication Standardization Assembly (WTSA-16) Resolution 2.</w:t>
      </w:r>
    </w:p>
    <w:p w14:paraId="77BD1BA6" w14:textId="77777777" w:rsidR="001957C7" w:rsidRPr="001957C7" w:rsidRDefault="001957C7" w:rsidP="001957C7">
      <w:pPr>
        <w:tabs>
          <w:tab w:val="left" w:pos="720"/>
        </w:tabs>
        <w:overflowPunct/>
        <w:autoSpaceDE/>
        <w:adjustRightInd/>
      </w:pPr>
      <w:r w:rsidRPr="001957C7">
        <w:rPr>
          <w:szCs w:val="24"/>
          <w:lang w:eastAsia="zh-CN"/>
        </w:rPr>
        <w:t xml:space="preserve">As the lead study group for telecommunication security, Study Group 17 is responsible for the study of the appropriate core Questions on security. In addition, in consultation with other relevant study groups and in collaboration, where appropriate, with other standards bodies, Study Group 17 has the responsibility to define and maintain the overall framework and to coordinate, assign (recognizing the mandates of the study groups) and prioritize the studies to be carried out by the study groups, and to ensure the preparation of consistent, </w:t>
      </w:r>
      <w:proofErr w:type="gramStart"/>
      <w:r w:rsidRPr="001957C7">
        <w:rPr>
          <w:szCs w:val="24"/>
          <w:lang w:eastAsia="zh-CN"/>
        </w:rPr>
        <w:t>complete</w:t>
      </w:r>
      <w:proofErr w:type="gramEnd"/>
      <w:r w:rsidRPr="001957C7">
        <w:rPr>
          <w:szCs w:val="24"/>
          <w:lang w:eastAsia="zh-CN"/>
        </w:rPr>
        <w:t xml:space="preserve"> and timely Recommendations.</w:t>
      </w:r>
    </w:p>
    <w:p w14:paraId="2CDA961C" w14:textId="77777777" w:rsidR="001957C7" w:rsidRPr="001957C7" w:rsidRDefault="001957C7" w:rsidP="001957C7">
      <w:r w:rsidRPr="001957C7">
        <w:t>Within SG17, Question 1/17 is the coordinator for the LSG for security activities. This effort is carried out closely with other study groups to identify and develop security solutions. However, specific expertise to integrate these solutions with individual technologies under development can come only from the Question carrying out the development.</w:t>
      </w:r>
    </w:p>
    <w:p w14:paraId="58BD6BBD" w14:textId="77777777" w:rsidR="001957C7" w:rsidRPr="001957C7" w:rsidRDefault="001957C7" w:rsidP="001957C7">
      <w:r w:rsidRPr="001957C7">
        <w:t>As the lead study group on security, Study Group 17 has engaged in on-going liaison with all ITU</w:t>
      </w:r>
      <w:r w:rsidRPr="001957C7">
        <w:rPr>
          <w:lang w:eastAsia="en-CA"/>
        </w:rPr>
        <w:noBreakHyphen/>
      </w:r>
      <w:r w:rsidRPr="001957C7">
        <w:t xml:space="preserve">T study groups that have a security dimension to their work. SG17 also collaborates with a broad array of standardization bodies and forums on ICT and telecommunication security. </w:t>
      </w:r>
      <w:proofErr w:type="gramStart"/>
      <w:r w:rsidRPr="001957C7">
        <w:t>Particular focus</w:t>
      </w:r>
      <w:proofErr w:type="gramEnd"/>
      <w:r w:rsidRPr="001957C7">
        <w:t xml:space="preserve"> has been placed upon avoiding potential conflicts in the work being undertaken by study groups and external bodies.</w:t>
      </w:r>
    </w:p>
    <w:p w14:paraId="75DB1B02" w14:textId="77777777" w:rsidR="001957C7" w:rsidRPr="001957C7" w:rsidRDefault="001957C7" w:rsidP="001957C7">
      <w:r w:rsidRPr="001957C7">
        <w:t>In addition, security coordination meetings have been held during each Study Group 17 meeting and a list of security contacts has been established for all study groups with security-related work</w:t>
      </w:r>
      <w:r w:rsidRPr="001957C7">
        <w:rPr>
          <w:szCs w:val="24"/>
        </w:rPr>
        <w:t>.</w:t>
      </w:r>
    </w:p>
    <w:p w14:paraId="71A80466" w14:textId="77777777" w:rsidR="001957C7" w:rsidRPr="001957C7" w:rsidRDefault="001957C7" w:rsidP="001957C7">
      <w:pPr>
        <w:overflowPunct/>
        <w:autoSpaceDE/>
        <w:autoSpaceDN/>
        <w:adjustRightInd/>
        <w:textAlignment w:val="auto"/>
      </w:pPr>
      <w:r w:rsidRPr="001957C7">
        <w:t xml:space="preserve">Concerning SG17 lead study group matters, internal liaison statements on security matters were received and treated from ITU CITS, ITU-D (SG 1, SG 2, TDAG), ITU-R (SG1,SG5, SG6, WP (4C, 5A, 5D, 6C)), ITU-T FIGI, ITU-T FG-(AI4EE, AI4H, AN, DFC, DLT, DPM, ML5G, NET2030, QIT4N, VM), ITU-T JCA-(IMT2020, IoT and SC&amp;C, </w:t>
      </w:r>
      <w:proofErr w:type="spellStart"/>
      <w:r w:rsidRPr="001957C7">
        <w:t>MMeS</w:t>
      </w:r>
      <w:proofErr w:type="spellEnd"/>
      <w:r w:rsidRPr="001957C7">
        <w:t>, SDN), ITU-T SCV, ITU-T SGs (2, 3, 5, 9, 11, 12, 13, 15, 16, 20), and ITU-T TSAG.</w:t>
      </w:r>
    </w:p>
    <w:p w14:paraId="55BDB3D1" w14:textId="77777777" w:rsidR="001957C7" w:rsidRPr="001957C7" w:rsidRDefault="001957C7" w:rsidP="001957C7">
      <w:r w:rsidRPr="001957C7">
        <w:t>Concerning SG17 lead study group matters, external liaison statements were treated, received from 3GPP (SA3), BIPM, CEN-CENELEC JTC 19, ETSI ISG (CIM, ETI, F5G, IPE, NIN, QSC, SAI), ETSI SAGE, ETSI TC (CYBER, ITS, MTS), FIDO Alliance, IEEE 802.1, IETF WG TLS, ISO TC 307, ISO/IEC JTC 1/SCs (6, 27/WG 1-5, 29/WG1), MEF, NIST, OASIS, OMA, oneM2M, SAE and W3C.</w:t>
      </w:r>
    </w:p>
    <w:p w14:paraId="69A82F04" w14:textId="77777777" w:rsidR="001957C7" w:rsidRPr="001957C7" w:rsidRDefault="001957C7" w:rsidP="001957C7">
      <w:pPr>
        <w:rPr>
          <w:rFonts w:eastAsia="SimSun"/>
          <w:lang w:eastAsia="zh-CN"/>
        </w:rPr>
      </w:pPr>
      <w:r w:rsidRPr="001957C7">
        <w:rPr>
          <w:rFonts w:eastAsia="SimSun"/>
          <w:lang w:eastAsia="zh-CN"/>
        </w:rPr>
        <w:t>SG17 sent internal liaison statements to</w:t>
      </w:r>
      <w:r w:rsidRPr="001957C7">
        <w:t xml:space="preserve"> ITU CITS, IPRAHG,  ITU-D (SG 1, SG 2, TDAG), ITU</w:t>
      </w:r>
      <w:r w:rsidRPr="001957C7">
        <w:noBreakHyphen/>
        <w:t xml:space="preserve">R SGs (4, 5 (WP (5A, 5D))), ITU-T FIGI, ITU-T FGs (AI4EE, DFC, DLT, NET2030, DPM, QIT4N,VM), ITU-T JCAs (IMT2020, IoT and SC&amp;C, </w:t>
      </w:r>
      <w:proofErr w:type="spellStart"/>
      <w:r w:rsidRPr="001957C7">
        <w:t>MMeS</w:t>
      </w:r>
      <w:proofErr w:type="spellEnd"/>
      <w:r w:rsidRPr="001957C7">
        <w:t>, SDN), ITU-T SCV, ITU-T SGs (2, 3, 5, 9, 11, 12, 13, 15, 16, 20), and ITU-T TSAG</w:t>
      </w:r>
      <w:r w:rsidRPr="001957C7">
        <w:rPr>
          <w:rFonts w:eastAsia="SimSun"/>
          <w:lang w:eastAsia="zh-CN"/>
        </w:rPr>
        <w:t>.</w:t>
      </w:r>
    </w:p>
    <w:p w14:paraId="7420A157" w14:textId="77777777" w:rsidR="001957C7" w:rsidRPr="001957C7" w:rsidRDefault="001957C7" w:rsidP="001957C7">
      <w:r w:rsidRPr="001957C7">
        <w:rPr>
          <w:rFonts w:eastAsia="SimSun"/>
          <w:lang w:eastAsia="zh-CN"/>
        </w:rPr>
        <w:t xml:space="preserve">SG17 sent external liaison statements to: </w:t>
      </w:r>
      <w:r w:rsidRPr="001957C7">
        <w:t>3GPP (SA3), APT ASTAP, BSI, CEN-CENELEC JTC 19, CIS, ETSI (ISG CIM, MEC, QKD, ZSM; SAGE), ETSI TC (CYBER, ITS, MTS)), FIDO Alliance, GSMA (FASG, SIM), ICAO, IEEE Blockchain Initiative, IETF, IRTF, ISO TC (12, 20, 22, 37, 204, 307), ISO/IEC JTC 1/WG9, ISO/IEC JTC 1/SC (6 (WG 10), 7, 27 (WG 1, WG 2, WG 3, WG 4, WG 5), 29, 38, 42), Kantara Initiative, MEF, MITRE, NGMN, NIST, OASIS TC (CTI, OpenC2, Trust Elevation), OIX, oneM2M, ONF, OPIX Foundation, RAISE Forum, SAE, UNECE, UPU, W3C, WIPO, WHO.</w:t>
      </w:r>
    </w:p>
    <w:p w14:paraId="22DA6E3C" w14:textId="77777777" w:rsidR="001957C7" w:rsidRPr="001957C7" w:rsidRDefault="001957C7" w:rsidP="001957C7">
      <w:pPr>
        <w:rPr>
          <w:color w:val="000000"/>
        </w:rPr>
      </w:pPr>
      <w:r w:rsidRPr="001957C7">
        <w:rPr>
          <w:color w:val="000000"/>
        </w:rPr>
        <w:t xml:space="preserve">In response to WTSA-16 Resolution 7, </w:t>
      </w:r>
      <w:r w:rsidRPr="001957C7">
        <w:rPr>
          <w:i/>
          <w:iCs/>
          <w:color w:val="000000"/>
        </w:rPr>
        <w:t>Collaboration with the International Organization for Standardization (ISO) and the International Electrotechnical Commission (IEC)</w:t>
      </w:r>
      <w:r w:rsidRPr="001957C7">
        <w:rPr>
          <w:color w:val="000000"/>
        </w:rPr>
        <w:t xml:space="preserve">, Study Group 17 maintains an on-line table that lists its relationships with Technical Committees (TCs) of ISO and IEC and Subcommittees (SCs) of ISO/IEC JTC 1 that also includes identification of the nature of </w:t>
      </w:r>
      <w:r w:rsidRPr="001957C7">
        <w:rPr>
          <w:color w:val="000000"/>
        </w:rPr>
        <w:lastRenderedPageBreak/>
        <w:t>the relationship as joint work (e.g., common texts or twin texts), technical collaboration by liaison mechanism, or informational liaison.</w:t>
      </w:r>
    </w:p>
    <w:p w14:paraId="30C3AF5E" w14:textId="77777777" w:rsidR="001957C7" w:rsidRPr="001957C7" w:rsidRDefault="001957C7" w:rsidP="001957C7">
      <w:pPr>
        <w:rPr>
          <w:bCs/>
        </w:rPr>
      </w:pPr>
      <w:r w:rsidRPr="001957C7">
        <w:rPr>
          <w:bCs/>
        </w:rPr>
        <w:t>SG17 organized the following workshops:</w:t>
      </w:r>
    </w:p>
    <w:p w14:paraId="5E2B6C22" w14:textId="06BDD503" w:rsidR="001957C7" w:rsidRPr="001957C7" w:rsidRDefault="00D3553A" w:rsidP="00C1784E">
      <w:pPr>
        <w:numPr>
          <w:ilvl w:val="0"/>
          <w:numId w:val="6"/>
        </w:numPr>
        <w:shd w:val="clear" w:color="auto" w:fill="FFFFFF"/>
        <w:tabs>
          <w:tab w:val="clear" w:pos="794"/>
          <w:tab w:val="clear" w:pos="1191"/>
          <w:tab w:val="clear" w:pos="1588"/>
          <w:tab w:val="clear" w:pos="1985"/>
          <w:tab w:val="left" w:pos="1134"/>
          <w:tab w:val="left" w:pos="1871"/>
          <w:tab w:val="left" w:pos="2268"/>
        </w:tabs>
        <w:overflowPunct/>
        <w:autoSpaceDE/>
        <w:autoSpaceDN/>
        <w:adjustRightInd/>
        <w:spacing w:before="0"/>
        <w:rPr>
          <w:bCs/>
        </w:rPr>
      </w:pPr>
      <w:hyperlink r:id="rId184" w:history="1">
        <w:r w:rsidR="001957C7" w:rsidRPr="00105B75">
          <w:rPr>
            <w:rStyle w:val="Hyperlink"/>
            <w:rFonts w:hint="eastAsia"/>
            <w:bCs/>
            <w:lang w:eastAsia="ko-KR"/>
          </w:rPr>
          <w:t>2</w:t>
        </w:r>
        <w:r w:rsidR="001957C7" w:rsidRPr="00105B75">
          <w:rPr>
            <w:rStyle w:val="Hyperlink"/>
            <w:bCs/>
            <w:vertAlign w:val="superscript"/>
            <w:lang w:eastAsia="ko-KR"/>
          </w:rPr>
          <w:t>nd</w:t>
        </w:r>
        <w:r w:rsidR="001957C7" w:rsidRPr="00105B75">
          <w:rPr>
            <w:rStyle w:val="Hyperlink"/>
            <w:bCs/>
            <w:lang w:eastAsia="ko-KR"/>
          </w:rPr>
          <w:t xml:space="preserve"> joint ITU/WHO workshop on digital COVID-19 certificate</w:t>
        </w:r>
      </w:hyperlink>
      <w:r w:rsidR="00105B75">
        <w:rPr>
          <w:bCs/>
          <w:lang w:eastAsia="ko-KR"/>
        </w:rPr>
        <w:br/>
      </w:r>
      <w:r w:rsidR="00105B75" w:rsidRPr="001957C7">
        <w:rPr>
          <w:rFonts w:eastAsia="Batang"/>
          <w:bCs/>
        </w:rPr>
        <w:t xml:space="preserve">Virtual, 13:00-18:00 CEST, </w:t>
      </w:r>
      <w:r w:rsidR="00105B75">
        <w:rPr>
          <w:rFonts w:eastAsia="Batang"/>
          <w:bCs/>
        </w:rPr>
        <w:t>26</w:t>
      </w:r>
      <w:r w:rsidR="00105B75" w:rsidRPr="001957C7">
        <w:rPr>
          <w:rFonts w:eastAsia="Batang"/>
          <w:bCs/>
        </w:rPr>
        <w:t xml:space="preserve"> </w:t>
      </w:r>
      <w:r w:rsidR="00105B75">
        <w:rPr>
          <w:rFonts w:eastAsia="Batang"/>
          <w:bCs/>
        </w:rPr>
        <w:t>November</w:t>
      </w:r>
      <w:r w:rsidR="00105B75" w:rsidRPr="001957C7">
        <w:rPr>
          <w:rFonts w:eastAsia="Batang"/>
          <w:bCs/>
        </w:rPr>
        <w:t xml:space="preserve"> 2021</w:t>
      </w:r>
    </w:p>
    <w:bookmarkStart w:id="67" w:name="_Hlk46041216"/>
    <w:p w14:paraId="42E03D07" w14:textId="77777777" w:rsidR="001957C7" w:rsidRPr="001957C7" w:rsidRDefault="001957C7" w:rsidP="00C1784E">
      <w:pPr>
        <w:numPr>
          <w:ilvl w:val="0"/>
          <w:numId w:val="6"/>
        </w:numPr>
        <w:tabs>
          <w:tab w:val="clear" w:pos="794"/>
          <w:tab w:val="clear" w:pos="1191"/>
          <w:tab w:val="clear" w:pos="1588"/>
          <w:tab w:val="clear" w:pos="1985"/>
          <w:tab w:val="left" w:pos="1134"/>
          <w:tab w:val="left" w:pos="1871"/>
          <w:tab w:val="left" w:pos="2268"/>
        </w:tabs>
        <w:spacing w:before="0"/>
        <w:rPr>
          <w:rFonts w:eastAsia="Batang"/>
          <w:bCs/>
        </w:rPr>
      </w:pPr>
      <w:r w:rsidRPr="001957C7">
        <w:rPr>
          <w:rFonts w:eastAsia="Batang"/>
          <w:bCs/>
        </w:rPr>
        <w:fldChar w:fldCharType="begin"/>
      </w:r>
      <w:r w:rsidRPr="001957C7">
        <w:rPr>
          <w:rFonts w:eastAsia="Batang"/>
          <w:bCs/>
        </w:rPr>
        <w:instrText xml:space="preserve"> HYPERLINK "https://www.itu.int/en/ITU-T/Workshops-and-Seminars/2021/0811/Pages/default.aspx" </w:instrText>
      </w:r>
      <w:r w:rsidRPr="001957C7">
        <w:rPr>
          <w:rFonts w:eastAsia="Batang"/>
          <w:bCs/>
        </w:rPr>
        <w:fldChar w:fldCharType="separate"/>
      </w:r>
      <w:r w:rsidRPr="001957C7">
        <w:rPr>
          <w:rFonts w:eastAsia="Batang"/>
          <w:bCs/>
          <w:color w:val="0000FF"/>
          <w:u w:val="single"/>
        </w:rPr>
        <w:t>Joint ITU/WHO workshop on digital vaccination certificate</w:t>
      </w:r>
      <w:r w:rsidRPr="001957C7">
        <w:rPr>
          <w:rFonts w:eastAsia="Batang"/>
          <w:bCs/>
        </w:rPr>
        <w:fldChar w:fldCharType="end"/>
      </w:r>
      <w:r w:rsidRPr="001957C7">
        <w:rPr>
          <w:rFonts w:eastAsia="Batang"/>
          <w:bCs/>
        </w:rPr>
        <w:t xml:space="preserve"> </w:t>
      </w:r>
      <w:r w:rsidRPr="001957C7">
        <w:rPr>
          <w:rFonts w:eastAsia="Batang"/>
          <w:bCs/>
        </w:rPr>
        <w:br/>
        <w:t xml:space="preserve">Virtual, 13:00-18:00 CEST, 11 August 2021 </w:t>
      </w:r>
    </w:p>
    <w:p w14:paraId="2F9205DE" w14:textId="77777777" w:rsidR="001957C7" w:rsidRPr="001957C7" w:rsidRDefault="001957C7" w:rsidP="00C1784E">
      <w:pPr>
        <w:numPr>
          <w:ilvl w:val="0"/>
          <w:numId w:val="6"/>
        </w:numPr>
        <w:tabs>
          <w:tab w:val="clear" w:pos="794"/>
          <w:tab w:val="clear" w:pos="1191"/>
          <w:tab w:val="clear" w:pos="1588"/>
          <w:tab w:val="clear" w:pos="1985"/>
          <w:tab w:val="left" w:pos="1134"/>
          <w:tab w:val="left" w:pos="1871"/>
          <w:tab w:val="left" w:pos="2268"/>
        </w:tabs>
        <w:spacing w:before="0"/>
        <w:rPr>
          <w:rFonts w:eastAsia="Batang"/>
          <w:bCs/>
        </w:rPr>
      </w:pPr>
      <w:r w:rsidRPr="001957C7">
        <w:rPr>
          <w:rFonts w:eastAsia="Batang"/>
        </w:rPr>
        <w:t>"Decentralized identifiers and blockchain"</w:t>
      </w:r>
      <w:r w:rsidRPr="001957C7">
        <w:rPr>
          <w:rFonts w:eastAsia="Batang"/>
          <w:bCs/>
        </w:rPr>
        <w:t xml:space="preserve"> of </w:t>
      </w:r>
      <w:hyperlink r:id="rId185" w:history="1">
        <w:r w:rsidRPr="001957C7">
          <w:rPr>
            <w:rFonts w:eastAsia="Batang"/>
            <w:bCs/>
            <w:color w:val="0000FF"/>
            <w:u w:val="single"/>
          </w:rPr>
          <w:t>BDT</w:t>
        </w:r>
      </w:hyperlink>
      <w:r w:rsidRPr="001957C7">
        <w:rPr>
          <w:rFonts w:eastAsia="Batang"/>
          <w:bCs/>
          <w:u w:val="single"/>
        </w:rPr>
        <w:t xml:space="preserve"> </w:t>
      </w:r>
      <w:hyperlink r:id="rId186" w:history="1">
        <w:r w:rsidRPr="001957C7">
          <w:rPr>
            <w:rFonts w:eastAsia="Batang"/>
            <w:bCs/>
            <w:color w:val="0000FF"/>
            <w:u w:val="single"/>
          </w:rPr>
          <w:t>Emerging Technology Week 2021</w:t>
        </w:r>
      </w:hyperlink>
      <w:r w:rsidRPr="001957C7">
        <w:rPr>
          <w:rFonts w:eastAsia="Batang"/>
          <w:bCs/>
        </w:rPr>
        <w:t xml:space="preserve"> </w:t>
      </w:r>
      <w:r w:rsidRPr="001957C7">
        <w:rPr>
          <w:rFonts w:eastAsia="Batang"/>
          <w:bCs/>
        </w:rPr>
        <w:br/>
        <w:t>Virtual, 14:00-15:00, 08-07-2021</w:t>
      </w:r>
    </w:p>
    <w:p w14:paraId="0FF7E4B3"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87" w:history="1">
        <w:r w:rsidR="001957C7" w:rsidRPr="001957C7">
          <w:rPr>
            <w:rFonts w:eastAsia="Batang"/>
            <w:bCs/>
            <w:color w:val="0000FF"/>
            <w:u w:val="single"/>
          </w:rPr>
          <w:t>SG17 Mini workshop on Cybersecurity Challenges in Automated Driving</w:t>
        </w:r>
      </w:hyperlink>
      <w:r w:rsidR="001957C7" w:rsidRPr="001957C7">
        <w:rPr>
          <w:rFonts w:eastAsia="Batang"/>
          <w:bCs/>
        </w:rPr>
        <w:br/>
        <w:t>Geneva, 14:30-17:30, 26 August 2019</w:t>
      </w:r>
    </w:p>
    <w:bookmarkEnd w:id="67"/>
    <w:p w14:paraId="340D72B5" w14:textId="77777777" w:rsidR="001957C7" w:rsidRPr="001957C7" w:rsidRDefault="001957C7"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r w:rsidRPr="001957C7">
        <w:rPr>
          <w:rFonts w:eastAsia="Batang"/>
        </w:rPr>
        <w:fldChar w:fldCharType="begin"/>
      </w:r>
      <w:r w:rsidRPr="001957C7">
        <w:rPr>
          <w:rFonts w:eastAsia="Batang"/>
        </w:rPr>
        <w:instrText xml:space="preserve"> HYPERLINK "https://www.itu.int/en/ITU-T/Workshops-and-Seminars/20190826/Pages/default.aspx" </w:instrText>
      </w:r>
      <w:r w:rsidRPr="001957C7">
        <w:rPr>
          <w:rFonts w:eastAsia="Batang"/>
        </w:rPr>
        <w:fldChar w:fldCharType="separate"/>
      </w:r>
      <w:r w:rsidRPr="001957C7">
        <w:rPr>
          <w:rFonts w:eastAsia="Batang"/>
          <w:bCs/>
          <w:color w:val="0000FF"/>
          <w:u w:val="single"/>
        </w:rPr>
        <w:t>ITU Workshop on Fintech Security</w:t>
      </w:r>
      <w:r w:rsidRPr="001957C7">
        <w:rPr>
          <w:rFonts w:eastAsia="Batang"/>
          <w:bCs/>
          <w:color w:val="0000FF"/>
          <w:u w:val="single"/>
        </w:rPr>
        <w:fldChar w:fldCharType="end"/>
      </w:r>
      <w:r w:rsidRPr="001957C7">
        <w:rPr>
          <w:rFonts w:eastAsia="Batang"/>
          <w:bCs/>
        </w:rPr>
        <w:br/>
        <w:t>Geneva, Switzerland, 26 August 2019</w:t>
      </w:r>
    </w:p>
    <w:p w14:paraId="02F64EC4"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88" w:history="1">
        <w:r w:rsidR="001957C7" w:rsidRPr="001957C7">
          <w:rPr>
            <w:rFonts w:eastAsia="Batang"/>
            <w:bCs/>
            <w:color w:val="0000FF"/>
            <w:u w:val="single"/>
          </w:rPr>
          <w:t>ITU Workshop on Quantum Information Technology (QIT) for Networks</w:t>
        </w:r>
      </w:hyperlink>
      <w:r w:rsidR="001957C7" w:rsidRPr="001957C7">
        <w:rPr>
          <w:rFonts w:eastAsia="Batang"/>
          <w:bCs/>
        </w:rPr>
        <w:br/>
        <w:t>Shanghai, China, 5-7 June 2019</w:t>
      </w:r>
    </w:p>
    <w:p w14:paraId="3E3873D8"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89" w:history="1">
        <w:r w:rsidR="001957C7" w:rsidRPr="001957C7">
          <w:rPr>
            <w:rFonts w:eastAsia="Batang"/>
            <w:bCs/>
            <w:color w:val="0000FF"/>
            <w:u w:val="single"/>
          </w:rPr>
          <w:t>SG17 Mini workshop on Secure Quantum Communications</w:t>
        </w:r>
      </w:hyperlink>
      <w:r w:rsidR="001957C7" w:rsidRPr="001957C7">
        <w:rPr>
          <w:rFonts w:eastAsia="Batang"/>
          <w:bCs/>
        </w:rPr>
        <w:br/>
        <w:t>Geneva, 14:30-17:30, 24 January 2019</w:t>
      </w:r>
    </w:p>
    <w:p w14:paraId="16C0F99E"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90" w:history="1">
        <w:r w:rsidR="001957C7" w:rsidRPr="001957C7">
          <w:rPr>
            <w:rFonts w:eastAsia="Batang"/>
            <w:bCs/>
            <w:color w:val="0000FF"/>
            <w:u w:val="single"/>
          </w:rPr>
          <w:t>ITU Workshop on Artificial Intelligence/Machine Learning and Security</w:t>
        </w:r>
      </w:hyperlink>
      <w:r w:rsidR="001957C7" w:rsidRPr="001957C7">
        <w:rPr>
          <w:rFonts w:eastAsia="Batang"/>
          <w:bCs/>
        </w:rPr>
        <w:br/>
        <w:t>Geneva, Switzerland, 21 Jan 2019</w:t>
      </w:r>
    </w:p>
    <w:p w14:paraId="0434EC35"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91" w:history="1">
        <w:r w:rsidR="001957C7" w:rsidRPr="001957C7">
          <w:rPr>
            <w:rFonts w:eastAsia="Batang"/>
            <w:bCs/>
            <w:color w:val="0000FF"/>
            <w:u w:val="single"/>
          </w:rPr>
          <w:t>ITU Workshop on </w:t>
        </w:r>
      </w:hyperlink>
      <w:hyperlink r:id="rId192" w:history="1">
        <w:r w:rsidR="001957C7" w:rsidRPr="001957C7">
          <w:rPr>
            <w:rFonts w:eastAsia="Batang"/>
            <w:bCs/>
            <w:color w:val="0000FF"/>
            <w:u w:val="single"/>
          </w:rPr>
          <w:t>Advanced Cybersecurity Attacks and Ransomware</w:t>
        </w:r>
      </w:hyperlink>
      <w:r w:rsidR="001957C7" w:rsidRPr="001957C7">
        <w:rPr>
          <w:rFonts w:eastAsia="Batang"/>
          <w:bCs/>
        </w:rPr>
        <w:t> </w:t>
      </w:r>
      <w:r w:rsidR="001957C7" w:rsidRPr="001957C7">
        <w:rPr>
          <w:rFonts w:eastAsia="Batang"/>
          <w:bCs/>
        </w:rPr>
        <w:br/>
        <w:t>Geneva, Switzerland, 28 August 2018 </w:t>
      </w:r>
    </w:p>
    <w:p w14:paraId="7D565D81"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93" w:history="1">
        <w:r w:rsidR="001957C7" w:rsidRPr="001957C7">
          <w:rPr>
            <w:rFonts w:eastAsia="Batang"/>
            <w:bCs/>
            <w:color w:val="0000FF"/>
            <w:u w:val="single"/>
          </w:rPr>
          <w:t>ITU Workshop on 5G Security</w:t>
        </w:r>
      </w:hyperlink>
      <w:r w:rsidR="001957C7" w:rsidRPr="001957C7">
        <w:rPr>
          <w:rFonts w:eastAsia="Batang"/>
          <w:bCs/>
          <w:u w:val="single"/>
        </w:rPr>
        <w:br/>
      </w:r>
      <w:r w:rsidR="001957C7" w:rsidRPr="001957C7">
        <w:rPr>
          <w:rFonts w:eastAsia="Batang"/>
          <w:bCs/>
        </w:rPr>
        <w:t>Geneva, Switzerland, 19 March 2018</w:t>
      </w:r>
    </w:p>
    <w:p w14:paraId="754E1D2A"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94" w:history="1">
        <w:r w:rsidR="001957C7" w:rsidRPr="001957C7">
          <w:rPr>
            <w:rFonts w:eastAsia="Batang"/>
            <w:bCs/>
            <w:color w:val="0000FF"/>
            <w:u w:val="single"/>
          </w:rPr>
          <w:t>ITU Workshop on Security Aspects of Intelligent Transport System</w:t>
        </w:r>
      </w:hyperlink>
      <w:r w:rsidR="001957C7" w:rsidRPr="001957C7">
        <w:rPr>
          <w:rFonts w:eastAsia="Batang"/>
          <w:bCs/>
          <w:u w:val="single"/>
        </w:rPr>
        <w:br/>
      </w:r>
      <w:r w:rsidR="001957C7" w:rsidRPr="001957C7">
        <w:rPr>
          <w:rFonts w:eastAsia="Batang"/>
          <w:bCs/>
        </w:rPr>
        <w:t>Geneva, Switzerland, 28 August 2017</w:t>
      </w:r>
    </w:p>
    <w:p w14:paraId="50C1C579" w14:textId="77777777" w:rsidR="001957C7" w:rsidRPr="001957C7" w:rsidRDefault="00D3553A" w:rsidP="00C1784E">
      <w:pPr>
        <w:numPr>
          <w:ilvl w:val="0"/>
          <w:numId w:val="6"/>
        </w:numPr>
        <w:tabs>
          <w:tab w:val="clear" w:pos="794"/>
          <w:tab w:val="clear" w:pos="1191"/>
          <w:tab w:val="clear" w:pos="1588"/>
          <w:tab w:val="clear" w:pos="1985"/>
          <w:tab w:val="left" w:pos="1134"/>
          <w:tab w:val="left" w:pos="1871"/>
          <w:tab w:val="left" w:pos="2268"/>
        </w:tabs>
        <w:contextualSpacing/>
        <w:rPr>
          <w:rFonts w:eastAsia="Batang"/>
          <w:bCs/>
        </w:rPr>
      </w:pPr>
      <w:hyperlink r:id="rId195" w:history="1">
        <w:r w:rsidR="001957C7" w:rsidRPr="001957C7">
          <w:rPr>
            <w:rFonts w:eastAsia="Batang"/>
            <w:bCs/>
            <w:color w:val="0000FF"/>
            <w:u w:val="single"/>
          </w:rPr>
          <w:t>ITU Workshop on Security Aspects of Blockchain</w:t>
        </w:r>
      </w:hyperlink>
      <w:r w:rsidR="001957C7" w:rsidRPr="001957C7">
        <w:rPr>
          <w:rFonts w:eastAsia="Batang"/>
          <w:bCs/>
        </w:rPr>
        <w:br/>
        <w:t>Geneva, Switzerland, 21 March 2017</w:t>
      </w:r>
    </w:p>
    <w:p w14:paraId="34C19E7B" w14:textId="77777777" w:rsidR="001957C7" w:rsidRPr="001957C7" w:rsidRDefault="001957C7" w:rsidP="001957C7">
      <w:pPr>
        <w:rPr>
          <w:bCs/>
        </w:rPr>
      </w:pPr>
      <w:proofErr w:type="gramStart"/>
      <w:r w:rsidRPr="001957C7">
        <w:rPr>
          <w:bCs/>
        </w:rPr>
        <w:t>In particular, SG17</w:t>
      </w:r>
      <w:proofErr w:type="gramEnd"/>
      <w:r w:rsidRPr="001957C7">
        <w:rPr>
          <w:bCs/>
        </w:rPr>
        <w:t xml:space="preserve"> plan of work on security considers:</w:t>
      </w:r>
    </w:p>
    <w:p w14:paraId="02E9A144" w14:textId="77777777" w:rsidR="001957C7" w:rsidRPr="001957C7" w:rsidRDefault="001957C7" w:rsidP="00C1784E">
      <w:pPr>
        <w:numPr>
          <w:ilvl w:val="0"/>
          <w:numId w:val="9"/>
        </w:numPr>
        <w:tabs>
          <w:tab w:val="clear" w:pos="794"/>
          <w:tab w:val="left" w:pos="720"/>
        </w:tabs>
        <w:textAlignment w:val="auto"/>
        <w:rPr>
          <w:bCs/>
        </w:rPr>
      </w:pPr>
      <w:r w:rsidRPr="001957C7">
        <w:rPr>
          <w:bCs/>
          <w:lang w:eastAsia="ko-KR"/>
        </w:rPr>
        <w:t>I</w:t>
      </w:r>
      <w:r w:rsidRPr="001957C7">
        <w:rPr>
          <w:bCs/>
        </w:rPr>
        <w:t xml:space="preserve">mplementation of WTSA-16 Resolutions 7, 11, 18, 32, 40, 44, 50, 52, 54, 58, 64, 65, 67, 70, 73, 75, 76 77, 78, 84, 86, 89, 90, 92, 93, 94, 96, 97 and </w:t>
      </w:r>
      <w:proofErr w:type="gramStart"/>
      <w:r w:rsidRPr="001957C7">
        <w:rPr>
          <w:bCs/>
        </w:rPr>
        <w:t>98;</w:t>
      </w:r>
      <w:proofErr w:type="gramEnd"/>
    </w:p>
    <w:p w14:paraId="57DC533E" w14:textId="77777777" w:rsidR="001957C7" w:rsidRPr="001957C7" w:rsidRDefault="001957C7" w:rsidP="00C1784E">
      <w:pPr>
        <w:numPr>
          <w:ilvl w:val="0"/>
          <w:numId w:val="9"/>
        </w:numPr>
        <w:tabs>
          <w:tab w:val="left" w:pos="720"/>
        </w:tabs>
        <w:textAlignment w:val="auto"/>
      </w:pPr>
      <w:r w:rsidRPr="001957C7">
        <w:rPr>
          <w:bCs/>
          <w:lang w:eastAsia="ko-KR"/>
        </w:rPr>
        <w:t>I</w:t>
      </w:r>
      <w:r w:rsidRPr="001957C7">
        <w:rPr>
          <w:bCs/>
        </w:rPr>
        <w:t>mplementation</w:t>
      </w:r>
      <w:r w:rsidRPr="001957C7">
        <w:t xml:space="preserve"> of </w:t>
      </w:r>
      <w:r w:rsidRPr="001957C7">
        <w:rPr>
          <w:bCs/>
        </w:rPr>
        <w:t>PP-18 Resolutions 101, 123, 130, 136, 174, 177, 178, 179, 181, 188, 189, 197, 199, 200, and 201</w:t>
      </w:r>
      <w:r w:rsidRPr="001957C7">
        <w:rPr>
          <w:bCs/>
          <w:lang w:eastAsia="ko-KR"/>
        </w:rPr>
        <w:t>.</w:t>
      </w:r>
    </w:p>
    <w:p w14:paraId="3A724B71" w14:textId="77777777" w:rsidR="001957C7" w:rsidRPr="001957C7" w:rsidRDefault="001957C7" w:rsidP="00C1784E">
      <w:pPr>
        <w:numPr>
          <w:ilvl w:val="0"/>
          <w:numId w:val="9"/>
        </w:numPr>
        <w:tabs>
          <w:tab w:val="left" w:pos="720"/>
        </w:tabs>
        <w:textAlignment w:val="auto"/>
      </w:pPr>
      <w:r w:rsidRPr="001957C7">
        <w:rPr>
          <w:bCs/>
          <w:lang w:eastAsia="ko-KR"/>
        </w:rPr>
        <w:t>I</w:t>
      </w:r>
      <w:r w:rsidRPr="001957C7">
        <w:rPr>
          <w:bCs/>
        </w:rPr>
        <w:t>mplementation</w:t>
      </w:r>
      <w:r w:rsidRPr="001957C7">
        <w:t xml:space="preserve"> of </w:t>
      </w:r>
      <w:r w:rsidRPr="001957C7">
        <w:rPr>
          <w:bCs/>
        </w:rPr>
        <w:t>WTDC-17 Resolutions 23, 30, 34, 45, 47, 54, 63, 67, 69, and 80.</w:t>
      </w:r>
    </w:p>
    <w:p w14:paraId="4DC4F755" w14:textId="77777777" w:rsidR="001957C7" w:rsidRPr="001957C7" w:rsidRDefault="001957C7" w:rsidP="001957C7">
      <w:pPr>
        <w:rPr>
          <w:bCs/>
        </w:rPr>
      </w:pPr>
      <w:r w:rsidRPr="001957C7">
        <w:rPr>
          <w:bCs/>
        </w:rPr>
        <w:t>A Study Group 17 action plan in support of PP-14/18, WTSA-16, WTDC-17 Resolutions has been developed and is updated at each meeting of Study Group 17. At its March 2020 SG17 meeting, an editor for these works has been assigned to facilitate work.</w:t>
      </w:r>
    </w:p>
    <w:p w14:paraId="18514415" w14:textId="77777777" w:rsidR="001957C7" w:rsidRPr="001957C7" w:rsidRDefault="001957C7" w:rsidP="001957C7">
      <w:pPr>
        <w:rPr>
          <w:bCs/>
        </w:rPr>
      </w:pPr>
      <w:r w:rsidRPr="001957C7">
        <w:rPr>
          <w:bCs/>
        </w:rPr>
        <w:t>In addition, a lead study group on security homepage is maintained on the Study Group 17 website with direct links to the key security products and services.</w:t>
      </w:r>
    </w:p>
    <w:p w14:paraId="00ADA90F" w14:textId="77777777" w:rsidR="001957C7" w:rsidRPr="001957C7" w:rsidRDefault="001957C7" w:rsidP="001957C7">
      <w:pPr>
        <w:rPr>
          <w:bCs/>
          <w:lang w:eastAsia="zh-CN"/>
        </w:rPr>
      </w:pPr>
      <w:r w:rsidRPr="001957C7">
        <w:rPr>
          <w:bCs/>
          <w:lang w:eastAsia="zh-CN"/>
        </w:rPr>
        <w:t xml:space="preserve">SG17 actively updates the ICT security standards database of approved standards of the </w:t>
      </w:r>
      <w:r w:rsidRPr="001957C7">
        <w:rPr>
          <w:bCs/>
        </w:rPr>
        <w:t>ICT Security Standards Roadmap</w:t>
      </w:r>
      <w:r w:rsidRPr="001957C7">
        <w:rPr>
          <w:bCs/>
          <w:lang w:eastAsia="zh-CN"/>
        </w:rPr>
        <w:t xml:space="preserve">, which is an important tool for standard developers in respect of avoiding duplication. </w:t>
      </w:r>
    </w:p>
    <w:p w14:paraId="213B463E" w14:textId="77777777" w:rsidR="001957C7" w:rsidRPr="001957C7" w:rsidRDefault="001957C7" w:rsidP="001957C7">
      <w:pPr>
        <w:rPr>
          <w:bCs/>
          <w:lang w:eastAsia="zh-CN"/>
        </w:rPr>
      </w:pPr>
      <w:r w:rsidRPr="001957C7">
        <w:rPr>
          <w:bCs/>
          <w:lang w:eastAsia="zh-CN"/>
        </w:rPr>
        <w:t xml:space="preserve">SG17 also updated the Security Compendia which </w:t>
      </w:r>
      <w:r w:rsidRPr="001957C7">
        <w:rPr>
          <w:color w:val="000000"/>
        </w:rPr>
        <w:t xml:space="preserve">provides information on ITU-T security </w:t>
      </w:r>
      <w:r w:rsidRPr="001957C7">
        <w:rPr>
          <w:color w:val="000000"/>
          <w:lang w:eastAsia="zh-CN"/>
        </w:rPr>
        <w:t xml:space="preserve">standardization </w:t>
      </w:r>
      <w:r w:rsidRPr="001957C7">
        <w:rPr>
          <w:color w:val="000000"/>
        </w:rPr>
        <w:t xml:space="preserve">activities </w:t>
      </w:r>
      <w:r w:rsidRPr="001957C7">
        <w:rPr>
          <w:bCs/>
        </w:rPr>
        <w:t xml:space="preserve">including the catalogue of ITU-T Recommendations dealing with security and the catalogue of ITU-T approved security definitions and </w:t>
      </w:r>
      <w:r w:rsidRPr="001957C7">
        <w:rPr>
          <w:bCs/>
          <w:lang w:eastAsia="zh-CN"/>
        </w:rPr>
        <w:t>abbreviations.</w:t>
      </w:r>
    </w:p>
    <w:p w14:paraId="7A028F4A" w14:textId="77777777" w:rsidR="001957C7" w:rsidRPr="001957C7" w:rsidRDefault="001957C7" w:rsidP="001957C7">
      <w:pPr>
        <w:rPr>
          <w:bCs/>
          <w:lang w:eastAsia="zh-CN"/>
        </w:rPr>
      </w:pPr>
      <w:r w:rsidRPr="001957C7">
        <w:rPr>
          <w:bCs/>
          <w:lang w:eastAsia="zh-CN"/>
        </w:rPr>
        <w:lastRenderedPageBreak/>
        <w:t>The 2</w:t>
      </w:r>
      <w:r w:rsidRPr="001957C7">
        <w:rPr>
          <w:bCs/>
          <w:vertAlign w:val="superscript"/>
          <w:lang w:eastAsia="zh-CN"/>
        </w:rPr>
        <w:t>nd</w:t>
      </w:r>
      <w:r w:rsidRPr="001957C7">
        <w:rPr>
          <w:bCs/>
          <w:lang w:eastAsia="zh-CN"/>
        </w:rPr>
        <w:t xml:space="preserve"> edition of the Technical Report on the successful use of security standards was published. It is intended to help users, especially those from developing countries, to gain a better understanding of the value of using security-related ITU-T Recommendations in a variety of contexts (</w:t>
      </w:r>
      <w:proofErr w:type="gramStart"/>
      <w:r w:rsidRPr="001957C7">
        <w:rPr>
          <w:bCs/>
          <w:lang w:eastAsia="zh-CN"/>
        </w:rPr>
        <w:t>e.g.</w:t>
      </w:r>
      <w:proofErr w:type="gramEnd"/>
      <w:r w:rsidRPr="001957C7">
        <w:rPr>
          <w:bCs/>
          <w:lang w:eastAsia="zh-CN"/>
        </w:rPr>
        <w:t xml:space="preserve"> business, commerce, government, industry). </w:t>
      </w:r>
    </w:p>
    <w:p w14:paraId="4F3FFC43" w14:textId="77777777" w:rsidR="001957C7" w:rsidRPr="001957C7" w:rsidRDefault="001957C7" w:rsidP="001957C7">
      <w:pPr>
        <w:overflowPunct/>
        <w:autoSpaceDE/>
        <w:autoSpaceDN/>
        <w:adjustRightInd/>
        <w:textAlignment w:val="auto"/>
      </w:pPr>
      <w:r w:rsidRPr="001957C7">
        <w:t>The 7</w:t>
      </w:r>
      <w:r w:rsidRPr="001957C7">
        <w:rPr>
          <w:vertAlign w:val="superscript"/>
        </w:rPr>
        <w:t>th</w:t>
      </w:r>
      <w:r w:rsidRPr="001957C7">
        <w:t xml:space="preserve"> edition of the Security Manual was published as a Technical Report. The Security Manual is a major ITU-T promotion tool that highlights in an easy-to-understand fashion the important security work of all ITU-T study groups.</w:t>
      </w:r>
    </w:p>
    <w:p w14:paraId="64BD67A3" w14:textId="77777777" w:rsidR="001957C7" w:rsidRPr="001957C7" w:rsidRDefault="001957C7" w:rsidP="001957C7">
      <w:pPr>
        <w:overflowPunct/>
        <w:autoSpaceDE/>
        <w:autoSpaceDN/>
        <w:adjustRightInd/>
        <w:textAlignment w:val="auto"/>
        <w:rPr>
          <w:lang w:eastAsia="zh-CN"/>
        </w:rPr>
      </w:pPr>
      <w:r w:rsidRPr="001957C7">
        <w:t xml:space="preserve">ITU-T SGs (other than SG17) achieved the following results concerning its </w:t>
      </w:r>
      <w:r w:rsidRPr="001957C7">
        <w:rPr>
          <w:lang w:eastAsia="zh-CN"/>
        </w:rPr>
        <w:t>work on security Recommendations:</w:t>
      </w:r>
    </w:p>
    <w:p w14:paraId="513DB520" w14:textId="77777777" w:rsidR="001957C7" w:rsidRPr="001957C7" w:rsidRDefault="001957C7" w:rsidP="001957C7">
      <w:pPr>
        <w:keepLines/>
        <w:tabs>
          <w:tab w:val="clear" w:pos="794"/>
          <w:tab w:val="clear" w:pos="1191"/>
          <w:tab w:val="clear" w:pos="1588"/>
          <w:tab w:val="clear" w:pos="1985"/>
        </w:tabs>
        <w:spacing w:before="180" w:after="120"/>
        <w:ind w:left="851" w:hanging="851"/>
        <w:rPr>
          <w:rFonts w:eastAsia="Batang"/>
          <w:b/>
          <w:color w:val="000000"/>
        </w:rPr>
      </w:pPr>
      <w:r w:rsidRPr="00081E0F">
        <w:rPr>
          <w:rFonts w:eastAsia="Batang"/>
          <w:b/>
          <w:color w:val="000000"/>
        </w:rPr>
        <w:t>Recommendations approved: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851"/>
        <w:gridCol w:w="1559"/>
        <w:gridCol w:w="7229"/>
      </w:tblGrid>
      <w:tr w:rsidR="001957C7" w:rsidRPr="001957C7" w14:paraId="6ED8CC54" w14:textId="77777777" w:rsidTr="00C65F17">
        <w:trPr>
          <w:cantSplit/>
          <w:trHeight w:val="355"/>
          <w:tblHeader/>
        </w:trPr>
        <w:tc>
          <w:tcPr>
            <w:tcW w:w="851" w:type="dxa"/>
            <w:tcBorders>
              <w:top w:val="single" w:sz="4" w:space="0" w:color="auto"/>
              <w:left w:val="single" w:sz="4" w:space="0" w:color="auto"/>
              <w:bottom w:val="single" w:sz="4" w:space="0" w:color="auto"/>
              <w:right w:val="single" w:sz="4" w:space="0" w:color="auto"/>
            </w:tcBorders>
            <w:vAlign w:val="center"/>
          </w:tcPr>
          <w:p w14:paraId="475A6F75" w14:textId="77777777" w:rsidR="001957C7" w:rsidRPr="001957C7" w:rsidRDefault="001957C7" w:rsidP="001957C7">
            <w:pPr>
              <w:spacing w:before="40" w:after="40"/>
              <w:jc w:val="center"/>
              <w:rPr>
                <w:b/>
                <w:bCs/>
                <w:szCs w:val="24"/>
              </w:rPr>
            </w:pPr>
            <w:r w:rsidRPr="001957C7">
              <w:rPr>
                <w:b/>
                <w:bCs/>
                <w:szCs w:val="24"/>
              </w:rPr>
              <w:t>SG</w:t>
            </w:r>
          </w:p>
        </w:tc>
        <w:tc>
          <w:tcPr>
            <w:tcW w:w="1559" w:type="dxa"/>
            <w:tcBorders>
              <w:top w:val="single" w:sz="4" w:space="0" w:color="auto"/>
              <w:left w:val="single" w:sz="4" w:space="0" w:color="auto"/>
              <w:bottom w:val="single" w:sz="4" w:space="0" w:color="auto"/>
              <w:right w:val="single" w:sz="4" w:space="0" w:color="auto"/>
            </w:tcBorders>
            <w:vAlign w:val="center"/>
          </w:tcPr>
          <w:p w14:paraId="7372A561"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bCs/>
                <w:szCs w:val="24"/>
              </w:rPr>
            </w:pPr>
            <w:r w:rsidRPr="001957C7">
              <w:rPr>
                <w:b/>
                <w:bCs/>
                <w:szCs w:val="24"/>
              </w:rPr>
              <w:t>Recommen</w:t>
            </w:r>
            <w:r w:rsidRPr="001957C7">
              <w:rPr>
                <w:b/>
                <w:bCs/>
                <w:szCs w:val="24"/>
              </w:rPr>
              <w:softHyphen/>
              <w:t>dation</w:t>
            </w:r>
          </w:p>
        </w:tc>
        <w:tc>
          <w:tcPr>
            <w:tcW w:w="7229" w:type="dxa"/>
            <w:tcBorders>
              <w:top w:val="single" w:sz="4" w:space="0" w:color="auto"/>
              <w:left w:val="single" w:sz="4" w:space="0" w:color="auto"/>
              <w:bottom w:val="single" w:sz="4" w:space="0" w:color="auto"/>
              <w:right w:val="single" w:sz="4" w:space="0" w:color="auto"/>
            </w:tcBorders>
            <w:vAlign w:val="center"/>
          </w:tcPr>
          <w:p w14:paraId="103F7E31" w14:textId="77777777" w:rsidR="001957C7" w:rsidRPr="001957C7" w:rsidRDefault="001957C7" w:rsidP="001957C7">
            <w:pPr>
              <w:spacing w:before="40" w:after="40"/>
              <w:jc w:val="center"/>
              <w:rPr>
                <w:b/>
                <w:bCs/>
                <w:szCs w:val="24"/>
              </w:rPr>
            </w:pPr>
            <w:r w:rsidRPr="001957C7">
              <w:rPr>
                <w:b/>
                <w:bCs/>
                <w:szCs w:val="24"/>
              </w:rPr>
              <w:t>Title</w:t>
            </w:r>
          </w:p>
        </w:tc>
      </w:tr>
      <w:tr w:rsidR="001957C7" w:rsidRPr="001957C7" w14:paraId="1A733450"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0E23AB01" w14:textId="77777777" w:rsidR="001957C7" w:rsidRPr="001957C7" w:rsidRDefault="001957C7" w:rsidP="001957C7">
            <w:pPr>
              <w:spacing w:before="40" w:after="40"/>
              <w:jc w:val="center"/>
              <w:rPr>
                <w:color w:val="000000"/>
                <w:sz w:val="22"/>
                <w:szCs w:val="22"/>
              </w:rPr>
            </w:pPr>
            <w:r w:rsidRPr="001957C7">
              <w:rPr>
                <w:sz w:val="22"/>
                <w:szCs w:val="22"/>
              </w:rPr>
              <w:t>SG9</w:t>
            </w:r>
          </w:p>
        </w:tc>
        <w:tc>
          <w:tcPr>
            <w:tcW w:w="1559" w:type="dxa"/>
            <w:tcBorders>
              <w:top w:val="single" w:sz="4" w:space="0" w:color="auto"/>
              <w:left w:val="single" w:sz="4" w:space="0" w:color="auto"/>
              <w:bottom w:val="single" w:sz="4" w:space="0" w:color="auto"/>
              <w:right w:val="single" w:sz="4" w:space="0" w:color="auto"/>
            </w:tcBorders>
            <w:vAlign w:val="center"/>
          </w:tcPr>
          <w:p w14:paraId="0963FBD7" w14:textId="77777777" w:rsidR="001957C7" w:rsidRPr="001957C7" w:rsidRDefault="001957C7" w:rsidP="001957C7">
            <w:pPr>
              <w:spacing w:before="40" w:after="40"/>
              <w:jc w:val="center"/>
              <w:rPr>
                <w:color w:val="000000"/>
                <w:sz w:val="22"/>
                <w:szCs w:val="22"/>
              </w:rPr>
            </w:pPr>
            <w:r w:rsidRPr="001957C7">
              <w:rPr>
                <w:sz w:val="22"/>
                <w:szCs w:val="22"/>
                <w:lang w:eastAsia="ko-KR"/>
              </w:rPr>
              <w:t>J.1204</w:t>
            </w:r>
          </w:p>
        </w:tc>
        <w:tc>
          <w:tcPr>
            <w:tcW w:w="7229" w:type="dxa"/>
            <w:tcBorders>
              <w:top w:val="single" w:sz="4" w:space="0" w:color="auto"/>
              <w:left w:val="single" w:sz="4" w:space="0" w:color="auto"/>
              <w:bottom w:val="single" w:sz="4" w:space="0" w:color="auto"/>
              <w:right w:val="single" w:sz="4" w:space="0" w:color="auto"/>
            </w:tcBorders>
            <w:vAlign w:val="center"/>
          </w:tcPr>
          <w:p w14:paraId="5BC11C9A" w14:textId="77777777" w:rsidR="001957C7" w:rsidRPr="001957C7" w:rsidRDefault="001957C7" w:rsidP="001957C7">
            <w:pPr>
              <w:spacing w:before="40" w:after="40"/>
              <w:rPr>
                <w:color w:val="000000"/>
                <w:sz w:val="22"/>
                <w:szCs w:val="22"/>
              </w:rPr>
            </w:pPr>
            <w:r w:rsidRPr="001957C7">
              <w:rPr>
                <w:sz w:val="22"/>
                <w:szCs w:val="22"/>
                <w:lang w:eastAsia="ko-KR"/>
              </w:rPr>
              <w:t>The security framework of a smart TV operating system</w:t>
            </w:r>
          </w:p>
        </w:tc>
      </w:tr>
      <w:tr w:rsidR="001957C7" w:rsidRPr="001957C7" w14:paraId="27B60B6C"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50AA97E9" w14:textId="77777777" w:rsidR="001957C7" w:rsidRPr="001957C7" w:rsidRDefault="001957C7" w:rsidP="001957C7">
            <w:pPr>
              <w:spacing w:before="40" w:after="40"/>
              <w:jc w:val="center"/>
              <w:rPr>
                <w:color w:val="000000"/>
                <w:sz w:val="22"/>
                <w:szCs w:val="22"/>
              </w:rPr>
            </w:pPr>
            <w:r w:rsidRPr="001957C7">
              <w:rPr>
                <w:color w:val="000000"/>
                <w:sz w:val="22"/>
                <w:szCs w:val="22"/>
              </w:rPr>
              <w:t>SG13</w:t>
            </w:r>
          </w:p>
        </w:tc>
        <w:tc>
          <w:tcPr>
            <w:tcW w:w="1559" w:type="dxa"/>
            <w:tcBorders>
              <w:top w:val="single" w:sz="4" w:space="0" w:color="auto"/>
              <w:left w:val="single" w:sz="4" w:space="0" w:color="auto"/>
              <w:bottom w:val="single" w:sz="4" w:space="0" w:color="auto"/>
              <w:right w:val="single" w:sz="4" w:space="0" w:color="auto"/>
            </w:tcBorders>
          </w:tcPr>
          <w:p w14:paraId="3B929DFC" w14:textId="77777777" w:rsidR="001957C7" w:rsidRPr="001957C7" w:rsidRDefault="001957C7" w:rsidP="001957C7">
            <w:pPr>
              <w:spacing w:before="40" w:after="40"/>
              <w:jc w:val="center"/>
              <w:rPr>
                <w:color w:val="000000"/>
                <w:sz w:val="22"/>
                <w:szCs w:val="22"/>
              </w:rPr>
            </w:pPr>
            <w:r w:rsidRPr="001957C7">
              <w:rPr>
                <w:color w:val="000000"/>
                <w:sz w:val="22"/>
                <w:szCs w:val="22"/>
              </w:rPr>
              <w:t xml:space="preserve">Y.2241 </w:t>
            </w:r>
          </w:p>
        </w:tc>
        <w:tc>
          <w:tcPr>
            <w:tcW w:w="7229" w:type="dxa"/>
            <w:tcBorders>
              <w:top w:val="single" w:sz="4" w:space="0" w:color="auto"/>
              <w:left w:val="single" w:sz="4" w:space="0" w:color="auto"/>
              <w:bottom w:val="single" w:sz="4" w:space="0" w:color="auto"/>
              <w:right w:val="single" w:sz="4" w:space="0" w:color="auto"/>
            </w:tcBorders>
          </w:tcPr>
          <w:p w14:paraId="02C3AC4F" w14:textId="77777777" w:rsidR="001957C7" w:rsidRPr="001957C7" w:rsidRDefault="001957C7" w:rsidP="001957C7">
            <w:pPr>
              <w:spacing w:before="40" w:after="40"/>
              <w:rPr>
                <w:color w:val="000000"/>
                <w:sz w:val="22"/>
                <w:szCs w:val="22"/>
              </w:rPr>
            </w:pPr>
            <w:r w:rsidRPr="001957C7">
              <w:rPr>
                <w:color w:val="000000"/>
                <w:sz w:val="22"/>
                <w:szCs w:val="22"/>
              </w:rPr>
              <w:t>Service framework to support web objects based ubiquitous self-directed learning</w:t>
            </w:r>
          </w:p>
        </w:tc>
      </w:tr>
      <w:tr w:rsidR="001957C7" w:rsidRPr="001957C7" w14:paraId="6AF754B2"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0DE0F4F9" w14:textId="77777777" w:rsidR="001957C7" w:rsidRPr="001957C7" w:rsidRDefault="001957C7" w:rsidP="001957C7">
            <w:pPr>
              <w:spacing w:before="40" w:after="40"/>
              <w:jc w:val="center"/>
              <w:rPr>
                <w:color w:val="000000"/>
                <w:sz w:val="22"/>
                <w:szCs w:val="22"/>
              </w:rPr>
            </w:pPr>
            <w:r w:rsidRPr="001957C7">
              <w:rPr>
                <w:color w:val="000000"/>
                <w:sz w:val="22"/>
                <w:szCs w:val="22"/>
              </w:rPr>
              <w:t>SG13</w:t>
            </w:r>
          </w:p>
        </w:tc>
        <w:tc>
          <w:tcPr>
            <w:tcW w:w="1559" w:type="dxa"/>
            <w:tcBorders>
              <w:top w:val="single" w:sz="4" w:space="0" w:color="auto"/>
              <w:left w:val="single" w:sz="4" w:space="0" w:color="auto"/>
              <w:bottom w:val="single" w:sz="4" w:space="0" w:color="auto"/>
              <w:right w:val="single" w:sz="4" w:space="0" w:color="auto"/>
            </w:tcBorders>
          </w:tcPr>
          <w:p w14:paraId="0A22AA8F" w14:textId="77777777" w:rsidR="001957C7" w:rsidRPr="001957C7" w:rsidRDefault="001957C7" w:rsidP="001957C7">
            <w:pPr>
              <w:spacing w:before="40" w:after="40"/>
              <w:jc w:val="center"/>
              <w:rPr>
                <w:color w:val="000000"/>
                <w:sz w:val="22"/>
                <w:szCs w:val="22"/>
              </w:rPr>
            </w:pPr>
            <w:r w:rsidRPr="001957C7">
              <w:rPr>
                <w:color w:val="000000"/>
                <w:sz w:val="22"/>
                <w:szCs w:val="22"/>
              </w:rPr>
              <w:t xml:space="preserve">Y.2774 </w:t>
            </w:r>
          </w:p>
        </w:tc>
        <w:tc>
          <w:tcPr>
            <w:tcW w:w="7229" w:type="dxa"/>
            <w:tcBorders>
              <w:top w:val="single" w:sz="4" w:space="0" w:color="auto"/>
              <w:left w:val="single" w:sz="4" w:space="0" w:color="auto"/>
              <w:bottom w:val="single" w:sz="4" w:space="0" w:color="auto"/>
              <w:right w:val="single" w:sz="4" w:space="0" w:color="auto"/>
            </w:tcBorders>
          </w:tcPr>
          <w:p w14:paraId="6EF5E8F8" w14:textId="77777777" w:rsidR="001957C7" w:rsidRPr="001957C7" w:rsidRDefault="001957C7" w:rsidP="001957C7">
            <w:pPr>
              <w:spacing w:before="40" w:after="40"/>
              <w:rPr>
                <w:color w:val="000000"/>
                <w:sz w:val="22"/>
                <w:szCs w:val="22"/>
              </w:rPr>
            </w:pPr>
            <w:r w:rsidRPr="001957C7">
              <w:rPr>
                <w:color w:val="000000"/>
                <w:sz w:val="22"/>
                <w:szCs w:val="22"/>
              </w:rPr>
              <w:t>Functional Requirements of Deep Packet Inspection for Future Networks</w:t>
            </w:r>
          </w:p>
        </w:tc>
      </w:tr>
      <w:tr w:rsidR="001957C7" w:rsidRPr="001957C7" w14:paraId="46EF4DE2"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2D79325E" w14:textId="77777777" w:rsidR="001957C7" w:rsidRPr="001957C7" w:rsidRDefault="001957C7" w:rsidP="001957C7">
            <w:pPr>
              <w:spacing w:before="40" w:after="40"/>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1D8E03D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sz w:val="22"/>
                <w:szCs w:val="22"/>
              </w:rPr>
              <w:t>Y.3051</w:t>
            </w:r>
          </w:p>
        </w:tc>
        <w:tc>
          <w:tcPr>
            <w:tcW w:w="7229" w:type="dxa"/>
            <w:tcBorders>
              <w:top w:val="single" w:sz="4" w:space="0" w:color="auto"/>
              <w:left w:val="single" w:sz="4" w:space="0" w:color="auto"/>
              <w:bottom w:val="single" w:sz="4" w:space="0" w:color="auto"/>
              <w:right w:val="single" w:sz="4" w:space="0" w:color="auto"/>
            </w:tcBorders>
            <w:vAlign w:val="center"/>
          </w:tcPr>
          <w:p w14:paraId="6C34F6DC" w14:textId="77777777" w:rsidR="001957C7" w:rsidRPr="001957C7" w:rsidRDefault="001957C7" w:rsidP="001957C7">
            <w:pPr>
              <w:spacing w:before="40" w:after="40"/>
              <w:rPr>
                <w:sz w:val="22"/>
                <w:szCs w:val="22"/>
              </w:rPr>
            </w:pPr>
            <w:r w:rsidRPr="001957C7">
              <w:rPr>
                <w:sz w:val="22"/>
                <w:szCs w:val="22"/>
              </w:rPr>
              <w:t>The basic principles of trusted environment in ICT infrastructure</w:t>
            </w:r>
          </w:p>
        </w:tc>
      </w:tr>
      <w:tr w:rsidR="001957C7" w:rsidRPr="001957C7" w14:paraId="5390446F"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658BA998" w14:textId="77777777" w:rsidR="001957C7" w:rsidRPr="001957C7" w:rsidRDefault="001957C7" w:rsidP="001957C7">
            <w:pPr>
              <w:spacing w:before="40" w:after="40"/>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39F62BE6"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sz w:val="22"/>
                <w:szCs w:val="22"/>
                <w:lang w:eastAsia="ko-KR"/>
              </w:rPr>
              <w:t>Y.3052</w:t>
            </w:r>
          </w:p>
        </w:tc>
        <w:tc>
          <w:tcPr>
            <w:tcW w:w="7229" w:type="dxa"/>
            <w:tcBorders>
              <w:top w:val="single" w:sz="4" w:space="0" w:color="auto"/>
              <w:left w:val="single" w:sz="4" w:space="0" w:color="auto"/>
              <w:bottom w:val="single" w:sz="4" w:space="0" w:color="auto"/>
              <w:right w:val="single" w:sz="4" w:space="0" w:color="auto"/>
            </w:tcBorders>
            <w:vAlign w:val="center"/>
          </w:tcPr>
          <w:p w14:paraId="33FEDDD0" w14:textId="77777777" w:rsidR="001957C7" w:rsidRPr="001957C7" w:rsidRDefault="001957C7" w:rsidP="001957C7">
            <w:pPr>
              <w:spacing w:before="40" w:after="40"/>
              <w:rPr>
                <w:sz w:val="22"/>
                <w:szCs w:val="22"/>
              </w:rPr>
            </w:pPr>
            <w:r w:rsidRPr="001957C7">
              <w:rPr>
                <w:sz w:val="22"/>
                <w:szCs w:val="22"/>
                <w:bdr w:val="none" w:sz="0" w:space="0" w:color="auto" w:frame="1"/>
                <w:lang w:val="en-US"/>
              </w:rPr>
              <w:t>Overview of trust provisioning for ICT infrastructures and services</w:t>
            </w:r>
          </w:p>
        </w:tc>
      </w:tr>
      <w:tr w:rsidR="001957C7" w:rsidRPr="001957C7" w14:paraId="1F7FDDB7"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609E484A" w14:textId="77777777" w:rsidR="001957C7" w:rsidRPr="001957C7" w:rsidRDefault="001957C7" w:rsidP="001957C7">
            <w:pPr>
              <w:spacing w:before="40" w:after="40"/>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3348234A" w14:textId="77777777" w:rsidR="001957C7" w:rsidRPr="001957C7" w:rsidRDefault="001957C7" w:rsidP="001957C7">
            <w:pPr>
              <w:overflowPunct/>
              <w:autoSpaceDE/>
              <w:autoSpaceDN/>
              <w:adjustRightInd/>
              <w:spacing w:before="0" w:line="240" w:lineRule="atLeast"/>
              <w:jc w:val="center"/>
              <w:textAlignment w:val="auto"/>
              <w:rPr>
                <w:sz w:val="22"/>
                <w:szCs w:val="22"/>
                <w:lang w:eastAsia="ko-KR"/>
              </w:rPr>
            </w:pPr>
            <w:r w:rsidRPr="001957C7">
              <w:rPr>
                <w:color w:val="000000"/>
                <w:sz w:val="22"/>
                <w:szCs w:val="22"/>
                <w:lang w:eastAsia="ko-KR"/>
              </w:rPr>
              <w:t xml:space="preserve">Y.3053 </w:t>
            </w:r>
          </w:p>
        </w:tc>
        <w:tc>
          <w:tcPr>
            <w:tcW w:w="7229" w:type="dxa"/>
            <w:tcBorders>
              <w:top w:val="single" w:sz="4" w:space="0" w:color="auto"/>
              <w:left w:val="single" w:sz="4" w:space="0" w:color="auto"/>
              <w:bottom w:val="single" w:sz="4" w:space="0" w:color="auto"/>
              <w:right w:val="single" w:sz="4" w:space="0" w:color="auto"/>
            </w:tcBorders>
            <w:vAlign w:val="center"/>
          </w:tcPr>
          <w:p w14:paraId="717E90A4" w14:textId="77777777" w:rsidR="001957C7" w:rsidRPr="001957C7" w:rsidRDefault="001957C7" w:rsidP="001957C7">
            <w:pPr>
              <w:spacing w:before="40" w:after="40"/>
              <w:rPr>
                <w:sz w:val="22"/>
                <w:szCs w:val="22"/>
                <w:lang w:eastAsia="ko-KR"/>
              </w:rPr>
            </w:pPr>
            <w:r w:rsidRPr="001957C7">
              <w:rPr>
                <w:sz w:val="22"/>
                <w:szCs w:val="22"/>
                <w:lang w:eastAsia="ko-KR"/>
              </w:rPr>
              <w:t>Framework of trustworthy networking with trust-centric network domains</w:t>
            </w:r>
          </w:p>
        </w:tc>
      </w:tr>
      <w:tr w:rsidR="001957C7" w:rsidRPr="001957C7" w14:paraId="57173892"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07696BF5" w14:textId="77777777" w:rsidR="001957C7" w:rsidRPr="001957C7" w:rsidRDefault="001957C7" w:rsidP="001957C7">
            <w:pPr>
              <w:spacing w:before="40" w:after="40"/>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725F4B8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color w:val="000000"/>
                <w:sz w:val="22"/>
                <w:szCs w:val="22"/>
                <w:lang w:eastAsia="ko-KR"/>
              </w:rPr>
              <w:t xml:space="preserve">Y.3054 </w:t>
            </w:r>
          </w:p>
        </w:tc>
        <w:tc>
          <w:tcPr>
            <w:tcW w:w="7229" w:type="dxa"/>
            <w:tcBorders>
              <w:top w:val="single" w:sz="4" w:space="0" w:color="auto"/>
              <w:left w:val="single" w:sz="4" w:space="0" w:color="auto"/>
              <w:bottom w:val="single" w:sz="4" w:space="0" w:color="auto"/>
              <w:right w:val="single" w:sz="4" w:space="0" w:color="auto"/>
            </w:tcBorders>
            <w:vAlign w:val="center"/>
          </w:tcPr>
          <w:p w14:paraId="4CE061DD" w14:textId="77777777" w:rsidR="001957C7" w:rsidRPr="001957C7" w:rsidRDefault="001957C7" w:rsidP="001957C7">
            <w:pPr>
              <w:spacing w:before="40" w:after="40"/>
              <w:rPr>
                <w:sz w:val="22"/>
                <w:szCs w:val="22"/>
              </w:rPr>
            </w:pPr>
            <w:r w:rsidRPr="001957C7">
              <w:rPr>
                <w:sz w:val="22"/>
                <w:szCs w:val="22"/>
                <w:lang w:eastAsia="ko-KR"/>
              </w:rPr>
              <w:t>Framework of Trust-based Media Services</w:t>
            </w:r>
          </w:p>
        </w:tc>
      </w:tr>
      <w:tr w:rsidR="001957C7" w:rsidRPr="001957C7" w14:paraId="758D40F2"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30E21859" w14:textId="77777777" w:rsidR="001957C7" w:rsidRPr="001957C7" w:rsidRDefault="001957C7" w:rsidP="001957C7">
            <w:pPr>
              <w:spacing w:before="40" w:after="40"/>
              <w:jc w:val="center"/>
              <w:rPr>
                <w:sz w:val="22"/>
                <w:szCs w:val="22"/>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6CCCE9F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szCs w:val="22"/>
                <w:lang w:eastAsia="ko-KR"/>
              </w:rPr>
            </w:pPr>
            <w:r w:rsidRPr="001957C7">
              <w:rPr>
                <w:bCs/>
                <w:sz w:val="20"/>
                <w:lang w:eastAsia="ja-JP"/>
              </w:rPr>
              <w:t>Y.3055</w:t>
            </w:r>
          </w:p>
        </w:tc>
        <w:tc>
          <w:tcPr>
            <w:tcW w:w="7229" w:type="dxa"/>
            <w:tcBorders>
              <w:top w:val="single" w:sz="4" w:space="0" w:color="auto"/>
              <w:left w:val="single" w:sz="4" w:space="0" w:color="auto"/>
              <w:bottom w:val="single" w:sz="4" w:space="0" w:color="auto"/>
              <w:right w:val="single" w:sz="4" w:space="0" w:color="auto"/>
            </w:tcBorders>
            <w:vAlign w:val="center"/>
          </w:tcPr>
          <w:p w14:paraId="0C38AE8E" w14:textId="77777777" w:rsidR="001957C7" w:rsidRPr="001957C7" w:rsidRDefault="001957C7" w:rsidP="001957C7">
            <w:pPr>
              <w:spacing w:before="40" w:after="40"/>
              <w:rPr>
                <w:sz w:val="22"/>
                <w:szCs w:val="22"/>
                <w:lang w:eastAsia="ko-KR"/>
              </w:rPr>
            </w:pPr>
            <w:r w:rsidRPr="001957C7">
              <w:rPr>
                <w:sz w:val="20"/>
              </w:rPr>
              <w:t>Framework for trust based personal data management</w:t>
            </w:r>
            <w:r w:rsidRPr="001957C7">
              <w:rPr>
                <w:i/>
                <w:sz w:val="18"/>
                <w:szCs w:val="18"/>
              </w:rPr>
              <w:t>)</w:t>
            </w:r>
          </w:p>
        </w:tc>
      </w:tr>
      <w:tr w:rsidR="004B3E39" w:rsidRPr="004B3E39" w14:paraId="266D36D6" w14:textId="77777777" w:rsidTr="00DB2609">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531E73F2" w14:textId="77777777" w:rsidR="004B3E39" w:rsidRPr="004B3E39" w:rsidRDefault="004B3E39" w:rsidP="004B3E39">
            <w:pPr>
              <w:jc w:val="center"/>
              <w:rPr>
                <w:sz w:val="22"/>
                <w:szCs w:val="22"/>
              </w:rPr>
            </w:pPr>
            <w:r w:rsidRPr="004B3E39">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5252ED5E" w14:textId="5C1588F9" w:rsidR="004B3E39" w:rsidRPr="004B3E39" w:rsidRDefault="004B3E39" w:rsidP="004B3E39">
            <w:pPr>
              <w:jc w:val="center"/>
              <w:rPr>
                <w:sz w:val="22"/>
                <w:szCs w:val="22"/>
              </w:rPr>
            </w:pPr>
            <w:r w:rsidRPr="004B3E39">
              <w:rPr>
                <w:bCs/>
                <w:sz w:val="22"/>
                <w:szCs w:val="22"/>
              </w:rPr>
              <w:t>Y.305</w:t>
            </w:r>
            <w:r>
              <w:rPr>
                <w:bCs/>
                <w:sz w:val="22"/>
                <w:szCs w:val="22"/>
              </w:rPr>
              <w:t>6</w:t>
            </w:r>
          </w:p>
        </w:tc>
        <w:tc>
          <w:tcPr>
            <w:tcW w:w="7229" w:type="dxa"/>
            <w:tcBorders>
              <w:top w:val="single" w:sz="4" w:space="0" w:color="auto"/>
              <w:left w:val="single" w:sz="4" w:space="0" w:color="auto"/>
              <w:bottom w:val="single" w:sz="4" w:space="0" w:color="auto"/>
              <w:right w:val="single" w:sz="4" w:space="0" w:color="auto"/>
            </w:tcBorders>
            <w:vAlign w:val="center"/>
          </w:tcPr>
          <w:p w14:paraId="526922E9" w14:textId="4752DBF3" w:rsidR="004B3E39" w:rsidRPr="004B3E39" w:rsidRDefault="004B3E39" w:rsidP="004B3E39">
            <w:pPr>
              <w:rPr>
                <w:sz w:val="22"/>
                <w:szCs w:val="22"/>
              </w:rPr>
            </w:pPr>
            <w:r w:rsidRPr="004B3E39">
              <w:rPr>
                <w:sz w:val="22"/>
                <w:szCs w:val="22"/>
              </w:rPr>
              <w:t>Framework for bootstrapping of devices and applications for open access to trusted services in distributed ecosystems</w:t>
            </w:r>
          </w:p>
        </w:tc>
      </w:tr>
      <w:tr w:rsidR="004B3E39" w:rsidRPr="004B3E39" w14:paraId="0877CB8C" w14:textId="77777777" w:rsidTr="00DB2609">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5E9EB6D7" w14:textId="77777777" w:rsidR="004B3E39" w:rsidRPr="004B3E39" w:rsidRDefault="004B3E39" w:rsidP="004B3E39">
            <w:pPr>
              <w:jc w:val="center"/>
              <w:rPr>
                <w:sz w:val="22"/>
                <w:szCs w:val="22"/>
              </w:rPr>
            </w:pPr>
            <w:r w:rsidRPr="004B3E39">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09D93DE3" w14:textId="18E8BEC4" w:rsidR="004B3E39" w:rsidRPr="004B3E39" w:rsidRDefault="004B3E39" w:rsidP="004B3E39">
            <w:pPr>
              <w:jc w:val="center"/>
              <w:rPr>
                <w:sz w:val="22"/>
                <w:szCs w:val="22"/>
              </w:rPr>
            </w:pPr>
            <w:r w:rsidRPr="004B3E39">
              <w:rPr>
                <w:bCs/>
                <w:sz w:val="22"/>
                <w:szCs w:val="22"/>
              </w:rPr>
              <w:t>Y.305</w:t>
            </w:r>
            <w:r>
              <w:rPr>
                <w:bCs/>
                <w:sz w:val="22"/>
                <w:szCs w:val="22"/>
              </w:rPr>
              <w:t>7</w:t>
            </w:r>
          </w:p>
        </w:tc>
        <w:tc>
          <w:tcPr>
            <w:tcW w:w="7229" w:type="dxa"/>
            <w:tcBorders>
              <w:top w:val="single" w:sz="4" w:space="0" w:color="auto"/>
              <w:left w:val="single" w:sz="4" w:space="0" w:color="auto"/>
              <w:bottom w:val="single" w:sz="4" w:space="0" w:color="auto"/>
              <w:right w:val="single" w:sz="4" w:space="0" w:color="auto"/>
            </w:tcBorders>
            <w:vAlign w:val="center"/>
          </w:tcPr>
          <w:p w14:paraId="6E27D087" w14:textId="2627EE8E" w:rsidR="004B3E39" w:rsidRPr="004B3E39" w:rsidRDefault="008876E0" w:rsidP="008876E0">
            <w:pPr>
              <w:rPr>
                <w:sz w:val="22"/>
                <w:szCs w:val="22"/>
              </w:rPr>
            </w:pPr>
            <w:r w:rsidRPr="008876E0">
              <w:rPr>
                <w:sz w:val="22"/>
                <w:szCs w:val="22"/>
              </w:rPr>
              <w:t>A trust index model for ICT infrastructures and services</w:t>
            </w:r>
          </w:p>
        </w:tc>
      </w:tr>
      <w:tr w:rsidR="001957C7" w:rsidRPr="001957C7" w14:paraId="6B15FAC4"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47016911" w14:textId="77777777" w:rsidR="001957C7" w:rsidRPr="001957C7" w:rsidRDefault="001957C7" w:rsidP="001957C7">
            <w:pPr>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1C289369" w14:textId="77777777" w:rsidR="001957C7" w:rsidRPr="001957C7" w:rsidRDefault="001957C7" w:rsidP="001957C7">
            <w:pPr>
              <w:spacing w:before="40" w:after="40"/>
              <w:jc w:val="center"/>
              <w:rPr>
                <w:sz w:val="22"/>
                <w:szCs w:val="22"/>
              </w:rPr>
            </w:pPr>
            <w:r w:rsidRPr="001957C7">
              <w:rPr>
                <w:sz w:val="22"/>
                <w:szCs w:val="22"/>
              </w:rPr>
              <w:t xml:space="preserve">Y.3302 </w:t>
            </w:r>
          </w:p>
        </w:tc>
        <w:tc>
          <w:tcPr>
            <w:tcW w:w="7229" w:type="dxa"/>
            <w:tcBorders>
              <w:top w:val="single" w:sz="4" w:space="0" w:color="auto"/>
              <w:left w:val="single" w:sz="4" w:space="0" w:color="auto"/>
              <w:bottom w:val="single" w:sz="4" w:space="0" w:color="auto"/>
              <w:right w:val="single" w:sz="4" w:space="0" w:color="auto"/>
            </w:tcBorders>
            <w:vAlign w:val="center"/>
          </w:tcPr>
          <w:p w14:paraId="5BABDBA4" w14:textId="77777777" w:rsidR="001957C7" w:rsidRPr="001957C7" w:rsidRDefault="001957C7" w:rsidP="001957C7">
            <w:pPr>
              <w:spacing w:before="40" w:after="40"/>
              <w:rPr>
                <w:sz w:val="22"/>
                <w:szCs w:val="22"/>
                <w:lang w:val="en-US"/>
              </w:rPr>
            </w:pPr>
            <w:r w:rsidRPr="001957C7">
              <w:rPr>
                <w:sz w:val="22"/>
                <w:szCs w:val="22"/>
                <w:lang w:val="en-US"/>
              </w:rPr>
              <w:t>Functional architecture of software-defined networking</w:t>
            </w:r>
          </w:p>
        </w:tc>
      </w:tr>
      <w:tr w:rsidR="001957C7" w:rsidRPr="001957C7" w14:paraId="1EE3ECF0"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45422963" w14:textId="77777777" w:rsidR="001957C7" w:rsidRPr="001957C7" w:rsidRDefault="001957C7" w:rsidP="001957C7">
            <w:pPr>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163AA24B" w14:textId="77777777" w:rsidR="001957C7" w:rsidRPr="001957C7" w:rsidRDefault="001957C7" w:rsidP="001957C7">
            <w:pPr>
              <w:spacing w:before="40" w:after="40"/>
              <w:jc w:val="center"/>
              <w:rPr>
                <w:sz w:val="22"/>
                <w:szCs w:val="22"/>
              </w:rPr>
            </w:pPr>
            <w:r w:rsidRPr="001957C7">
              <w:rPr>
                <w:sz w:val="22"/>
                <w:szCs w:val="22"/>
              </w:rPr>
              <w:t xml:space="preserve">Y.3514 </w:t>
            </w:r>
          </w:p>
        </w:tc>
        <w:tc>
          <w:tcPr>
            <w:tcW w:w="7229" w:type="dxa"/>
            <w:tcBorders>
              <w:top w:val="single" w:sz="4" w:space="0" w:color="auto"/>
              <w:left w:val="single" w:sz="4" w:space="0" w:color="auto"/>
              <w:bottom w:val="single" w:sz="4" w:space="0" w:color="auto"/>
              <w:right w:val="single" w:sz="4" w:space="0" w:color="auto"/>
            </w:tcBorders>
            <w:vAlign w:val="center"/>
          </w:tcPr>
          <w:p w14:paraId="6270DD3A" w14:textId="77777777" w:rsidR="001957C7" w:rsidRPr="001957C7" w:rsidRDefault="001957C7" w:rsidP="001957C7">
            <w:pPr>
              <w:spacing w:before="40" w:after="40"/>
              <w:rPr>
                <w:sz w:val="22"/>
                <w:szCs w:val="22"/>
                <w:lang w:val="en-US"/>
              </w:rPr>
            </w:pPr>
            <w:r w:rsidRPr="001957C7">
              <w:rPr>
                <w:sz w:val="22"/>
                <w:szCs w:val="22"/>
                <w:lang w:val="en-US"/>
              </w:rPr>
              <w:t>Cloud computing - Trusted inter-cloud computing framework and requirements</w:t>
            </w:r>
          </w:p>
        </w:tc>
      </w:tr>
      <w:tr w:rsidR="001957C7" w:rsidRPr="001957C7" w14:paraId="72100C2A"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29057820" w14:textId="77777777" w:rsidR="001957C7" w:rsidRPr="001957C7" w:rsidRDefault="001957C7" w:rsidP="001957C7">
            <w:pPr>
              <w:jc w:val="center"/>
              <w:rPr>
                <w:sz w:val="22"/>
                <w:szCs w:val="22"/>
              </w:rPr>
            </w:pPr>
            <w:r w:rsidRPr="001957C7">
              <w:rPr>
                <w:sz w:val="22"/>
                <w:szCs w:val="22"/>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51DE1B4C" w14:textId="77777777" w:rsidR="001957C7" w:rsidRPr="001957C7" w:rsidRDefault="001957C7" w:rsidP="001957C7">
            <w:pPr>
              <w:spacing w:before="40" w:after="40"/>
              <w:jc w:val="center"/>
              <w:rPr>
                <w:sz w:val="22"/>
                <w:szCs w:val="22"/>
              </w:rPr>
            </w:pPr>
            <w:r w:rsidRPr="001957C7">
              <w:rPr>
                <w:sz w:val="22"/>
                <w:szCs w:val="22"/>
              </w:rPr>
              <w:t xml:space="preserve">Y.3516 </w:t>
            </w:r>
          </w:p>
        </w:tc>
        <w:tc>
          <w:tcPr>
            <w:tcW w:w="7229" w:type="dxa"/>
            <w:tcBorders>
              <w:top w:val="single" w:sz="4" w:space="0" w:color="auto"/>
              <w:left w:val="single" w:sz="4" w:space="0" w:color="auto"/>
              <w:bottom w:val="single" w:sz="4" w:space="0" w:color="auto"/>
              <w:right w:val="single" w:sz="4" w:space="0" w:color="auto"/>
            </w:tcBorders>
            <w:vAlign w:val="center"/>
          </w:tcPr>
          <w:p w14:paraId="50CA0AE0" w14:textId="77777777" w:rsidR="001957C7" w:rsidRPr="001957C7" w:rsidRDefault="001957C7" w:rsidP="001957C7">
            <w:pPr>
              <w:spacing w:before="40" w:after="40"/>
              <w:rPr>
                <w:sz w:val="22"/>
                <w:szCs w:val="22"/>
                <w:lang w:val="en-US"/>
              </w:rPr>
            </w:pPr>
            <w:r w:rsidRPr="001957C7">
              <w:rPr>
                <w:sz w:val="22"/>
                <w:szCs w:val="22"/>
                <w:lang w:val="en-US"/>
              </w:rPr>
              <w:t>Functional Architecture of inter-cloud computing</w:t>
            </w:r>
          </w:p>
        </w:tc>
      </w:tr>
      <w:tr w:rsidR="001957C7" w:rsidRPr="001957C7" w14:paraId="4257524E"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6CAF8A76" w14:textId="77777777" w:rsidR="001957C7" w:rsidRPr="001957C7" w:rsidRDefault="001957C7" w:rsidP="001957C7">
            <w:pPr>
              <w:spacing w:before="40" w:after="40"/>
              <w:jc w:val="center"/>
              <w:rPr>
                <w:sz w:val="22"/>
                <w:szCs w:val="22"/>
              </w:rPr>
            </w:pPr>
            <w:r w:rsidRPr="001957C7">
              <w:rPr>
                <w:sz w:val="22"/>
                <w:szCs w:val="22"/>
                <w:lang w:val="en-US"/>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255FBD97" w14:textId="77777777" w:rsidR="001957C7" w:rsidRPr="001957C7" w:rsidRDefault="001957C7" w:rsidP="001957C7">
            <w:pPr>
              <w:overflowPunct/>
              <w:autoSpaceDE/>
              <w:autoSpaceDN/>
              <w:adjustRightInd/>
              <w:spacing w:before="0" w:line="240" w:lineRule="atLeast"/>
              <w:jc w:val="center"/>
              <w:textAlignment w:val="auto"/>
              <w:rPr>
                <w:sz w:val="22"/>
                <w:szCs w:val="22"/>
                <w:lang w:eastAsia="ko-KR"/>
              </w:rPr>
            </w:pPr>
            <w:r w:rsidRPr="001957C7">
              <w:rPr>
                <w:color w:val="000000"/>
                <w:sz w:val="22"/>
                <w:szCs w:val="22"/>
                <w:lang w:val="en-US" w:eastAsia="ko-KR"/>
              </w:rPr>
              <w:t xml:space="preserve">Y.3517 </w:t>
            </w:r>
          </w:p>
        </w:tc>
        <w:tc>
          <w:tcPr>
            <w:tcW w:w="7229" w:type="dxa"/>
            <w:tcBorders>
              <w:top w:val="single" w:sz="4" w:space="0" w:color="auto"/>
              <w:left w:val="single" w:sz="4" w:space="0" w:color="auto"/>
              <w:bottom w:val="single" w:sz="4" w:space="0" w:color="auto"/>
              <w:right w:val="single" w:sz="4" w:space="0" w:color="auto"/>
            </w:tcBorders>
            <w:vAlign w:val="center"/>
          </w:tcPr>
          <w:p w14:paraId="64F912E9" w14:textId="77777777" w:rsidR="001957C7" w:rsidRPr="001957C7" w:rsidRDefault="001957C7" w:rsidP="001957C7">
            <w:pPr>
              <w:spacing w:before="40" w:after="40"/>
              <w:rPr>
                <w:sz w:val="22"/>
                <w:szCs w:val="22"/>
                <w:lang w:eastAsia="ko-KR"/>
              </w:rPr>
            </w:pPr>
            <w:r w:rsidRPr="001957C7">
              <w:rPr>
                <w:sz w:val="22"/>
                <w:szCs w:val="22"/>
                <w:lang w:val="en-US" w:eastAsia="ko-KR"/>
              </w:rPr>
              <w:t>Cloud computing - Overview of inter-cloud trust management</w:t>
            </w:r>
          </w:p>
        </w:tc>
      </w:tr>
      <w:tr w:rsidR="001957C7" w:rsidRPr="001957C7" w14:paraId="69BA2DC0"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2AFD5620" w14:textId="77777777" w:rsidR="001957C7" w:rsidRPr="001957C7" w:rsidRDefault="001957C7" w:rsidP="001957C7">
            <w:pPr>
              <w:spacing w:before="40" w:after="40"/>
              <w:jc w:val="center"/>
              <w:rPr>
                <w:color w:val="000000"/>
                <w:sz w:val="22"/>
                <w:szCs w:val="22"/>
              </w:rPr>
            </w:pPr>
            <w:r w:rsidRPr="001957C7">
              <w:rPr>
                <w:color w:val="000000"/>
                <w:sz w:val="22"/>
                <w:szCs w:val="22"/>
              </w:rPr>
              <w:t>SG13</w:t>
            </w:r>
          </w:p>
        </w:tc>
        <w:tc>
          <w:tcPr>
            <w:tcW w:w="1559" w:type="dxa"/>
            <w:tcBorders>
              <w:top w:val="single" w:sz="4" w:space="0" w:color="auto"/>
              <w:left w:val="single" w:sz="4" w:space="0" w:color="auto"/>
              <w:bottom w:val="single" w:sz="4" w:space="0" w:color="auto"/>
              <w:right w:val="single" w:sz="4" w:space="0" w:color="auto"/>
            </w:tcBorders>
          </w:tcPr>
          <w:p w14:paraId="53DDD0A8" w14:textId="77777777" w:rsidR="001957C7" w:rsidRPr="001957C7" w:rsidRDefault="001957C7" w:rsidP="001957C7">
            <w:pPr>
              <w:spacing w:before="40" w:after="40"/>
              <w:jc w:val="center"/>
              <w:rPr>
                <w:color w:val="000000"/>
                <w:sz w:val="22"/>
                <w:szCs w:val="22"/>
              </w:rPr>
            </w:pPr>
            <w:r w:rsidRPr="001957C7">
              <w:rPr>
                <w:color w:val="000000"/>
                <w:sz w:val="22"/>
                <w:szCs w:val="22"/>
              </w:rPr>
              <w:t xml:space="preserve">Y.3650 </w:t>
            </w:r>
          </w:p>
        </w:tc>
        <w:tc>
          <w:tcPr>
            <w:tcW w:w="7229" w:type="dxa"/>
            <w:tcBorders>
              <w:top w:val="single" w:sz="4" w:space="0" w:color="auto"/>
              <w:left w:val="single" w:sz="4" w:space="0" w:color="auto"/>
              <w:bottom w:val="single" w:sz="4" w:space="0" w:color="auto"/>
              <w:right w:val="single" w:sz="4" w:space="0" w:color="auto"/>
            </w:tcBorders>
          </w:tcPr>
          <w:p w14:paraId="7F9A9E5C" w14:textId="77777777" w:rsidR="001957C7" w:rsidRPr="001957C7" w:rsidRDefault="001957C7" w:rsidP="001957C7">
            <w:pPr>
              <w:spacing w:before="40" w:after="40"/>
              <w:rPr>
                <w:color w:val="000000"/>
                <w:sz w:val="22"/>
                <w:szCs w:val="22"/>
              </w:rPr>
            </w:pPr>
            <w:r w:rsidRPr="001957C7">
              <w:rPr>
                <w:color w:val="000000"/>
                <w:sz w:val="22"/>
                <w:szCs w:val="22"/>
              </w:rPr>
              <w:t>Framework of big data driven networking based on Deep Packet Inspection</w:t>
            </w:r>
          </w:p>
        </w:tc>
      </w:tr>
      <w:tr w:rsidR="001957C7" w:rsidRPr="001957C7" w14:paraId="7F622880"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267A022F" w14:textId="77777777" w:rsidR="001957C7" w:rsidRPr="001957C7" w:rsidRDefault="001957C7" w:rsidP="001957C7">
            <w:pPr>
              <w:spacing w:before="40" w:after="40"/>
              <w:jc w:val="center"/>
              <w:rPr>
                <w:color w:val="000000"/>
                <w:sz w:val="22"/>
                <w:szCs w:val="22"/>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31B279FA" w14:textId="77777777" w:rsidR="001957C7" w:rsidRPr="001957C7" w:rsidRDefault="001957C7" w:rsidP="001957C7">
            <w:pPr>
              <w:spacing w:before="40" w:after="40"/>
              <w:jc w:val="center"/>
              <w:rPr>
                <w:color w:val="000000"/>
                <w:sz w:val="22"/>
                <w:szCs w:val="22"/>
              </w:rPr>
            </w:pPr>
            <w:r w:rsidRPr="001957C7">
              <w:rPr>
                <w:bCs/>
                <w:sz w:val="20"/>
                <w:lang w:eastAsia="ja-JP"/>
              </w:rPr>
              <w:t>Y.3802</w:t>
            </w:r>
          </w:p>
        </w:tc>
        <w:tc>
          <w:tcPr>
            <w:tcW w:w="7229" w:type="dxa"/>
            <w:tcBorders>
              <w:top w:val="single" w:sz="4" w:space="0" w:color="auto"/>
              <w:left w:val="single" w:sz="4" w:space="0" w:color="auto"/>
              <w:bottom w:val="single" w:sz="4" w:space="0" w:color="auto"/>
              <w:right w:val="single" w:sz="4" w:space="0" w:color="auto"/>
            </w:tcBorders>
            <w:vAlign w:val="center"/>
          </w:tcPr>
          <w:p w14:paraId="26FE2870" w14:textId="77777777" w:rsidR="001957C7" w:rsidRPr="001957C7" w:rsidRDefault="001957C7" w:rsidP="001957C7">
            <w:pPr>
              <w:spacing w:before="40" w:after="40"/>
              <w:rPr>
                <w:color w:val="000000"/>
                <w:sz w:val="22"/>
                <w:szCs w:val="22"/>
              </w:rPr>
            </w:pPr>
            <w:r w:rsidRPr="001957C7">
              <w:rPr>
                <w:sz w:val="20"/>
              </w:rPr>
              <w:t>Quantum key distribution networks - Functional architecture</w:t>
            </w:r>
          </w:p>
        </w:tc>
      </w:tr>
      <w:tr w:rsidR="001957C7" w:rsidRPr="001957C7" w14:paraId="1647EAB7"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73B8B234" w14:textId="77777777" w:rsidR="001957C7" w:rsidRPr="001957C7" w:rsidRDefault="001957C7" w:rsidP="001957C7">
            <w:pPr>
              <w:spacing w:before="40" w:after="40"/>
              <w:jc w:val="center"/>
              <w:rPr>
                <w:color w:val="000000"/>
                <w:sz w:val="22"/>
                <w:szCs w:val="22"/>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0F9970E6" w14:textId="77777777" w:rsidR="001957C7" w:rsidRPr="001957C7" w:rsidRDefault="001957C7" w:rsidP="001957C7">
            <w:pPr>
              <w:spacing w:before="40" w:after="40"/>
              <w:jc w:val="center"/>
              <w:rPr>
                <w:color w:val="000000"/>
                <w:sz w:val="22"/>
                <w:szCs w:val="22"/>
              </w:rPr>
            </w:pPr>
            <w:r w:rsidRPr="001957C7">
              <w:rPr>
                <w:bCs/>
                <w:sz w:val="20"/>
                <w:lang w:eastAsia="ja-JP"/>
              </w:rPr>
              <w:t>Y.3803</w:t>
            </w:r>
          </w:p>
        </w:tc>
        <w:tc>
          <w:tcPr>
            <w:tcW w:w="7229" w:type="dxa"/>
            <w:tcBorders>
              <w:top w:val="single" w:sz="4" w:space="0" w:color="auto"/>
              <w:left w:val="single" w:sz="4" w:space="0" w:color="auto"/>
              <w:bottom w:val="single" w:sz="4" w:space="0" w:color="auto"/>
              <w:right w:val="single" w:sz="4" w:space="0" w:color="auto"/>
            </w:tcBorders>
            <w:vAlign w:val="center"/>
          </w:tcPr>
          <w:p w14:paraId="0C8CF2B6" w14:textId="77777777" w:rsidR="001957C7" w:rsidRPr="001957C7" w:rsidRDefault="001957C7" w:rsidP="001957C7">
            <w:pPr>
              <w:spacing w:before="40" w:after="40"/>
              <w:rPr>
                <w:color w:val="000000"/>
                <w:sz w:val="22"/>
                <w:szCs w:val="22"/>
              </w:rPr>
            </w:pPr>
            <w:r w:rsidRPr="001957C7">
              <w:rPr>
                <w:sz w:val="20"/>
              </w:rPr>
              <w:t>Quantum key distribution networks – Key management</w:t>
            </w:r>
            <w:r w:rsidRPr="001957C7">
              <w:rPr>
                <w:i/>
                <w:sz w:val="18"/>
                <w:szCs w:val="18"/>
              </w:rPr>
              <w:t>)</w:t>
            </w:r>
          </w:p>
        </w:tc>
      </w:tr>
      <w:tr w:rsidR="001957C7" w:rsidRPr="001957C7" w14:paraId="324731D9"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6004239A" w14:textId="77777777" w:rsidR="001957C7" w:rsidRPr="001957C7" w:rsidRDefault="001957C7" w:rsidP="001957C7">
            <w:pPr>
              <w:spacing w:before="40" w:after="40"/>
              <w:jc w:val="center"/>
              <w:rPr>
                <w:color w:val="000000"/>
                <w:sz w:val="22"/>
                <w:szCs w:val="22"/>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19D6C2D5" w14:textId="77777777" w:rsidR="001957C7" w:rsidRPr="001957C7" w:rsidRDefault="001957C7" w:rsidP="001957C7">
            <w:pPr>
              <w:spacing w:before="40" w:after="40"/>
              <w:jc w:val="center"/>
              <w:rPr>
                <w:color w:val="000000"/>
                <w:sz w:val="22"/>
                <w:szCs w:val="22"/>
              </w:rPr>
            </w:pPr>
            <w:r w:rsidRPr="001957C7">
              <w:rPr>
                <w:bCs/>
                <w:sz w:val="20"/>
                <w:lang w:eastAsia="ja-JP"/>
              </w:rPr>
              <w:t>Y.3804</w:t>
            </w:r>
          </w:p>
        </w:tc>
        <w:tc>
          <w:tcPr>
            <w:tcW w:w="7229" w:type="dxa"/>
            <w:tcBorders>
              <w:top w:val="single" w:sz="4" w:space="0" w:color="auto"/>
              <w:left w:val="single" w:sz="4" w:space="0" w:color="auto"/>
              <w:bottom w:val="single" w:sz="4" w:space="0" w:color="auto"/>
              <w:right w:val="single" w:sz="4" w:space="0" w:color="auto"/>
            </w:tcBorders>
            <w:vAlign w:val="center"/>
          </w:tcPr>
          <w:p w14:paraId="5EFD30D5" w14:textId="77777777" w:rsidR="001957C7" w:rsidRPr="001957C7" w:rsidRDefault="001957C7" w:rsidP="001957C7">
            <w:pPr>
              <w:spacing w:before="40" w:after="40"/>
              <w:rPr>
                <w:color w:val="000000"/>
                <w:sz w:val="22"/>
                <w:szCs w:val="22"/>
              </w:rPr>
            </w:pPr>
            <w:r w:rsidRPr="001957C7">
              <w:rPr>
                <w:sz w:val="20"/>
              </w:rPr>
              <w:t>Quantum key distribution networks - Control and management</w:t>
            </w:r>
          </w:p>
        </w:tc>
      </w:tr>
      <w:tr w:rsidR="008876E0" w:rsidRPr="001957C7" w:rsidDel="00F00BAD" w14:paraId="001B9AAC"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49199574" w14:textId="627A3234" w:rsidR="008876E0" w:rsidRPr="001957C7" w:rsidRDefault="008876E0" w:rsidP="008876E0">
            <w:pPr>
              <w:spacing w:before="40" w:after="40"/>
              <w:jc w:val="center"/>
              <w:rPr>
                <w:sz w:val="20"/>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75876572" w14:textId="1A28F65F" w:rsidR="008876E0" w:rsidRPr="001957C7" w:rsidRDefault="008876E0" w:rsidP="008876E0">
            <w:pPr>
              <w:spacing w:before="40" w:after="40"/>
              <w:jc w:val="center"/>
              <w:rPr>
                <w:bCs/>
                <w:sz w:val="20"/>
                <w:lang w:eastAsia="ja-JP"/>
              </w:rPr>
            </w:pPr>
            <w:r w:rsidRPr="001957C7">
              <w:rPr>
                <w:bCs/>
                <w:sz w:val="20"/>
                <w:lang w:eastAsia="ja-JP"/>
              </w:rPr>
              <w:t>Y.380</w:t>
            </w:r>
            <w:r>
              <w:rPr>
                <w:bCs/>
                <w:sz w:val="20"/>
                <w:lang w:eastAsia="ja-JP"/>
              </w:rPr>
              <w:t>5</w:t>
            </w:r>
          </w:p>
        </w:tc>
        <w:tc>
          <w:tcPr>
            <w:tcW w:w="7229" w:type="dxa"/>
            <w:tcBorders>
              <w:top w:val="single" w:sz="4" w:space="0" w:color="auto"/>
              <w:left w:val="single" w:sz="4" w:space="0" w:color="auto"/>
              <w:bottom w:val="single" w:sz="4" w:space="0" w:color="auto"/>
              <w:right w:val="single" w:sz="4" w:space="0" w:color="auto"/>
            </w:tcBorders>
            <w:vAlign w:val="center"/>
          </w:tcPr>
          <w:p w14:paraId="664BAC3D" w14:textId="7ED9693E" w:rsidR="008876E0" w:rsidRPr="001957C7" w:rsidRDefault="008876E0" w:rsidP="008876E0">
            <w:pPr>
              <w:spacing w:before="40" w:after="40"/>
              <w:rPr>
                <w:sz w:val="20"/>
              </w:rPr>
            </w:pPr>
            <w:r w:rsidRPr="008876E0">
              <w:rPr>
                <w:sz w:val="20"/>
              </w:rPr>
              <w:t>Quantum Key Distribution Networks - Software Defined Networking Control</w:t>
            </w:r>
          </w:p>
        </w:tc>
      </w:tr>
      <w:tr w:rsidR="008876E0" w:rsidRPr="001957C7" w:rsidDel="00F00BAD" w14:paraId="2B9A6DD0"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70501CD5" w14:textId="1D86192E" w:rsidR="008876E0" w:rsidRPr="001957C7" w:rsidDel="00F00BAD" w:rsidRDefault="008876E0" w:rsidP="008876E0">
            <w:pPr>
              <w:spacing w:before="40" w:after="40"/>
              <w:jc w:val="center"/>
              <w:rPr>
                <w:sz w:val="20"/>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4C6F10C3" w14:textId="197E9FCF" w:rsidR="008876E0" w:rsidRPr="001957C7" w:rsidDel="00F00BAD" w:rsidRDefault="008876E0" w:rsidP="008876E0">
            <w:pPr>
              <w:spacing w:before="40" w:after="40"/>
              <w:jc w:val="center"/>
              <w:rPr>
                <w:bCs/>
                <w:sz w:val="20"/>
                <w:lang w:eastAsia="ja-JP"/>
              </w:rPr>
            </w:pPr>
            <w:r w:rsidRPr="001957C7">
              <w:rPr>
                <w:bCs/>
                <w:sz w:val="20"/>
                <w:lang w:eastAsia="ja-JP"/>
              </w:rPr>
              <w:t>Y.3806</w:t>
            </w:r>
          </w:p>
        </w:tc>
        <w:tc>
          <w:tcPr>
            <w:tcW w:w="7229" w:type="dxa"/>
            <w:tcBorders>
              <w:top w:val="single" w:sz="4" w:space="0" w:color="auto"/>
              <w:left w:val="single" w:sz="4" w:space="0" w:color="auto"/>
              <w:bottom w:val="single" w:sz="4" w:space="0" w:color="auto"/>
              <w:right w:val="single" w:sz="4" w:space="0" w:color="auto"/>
            </w:tcBorders>
            <w:vAlign w:val="center"/>
          </w:tcPr>
          <w:p w14:paraId="5BE2EC91" w14:textId="77777777" w:rsidR="008876E0" w:rsidRPr="001957C7" w:rsidDel="00F00BAD" w:rsidRDefault="008876E0" w:rsidP="008876E0">
            <w:pPr>
              <w:spacing w:before="40" w:after="40"/>
              <w:rPr>
                <w:sz w:val="20"/>
              </w:rPr>
            </w:pPr>
            <w:r w:rsidRPr="001957C7">
              <w:rPr>
                <w:sz w:val="20"/>
              </w:rPr>
              <w:t xml:space="preserve">Quantum key distribution networks - Requirements for QoS assurance </w:t>
            </w:r>
          </w:p>
        </w:tc>
      </w:tr>
      <w:tr w:rsidR="008876E0" w:rsidRPr="001957C7" w14:paraId="21DE17BE"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5E73970F" w14:textId="77777777" w:rsidR="008876E0" w:rsidRPr="001957C7" w:rsidRDefault="008876E0" w:rsidP="008876E0">
            <w:pPr>
              <w:spacing w:before="40" w:after="40"/>
              <w:jc w:val="center"/>
              <w:rPr>
                <w:color w:val="000000"/>
                <w:sz w:val="22"/>
                <w:szCs w:val="22"/>
              </w:rPr>
            </w:pPr>
            <w:r w:rsidRPr="001957C7">
              <w:rPr>
                <w:color w:val="000000"/>
                <w:sz w:val="22"/>
                <w:szCs w:val="22"/>
              </w:rPr>
              <w:t>SG15</w:t>
            </w:r>
          </w:p>
        </w:tc>
        <w:tc>
          <w:tcPr>
            <w:tcW w:w="1559" w:type="dxa"/>
            <w:tcBorders>
              <w:top w:val="single" w:sz="4" w:space="0" w:color="auto"/>
              <w:left w:val="single" w:sz="4" w:space="0" w:color="auto"/>
              <w:bottom w:val="single" w:sz="4" w:space="0" w:color="auto"/>
              <w:right w:val="single" w:sz="4" w:space="0" w:color="auto"/>
            </w:tcBorders>
          </w:tcPr>
          <w:p w14:paraId="1376F3C4" w14:textId="77777777" w:rsidR="008876E0" w:rsidRPr="001957C7" w:rsidRDefault="008876E0" w:rsidP="008876E0">
            <w:pPr>
              <w:spacing w:before="40" w:after="40"/>
              <w:jc w:val="center"/>
              <w:rPr>
                <w:color w:val="000000"/>
                <w:sz w:val="22"/>
                <w:szCs w:val="22"/>
              </w:rPr>
            </w:pPr>
            <w:r w:rsidRPr="001957C7">
              <w:rPr>
                <w:color w:val="000000"/>
                <w:sz w:val="22"/>
                <w:szCs w:val="22"/>
              </w:rPr>
              <w:t>G.873.1</w:t>
            </w:r>
          </w:p>
        </w:tc>
        <w:tc>
          <w:tcPr>
            <w:tcW w:w="7229" w:type="dxa"/>
            <w:tcBorders>
              <w:top w:val="single" w:sz="4" w:space="0" w:color="auto"/>
              <w:left w:val="single" w:sz="4" w:space="0" w:color="auto"/>
              <w:bottom w:val="single" w:sz="4" w:space="0" w:color="auto"/>
              <w:right w:val="single" w:sz="4" w:space="0" w:color="auto"/>
            </w:tcBorders>
          </w:tcPr>
          <w:p w14:paraId="55726D75" w14:textId="77777777" w:rsidR="008876E0" w:rsidRPr="001957C7" w:rsidRDefault="008876E0" w:rsidP="008876E0">
            <w:pPr>
              <w:spacing w:before="40" w:after="40"/>
              <w:rPr>
                <w:color w:val="000000"/>
                <w:sz w:val="22"/>
                <w:szCs w:val="22"/>
              </w:rPr>
            </w:pPr>
            <w:r w:rsidRPr="001957C7">
              <w:rPr>
                <w:color w:val="000000"/>
                <w:sz w:val="22"/>
                <w:szCs w:val="22"/>
              </w:rPr>
              <w:t>Optical Transport Network (OTN): Linear protection</w:t>
            </w:r>
          </w:p>
        </w:tc>
      </w:tr>
      <w:tr w:rsidR="008876E0" w:rsidRPr="001957C7" w14:paraId="3DCDC264"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60419FA0" w14:textId="77777777" w:rsidR="008876E0" w:rsidRPr="001957C7" w:rsidRDefault="008876E0" w:rsidP="008876E0">
            <w:pPr>
              <w:spacing w:before="40" w:after="40"/>
              <w:jc w:val="center"/>
              <w:rPr>
                <w:color w:val="000000"/>
                <w:sz w:val="22"/>
                <w:szCs w:val="22"/>
              </w:rPr>
            </w:pPr>
            <w:r w:rsidRPr="001957C7">
              <w:rPr>
                <w:color w:val="000000"/>
                <w:sz w:val="22"/>
                <w:szCs w:val="22"/>
              </w:rPr>
              <w:lastRenderedPageBreak/>
              <w:t>SG15</w:t>
            </w:r>
          </w:p>
        </w:tc>
        <w:tc>
          <w:tcPr>
            <w:tcW w:w="1559" w:type="dxa"/>
            <w:tcBorders>
              <w:top w:val="single" w:sz="4" w:space="0" w:color="auto"/>
              <w:left w:val="single" w:sz="4" w:space="0" w:color="auto"/>
              <w:bottom w:val="single" w:sz="4" w:space="0" w:color="auto"/>
              <w:right w:val="single" w:sz="4" w:space="0" w:color="auto"/>
            </w:tcBorders>
          </w:tcPr>
          <w:p w14:paraId="5095A187" w14:textId="77777777" w:rsidR="008876E0" w:rsidRPr="001957C7" w:rsidRDefault="008876E0" w:rsidP="008876E0">
            <w:pPr>
              <w:spacing w:before="40" w:after="40"/>
              <w:jc w:val="center"/>
              <w:rPr>
                <w:color w:val="000000"/>
                <w:sz w:val="22"/>
                <w:szCs w:val="22"/>
              </w:rPr>
            </w:pPr>
            <w:r w:rsidRPr="001957C7">
              <w:rPr>
                <w:color w:val="000000"/>
                <w:sz w:val="22"/>
                <w:szCs w:val="22"/>
              </w:rPr>
              <w:t xml:space="preserve">G.873.3 </w:t>
            </w:r>
          </w:p>
        </w:tc>
        <w:tc>
          <w:tcPr>
            <w:tcW w:w="7229" w:type="dxa"/>
            <w:tcBorders>
              <w:top w:val="single" w:sz="4" w:space="0" w:color="auto"/>
              <w:left w:val="single" w:sz="4" w:space="0" w:color="auto"/>
              <w:bottom w:val="single" w:sz="4" w:space="0" w:color="auto"/>
              <w:right w:val="single" w:sz="4" w:space="0" w:color="auto"/>
            </w:tcBorders>
          </w:tcPr>
          <w:p w14:paraId="1762A12C" w14:textId="77777777" w:rsidR="008876E0" w:rsidRPr="001957C7" w:rsidRDefault="008876E0" w:rsidP="008876E0">
            <w:pPr>
              <w:spacing w:before="40" w:after="40"/>
              <w:rPr>
                <w:color w:val="000000"/>
                <w:sz w:val="22"/>
                <w:szCs w:val="22"/>
              </w:rPr>
            </w:pPr>
            <w:r w:rsidRPr="001957C7">
              <w:rPr>
                <w:color w:val="000000"/>
                <w:sz w:val="22"/>
                <w:szCs w:val="22"/>
              </w:rPr>
              <w:t>Optical Transport Network (OTN) - Shared Mesh Protection</w:t>
            </w:r>
          </w:p>
        </w:tc>
      </w:tr>
      <w:tr w:rsidR="008876E0" w:rsidRPr="001957C7" w14:paraId="21D84C26"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19A75304" w14:textId="77777777" w:rsidR="008876E0" w:rsidRPr="001957C7" w:rsidRDefault="008876E0" w:rsidP="008876E0">
            <w:pPr>
              <w:spacing w:before="40" w:after="40"/>
              <w:jc w:val="center"/>
              <w:rPr>
                <w:color w:val="000000"/>
                <w:sz w:val="22"/>
                <w:szCs w:val="22"/>
              </w:rPr>
            </w:pPr>
            <w:r w:rsidRPr="001957C7">
              <w:rPr>
                <w:color w:val="000000"/>
                <w:sz w:val="22"/>
                <w:szCs w:val="22"/>
              </w:rPr>
              <w:t>SG15</w:t>
            </w:r>
          </w:p>
        </w:tc>
        <w:tc>
          <w:tcPr>
            <w:tcW w:w="1559" w:type="dxa"/>
            <w:tcBorders>
              <w:top w:val="single" w:sz="4" w:space="0" w:color="auto"/>
              <w:left w:val="single" w:sz="4" w:space="0" w:color="auto"/>
              <w:bottom w:val="single" w:sz="4" w:space="0" w:color="auto"/>
              <w:right w:val="single" w:sz="4" w:space="0" w:color="auto"/>
            </w:tcBorders>
          </w:tcPr>
          <w:p w14:paraId="43288E61" w14:textId="77777777" w:rsidR="008876E0" w:rsidRPr="001957C7" w:rsidRDefault="008876E0" w:rsidP="008876E0">
            <w:pPr>
              <w:spacing w:before="40" w:after="40"/>
              <w:jc w:val="center"/>
              <w:rPr>
                <w:color w:val="000000"/>
                <w:sz w:val="22"/>
                <w:szCs w:val="22"/>
              </w:rPr>
            </w:pPr>
            <w:r w:rsidRPr="001957C7">
              <w:rPr>
                <w:color w:val="000000"/>
                <w:sz w:val="22"/>
                <w:szCs w:val="22"/>
              </w:rPr>
              <w:t xml:space="preserve">G.8132/ Y.1383 </w:t>
            </w:r>
            <w:r w:rsidRPr="001957C7">
              <w:rPr>
                <w:color w:val="000000"/>
                <w:sz w:val="22"/>
                <w:szCs w:val="22"/>
              </w:rPr>
              <w:br/>
              <w:t>(revised)</w:t>
            </w:r>
          </w:p>
        </w:tc>
        <w:tc>
          <w:tcPr>
            <w:tcW w:w="7229" w:type="dxa"/>
            <w:tcBorders>
              <w:top w:val="single" w:sz="4" w:space="0" w:color="auto"/>
              <w:left w:val="single" w:sz="4" w:space="0" w:color="auto"/>
              <w:bottom w:val="single" w:sz="4" w:space="0" w:color="auto"/>
              <w:right w:val="single" w:sz="4" w:space="0" w:color="auto"/>
            </w:tcBorders>
          </w:tcPr>
          <w:p w14:paraId="05EAF57C" w14:textId="77777777" w:rsidR="008876E0" w:rsidRPr="001957C7" w:rsidRDefault="008876E0" w:rsidP="008876E0">
            <w:pPr>
              <w:spacing w:before="40" w:after="40"/>
              <w:rPr>
                <w:color w:val="000000"/>
                <w:sz w:val="22"/>
                <w:szCs w:val="22"/>
              </w:rPr>
            </w:pPr>
            <w:r w:rsidRPr="001957C7">
              <w:rPr>
                <w:color w:val="000000"/>
                <w:sz w:val="22"/>
                <w:szCs w:val="22"/>
              </w:rPr>
              <w:t>MPLS-TP Ring Protection</w:t>
            </w:r>
          </w:p>
        </w:tc>
      </w:tr>
      <w:tr w:rsidR="008876E0" w:rsidRPr="001957C7" w14:paraId="333AC804"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01EE06D4" w14:textId="77777777" w:rsidR="008876E0" w:rsidRPr="001957C7" w:rsidRDefault="008876E0" w:rsidP="008876E0">
            <w:pPr>
              <w:spacing w:before="40" w:after="40"/>
              <w:jc w:val="center"/>
              <w:rPr>
                <w:sz w:val="22"/>
                <w:szCs w:val="22"/>
                <w:highlight w:val="yellow"/>
              </w:rPr>
            </w:pPr>
            <w:r w:rsidRPr="001957C7">
              <w:rPr>
                <w:sz w:val="22"/>
                <w:szCs w:val="22"/>
              </w:rPr>
              <w:t>SG15</w:t>
            </w:r>
          </w:p>
        </w:tc>
        <w:tc>
          <w:tcPr>
            <w:tcW w:w="1559" w:type="dxa"/>
            <w:tcBorders>
              <w:top w:val="single" w:sz="4" w:space="0" w:color="auto"/>
              <w:left w:val="single" w:sz="4" w:space="0" w:color="auto"/>
              <w:bottom w:val="single" w:sz="4" w:space="0" w:color="auto"/>
              <w:right w:val="single" w:sz="4" w:space="0" w:color="auto"/>
            </w:tcBorders>
            <w:vAlign w:val="center"/>
          </w:tcPr>
          <w:p w14:paraId="2388AF43" w14:textId="77777777" w:rsidR="008876E0" w:rsidRPr="001957C7" w:rsidRDefault="008876E0" w:rsidP="008876E0">
            <w:pPr>
              <w:spacing w:before="40" w:after="40"/>
              <w:jc w:val="center"/>
              <w:rPr>
                <w:sz w:val="22"/>
                <w:szCs w:val="22"/>
                <w:highlight w:val="yellow"/>
              </w:rPr>
            </w:pPr>
            <w:r w:rsidRPr="001957C7">
              <w:rPr>
                <w:color w:val="000000"/>
                <w:sz w:val="22"/>
                <w:szCs w:val="22"/>
                <w:lang w:eastAsia="ko-KR"/>
              </w:rPr>
              <w:t xml:space="preserve">G.9978 </w:t>
            </w:r>
          </w:p>
        </w:tc>
        <w:tc>
          <w:tcPr>
            <w:tcW w:w="7229" w:type="dxa"/>
            <w:tcBorders>
              <w:top w:val="single" w:sz="4" w:space="0" w:color="auto"/>
              <w:left w:val="single" w:sz="4" w:space="0" w:color="auto"/>
              <w:bottom w:val="single" w:sz="4" w:space="0" w:color="auto"/>
              <w:right w:val="single" w:sz="4" w:space="0" w:color="auto"/>
            </w:tcBorders>
            <w:vAlign w:val="center"/>
          </w:tcPr>
          <w:p w14:paraId="4DB85251" w14:textId="77777777" w:rsidR="008876E0" w:rsidRPr="001957C7" w:rsidRDefault="008876E0" w:rsidP="008876E0">
            <w:pPr>
              <w:spacing w:before="40" w:after="40"/>
              <w:rPr>
                <w:sz w:val="22"/>
                <w:szCs w:val="22"/>
                <w:highlight w:val="yellow"/>
              </w:rPr>
            </w:pPr>
            <w:r w:rsidRPr="001957C7">
              <w:rPr>
                <w:sz w:val="22"/>
                <w:szCs w:val="22"/>
                <w:lang w:eastAsia="ko-KR"/>
              </w:rPr>
              <w:t>Unified high-speed wire-line based home networking transceivers - Secure admission</w:t>
            </w:r>
          </w:p>
        </w:tc>
      </w:tr>
      <w:tr w:rsidR="008876E0" w:rsidRPr="001957C7" w14:paraId="4648A2C6"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71180C14" w14:textId="77777777" w:rsidR="008876E0" w:rsidRPr="001957C7" w:rsidRDefault="008876E0" w:rsidP="008876E0">
            <w:pPr>
              <w:spacing w:before="40" w:after="40"/>
              <w:jc w:val="center"/>
              <w:rPr>
                <w:color w:val="000000"/>
                <w:sz w:val="22"/>
                <w:szCs w:val="22"/>
              </w:rPr>
            </w:pPr>
            <w:r w:rsidRPr="001957C7">
              <w:rPr>
                <w:color w:val="000000"/>
                <w:sz w:val="22"/>
                <w:szCs w:val="22"/>
              </w:rPr>
              <w:t>SG16</w:t>
            </w:r>
          </w:p>
        </w:tc>
        <w:tc>
          <w:tcPr>
            <w:tcW w:w="1559" w:type="dxa"/>
            <w:tcBorders>
              <w:top w:val="single" w:sz="4" w:space="0" w:color="auto"/>
              <w:left w:val="single" w:sz="4" w:space="0" w:color="auto"/>
              <w:bottom w:val="single" w:sz="4" w:space="0" w:color="auto"/>
              <w:right w:val="single" w:sz="4" w:space="0" w:color="auto"/>
            </w:tcBorders>
          </w:tcPr>
          <w:p w14:paraId="4294582C" w14:textId="77777777" w:rsidR="008876E0" w:rsidRPr="001957C7" w:rsidRDefault="008876E0" w:rsidP="008876E0">
            <w:pPr>
              <w:spacing w:before="40" w:after="40"/>
              <w:jc w:val="center"/>
              <w:rPr>
                <w:color w:val="000000"/>
                <w:sz w:val="22"/>
                <w:szCs w:val="22"/>
              </w:rPr>
            </w:pPr>
            <w:r w:rsidRPr="001957C7">
              <w:rPr>
                <w:color w:val="000000"/>
                <w:sz w:val="22"/>
                <w:szCs w:val="22"/>
              </w:rPr>
              <w:t>H.248.77</w:t>
            </w:r>
          </w:p>
        </w:tc>
        <w:tc>
          <w:tcPr>
            <w:tcW w:w="7229" w:type="dxa"/>
            <w:tcBorders>
              <w:top w:val="single" w:sz="4" w:space="0" w:color="auto"/>
              <w:left w:val="single" w:sz="4" w:space="0" w:color="auto"/>
              <w:bottom w:val="single" w:sz="4" w:space="0" w:color="auto"/>
              <w:right w:val="single" w:sz="4" w:space="0" w:color="auto"/>
            </w:tcBorders>
          </w:tcPr>
          <w:p w14:paraId="50076208" w14:textId="77777777" w:rsidR="008876E0" w:rsidRPr="001957C7" w:rsidRDefault="008876E0" w:rsidP="008876E0">
            <w:pPr>
              <w:spacing w:before="40" w:after="40"/>
              <w:rPr>
                <w:color w:val="000000"/>
                <w:sz w:val="22"/>
                <w:szCs w:val="22"/>
              </w:rPr>
            </w:pPr>
            <w:r w:rsidRPr="001957C7">
              <w:rPr>
                <w:color w:val="000000"/>
                <w:sz w:val="22"/>
                <w:szCs w:val="22"/>
              </w:rPr>
              <w:t>Gateway control protocol: Secure real-time transport protocol (SRTP) package and procedures</w:t>
            </w:r>
          </w:p>
        </w:tc>
      </w:tr>
      <w:tr w:rsidR="008876E0" w:rsidRPr="001957C7" w14:paraId="7CCEB325"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tcPr>
          <w:p w14:paraId="6B9965E9" w14:textId="77777777" w:rsidR="008876E0" w:rsidRPr="001957C7" w:rsidRDefault="008876E0" w:rsidP="008876E0">
            <w:pPr>
              <w:spacing w:before="40" w:after="40"/>
              <w:jc w:val="center"/>
              <w:rPr>
                <w:color w:val="000000"/>
                <w:sz w:val="22"/>
                <w:szCs w:val="22"/>
              </w:rPr>
            </w:pPr>
            <w:r w:rsidRPr="001957C7">
              <w:rPr>
                <w:color w:val="000000"/>
                <w:sz w:val="22"/>
                <w:szCs w:val="22"/>
              </w:rPr>
              <w:t>SG20</w:t>
            </w:r>
          </w:p>
        </w:tc>
        <w:tc>
          <w:tcPr>
            <w:tcW w:w="1559" w:type="dxa"/>
            <w:tcBorders>
              <w:top w:val="single" w:sz="4" w:space="0" w:color="auto"/>
              <w:left w:val="single" w:sz="4" w:space="0" w:color="auto"/>
              <w:bottom w:val="single" w:sz="4" w:space="0" w:color="auto"/>
              <w:right w:val="single" w:sz="4" w:space="0" w:color="auto"/>
            </w:tcBorders>
          </w:tcPr>
          <w:p w14:paraId="76E78FA1" w14:textId="77777777" w:rsidR="008876E0" w:rsidRPr="001957C7" w:rsidRDefault="008876E0" w:rsidP="008876E0">
            <w:pPr>
              <w:spacing w:before="40" w:after="40"/>
              <w:jc w:val="center"/>
              <w:rPr>
                <w:color w:val="000000"/>
                <w:sz w:val="22"/>
                <w:szCs w:val="22"/>
              </w:rPr>
            </w:pPr>
            <w:r w:rsidRPr="001957C7">
              <w:rPr>
                <w:color w:val="000000"/>
                <w:sz w:val="22"/>
                <w:szCs w:val="22"/>
              </w:rPr>
              <w:t>Y.4457</w:t>
            </w:r>
          </w:p>
        </w:tc>
        <w:tc>
          <w:tcPr>
            <w:tcW w:w="7229" w:type="dxa"/>
            <w:tcBorders>
              <w:top w:val="single" w:sz="4" w:space="0" w:color="auto"/>
              <w:left w:val="single" w:sz="4" w:space="0" w:color="auto"/>
              <w:bottom w:val="single" w:sz="4" w:space="0" w:color="auto"/>
              <w:right w:val="single" w:sz="4" w:space="0" w:color="auto"/>
            </w:tcBorders>
          </w:tcPr>
          <w:p w14:paraId="2C7E1A96" w14:textId="77777777" w:rsidR="008876E0" w:rsidRPr="001957C7" w:rsidRDefault="008876E0" w:rsidP="008876E0">
            <w:pPr>
              <w:spacing w:before="40" w:after="40"/>
              <w:rPr>
                <w:color w:val="000000"/>
                <w:sz w:val="22"/>
                <w:szCs w:val="22"/>
              </w:rPr>
            </w:pPr>
            <w:r w:rsidRPr="001957C7">
              <w:rPr>
                <w:color w:val="000000"/>
                <w:sz w:val="22"/>
                <w:szCs w:val="22"/>
              </w:rPr>
              <w:t>Architectural framework for providing transportation safety service</w:t>
            </w:r>
          </w:p>
        </w:tc>
      </w:tr>
      <w:tr w:rsidR="008876E0" w:rsidRPr="001957C7" w14:paraId="5FC5E269" w14:textId="77777777" w:rsidTr="00C65F1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20BB9DA9" w14:textId="77777777" w:rsidR="008876E0" w:rsidRPr="001957C7" w:rsidRDefault="008876E0" w:rsidP="008876E0">
            <w:pPr>
              <w:spacing w:before="40" w:after="40"/>
              <w:jc w:val="center"/>
              <w:rPr>
                <w:color w:val="000000"/>
                <w:sz w:val="22"/>
                <w:szCs w:val="22"/>
              </w:rPr>
            </w:pPr>
            <w:r w:rsidRPr="001957C7">
              <w:rPr>
                <w:bCs/>
                <w:sz w:val="20"/>
              </w:rPr>
              <w:t>SG20</w:t>
            </w:r>
          </w:p>
        </w:tc>
        <w:tc>
          <w:tcPr>
            <w:tcW w:w="1559" w:type="dxa"/>
            <w:tcBorders>
              <w:top w:val="single" w:sz="4" w:space="0" w:color="auto"/>
              <w:left w:val="single" w:sz="4" w:space="0" w:color="auto"/>
              <w:bottom w:val="single" w:sz="4" w:space="0" w:color="auto"/>
              <w:right w:val="single" w:sz="4" w:space="0" w:color="auto"/>
            </w:tcBorders>
            <w:vAlign w:val="center"/>
          </w:tcPr>
          <w:p w14:paraId="589C22C0" w14:textId="77777777" w:rsidR="008876E0" w:rsidRPr="001957C7" w:rsidRDefault="008876E0" w:rsidP="008876E0">
            <w:pPr>
              <w:spacing w:before="40" w:after="40"/>
              <w:jc w:val="center"/>
              <w:rPr>
                <w:color w:val="000000"/>
                <w:sz w:val="22"/>
                <w:szCs w:val="22"/>
              </w:rPr>
            </w:pPr>
            <w:r w:rsidRPr="001957C7">
              <w:rPr>
                <w:bCs/>
                <w:sz w:val="20"/>
              </w:rPr>
              <w:t xml:space="preserve">Y.4808 </w:t>
            </w:r>
          </w:p>
        </w:tc>
        <w:tc>
          <w:tcPr>
            <w:tcW w:w="7229" w:type="dxa"/>
            <w:tcBorders>
              <w:top w:val="single" w:sz="4" w:space="0" w:color="auto"/>
              <w:left w:val="single" w:sz="4" w:space="0" w:color="auto"/>
              <w:bottom w:val="single" w:sz="4" w:space="0" w:color="auto"/>
              <w:right w:val="single" w:sz="4" w:space="0" w:color="auto"/>
            </w:tcBorders>
            <w:vAlign w:val="center"/>
          </w:tcPr>
          <w:p w14:paraId="78EE0F17" w14:textId="77777777" w:rsidR="008876E0" w:rsidRPr="001957C7" w:rsidRDefault="008876E0" w:rsidP="008876E0">
            <w:pPr>
              <w:spacing w:before="40" w:after="40"/>
              <w:rPr>
                <w:color w:val="000000"/>
                <w:sz w:val="22"/>
                <w:szCs w:val="22"/>
              </w:rPr>
            </w:pPr>
            <w:r w:rsidRPr="001957C7">
              <w:rPr>
                <w:bCs/>
                <w:sz w:val="20"/>
              </w:rPr>
              <w:t>Digital entity architecture framework to combat counterfeiting in IoT</w:t>
            </w:r>
          </w:p>
        </w:tc>
      </w:tr>
      <w:tr w:rsidR="00993C77" w:rsidRPr="001957C7" w14:paraId="45482093" w14:textId="77777777" w:rsidTr="00993C77">
        <w:trPr>
          <w:cantSplit/>
          <w:trHeight w:val="355"/>
        </w:trPr>
        <w:tc>
          <w:tcPr>
            <w:tcW w:w="851" w:type="dxa"/>
            <w:tcBorders>
              <w:top w:val="single" w:sz="4" w:space="0" w:color="auto"/>
              <w:left w:val="single" w:sz="4" w:space="0" w:color="auto"/>
              <w:bottom w:val="single" w:sz="4" w:space="0" w:color="auto"/>
              <w:right w:val="single" w:sz="4" w:space="0" w:color="auto"/>
            </w:tcBorders>
            <w:vAlign w:val="center"/>
          </w:tcPr>
          <w:p w14:paraId="2B06E945" w14:textId="77777777" w:rsidR="00993C77" w:rsidRPr="00993C77" w:rsidRDefault="00993C77" w:rsidP="00DB2609">
            <w:pPr>
              <w:spacing w:before="40" w:after="40"/>
              <w:jc w:val="center"/>
              <w:rPr>
                <w:bCs/>
                <w:sz w:val="20"/>
              </w:rPr>
            </w:pPr>
            <w:r w:rsidRPr="001957C7">
              <w:rPr>
                <w:bCs/>
                <w:sz w:val="20"/>
              </w:rPr>
              <w:t>SG20</w:t>
            </w:r>
          </w:p>
        </w:tc>
        <w:tc>
          <w:tcPr>
            <w:tcW w:w="1559" w:type="dxa"/>
            <w:tcBorders>
              <w:top w:val="single" w:sz="4" w:space="0" w:color="auto"/>
              <w:left w:val="single" w:sz="4" w:space="0" w:color="auto"/>
              <w:bottom w:val="single" w:sz="4" w:space="0" w:color="auto"/>
              <w:right w:val="single" w:sz="4" w:space="0" w:color="auto"/>
            </w:tcBorders>
            <w:vAlign w:val="center"/>
          </w:tcPr>
          <w:p w14:paraId="432FB4A3" w14:textId="7AF5D19E" w:rsidR="00993C77" w:rsidRPr="00993C77" w:rsidRDefault="00993C77" w:rsidP="00DB2609">
            <w:pPr>
              <w:spacing w:before="40" w:after="40"/>
              <w:jc w:val="center"/>
              <w:rPr>
                <w:bCs/>
                <w:sz w:val="20"/>
              </w:rPr>
            </w:pPr>
            <w:r w:rsidRPr="001957C7">
              <w:rPr>
                <w:bCs/>
                <w:sz w:val="20"/>
              </w:rPr>
              <w:t>Y.48</w:t>
            </w:r>
            <w:r>
              <w:rPr>
                <w:bCs/>
                <w:sz w:val="20"/>
              </w:rPr>
              <w:t>10</w:t>
            </w:r>
            <w:r w:rsidRPr="001957C7">
              <w:rPr>
                <w:bCs/>
                <w:sz w:val="20"/>
              </w:rPr>
              <w:t xml:space="preserve"> </w:t>
            </w:r>
          </w:p>
        </w:tc>
        <w:tc>
          <w:tcPr>
            <w:tcW w:w="7229" w:type="dxa"/>
            <w:tcBorders>
              <w:top w:val="single" w:sz="4" w:space="0" w:color="auto"/>
              <w:left w:val="single" w:sz="4" w:space="0" w:color="auto"/>
              <w:bottom w:val="single" w:sz="4" w:space="0" w:color="auto"/>
              <w:right w:val="single" w:sz="4" w:space="0" w:color="auto"/>
            </w:tcBorders>
            <w:vAlign w:val="center"/>
          </w:tcPr>
          <w:p w14:paraId="1831B060" w14:textId="3245CC26" w:rsidR="00993C77" w:rsidRPr="00993C77" w:rsidRDefault="00993C77" w:rsidP="00DB2609">
            <w:pPr>
              <w:spacing w:before="40" w:after="40"/>
              <w:rPr>
                <w:bCs/>
                <w:sz w:val="20"/>
              </w:rPr>
            </w:pPr>
            <w:r w:rsidRPr="00993C77">
              <w:rPr>
                <w:bCs/>
                <w:sz w:val="20"/>
              </w:rPr>
              <w:t>Requirements of data security for the heterogeneous IoT devices</w:t>
            </w:r>
          </w:p>
        </w:tc>
      </w:tr>
    </w:tbl>
    <w:p w14:paraId="458BB621" w14:textId="77777777" w:rsidR="001957C7" w:rsidRPr="001957C7" w:rsidRDefault="001957C7" w:rsidP="001957C7">
      <w:pPr>
        <w:keepNext/>
        <w:keepLines/>
        <w:tabs>
          <w:tab w:val="clear" w:pos="794"/>
          <w:tab w:val="clear" w:pos="1191"/>
          <w:tab w:val="clear" w:pos="1588"/>
          <w:tab w:val="clear" w:pos="1985"/>
        </w:tabs>
        <w:spacing w:before="240" w:after="240"/>
        <w:rPr>
          <w:rFonts w:eastAsia="Batang"/>
          <w:b/>
          <w:color w:val="000000"/>
        </w:rPr>
      </w:pPr>
      <w:r w:rsidRPr="001957C7">
        <w:rPr>
          <w:rFonts w:eastAsia="Batang"/>
          <w:b/>
          <w:color w:val="000000"/>
        </w:rPr>
        <w:t>Supplements and Appendices agreed</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824"/>
        <w:gridCol w:w="1559"/>
        <w:gridCol w:w="7230"/>
      </w:tblGrid>
      <w:tr w:rsidR="001957C7" w:rsidRPr="001957C7" w14:paraId="58325BB0" w14:textId="77777777" w:rsidTr="00C65F17">
        <w:trPr>
          <w:cantSplit/>
          <w:tblHeader/>
        </w:trPr>
        <w:tc>
          <w:tcPr>
            <w:tcW w:w="824" w:type="dxa"/>
            <w:tcBorders>
              <w:top w:val="single" w:sz="4" w:space="0" w:color="auto"/>
              <w:left w:val="single" w:sz="4" w:space="0" w:color="auto"/>
              <w:bottom w:val="single" w:sz="4" w:space="0" w:color="auto"/>
              <w:right w:val="single" w:sz="4" w:space="0" w:color="auto"/>
            </w:tcBorders>
          </w:tcPr>
          <w:p w14:paraId="1BD6DD9E" w14:textId="77777777" w:rsidR="001957C7" w:rsidRPr="001957C7" w:rsidRDefault="001957C7" w:rsidP="001957C7">
            <w:pPr>
              <w:spacing w:before="40" w:after="40"/>
              <w:jc w:val="center"/>
              <w:rPr>
                <w:b/>
                <w:bCs/>
                <w:szCs w:val="24"/>
              </w:rPr>
            </w:pPr>
            <w:r w:rsidRPr="001957C7">
              <w:rPr>
                <w:b/>
                <w:bCs/>
                <w:szCs w:val="24"/>
              </w:rPr>
              <w:t>SG</w:t>
            </w:r>
          </w:p>
        </w:tc>
        <w:tc>
          <w:tcPr>
            <w:tcW w:w="1559" w:type="dxa"/>
            <w:tcBorders>
              <w:top w:val="single" w:sz="4" w:space="0" w:color="auto"/>
              <w:left w:val="single" w:sz="4" w:space="0" w:color="auto"/>
              <w:bottom w:val="single" w:sz="4" w:space="0" w:color="auto"/>
              <w:right w:val="single" w:sz="4" w:space="0" w:color="auto"/>
            </w:tcBorders>
          </w:tcPr>
          <w:p w14:paraId="1D00B0C5" w14:textId="77777777" w:rsidR="001957C7" w:rsidRPr="001957C7" w:rsidRDefault="001957C7" w:rsidP="001957C7">
            <w:pPr>
              <w:spacing w:before="40" w:after="40"/>
              <w:jc w:val="center"/>
              <w:rPr>
                <w:b/>
                <w:bCs/>
                <w:szCs w:val="24"/>
                <w:lang w:eastAsia="ko-KR"/>
              </w:rPr>
            </w:pPr>
            <w:r w:rsidRPr="001957C7">
              <w:rPr>
                <w:b/>
                <w:bCs/>
                <w:szCs w:val="24"/>
                <w:lang w:eastAsia="ko-KR"/>
              </w:rPr>
              <w:t>Number</w:t>
            </w:r>
          </w:p>
        </w:tc>
        <w:tc>
          <w:tcPr>
            <w:tcW w:w="7230" w:type="dxa"/>
            <w:tcBorders>
              <w:top w:val="single" w:sz="4" w:space="0" w:color="auto"/>
              <w:left w:val="single" w:sz="4" w:space="0" w:color="auto"/>
              <w:bottom w:val="single" w:sz="4" w:space="0" w:color="auto"/>
              <w:right w:val="single" w:sz="4" w:space="0" w:color="auto"/>
            </w:tcBorders>
          </w:tcPr>
          <w:p w14:paraId="3E8A3C26" w14:textId="77777777" w:rsidR="001957C7" w:rsidRPr="001957C7" w:rsidRDefault="001957C7" w:rsidP="001957C7">
            <w:pPr>
              <w:spacing w:before="40" w:after="40"/>
              <w:jc w:val="center"/>
              <w:rPr>
                <w:b/>
                <w:bCs/>
                <w:szCs w:val="24"/>
                <w:lang w:eastAsia="ko-KR"/>
              </w:rPr>
            </w:pPr>
            <w:r w:rsidRPr="001957C7">
              <w:rPr>
                <w:b/>
                <w:bCs/>
                <w:szCs w:val="24"/>
                <w:lang w:eastAsia="ko-KR"/>
              </w:rPr>
              <w:t>Title</w:t>
            </w:r>
          </w:p>
        </w:tc>
      </w:tr>
      <w:tr w:rsidR="001957C7" w:rsidRPr="001957C7" w14:paraId="07BEAD56" w14:textId="77777777" w:rsidTr="00C65F17">
        <w:trPr>
          <w:cantSplit/>
        </w:trPr>
        <w:tc>
          <w:tcPr>
            <w:tcW w:w="824" w:type="dxa"/>
            <w:tcBorders>
              <w:top w:val="single" w:sz="4" w:space="0" w:color="auto"/>
              <w:left w:val="single" w:sz="4" w:space="0" w:color="auto"/>
              <w:bottom w:val="single" w:sz="4" w:space="0" w:color="auto"/>
              <w:right w:val="single" w:sz="4" w:space="0" w:color="auto"/>
            </w:tcBorders>
          </w:tcPr>
          <w:p w14:paraId="1EF45FA2" w14:textId="77777777" w:rsidR="001957C7" w:rsidRPr="001957C7" w:rsidRDefault="001957C7" w:rsidP="001957C7">
            <w:pPr>
              <w:spacing w:before="40" w:after="40"/>
              <w:jc w:val="center"/>
              <w:rPr>
                <w:sz w:val="22"/>
                <w:szCs w:val="22"/>
              </w:rPr>
            </w:pPr>
            <w:r w:rsidRPr="001957C7">
              <w:rPr>
                <w:rFonts w:asciiTheme="majorBidi" w:hAnsiTheme="majorBidi" w:cstheme="majorBidi"/>
                <w:szCs w:val="22"/>
              </w:rPr>
              <w:t>SG13</w:t>
            </w:r>
          </w:p>
        </w:tc>
        <w:tc>
          <w:tcPr>
            <w:tcW w:w="1559" w:type="dxa"/>
            <w:tcBorders>
              <w:top w:val="single" w:sz="4" w:space="0" w:color="auto"/>
              <w:left w:val="single" w:sz="4" w:space="0" w:color="auto"/>
              <w:bottom w:val="single" w:sz="4" w:space="0" w:color="auto"/>
              <w:right w:val="single" w:sz="4" w:space="0" w:color="auto"/>
            </w:tcBorders>
          </w:tcPr>
          <w:p w14:paraId="20058486" w14:textId="77777777" w:rsidR="001957C7" w:rsidRPr="001957C7" w:rsidRDefault="001957C7" w:rsidP="001957C7">
            <w:pPr>
              <w:spacing w:before="40" w:after="40"/>
              <w:jc w:val="center"/>
              <w:rPr>
                <w:sz w:val="22"/>
                <w:szCs w:val="22"/>
                <w:lang w:eastAsia="ko-KR"/>
              </w:rPr>
            </w:pPr>
            <w:r w:rsidRPr="001957C7">
              <w:rPr>
                <w:rFonts w:asciiTheme="majorBidi" w:hAnsiTheme="majorBidi" w:cstheme="majorBidi"/>
                <w:sz w:val="22"/>
                <w:szCs w:val="22"/>
              </w:rPr>
              <w:t>Y.3100-series Supplement 44</w:t>
            </w:r>
          </w:p>
        </w:tc>
        <w:tc>
          <w:tcPr>
            <w:tcW w:w="7230" w:type="dxa"/>
            <w:tcBorders>
              <w:top w:val="single" w:sz="4" w:space="0" w:color="auto"/>
              <w:left w:val="single" w:sz="4" w:space="0" w:color="auto"/>
              <w:bottom w:val="single" w:sz="4" w:space="0" w:color="auto"/>
              <w:right w:val="single" w:sz="4" w:space="0" w:color="auto"/>
            </w:tcBorders>
          </w:tcPr>
          <w:p w14:paraId="0EB9C4C7" w14:textId="77777777" w:rsidR="001957C7" w:rsidRPr="001957C7" w:rsidRDefault="001957C7" w:rsidP="001957C7">
            <w:pPr>
              <w:spacing w:before="40" w:after="40"/>
              <w:rPr>
                <w:sz w:val="22"/>
                <w:szCs w:val="22"/>
                <w:lang w:eastAsia="ko-KR"/>
              </w:rPr>
            </w:pPr>
            <w:r w:rsidRPr="001957C7">
              <w:rPr>
                <w:rFonts w:asciiTheme="majorBidi" w:hAnsiTheme="majorBidi" w:cstheme="majorBidi"/>
                <w:sz w:val="22"/>
                <w:szCs w:val="22"/>
              </w:rPr>
              <w:t xml:space="preserve">Standardization and </w:t>
            </w:r>
            <w:proofErr w:type="gramStart"/>
            <w:r w:rsidRPr="001957C7">
              <w:rPr>
                <w:rFonts w:asciiTheme="majorBidi" w:hAnsiTheme="majorBidi" w:cstheme="majorBidi"/>
                <w:sz w:val="22"/>
                <w:szCs w:val="22"/>
              </w:rPr>
              <w:t>open source</w:t>
            </w:r>
            <w:proofErr w:type="gramEnd"/>
            <w:r w:rsidRPr="001957C7">
              <w:rPr>
                <w:rFonts w:asciiTheme="majorBidi" w:hAnsiTheme="majorBidi" w:cstheme="majorBidi"/>
                <w:sz w:val="22"/>
                <w:szCs w:val="22"/>
              </w:rPr>
              <w:t xml:space="preserve"> activities related to network </w:t>
            </w:r>
            <w:proofErr w:type="spellStart"/>
            <w:r w:rsidRPr="001957C7">
              <w:rPr>
                <w:rFonts w:asciiTheme="majorBidi" w:hAnsiTheme="majorBidi" w:cstheme="majorBidi"/>
                <w:sz w:val="22"/>
                <w:szCs w:val="22"/>
              </w:rPr>
              <w:t>softwarization</w:t>
            </w:r>
            <w:proofErr w:type="spellEnd"/>
            <w:r w:rsidRPr="001957C7">
              <w:rPr>
                <w:rFonts w:asciiTheme="majorBidi" w:hAnsiTheme="majorBidi" w:cstheme="majorBidi"/>
                <w:sz w:val="22"/>
                <w:szCs w:val="22"/>
              </w:rPr>
              <w:t xml:space="preserve"> of IMT-2020</w:t>
            </w:r>
          </w:p>
        </w:tc>
      </w:tr>
    </w:tbl>
    <w:p w14:paraId="390C61B5" w14:textId="77777777" w:rsidR="001957C7" w:rsidRPr="00FC40AD" w:rsidRDefault="001957C7" w:rsidP="001957C7">
      <w:pPr>
        <w:keepNext/>
        <w:keepLines/>
        <w:tabs>
          <w:tab w:val="clear" w:pos="794"/>
          <w:tab w:val="clear" w:pos="1191"/>
          <w:tab w:val="clear" w:pos="1588"/>
          <w:tab w:val="clear" w:pos="1985"/>
        </w:tabs>
        <w:spacing w:before="360" w:after="120"/>
        <w:rPr>
          <w:rFonts w:eastAsia="Batang"/>
          <w:b/>
          <w:bCs/>
        </w:rPr>
      </w:pPr>
      <w:bookmarkStart w:id="68" w:name="_Toc45797516"/>
      <w:r w:rsidRPr="00FC40AD">
        <w:rPr>
          <w:rFonts w:eastAsia="Batang"/>
          <w:b/>
          <w:bCs/>
        </w:rPr>
        <w:t xml:space="preserve">Draft Recommendations consented </w:t>
      </w:r>
    </w:p>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1E0" w:firstRow="1" w:lastRow="1" w:firstColumn="1" w:lastColumn="1" w:noHBand="0" w:noVBand="0"/>
      </w:tblPr>
      <w:tblGrid>
        <w:gridCol w:w="851"/>
        <w:gridCol w:w="1559"/>
        <w:gridCol w:w="7229"/>
      </w:tblGrid>
      <w:tr w:rsidR="001957C7" w:rsidRPr="00FC40AD" w14:paraId="6FF139E9" w14:textId="77777777" w:rsidTr="00C65F17">
        <w:trPr>
          <w:cantSplit/>
        </w:trPr>
        <w:tc>
          <w:tcPr>
            <w:tcW w:w="851" w:type="dxa"/>
            <w:tcBorders>
              <w:top w:val="single" w:sz="4" w:space="0" w:color="auto"/>
              <w:left w:val="single" w:sz="4" w:space="0" w:color="auto"/>
              <w:bottom w:val="single" w:sz="4" w:space="0" w:color="auto"/>
              <w:right w:val="single" w:sz="4" w:space="0" w:color="auto"/>
            </w:tcBorders>
          </w:tcPr>
          <w:p w14:paraId="2B0D2FB3" w14:textId="77777777" w:rsidR="001957C7" w:rsidRPr="00FC40AD" w:rsidRDefault="001957C7" w:rsidP="001957C7">
            <w:pPr>
              <w:spacing w:before="40" w:after="40"/>
              <w:ind w:left="14" w:hanging="14"/>
              <w:jc w:val="center"/>
              <w:rPr>
                <w:b/>
                <w:bCs/>
                <w:sz w:val="20"/>
              </w:rPr>
            </w:pPr>
            <w:r w:rsidRPr="00FC40AD">
              <w:rPr>
                <w:b/>
                <w:bCs/>
                <w:sz w:val="20"/>
              </w:rPr>
              <w:t>SG</w:t>
            </w:r>
          </w:p>
        </w:tc>
        <w:tc>
          <w:tcPr>
            <w:tcW w:w="1559" w:type="dxa"/>
            <w:tcBorders>
              <w:top w:val="single" w:sz="4" w:space="0" w:color="auto"/>
              <w:left w:val="single" w:sz="4" w:space="0" w:color="auto"/>
              <w:bottom w:val="single" w:sz="4" w:space="0" w:color="auto"/>
              <w:right w:val="single" w:sz="4" w:space="0" w:color="auto"/>
            </w:tcBorders>
          </w:tcPr>
          <w:p w14:paraId="33EBC2CA" w14:textId="77777777" w:rsidR="001957C7" w:rsidRPr="00FC40AD" w:rsidRDefault="001957C7" w:rsidP="001957C7">
            <w:pPr>
              <w:spacing w:before="40" w:after="40"/>
              <w:ind w:left="14" w:hanging="14"/>
              <w:jc w:val="center"/>
              <w:rPr>
                <w:sz w:val="20"/>
              </w:rPr>
            </w:pPr>
            <w:r w:rsidRPr="00FC40AD">
              <w:rPr>
                <w:b/>
                <w:bCs/>
                <w:sz w:val="20"/>
              </w:rPr>
              <w:t>No.</w:t>
            </w:r>
          </w:p>
        </w:tc>
        <w:tc>
          <w:tcPr>
            <w:tcW w:w="7229" w:type="dxa"/>
            <w:tcBorders>
              <w:top w:val="single" w:sz="4" w:space="0" w:color="auto"/>
              <w:left w:val="single" w:sz="4" w:space="0" w:color="auto"/>
              <w:bottom w:val="single" w:sz="4" w:space="0" w:color="auto"/>
              <w:right w:val="single" w:sz="4" w:space="0" w:color="auto"/>
            </w:tcBorders>
          </w:tcPr>
          <w:p w14:paraId="769C9446" w14:textId="77777777" w:rsidR="001957C7" w:rsidRPr="00FC40AD" w:rsidRDefault="001957C7" w:rsidP="001957C7">
            <w:pPr>
              <w:spacing w:before="40" w:after="40"/>
              <w:ind w:left="14" w:hanging="14"/>
              <w:jc w:val="center"/>
              <w:rPr>
                <w:sz w:val="20"/>
              </w:rPr>
            </w:pPr>
            <w:r w:rsidRPr="00FC40AD">
              <w:rPr>
                <w:b/>
                <w:bCs/>
                <w:sz w:val="20"/>
              </w:rPr>
              <w:t>Title</w:t>
            </w:r>
          </w:p>
        </w:tc>
      </w:tr>
      <w:tr w:rsidR="001957C7" w:rsidRPr="001957C7" w14:paraId="0E82D4D8" w14:textId="77777777" w:rsidTr="00C65F17">
        <w:trPr>
          <w:cantSplit/>
        </w:trPr>
        <w:tc>
          <w:tcPr>
            <w:tcW w:w="851" w:type="dxa"/>
            <w:tcBorders>
              <w:top w:val="single" w:sz="4" w:space="0" w:color="auto"/>
              <w:left w:val="single" w:sz="4" w:space="0" w:color="auto"/>
              <w:bottom w:val="single" w:sz="4" w:space="0" w:color="auto"/>
              <w:right w:val="single" w:sz="4" w:space="0" w:color="auto"/>
            </w:tcBorders>
            <w:vAlign w:val="center"/>
          </w:tcPr>
          <w:p w14:paraId="1447A2D9" w14:textId="77777777" w:rsidR="001957C7" w:rsidRPr="00FC40AD" w:rsidRDefault="001957C7" w:rsidP="001957C7">
            <w:pPr>
              <w:spacing w:before="40" w:after="40"/>
              <w:ind w:left="14" w:hanging="14"/>
              <w:jc w:val="center"/>
              <w:rPr>
                <w:sz w:val="20"/>
              </w:rPr>
            </w:pPr>
            <w:r w:rsidRPr="00FC40AD">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1B3F1469" w14:textId="491BE443" w:rsidR="001957C7" w:rsidRPr="00FC40AD" w:rsidRDefault="001957C7" w:rsidP="001957C7">
            <w:pPr>
              <w:spacing w:before="40" w:after="40"/>
              <w:ind w:left="14" w:hanging="14"/>
              <w:jc w:val="center"/>
              <w:rPr>
                <w:sz w:val="20"/>
              </w:rPr>
            </w:pPr>
            <w:r w:rsidRPr="00FC40AD">
              <w:rPr>
                <w:sz w:val="20"/>
              </w:rPr>
              <w:t xml:space="preserve">Y.2086 </w:t>
            </w:r>
            <w:r w:rsidRPr="00FC40AD">
              <w:rPr>
                <w:sz w:val="20"/>
              </w:rPr>
              <w:br/>
            </w:r>
            <w:r w:rsidR="00FC40AD">
              <w:rPr>
                <w:sz w:val="20"/>
              </w:rPr>
              <w:t>(</w:t>
            </w:r>
            <w:r w:rsidRPr="00FC40AD">
              <w:rPr>
                <w:sz w:val="20"/>
              </w:rPr>
              <w:t>Y.DNI-</w:t>
            </w:r>
            <w:proofErr w:type="spellStart"/>
            <w:r w:rsidRPr="00FC40AD">
              <w:rPr>
                <w:sz w:val="20"/>
              </w:rPr>
              <w:t>fr</w:t>
            </w:r>
            <w:proofErr w:type="spellEnd"/>
            <w:r w:rsidR="00FC40AD">
              <w:rPr>
                <w:sz w:val="20"/>
              </w:rPr>
              <w:t>)</w:t>
            </w:r>
          </w:p>
        </w:tc>
        <w:tc>
          <w:tcPr>
            <w:tcW w:w="7229" w:type="dxa"/>
            <w:tcBorders>
              <w:top w:val="single" w:sz="4" w:space="0" w:color="auto"/>
              <w:left w:val="single" w:sz="4" w:space="0" w:color="auto"/>
              <w:bottom w:val="single" w:sz="4" w:space="0" w:color="auto"/>
              <w:right w:val="single" w:sz="4" w:space="0" w:color="auto"/>
            </w:tcBorders>
          </w:tcPr>
          <w:p w14:paraId="5DFEAEC0" w14:textId="77777777" w:rsidR="001957C7" w:rsidRPr="00FC40AD" w:rsidRDefault="001957C7" w:rsidP="001957C7">
            <w:pPr>
              <w:spacing w:before="40" w:after="40"/>
              <w:rPr>
                <w:sz w:val="20"/>
              </w:rPr>
            </w:pPr>
            <w:r w:rsidRPr="00FC40AD">
              <w:rPr>
                <w:sz w:val="20"/>
              </w:rPr>
              <w:t xml:space="preserve">Framework and requirements of decentralized trustworthy network infrastructure </w:t>
            </w:r>
            <w:r w:rsidRPr="00FC40AD">
              <w:rPr>
                <w:i/>
                <w:sz w:val="18"/>
                <w:szCs w:val="18"/>
              </w:rPr>
              <w:t>(Consented 2021-07-16)</w:t>
            </w:r>
          </w:p>
        </w:tc>
      </w:tr>
      <w:tr w:rsidR="00C13B49" w:rsidRPr="00C13B49" w:rsidDel="00F00BAD" w14:paraId="2BDAC240" w14:textId="77777777" w:rsidTr="00DB2609">
        <w:trPr>
          <w:cantSplit/>
        </w:trPr>
        <w:tc>
          <w:tcPr>
            <w:tcW w:w="851" w:type="dxa"/>
            <w:tcBorders>
              <w:top w:val="single" w:sz="4" w:space="0" w:color="auto"/>
              <w:left w:val="single" w:sz="4" w:space="0" w:color="auto"/>
              <w:bottom w:val="single" w:sz="4" w:space="0" w:color="auto"/>
              <w:right w:val="single" w:sz="4" w:space="0" w:color="auto"/>
            </w:tcBorders>
            <w:vAlign w:val="center"/>
          </w:tcPr>
          <w:p w14:paraId="005D032B" w14:textId="77777777" w:rsidR="00C13B49" w:rsidRPr="00C13B49" w:rsidDel="00F00BAD" w:rsidRDefault="00C13B49" w:rsidP="00C13B49">
            <w:pPr>
              <w:spacing w:before="40" w:after="40"/>
              <w:ind w:left="14" w:hanging="14"/>
              <w:jc w:val="center"/>
              <w:rPr>
                <w:sz w:val="20"/>
              </w:rPr>
            </w:pPr>
            <w:r w:rsidRPr="00C13B49">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0B4F2F83" w14:textId="77777777" w:rsidR="00C13B49" w:rsidRPr="00C13B49" w:rsidDel="00F00BAD" w:rsidRDefault="00C13B49" w:rsidP="00C13B49">
            <w:pPr>
              <w:spacing w:before="40" w:after="40"/>
              <w:ind w:left="14" w:hanging="14"/>
              <w:jc w:val="center"/>
              <w:rPr>
                <w:sz w:val="20"/>
                <w:lang w:val="fr-FR"/>
              </w:rPr>
            </w:pPr>
            <w:r w:rsidRPr="00C13B49">
              <w:rPr>
                <w:sz w:val="20"/>
                <w:lang w:val="fr-FR"/>
              </w:rPr>
              <w:t>Y.3807 (</w:t>
            </w:r>
            <w:proofErr w:type="gramStart"/>
            <w:r w:rsidRPr="00C13B49">
              <w:rPr>
                <w:sz w:val="20"/>
                <w:lang w:val="fr-FR"/>
              </w:rPr>
              <w:t>Y.QKDN</w:t>
            </w:r>
            <w:proofErr w:type="gramEnd"/>
            <w:r w:rsidRPr="00C13B49">
              <w:rPr>
                <w:sz w:val="20"/>
                <w:lang w:val="fr-FR"/>
              </w:rPr>
              <w:t>-QoS-</w:t>
            </w:r>
            <w:proofErr w:type="spellStart"/>
            <w:r w:rsidRPr="00C13B49">
              <w:rPr>
                <w:sz w:val="20"/>
                <w:lang w:val="fr-FR"/>
              </w:rPr>
              <w:t>pa</w:t>
            </w:r>
            <w:proofErr w:type="spellEnd"/>
            <w:r w:rsidRPr="00C13B49">
              <w:rPr>
                <w:sz w:val="20"/>
                <w:lang w:val="fr-FR"/>
              </w:rPr>
              <w:t>)</w:t>
            </w:r>
          </w:p>
        </w:tc>
        <w:tc>
          <w:tcPr>
            <w:tcW w:w="7229" w:type="dxa"/>
            <w:tcBorders>
              <w:top w:val="single" w:sz="4" w:space="0" w:color="auto"/>
              <w:left w:val="single" w:sz="4" w:space="0" w:color="auto"/>
              <w:bottom w:val="single" w:sz="4" w:space="0" w:color="auto"/>
              <w:right w:val="single" w:sz="4" w:space="0" w:color="auto"/>
            </w:tcBorders>
          </w:tcPr>
          <w:p w14:paraId="04346D98" w14:textId="77777777" w:rsidR="00C13B49" w:rsidRDefault="00C13B49" w:rsidP="00C13B49">
            <w:pPr>
              <w:spacing w:before="40" w:after="40"/>
              <w:ind w:left="14" w:hanging="14"/>
              <w:rPr>
                <w:sz w:val="20"/>
              </w:rPr>
            </w:pPr>
            <w:r w:rsidRPr="00C13B49">
              <w:rPr>
                <w:sz w:val="20"/>
              </w:rPr>
              <w:t>Quantum Key Distribution networks - QoS parameters</w:t>
            </w:r>
          </w:p>
          <w:p w14:paraId="77DE727B" w14:textId="04674C6D" w:rsidR="0007009E" w:rsidRPr="00C13B49" w:rsidDel="00F00BAD" w:rsidRDefault="0007009E" w:rsidP="00C13B49">
            <w:pPr>
              <w:spacing w:before="40" w:after="40"/>
              <w:ind w:left="14" w:hanging="14"/>
              <w:rPr>
                <w:sz w:val="20"/>
              </w:rPr>
            </w:pPr>
            <w:r w:rsidRPr="0007009E">
              <w:rPr>
                <w:i/>
                <w:sz w:val="20"/>
              </w:rPr>
              <w:t>(Consented 2021-</w:t>
            </w:r>
            <w:r>
              <w:rPr>
                <w:i/>
                <w:sz w:val="20"/>
              </w:rPr>
              <w:t>12</w:t>
            </w:r>
            <w:r w:rsidRPr="0007009E">
              <w:rPr>
                <w:i/>
                <w:sz w:val="20"/>
              </w:rPr>
              <w:t>-1</w:t>
            </w:r>
            <w:r>
              <w:rPr>
                <w:i/>
                <w:sz w:val="20"/>
              </w:rPr>
              <w:t>0</w:t>
            </w:r>
            <w:r w:rsidRPr="0007009E">
              <w:rPr>
                <w:i/>
                <w:sz w:val="20"/>
              </w:rPr>
              <w:t>)</w:t>
            </w:r>
          </w:p>
        </w:tc>
      </w:tr>
      <w:tr w:rsidR="00C13B49" w:rsidRPr="00C13B49" w:rsidDel="00F00BAD" w14:paraId="0518DD7B" w14:textId="77777777" w:rsidTr="00DB2609">
        <w:trPr>
          <w:cantSplit/>
        </w:trPr>
        <w:tc>
          <w:tcPr>
            <w:tcW w:w="851" w:type="dxa"/>
            <w:tcBorders>
              <w:top w:val="single" w:sz="4" w:space="0" w:color="auto"/>
              <w:left w:val="single" w:sz="4" w:space="0" w:color="auto"/>
              <w:bottom w:val="single" w:sz="4" w:space="0" w:color="auto"/>
              <w:right w:val="single" w:sz="4" w:space="0" w:color="auto"/>
            </w:tcBorders>
            <w:vAlign w:val="center"/>
          </w:tcPr>
          <w:p w14:paraId="44DCE679" w14:textId="77777777" w:rsidR="00C13B49" w:rsidRPr="00C13B49" w:rsidDel="00F00BAD" w:rsidRDefault="00C13B49" w:rsidP="00C13B49">
            <w:pPr>
              <w:spacing w:before="40" w:after="40"/>
              <w:ind w:left="14" w:hanging="14"/>
              <w:jc w:val="center"/>
              <w:rPr>
                <w:sz w:val="20"/>
              </w:rPr>
            </w:pPr>
            <w:r w:rsidRPr="00C13B49">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69829C00" w14:textId="2B8C6A9F" w:rsidR="00C13B49" w:rsidRPr="00C13B49" w:rsidDel="00F00BAD" w:rsidRDefault="00C13B49" w:rsidP="00C13B49">
            <w:pPr>
              <w:spacing w:before="40" w:after="40"/>
              <w:ind w:left="14" w:hanging="14"/>
              <w:jc w:val="center"/>
              <w:rPr>
                <w:sz w:val="20"/>
                <w:lang w:val="fr-FR"/>
              </w:rPr>
            </w:pPr>
            <w:r w:rsidRPr="00C13B49">
              <w:rPr>
                <w:sz w:val="20"/>
                <w:lang w:val="fr-FR"/>
              </w:rPr>
              <w:t>Y.380</w:t>
            </w:r>
            <w:r>
              <w:rPr>
                <w:sz w:val="20"/>
                <w:lang w:val="fr-FR"/>
              </w:rPr>
              <w:t>8</w:t>
            </w:r>
            <w:r w:rsidRPr="00C13B49">
              <w:rPr>
                <w:sz w:val="20"/>
                <w:lang w:val="fr-FR"/>
              </w:rPr>
              <w:t xml:space="preserve"> (</w:t>
            </w:r>
            <w:proofErr w:type="gramStart"/>
            <w:r w:rsidRPr="00C13B49">
              <w:rPr>
                <w:sz w:val="20"/>
                <w:lang w:val="fr-FR"/>
              </w:rPr>
              <w:t>Y.QKDN</w:t>
            </w:r>
            <w:proofErr w:type="gramEnd"/>
            <w:r w:rsidRPr="00C13B49">
              <w:rPr>
                <w:sz w:val="20"/>
                <w:lang w:val="fr-FR"/>
              </w:rPr>
              <w:t>-</w:t>
            </w:r>
            <w:proofErr w:type="spellStart"/>
            <w:r>
              <w:rPr>
                <w:sz w:val="20"/>
                <w:lang w:val="fr-FR"/>
              </w:rPr>
              <w:t>frint</w:t>
            </w:r>
            <w:proofErr w:type="spellEnd"/>
            <w:r w:rsidRPr="00C13B49">
              <w:rPr>
                <w:sz w:val="20"/>
                <w:lang w:val="fr-FR"/>
              </w:rPr>
              <w:t>)</w:t>
            </w:r>
          </w:p>
        </w:tc>
        <w:tc>
          <w:tcPr>
            <w:tcW w:w="7229" w:type="dxa"/>
            <w:tcBorders>
              <w:top w:val="single" w:sz="4" w:space="0" w:color="auto"/>
              <w:left w:val="single" w:sz="4" w:space="0" w:color="auto"/>
              <w:bottom w:val="single" w:sz="4" w:space="0" w:color="auto"/>
              <w:right w:val="single" w:sz="4" w:space="0" w:color="auto"/>
            </w:tcBorders>
          </w:tcPr>
          <w:p w14:paraId="20C3C673" w14:textId="77777777" w:rsidR="00C13B49" w:rsidRDefault="00C13B49" w:rsidP="00C13B49">
            <w:pPr>
              <w:spacing w:before="40" w:after="40"/>
              <w:ind w:left="14" w:hanging="14"/>
              <w:rPr>
                <w:sz w:val="20"/>
              </w:rPr>
            </w:pPr>
            <w:r w:rsidRPr="00C13B49">
              <w:rPr>
                <w:sz w:val="20"/>
              </w:rPr>
              <w:t>Framework for integration of quantum key distribution network and secure storage network</w:t>
            </w:r>
          </w:p>
          <w:p w14:paraId="52A7A95B" w14:textId="22723570" w:rsidR="0007009E" w:rsidRPr="00C13B49" w:rsidDel="00F00BAD" w:rsidRDefault="0007009E" w:rsidP="00C13B49">
            <w:pPr>
              <w:spacing w:before="40" w:after="40"/>
              <w:ind w:left="14" w:hanging="14"/>
              <w:rPr>
                <w:sz w:val="20"/>
              </w:rPr>
            </w:pPr>
            <w:r w:rsidRPr="0007009E">
              <w:rPr>
                <w:i/>
                <w:sz w:val="20"/>
              </w:rPr>
              <w:t>(Consented 2021-12-10)</w:t>
            </w:r>
          </w:p>
        </w:tc>
      </w:tr>
      <w:tr w:rsidR="00FC40AD" w:rsidRPr="001957C7" w:rsidDel="00F00BAD" w14:paraId="3DF4A7E2" w14:textId="77777777" w:rsidTr="00FC40AD">
        <w:trPr>
          <w:cantSplit/>
        </w:trPr>
        <w:tc>
          <w:tcPr>
            <w:tcW w:w="851" w:type="dxa"/>
            <w:tcBorders>
              <w:top w:val="single" w:sz="4" w:space="0" w:color="auto"/>
              <w:left w:val="single" w:sz="4" w:space="0" w:color="auto"/>
              <w:bottom w:val="single" w:sz="4" w:space="0" w:color="auto"/>
              <w:right w:val="single" w:sz="4" w:space="0" w:color="auto"/>
            </w:tcBorders>
            <w:vAlign w:val="center"/>
          </w:tcPr>
          <w:p w14:paraId="2F803FC8" w14:textId="77777777" w:rsidR="00FC40AD" w:rsidRPr="001957C7" w:rsidDel="00F00BAD" w:rsidRDefault="00FC40AD" w:rsidP="00FC40AD">
            <w:pPr>
              <w:spacing w:before="40" w:after="40"/>
              <w:ind w:left="14" w:hanging="14"/>
              <w:jc w:val="center"/>
              <w:rPr>
                <w:sz w:val="20"/>
              </w:rPr>
            </w:pPr>
            <w:r w:rsidRPr="001957C7">
              <w:rPr>
                <w:sz w:val="20"/>
              </w:rPr>
              <w:t>SG13</w:t>
            </w:r>
          </w:p>
        </w:tc>
        <w:tc>
          <w:tcPr>
            <w:tcW w:w="1559" w:type="dxa"/>
            <w:tcBorders>
              <w:top w:val="single" w:sz="4" w:space="0" w:color="auto"/>
              <w:left w:val="single" w:sz="4" w:space="0" w:color="auto"/>
              <w:bottom w:val="single" w:sz="4" w:space="0" w:color="auto"/>
              <w:right w:val="single" w:sz="4" w:space="0" w:color="auto"/>
            </w:tcBorders>
            <w:vAlign w:val="center"/>
          </w:tcPr>
          <w:p w14:paraId="661BAF20" w14:textId="08AF5CF5" w:rsidR="00FC40AD" w:rsidRPr="00FC40AD" w:rsidDel="00F00BAD" w:rsidRDefault="00FC40AD" w:rsidP="00FC40AD">
            <w:pPr>
              <w:spacing w:before="40" w:after="40"/>
              <w:ind w:left="14" w:hanging="14"/>
              <w:jc w:val="center"/>
              <w:rPr>
                <w:sz w:val="20"/>
                <w:lang w:val="fr-FR"/>
              </w:rPr>
            </w:pPr>
            <w:r w:rsidRPr="00FC40AD">
              <w:rPr>
                <w:sz w:val="20"/>
                <w:lang w:val="fr-FR"/>
              </w:rPr>
              <w:t>Y.380</w:t>
            </w:r>
            <w:r w:rsidR="00C13B49">
              <w:rPr>
                <w:sz w:val="20"/>
                <w:lang w:val="fr-FR"/>
              </w:rPr>
              <w:t>9</w:t>
            </w:r>
            <w:r w:rsidRPr="00FC40AD">
              <w:rPr>
                <w:sz w:val="20"/>
                <w:lang w:val="fr-FR"/>
              </w:rPr>
              <w:t xml:space="preserve"> (</w:t>
            </w:r>
            <w:proofErr w:type="gramStart"/>
            <w:r w:rsidRPr="00FC40AD">
              <w:rPr>
                <w:sz w:val="20"/>
                <w:lang w:val="fr-FR"/>
              </w:rPr>
              <w:t>Y.QKDN</w:t>
            </w:r>
            <w:proofErr w:type="gramEnd"/>
            <w:r w:rsidRPr="00FC40AD">
              <w:rPr>
                <w:sz w:val="20"/>
                <w:lang w:val="fr-FR"/>
              </w:rPr>
              <w:t>-</w:t>
            </w:r>
            <w:r w:rsidR="00C13B49">
              <w:rPr>
                <w:sz w:val="20"/>
                <w:lang w:val="fr-FR"/>
              </w:rPr>
              <w:t>BM</w:t>
            </w:r>
            <w:r w:rsidRPr="00FC40AD">
              <w:rPr>
                <w:sz w:val="20"/>
                <w:lang w:val="fr-FR"/>
              </w:rPr>
              <w:t>)</w:t>
            </w:r>
          </w:p>
        </w:tc>
        <w:tc>
          <w:tcPr>
            <w:tcW w:w="7229" w:type="dxa"/>
            <w:tcBorders>
              <w:top w:val="single" w:sz="4" w:space="0" w:color="auto"/>
              <w:left w:val="single" w:sz="4" w:space="0" w:color="auto"/>
              <w:bottom w:val="single" w:sz="4" w:space="0" w:color="auto"/>
              <w:right w:val="single" w:sz="4" w:space="0" w:color="auto"/>
            </w:tcBorders>
          </w:tcPr>
          <w:p w14:paraId="114C5CAE" w14:textId="77777777" w:rsidR="00FC40AD" w:rsidRDefault="00C13B49" w:rsidP="00DB2609">
            <w:pPr>
              <w:spacing w:before="40" w:after="40"/>
              <w:rPr>
                <w:sz w:val="20"/>
              </w:rPr>
            </w:pPr>
            <w:r w:rsidRPr="00C13B49">
              <w:rPr>
                <w:sz w:val="20"/>
              </w:rPr>
              <w:t>Quantum Key Distribution Networks - Business role-based models</w:t>
            </w:r>
          </w:p>
          <w:p w14:paraId="4F1A45CD" w14:textId="190B5182" w:rsidR="0007009E" w:rsidRPr="001957C7" w:rsidDel="00F00BAD" w:rsidRDefault="0007009E" w:rsidP="00DB2609">
            <w:pPr>
              <w:spacing w:before="40" w:after="40"/>
              <w:rPr>
                <w:sz w:val="20"/>
              </w:rPr>
            </w:pPr>
            <w:r w:rsidRPr="0007009E">
              <w:rPr>
                <w:i/>
                <w:sz w:val="20"/>
              </w:rPr>
              <w:t>(Consented 2021-12-10)</w:t>
            </w:r>
          </w:p>
        </w:tc>
      </w:tr>
    </w:tbl>
    <w:p w14:paraId="293058EF" w14:textId="77777777" w:rsidR="001957C7" w:rsidRPr="001957C7" w:rsidRDefault="001957C7" w:rsidP="001957C7"/>
    <w:p w14:paraId="3ED0A2E3" w14:textId="77777777" w:rsidR="001957C7" w:rsidRPr="001957C7" w:rsidRDefault="001957C7" w:rsidP="001957C7">
      <w:pPr>
        <w:keepNext/>
        <w:keepLines/>
        <w:spacing w:before="160"/>
        <w:ind w:left="794" w:hanging="794"/>
        <w:outlineLvl w:val="2"/>
        <w:rPr>
          <w:b/>
        </w:rPr>
      </w:pPr>
      <w:bookmarkStart w:id="69" w:name="_Toc91228269"/>
      <w:r w:rsidRPr="001957C7">
        <w:rPr>
          <w:b/>
        </w:rPr>
        <w:t>3.3.2</w:t>
      </w:r>
      <w:r w:rsidRPr="001957C7">
        <w:rPr>
          <w:b/>
        </w:rPr>
        <w:tab/>
        <w:t>Lead study group activities on Identity Management</w:t>
      </w:r>
      <w:bookmarkEnd w:id="68"/>
      <w:bookmarkEnd w:id="69"/>
    </w:p>
    <w:p w14:paraId="6505C50A" w14:textId="77777777" w:rsidR="001957C7" w:rsidRPr="001957C7" w:rsidRDefault="001957C7" w:rsidP="001957C7">
      <w:pPr>
        <w:overflowPunct/>
        <w:autoSpaceDE/>
        <w:autoSpaceDN/>
        <w:adjustRightInd/>
        <w:textAlignment w:val="auto"/>
        <w:rPr>
          <w:szCs w:val="24"/>
          <w:lang w:eastAsia="zh-CN"/>
        </w:rPr>
      </w:pPr>
      <w:r w:rsidRPr="001957C7">
        <w:rPr>
          <w:szCs w:val="24"/>
          <w:lang w:eastAsia="zh-CN"/>
        </w:rPr>
        <w:t>Study Group 17 has been designated the Lead Study Group for Identity Management (IdM) in accordance with World Telecommunication Standardization Assembly (WTSA-16) Resolution 2.</w:t>
      </w:r>
    </w:p>
    <w:p w14:paraId="29650406" w14:textId="77777777" w:rsidR="001957C7" w:rsidRPr="001957C7" w:rsidRDefault="001957C7" w:rsidP="001957C7">
      <w:pPr>
        <w:overflowPunct/>
        <w:autoSpaceDE/>
        <w:autoSpaceDN/>
        <w:adjustRightInd/>
        <w:textAlignment w:val="auto"/>
        <w:rPr>
          <w:szCs w:val="24"/>
          <w:lang w:eastAsia="zh-CN"/>
        </w:rPr>
      </w:pPr>
      <w:r w:rsidRPr="001957C7">
        <w:rPr>
          <w:szCs w:val="24"/>
          <w:lang w:eastAsia="zh-CN"/>
        </w:rPr>
        <w:t xml:space="preserve">As the lead study group for Identity Management, Study Group 17 is responsible for the study of the appropriate core Questions on IdM. In addition, in consultation with other relevant study groups and in collaboration, where appropriate, with other standards bodies, Study Group has the responsibility to define and maintain the overall framework and to coordinate, assign (recognizing the mandates of the study groups) and prioritize the studies to be carried out by the study groups, and to ensure the preparation of consistent, </w:t>
      </w:r>
      <w:proofErr w:type="gramStart"/>
      <w:r w:rsidRPr="001957C7">
        <w:rPr>
          <w:szCs w:val="24"/>
          <w:lang w:eastAsia="zh-CN"/>
        </w:rPr>
        <w:t>complete</w:t>
      </w:r>
      <w:proofErr w:type="gramEnd"/>
      <w:r w:rsidRPr="001957C7">
        <w:rPr>
          <w:szCs w:val="24"/>
          <w:lang w:eastAsia="zh-CN"/>
        </w:rPr>
        <w:t xml:space="preserve"> and timely Recommendations.</w:t>
      </w:r>
    </w:p>
    <w:p w14:paraId="23582988" w14:textId="77777777" w:rsidR="001957C7" w:rsidRPr="001957C7" w:rsidRDefault="001957C7" w:rsidP="001957C7">
      <w:pPr>
        <w:overflowPunct/>
        <w:autoSpaceDE/>
        <w:autoSpaceDN/>
        <w:adjustRightInd/>
        <w:textAlignment w:val="auto"/>
      </w:pPr>
      <w:proofErr w:type="gramStart"/>
      <w:r w:rsidRPr="001957C7">
        <w:lastRenderedPageBreak/>
        <w:t>In particular, Study</w:t>
      </w:r>
      <w:proofErr w:type="gramEnd"/>
      <w:r w:rsidRPr="001957C7">
        <w:t xml:space="preserve"> Group 17 is responsible for studies relating to the development of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them, the protection of personally identifiable information (PII) and to develop mechanisms to ensure that access to PII is only authorized when appropriate.</w:t>
      </w:r>
    </w:p>
    <w:p w14:paraId="083E0799" w14:textId="77777777" w:rsidR="001957C7" w:rsidRPr="001957C7" w:rsidRDefault="001957C7" w:rsidP="001957C7">
      <w:pPr>
        <w:keepNext/>
        <w:overflowPunct/>
        <w:autoSpaceDE/>
        <w:autoSpaceDN/>
        <w:adjustRightInd/>
        <w:textAlignment w:val="auto"/>
        <w:rPr>
          <w:iCs/>
          <w:szCs w:val="24"/>
          <w:lang w:eastAsia="zh-CN"/>
        </w:rPr>
      </w:pPr>
      <w:r w:rsidRPr="001957C7">
        <w:rPr>
          <w:iCs/>
          <w:szCs w:val="24"/>
          <w:lang w:eastAsia="zh-CN"/>
        </w:rPr>
        <w:t>The following is the status of work on IdM across the study groups of ITU</w:t>
      </w:r>
      <w:r w:rsidRPr="001957C7">
        <w:rPr>
          <w:lang w:eastAsia="en-CA"/>
        </w:rPr>
        <w:noBreakHyphen/>
      </w:r>
      <w:r w:rsidRPr="001957C7">
        <w:rPr>
          <w:iCs/>
          <w:szCs w:val="24"/>
          <w:lang w:eastAsia="zh-CN"/>
        </w:rPr>
        <w:t>T:</w:t>
      </w:r>
    </w:p>
    <w:p w14:paraId="4EB62D1B" w14:textId="77777777" w:rsidR="001957C7" w:rsidRPr="001957C7" w:rsidRDefault="001957C7" w:rsidP="001957C7">
      <w:pPr>
        <w:rPr>
          <w:lang w:eastAsia="zh-CN"/>
        </w:rPr>
      </w:pPr>
      <w:r w:rsidRPr="001957C7">
        <w:t xml:space="preserve">ITU-T SGs (other than SG17) achieved the following results concerning its </w:t>
      </w:r>
      <w:r w:rsidRPr="001957C7">
        <w:rPr>
          <w:lang w:eastAsia="zh-CN"/>
        </w:rPr>
        <w:t>work on IdM Recommendations:</w:t>
      </w:r>
    </w:p>
    <w:p w14:paraId="3DED4B50" w14:textId="77777777" w:rsidR="001957C7" w:rsidRPr="001957C7" w:rsidRDefault="001957C7" w:rsidP="001957C7">
      <w:pPr>
        <w:spacing w:before="240" w:after="120"/>
        <w:rPr>
          <w:b/>
          <w:bCs/>
          <w:szCs w:val="24"/>
        </w:rPr>
      </w:pPr>
      <w:r w:rsidRPr="008678B4">
        <w:rPr>
          <w:b/>
          <w:bCs/>
          <w:szCs w:val="24"/>
          <w:lang w:eastAsia="zh-CN"/>
        </w:rPr>
        <w:t>Approved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2016"/>
        <w:gridCol w:w="6622"/>
      </w:tblGrid>
      <w:tr w:rsidR="001957C7" w:rsidRPr="001957C7" w14:paraId="3B276B95" w14:textId="77777777" w:rsidTr="00C65F17">
        <w:trPr>
          <w:cantSplit/>
          <w:tblHeader/>
        </w:trPr>
        <w:tc>
          <w:tcPr>
            <w:tcW w:w="793" w:type="dxa"/>
            <w:shd w:val="clear" w:color="auto" w:fill="auto"/>
          </w:tcPr>
          <w:p w14:paraId="536F021F" w14:textId="77777777" w:rsidR="001957C7" w:rsidRPr="001957C7" w:rsidRDefault="001957C7" w:rsidP="001957C7">
            <w:pPr>
              <w:spacing w:before="40" w:after="40"/>
              <w:jc w:val="center"/>
              <w:rPr>
                <w:b/>
                <w:bCs/>
                <w:szCs w:val="24"/>
              </w:rPr>
            </w:pPr>
            <w:r w:rsidRPr="001957C7">
              <w:rPr>
                <w:b/>
                <w:bCs/>
                <w:szCs w:val="24"/>
              </w:rPr>
              <w:t>SG</w:t>
            </w:r>
          </w:p>
        </w:tc>
        <w:tc>
          <w:tcPr>
            <w:tcW w:w="2016" w:type="dxa"/>
            <w:shd w:val="clear" w:color="auto" w:fill="auto"/>
          </w:tcPr>
          <w:p w14:paraId="64B132BB"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
                <w:bCs/>
                <w:szCs w:val="24"/>
              </w:rPr>
            </w:pPr>
            <w:r w:rsidRPr="001957C7">
              <w:rPr>
                <w:b/>
                <w:bCs/>
                <w:szCs w:val="24"/>
              </w:rPr>
              <w:t>Recommendation</w:t>
            </w:r>
          </w:p>
        </w:tc>
        <w:tc>
          <w:tcPr>
            <w:tcW w:w="6622" w:type="dxa"/>
            <w:shd w:val="clear" w:color="auto" w:fill="auto"/>
          </w:tcPr>
          <w:p w14:paraId="7CF4171B" w14:textId="77777777" w:rsidR="001957C7" w:rsidRPr="001957C7" w:rsidRDefault="001957C7" w:rsidP="001957C7">
            <w:pPr>
              <w:spacing w:before="40" w:after="40"/>
              <w:jc w:val="center"/>
              <w:rPr>
                <w:b/>
                <w:bCs/>
                <w:szCs w:val="24"/>
              </w:rPr>
            </w:pPr>
            <w:r w:rsidRPr="001957C7">
              <w:rPr>
                <w:b/>
                <w:bCs/>
                <w:szCs w:val="24"/>
              </w:rPr>
              <w:t>Title</w:t>
            </w:r>
          </w:p>
        </w:tc>
      </w:tr>
      <w:tr w:rsidR="001957C7" w:rsidRPr="001957C7" w14:paraId="042AAE67"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725707DF" w14:textId="77777777" w:rsidR="001957C7" w:rsidRPr="001957C7" w:rsidRDefault="001957C7" w:rsidP="001957C7">
            <w:pPr>
              <w:spacing w:before="40" w:after="40"/>
              <w:jc w:val="center"/>
              <w:rPr>
                <w:sz w:val="22"/>
                <w:szCs w:val="22"/>
              </w:rPr>
            </w:pPr>
            <w:r w:rsidRPr="001957C7">
              <w:rPr>
                <w:sz w:val="22"/>
                <w:szCs w:val="22"/>
              </w:rPr>
              <w:t>SG3</w:t>
            </w:r>
            <w:r w:rsidRPr="001957C7">
              <w:rPr>
                <w:sz w:val="22"/>
                <w:szCs w:val="22"/>
              </w:rPr>
              <w:br/>
              <w:t>SG17</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0FD5E09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color w:val="000000" w:themeColor="text1"/>
                <w:sz w:val="22"/>
                <w:szCs w:val="22"/>
                <w:u w:val="single"/>
              </w:rPr>
              <w:t>D.1140</w:t>
            </w:r>
            <w:r w:rsidRPr="001957C7">
              <w:rPr>
                <w:color w:val="000000" w:themeColor="text1"/>
                <w:sz w:val="22"/>
                <w:szCs w:val="22"/>
                <w:u w:val="single"/>
              </w:rPr>
              <w:br/>
              <w:t>X.1261***</w:t>
            </w:r>
          </w:p>
        </w:tc>
        <w:tc>
          <w:tcPr>
            <w:tcW w:w="6622" w:type="dxa"/>
            <w:tcBorders>
              <w:top w:val="single" w:sz="4" w:space="0" w:color="auto"/>
              <w:left w:val="single" w:sz="4" w:space="0" w:color="auto"/>
              <w:bottom w:val="single" w:sz="4" w:space="0" w:color="auto"/>
              <w:right w:val="single" w:sz="4" w:space="0" w:color="auto"/>
            </w:tcBorders>
            <w:shd w:val="clear" w:color="auto" w:fill="auto"/>
            <w:vAlign w:val="center"/>
          </w:tcPr>
          <w:p w14:paraId="1B14B32E" w14:textId="77777777" w:rsidR="001957C7" w:rsidRPr="001957C7" w:rsidRDefault="001957C7" w:rsidP="001957C7">
            <w:pPr>
              <w:spacing w:before="40" w:after="40"/>
              <w:rPr>
                <w:sz w:val="22"/>
                <w:szCs w:val="22"/>
              </w:rPr>
            </w:pPr>
            <w:r w:rsidRPr="001957C7">
              <w:rPr>
                <w:sz w:val="22"/>
                <w:szCs w:val="22"/>
              </w:rPr>
              <w:t xml:space="preserve">Policy Framework including principles for digital identity infrastructure </w:t>
            </w:r>
          </w:p>
        </w:tc>
      </w:tr>
      <w:tr w:rsidR="001957C7" w:rsidRPr="001957C7" w14:paraId="6CB75CCA"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74714BDA" w14:textId="77777777" w:rsidR="001957C7" w:rsidRPr="001957C7" w:rsidRDefault="001957C7" w:rsidP="001957C7">
            <w:pPr>
              <w:spacing w:before="40" w:after="40"/>
              <w:jc w:val="center"/>
              <w:rPr>
                <w:color w:val="000000"/>
              </w:rPr>
            </w:pPr>
            <w:r w:rsidRPr="001957C7">
              <w:rPr>
                <w:color w:val="000000"/>
              </w:rPr>
              <w:t>SG2</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977F15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sidRPr="001957C7">
              <w:rPr>
                <w:color w:val="000000"/>
                <w:sz w:val="22"/>
              </w:rPr>
              <w:t>E.217rev</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497370B3" w14:textId="77777777" w:rsidR="001957C7" w:rsidRPr="001957C7" w:rsidRDefault="001957C7" w:rsidP="001957C7">
            <w:pPr>
              <w:spacing w:before="40" w:after="40"/>
              <w:rPr>
                <w:color w:val="000000"/>
              </w:rPr>
            </w:pPr>
            <w:r w:rsidRPr="001957C7">
              <w:rPr>
                <w:color w:val="000000"/>
              </w:rPr>
              <w:t>Maritime communications - Ship Station identity</w:t>
            </w:r>
          </w:p>
        </w:tc>
      </w:tr>
      <w:tr w:rsidR="00F52894" w:rsidRPr="001957C7" w14:paraId="44F730AB"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6AE2F037" w14:textId="7DA098FA" w:rsidR="00F52894" w:rsidRPr="001957C7" w:rsidRDefault="00F52894" w:rsidP="001957C7">
            <w:pPr>
              <w:spacing w:before="40" w:after="40"/>
              <w:jc w:val="center"/>
              <w:rPr>
                <w:color w:val="000000"/>
              </w:rPr>
            </w:pPr>
            <w:r>
              <w:rPr>
                <w:color w:val="000000"/>
              </w:rPr>
              <w:t>SG11</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1F265C5A" w14:textId="43BC19D1" w:rsidR="00F52894" w:rsidRPr="001957C7" w:rsidRDefault="00F52894"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Pr>
                <w:color w:val="000000"/>
                <w:sz w:val="22"/>
              </w:rPr>
              <w:t>Q.4063</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1DB1B19A" w14:textId="542E8358" w:rsidR="00F52894" w:rsidRPr="001957C7" w:rsidRDefault="00F52894" w:rsidP="00F52894">
            <w:pPr>
              <w:tabs>
                <w:tab w:val="clear" w:pos="794"/>
                <w:tab w:val="clear" w:pos="1191"/>
                <w:tab w:val="clear" w:pos="1588"/>
              </w:tabs>
              <w:spacing w:before="40" w:after="40"/>
              <w:jc w:val="both"/>
              <w:rPr>
                <w:color w:val="000000"/>
              </w:rPr>
            </w:pPr>
            <w:r w:rsidRPr="00F52894">
              <w:rPr>
                <w:color w:val="000000"/>
              </w:rPr>
              <w:t>The framework of testing of identification systems used in IoT</w:t>
            </w:r>
          </w:p>
        </w:tc>
      </w:tr>
      <w:tr w:rsidR="00F52894" w:rsidRPr="001957C7" w14:paraId="02ED2916" w14:textId="77777777" w:rsidTr="00F52894">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033BD8F9" w14:textId="77777777" w:rsidR="00F52894" w:rsidRPr="001957C7" w:rsidRDefault="00F52894" w:rsidP="00DB2609">
            <w:pPr>
              <w:spacing w:before="40" w:after="40"/>
              <w:jc w:val="center"/>
              <w:rPr>
                <w:color w:val="000000"/>
              </w:rPr>
            </w:pPr>
            <w:r>
              <w:rPr>
                <w:color w:val="000000"/>
              </w:rPr>
              <w:t>SG11</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29FF690D" w14:textId="77936801" w:rsidR="00F52894" w:rsidRPr="001957C7" w:rsidRDefault="00F52894" w:rsidP="00DB26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Pr>
                <w:color w:val="000000"/>
                <w:sz w:val="22"/>
              </w:rPr>
              <w:t>Q.5052</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466DF217" w14:textId="18EB06A9" w:rsidR="00F52894" w:rsidRPr="001957C7" w:rsidRDefault="00F52894" w:rsidP="00DB2609">
            <w:pPr>
              <w:tabs>
                <w:tab w:val="clear" w:pos="794"/>
                <w:tab w:val="clear" w:pos="1191"/>
                <w:tab w:val="clear" w:pos="1588"/>
              </w:tabs>
              <w:spacing w:before="40" w:after="40"/>
              <w:jc w:val="both"/>
              <w:rPr>
                <w:color w:val="000000"/>
              </w:rPr>
            </w:pPr>
            <w:r w:rsidRPr="00F52894">
              <w:rPr>
                <w:color w:val="000000"/>
              </w:rPr>
              <w:t>Addressing mobile devices with duplicate unique identifier</w:t>
            </w:r>
          </w:p>
        </w:tc>
      </w:tr>
      <w:tr w:rsidR="001957C7" w:rsidRPr="001957C7" w14:paraId="6ACA0476"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516FA273" w14:textId="77777777" w:rsidR="001957C7" w:rsidRPr="001957C7" w:rsidRDefault="001957C7" w:rsidP="001957C7">
            <w:pPr>
              <w:spacing w:before="40" w:after="40"/>
              <w:jc w:val="center"/>
              <w:rPr>
                <w:sz w:val="22"/>
                <w:szCs w:val="22"/>
              </w:rPr>
            </w:pPr>
            <w:r w:rsidRPr="001957C7">
              <w:rPr>
                <w:color w:val="000000"/>
              </w:rPr>
              <w:t>SG15</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42B7F35D"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color w:val="000000"/>
                <w:sz w:val="22"/>
              </w:rPr>
              <w:t xml:space="preserve">L.207 </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26000B9B" w14:textId="77777777" w:rsidR="001957C7" w:rsidRPr="001957C7" w:rsidRDefault="001957C7" w:rsidP="001957C7">
            <w:pPr>
              <w:spacing w:before="40" w:after="40"/>
              <w:rPr>
                <w:sz w:val="22"/>
                <w:szCs w:val="22"/>
              </w:rPr>
            </w:pPr>
            <w:r w:rsidRPr="001957C7">
              <w:rPr>
                <w:color w:val="000000"/>
              </w:rPr>
              <w:t>Passive n</w:t>
            </w:r>
            <w:r w:rsidRPr="001957C7">
              <w:rPr>
                <w:rFonts w:hint="eastAsia"/>
                <w:color w:val="000000"/>
              </w:rPr>
              <w:t xml:space="preserve">ode </w:t>
            </w:r>
            <w:r w:rsidRPr="001957C7">
              <w:rPr>
                <w:color w:val="000000"/>
              </w:rPr>
              <w:t>e</w:t>
            </w:r>
            <w:r w:rsidRPr="001957C7">
              <w:rPr>
                <w:rFonts w:hint="eastAsia"/>
                <w:color w:val="000000"/>
              </w:rPr>
              <w:t xml:space="preserve">lements </w:t>
            </w:r>
            <w:r w:rsidRPr="001957C7">
              <w:rPr>
                <w:color w:val="000000"/>
              </w:rPr>
              <w:t>with automated ID tag detection</w:t>
            </w:r>
          </w:p>
        </w:tc>
      </w:tr>
      <w:tr w:rsidR="00F52894" w:rsidRPr="001957C7" w14:paraId="1EC75D4A"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78BB6612" w14:textId="3C2F17F0" w:rsidR="00F52894" w:rsidRPr="001957C7" w:rsidRDefault="00F52894" w:rsidP="001957C7">
            <w:pPr>
              <w:spacing w:before="40" w:after="40"/>
              <w:jc w:val="center"/>
              <w:rPr>
                <w:color w:val="000000"/>
              </w:rPr>
            </w:pPr>
            <w:r>
              <w:rPr>
                <w:color w:val="000000"/>
              </w:rPr>
              <w:t>SG16</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4847CC0E" w14:textId="001DD468" w:rsidR="00F52894" w:rsidRPr="001957C7" w:rsidRDefault="00F52894"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Pr>
                <w:color w:val="000000"/>
                <w:sz w:val="22"/>
              </w:rPr>
              <w:t>H.273</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056C1752" w14:textId="105BDCF4" w:rsidR="00F52894" w:rsidRPr="001957C7" w:rsidRDefault="00F52894" w:rsidP="001957C7">
            <w:pPr>
              <w:spacing w:before="40" w:after="40"/>
              <w:rPr>
                <w:color w:val="000000"/>
              </w:rPr>
            </w:pPr>
            <w:r w:rsidRPr="00F52894">
              <w:rPr>
                <w:color w:val="000000"/>
              </w:rPr>
              <w:t>Coding-independent code points for video signal type identification</w:t>
            </w:r>
          </w:p>
        </w:tc>
      </w:tr>
      <w:tr w:rsidR="00F52894" w:rsidRPr="001957C7" w14:paraId="2672B4D1"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5C139DD8" w14:textId="7F773828" w:rsidR="00F52894" w:rsidRDefault="00F52894" w:rsidP="001957C7">
            <w:pPr>
              <w:spacing w:before="40" w:after="40"/>
              <w:jc w:val="center"/>
              <w:rPr>
                <w:color w:val="000000"/>
              </w:rPr>
            </w:pPr>
            <w:r>
              <w:rPr>
                <w:color w:val="000000"/>
              </w:rPr>
              <w:t>SG17</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779B5071" w14:textId="7DB85494" w:rsidR="00F52894" w:rsidRDefault="00F52894"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Pr>
                <w:color w:val="000000"/>
                <w:sz w:val="22"/>
              </w:rPr>
              <w:t>X.1252rev</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1C69EB40" w14:textId="6ECC388D" w:rsidR="00F52894" w:rsidRPr="00F52894" w:rsidRDefault="00F52894" w:rsidP="001957C7">
            <w:pPr>
              <w:spacing w:before="40" w:after="40"/>
              <w:rPr>
                <w:color w:val="000000"/>
              </w:rPr>
            </w:pPr>
            <w:r w:rsidRPr="00F52894">
              <w:rPr>
                <w:color w:val="000000"/>
              </w:rPr>
              <w:t>Baseline identity management terms and definitions</w:t>
            </w:r>
          </w:p>
        </w:tc>
      </w:tr>
      <w:tr w:rsidR="00F52894" w:rsidRPr="001957C7" w14:paraId="65886915" w14:textId="77777777" w:rsidTr="00F52894">
        <w:trPr>
          <w:cantSplit/>
        </w:trPr>
        <w:tc>
          <w:tcPr>
            <w:tcW w:w="793" w:type="dxa"/>
            <w:tcBorders>
              <w:top w:val="single" w:sz="4" w:space="0" w:color="auto"/>
              <w:left w:val="single" w:sz="4" w:space="0" w:color="auto"/>
              <w:bottom w:val="single" w:sz="4" w:space="0" w:color="auto"/>
              <w:right w:val="single" w:sz="4" w:space="0" w:color="auto"/>
            </w:tcBorders>
            <w:shd w:val="clear" w:color="auto" w:fill="auto"/>
          </w:tcPr>
          <w:p w14:paraId="1CF87207" w14:textId="77777777" w:rsidR="00F52894" w:rsidRDefault="00F52894" w:rsidP="00DB2609">
            <w:pPr>
              <w:spacing w:before="40" w:after="40"/>
              <w:jc w:val="center"/>
              <w:rPr>
                <w:color w:val="000000"/>
              </w:rPr>
            </w:pPr>
            <w:r>
              <w:rPr>
                <w:color w:val="000000"/>
              </w:rPr>
              <w:t>SG17</w:t>
            </w: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023B48AB" w14:textId="38F7EF0E" w:rsidR="00F52894" w:rsidRDefault="00F52894" w:rsidP="00DB26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rPr>
            </w:pPr>
            <w:r>
              <w:rPr>
                <w:color w:val="000000"/>
                <w:sz w:val="22"/>
              </w:rPr>
              <w:t>X.1403</w:t>
            </w:r>
          </w:p>
        </w:tc>
        <w:tc>
          <w:tcPr>
            <w:tcW w:w="6622" w:type="dxa"/>
            <w:tcBorders>
              <w:top w:val="single" w:sz="4" w:space="0" w:color="auto"/>
              <w:left w:val="single" w:sz="4" w:space="0" w:color="auto"/>
              <w:bottom w:val="single" w:sz="4" w:space="0" w:color="auto"/>
              <w:right w:val="single" w:sz="4" w:space="0" w:color="auto"/>
            </w:tcBorders>
            <w:shd w:val="clear" w:color="auto" w:fill="auto"/>
          </w:tcPr>
          <w:p w14:paraId="375F7E98" w14:textId="58D1BE26" w:rsidR="00F52894" w:rsidRPr="00F52894" w:rsidRDefault="00F52894" w:rsidP="00DB2609">
            <w:pPr>
              <w:spacing w:before="40" w:after="40"/>
              <w:rPr>
                <w:color w:val="000000"/>
              </w:rPr>
            </w:pPr>
            <w:r w:rsidRPr="00F52894">
              <w:rPr>
                <w:color w:val="000000"/>
              </w:rPr>
              <w:t>Security guidelines for using DLT for decentralized identity management</w:t>
            </w:r>
          </w:p>
        </w:tc>
      </w:tr>
      <w:tr w:rsidR="001957C7" w:rsidRPr="001957C7" w14:paraId="6E2A2A54"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31A03D3" w14:textId="77777777" w:rsidR="001957C7" w:rsidRPr="001957C7" w:rsidRDefault="001957C7" w:rsidP="001957C7">
            <w:pPr>
              <w:spacing w:before="40" w:after="40"/>
              <w:jc w:val="center"/>
              <w:rPr>
                <w:sz w:val="22"/>
                <w:szCs w:val="22"/>
              </w:rPr>
            </w:pPr>
            <w:r w:rsidRPr="001957C7">
              <w:rPr>
                <w:color w:val="000000"/>
                <w:sz w:val="22"/>
                <w:szCs w:val="22"/>
              </w:rPr>
              <w:t>SG20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78119149"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color w:val="000000"/>
                <w:sz w:val="22"/>
                <w:szCs w:val="22"/>
              </w:rPr>
              <w:t>Y.4805</w:t>
            </w:r>
          </w:p>
        </w:tc>
        <w:tc>
          <w:tcPr>
            <w:tcW w:w="6622" w:type="dxa"/>
            <w:tcBorders>
              <w:top w:val="single" w:sz="4" w:space="0" w:color="auto"/>
              <w:left w:val="single" w:sz="4" w:space="0" w:color="auto"/>
              <w:bottom w:val="single" w:sz="4" w:space="0" w:color="auto"/>
              <w:right w:val="single" w:sz="4" w:space="0" w:color="auto"/>
            </w:tcBorders>
            <w:shd w:val="clear" w:color="auto" w:fill="auto"/>
            <w:vAlign w:val="center"/>
          </w:tcPr>
          <w:p w14:paraId="54FFA357" w14:textId="77777777" w:rsidR="001957C7" w:rsidRPr="001957C7" w:rsidRDefault="001957C7" w:rsidP="001957C7">
            <w:pPr>
              <w:spacing w:before="40" w:after="40"/>
              <w:rPr>
                <w:sz w:val="22"/>
                <w:szCs w:val="22"/>
              </w:rPr>
            </w:pPr>
            <w:r w:rsidRPr="001957C7">
              <w:rPr>
                <w:color w:val="000000"/>
                <w:sz w:val="22"/>
                <w:szCs w:val="22"/>
              </w:rPr>
              <w:t>Identifier service requirements for the interoperability of Smart City applications</w:t>
            </w:r>
          </w:p>
        </w:tc>
      </w:tr>
      <w:tr w:rsidR="001957C7" w:rsidRPr="001957C7" w14:paraId="1256F1C8"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62A6BDAB" w14:textId="77777777" w:rsidR="001957C7" w:rsidRPr="001957C7" w:rsidRDefault="001957C7" w:rsidP="001957C7">
            <w:pPr>
              <w:spacing w:before="40" w:after="40"/>
              <w:jc w:val="center"/>
              <w:rPr>
                <w:color w:val="000000"/>
                <w:sz w:val="22"/>
                <w:szCs w:val="22"/>
              </w:rPr>
            </w:pPr>
            <w:r w:rsidRPr="001957C7">
              <w:rPr>
                <w:sz w:val="22"/>
                <w:szCs w:val="22"/>
              </w:rPr>
              <w:t>SG20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31C72B5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000000"/>
                <w:sz w:val="22"/>
                <w:szCs w:val="22"/>
              </w:rPr>
            </w:pPr>
            <w:r w:rsidRPr="001957C7">
              <w:rPr>
                <w:sz w:val="22"/>
                <w:szCs w:val="22"/>
              </w:rPr>
              <w:t>Y.4476</w:t>
            </w:r>
          </w:p>
        </w:tc>
        <w:tc>
          <w:tcPr>
            <w:tcW w:w="6622" w:type="dxa"/>
            <w:tcBorders>
              <w:top w:val="single" w:sz="4" w:space="0" w:color="auto"/>
              <w:left w:val="single" w:sz="4" w:space="0" w:color="auto"/>
              <w:bottom w:val="single" w:sz="4" w:space="0" w:color="auto"/>
              <w:right w:val="single" w:sz="4" w:space="0" w:color="auto"/>
            </w:tcBorders>
            <w:shd w:val="clear" w:color="auto" w:fill="auto"/>
            <w:vAlign w:val="center"/>
          </w:tcPr>
          <w:p w14:paraId="40D6FA8E" w14:textId="77777777" w:rsidR="001957C7" w:rsidRPr="001957C7" w:rsidRDefault="001957C7" w:rsidP="001957C7">
            <w:pPr>
              <w:spacing w:before="40" w:after="40"/>
              <w:rPr>
                <w:color w:val="000000"/>
                <w:sz w:val="22"/>
                <w:szCs w:val="22"/>
              </w:rPr>
            </w:pPr>
            <w:r w:rsidRPr="001957C7">
              <w:rPr>
                <w:sz w:val="22"/>
                <w:szCs w:val="22"/>
              </w:rPr>
              <w:t xml:space="preserve">OID-based Resolution framework for transaction of distributed ledger assigned to IoT resources </w:t>
            </w:r>
          </w:p>
        </w:tc>
      </w:tr>
      <w:tr w:rsidR="001957C7" w:rsidRPr="001957C7" w14:paraId="5F8F6391" w14:textId="77777777" w:rsidTr="00C65F17">
        <w:trPr>
          <w:cantSplit/>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2C86311E" w14:textId="77777777" w:rsidR="001957C7" w:rsidRPr="001957C7" w:rsidRDefault="001957C7" w:rsidP="001957C7">
            <w:pPr>
              <w:spacing w:before="40" w:after="40"/>
              <w:jc w:val="center"/>
              <w:rPr>
                <w:sz w:val="22"/>
                <w:szCs w:val="22"/>
              </w:rPr>
            </w:pPr>
            <w:r w:rsidRPr="001957C7">
              <w:rPr>
                <w:sz w:val="22"/>
                <w:szCs w:val="22"/>
              </w:rPr>
              <w:t>SG20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33170CDD" w14:textId="42065A1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sz w:val="22"/>
                <w:szCs w:val="22"/>
              </w:rPr>
              <w:t>Y.4809</w:t>
            </w:r>
          </w:p>
        </w:tc>
        <w:tc>
          <w:tcPr>
            <w:tcW w:w="6622" w:type="dxa"/>
            <w:tcBorders>
              <w:top w:val="single" w:sz="4" w:space="0" w:color="auto"/>
              <w:left w:val="single" w:sz="4" w:space="0" w:color="auto"/>
              <w:bottom w:val="single" w:sz="4" w:space="0" w:color="auto"/>
              <w:right w:val="single" w:sz="4" w:space="0" w:color="auto"/>
            </w:tcBorders>
            <w:shd w:val="clear" w:color="auto" w:fill="auto"/>
            <w:vAlign w:val="center"/>
          </w:tcPr>
          <w:p w14:paraId="16554045" w14:textId="77777777" w:rsidR="001957C7" w:rsidRPr="001957C7" w:rsidRDefault="001957C7" w:rsidP="001957C7">
            <w:pPr>
              <w:spacing w:before="40" w:after="40"/>
              <w:rPr>
                <w:sz w:val="22"/>
                <w:szCs w:val="22"/>
              </w:rPr>
            </w:pPr>
            <w:r w:rsidRPr="001957C7">
              <w:rPr>
                <w:sz w:val="22"/>
                <w:szCs w:val="22"/>
              </w:rPr>
              <w:t xml:space="preserve">IoT Identifiers for Intelligent Transport Systems </w:t>
            </w:r>
          </w:p>
        </w:tc>
      </w:tr>
      <w:tr w:rsidR="00F52894" w:rsidRPr="001957C7" w14:paraId="0648DCF6" w14:textId="77777777" w:rsidTr="00F52894">
        <w:trPr>
          <w:cantSplit/>
        </w:trPr>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4DC75873" w14:textId="77777777" w:rsidR="00F52894" w:rsidRPr="001957C7" w:rsidRDefault="00F52894" w:rsidP="00DB2609">
            <w:pPr>
              <w:spacing w:before="40" w:after="40"/>
              <w:jc w:val="center"/>
              <w:rPr>
                <w:sz w:val="22"/>
                <w:szCs w:val="22"/>
              </w:rPr>
            </w:pPr>
            <w:r w:rsidRPr="001957C7">
              <w:rPr>
                <w:sz w:val="22"/>
                <w:szCs w:val="22"/>
              </w:rPr>
              <w:t>SG20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tcPr>
          <w:p w14:paraId="73990A2B" w14:textId="08BB0CF6" w:rsidR="00F52894" w:rsidRPr="001957C7" w:rsidRDefault="00F52894" w:rsidP="00DB260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rPr>
            </w:pPr>
            <w:r w:rsidRPr="001957C7">
              <w:rPr>
                <w:sz w:val="22"/>
                <w:szCs w:val="22"/>
              </w:rPr>
              <w:t>Y.48</w:t>
            </w:r>
            <w:r>
              <w:rPr>
                <w:sz w:val="22"/>
                <w:szCs w:val="22"/>
              </w:rPr>
              <w:t>11</w:t>
            </w:r>
          </w:p>
        </w:tc>
        <w:tc>
          <w:tcPr>
            <w:tcW w:w="6622" w:type="dxa"/>
            <w:tcBorders>
              <w:top w:val="single" w:sz="4" w:space="0" w:color="auto"/>
              <w:left w:val="single" w:sz="4" w:space="0" w:color="auto"/>
              <w:bottom w:val="single" w:sz="4" w:space="0" w:color="auto"/>
              <w:right w:val="single" w:sz="4" w:space="0" w:color="auto"/>
            </w:tcBorders>
            <w:shd w:val="clear" w:color="auto" w:fill="auto"/>
            <w:vAlign w:val="center"/>
          </w:tcPr>
          <w:p w14:paraId="5127FE05" w14:textId="20B15087" w:rsidR="00F52894" w:rsidRPr="001957C7" w:rsidRDefault="00F52894" w:rsidP="00DB2609">
            <w:pPr>
              <w:spacing w:before="40" w:after="40"/>
              <w:rPr>
                <w:sz w:val="22"/>
                <w:szCs w:val="22"/>
              </w:rPr>
            </w:pPr>
            <w:r w:rsidRPr="00F52894">
              <w:rPr>
                <w:sz w:val="22"/>
                <w:szCs w:val="22"/>
              </w:rPr>
              <w:t>Reference framework of converged service for identification and authentication for IoT devices in decentralized environment</w:t>
            </w:r>
          </w:p>
        </w:tc>
      </w:tr>
    </w:tbl>
    <w:p w14:paraId="1AEB9CFA" w14:textId="77777777" w:rsidR="001957C7" w:rsidRPr="001957C7" w:rsidRDefault="001957C7" w:rsidP="001957C7">
      <w:pPr>
        <w:spacing w:before="240" w:after="120"/>
      </w:pPr>
      <w:r w:rsidRPr="001957C7">
        <w:rPr>
          <w:b/>
          <w:bCs/>
        </w:rPr>
        <w:t>***</w:t>
      </w:r>
      <w:r w:rsidRPr="001957C7">
        <w:rPr>
          <w:b/>
          <w:bCs/>
        </w:rPr>
        <w:tab/>
      </w:r>
      <w:r w:rsidRPr="001957C7">
        <w:t>Dual numbering of D.1140 (SG3) as X.1261 (SG17)</w:t>
      </w:r>
    </w:p>
    <w:p w14:paraId="5BF1DA7E" w14:textId="77777777" w:rsidR="001957C7" w:rsidRPr="001957C7" w:rsidRDefault="001957C7" w:rsidP="001957C7">
      <w:pPr>
        <w:spacing w:before="240"/>
      </w:pPr>
      <w:r w:rsidRPr="001957C7">
        <w:t>In addition, a lead study group on identity management homepage is maintained on the Study Group 17 website with direct links to key resources.</w:t>
      </w:r>
    </w:p>
    <w:p w14:paraId="6857EC09" w14:textId="77777777" w:rsidR="001957C7" w:rsidRPr="001957C7" w:rsidRDefault="001957C7" w:rsidP="001957C7">
      <w:pPr>
        <w:keepNext/>
        <w:keepLines/>
        <w:spacing w:before="160"/>
        <w:ind w:left="794" w:hanging="794"/>
        <w:outlineLvl w:val="2"/>
        <w:rPr>
          <w:b/>
        </w:rPr>
      </w:pPr>
      <w:bookmarkStart w:id="70" w:name="_Toc45797517"/>
      <w:bookmarkStart w:id="71" w:name="_Toc91228270"/>
      <w:r w:rsidRPr="001957C7">
        <w:rPr>
          <w:b/>
        </w:rPr>
        <w:t>3.3.3</w:t>
      </w:r>
      <w:r w:rsidRPr="001957C7">
        <w:rPr>
          <w:b/>
        </w:rPr>
        <w:tab/>
        <w:t>Lead study group activities on languages and description techniques</w:t>
      </w:r>
      <w:bookmarkEnd w:id="70"/>
      <w:bookmarkEnd w:id="71"/>
    </w:p>
    <w:p w14:paraId="1007146D" w14:textId="77777777" w:rsidR="001957C7" w:rsidRPr="001957C7" w:rsidRDefault="001957C7" w:rsidP="001957C7">
      <w:pPr>
        <w:rPr>
          <w:szCs w:val="24"/>
        </w:rPr>
      </w:pPr>
      <w:r w:rsidRPr="001957C7">
        <w:rPr>
          <w:szCs w:val="24"/>
        </w:rPr>
        <w:t>Study Group 17 has been designated the Lead Study Group for languages and description techniques in accordance with World Telecommunication Standardization Assembly (WTSA-16) Resolution 2.</w:t>
      </w:r>
    </w:p>
    <w:p w14:paraId="7AA75670" w14:textId="77777777" w:rsidR="001957C7" w:rsidRPr="001957C7" w:rsidRDefault="001957C7" w:rsidP="001957C7">
      <w:pPr>
        <w:tabs>
          <w:tab w:val="clear" w:pos="794"/>
          <w:tab w:val="clear" w:pos="1191"/>
          <w:tab w:val="clear" w:pos="1588"/>
          <w:tab w:val="clear" w:pos="1985"/>
        </w:tabs>
        <w:overflowPunct/>
        <w:autoSpaceDE/>
        <w:autoSpaceDN/>
        <w:adjustRightInd/>
        <w:spacing w:before="100" w:after="100" w:line="240" w:lineRule="atLeast"/>
        <w:textAlignment w:val="auto"/>
        <w:rPr>
          <w:color w:val="000000"/>
          <w:szCs w:val="24"/>
          <w:lang w:val="en-US" w:eastAsia="zh-CN"/>
        </w:rPr>
      </w:pPr>
      <w:r w:rsidRPr="001957C7">
        <w:rPr>
          <w:color w:val="000000"/>
          <w:szCs w:val="24"/>
          <w:lang w:val="en-US" w:eastAsia="zh-CN"/>
        </w:rPr>
        <w:t>As Lead Study Group for Languages and Description Techniques, Study Group 17 has the responsibility with respect to languages and description techniques for telecommunications:</w:t>
      </w:r>
    </w:p>
    <w:p w14:paraId="00ABF36A" w14:textId="77777777" w:rsidR="001957C7" w:rsidRPr="001957C7" w:rsidRDefault="001957C7" w:rsidP="00C1784E">
      <w:pPr>
        <w:numPr>
          <w:ilvl w:val="0"/>
          <w:numId w:val="7"/>
        </w:numPr>
        <w:tabs>
          <w:tab w:val="clear" w:pos="794"/>
          <w:tab w:val="clear" w:pos="1191"/>
          <w:tab w:val="clear" w:pos="1588"/>
          <w:tab w:val="clear" w:pos="1985"/>
          <w:tab w:val="left" w:pos="720"/>
        </w:tabs>
        <w:overflowPunct/>
        <w:autoSpaceDE/>
        <w:autoSpaceDN/>
        <w:adjustRightInd/>
        <w:spacing w:line="240" w:lineRule="atLeast"/>
        <w:ind w:left="714" w:hanging="357"/>
        <w:textAlignment w:val="auto"/>
        <w:rPr>
          <w:rFonts w:asciiTheme="majorBidi" w:eastAsia="Batang" w:hAnsiTheme="majorBidi" w:cstheme="majorBidi"/>
          <w:color w:val="000000"/>
          <w:szCs w:val="24"/>
        </w:rPr>
      </w:pPr>
      <w:r w:rsidRPr="001957C7">
        <w:rPr>
          <w:rFonts w:asciiTheme="majorBidi" w:eastAsia="Batang" w:hAnsiTheme="majorBidi" w:cstheme="majorBidi"/>
          <w:color w:val="000000"/>
          <w:szCs w:val="24"/>
        </w:rPr>
        <w:t>to provide guidance to ITU</w:t>
      </w:r>
      <w:r w:rsidRPr="001957C7">
        <w:rPr>
          <w:rFonts w:eastAsia="Batang"/>
          <w:lang w:eastAsia="en-CA"/>
        </w:rPr>
        <w:noBreakHyphen/>
      </w:r>
      <w:r w:rsidRPr="001957C7">
        <w:rPr>
          <w:rFonts w:asciiTheme="majorBidi" w:eastAsia="Batang" w:hAnsiTheme="majorBidi" w:cstheme="majorBidi"/>
          <w:color w:val="000000"/>
          <w:szCs w:val="24"/>
        </w:rPr>
        <w:t xml:space="preserve">T members and other Study Groups on the use of languages and description </w:t>
      </w:r>
      <w:proofErr w:type="gramStart"/>
      <w:r w:rsidRPr="001957C7">
        <w:rPr>
          <w:rFonts w:asciiTheme="majorBidi" w:eastAsia="Batang" w:hAnsiTheme="majorBidi" w:cstheme="majorBidi"/>
          <w:color w:val="000000"/>
          <w:szCs w:val="24"/>
        </w:rPr>
        <w:t>techniques;</w:t>
      </w:r>
      <w:proofErr w:type="gramEnd"/>
    </w:p>
    <w:p w14:paraId="5FA5CC33" w14:textId="77777777" w:rsidR="001957C7" w:rsidRPr="001957C7" w:rsidRDefault="001957C7" w:rsidP="00C1784E">
      <w:pPr>
        <w:numPr>
          <w:ilvl w:val="0"/>
          <w:numId w:val="7"/>
        </w:numPr>
        <w:tabs>
          <w:tab w:val="clear" w:pos="794"/>
          <w:tab w:val="clear" w:pos="1191"/>
          <w:tab w:val="clear" w:pos="1588"/>
          <w:tab w:val="clear" w:pos="1985"/>
          <w:tab w:val="left" w:pos="720"/>
        </w:tabs>
        <w:overflowPunct/>
        <w:autoSpaceDE/>
        <w:autoSpaceDN/>
        <w:adjustRightInd/>
        <w:spacing w:line="240" w:lineRule="atLeast"/>
        <w:ind w:left="714" w:hanging="357"/>
        <w:textAlignment w:val="auto"/>
        <w:rPr>
          <w:rFonts w:asciiTheme="majorBidi" w:eastAsia="Batang" w:hAnsiTheme="majorBidi" w:cstheme="majorBidi"/>
          <w:color w:val="000000"/>
          <w:szCs w:val="24"/>
        </w:rPr>
      </w:pPr>
      <w:r w:rsidRPr="001957C7">
        <w:rPr>
          <w:rFonts w:asciiTheme="majorBidi" w:eastAsia="Batang" w:hAnsiTheme="majorBidi" w:cstheme="majorBidi"/>
          <w:color w:val="000000"/>
          <w:szCs w:val="24"/>
        </w:rPr>
        <w:lastRenderedPageBreak/>
        <w:t>to maintain the set of ITU</w:t>
      </w:r>
      <w:r w:rsidRPr="001957C7">
        <w:rPr>
          <w:rFonts w:eastAsia="Batang"/>
          <w:lang w:eastAsia="en-CA"/>
        </w:rPr>
        <w:noBreakHyphen/>
      </w:r>
      <w:r w:rsidRPr="001957C7">
        <w:rPr>
          <w:rFonts w:asciiTheme="majorBidi" w:eastAsia="Batang" w:hAnsiTheme="majorBidi" w:cstheme="majorBidi"/>
          <w:color w:val="000000"/>
          <w:szCs w:val="24"/>
        </w:rPr>
        <w:t xml:space="preserve">T Recommendations and other guidelines for languages and description techniques used for </w:t>
      </w:r>
      <w:proofErr w:type="gramStart"/>
      <w:r w:rsidRPr="001957C7">
        <w:rPr>
          <w:rFonts w:asciiTheme="majorBidi" w:eastAsia="Batang" w:hAnsiTheme="majorBidi" w:cstheme="majorBidi"/>
          <w:color w:val="000000"/>
          <w:szCs w:val="24"/>
        </w:rPr>
        <w:t>telecommunications;</w:t>
      </w:r>
      <w:proofErr w:type="gramEnd"/>
    </w:p>
    <w:p w14:paraId="76979E30" w14:textId="77777777" w:rsidR="001957C7" w:rsidRPr="001957C7" w:rsidRDefault="001957C7" w:rsidP="00C1784E">
      <w:pPr>
        <w:numPr>
          <w:ilvl w:val="0"/>
          <w:numId w:val="7"/>
        </w:numPr>
        <w:tabs>
          <w:tab w:val="clear" w:pos="794"/>
          <w:tab w:val="clear" w:pos="1191"/>
          <w:tab w:val="clear" w:pos="1588"/>
          <w:tab w:val="clear" w:pos="1985"/>
          <w:tab w:val="left" w:pos="720"/>
        </w:tabs>
        <w:overflowPunct/>
        <w:autoSpaceDE/>
        <w:autoSpaceDN/>
        <w:adjustRightInd/>
        <w:spacing w:line="240" w:lineRule="atLeast"/>
        <w:ind w:left="714" w:hanging="357"/>
        <w:textAlignment w:val="auto"/>
        <w:rPr>
          <w:rFonts w:asciiTheme="majorBidi" w:eastAsia="Batang" w:hAnsiTheme="majorBidi" w:cstheme="majorBidi"/>
          <w:color w:val="000000"/>
          <w:szCs w:val="24"/>
        </w:rPr>
      </w:pPr>
      <w:r w:rsidRPr="001957C7">
        <w:rPr>
          <w:rFonts w:asciiTheme="majorBidi" w:eastAsia="Batang" w:hAnsiTheme="majorBidi" w:cstheme="majorBidi"/>
          <w:color w:val="000000"/>
          <w:szCs w:val="24"/>
        </w:rPr>
        <w:t>to advise on suitable languages available through other channels to be used if an appropriate language is not defined by a Recommendation of ITU</w:t>
      </w:r>
      <w:r w:rsidRPr="001957C7">
        <w:rPr>
          <w:rFonts w:eastAsia="Batang"/>
          <w:lang w:eastAsia="en-CA"/>
        </w:rPr>
        <w:noBreakHyphen/>
      </w:r>
      <w:proofErr w:type="gramStart"/>
      <w:r w:rsidRPr="001957C7">
        <w:rPr>
          <w:rFonts w:asciiTheme="majorBidi" w:eastAsia="Batang" w:hAnsiTheme="majorBidi" w:cstheme="majorBidi"/>
          <w:color w:val="000000"/>
          <w:szCs w:val="24"/>
        </w:rPr>
        <w:t>T;</w:t>
      </w:r>
      <w:proofErr w:type="gramEnd"/>
    </w:p>
    <w:p w14:paraId="319C7EB1" w14:textId="77777777" w:rsidR="001957C7" w:rsidRPr="001957C7" w:rsidRDefault="001957C7" w:rsidP="00C1784E">
      <w:pPr>
        <w:numPr>
          <w:ilvl w:val="0"/>
          <w:numId w:val="7"/>
        </w:numPr>
        <w:tabs>
          <w:tab w:val="clear" w:pos="794"/>
          <w:tab w:val="clear" w:pos="1191"/>
          <w:tab w:val="clear" w:pos="1588"/>
          <w:tab w:val="clear" w:pos="1985"/>
          <w:tab w:val="left" w:pos="720"/>
        </w:tabs>
        <w:overflowPunct/>
        <w:autoSpaceDE/>
        <w:autoSpaceDN/>
        <w:adjustRightInd/>
        <w:spacing w:line="240" w:lineRule="atLeast"/>
        <w:ind w:left="714" w:hanging="357"/>
        <w:textAlignment w:val="auto"/>
        <w:rPr>
          <w:rFonts w:asciiTheme="majorBidi" w:eastAsia="Batang" w:hAnsiTheme="majorBidi" w:cstheme="majorBidi"/>
          <w:color w:val="000000"/>
          <w:szCs w:val="24"/>
        </w:rPr>
      </w:pPr>
      <w:r w:rsidRPr="001957C7">
        <w:rPr>
          <w:rFonts w:asciiTheme="majorBidi" w:eastAsia="Batang" w:hAnsiTheme="majorBidi" w:cstheme="majorBidi"/>
          <w:color w:val="000000"/>
          <w:szCs w:val="24"/>
        </w:rPr>
        <w:t>to interact with other recognized bodies such as IETF and OMG that use or define complementary languages and description techniques.</w:t>
      </w:r>
    </w:p>
    <w:p w14:paraId="5BB50B77" w14:textId="77777777" w:rsidR="001957C7" w:rsidRPr="001957C7" w:rsidRDefault="001957C7" w:rsidP="001957C7">
      <w:r w:rsidRPr="001957C7">
        <w:t>Questions 11/17 and 12/17 have been productive on languages and description techniques for ASN.1, SDL, MSC, URN and TTCN. Extensive collaboration with other study groups and organizations has helped progress the work.</w:t>
      </w:r>
    </w:p>
    <w:p w14:paraId="4B85B2CA" w14:textId="77777777" w:rsidR="001957C7" w:rsidRPr="001957C7" w:rsidRDefault="001957C7" w:rsidP="001957C7">
      <w:r w:rsidRPr="001957C7">
        <w:t>Question 11/17 works collaboratively with ISO/IEC JTC 1/SC 6/WG 10 on Abstract Syntax Notation One (ASN.1), which are published as common texts in the X.680/X.690/X.890- series.</w:t>
      </w:r>
      <w:r w:rsidRPr="001957C7">
        <w:rPr>
          <w:rFonts w:eastAsia="SimSun"/>
          <w:bCs/>
          <w:szCs w:val="24"/>
        </w:rPr>
        <w:t xml:space="preserve"> </w:t>
      </w:r>
      <w:r w:rsidRPr="001957C7">
        <w:rPr>
          <w:bCs/>
        </w:rPr>
        <w:t xml:space="preserve">The </w:t>
      </w:r>
      <w:hyperlink r:id="rId196" w:history="1">
        <w:r w:rsidRPr="001957C7">
          <w:rPr>
            <w:bCs/>
            <w:color w:val="0000FF"/>
            <w:u w:val="single"/>
          </w:rPr>
          <w:t>ASN.1 module database</w:t>
        </w:r>
      </w:hyperlink>
      <w:r w:rsidRPr="001957C7">
        <w:rPr>
          <w:bCs/>
        </w:rPr>
        <w:t xml:space="preserve"> continues to have new additions, enabling implementers to obtain syntax-checked, machine-readable, published ASN.1 specifications. </w:t>
      </w:r>
      <w:r w:rsidRPr="001957C7">
        <w:t>This database contains about 900 modules of more than 200 ITU-T Recommendations and the modules of other SDOs referenced by them.</w:t>
      </w:r>
    </w:p>
    <w:p w14:paraId="6328D210" w14:textId="77777777" w:rsidR="001957C7" w:rsidRPr="001957C7" w:rsidRDefault="001957C7" w:rsidP="001957C7">
      <w:pPr>
        <w:tabs>
          <w:tab w:val="num" w:pos="1151"/>
        </w:tabs>
        <w:overflowPunct/>
        <w:autoSpaceDE/>
        <w:autoSpaceDN/>
        <w:adjustRightInd/>
        <w:spacing w:line="240" w:lineRule="atLeast"/>
        <w:textAlignment w:val="auto"/>
        <w:rPr>
          <w:rFonts w:eastAsia="SimSun"/>
        </w:rPr>
      </w:pPr>
      <w:r w:rsidRPr="001957C7">
        <w:rPr>
          <w:rFonts w:eastAsia="SimSun"/>
        </w:rPr>
        <w:t>The Specification and Description Language (SDL</w:t>
      </w:r>
      <w:r w:rsidRPr="001957C7">
        <w:rPr>
          <w:rFonts w:eastAsia="SimSun"/>
        </w:rPr>
        <w:noBreakHyphen/>
        <w:t>2010) is used to define systems both as reference models in Recommendations and as implementations.  SDL</w:t>
      </w:r>
      <w:r w:rsidRPr="001957C7">
        <w:rPr>
          <w:rFonts w:eastAsia="SimSun"/>
        </w:rPr>
        <w:noBreakHyphen/>
        <w:t xml:space="preserve">2010 grammar is defined in Z.101 to Z.107 and there is a formal definition in Annex F of Z.100. Question 12/17 updated the formal definition. The benefit of this study has been to detect and resolve ambiguities, </w:t>
      </w:r>
      <w:proofErr w:type="gramStart"/>
      <w:r w:rsidRPr="001957C7">
        <w:rPr>
          <w:rFonts w:eastAsia="SimSun"/>
        </w:rPr>
        <w:t>errors</w:t>
      </w:r>
      <w:proofErr w:type="gramEnd"/>
      <w:r w:rsidRPr="001957C7">
        <w:rPr>
          <w:rFonts w:eastAsia="SimSun"/>
        </w:rPr>
        <w:t xml:space="preserve"> and inconsistencies in the Z.101 to Z.107 texts. A formal definition completely aligned with SDL</w:t>
      </w:r>
      <w:r w:rsidRPr="001957C7">
        <w:rPr>
          <w:rFonts w:eastAsia="SimSun"/>
        </w:rPr>
        <w:noBreakHyphen/>
        <w:t xml:space="preserve">2010 was consented for AAP approval on 5 September 2019. At the same time updated Z.100 to Z.107 texts were consented for AAP approval to remove the ambiguities, </w:t>
      </w:r>
      <w:proofErr w:type="gramStart"/>
      <w:r w:rsidRPr="001957C7">
        <w:rPr>
          <w:rFonts w:eastAsia="SimSun"/>
        </w:rPr>
        <w:t>errors</w:t>
      </w:r>
      <w:proofErr w:type="gramEnd"/>
      <w:r w:rsidRPr="001957C7">
        <w:rPr>
          <w:rFonts w:eastAsia="SimSun"/>
        </w:rPr>
        <w:t xml:space="preserve"> and inconsistencies. A revised </w:t>
      </w:r>
      <w:proofErr w:type="gramStart"/>
      <w:r w:rsidRPr="001957C7">
        <w:rPr>
          <w:rFonts w:eastAsia="SimSun"/>
        </w:rPr>
        <w:t>Z.Imp</w:t>
      </w:r>
      <w:proofErr w:type="gramEnd"/>
      <w:r w:rsidRPr="001957C7">
        <w:rPr>
          <w:rFonts w:eastAsia="SimSun"/>
        </w:rPr>
        <w:t>100 was agreed on 5 September 2019 with an empty list changes to Z.100 to Z.107 texts consented for AAP approval and listing the previous texts in force. The net result is a better-defined SDL</w:t>
      </w:r>
      <w:r w:rsidRPr="001957C7">
        <w:rPr>
          <w:rFonts w:eastAsia="SimSun"/>
        </w:rPr>
        <w:noBreakHyphen/>
        <w:t>2010 with a consistent formal definition. No further work is currently planned.</w:t>
      </w:r>
    </w:p>
    <w:p w14:paraId="300F921F" w14:textId="77777777" w:rsidR="001957C7" w:rsidRPr="001957C7" w:rsidRDefault="001957C7" w:rsidP="001957C7">
      <w:pPr>
        <w:widowControl w:val="0"/>
      </w:pPr>
      <w:r w:rsidRPr="001957C7">
        <w:t>Question 12/17 has a close relationship with ETSI TC MTS and collaboratively maintains the Z.160- and Z.170 series of Recommendation on TTCN</w:t>
      </w:r>
      <w:r w:rsidRPr="001957C7">
        <w:rPr>
          <w:lang w:eastAsia="en-CA"/>
        </w:rPr>
        <w:noBreakHyphen/>
      </w:r>
      <w:r w:rsidRPr="001957C7">
        <w:t>3. Three new and 25 revised texts were approved.</w:t>
      </w:r>
    </w:p>
    <w:p w14:paraId="60656EB9" w14:textId="77777777" w:rsidR="001957C7" w:rsidRPr="001957C7" w:rsidRDefault="001957C7" w:rsidP="001957C7">
      <w:pPr>
        <w:widowControl w:val="0"/>
      </w:pPr>
      <w:r w:rsidRPr="001957C7">
        <w:t>In addition, a lead study group on Languages and description techniques homepage is maintained on the Study Group 17 website with an overview of each of each of the languages.</w:t>
      </w:r>
    </w:p>
    <w:p w14:paraId="2E55A9A4" w14:textId="77777777" w:rsidR="001957C7" w:rsidRPr="001957C7" w:rsidRDefault="001957C7" w:rsidP="001957C7">
      <w:pPr>
        <w:keepNext/>
        <w:keepLines/>
        <w:spacing w:before="160"/>
        <w:ind w:left="794" w:hanging="794"/>
        <w:outlineLvl w:val="2"/>
        <w:rPr>
          <w:b/>
          <w:color w:val="000000"/>
        </w:rPr>
      </w:pPr>
      <w:bookmarkStart w:id="72" w:name="_Toc45797518"/>
      <w:bookmarkStart w:id="73" w:name="_Toc91228271"/>
      <w:r w:rsidRPr="001957C7">
        <w:rPr>
          <w:b/>
        </w:rPr>
        <w:t>3.3.4</w:t>
      </w:r>
      <w:r w:rsidRPr="001957C7">
        <w:rPr>
          <w:b/>
        </w:rPr>
        <w:tab/>
      </w:r>
      <w:r w:rsidRPr="001957C7">
        <w:rPr>
          <w:b/>
          <w:color w:val="000000"/>
        </w:rPr>
        <w:t>Joint Coordination Activity on Identity Management (</w:t>
      </w:r>
      <w:proofErr w:type="spellStart"/>
      <w:r w:rsidRPr="001957C7">
        <w:rPr>
          <w:b/>
          <w:color w:val="000000"/>
        </w:rPr>
        <w:t>JCA-IdM</w:t>
      </w:r>
      <w:proofErr w:type="spellEnd"/>
      <w:r w:rsidRPr="001957C7">
        <w:rPr>
          <w:b/>
          <w:color w:val="000000"/>
        </w:rPr>
        <w:t>)</w:t>
      </w:r>
      <w:bookmarkEnd w:id="72"/>
      <w:bookmarkEnd w:id="73"/>
    </w:p>
    <w:p w14:paraId="2759CAC7" w14:textId="77777777" w:rsidR="001957C7" w:rsidRPr="001957C7" w:rsidRDefault="001957C7" w:rsidP="001957C7">
      <w:pPr>
        <w:widowControl w:val="0"/>
      </w:pPr>
      <w:r w:rsidRPr="001957C7">
        <w:t>The Joint Coordination Activity on Identity Management (</w:t>
      </w:r>
      <w:proofErr w:type="spellStart"/>
      <w:r w:rsidRPr="001957C7">
        <w:t>JCA-IdM</w:t>
      </w:r>
      <w:proofErr w:type="spellEnd"/>
      <w:r w:rsidRPr="001957C7">
        <w:t xml:space="preserve">) from the former study period has been continued during this study </w:t>
      </w:r>
      <w:proofErr w:type="gramStart"/>
      <w:r w:rsidRPr="001957C7">
        <w:t>period;</w:t>
      </w:r>
      <w:proofErr w:type="gramEnd"/>
      <w:r w:rsidRPr="001957C7">
        <w:t xml:space="preserve"> as proposed to and endorsed by TSAG. </w:t>
      </w:r>
      <w:proofErr w:type="spellStart"/>
      <w:r w:rsidRPr="001957C7">
        <w:t>JCA-IdM</w:t>
      </w:r>
      <w:proofErr w:type="spellEnd"/>
      <w:r w:rsidRPr="001957C7">
        <w:t xml:space="preserve"> held </w:t>
      </w:r>
      <w:r w:rsidRPr="00C13939">
        <w:t>six meetings during SG17 Aug/Sept 2017, March 2018, Aug/Sept 2018, Aug/Sept 2019, April 2021, and Aug/Sept 2021 meetings to coordinate ITU-T identity management (</w:t>
      </w:r>
      <w:proofErr w:type="spellStart"/>
      <w:r w:rsidRPr="00C13939">
        <w:t>IdM</w:t>
      </w:r>
      <w:proofErr w:type="spellEnd"/>
      <w:r w:rsidRPr="00C13939">
        <w:t>) work with ITU-T internal groups and relevant external</w:t>
      </w:r>
      <w:r w:rsidRPr="001957C7">
        <w:t xml:space="preserve"> organizations, </w:t>
      </w:r>
      <w:proofErr w:type="spellStart"/>
      <w:r w:rsidRPr="001957C7">
        <w:t>e.g</w:t>
      </w:r>
      <w:proofErr w:type="spellEnd"/>
      <w:r w:rsidRPr="001957C7">
        <w:t xml:space="preserve">, </w:t>
      </w:r>
      <w:r w:rsidRPr="001957C7">
        <w:rPr>
          <w:szCs w:val="24"/>
        </w:rPr>
        <w:t>Decentralized Identify Foundation,</w:t>
      </w:r>
      <w:r w:rsidRPr="001957C7">
        <w:t xml:space="preserve"> FIDO Alliance, ISO/IEC JTC 1/SC 27/WG 5, ISO TC 307, Kantara Initiative, Mobile Driving Licence, NH-ISAC Identity working group, OASIS, </w:t>
      </w:r>
      <w:proofErr w:type="spellStart"/>
      <w:r w:rsidRPr="001957C7">
        <w:rPr>
          <w:lang w:val="en-US"/>
        </w:rPr>
        <w:t>OpenIdD</w:t>
      </w:r>
      <w:proofErr w:type="spellEnd"/>
      <w:r w:rsidRPr="001957C7">
        <w:rPr>
          <w:lang w:val="en-US"/>
        </w:rPr>
        <w:t xml:space="preserve"> Foundation</w:t>
      </w:r>
      <w:r w:rsidRPr="001957C7">
        <w:t xml:space="preserve">, </w:t>
      </w:r>
      <w:proofErr w:type="spellStart"/>
      <w:r w:rsidRPr="001957C7">
        <w:t>Sovrin</w:t>
      </w:r>
      <w:proofErr w:type="spellEnd"/>
      <w:r w:rsidRPr="001957C7">
        <w:t xml:space="preserve"> </w:t>
      </w:r>
      <w:proofErr w:type="spellStart"/>
      <w:r w:rsidRPr="001957C7">
        <w:t>Fondation</w:t>
      </w:r>
      <w:proofErr w:type="spellEnd"/>
      <w:r w:rsidRPr="001957C7">
        <w:t>, SSI Open Standards and UPU. </w:t>
      </w:r>
    </w:p>
    <w:p w14:paraId="3AC4F1BC" w14:textId="77777777" w:rsidR="001957C7" w:rsidRPr="001957C7" w:rsidRDefault="001957C7" w:rsidP="001957C7">
      <w:pPr>
        <w:keepNext/>
        <w:keepLines/>
        <w:spacing w:before="160"/>
        <w:ind w:left="794" w:hanging="794"/>
        <w:outlineLvl w:val="2"/>
        <w:rPr>
          <w:bCs/>
          <w:iCs/>
        </w:rPr>
      </w:pPr>
      <w:bookmarkStart w:id="74" w:name="_Toc45797519"/>
      <w:bookmarkStart w:id="75" w:name="_Toc91228272"/>
      <w:r w:rsidRPr="001957C7">
        <w:rPr>
          <w:b/>
          <w:lang w:val="en-US"/>
        </w:rPr>
        <w:t>3.3.5</w:t>
      </w:r>
      <w:r w:rsidRPr="001957C7">
        <w:rPr>
          <w:b/>
          <w:lang w:val="en-US"/>
        </w:rPr>
        <w:tab/>
      </w:r>
      <w:r w:rsidRPr="001957C7">
        <w:rPr>
          <w:b/>
          <w:bCs/>
          <w:iCs/>
        </w:rPr>
        <w:t>Study Group 17 Regional Group for Africa (SG17RG-AFR)</w:t>
      </w:r>
      <w:bookmarkEnd w:id="74"/>
      <w:bookmarkEnd w:id="75"/>
    </w:p>
    <w:p w14:paraId="307A910A" w14:textId="2C4B2AC1" w:rsidR="001957C7" w:rsidRPr="001957C7" w:rsidRDefault="001957C7" w:rsidP="001957C7">
      <w:pPr>
        <w:rPr>
          <w:rFonts w:asciiTheme="majorBidi" w:hAnsiTheme="majorBidi" w:cstheme="majorBidi"/>
          <w:szCs w:val="24"/>
        </w:rPr>
      </w:pPr>
      <w:r w:rsidRPr="001957C7">
        <w:rPr>
          <w:rFonts w:asciiTheme="majorBidi" w:hAnsiTheme="majorBidi" w:cstheme="majorBidi"/>
          <w:bCs/>
          <w:szCs w:val="24"/>
        </w:rPr>
        <w:t xml:space="preserve">SG17 Regional Group for Africa </w:t>
      </w:r>
      <w:r w:rsidRPr="001957C7">
        <w:rPr>
          <w:rFonts w:asciiTheme="majorBidi" w:hAnsiTheme="majorBidi" w:cstheme="majorBidi"/>
          <w:bCs/>
          <w:iCs/>
          <w:szCs w:val="24"/>
        </w:rPr>
        <w:t xml:space="preserve">(SG17RG-AFR) </w:t>
      </w:r>
      <w:r w:rsidRPr="001957C7">
        <w:rPr>
          <w:rFonts w:asciiTheme="majorBidi" w:hAnsiTheme="majorBidi" w:cstheme="majorBidi"/>
          <w:szCs w:val="24"/>
        </w:rPr>
        <w:t xml:space="preserve">created in April 2015 in last study period was carried on in this study period. It held one meeting in </w:t>
      </w:r>
      <w:ins w:id="76" w:author="Herbert Bertine" w:date="2022-01-07T14:19:00Z">
        <w:r w:rsidR="003D73CF">
          <w:rPr>
            <w:rFonts w:asciiTheme="majorBidi" w:hAnsiTheme="majorBidi" w:cstheme="majorBidi"/>
            <w:szCs w:val="24"/>
          </w:rPr>
          <w:t xml:space="preserve">this </w:t>
        </w:r>
      </w:ins>
      <w:r w:rsidRPr="001957C7">
        <w:rPr>
          <w:rFonts w:asciiTheme="majorBidi" w:hAnsiTheme="majorBidi" w:cstheme="majorBidi"/>
          <w:szCs w:val="24"/>
        </w:rPr>
        <w:t xml:space="preserve">study period as a joint meeting with </w:t>
      </w:r>
      <w:r w:rsidRPr="001957C7">
        <w:rPr>
          <w:bCs/>
          <w:iCs/>
        </w:rPr>
        <w:t xml:space="preserve">SG17RG-ARB </w:t>
      </w:r>
      <w:r w:rsidRPr="001957C7">
        <w:rPr>
          <w:rFonts w:asciiTheme="majorBidi" w:hAnsiTheme="majorBidi" w:cstheme="majorBidi"/>
          <w:szCs w:val="24"/>
        </w:rPr>
        <w:t>in 2-3 April 2019.</w:t>
      </w:r>
    </w:p>
    <w:p w14:paraId="691AFB01" w14:textId="77777777" w:rsidR="001957C7" w:rsidRPr="001957C7" w:rsidRDefault="001957C7" w:rsidP="001957C7">
      <w:pPr>
        <w:keepNext/>
        <w:keepLines/>
        <w:spacing w:before="160"/>
        <w:ind w:left="794" w:hanging="794"/>
        <w:outlineLvl w:val="2"/>
        <w:rPr>
          <w:bCs/>
          <w:iCs/>
        </w:rPr>
      </w:pPr>
      <w:bookmarkStart w:id="77" w:name="_Toc45797520"/>
      <w:bookmarkStart w:id="78" w:name="_Toc91228273"/>
      <w:r w:rsidRPr="001957C7">
        <w:rPr>
          <w:b/>
          <w:lang w:val="en-US"/>
        </w:rPr>
        <w:lastRenderedPageBreak/>
        <w:t>3.3.6</w:t>
      </w:r>
      <w:r w:rsidRPr="001957C7">
        <w:rPr>
          <w:b/>
          <w:lang w:val="en-US"/>
        </w:rPr>
        <w:tab/>
      </w:r>
      <w:r w:rsidRPr="001957C7">
        <w:rPr>
          <w:b/>
          <w:bCs/>
          <w:iCs/>
        </w:rPr>
        <w:t>Study Group 17 Regional Group for Arab (SG17RG-ARB)</w:t>
      </w:r>
      <w:bookmarkEnd w:id="77"/>
      <w:bookmarkEnd w:id="78"/>
    </w:p>
    <w:p w14:paraId="4B1C556A" w14:textId="77777777" w:rsidR="001957C7" w:rsidRPr="001957C7" w:rsidRDefault="001957C7" w:rsidP="001957C7">
      <w:pPr>
        <w:rPr>
          <w:bCs/>
          <w:iCs/>
        </w:rPr>
      </w:pPr>
      <w:r w:rsidRPr="001957C7">
        <w:rPr>
          <w:rFonts w:asciiTheme="majorBidi" w:hAnsiTheme="majorBidi" w:cstheme="majorBidi"/>
          <w:szCs w:val="24"/>
        </w:rPr>
        <w:t xml:space="preserve">At SG17 March 2017 meeting, </w:t>
      </w:r>
      <w:r w:rsidRPr="001957C7">
        <w:rPr>
          <w:rFonts w:asciiTheme="majorBidi" w:hAnsiTheme="majorBidi" w:cstheme="majorBidi"/>
          <w:bCs/>
          <w:szCs w:val="24"/>
        </w:rPr>
        <w:t xml:space="preserve">SG17 Regional Group for Arab (SG17RG-ARB) </w:t>
      </w:r>
      <w:r w:rsidRPr="001957C7">
        <w:rPr>
          <w:rFonts w:asciiTheme="majorBidi" w:hAnsiTheme="majorBidi" w:cstheme="majorBidi"/>
          <w:szCs w:val="24"/>
        </w:rPr>
        <w:t>was created. Its first meeting was held in Muscat, Oman in December 2017. Its second meeting was held in</w:t>
      </w:r>
      <w:r w:rsidRPr="001957C7">
        <w:rPr>
          <w:rFonts w:asciiTheme="majorBidi" w:eastAsiaTheme="minorEastAsia" w:hAnsiTheme="majorBidi" w:cstheme="majorBidi"/>
          <w:szCs w:val="24"/>
          <w:lang w:eastAsia="ja-JP"/>
        </w:rPr>
        <w:t xml:space="preserve"> </w:t>
      </w:r>
      <w:r w:rsidRPr="001957C7">
        <w:rPr>
          <w:rFonts w:asciiTheme="majorBidi" w:hAnsiTheme="majorBidi" w:cstheme="majorBidi"/>
          <w:szCs w:val="24"/>
        </w:rPr>
        <w:t xml:space="preserve">Kuwait in October 2018 and third meeting was held in Tunis in 2-3 April 2019. Its third meeting was a joint meeting with </w:t>
      </w:r>
      <w:r w:rsidRPr="001957C7">
        <w:rPr>
          <w:bCs/>
          <w:iCs/>
        </w:rPr>
        <w:t xml:space="preserve">SG17RG-AFR. </w:t>
      </w:r>
    </w:p>
    <w:p w14:paraId="1905AD9C" w14:textId="77777777" w:rsidR="001957C7" w:rsidRPr="001957C7" w:rsidRDefault="001957C7" w:rsidP="001957C7">
      <w:pPr>
        <w:rPr>
          <w:rFonts w:asciiTheme="majorBidi" w:hAnsiTheme="majorBidi" w:cstheme="majorBidi"/>
          <w:szCs w:val="24"/>
        </w:rPr>
      </w:pPr>
      <w:r w:rsidRPr="001957C7">
        <w:rPr>
          <w:bCs/>
          <w:iCs/>
        </w:rPr>
        <w:t xml:space="preserve">In all SG17 Regional Group meetings, bridging standardization gap and SG17 tutorials were given by SG17 Counsellor. Participants from countries in the regions held brainstorming discussions on cybersecurity topics and identified topics of their specific interest for further study. </w:t>
      </w:r>
    </w:p>
    <w:p w14:paraId="09E1F4F2" w14:textId="77777777" w:rsidR="001957C7" w:rsidRPr="001957C7" w:rsidRDefault="001957C7" w:rsidP="001957C7">
      <w:pPr>
        <w:keepNext/>
        <w:keepLines/>
        <w:spacing w:before="240"/>
        <w:ind w:left="794" w:hanging="794"/>
        <w:outlineLvl w:val="1"/>
        <w:rPr>
          <w:b/>
          <w:color w:val="000000"/>
        </w:rPr>
      </w:pPr>
      <w:bookmarkStart w:id="79" w:name="_Toc45797521"/>
      <w:bookmarkStart w:id="80" w:name="_Toc91228274"/>
      <w:r w:rsidRPr="001957C7">
        <w:rPr>
          <w:b/>
          <w:color w:val="000000"/>
        </w:rPr>
        <w:t>3.4</w:t>
      </w:r>
      <w:r w:rsidRPr="001957C7">
        <w:rPr>
          <w:b/>
          <w:color w:val="000000"/>
        </w:rPr>
        <w:tab/>
        <w:t>Projects</w:t>
      </w:r>
      <w:bookmarkEnd w:id="79"/>
      <w:bookmarkEnd w:id="80"/>
    </w:p>
    <w:p w14:paraId="3C7E8F07" w14:textId="77777777" w:rsidR="001957C7" w:rsidRPr="001957C7" w:rsidRDefault="001957C7" w:rsidP="001957C7">
      <w:pPr>
        <w:keepNext/>
        <w:keepLines/>
        <w:rPr>
          <w:szCs w:val="24"/>
        </w:rPr>
      </w:pPr>
      <w:r w:rsidRPr="001957C7">
        <w:rPr>
          <w:szCs w:val="24"/>
          <w:lang w:eastAsia="zh-CN"/>
        </w:rPr>
        <w:t xml:space="preserve">The SG17 ASN.1 &amp; OID projects continue to </w:t>
      </w:r>
      <w:r w:rsidRPr="001957C7">
        <w:rPr>
          <w:szCs w:val="24"/>
        </w:rPr>
        <w:t>assist:</w:t>
      </w:r>
    </w:p>
    <w:p w14:paraId="5E41D256" w14:textId="77777777" w:rsidR="001957C7" w:rsidRPr="001957C7" w:rsidRDefault="001957C7" w:rsidP="00C1784E">
      <w:pPr>
        <w:keepNext/>
        <w:keepLines/>
        <w:numPr>
          <w:ilvl w:val="0"/>
          <w:numId w:val="8"/>
        </w:numPr>
        <w:tabs>
          <w:tab w:val="left" w:pos="720"/>
        </w:tabs>
        <w:spacing w:before="60"/>
        <w:contextualSpacing/>
        <w:rPr>
          <w:rFonts w:asciiTheme="majorBidi" w:eastAsia="Batang" w:hAnsiTheme="majorBidi" w:cstheme="majorBidi"/>
          <w:szCs w:val="24"/>
        </w:rPr>
      </w:pPr>
      <w:r w:rsidRPr="001957C7">
        <w:rPr>
          <w:rFonts w:asciiTheme="majorBidi" w:eastAsia="Batang" w:hAnsiTheme="majorBidi" w:cstheme="majorBidi"/>
          <w:szCs w:val="24"/>
        </w:rPr>
        <w:t>existing users of ASN.1 and object identifiers (OID), within and outside of ITU</w:t>
      </w:r>
      <w:r w:rsidRPr="001957C7">
        <w:rPr>
          <w:rFonts w:asciiTheme="majorBidi" w:eastAsia="Batang" w:hAnsiTheme="majorBidi" w:cstheme="majorBidi"/>
          <w:szCs w:val="24"/>
        </w:rPr>
        <w:noBreakHyphen/>
        <w:t>T (e.g., ITU</w:t>
      </w:r>
      <w:r w:rsidRPr="001957C7">
        <w:rPr>
          <w:rFonts w:asciiTheme="majorBidi" w:eastAsia="Batang" w:hAnsiTheme="majorBidi" w:cstheme="majorBidi"/>
          <w:szCs w:val="24"/>
        </w:rPr>
        <w:noBreakHyphen/>
        <w:t>T SG16, ISO/IEC JTC 1/SC 27, ISO TC 215, 3GPP, etc.).</w:t>
      </w:r>
    </w:p>
    <w:p w14:paraId="1E2F226F" w14:textId="77777777" w:rsidR="001957C7" w:rsidRPr="001957C7" w:rsidRDefault="001957C7" w:rsidP="00C1784E">
      <w:pPr>
        <w:keepNext/>
        <w:keepLines/>
        <w:numPr>
          <w:ilvl w:val="0"/>
          <w:numId w:val="8"/>
        </w:numPr>
        <w:tabs>
          <w:tab w:val="left" w:pos="720"/>
        </w:tabs>
        <w:spacing w:before="60"/>
        <w:contextualSpacing/>
        <w:rPr>
          <w:rFonts w:asciiTheme="majorBidi" w:eastAsia="Batang" w:hAnsiTheme="majorBidi" w:cstheme="majorBidi"/>
          <w:szCs w:val="24"/>
        </w:rPr>
      </w:pPr>
      <w:r w:rsidRPr="001957C7">
        <w:rPr>
          <w:rFonts w:asciiTheme="majorBidi" w:eastAsia="Batang" w:hAnsiTheme="majorBidi" w:cstheme="majorBidi"/>
          <w:szCs w:val="24"/>
        </w:rPr>
        <w:t>countries and in particular developing countries, in setting a national registration authority for OIDs.</w:t>
      </w:r>
    </w:p>
    <w:p w14:paraId="1148B31A" w14:textId="77B899F1" w:rsidR="001957C7" w:rsidRPr="001957C7" w:rsidRDefault="001957C7" w:rsidP="001957C7">
      <w:pPr>
        <w:rPr>
          <w:color w:val="000000"/>
        </w:rPr>
      </w:pPr>
      <w:r w:rsidRPr="001957C7">
        <w:rPr>
          <w:color w:val="000000"/>
        </w:rPr>
        <w:t xml:space="preserve">These projects provided speakers and tutorial </w:t>
      </w:r>
      <w:r w:rsidR="006324AA" w:rsidRPr="001957C7">
        <w:rPr>
          <w:color w:val="000000"/>
        </w:rPr>
        <w:t>material and</w:t>
      </w:r>
      <w:r w:rsidRPr="001957C7">
        <w:rPr>
          <w:color w:val="000000"/>
        </w:rPr>
        <w:t xml:space="preserve"> coordinates the provision of tool support to users and the contents of related websites.</w:t>
      </w:r>
    </w:p>
    <w:p w14:paraId="2D0B9775" w14:textId="77777777" w:rsidR="001957C7" w:rsidRPr="001957C7" w:rsidRDefault="001957C7" w:rsidP="001957C7">
      <w:pPr>
        <w:keepNext/>
        <w:keepLines/>
        <w:spacing w:before="160"/>
        <w:ind w:left="794" w:hanging="794"/>
        <w:outlineLvl w:val="2"/>
        <w:rPr>
          <w:b/>
        </w:rPr>
      </w:pPr>
      <w:bookmarkStart w:id="81" w:name="_Toc45797522"/>
      <w:bookmarkStart w:id="82" w:name="_Toc91228275"/>
      <w:r w:rsidRPr="001957C7">
        <w:rPr>
          <w:b/>
        </w:rPr>
        <w:t>3.4.1</w:t>
      </w:r>
      <w:r w:rsidRPr="001957C7">
        <w:rPr>
          <w:b/>
        </w:rPr>
        <w:tab/>
        <w:t>ASN.1 Project</w:t>
      </w:r>
      <w:bookmarkEnd w:id="81"/>
      <w:bookmarkEnd w:id="82"/>
    </w:p>
    <w:p w14:paraId="30BE2105" w14:textId="77777777" w:rsidR="001957C7" w:rsidRPr="001957C7" w:rsidRDefault="001957C7" w:rsidP="001957C7">
      <w:pPr>
        <w:tabs>
          <w:tab w:val="right" w:pos="9639"/>
        </w:tabs>
      </w:pPr>
      <w:r w:rsidRPr="001957C7">
        <w:t xml:space="preserve">The ASN.1 project, under the leadership of Mr Paul Thorpe, </w:t>
      </w:r>
      <w:proofErr w:type="gramStart"/>
      <w:r w:rsidRPr="001957C7">
        <w:t>provides assistance to</w:t>
      </w:r>
      <w:proofErr w:type="gramEnd"/>
      <w:r w:rsidRPr="001957C7">
        <w:t xml:space="preserve"> users of ASN.1 (Rec. ITU-T X.680, X.690 and X.890 series) within and outside the ITU-T</w:t>
      </w:r>
      <w:r w:rsidRPr="001957C7">
        <w:rPr>
          <w:rFonts w:eastAsia="SimSun"/>
          <w:lang w:eastAsia="zh-CN"/>
        </w:rPr>
        <w:t xml:space="preserve"> </w:t>
      </w:r>
      <w:r w:rsidRPr="001957C7">
        <w:t>(e.g., ITU-T SG16, ISO/IEC JTC 1/SC27, ISO/TC 215, ETSI LI, 3GPP, etc.). It also</w:t>
      </w:r>
      <w:r w:rsidRPr="001957C7">
        <w:rPr>
          <w:rFonts w:eastAsia="SimSun"/>
          <w:lang w:eastAsia="zh-CN"/>
        </w:rPr>
        <w:t xml:space="preserve"> h</w:t>
      </w:r>
      <w:r w:rsidRPr="001957C7">
        <w:t>elps the TSB in the maintenance of an up-to-date database of error-free ASN.1 modules. The ASN.1 module database continues to have new additions, enabling implementers to obtain syntax-checked, machine-readable, published ASN.1 specifications. This database contains the modules of more than 200 ITU-T Recommendations and the modules of other SDOs referenced by them.</w:t>
      </w:r>
    </w:p>
    <w:p w14:paraId="09059B88" w14:textId="77777777" w:rsidR="001957C7" w:rsidRPr="001957C7" w:rsidRDefault="001957C7" w:rsidP="001957C7">
      <w:pPr>
        <w:rPr>
          <w:color w:val="000000"/>
        </w:rPr>
      </w:pPr>
      <w:r w:rsidRPr="001957C7">
        <w:rPr>
          <w:color w:val="000000"/>
        </w:rPr>
        <w:t>In cooperation with the TSB, a database is being maintained that contains a machine-processable copy of the current version of all ASN.1 modules that are included in ITU</w:t>
      </w:r>
      <w:r w:rsidRPr="001957C7">
        <w:rPr>
          <w:lang w:eastAsia="en-CA"/>
        </w:rPr>
        <w:noBreakHyphen/>
      </w:r>
      <w:r w:rsidRPr="001957C7">
        <w:rPr>
          <w:color w:val="000000"/>
        </w:rPr>
        <w:t>T Recommendations. The provision of an on-line ASN.1 module database is a great value-added tool for the ITU</w:t>
      </w:r>
      <w:r w:rsidRPr="001957C7">
        <w:rPr>
          <w:lang w:eastAsia="en-CA"/>
        </w:rPr>
        <w:noBreakHyphen/>
      </w:r>
      <w:r w:rsidRPr="001957C7">
        <w:rPr>
          <w:color w:val="000000"/>
        </w:rPr>
        <w:t>T compared to other standardization organizations. It improves industry efficiency by saving time and money. Implementations of the associated ITU</w:t>
      </w:r>
      <w:r w:rsidRPr="001957C7">
        <w:rPr>
          <w:lang w:eastAsia="en-CA"/>
        </w:rPr>
        <w:noBreakHyphen/>
      </w:r>
      <w:r w:rsidRPr="001957C7">
        <w:rPr>
          <w:color w:val="000000"/>
        </w:rPr>
        <w:t xml:space="preserve">T Recommendations require an electronic format (using ASCII encoding) </w:t>
      </w:r>
      <w:proofErr w:type="gramStart"/>
      <w:r w:rsidRPr="001957C7">
        <w:rPr>
          <w:color w:val="000000"/>
        </w:rPr>
        <w:t>in order to</w:t>
      </w:r>
      <w:proofErr w:type="gramEnd"/>
      <w:r w:rsidRPr="001957C7">
        <w:rPr>
          <w:color w:val="000000"/>
        </w:rPr>
        <w:t xml:space="preserve"> directly process the formal definitions in current tools. Obtaining an ASCII encoding from a printed or a post-script document involves re-typing, hinders speedy </w:t>
      </w:r>
      <w:proofErr w:type="gramStart"/>
      <w:r w:rsidRPr="001957C7">
        <w:rPr>
          <w:color w:val="000000"/>
        </w:rPr>
        <w:t>implementation</w:t>
      </w:r>
      <w:proofErr w:type="gramEnd"/>
      <w:r w:rsidRPr="001957C7">
        <w:rPr>
          <w:color w:val="000000"/>
        </w:rPr>
        <w:t xml:space="preserve"> and can introduce errors. Having all ASN.1 modules in one place greatly eases implementation of the corresponding protocols. The ASN.1 database also contains selected modules from several other standards bodies.</w:t>
      </w:r>
    </w:p>
    <w:p w14:paraId="372C544C" w14:textId="77777777" w:rsidR="001957C7" w:rsidRPr="001957C7" w:rsidRDefault="001957C7" w:rsidP="001957C7">
      <w:pPr>
        <w:keepNext/>
        <w:keepLines/>
        <w:spacing w:before="160"/>
        <w:ind w:left="794" w:hanging="794"/>
        <w:outlineLvl w:val="2"/>
        <w:rPr>
          <w:b/>
        </w:rPr>
      </w:pPr>
      <w:bookmarkStart w:id="83" w:name="_Toc45797523"/>
      <w:bookmarkStart w:id="84" w:name="_Toc91228276"/>
      <w:r w:rsidRPr="001957C7">
        <w:rPr>
          <w:b/>
        </w:rPr>
        <w:t>3.4.2</w:t>
      </w:r>
      <w:r w:rsidRPr="001957C7">
        <w:rPr>
          <w:b/>
        </w:rPr>
        <w:tab/>
        <w:t>OID Project</w:t>
      </w:r>
      <w:bookmarkEnd w:id="83"/>
      <w:bookmarkEnd w:id="84"/>
    </w:p>
    <w:p w14:paraId="3AAAC1AD" w14:textId="77777777" w:rsidR="001957C7" w:rsidRPr="001957C7" w:rsidRDefault="001957C7" w:rsidP="001957C7">
      <w:pPr>
        <w:rPr>
          <w:szCs w:val="24"/>
        </w:rPr>
      </w:pPr>
      <w:r w:rsidRPr="001957C7">
        <w:rPr>
          <w:color w:val="000000"/>
        </w:rPr>
        <w:t xml:space="preserve">OIDs are a means to universally and unambiguously reference objects used or defined in standards. </w:t>
      </w:r>
      <w:r w:rsidRPr="001957C7">
        <w:rPr>
          <w:szCs w:val="24"/>
        </w:rPr>
        <w:t>The work in Question 11/17 on ITU-T's Object Identifier (OID) hierarchical registration (ITU-T X.660 and X.670 series) has continued to be actively developed collaboratively with ISO/IEC JTC 1/SC 6.</w:t>
      </w:r>
    </w:p>
    <w:p w14:paraId="43D4CA10" w14:textId="77777777" w:rsidR="001957C7" w:rsidRPr="00C13939" w:rsidRDefault="001957C7" w:rsidP="001957C7">
      <w:pPr>
        <w:tabs>
          <w:tab w:val="num" w:pos="1151"/>
        </w:tabs>
        <w:overflowPunct/>
        <w:autoSpaceDE/>
        <w:autoSpaceDN/>
        <w:adjustRightInd/>
        <w:spacing w:line="240" w:lineRule="atLeast"/>
        <w:textAlignment w:val="auto"/>
        <w:rPr>
          <w:szCs w:val="24"/>
        </w:rPr>
      </w:pPr>
      <w:r w:rsidRPr="00C13939">
        <w:rPr>
          <w:szCs w:val="24"/>
        </w:rPr>
        <w:t>The International OID tree has more than 1 643 596</w:t>
      </w:r>
      <w:r w:rsidRPr="00C13939">
        <w:rPr>
          <w:b/>
          <w:bCs/>
          <w:szCs w:val="24"/>
        </w:rPr>
        <w:t xml:space="preserve"> </w:t>
      </w:r>
      <w:r w:rsidRPr="00C13939">
        <w:t>registrations as of 16 November 2021 (</w:t>
      </w:r>
      <w:hyperlink r:id="rId197" w:history="1">
        <w:r w:rsidRPr="00C13939">
          <w:rPr>
            <w:color w:val="0000FF"/>
            <w:u w:val="single"/>
          </w:rPr>
          <w:t>http://www.oid-info.com/cgi-bin/display?a=count_nodes</w:t>
        </w:r>
      </w:hyperlink>
      <w:r w:rsidRPr="00C13939">
        <w:t xml:space="preserve">) recorded in the OID repository at </w:t>
      </w:r>
      <w:hyperlink r:id="rId198" w:history="1">
        <w:r w:rsidRPr="00C13939">
          <w:rPr>
            <w:color w:val="0000FF"/>
            <w:u w:val="single"/>
          </w:rPr>
          <w:t>http://www.oid-info.com</w:t>
        </w:r>
      </w:hyperlink>
      <w:r w:rsidRPr="00C13939">
        <w:rPr>
          <w:szCs w:val="24"/>
        </w:rPr>
        <w:t>, and provides for the identification of objects (of any sort) via a hierarchical allocation scheme controlled jointly by ITU-T and ISO/IEC. OIDs allow for the identification of objects using any of the languages of the world (in a structured and hierarchical fashion).</w:t>
      </w:r>
    </w:p>
    <w:p w14:paraId="555894D6" w14:textId="77777777" w:rsidR="001957C7" w:rsidRPr="001957C7" w:rsidRDefault="001957C7" w:rsidP="001957C7">
      <w:pPr>
        <w:rPr>
          <w:color w:val="000000"/>
        </w:rPr>
      </w:pPr>
      <w:proofErr w:type="gramStart"/>
      <w:r w:rsidRPr="00C13939">
        <w:rPr>
          <w:color w:val="000000"/>
        </w:rPr>
        <w:lastRenderedPageBreak/>
        <w:t>In particular, X.</w:t>
      </w:r>
      <w:proofErr w:type="gramEnd"/>
      <w:r w:rsidRPr="00C13939">
        <w:rPr>
          <w:color w:val="000000"/>
        </w:rPr>
        <w:t>677, Identification</w:t>
      </w:r>
      <w:r w:rsidRPr="001957C7">
        <w:rPr>
          <w:color w:val="000000"/>
        </w:rPr>
        <w:t xml:space="preserve"> mechanism for unmanned aerial vehicles using object identifiers, was approved to analyse requirements for full life-cycle management and operating identity recognition of unmanned aerial vehicles (UAVs) with security considerations and specifies an identification mechanism for UAVs using object identifiers (OIDs).</w:t>
      </w:r>
    </w:p>
    <w:p w14:paraId="4252CB74" w14:textId="77777777" w:rsidR="001957C7" w:rsidRPr="001957C7" w:rsidRDefault="001957C7" w:rsidP="001957C7">
      <w:pPr>
        <w:rPr>
          <w:color w:val="000000"/>
        </w:rPr>
      </w:pPr>
      <w:r w:rsidRPr="001957C7">
        <w:rPr>
          <w:color w:val="000000"/>
        </w:rPr>
        <w:t xml:space="preserve">The OID Project, under the leadership of Mr Olivier Dubuisson, helps national administrations and ISO/IEC National Bodies settle a registration authority for their country OID, such as Bahrain, </w:t>
      </w:r>
      <w:r w:rsidRPr="001957C7">
        <w:t>Benin, Ecuador, Jamaica, and Vietnam</w:t>
      </w:r>
      <w:r w:rsidRPr="001957C7">
        <w:rPr>
          <w:szCs w:val="24"/>
        </w:rPr>
        <w:t>.</w:t>
      </w:r>
    </w:p>
    <w:p w14:paraId="7D5408B0" w14:textId="77777777" w:rsidR="001957C7" w:rsidRPr="001957C7" w:rsidRDefault="001957C7" w:rsidP="001957C7">
      <w:pPr>
        <w:keepNext/>
        <w:keepLines/>
        <w:spacing w:before="240"/>
        <w:ind w:left="794" w:hanging="794"/>
        <w:outlineLvl w:val="1"/>
        <w:rPr>
          <w:b/>
        </w:rPr>
      </w:pPr>
      <w:bookmarkStart w:id="85" w:name="_Toc45797524"/>
      <w:bookmarkStart w:id="86" w:name="_Toc91228277"/>
      <w:r w:rsidRPr="001957C7">
        <w:rPr>
          <w:b/>
          <w:color w:val="000000"/>
        </w:rPr>
        <w:t>3.5</w:t>
      </w:r>
      <w:r w:rsidRPr="001957C7">
        <w:rPr>
          <w:b/>
          <w:color w:val="000000"/>
        </w:rPr>
        <w:tab/>
      </w:r>
      <w:r w:rsidRPr="001957C7">
        <w:rPr>
          <w:b/>
        </w:rPr>
        <w:t>Bridging the standardization gap</w:t>
      </w:r>
      <w:bookmarkEnd w:id="85"/>
      <w:bookmarkEnd w:id="86"/>
    </w:p>
    <w:p w14:paraId="1BDE4931" w14:textId="77777777" w:rsidR="001957C7" w:rsidRPr="001957C7" w:rsidRDefault="001957C7" w:rsidP="001957C7">
      <w:pPr>
        <w:rPr>
          <w:bCs/>
        </w:rPr>
      </w:pPr>
      <w:r w:rsidRPr="001957C7">
        <w:rPr>
          <w:bCs/>
        </w:rPr>
        <w:t xml:space="preserve">In all SG17 physical meetings in this study period, TSB organized welcome reception and tour of ITU premises for newcomers to SG17. SG17 Chairman organized ‘SG17 Orientation session for newcomers &amp; Newcomer’s discussion with SG17 management’.  In Jan 2019, SG17 Counsellor organized ‘SG17 Counsellor’s Clinic’ to answer questions on SG17 working methods from SG17 delegates. In September 2019, TSB organized ‘ITU-T leadership team training’ for SG17 Rapporteurs and Editors. </w:t>
      </w:r>
    </w:p>
    <w:p w14:paraId="39AA9D04" w14:textId="77777777" w:rsidR="001957C7" w:rsidRPr="001957C7" w:rsidRDefault="001957C7" w:rsidP="001957C7">
      <w:pPr>
        <w:rPr>
          <w:szCs w:val="24"/>
        </w:rPr>
      </w:pPr>
      <w:r w:rsidRPr="001957C7">
        <w:rPr>
          <w:bCs/>
        </w:rPr>
        <w:t>From March 2017 to September 2018, SG17 regularly organizes a hands-on training session for delegates from developing countries during its study group meetings. The sessions</w:t>
      </w:r>
      <w:r w:rsidRPr="001957C7">
        <w:rPr>
          <w:b/>
        </w:rPr>
        <w:t xml:space="preserve"> </w:t>
      </w:r>
      <w:r w:rsidRPr="001957C7">
        <w:rPr>
          <w:szCs w:val="24"/>
        </w:rPr>
        <w:t xml:space="preserve">brought a wealth of information about the ITU BSG programme, </w:t>
      </w:r>
      <w:proofErr w:type="gramStart"/>
      <w:r w:rsidRPr="001957C7">
        <w:rPr>
          <w:szCs w:val="24"/>
        </w:rPr>
        <w:t>activities</w:t>
      </w:r>
      <w:proofErr w:type="gramEnd"/>
      <w:r w:rsidRPr="001957C7">
        <w:rPr>
          <w:szCs w:val="24"/>
        </w:rPr>
        <w:t xml:space="preserve"> and projects, and are an </w:t>
      </w:r>
      <w:r w:rsidRPr="001957C7">
        <w:t xml:space="preserve">excellent venue for developing countries to bring their suggestions to SG17. The sessions </w:t>
      </w:r>
      <w:r w:rsidRPr="001957C7">
        <w:rPr>
          <w:szCs w:val="24"/>
        </w:rPr>
        <w:t>serve as a catalyst for developing countries to express their interests and requirements.</w:t>
      </w:r>
    </w:p>
    <w:p w14:paraId="61566F7A" w14:textId="77777777" w:rsidR="001957C7" w:rsidRPr="001957C7" w:rsidRDefault="001957C7" w:rsidP="001957C7">
      <w:pPr>
        <w:rPr>
          <w:b/>
        </w:rPr>
      </w:pPr>
      <w:r w:rsidRPr="001957C7">
        <w:rPr>
          <w:szCs w:val="24"/>
        </w:rPr>
        <w:t>In this study period, SG17 regularly organized informal (e-)gatherings of delegates from Africa and Arab states respectively during SG17 (e-)meetings to facilitate discussion on future planning of SG17RG-AFR and SG17RG-ARB</w:t>
      </w:r>
      <w:r w:rsidRPr="001957C7">
        <w:rPr>
          <w:bCs/>
          <w:iCs/>
        </w:rPr>
        <w:t xml:space="preserve">. </w:t>
      </w:r>
    </w:p>
    <w:p w14:paraId="4BFF9108" w14:textId="77777777" w:rsidR="001957C7" w:rsidRPr="001957C7" w:rsidRDefault="001957C7" w:rsidP="001957C7">
      <w:pPr>
        <w:keepNext/>
        <w:keepLines/>
        <w:spacing w:before="360"/>
        <w:ind w:left="794" w:hanging="794"/>
        <w:outlineLvl w:val="0"/>
        <w:rPr>
          <w:b/>
        </w:rPr>
      </w:pPr>
      <w:bookmarkStart w:id="87" w:name="_Toc320869660"/>
      <w:bookmarkStart w:id="88" w:name="_Toc45797525"/>
      <w:bookmarkStart w:id="89" w:name="_Toc91228278"/>
      <w:r w:rsidRPr="001957C7">
        <w:rPr>
          <w:b/>
        </w:rPr>
        <w:t>4</w:t>
      </w:r>
      <w:r w:rsidRPr="001957C7">
        <w:rPr>
          <w:b/>
        </w:rPr>
        <w:tab/>
        <w:t>Observations concerning future work</w:t>
      </w:r>
      <w:bookmarkEnd w:id="87"/>
      <w:bookmarkEnd w:id="88"/>
      <w:bookmarkEnd w:id="89"/>
    </w:p>
    <w:p w14:paraId="266BC776" w14:textId="77777777" w:rsidR="001957C7" w:rsidRPr="001957C7" w:rsidRDefault="001957C7" w:rsidP="001957C7">
      <w:pPr>
        <w:rPr>
          <w:lang w:eastAsia="ko-KR"/>
        </w:rPr>
      </w:pPr>
      <w:bookmarkStart w:id="90" w:name="_Toc45797526"/>
      <w:r w:rsidRPr="001957C7">
        <w:t xml:space="preserve">Study Group 17’s work on security has had continued and remarkable growth throughout this study period – </w:t>
      </w:r>
      <w:r w:rsidRPr="001957C7">
        <w:rPr>
          <w:lang w:eastAsia="ko-KR"/>
        </w:rPr>
        <w:t>it is</w:t>
      </w:r>
      <w:r w:rsidRPr="001957C7">
        <w:t xml:space="preserve"> a centre of excellence – a core competency in security. Study Group 17 is the Standardization Sector’s lead study group in security. A foundation of security Recommendations/standards has been established, collaboration and coordination arrangements with other bodies are in place, and an ongoing work program of security Questions for the next study period is proposed in Part II of the Study Group 17 report. Given that building confidence and security in the use of information and communication technologies (ICTs) is one of the top priorities of the ITU, it is critical that this security competence in ITU</w:t>
      </w:r>
      <w:r w:rsidRPr="001957C7">
        <w:rPr>
          <w:rFonts w:ascii="MS Mincho" w:eastAsia="MS Mincho" w:hAnsi="MS Mincho" w:cs="MS Mincho" w:hint="eastAsia"/>
        </w:rPr>
        <w:noBreakHyphen/>
      </w:r>
      <w:r w:rsidRPr="001957C7">
        <w:t>T be nurtured, expanded, and enhanced, and not fragmented.</w:t>
      </w:r>
    </w:p>
    <w:p w14:paraId="0FCFAE65" w14:textId="77777777" w:rsidR="001957C7" w:rsidRPr="001957C7" w:rsidRDefault="001957C7" w:rsidP="001957C7">
      <w:r w:rsidRPr="001957C7">
        <w:t xml:space="preserve">Existing and future threats and vulnerabilities affecting </w:t>
      </w:r>
      <w:r w:rsidRPr="001957C7">
        <w:rPr>
          <w:rFonts w:hint="eastAsia"/>
          <w:lang w:eastAsia="ko-KR"/>
        </w:rPr>
        <w:t>s</w:t>
      </w:r>
      <w:r w:rsidRPr="001957C7">
        <w:rPr>
          <w:lang w:eastAsia="ko-KR"/>
        </w:rPr>
        <w:t>ecurity</w:t>
      </w:r>
      <w:r w:rsidRPr="001957C7">
        <w:t xml:space="preserve"> should be addressed to build confidence and security in the use of ICTs, </w:t>
      </w:r>
      <w:proofErr w:type="gramStart"/>
      <w:r w:rsidRPr="001957C7">
        <w:t>taking into account</w:t>
      </w:r>
      <w:proofErr w:type="gramEnd"/>
      <w:r w:rsidRPr="001957C7">
        <w:t xml:space="preserve"> new services and emerging applications based on telecommunication/ICT networks, by developing Recommendations and technical reports. Security technologies are fundamental elements of protecting an ICT system from the attack or damage to its hardware, </w:t>
      </w:r>
      <w:proofErr w:type="gramStart"/>
      <w:r w:rsidRPr="001957C7">
        <w:t>software</w:t>
      </w:r>
      <w:proofErr w:type="gramEnd"/>
      <w:r w:rsidRPr="001957C7">
        <w:t xml:space="preserve"> or information, as well as from disruption or misdirection of the services it provides.</w:t>
      </w:r>
    </w:p>
    <w:p w14:paraId="2D6218D5" w14:textId="77777777" w:rsidR="001957C7" w:rsidRPr="001957C7" w:rsidRDefault="001957C7" w:rsidP="001957C7">
      <w:r w:rsidRPr="001957C7">
        <w:t xml:space="preserve">New security approaches and measures to adequately address security threats and risks are required. Study Group 17 has a key role to play in development of international standards in the security area. </w:t>
      </w:r>
    </w:p>
    <w:p w14:paraId="275F6970" w14:textId="77777777" w:rsidR="001957C7" w:rsidRPr="001957C7" w:rsidRDefault="001957C7" w:rsidP="001957C7">
      <w:r w:rsidRPr="001957C7">
        <w:t xml:space="preserve">Security of and for telecommunications and ICT remains an area where security standards will be needed.  Managing new emerging threats in telecommunication and ICTs, including network infrastructure, systems, </w:t>
      </w:r>
      <w:proofErr w:type="gramStart"/>
      <w:r w:rsidRPr="001957C7">
        <w:t>applications</w:t>
      </w:r>
      <w:proofErr w:type="gramEnd"/>
      <w:r w:rsidRPr="001957C7">
        <w:t xml:space="preserve"> and services, is extremely critical. It is understood the </w:t>
      </w:r>
      <w:r w:rsidRPr="001957C7">
        <w:lastRenderedPageBreak/>
        <w:t>imperative for developing implementable standards and guidelines on security that meet the needs of all countries.</w:t>
      </w:r>
    </w:p>
    <w:p w14:paraId="125CC129" w14:textId="77777777" w:rsidR="001957C7" w:rsidRPr="001957C7" w:rsidRDefault="001957C7" w:rsidP="001957C7">
      <w:r w:rsidRPr="001957C7">
        <w:t xml:space="preserve">Managing new emerging threats in telecommunication and ICTs infrastructure is extremely critical. The work that has been done in Study Group 17 on security (including generic security architecture, framework, requirements, mechanisms, </w:t>
      </w:r>
      <w:proofErr w:type="gramStart"/>
      <w:r w:rsidRPr="001957C7">
        <w:t>protocols</w:t>
      </w:r>
      <w:proofErr w:type="gramEnd"/>
      <w:r w:rsidRPr="001957C7">
        <w:t xml:space="preserve"> and management guidelines for heterogonous networks/systems/services) needs to be continued and there needs to be a lead study group for security to coordinate within the ITU and with other standards development organizations (SDOs). Study Group 17 understands the imperative for developing implementable standards and guidelines on security that meet the needs of all countries.</w:t>
      </w:r>
    </w:p>
    <w:p w14:paraId="0B6B02B6" w14:textId="77777777" w:rsidR="001957C7" w:rsidRPr="001957C7" w:rsidRDefault="001957C7" w:rsidP="001957C7">
      <w:r w:rsidRPr="001957C7">
        <w:t xml:space="preserve">Strengthening the security framework and protection of personally identifiable information (PII) is a prerequisite for the development of the highly connected Information Society and for building confidence, </w:t>
      </w:r>
      <w:proofErr w:type="gramStart"/>
      <w:r w:rsidRPr="001957C7">
        <w:t>trust</w:t>
      </w:r>
      <w:proofErr w:type="gramEnd"/>
      <w:r w:rsidRPr="001957C7">
        <w:t xml:space="preserve"> and security among users of Information and Communication Technologies (ICTs). Data used in applications and services is protected by appropriate security technologies and organizational and physical measures. Security of and by telecommunications and ICT remains an area where security standards will be needed. New emerging technologies such as cloud computing (including edge cloud computing, multi cloud computing), smart grid, smart factory, intelligent transportation systems, </w:t>
      </w:r>
      <w:r w:rsidRPr="001957C7">
        <w:rPr>
          <w:lang w:eastAsia="ko-KR"/>
        </w:rPr>
        <w:t>the 5</w:t>
      </w:r>
      <w:r w:rsidRPr="001957C7">
        <w:rPr>
          <w:vertAlign w:val="superscript"/>
          <w:lang w:eastAsia="ko-KR"/>
        </w:rPr>
        <w:t>th</w:t>
      </w:r>
      <w:r w:rsidRPr="001957C7">
        <w:rPr>
          <w:lang w:eastAsia="ko-KR"/>
        </w:rPr>
        <w:t xml:space="preserve"> generation of cellular network and beyond</w:t>
      </w:r>
      <w:r w:rsidRPr="001957C7">
        <w:t>, software-defined networks, network function virtualization, network slicing, Big Data analytics, Internet of things, distributed ledger technologies, intelligent transport system, and quantum based security need technical and organizational measures to address various threats and risks, protect the PII of citizens, as well as technical and organizational measures to protect children online. New security risk assessment-based approaches and measures to adequately address security threats and risks may be required. Study Group 17 has a key role to play in development of international standards in these areas. The much-needed development of security approaches for evolving technologies is best undertaken in the study group with expertise in existing security approaches.</w:t>
      </w:r>
    </w:p>
    <w:p w14:paraId="2353B82A" w14:textId="77777777" w:rsidR="001957C7" w:rsidRPr="001957C7" w:rsidRDefault="001957C7" w:rsidP="001957C7">
      <w:r w:rsidRPr="001957C7">
        <w:t xml:space="preserve">Through its activities as lead study group for security and </w:t>
      </w:r>
      <w:proofErr w:type="gramStart"/>
      <w:r w:rsidRPr="001957C7">
        <w:t>as a result of</w:t>
      </w:r>
      <w:proofErr w:type="gramEnd"/>
      <w:r w:rsidRPr="001957C7">
        <w:t xml:space="preserve"> SG17’s liaison and coordination activities, SG17 provides a leading role as a coordinator and maintains awareness of other study group’s security activities as well as the work of other SDOs and consortia. It is anticipated that the liaison and coordination activities of SG17 will continue to be important in the future. SG17 has a proven track record of collaborating with other SDOs in jointly developing Recommendations/standards. Generally, SG17 in its function of a lead study group and </w:t>
      </w:r>
      <w:proofErr w:type="gramStart"/>
      <w:r w:rsidRPr="001957C7">
        <w:t>in order to</w:t>
      </w:r>
      <w:proofErr w:type="gramEnd"/>
      <w:r w:rsidRPr="001957C7">
        <w:t xml:space="preserve"> be able to better support its security standardization activities makes good use of liaison facilities (correspondence, formal A.4/A.5/A.6 liaison cooperation) as well as referencing and joint development (A.23/A.25).</w:t>
      </w:r>
    </w:p>
    <w:p w14:paraId="5DCCF800" w14:textId="77777777" w:rsidR="001957C7" w:rsidRPr="001957C7" w:rsidRDefault="001957C7" w:rsidP="001957C7">
      <w:r w:rsidRPr="001957C7">
        <w:t xml:space="preserve">SG17 is also the lead study group for identity management (IdM), a key global enabler for managing digital identities, establishing trust, protecting personally identifiable information, operating networks including controlling access to a network or service, performing online e-transactions, Fintech, </w:t>
      </w:r>
      <w:proofErr w:type="gramStart"/>
      <w:r w:rsidRPr="001957C7">
        <w:t>OTT</w:t>
      </w:r>
      <w:proofErr w:type="gramEnd"/>
      <w:r w:rsidRPr="001957C7">
        <w:t xml:space="preserve"> and digital financial services, etc. As it plays such a critical role in building confidence and security in the use of ICTs, identity management is integral to the activities of Study Group 17 as the ITU</w:t>
      </w:r>
      <w:r w:rsidRPr="001957C7">
        <w:rPr>
          <w:rFonts w:ascii="MS Mincho" w:eastAsia="MS Mincho" w:hAnsi="MS Mincho" w:cs="MS Mincho" w:hint="eastAsia"/>
        </w:rPr>
        <w:noBreakHyphen/>
      </w:r>
      <w:r w:rsidRPr="001957C7">
        <w:t>T security lead. SG17 continues to coordinate IdM work including decentralized identity based on DLT within ITU and with other SDOs.  Its work relating to PKI, ASN.1, and OIDs has been useful across multiple ICT sectors.</w:t>
      </w:r>
    </w:p>
    <w:p w14:paraId="1B53028D" w14:textId="77777777" w:rsidR="001957C7" w:rsidRPr="001957C7" w:rsidRDefault="001957C7" w:rsidP="001957C7">
      <w:r w:rsidRPr="001957C7">
        <w:t xml:space="preserve">New telecommunication/ICT environments, such as Internet of things (IoT), ITS, smart factory, smart cities/communities, and smart grid, need new security requirements utilizing PKI. The original PKI was to secure only online banking. PKI was not designed to cope with environments with </w:t>
      </w:r>
      <w:proofErr w:type="gramStart"/>
      <w:r w:rsidRPr="001957C7">
        <w:t>low capacity</w:t>
      </w:r>
      <w:proofErr w:type="gramEnd"/>
      <w:r w:rsidRPr="001957C7">
        <w:t xml:space="preserve"> entities, millions or billions of entities with no human interaction. Without enhancement to PKI to adapt to these new environments, major aspects of IoT, smart factory and smart grid security will fail with great impact for the society and daily life of people as it will affect </w:t>
      </w:r>
      <w:r w:rsidRPr="001957C7">
        <w:lastRenderedPageBreak/>
        <w:t>the stability of major part of essential infrastructures. The work on enhancing PKI to cope with new environment should have high priority during the next study period.</w:t>
      </w:r>
    </w:p>
    <w:p w14:paraId="5A9599F0" w14:textId="77777777" w:rsidR="001957C7" w:rsidRPr="001957C7" w:rsidRDefault="001957C7" w:rsidP="001957C7">
      <w:pPr>
        <w:rPr>
          <w:b/>
          <w:sz w:val="22"/>
        </w:rPr>
      </w:pPr>
      <w:r w:rsidRPr="001957C7">
        <w:t>To enable security to be effective, new standards will be needed. It has long been recognized by ITU that structured expression tools such as Abstract Syntax Notation One (ASN.1) are important. In the case of ASN.1 a major step forward has been made by ensuring the ASN.1 in ITU</w:t>
      </w:r>
      <w:r w:rsidRPr="001957C7">
        <w:noBreakHyphen/>
        <w:t>T Recommendations conforms to the ASN.1 definition and made available as machine-readable files. Extending this approach (and the supporting ITU resources) to the other specification languages such as the Specification and Description Language (SDL) could further increase the security inherent in good quality Recommendations. Products can benefit from using these Recommendations. Along with the formal languages for writing Recommendations, ITU has also provided the Testing and Test Control Notation (TTCN) for writing conformance (and other) tests.</w:t>
      </w:r>
    </w:p>
    <w:p w14:paraId="383F674D" w14:textId="77777777" w:rsidR="001957C7" w:rsidRPr="001957C7" w:rsidRDefault="001957C7" w:rsidP="001957C7">
      <w:pPr>
        <w:keepNext/>
        <w:keepLines/>
        <w:spacing w:before="360"/>
        <w:ind w:left="794" w:hanging="794"/>
        <w:outlineLvl w:val="0"/>
        <w:rPr>
          <w:b/>
        </w:rPr>
      </w:pPr>
      <w:bookmarkStart w:id="91" w:name="_Toc91228279"/>
      <w:r w:rsidRPr="001957C7">
        <w:rPr>
          <w:b/>
        </w:rPr>
        <w:t>5</w:t>
      </w:r>
      <w:r w:rsidRPr="001957C7">
        <w:rPr>
          <w:b/>
        </w:rPr>
        <w:tab/>
        <w:t>Updates to WTSA Resolution 2 for the 2022-2024 study period</w:t>
      </w:r>
      <w:bookmarkEnd w:id="90"/>
      <w:bookmarkEnd w:id="91"/>
    </w:p>
    <w:p w14:paraId="736ACA03" w14:textId="77777777" w:rsidR="001957C7" w:rsidRPr="001957C7" w:rsidRDefault="001957C7" w:rsidP="001957C7">
      <w:r w:rsidRPr="001957C7">
        <w:t>Annex 2 contains the updates to WTSA Resolution 2 proposed by Study Group 17 concerning the title, general areas of study, lead roles, points of guidance, and Recommendations in the next study period.</w:t>
      </w:r>
    </w:p>
    <w:p w14:paraId="62D4DB82" w14:textId="77777777" w:rsidR="001957C7" w:rsidRPr="001957C7" w:rsidRDefault="001957C7" w:rsidP="001957C7">
      <w:pPr>
        <w:keepNext/>
        <w:keepLines/>
        <w:pageBreakBefore/>
        <w:spacing w:before="360"/>
        <w:jc w:val="center"/>
        <w:outlineLvl w:val="0"/>
        <w:rPr>
          <w:rFonts w:eastAsia="SimSun"/>
          <w:b/>
          <w:bCs/>
          <w:sz w:val="28"/>
        </w:rPr>
      </w:pPr>
      <w:bookmarkStart w:id="92" w:name="_Toc45797527"/>
      <w:bookmarkStart w:id="93" w:name="_Toc91228280"/>
      <w:r w:rsidRPr="001957C7">
        <w:rPr>
          <w:rFonts w:eastAsia="SimSun"/>
          <w:sz w:val="28"/>
        </w:rPr>
        <w:lastRenderedPageBreak/>
        <w:t>ANNEX 1</w:t>
      </w:r>
      <w:r w:rsidRPr="001957C7">
        <w:rPr>
          <w:rFonts w:eastAsia="SimSun"/>
          <w:b/>
          <w:bCs/>
          <w:sz w:val="28"/>
        </w:rPr>
        <w:br/>
      </w:r>
      <w:r w:rsidRPr="001957C7">
        <w:rPr>
          <w:rFonts w:eastAsia="SimSun"/>
          <w:b/>
          <w:bCs/>
          <w:sz w:val="28"/>
        </w:rPr>
        <w:br/>
        <w:t>List of Recommendations, Supplements and</w:t>
      </w:r>
      <w:r w:rsidRPr="001957C7">
        <w:rPr>
          <w:rFonts w:eastAsia="SimSun"/>
          <w:b/>
          <w:bCs/>
          <w:sz w:val="28"/>
        </w:rPr>
        <w:br/>
        <w:t>other materials produced or deleted during the study period</w:t>
      </w:r>
      <w:bookmarkEnd w:id="92"/>
      <w:bookmarkEnd w:id="93"/>
    </w:p>
    <w:p w14:paraId="1AF60556" w14:textId="77777777" w:rsidR="001957C7" w:rsidRPr="001957C7" w:rsidRDefault="001957C7" w:rsidP="001957C7">
      <w:r w:rsidRPr="001957C7">
        <w:t>The list of new and revised Recommendations approved during the study period is found in Table 7.</w:t>
      </w:r>
    </w:p>
    <w:p w14:paraId="6B37786D" w14:textId="5DB824CE" w:rsidR="001957C7" w:rsidRPr="001957C7" w:rsidRDefault="001957C7" w:rsidP="001957C7">
      <w:pPr>
        <w:rPr>
          <w:rFonts w:eastAsia="SimSun"/>
          <w:lang w:eastAsia="zh-CN"/>
        </w:rPr>
      </w:pPr>
      <w:r w:rsidRPr="001957C7">
        <w:rPr>
          <w:rFonts w:eastAsia="SimSun"/>
          <w:lang w:eastAsia="zh-CN"/>
        </w:rPr>
        <w:t xml:space="preserve">Table 7 lists </w:t>
      </w:r>
      <w:r w:rsidRPr="001957C7">
        <w:rPr>
          <w:rFonts w:eastAsia="SimSun"/>
          <w:b/>
          <w:lang w:eastAsia="zh-CN"/>
        </w:rPr>
        <w:t xml:space="preserve">Recommendations, </w:t>
      </w:r>
      <w:r w:rsidRPr="001957C7">
        <w:rPr>
          <w:rFonts w:eastAsia="SimSun"/>
          <w:b/>
          <w:bCs/>
          <w:lang w:eastAsia="zh-CN"/>
        </w:rPr>
        <w:t xml:space="preserve">amendments and corrigenda </w:t>
      </w:r>
      <w:r w:rsidRPr="001957C7">
        <w:rPr>
          <w:rFonts w:eastAsia="SimSun"/>
          <w:lang w:eastAsia="zh-CN"/>
        </w:rPr>
        <w:t>approved during this study period</w:t>
      </w:r>
      <w:r w:rsidRPr="001957C7">
        <w:rPr>
          <w:rFonts w:eastAsia="SimSun"/>
          <w:b/>
          <w:bCs/>
          <w:lang w:eastAsia="zh-CN"/>
        </w:rPr>
        <w:t xml:space="preserve"> </w:t>
      </w:r>
      <w:r w:rsidRPr="006865F5">
        <w:rPr>
          <w:rFonts w:eastAsia="SimSun"/>
          <w:lang w:eastAsia="zh-CN"/>
        </w:rPr>
        <w:t xml:space="preserve">as of </w:t>
      </w:r>
      <w:r w:rsidR="006865F5" w:rsidRPr="006865F5">
        <w:rPr>
          <w:rFonts w:eastAsia="SimSun"/>
          <w:lang w:eastAsia="zh-CN"/>
        </w:rPr>
        <w:t>7 January 2022</w:t>
      </w:r>
      <w:r w:rsidR="006865F5">
        <w:rPr>
          <w:rFonts w:eastAsia="SimSun"/>
          <w:lang w:eastAsia="zh-CN"/>
        </w:rPr>
        <w:t xml:space="preserve"> </w:t>
      </w:r>
      <w:r w:rsidRPr="001957C7">
        <w:rPr>
          <w:rFonts w:eastAsia="SimSun"/>
          <w:lang w:eastAsia="zh-CN"/>
        </w:rPr>
        <w:t>of table generation. Texts are ordered by Recommendation (alphanumeric) and then by date of approval (oldest versions first). A double numbered Recommendation will appear once. A Recommendation that was followed by other study groups will appear only under the study group that approved it.</w:t>
      </w:r>
    </w:p>
    <w:p w14:paraId="4A13D2AD" w14:textId="77777777" w:rsidR="001957C7" w:rsidRPr="001957C7" w:rsidRDefault="001957C7" w:rsidP="001957C7">
      <w:r w:rsidRPr="001957C7">
        <w:t>The list of Recommendations determined/consented at the last meeting of Study Group 17 is found in Table 8.</w:t>
      </w:r>
    </w:p>
    <w:p w14:paraId="75861208" w14:textId="77777777" w:rsidR="001957C7" w:rsidRPr="001957C7" w:rsidRDefault="001957C7" w:rsidP="001957C7">
      <w:pPr>
        <w:rPr>
          <w:rFonts w:eastAsia="SimSun"/>
          <w:lang w:eastAsia="zh-CN"/>
        </w:rPr>
      </w:pPr>
      <w:r w:rsidRPr="001957C7">
        <w:rPr>
          <w:rFonts w:eastAsia="SimSun"/>
          <w:lang w:eastAsia="zh-CN"/>
        </w:rPr>
        <w:t>Texts are ordered by Recommendation (alphanumeric). A double numbered Recommendation will appear once. A Recommendation that was followed by other study groups will appear only under the study group that consented or determined it.</w:t>
      </w:r>
    </w:p>
    <w:p w14:paraId="336EBF48" w14:textId="7EC77CBB" w:rsidR="001957C7" w:rsidRPr="001957C7" w:rsidRDefault="001957C7" w:rsidP="001957C7">
      <w:pPr>
        <w:rPr>
          <w:rFonts w:eastAsia="SimSun"/>
          <w:lang w:eastAsia="zh-CN"/>
        </w:rPr>
      </w:pPr>
      <w:r w:rsidRPr="00AF3ABE">
        <w:rPr>
          <w:rFonts w:eastAsia="SimSun"/>
          <w:lang w:eastAsia="zh-CN"/>
        </w:rPr>
        <w:t xml:space="preserve">Note – The last meeting in this report refers to </w:t>
      </w:r>
      <w:r w:rsidR="00AF3ABE" w:rsidRPr="00AF3ABE">
        <w:rPr>
          <w:rFonts w:eastAsia="SimSun"/>
          <w:lang w:eastAsia="zh-CN"/>
        </w:rPr>
        <w:t>7 January 2022</w:t>
      </w:r>
      <w:r w:rsidRPr="00AF3ABE">
        <w:rPr>
          <w:rFonts w:eastAsia="SimSun"/>
          <w:lang w:eastAsia="zh-CN"/>
        </w:rPr>
        <w:t xml:space="preserve">. </w:t>
      </w:r>
    </w:p>
    <w:p w14:paraId="3AAD0918" w14:textId="77777777" w:rsidR="001957C7" w:rsidRPr="001957C7" w:rsidRDefault="001957C7" w:rsidP="001957C7">
      <w:r w:rsidRPr="001957C7">
        <w:t xml:space="preserve">The list of Recommendations deleted by Study Group 17 during the study period is found in Table 9. </w:t>
      </w:r>
      <w:r w:rsidRPr="001957C7">
        <w:rPr>
          <w:rFonts w:eastAsia="SimSun"/>
          <w:lang w:eastAsia="zh-CN"/>
        </w:rPr>
        <w:t>Texts are ordered by Recommendation (alphanumeric). A double numbered Recommendation will appear once.</w:t>
      </w:r>
    </w:p>
    <w:p w14:paraId="1B42B2B1" w14:textId="77777777" w:rsidR="001957C7" w:rsidRPr="001957C7" w:rsidRDefault="001957C7" w:rsidP="001957C7">
      <w:r w:rsidRPr="001957C7">
        <w:t>The List of Recommendations submitted by Study Group 17 to WTSA-20 for approval is found in Table 10.</w:t>
      </w:r>
    </w:p>
    <w:p w14:paraId="68CDE306" w14:textId="77777777" w:rsidR="001957C7" w:rsidRPr="001957C7" w:rsidRDefault="001957C7" w:rsidP="001957C7">
      <w:r w:rsidRPr="001957C7">
        <w:t>Tables 11 onwards list other publications approved and/or deleted by Study Group 17 during the study period.</w:t>
      </w:r>
    </w:p>
    <w:p w14:paraId="3D8B5C42" w14:textId="7A68FB5E" w:rsidR="001957C7" w:rsidRPr="001957C7" w:rsidRDefault="001957C7" w:rsidP="001957C7">
      <w:pPr>
        <w:rPr>
          <w:rFonts w:eastAsia="SimSun"/>
          <w:lang w:eastAsia="zh-CN"/>
        </w:rPr>
      </w:pPr>
      <w:r w:rsidRPr="001957C7">
        <w:rPr>
          <w:rFonts w:eastAsia="SimSun"/>
          <w:lang w:eastAsia="zh-CN"/>
        </w:rPr>
        <w:t xml:space="preserve">Table 11 lists supplements agreed during this study period </w:t>
      </w:r>
      <w:r w:rsidRPr="00495BD1">
        <w:rPr>
          <w:rFonts w:eastAsia="SimSun"/>
          <w:lang w:eastAsia="zh-CN"/>
        </w:rPr>
        <w:t xml:space="preserve">as of the date </w:t>
      </w:r>
      <w:r w:rsidR="00AF3ABE" w:rsidRPr="00495BD1">
        <w:rPr>
          <w:rFonts w:eastAsia="SimSun"/>
          <w:lang w:eastAsia="zh-CN"/>
        </w:rPr>
        <w:t>7 January 2022</w:t>
      </w:r>
      <w:r w:rsidR="00495BD1">
        <w:rPr>
          <w:rFonts w:eastAsia="SimSun"/>
          <w:lang w:eastAsia="zh-CN"/>
        </w:rPr>
        <w:t xml:space="preserve"> </w:t>
      </w:r>
      <w:r w:rsidRPr="001957C7">
        <w:rPr>
          <w:rFonts w:eastAsia="SimSun"/>
          <w:lang w:eastAsia="zh-CN"/>
        </w:rPr>
        <w:t>of table generation.</w:t>
      </w:r>
    </w:p>
    <w:p w14:paraId="265F2C37"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7</w:t>
      </w:r>
      <w:r w:rsidRPr="001957C7">
        <w:rPr>
          <w:rFonts w:eastAsiaTheme="minorEastAsia"/>
          <w:b/>
          <w:bCs/>
          <w:lang w:eastAsia="ja-JP"/>
        </w:rPr>
        <w:br/>
      </w:r>
      <w:r w:rsidRPr="001957C7">
        <w:rPr>
          <w:rFonts w:eastAsiaTheme="minorEastAsia"/>
          <w:b/>
          <w:lang w:eastAsia="ja-JP"/>
        </w:rPr>
        <w:t>Study Group 17 – Recommendations approved during the study period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977"/>
        <w:gridCol w:w="1133"/>
        <w:gridCol w:w="1323"/>
        <w:gridCol w:w="1283"/>
        <w:gridCol w:w="3893"/>
      </w:tblGrid>
      <w:tr w:rsidR="001957C7" w:rsidRPr="001957C7" w14:paraId="6544F299" w14:textId="77777777" w:rsidTr="00AE1DB1">
        <w:trPr>
          <w:tblHeader/>
        </w:trPr>
        <w:tc>
          <w:tcPr>
            <w:tcW w:w="1977" w:type="dxa"/>
          </w:tcPr>
          <w:p w14:paraId="2C300476" w14:textId="77777777" w:rsidR="001957C7" w:rsidRPr="001957C7" w:rsidRDefault="001957C7" w:rsidP="001957C7">
            <w:pPr>
              <w:jc w:val="center"/>
            </w:pPr>
            <w:r w:rsidRPr="001957C7">
              <w:rPr>
                <w:b/>
                <w:bCs/>
                <w:i/>
                <w:iCs/>
              </w:rPr>
              <w:t>Recommendation</w:t>
            </w:r>
          </w:p>
        </w:tc>
        <w:tc>
          <w:tcPr>
            <w:tcW w:w="1133" w:type="dxa"/>
          </w:tcPr>
          <w:p w14:paraId="4927EB79" w14:textId="77777777" w:rsidR="001957C7" w:rsidRPr="001957C7" w:rsidRDefault="001957C7" w:rsidP="001957C7">
            <w:pPr>
              <w:jc w:val="center"/>
            </w:pPr>
            <w:r w:rsidRPr="001957C7">
              <w:rPr>
                <w:b/>
                <w:bCs/>
                <w:i/>
                <w:iCs/>
              </w:rPr>
              <w:t>Approval</w:t>
            </w:r>
          </w:p>
        </w:tc>
        <w:tc>
          <w:tcPr>
            <w:tcW w:w="1323" w:type="dxa"/>
          </w:tcPr>
          <w:p w14:paraId="1B815B2C" w14:textId="77777777" w:rsidR="001957C7" w:rsidRPr="001957C7" w:rsidRDefault="001957C7" w:rsidP="001957C7">
            <w:pPr>
              <w:jc w:val="center"/>
            </w:pPr>
            <w:r w:rsidRPr="001957C7">
              <w:rPr>
                <w:b/>
                <w:bCs/>
                <w:i/>
                <w:iCs/>
              </w:rPr>
              <w:t>Status</w:t>
            </w:r>
          </w:p>
        </w:tc>
        <w:tc>
          <w:tcPr>
            <w:tcW w:w="1283" w:type="dxa"/>
          </w:tcPr>
          <w:p w14:paraId="4C937522" w14:textId="77777777" w:rsidR="001957C7" w:rsidRPr="001957C7" w:rsidRDefault="001957C7" w:rsidP="001957C7">
            <w:pPr>
              <w:jc w:val="center"/>
            </w:pPr>
            <w:r w:rsidRPr="001957C7">
              <w:rPr>
                <w:b/>
                <w:bCs/>
                <w:i/>
                <w:iCs/>
              </w:rPr>
              <w:t>TAP/AAP</w:t>
            </w:r>
          </w:p>
        </w:tc>
        <w:tc>
          <w:tcPr>
            <w:tcW w:w="3893" w:type="dxa"/>
          </w:tcPr>
          <w:p w14:paraId="50018480" w14:textId="77777777" w:rsidR="001957C7" w:rsidRPr="001957C7" w:rsidRDefault="001957C7" w:rsidP="001957C7">
            <w:pPr>
              <w:jc w:val="center"/>
            </w:pPr>
            <w:r w:rsidRPr="001957C7">
              <w:rPr>
                <w:b/>
                <w:bCs/>
                <w:i/>
                <w:iCs/>
              </w:rPr>
              <w:t>Title (English)</w:t>
            </w:r>
          </w:p>
        </w:tc>
      </w:tr>
      <w:tr w:rsidR="001957C7" w:rsidRPr="001957C7" w14:paraId="093FC8AA" w14:textId="77777777" w:rsidTr="00C65F17">
        <w:tc>
          <w:tcPr>
            <w:tcW w:w="0" w:type="auto"/>
          </w:tcPr>
          <w:p w14:paraId="211BB818" w14:textId="77777777" w:rsidR="001957C7" w:rsidRPr="001957C7" w:rsidRDefault="00D3553A" w:rsidP="001957C7">
            <w:hyperlink r:id="rId199" w:history="1">
              <w:r w:rsidR="001957C7" w:rsidRPr="001957C7">
                <w:rPr>
                  <w:color w:val="0000FF"/>
                  <w:u w:val="single"/>
                </w:rPr>
                <w:t>X.500</w:t>
              </w:r>
            </w:hyperlink>
          </w:p>
        </w:tc>
        <w:tc>
          <w:tcPr>
            <w:tcW w:w="0" w:type="auto"/>
          </w:tcPr>
          <w:p w14:paraId="3F722266" w14:textId="77777777" w:rsidR="001957C7" w:rsidRPr="001957C7" w:rsidRDefault="001957C7" w:rsidP="001957C7">
            <w:r w:rsidRPr="001957C7">
              <w:t>2019-10-14</w:t>
            </w:r>
          </w:p>
        </w:tc>
        <w:tc>
          <w:tcPr>
            <w:tcW w:w="0" w:type="auto"/>
          </w:tcPr>
          <w:p w14:paraId="189E66F1" w14:textId="77777777" w:rsidR="001957C7" w:rsidRPr="001957C7" w:rsidRDefault="001957C7" w:rsidP="001957C7">
            <w:r w:rsidRPr="001957C7">
              <w:t>In force</w:t>
            </w:r>
          </w:p>
        </w:tc>
        <w:tc>
          <w:tcPr>
            <w:tcW w:w="0" w:type="auto"/>
          </w:tcPr>
          <w:p w14:paraId="0FDFF4C2" w14:textId="77777777" w:rsidR="001957C7" w:rsidRPr="001957C7" w:rsidRDefault="001957C7" w:rsidP="001957C7">
            <w:r w:rsidRPr="001957C7">
              <w:t>AAP</w:t>
            </w:r>
          </w:p>
        </w:tc>
        <w:tc>
          <w:tcPr>
            <w:tcW w:w="0" w:type="auto"/>
          </w:tcPr>
          <w:p w14:paraId="1DBD7BB6" w14:textId="77777777" w:rsidR="001957C7" w:rsidRPr="001957C7" w:rsidRDefault="001957C7" w:rsidP="001957C7">
            <w:r w:rsidRPr="001957C7">
              <w:t xml:space="preserve">Information technology – Open Systems Interconnection – The Directory: Overview of concepts, </w:t>
            </w:r>
            <w:proofErr w:type="gramStart"/>
            <w:r w:rsidRPr="001957C7">
              <w:t>models</w:t>
            </w:r>
            <w:proofErr w:type="gramEnd"/>
            <w:r w:rsidRPr="001957C7">
              <w:t xml:space="preserve"> and services</w:t>
            </w:r>
          </w:p>
        </w:tc>
      </w:tr>
      <w:tr w:rsidR="001957C7" w:rsidRPr="001957C7" w14:paraId="4CFB9179" w14:textId="77777777" w:rsidTr="00C65F17">
        <w:tc>
          <w:tcPr>
            <w:tcW w:w="0" w:type="auto"/>
          </w:tcPr>
          <w:p w14:paraId="6F01E989" w14:textId="77777777" w:rsidR="001957C7" w:rsidRPr="001957C7" w:rsidRDefault="00D3553A" w:rsidP="001957C7">
            <w:hyperlink r:id="rId200" w:history="1">
              <w:r w:rsidR="001957C7" w:rsidRPr="001957C7">
                <w:rPr>
                  <w:color w:val="0000FF"/>
                  <w:u w:val="single"/>
                </w:rPr>
                <w:t>X.501</w:t>
              </w:r>
            </w:hyperlink>
          </w:p>
        </w:tc>
        <w:tc>
          <w:tcPr>
            <w:tcW w:w="0" w:type="auto"/>
          </w:tcPr>
          <w:p w14:paraId="37692D6C" w14:textId="77777777" w:rsidR="001957C7" w:rsidRPr="001957C7" w:rsidRDefault="001957C7" w:rsidP="001957C7">
            <w:r w:rsidRPr="001957C7">
              <w:t>2019-10-14</w:t>
            </w:r>
          </w:p>
        </w:tc>
        <w:tc>
          <w:tcPr>
            <w:tcW w:w="0" w:type="auto"/>
          </w:tcPr>
          <w:p w14:paraId="59005D6D" w14:textId="77777777" w:rsidR="001957C7" w:rsidRPr="001957C7" w:rsidRDefault="001957C7" w:rsidP="001957C7">
            <w:r w:rsidRPr="001957C7">
              <w:t>In force</w:t>
            </w:r>
          </w:p>
        </w:tc>
        <w:tc>
          <w:tcPr>
            <w:tcW w:w="0" w:type="auto"/>
          </w:tcPr>
          <w:p w14:paraId="7E0D0C97" w14:textId="77777777" w:rsidR="001957C7" w:rsidRPr="001957C7" w:rsidRDefault="001957C7" w:rsidP="001957C7">
            <w:r w:rsidRPr="001957C7">
              <w:t>AAP</w:t>
            </w:r>
          </w:p>
        </w:tc>
        <w:tc>
          <w:tcPr>
            <w:tcW w:w="0" w:type="auto"/>
          </w:tcPr>
          <w:p w14:paraId="55A8EF92" w14:textId="77777777" w:rsidR="001957C7" w:rsidRPr="001957C7" w:rsidRDefault="001957C7" w:rsidP="001957C7">
            <w:r w:rsidRPr="001957C7">
              <w:t>Information technology – Open Systems Interconnection – The Directory: Models</w:t>
            </w:r>
          </w:p>
        </w:tc>
      </w:tr>
      <w:tr w:rsidR="001957C7" w:rsidRPr="001957C7" w14:paraId="29769A81" w14:textId="77777777" w:rsidTr="00C65F17">
        <w:tc>
          <w:tcPr>
            <w:tcW w:w="0" w:type="auto"/>
          </w:tcPr>
          <w:p w14:paraId="6A08BC33" w14:textId="77777777" w:rsidR="001957C7" w:rsidRPr="001957C7" w:rsidRDefault="00D3553A" w:rsidP="001957C7">
            <w:hyperlink r:id="rId201" w:history="1">
              <w:r w:rsidR="001957C7" w:rsidRPr="001957C7">
                <w:rPr>
                  <w:color w:val="0000FF"/>
                  <w:u w:val="single"/>
                </w:rPr>
                <w:t>X.501 (2019) Amd. 1</w:t>
              </w:r>
            </w:hyperlink>
          </w:p>
        </w:tc>
        <w:tc>
          <w:tcPr>
            <w:tcW w:w="0" w:type="auto"/>
          </w:tcPr>
          <w:p w14:paraId="6C28EA49" w14:textId="77777777" w:rsidR="001957C7" w:rsidRPr="001957C7" w:rsidRDefault="001957C7" w:rsidP="001957C7">
            <w:r w:rsidRPr="001957C7">
              <w:t>2021-10-14</w:t>
            </w:r>
          </w:p>
        </w:tc>
        <w:tc>
          <w:tcPr>
            <w:tcW w:w="0" w:type="auto"/>
          </w:tcPr>
          <w:p w14:paraId="78B0D2B9" w14:textId="77777777" w:rsidR="001957C7" w:rsidRPr="001957C7" w:rsidRDefault="001957C7" w:rsidP="001957C7">
            <w:r w:rsidRPr="001957C7">
              <w:t>In force</w:t>
            </w:r>
          </w:p>
        </w:tc>
        <w:tc>
          <w:tcPr>
            <w:tcW w:w="0" w:type="auto"/>
          </w:tcPr>
          <w:p w14:paraId="32910C1A" w14:textId="77777777" w:rsidR="001957C7" w:rsidRPr="001957C7" w:rsidRDefault="001957C7" w:rsidP="001957C7">
            <w:r w:rsidRPr="001957C7">
              <w:t>AAP</w:t>
            </w:r>
          </w:p>
        </w:tc>
        <w:tc>
          <w:tcPr>
            <w:tcW w:w="0" w:type="auto"/>
          </w:tcPr>
          <w:p w14:paraId="018A15E5" w14:textId="77777777" w:rsidR="001957C7" w:rsidRPr="001957C7" w:rsidRDefault="001957C7" w:rsidP="001957C7">
            <w:r w:rsidRPr="001957C7">
              <w:t xml:space="preserve">Information Technology - Open systems Interconnection - The Directory - Models </w:t>
            </w:r>
            <w:proofErr w:type="gramStart"/>
            <w:r w:rsidRPr="001957C7">
              <w:t>–  Amendment</w:t>
            </w:r>
            <w:proofErr w:type="gramEnd"/>
            <w:r w:rsidRPr="001957C7">
              <w:t xml:space="preserve"> 1: Miscellaneous enhancements</w:t>
            </w:r>
          </w:p>
        </w:tc>
      </w:tr>
      <w:tr w:rsidR="001957C7" w:rsidRPr="001957C7" w14:paraId="099529D8" w14:textId="77777777" w:rsidTr="00C65F17">
        <w:tc>
          <w:tcPr>
            <w:tcW w:w="0" w:type="auto"/>
          </w:tcPr>
          <w:p w14:paraId="46121610" w14:textId="77777777" w:rsidR="001957C7" w:rsidRPr="001957C7" w:rsidRDefault="00D3553A" w:rsidP="001957C7">
            <w:hyperlink r:id="rId202" w:history="1">
              <w:r w:rsidR="001957C7" w:rsidRPr="001957C7">
                <w:rPr>
                  <w:color w:val="0000FF"/>
                  <w:u w:val="single"/>
                </w:rPr>
                <w:t>X.509</w:t>
              </w:r>
            </w:hyperlink>
          </w:p>
        </w:tc>
        <w:tc>
          <w:tcPr>
            <w:tcW w:w="0" w:type="auto"/>
          </w:tcPr>
          <w:p w14:paraId="3EE548EE" w14:textId="77777777" w:rsidR="001957C7" w:rsidRPr="001957C7" w:rsidRDefault="001957C7" w:rsidP="001957C7">
            <w:r w:rsidRPr="001957C7">
              <w:t>2019-10-14</w:t>
            </w:r>
          </w:p>
        </w:tc>
        <w:tc>
          <w:tcPr>
            <w:tcW w:w="0" w:type="auto"/>
          </w:tcPr>
          <w:p w14:paraId="7D2B9DD6" w14:textId="77777777" w:rsidR="001957C7" w:rsidRPr="001957C7" w:rsidRDefault="001957C7" w:rsidP="001957C7">
            <w:r w:rsidRPr="001957C7">
              <w:t>In force</w:t>
            </w:r>
          </w:p>
        </w:tc>
        <w:tc>
          <w:tcPr>
            <w:tcW w:w="0" w:type="auto"/>
          </w:tcPr>
          <w:p w14:paraId="0D53109C" w14:textId="77777777" w:rsidR="001957C7" w:rsidRPr="001957C7" w:rsidRDefault="001957C7" w:rsidP="001957C7">
            <w:r w:rsidRPr="001957C7">
              <w:t>AAP</w:t>
            </w:r>
          </w:p>
        </w:tc>
        <w:tc>
          <w:tcPr>
            <w:tcW w:w="0" w:type="auto"/>
          </w:tcPr>
          <w:p w14:paraId="46B0D982" w14:textId="77777777" w:rsidR="001957C7" w:rsidRPr="001957C7" w:rsidRDefault="001957C7" w:rsidP="001957C7">
            <w:r w:rsidRPr="001957C7">
              <w:t xml:space="preserve">Information technology – Open Systems Interconnection – The </w:t>
            </w:r>
            <w:r w:rsidRPr="001957C7">
              <w:lastRenderedPageBreak/>
              <w:t>Directory: Public-key and attribute certificate frameworks</w:t>
            </w:r>
          </w:p>
        </w:tc>
      </w:tr>
      <w:tr w:rsidR="001957C7" w:rsidRPr="001957C7" w14:paraId="4328B371" w14:textId="77777777" w:rsidTr="00C65F17">
        <w:tc>
          <w:tcPr>
            <w:tcW w:w="0" w:type="auto"/>
          </w:tcPr>
          <w:p w14:paraId="3A73003C" w14:textId="77777777" w:rsidR="001957C7" w:rsidRPr="001957C7" w:rsidRDefault="00D3553A" w:rsidP="001957C7">
            <w:hyperlink r:id="rId203" w:history="1">
              <w:r w:rsidR="001957C7" w:rsidRPr="001957C7">
                <w:rPr>
                  <w:color w:val="0000FF"/>
                  <w:u w:val="single"/>
                </w:rPr>
                <w:t>X.509 (2019) Cor. 1</w:t>
              </w:r>
            </w:hyperlink>
          </w:p>
        </w:tc>
        <w:tc>
          <w:tcPr>
            <w:tcW w:w="0" w:type="auto"/>
          </w:tcPr>
          <w:p w14:paraId="68DCE38C" w14:textId="77777777" w:rsidR="001957C7" w:rsidRPr="001957C7" w:rsidRDefault="001957C7" w:rsidP="001957C7">
            <w:r w:rsidRPr="001957C7">
              <w:t>2021-10-14</w:t>
            </w:r>
          </w:p>
        </w:tc>
        <w:tc>
          <w:tcPr>
            <w:tcW w:w="0" w:type="auto"/>
          </w:tcPr>
          <w:p w14:paraId="7D126552" w14:textId="77777777" w:rsidR="001957C7" w:rsidRPr="001957C7" w:rsidRDefault="001957C7" w:rsidP="001957C7">
            <w:r w:rsidRPr="001957C7">
              <w:t>In force</w:t>
            </w:r>
          </w:p>
        </w:tc>
        <w:tc>
          <w:tcPr>
            <w:tcW w:w="0" w:type="auto"/>
          </w:tcPr>
          <w:p w14:paraId="45C5F778" w14:textId="77777777" w:rsidR="001957C7" w:rsidRPr="001957C7" w:rsidRDefault="001957C7" w:rsidP="001957C7">
            <w:r w:rsidRPr="001957C7">
              <w:t>AAP</w:t>
            </w:r>
          </w:p>
        </w:tc>
        <w:tc>
          <w:tcPr>
            <w:tcW w:w="0" w:type="auto"/>
          </w:tcPr>
          <w:p w14:paraId="56B39A06" w14:textId="77777777" w:rsidR="001957C7" w:rsidRPr="001957C7" w:rsidRDefault="001957C7" w:rsidP="001957C7">
            <w:r w:rsidRPr="001957C7">
              <w:t xml:space="preserve">Information Technology - Open systems Interconnection - The Directory – Public-key and attribute certificate </w:t>
            </w:r>
            <w:proofErr w:type="gramStart"/>
            <w:r w:rsidRPr="001957C7">
              <w:t>frameworks :</w:t>
            </w:r>
            <w:proofErr w:type="gramEnd"/>
            <w:r w:rsidRPr="001957C7">
              <w:t xml:space="preserve"> Corrigendum 1</w:t>
            </w:r>
          </w:p>
        </w:tc>
      </w:tr>
      <w:tr w:rsidR="001957C7" w:rsidRPr="001957C7" w14:paraId="6693BDAB" w14:textId="77777777" w:rsidTr="00C65F17">
        <w:tc>
          <w:tcPr>
            <w:tcW w:w="0" w:type="auto"/>
          </w:tcPr>
          <w:p w14:paraId="0B78D909" w14:textId="77777777" w:rsidR="001957C7" w:rsidRPr="001957C7" w:rsidRDefault="00D3553A" w:rsidP="001957C7">
            <w:hyperlink r:id="rId204" w:history="1">
              <w:r w:rsidR="001957C7" w:rsidRPr="001957C7">
                <w:rPr>
                  <w:color w:val="0000FF"/>
                  <w:u w:val="single"/>
                </w:rPr>
                <w:t>X.510</w:t>
              </w:r>
            </w:hyperlink>
          </w:p>
        </w:tc>
        <w:tc>
          <w:tcPr>
            <w:tcW w:w="0" w:type="auto"/>
          </w:tcPr>
          <w:p w14:paraId="362ADFB9" w14:textId="77777777" w:rsidR="001957C7" w:rsidRPr="001957C7" w:rsidRDefault="001957C7" w:rsidP="001957C7">
            <w:r w:rsidRPr="001957C7">
              <w:t>2020-08-22</w:t>
            </w:r>
          </w:p>
        </w:tc>
        <w:tc>
          <w:tcPr>
            <w:tcW w:w="0" w:type="auto"/>
          </w:tcPr>
          <w:p w14:paraId="25D5918D" w14:textId="77777777" w:rsidR="001957C7" w:rsidRPr="001957C7" w:rsidRDefault="001957C7" w:rsidP="001957C7">
            <w:r w:rsidRPr="001957C7">
              <w:t>In force</w:t>
            </w:r>
          </w:p>
        </w:tc>
        <w:tc>
          <w:tcPr>
            <w:tcW w:w="0" w:type="auto"/>
          </w:tcPr>
          <w:p w14:paraId="0D3DA3CB" w14:textId="77777777" w:rsidR="001957C7" w:rsidRPr="001957C7" w:rsidRDefault="001957C7" w:rsidP="001957C7">
            <w:r w:rsidRPr="001957C7">
              <w:t>AAP</w:t>
            </w:r>
          </w:p>
        </w:tc>
        <w:tc>
          <w:tcPr>
            <w:tcW w:w="0" w:type="auto"/>
          </w:tcPr>
          <w:p w14:paraId="10C166DC" w14:textId="77777777" w:rsidR="001957C7" w:rsidRPr="001957C7" w:rsidRDefault="001957C7" w:rsidP="001957C7">
            <w:r w:rsidRPr="001957C7">
              <w:t>Information technology - Open Systems Interconnection - The Directory: Protocol specifications for secure operations</w:t>
            </w:r>
          </w:p>
        </w:tc>
      </w:tr>
      <w:tr w:rsidR="001957C7" w:rsidRPr="001957C7" w14:paraId="387FCC03" w14:textId="77777777" w:rsidTr="00C65F17">
        <w:tc>
          <w:tcPr>
            <w:tcW w:w="0" w:type="auto"/>
          </w:tcPr>
          <w:p w14:paraId="4CE0285B" w14:textId="77777777" w:rsidR="001957C7" w:rsidRPr="001957C7" w:rsidRDefault="00D3553A" w:rsidP="001957C7">
            <w:hyperlink r:id="rId205" w:history="1">
              <w:r w:rsidR="001957C7" w:rsidRPr="001957C7">
                <w:rPr>
                  <w:color w:val="0000FF"/>
                  <w:u w:val="single"/>
                </w:rPr>
                <w:t>X.511</w:t>
              </w:r>
            </w:hyperlink>
          </w:p>
        </w:tc>
        <w:tc>
          <w:tcPr>
            <w:tcW w:w="0" w:type="auto"/>
          </w:tcPr>
          <w:p w14:paraId="4E78FFBA" w14:textId="77777777" w:rsidR="001957C7" w:rsidRPr="001957C7" w:rsidRDefault="001957C7" w:rsidP="001957C7">
            <w:r w:rsidRPr="001957C7">
              <w:t>2019-10-14</w:t>
            </w:r>
          </w:p>
        </w:tc>
        <w:tc>
          <w:tcPr>
            <w:tcW w:w="0" w:type="auto"/>
          </w:tcPr>
          <w:p w14:paraId="12F76627" w14:textId="77777777" w:rsidR="001957C7" w:rsidRPr="001957C7" w:rsidRDefault="001957C7" w:rsidP="001957C7">
            <w:r w:rsidRPr="001957C7">
              <w:t>In force</w:t>
            </w:r>
          </w:p>
        </w:tc>
        <w:tc>
          <w:tcPr>
            <w:tcW w:w="0" w:type="auto"/>
          </w:tcPr>
          <w:p w14:paraId="3816A901" w14:textId="77777777" w:rsidR="001957C7" w:rsidRPr="001957C7" w:rsidRDefault="001957C7" w:rsidP="001957C7">
            <w:r w:rsidRPr="001957C7">
              <w:t>AAP</w:t>
            </w:r>
          </w:p>
        </w:tc>
        <w:tc>
          <w:tcPr>
            <w:tcW w:w="0" w:type="auto"/>
          </w:tcPr>
          <w:p w14:paraId="585E661A" w14:textId="77777777" w:rsidR="001957C7" w:rsidRPr="001957C7" w:rsidRDefault="001957C7" w:rsidP="001957C7">
            <w:r w:rsidRPr="001957C7">
              <w:t>Information technology – Open Systems Interconnection – The Directory: Abstract service definition</w:t>
            </w:r>
          </w:p>
        </w:tc>
      </w:tr>
      <w:tr w:rsidR="001957C7" w:rsidRPr="001957C7" w14:paraId="2DA5A1C0" w14:textId="77777777" w:rsidTr="00C65F17">
        <w:tc>
          <w:tcPr>
            <w:tcW w:w="0" w:type="auto"/>
          </w:tcPr>
          <w:p w14:paraId="19C25D64" w14:textId="77777777" w:rsidR="001957C7" w:rsidRPr="001957C7" w:rsidRDefault="00D3553A" w:rsidP="001957C7">
            <w:hyperlink r:id="rId206" w:history="1">
              <w:r w:rsidR="001957C7" w:rsidRPr="001957C7">
                <w:rPr>
                  <w:color w:val="0000FF"/>
                  <w:u w:val="single"/>
                </w:rPr>
                <w:t>X.518</w:t>
              </w:r>
            </w:hyperlink>
          </w:p>
        </w:tc>
        <w:tc>
          <w:tcPr>
            <w:tcW w:w="0" w:type="auto"/>
          </w:tcPr>
          <w:p w14:paraId="5085980C" w14:textId="77777777" w:rsidR="001957C7" w:rsidRPr="001957C7" w:rsidRDefault="001957C7" w:rsidP="001957C7">
            <w:r w:rsidRPr="001957C7">
              <w:t>2019-10-14</w:t>
            </w:r>
          </w:p>
        </w:tc>
        <w:tc>
          <w:tcPr>
            <w:tcW w:w="0" w:type="auto"/>
          </w:tcPr>
          <w:p w14:paraId="3026F295" w14:textId="77777777" w:rsidR="001957C7" w:rsidRPr="001957C7" w:rsidRDefault="001957C7" w:rsidP="001957C7">
            <w:r w:rsidRPr="001957C7">
              <w:t>In force</w:t>
            </w:r>
          </w:p>
        </w:tc>
        <w:tc>
          <w:tcPr>
            <w:tcW w:w="0" w:type="auto"/>
          </w:tcPr>
          <w:p w14:paraId="6134F905" w14:textId="77777777" w:rsidR="001957C7" w:rsidRPr="001957C7" w:rsidRDefault="001957C7" w:rsidP="001957C7">
            <w:r w:rsidRPr="001957C7">
              <w:t>AAP</w:t>
            </w:r>
          </w:p>
        </w:tc>
        <w:tc>
          <w:tcPr>
            <w:tcW w:w="0" w:type="auto"/>
          </w:tcPr>
          <w:p w14:paraId="48422C2D" w14:textId="77777777" w:rsidR="001957C7" w:rsidRPr="001957C7" w:rsidRDefault="001957C7" w:rsidP="001957C7">
            <w:r w:rsidRPr="001957C7">
              <w:t>Information technology – Open Systems Interconnection – The Directory: Procedures for distributed operation</w:t>
            </w:r>
          </w:p>
        </w:tc>
      </w:tr>
      <w:tr w:rsidR="001957C7" w:rsidRPr="001957C7" w14:paraId="6C015CE3" w14:textId="77777777" w:rsidTr="00C65F17">
        <w:tc>
          <w:tcPr>
            <w:tcW w:w="0" w:type="auto"/>
          </w:tcPr>
          <w:p w14:paraId="463B0FB4" w14:textId="77777777" w:rsidR="001957C7" w:rsidRPr="001957C7" w:rsidRDefault="00D3553A" w:rsidP="001957C7">
            <w:hyperlink r:id="rId207" w:history="1">
              <w:r w:rsidR="001957C7" w:rsidRPr="001957C7">
                <w:rPr>
                  <w:color w:val="0000FF"/>
                  <w:u w:val="single"/>
                </w:rPr>
                <w:t>X.519</w:t>
              </w:r>
            </w:hyperlink>
          </w:p>
        </w:tc>
        <w:tc>
          <w:tcPr>
            <w:tcW w:w="0" w:type="auto"/>
          </w:tcPr>
          <w:p w14:paraId="62D634C5" w14:textId="77777777" w:rsidR="001957C7" w:rsidRPr="001957C7" w:rsidRDefault="001957C7" w:rsidP="001957C7">
            <w:r w:rsidRPr="001957C7">
              <w:t>2019-10-14</w:t>
            </w:r>
          </w:p>
        </w:tc>
        <w:tc>
          <w:tcPr>
            <w:tcW w:w="0" w:type="auto"/>
          </w:tcPr>
          <w:p w14:paraId="4EB3553D" w14:textId="77777777" w:rsidR="001957C7" w:rsidRPr="001957C7" w:rsidRDefault="001957C7" w:rsidP="001957C7">
            <w:r w:rsidRPr="001957C7">
              <w:t>In force</w:t>
            </w:r>
          </w:p>
        </w:tc>
        <w:tc>
          <w:tcPr>
            <w:tcW w:w="0" w:type="auto"/>
          </w:tcPr>
          <w:p w14:paraId="50D9DFAC" w14:textId="77777777" w:rsidR="001957C7" w:rsidRPr="001957C7" w:rsidRDefault="001957C7" w:rsidP="001957C7">
            <w:r w:rsidRPr="001957C7">
              <w:t>AAP</w:t>
            </w:r>
          </w:p>
        </w:tc>
        <w:tc>
          <w:tcPr>
            <w:tcW w:w="0" w:type="auto"/>
          </w:tcPr>
          <w:p w14:paraId="5166B382" w14:textId="77777777" w:rsidR="001957C7" w:rsidRPr="001957C7" w:rsidRDefault="001957C7" w:rsidP="001957C7">
            <w:r w:rsidRPr="001957C7">
              <w:t>Information technology – Open Systems Interconnection – The Directory: Protocol specifications</w:t>
            </w:r>
          </w:p>
        </w:tc>
      </w:tr>
      <w:tr w:rsidR="001957C7" w:rsidRPr="001957C7" w14:paraId="041CEEFA" w14:textId="77777777" w:rsidTr="00C65F17">
        <w:tc>
          <w:tcPr>
            <w:tcW w:w="0" w:type="auto"/>
          </w:tcPr>
          <w:p w14:paraId="0B55686E" w14:textId="77777777" w:rsidR="001957C7" w:rsidRPr="001957C7" w:rsidRDefault="00D3553A" w:rsidP="001957C7">
            <w:hyperlink r:id="rId208" w:history="1">
              <w:r w:rsidR="001957C7" w:rsidRPr="001957C7">
                <w:rPr>
                  <w:color w:val="0000FF"/>
                  <w:u w:val="single"/>
                </w:rPr>
                <w:t>X.520</w:t>
              </w:r>
            </w:hyperlink>
          </w:p>
        </w:tc>
        <w:tc>
          <w:tcPr>
            <w:tcW w:w="0" w:type="auto"/>
          </w:tcPr>
          <w:p w14:paraId="6693F017" w14:textId="77777777" w:rsidR="001957C7" w:rsidRPr="001957C7" w:rsidRDefault="001957C7" w:rsidP="001957C7">
            <w:r w:rsidRPr="001957C7">
              <w:t>2019-10-14</w:t>
            </w:r>
          </w:p>
        </w:tc>
        <w:tc>
          <w:tcPr>
            <w:tcW w:w="0" w:type="auto"/>
          </w:tcPr>
          <w:p w14:paraId="546EA208" w14:textId="77777777" w:rsidR="001957C7" w:rsidRPr="001957C7" w:rsidRDefault="001957C7" w:rsidP="001957C7">
            <w:r w:rsidRPr="001957C7">
              <w:t>In force</w:t>
            </w:r>
          </w:p>
        </w:tc>
        <w:tc>
          <w:tcPr>
            <w:tcW w:w="0" w:type="auto"/>
          </w:tcPr>
          <w:p w14:paraId="334AFA87" w14:textId="77777777" w:rsidR="001957C7" w:rsidRPr="001957C7" w:rsidRDefault="001957C7" w:rsidP="001957C7">
            <w:r w:rsidRPr="001957C7">
              <w:t>AAP</w:t>
            </w:r>
          </w:p>
        </w:tc>
        <w:tc>
          <w:tcPr>
            <w:tcW w:w="0" w:type="auto"/>
          </w:tcPr>
          <w:p w14:paraId="5E79DCEA" w14:textId="77777777" w:rsidR="001957C7" w:rsidRPr="001957C7" w:rsidRDefault="001957C7" w:rsidP="001957C7">
            <w:r w:rsidRPr="001957C7">
              <w:t>Information technology – Open Systems Interconnection – The Directory: Selected attribute types</w:t>
            </w:r>
          </w:p>
        </w:tc>
      </w:tr>
      <w:tr w:rsidR="001957C7" w:rsidRPr="001957C7" w14:paraId="5C0B052C" w14:textId="77777777" w:rsidTr="00C65F17">
        <w:tc>
          <w:tcPr>
            <w:tcW w:w="0" w:type="auto"/>
          </w:tcPr>
          <w:p w14:paraId="6508AADC" w14:textId="77777777" w:rsidR="001957C7" w:rsidRPr="001957C7" w:rsidRDefault="00D3553A" w:rsidP="001957C7">
            <w:hyperlink r:id="rId209" w:history="1">
              <w:r w:rsidR="001957C7" w:rsidRPr="001957C7">
                <w:rPr>
                  <w:color w:val="0000FF"/>
                  <w:u w:val="single"/>
                </w:rPr>
                <w:t>X.521</w:t>
              </w:r>
            </w:hyperlink>
          </w:p>
        </w:tc>
        <w:tc>
          <w:tcPr>
            <w:tcW w:w="0" w:type="auto"/>
          </w:tcPr>
          <w:p w14:paraId="188FA30D" w14:textId="77777777" w:rsidR="001957C7" w:rsidRPr="001957C7" w:rsidRDefault="001957C7" w:rsidP="001957C7">
            <w:r w:rsidRPr="001957C7">
              <w:t>2019-10-14</w:t>
            </w:r>
          </w:p>
        </w:tc>
        <w:tc>
          <w:tcPr>
            <w:tcW w:w="0" w:type="auto"/>
          </w:tcPr>
          <w:p w14:paraId="596ED721" w14:textId="77777777" w:rsidR="001957C7" w:rsidRPr="001957C7" w:rsidRDefault="001957C7" w:rsidP="001957C7">
            <w:r w:rsidRPr="001957C7">
              <w:t>In force</w:t>
            </w:r>
          </w:p>
        </w:tc>
        <w:tc>
          <w:tcPr>
            <w:tcW w:w="0" w:type="auto"/>
          </w:tcPr>
          <w:p w14:paraId="0C3FE9AE" w14:textId="77777777" w:rsidR="001957C7" w:rsidRPr="001957C7" w:rsidRDefault="001957C7" w:rsidP="001957C7">
            <w:r w:rsidRPr="001957C7">
              <w:t>AAP</w:t>
            </w:r>
          </w:p>
        </w:tc>
        <w:tc>
          <w:tcPr>
            <w:tcW w:w="0" w:type="auto"/>
          </w:tcPr>
          <w:p w14:paraId="0AF45FC7" w14:textId="77777777" w:rsidR="001957C7" w:rsidRPr="001957C7" w:rsidRDefault="001957C7" w:rsidP="001957C7">
            <w:r w:rsidRPr="001957C7">
              <w:t>Information technology – Open Systems Interconnection – The Directory: Selected object classes</w:t>
            </w:r>
          </w:p>
        </w:tc>
      </w:tr>
      <w:tr w:rsidR="001957C7" w:rsidRPr="001957C7" w14:paraId="167BEC39" w14:textId="77777777" w:rsidTr="00C65F17">
        <w:tc>
          <w:tcPr>
            <w:tcW w:w="0" w:type="auto"/>
          </w:tcPr>
          <w:p w14:paraId="2DD24573" w14:textId="77777777" w:rsidR="001957C7" w:rsidRPr="001957C7" w:rsidRDefault="00D3553A" w:rsidP="001957C7">
            <w:hyperlink r:id="rId210" w:history="1">
              <w:r w:rsidR="001957C7" w:rsidRPr="001957C7">
                <w:rPr>
                  <w:color w:val="0000FF"/>
                  <w:u w:val="single"/>
                </w:rPr>
                <w:t>X.525</w:t>
              </w:r>
            </w:hyperlink>
          </w:p>
        </w:tc>
        <w:tc>
          <w:tcPr>
            <w:tcW w:w="0" w:type="auto"/>
          </w:tcPr>
          <w:p w14:paraId="76BF05CB" w14:textId="77777777" w:rsidR="001957C7" w:rsidRPr="001957C7" w:rsidRDefault="001957C7" w:rsidP="001957C7">
            <w:r w:rsidRPr="001957C7">
              <w:t>2019-10-14</w:t>
            </w:r>
          </w:p>
        </w:tc>
        <w:tc>
          <w:tcPr>
            <w:tcW w:w="0" w:type="auto"/>
          </w:tcPr>
          <w:p w14:paraId="194E45B8" w14:textId="77777777" w:rsidR="001957C7" w:rsidRPr="001957C7" w:rsidRDefault="001957C7" w:rsidP="001957C7">
            <w:r w:rsidRPr="001957C7">
              <w:t>In force</w:t>
            </w:r>
          </w:p>
        </w:tc>
        <w:tc>
          <w:tcPr>
            <w:tcW w:w="0" w:type="auto"/>
          </w:tcPr>
          <w:p w14:paraId="6AD558D1" w14:textId="77777777" w:rsidR="001957C7" w:rsidRPr="001957C7" w:rsidRDefault="001957C7" w:rsidP="001957C7">
            <w:r w:rsidRPr="001957C7">
              <w:t>AAP</w:t>
            </w:r>
          </w:p>
        </w:tc>
        <w:tc>
          <w:tcPr>
            <w:tcW w:w="0" w:type="auto"/>
          </w:tcPr>
          <w:p w14:paraId="15BD33E1" w14:textId="77777777" w:rsidR="001957C7" w:rsidRPr="001957C7" w:rsidRDefault="001957C7" w:rsidP="001957C7">
            <w:r w:rsidRPr="001957C7">
              <w:t>Information technology – Open Systems Interconnection – The Directory: Replication</w:t>
            </w:r>
          </w:p>
        </w:tc>
      </w:tr>
      <w:tr w:rsidR="001957C7" w:rsidRPr="001957C7" w14:paraId="46D15343" w14:textId="77777777" w:rsidTr="00C65F17">
        <w:tc>
          <w:tcPr>
            <w:tcW w:w="0" w:type="auto"/>
          </w:tcPr>
          <w:p w14:paraId="2B220400" w14:textId="77777777" w:rsidR="001957C7" w:rsidRPr="001957C7" w:rsidRDefault="00D3553A" w:rsidP="001957C7">
            <w:hyperlink r:id="rId211" w:history="1">
              <w:r w:rsidR="001957C7" w:rsidRPr="001957C7">
                <w:rPr>
                  <w:color w:val="0000FF"/>
                  <w:u w:val="single"/>
                </w:rPr>
                <w:t>X.676</w:t>
              </w:r>
            </w:hyperlink>
          </w:p>
        </w:tc>
        <w:tc>
          <w:tcPr>
            <w:tcW w:w="0" w:type="auto"/>
          </w:tcPr>
          <w:p w14:paraId="53003DCE" w14:textId="77777777" w:rsidR="001957C7" w:rsidRPr="001957C7" w:rsidRDefault="001957C7" w:rsidP="001957C7">
            <w:r w:rsidRPr="001957C7">
              <w:t>2018-11-29</w:t>
            </w:r>
          </w:p>
        </w:tc>
        <w:tc>
          <w:tcPr>
            <w:tcW w:w="0" w:type="auto"/>
          </w:tcPr>
          <w:p w14:paraId="4B4FDE74" w14:textId="77777777" w:rsidR="001957C7" w:rsidRPr="001957C7" w:rsidRDefault="001957C7" w:rsidP="001957C7">
            <w:r w:rsidRPr="001957C7">
              <w:t>In force</w:t>
            </w:r>
          </w:p>
        </w:tc>
        <w:tc>
          <w:tcPr>
            <w:tcW w:w="0" w:type="auto"/>
          </w:tcPr>
          <w:p w14:paraId="5215E114" w14:textId="77777777" w:rsidR="001957C7" w:rsidRPr="001957C7" w:rsidRDefault="001957C7" w:rsidP="001957C7">
            <w:r w:rsidRPr="001957C7">
              <w:t>AAP</w:t>
            </w:r>
          </w:p>
        </w:tc>
        <w:tc>
          <w:tcPr>
            <w:tcW w:w="0" w:type="auto"/>
          </w:tcPr>
          <w:p w14:paraId="2C68AD69" w14:textId="77777777" w:rsidR="001957C7" w:rsidRPr="001957C7" w:rsidRDefault="001957C7" w:rsidP="001957C7">
            <w:r w:rsidRPr="001957C7">
              <w:t>Object identifier-based resolution framework for IoT grouped services</w:t>
            </w:r>
          </w:p>
        </w:tc>
      </w:tr>
      <w:tr w:rsidR="001957C7" w:rsidRPr="001957C7" w14:paraId="5561E5B4" w14:textId="77777777" w:rsidTr="00C65F17">
        <w:tc>
          <w:tcPr>
            <w:tcW w:w="0" w:type="auto"/>
          </w:tcPr>
          <w:p w14:paraId="6773FB11" w14:textId="77777777" w:rsidR="001957C7" w:rsidRPr="001957C7" w:rsidRDefault="00D3553A" w:rsidP="001957C7">
            <w:hyperlink r:id="rId212" w:history="1">
              <w:r w:rsidR="001957C7" w:rsidRPr="001957C7">
                <w:rPr>
                  <w:color w:val="0000FF"/>
                  <w:u w:val="single"/>
                </w:rPr>
                <w:t>X.677</w:t>
              </w:r>
            </w:hyperlink>
          </w:p>
        </w:tc>
        <w:tc>
          <w:tcPr>
            <w:tcW w:w="0" w:type="auto"/>
          </w:tcPr>
          <w:p w14:paraId="6773B130" w14:textId="77777777" w:rsidR="001957C7" w:rsidRPr="001957C7" w:rsidRDefault="001957C7" w:rsidP="001957C7">
            <w:r w:rsidRPr="001957C7">
              <w:t>2020-03-08</w:t>
            </w:r>
          </w:p>
        </w:tc>
        <w:tc>
          <w:tcPr>
            <w:tcW w:w="0" w:type="auto"/>
          </w:tcPr>
          <w:p w14:paraId="5C615B7F" w14:textId="77777777" w:rsidR="001957C7" w:rsidRPr="001957C7" w:rsidRDefault="001957C7" w:rsidP="001957C7">
            <w:r w:rsidRPr="001957C7">
              <w:t>In force</w:t>
            </w:r>
          </w:p>
        </w:tc>
        <w:tc>
          <w:tcPr>
            <w:tcW w:w="0" w:type="auto"/>
          </w:tcPr>
          <w:p w14:paraId="1E0007E8" w14:textId="77777777" w:rsidR="001957C7" w:rsidRPr="001957C7" w:rsidRDefault="001957C7" w:rsidP="001957C7">
            <w:r w:rsidRPr="001957C7">
              <w:t>AAP</w:t>
            </w:r>
          </w:p>
        </w:tc>
        <w:tc>
          <w:tcPr>
            <w:tcW w:w="0" w:type="auto"/>
          </w:tcPr>
          <w:p w14:paraId="023C10EC" w14:textId="77777777" w:rsidR="001957C7" w:rsidRPr="001957C7" w:rsidRDefault="001957C7" w:rsidP="001957C7">
            <w:r w:rsidRPr="001957C7">
              <w:t>Identification mechanism for unmanned aerial vehicles using object identifiers</w:t>
            </w:r>
          </w:p>
        </w:tc>
      </w:tr>
      <w:tr w:rsidR="001957C7" w:rsidRPr="001957C7" w14:paraId="5E2B3611" w14:textId="77777777" w:rsidTr="00C65F17">
        <w:tc>
          <w:tcPr>
            <w:tcW w:w="0" w:type="auto"/>
          </w:tcPr>
          <w:p w14:paraId="27B61E89" w14:textId="77777777" w:rsidR="001957C7" w:rsidRPr="001957C7" w:rsidRDefault="00D3553A" w:rsidP="001957C7">
            <w:hyperlink r:id="rId213" w:history="1">
              <w:r w:rsidR="001957C7" w:rsidRPr="001957C7">
                <w:rPr>
                  <w:color w:val="0000FF"/>
                  <w:u w:val="single"/>
                </w:rPr>
                <w:t>X.680 (2015) Cor. 1</w:t>
              </w:r>
            </w:hyperlink>
          </w:p>
        </w:tc>
        <w:tc>
          <w:tcPr>
            <w:tcW w:w="0" w:type="auto"/>
          </w:tcPr>
          <w:p w14:paraId="10BE26B8" w14:textId="77777777" w:rsidR="001957C7" w:rsidRPr="001957C7" w:rsidRDefault="001957C7" w:rsidP="001957C7">
            <w:r w:rsidRPr="001957C7">
              <w:t>2017-05-14</w:t>
            </w:r>
          </w:p>
        </w:tc>
        <w:tc>
          <w:tcPr>
            <w:tcW w:w="0" w:type="auto"/>
          </w:tcPr>
          <w:p w14:paraId="69E0161E" w14:textId="77777777" w:rsidR="001957C7" w:rsidRPr="001957C7" w:rsidRDefault="001957C7" w:rsidP="001957C7">
            <w:r w:rsidRPr="001957C7">
              <w:t>Superseded</w:t>
            </w:r>
          </w:p>
        </w:tc>
        <w:tc>
          <w:tcPr>
            <w:tcW w:w="0" w:type="auto"/>
          </w:tcPr>
          <w:p w14:paraId="54BD5C5B" w14:textId="77777777" w:rsidR="001957C7" w:rsidRPr="001957C7" w:rsidRDefault="001957C7" w:rsidP="001957C7">
            <w:r w:rsidRPr="001957C7">
              <w:t>AAP</w:t>
            </w:r>
          </w:p>
        </w:tc>
        <w:tc>
          <w:tcPr>
            <w:tcW w:w="0" w:type="auto"/>
          </w:tcPr>
          <w:p w14:paraId="7F8CF8A1" w14:textId="77777777" w:rsidR="001957C7" w:rsidRPr="001957C7" w:rsidRDefault="001957C7" w:rsidP="001957C7"/>
        </w:tc>
      </w:tr>
      <w:tr w:rsidR="001957C7" w:rsidRPr="001957C7" w14:paraId="283A1C20" w14:textId="77777777" w:rsidTr="00C65F17">
        <w:tc>
          <w:tcPr>
            <w:tcW w:w="0" w:type="auto"/>
          </w:tcPr>
          <w:p w14:paraId="3AC61480" w14:textId="77777777" w:rsidR="001957C7" w:rsidRPr="001957C7" w:rsidRDefault="00D3553A" w:rsidP="001957C7">
            <w:hyperlink r:id="rId214" w:history="1">
              <w:r w:rsidR="001957C7" w:rsidRPr="001957C7">
                <w:rPr>
                  <w:color w:val="0000FF"/>
                  <w:u w:val="single"/>
                </w:rPr>
                <w:t>X.680 (2015) Cor. 2</w:t>
              </w:r>
            </w:hyperlink>
          </w:p>
        </w:tc>
        <w:tc>
          <w:tcPr>
            <w:tcW w:w="0" w:type="auto"/>
          </w:tcPr>
          <w:p w14:paraId="5C0D42AC" w14:textId="77777777" w:rsidR="001957C7" w:rsidRPr="001957C7" w:rsidRDefault="001957C7" w:rsidP="001957C7">
            <w:r w:rsidRPr="001957C7">
              <w:t>2017-10-14</w:t>
            </w:r>
          </w:p>
        </w:tc>
        <w:tc>
          <w:tcPr>
            <w:tcW w:w="0" w:type="auto"/>
          </w:tcPr>
          <w:p w14:paraId="03C3A7F7" w14:textId="77777777" w:rsidR="001957C7" w:rsidRPr="001957C7" w:rsidRDefault="001957C7" w:rsidP="001957C7">
            <w:r w:rsidRPr="001957C7">
              <w:t>Superseded</w:t>
            </w:r>
          </w:p>
        </w:tc>
        <w:tc>
          <w:tcPr>
            <w:tcW w:w="0" w:type="auto"/>
          </w:tcPr>
          <w:p w14:paraId="040F5C4A" w14:textId="77777777" w:rsidR="001957C7" w:rsidRPr="001957C7" w:rsidRDefault="001957C7" w:rsidP="001957C7">
            <w:r w:rsidRPr="001957C7">
              <w:t>AAP</w:t>
            </w:r>
          </w:p>
        </w:tc>
        <w:tc>
          <w:tcPr>
            <w:tcW w:w="0" w:type="auto"/>
          </w:tcPr>
          <w:p w14:paraId="5C544724" w14:textId="77777777" w:rsidR="001957C7" w:rsidRPr="001957C7" w:rsidRDefault="001957C7" w:rsidP="001957C7"/>
        </w:tc>
      </w:tr>
      <w:tr w:rsidR="001957C7" w:rsidRPr="001957C7" w14:paraId="6F9CBF9E" w14:textId="77777777" w:rsidTr="00C65F17">
        <w:tc>
          <w:tcPr>
            <w:tcW w:w="0" w:type="auto"/>
          </w:tcPr>
          <w:p w14:paraId="5855CE9E" w14:textId="77777777" w:rsidR="001957C7" w:rsidRPr="001957C7" w:rsidRDefault="00D3553A" w:rsidP="001957C7">
            <w:hyperlink r:id="rId215" w:history="1">
              <w:r w:rsidR="001957C7" w:rsidRPr="001957C7">
                <w:rPr>
                  <w:color w:val="0000FF"/>
                  <w:u w:val="single"/>
                </w:rPr>
                <w:t>X.680 (2015) Cor. 3</w:t>
              </w:r>
            </w:hyperlink>
          </w:p>
        </w:tc>
        <w:tc>
          <w:tcPr>
            <w:tcW w:w="0" w:type="auto"/>
          </w:tcPr>
          <w:p w14:paraId="6EE458D0" w14:textId="77777777" w:rsidR="001957C7" w:rsidRPr="001957C7" w:rsidRDefault="001957C7" w:rsidP="001957C7">
            <w:r w:rsidRPr="001957C7">
              <w:t>2018-05-14</w:t>
            </w:r>
          </w:p>
        </w:tc>
        <w:tc>
          <w:tcPr>
            <w:tcW w:w="0" w:type="auto"/>
          </w:tcPr>
          <w:p w14:paraId="49302676" w14:textId="77777777" w:rsidR="001957C7" w:rsidRPr="001957C7" w:rsidRDefault="001957C7" w:rsidP="001957C7">
            <w:r w:rsidRPr="001957C7">
              <w:t>Superseded</w:t>
            </w:r>
          </w:p>
        </w:tc>
        <w:tc>
          <w:tcPr>
            <w:tcW w:w="0" w:type="auto"/>
          </w:tcPr>
          <w:p w14:paraId="5740634B" w14:textId="77777777" w:rsidR="001957C7" w:rsidRPr="001957C7" w:rsidRDefault="001957C7" w:rsidP="001957C7">
            <w:r w:rsidRPr="001957C7">
              <w:t>AAP</w:t>
            </w:r>
          </w:p>
        </w:tc>
        <w:tc>
          <w:tcPr>
            <w:tcW w:w="0" w:type="auto"/>
          </w:tcPr>
          <w:p w14:paraId="5C2E19B3" w14:textId="77777777" w:rsidR="001957C7" w:rsidRPr="001957C7" w:rsidRDefault="001957C7" w:rsidP="001957C7"/>
        </w:tc>
      </w:tr>
      <w:tr w:rsidR="001957C7" w:rsidRPr="001957C7" w14:paraId="26DA227F" w14:textId="77777777" w:rsidTr="00C65F17">
        <w:tc>
          <w:tcPr>
            <w:tcW w:w="0" w:type="auto"/>
          </w:tcPr>
          <w:p w14:paraId="6B6FF733" w14:textId="77777777" w:rsidR="001957C7" w:rsidRPr="001957C7" w:rsidRDefault="00D3553A" w:rsidP="001957C7">
            <w:hyperlink r:id="rId216" w:history="1">
              <w:r w:rsidR="001957C7" w:rsidRPr="001957C7">
                <w:rPr>
                  <w:color w:val="0000FF"/>
                  <w:u w:val="single"/>
                </w:rPr>
                <w:t>X.680 (2015) Amd. 1</w:t>
              </w:r>
            </w:hyperlink>
          </w:p>
        </w:tc>
        <w:tc>
          <w:tcPr>
            <w:tcW w:w="0" w:type="auto"/>
          </w:tcPr>
          <w:p w14:paraId="416B4175" w14:textId="77777777" w:rsidR="001957C7" w:rsidRPr="001957C7" w:rsidRDefault="001957C7" w:rsidP="001957C7">
            <w:r w:rsidRPr="001957C7">
              <w:t>2018-05-14</w:t>
            </w:r>
          </w:p>
        </w:tc>
        <w:tc>
          <w:tcPr>
            <w:tcW w:w="0" w:type="auto"/>
          </w:tcPr>
          <w:p w14:paraId="4ABB0EED" w14:textId="77777777" w:rsidR="001957C7" w:rsidRPr="001957C7" w:rsidRDefault="001957C7" w:rsidP="001957C7">
            <w:r w:rsidRPr="001957C7">
              <w:t>Superseded</w:t>
            </w:r>
          </w:p>
        </w:tc>
        <w:tc>
          <w:tcPr>
            <w:tcW w:w="0" w:type="auto"/>
          </w:tcPr>
          <w:p w14:paraId="053889BF" w14:textId="77777777" w:rsidR="001957C7" w:rsidRPr="001957C7" w:rsidRDefault="001957C7" w:rsidP="001957C7">
            <w:r w:rsidRPr="001957C7">
              <w:t>AAP</w:t>
            </w:r>
          </w:p>
        </w:tc>
        <w:tc>
          <w:tcPr>
            <w:tcW w:w="0" w:type="auto"/>
          </w:tcPr>
          <w:p w14:paraId="65090A39" w14:textId="77777777" w:rsidR="001957C7" w:rsidRPr="001957C7" w:rsidRDefault="001957C7" w:rsidP="001957C7">
            <w:r w:rsidRPr="001957C7">
              <w:t>Relaxing IMPORTS clause to allow importation of definitions from new versions of a given module</w:t>
            </w:r>
          </w:p>
        </w:tc>
      </w:tr>
      <w:tr w:rsidR="001957C7" w:rsidRPr="001957C7" w14:paraId="6867659A" w14:textId="77777777" w:rsidTr="00C65F17">
        <w:tc>
          <w:tcPr>
            <w:tcW w:w="0" w:type="auto"/>
          </w:tcPr>
          <w:p w14:paraId="196A2A4C" w14:textId="77777777" w:rsidR="001957C7" w:rsidRPr="001957C7" w:rsidRDefault="00D3553A" w:rsidP="001957C7">
            <w:hyperlink r:id="rId217" w:history="1">
              <w:r w:rsidR="001957C7" w:rsidRPr="001957C7">
                <w:rPr>
                  <w:color w:val="0000FF"/>
                  <w:u w:val="single"/>
                </w:rPr>
                <w:t>X.680</w:t>
              </w:r>
            </w:hyperlink>
          </w:p>
        </w:tc>
        <w:tc>
          <w:tcPr>
            <w:tcW w:w="0" w:type="auto"/>
          </w:tcPr>
          <w:p w14:paraId="18E55604" w14:textId="77777777" w:rsidR="001957C7" w:rsidRPr="001957C7" w:rsidRDefault="001957C7" w:rsidP="001957C7">
            <w:r w:rsidRPr="001957C7">
              <w:t>2021-02-13</w:t>
            </w:r>
          </w:p>
        </w:tc>
        <w:tc>
          <w:tcPr>
            <w:tcW w:w="0" w:type="auto"/>
          </w:tcPr>
          <w:p w14:paraId="312197F8" w14:textId="77777777" w:rsidR="001957C7" w:rsidRPr="001957C7" w:rsidRDefault="001957C7" w:rsidP="001957C7">
            <w:r w:rsidRPr="001957C7">
              <w:t>In force</w:t>
            </w:r>
          </w:p>
        </w:tc>
        <w:tc>
          <w:tcPr>
            <w:tcW w:w="0" w:type="auto"/>
          </w:tcPr>
          <w:p w14:paraId="70CFC7A1" w14:textId="77777777" w:rsidR="001957C7" w:rsidRPr="001957C7" w:rsidRDefault="001957C7" w:rsidP="001957C7">
            <w:r w:rsidRPr="001957C7">
              <w:t>AAP</w:t>
            </w:r>
          </w:p>
        </w:tc>
        <w:tc>
          <w:tcPr>
            <w:tcW w:w="0" w:type="auto"/>
          </w:tcPr>
          <w:p w14:paraId="6E2A50B7" w14:textId="77777777" w:rsidR="001957C7" w:rsidRPr="001957C7" w:rsidRDefault="001957C7" w:rsidP="001957C7">
            <w:r w:rsidRPr="001957C7">
              <w:t>Information technology - Abstract Syntax Notation One (ASN.1): Specification of basic notation</w:t>
            </w:r>
          </w:p>
        </w:tc>
      </w:tr>
      <w:tr w:rsidR="001957C7" w:rsidRPr="001957C7" w14:paraId="4FDCE28F" w14:textId="77777777" w:rsidTr="00C65F17">
        <w:tc>
          <w:tcPr>
            <w:tcW w:w="0" w:type="auto"/>
          </w:tcPr>
          <w:p w14:paraId="61B1BF27" w14:textId="77777777" w:rsidR="001957C7" w:rsidRPr="001957C7" w:rsidRDefault="00D3553A" w:rsidP="001957C7">
            <w:hyperlink r:id="rId218" w:history="1">
              <w:r w:rsidR="001957C7" w:rsidRPr="001957C7">
                <w:rPr>
                  <w:color w:val="0000FF"/>
                  <w:u w:val="single"/>
                </w:rPr>
                <w:t>X.681 (2015) Cor. 1</w:t>
              </w:r>
            </w:hyperlink>
          </w:p>
        </w:tc>
        <w:tc>
          <w:tcPr>
            <w:tcW w:w="0" w:type="auto"/>
          </w:tcPr>
          <w:p w14:paraId="7AFF1ED2" w14:textId="77777777" w:rsidR="001957C7" w:rsidRPr="001957C7" w:rsidRDefault="001957C7" w:rsidP="001957C7">
            <w:r w:rsidRPr="001957C7">
              <w:t>2018-05-14</w:t>
            </w:r>
          </w:p>
        </w:tc>
        <w:tc>
          <w:tcPr>
            <w:tcW w:w="0" w:type="auto"/>
          </w:tcPr>
          <w:p w14:paraId="284E4E75" w14:textId="77777777" w:rsidR="001957C7" w:rsidRPr="001957C7" w:rsidRDefault="001957C7" w:rsidP="001957C7">
            <w:r w:rsidRPr="001957C7">
              <w:t>Superseded</w:t>
            </w:r>
          </w:p>
        </w:tc>
        <w:tc>
          <w:tcPr>
            <w:tcW w:w="0" w:type="auto"/>
          </w:tcPr>
          <w:p w14:paraId="5F24B532" w14:textId="77777777" w:rsidR="001957C7" w:rsidRPr="001957C7" w:rsidRDefault="001957C7" w:rsidP="001957C7">
            <w:r w:rsidRPr="001957C7">
              <w:t>AAP</w:t>
            </w:r>
          </w:p>
        </w:tc>
        <w:tc>
          <w:tcPr>
            <w:tcW w:w="0" w:type="auto"/>
          </w:tcPr>
          <w:p w14:paraId="1E481F13" w14:textId="77777777" w:rsidR="001957C7" w:rsidRPr="001957C7" w:rsidRDefault="001957C7" w:rsidP="001957C7"/>
        </w:tc>
      </w:tr>
      <w:tr w:rsidR="001957C7" w:rsidRPr="001957C7" w14:paraId="7F074042" w14:textId="77777777" w:rsidTr="00C65F17">
        <w:tc>
          <w:tcPr>
            <w:tcW w:w="0" w:type="auto"/>
          </w:tcPr>
          <w:p w14:paraId="67EC6CCD" w14:textId="77777777" w:rsidR="001957C7" w:rsidRPr="001957C7" w:rsidRDefault="00D3553A" w:rsidP="001957C7">
            <w:hyperlink r:id="rId219" w:history="1">
              <w:r w:rsidR="001957C7" w:rsidRPr="001957C7">
                <w:rPr>
                  <w:color w:val="0000FF"/>
                  <w:u w:val="single"/>
                </w:rPr>
                <w:t>X.681</w:t>
              </w:r>
            </w:hyperlink>
          </w:p>
        </w:tc>
        <w:tc>
          <w:tcPr>
            <w:tcW w:w="0" w:type="auto"/>
          </w:tcPr>
          <w:p w14:paraId="7416E10A" w14:textId="77777777" w:rsidR="001957C7" w:rsidRPr="001957C7" w:rsidRDefault="001957C7" w:rsidP="001957C7">
            <w:r w:rsidRPr="001957C7">
              <w:t>2021-02-13</w:t>
            </w:r>
          </w:p>
        </w:tc>
        <w:tc>
          <w:tcPr>
            <w:tcW w:w="0" w:type="auto"/>
          </w:tcPr>
          <w:p w14:paraId="2CC44468" w14:textId="77777777" w:rsidR="001957C7" w:rsidRPr="001957C7" w:rsidRDefault="001957C7" w:rsidP="001957C7">
            <w:r w:rsidRPr="001957C7">
              <w:t>In force</w:t>
            </w:r>
          </w:p>
        </w:tc>
        <w:tc>
          <w:tcPr>
            <w:tcW w:w="0" w:type="auto"/>
          </w:tcPr>
          <w:p w14:paraId="0081025B" w14:textId="77777777" w:rsidR="001957C7" w:rsidRPr="001957C7" w:rsidRDefault="001957C7" w:rsidP="001957C7">
            <w:r w:rsidRPr="001957C7">
              <w:t>AAP</w:t>
            </w:r>
          </w:p>
        </w:tc>
        <w:tc>
          <w:tcPr>
            <w:tcW w:w="0" w:type="auto"/>
          </w:tcPr>
          <w:p w14:paraId="704415DA" w14:textId="77777777" w:rsidR="001957C7" w:rsidRPr="001957C7" w:rsidRDefault="001957C7" w:rsidP="001957C7">
            <w:r w:rsidRPr="001957C7">
              <w:t>Information technology - Abstract Syntax Notation One (ASN.1): Information object specification</w:t>
            </w:r>
          </w:p>
        </w:tc>
      </w:tr>
      <w:tr w:rsidR="001957C7" w:rsidRPr="001957C7" w14:paraId="7406FEEB" w14:textId="77777777" w:rsidTr="00C65F17">
        <w:tc>
          <w:tcPr>
            <w:tcW w:w="0" w:type="auto"/>
          </w:tcPr>
          <w:p w14:paraId="5439174A" w14:textId="77777777" w:rsidR="001957C7" w:rsidRPr="001957C7" w:rsidRDefault="00D3553A" w:rsidP="001957C7">
            <w:hyperlink r:id="rId220" w:history="1">
              <w:r w:rsidR="001957C7" w:rsidRPr="001957C7">
                <w:rPr>
                  <w:color w:val="0000FF"/>
                  <w:u w:val="single"/>
                </w:rPr>
                <w:t>X.682 (2015) Cor. 1</w:t>
              </w:r>
            </w:hyperlink>
          </w:p>
        </w:tc>
        <w:tc>
          <w:tcPr>
            <w:tcW w:w="0" w:type="auto"/>
          </w:tcPr>
          <w:p w14:paraId="2D3F60B4" w14:textId="77777777" w:rsidR="001957C7" w:rsidRPr="001957C7" w:rsidRDefault="001957C7" w:rsidP="001957C7">
            <w:r w:rsidRPr="001957C7">
              <w:t>2017-10-14</w:t>
            </w:r>
          </w:p>
        </w:tc>
        <w:tc>
          <w:tcPr>
            <w:tcW w:w="0" w:type="auto"/>
          </w:tcPr>
          <w:p w14:paraId="736DA5AA" w14:textId="77777777" w:rsidR="001957C7" w:rsidRPr="001957C7" w:rsidRDefault="001957C7" w:rsidP="001957C7">
            <w:r w:rsidRPr="001957C7">
              <w:t>Superseded</w:t>
            </w:r>
          </w:p>
        </w:tc>
        <w:tc>
          <w:tcPr>
            <w:tcW w:w="0" w:type="auto"/>
          </w:tcPr>
          <w:p w14:paraId="50796783" w14:textId="77777777" w:rsidR="001957C7" w:rsidRPr="001957C7" w:rsidRDefault="001957C7" w:rsidP="001957C7">
            <w:r w:rsidRPr="001957C7">
              <w:t>AAP</w:t>
            </w:r>
          </w:p>
        </w:tc>
        <w:tc>
          <w:tcPr>
            <w:tcW w:w="0" w:type="auto"/>
          </w:tcPr>
          <w:p w14:paraId="5C84F710" w14:textId="77777777" w:rsidR="001957C7" w:rsidRPr="001957C7" w:rsidRDefault="001957C7" w:rsidP="001957C7"/>
        </w:tc>
      </w:tr>
      <w:tr w:rsidR="001957C7" w:rsidRPr="001957C7" w14:paraId="672BD2BA" w14:textId="77777777" w:rsidTr="00C65F17">
        <w:tc>
          <w:tcPr>
            <w:tcW w:w="0" w:type="auto"/>
          </w:tcPr>
          <w:p w14:paraId="4B6E82F8" w14:textId="77777777" w:rsidR="001957C7" w:rsidRPr="001957C7" w:rsidRDefault="00D3553A" w:rsidP="001957C7">
            <w:hyperlink r:id="rId221" w:history="1">
              <w:r w:rsidR="001957C7" w:rsidRPr="001957C7">
                <w:rPr>
                  <w:color w:val="0000FF"/>
                  <w:u w:val="single"/>
                </w:rPr>
                <w:t>X.682 (2015) Cor. 2</w:t>
              </w:r>
            </w:hyperlink>
          </w:p>
        </w:tc>
        <w:tc>
          <w:tcPr>
            <w:tcW w:w="0" w:type="auto"/>
          </w:tcPr>
          <w:p w14:paraId="69A338D6" w14:textId="77777777" w:rsidR="001957C7" w:rsidRPr="001957C7" w:rsidRDefault="001957C7" w:rsidP="001957C7">
            <w:r w:rsidRPr="001957C7">
              <w:t>2018-05-14</w:t>
            </w:r>
          </w:p>
        </w:tc>
        <w:tc>
          <w:tcPr>
            <w:tcW w:w="0" w:type="auto"/>
          </w:tcPr>
          <w:p w14:paraId="35C8544B" w14:textId="77777777" w:rsidR="001957C7" w:rsidRPr="001957C7" w:rsidRDefault="001957C7" w:rsidP="001957C7">
            <w:r w:rsidRPr="001957C7">
              <w:t>Superseded</w:t>
            </w:r>
          </w:p>
        </w:tc>
        <w:tc>
          <w:tcPr>
            <w:tcW w:w="0" w:type="auto"/>
          </w:tcPr>
          <w:p w14:paraId="61567FF6" w14:textId="77777777" w:rsidR="001957C7" w:rsidRPr="001957C7" w:rsidRDefault="001957C7" w:rsidP="001957C7">
            <w:r w:rsidRPr="001957C7">
              <w:t>AAP</w:t>
            </w:r>
          </w:p>
        </w:tc>
        <w:tc>
          <w:tcPr>
            <w:tcW w:w="0" w:type="auto"/>
          </w:tcPr>
          <w:p w14:paraId="4E77DB7B" w14:textId="77777777" w:rsidR="001957C7" w:rsidRPr="001957C7" w:rsidRDefault="001957C7" w:rsidP="001957C7"/>
        </w:tc>
      </w:tr>
      <w:tr w:rsidR="001957C7" w:rsidRPr="001957C7" w14:paraId="59A5EA72" w14:textId="77777777" w:rsidTr="00C65F17">
        <w:tc>
          <w:tcPr>
            <w:tcW w:w="0" w:type="auto"/>
          </w:tcPr>
          <w:p w14:paraId="174009A2" w14:textId="77777777" w:rsidR="001957C7" w:rsidRPr="001957C7" w:rsidRDefault="00D3553A" w:rsidP="001957C7">
            <w:hyperlink r:id="rId222" w:history="1">
              <w:r w:rsidR="001957C7" w:rsidRPr="001957C7">
                <w:rPr>
                  <w:color w:val="0000FF"/>
                  <w:u w:val="single"/>
                </w:rPr>
                <w:t>X.682</w:t>
              </w:r>
            </w:hyperlink>
          </w:p>
        </w:tc>
        <w:tc>
          <w:tcPr>
            <w:tcW w:w="0" w:type="auto"/>
          </w:tcPr>
          <w:p w14:paraId="0EBE3A16" w14:textId="77777777" w:rsidR="001957C7" w:rsidRPr="001957C7" w:rsidRDefault="001957C7" w:rsidP="001957C7">
            <w:r w:rsidRPr="001957C7">
              <w:t>2021-02-13</w:t>
            </w:r>
          </w:p>
        </w:tc>
        <w:tc>
          <w:tcPr>
            <w:tcW w:w="0" w:type="auto"/>
          </w:tcPr>
          <w:p w14:paraId="32C7143E" w14:textId="77777777" w:rsidR="001957C7" w:rsidRPr="001957C7" w:rsidRDefault="001957C7" w:rsidP="001957C7">
            <w:r w:rsidRPr="001957C7">
              <w:t>In force</w:t>
            </w:r>
          </w:p>
        </w:tc>
        <w:tc>
          <w:tcPr>
            <w:tcW w:w="0" w:type="auto"/>
          </w:tcPr>
          <w:p w14:paraId="1A60557C" w14:textId="77777777" w:rsidR="001957C7" w:rsidRPr="001957C7" w:rsidRDefault="001957C7" w:rsidP="001957C7">
            <w:r w:rsidRPr="001957C7">
              <w:t>AAP</w:t>
            </w:r>
          </w:p>
        </w:tc>
        <w:tc>
          <w:tcPr>
            <w:tcW w:w="0" w:type="auto"/>
          </w:tcPr>
          <w:p w14:paraId="7CBC2A0B" w14:textId="77777777" w:rsidR="001957C7" w:rsidRPr="001957C7" w:rsidRDefault="001957C7" w:rsidP="001957C7">
            <w:r w:rsidRPr="001957C7">
              <w:t>Information technology - Abstract Syntax Notation One (ASN.1): Constraint specification</w:t>
            </w:r>
          </w:p>
        </w:tc>
      </w:tr>
      <w:tr w:rsidR="001957C7" w:rsidRPr="001957C7" w14:paraId="3503ECC4" w14:textId="77777777" w:rsidTr="00C65F17">
        <w:tc>
          <w:tcPr>
            <w:tcW w:w="0" w:type="auto"/>
          </w:tcPr>
          <w:p w14:paraId="4D1FFA65" w14:textId="77777777" w:rsidR="001957C7" w:rsidRPr="001957C7" w:rsidRDefault="00D3553A" w:rsidP="001957C7">
            <w:hyperlink r:id="rId223" w:history="1">
              <w:r w:rsidR="001957C7" w:rsidRPr="001957C7">
                <w:rPr>
                  <w:color w:val="0000FF"/>
                  <w:u w:val="single"/>
                </w:rPr>
                <w:t>X.683 (2015) Cor. 1</w:t>
              </w:r>
            </w:hyperlink>
          </w:p>
        </w:tc>
        <w:tc>
          <w:tcPr>
            <w:tcW w:w="0" w:type="auto"/>
          </w:tcPr>
          <w:p w14:paraId="5ED5CC81" w14:textId="77777777" w:rsidR="001957C7" w:rsidRPr="001957C7" w:rsidRDefault="001957C7" w:rsidP="001957C7">
            <w:r w:rsidRPr="001957C7">
              <w:t>2018-05-14</w:t>
            </w:r>
          </w:p>
        </w:tc>
        <w:tc>
          <w:tcPr>
            <w:tcW w:w="0" w:type="auto"/>
          </w:tcPr>
          <w:p w14:paraId="4B136C92" w14:textId="77777777" w:rsidR="001957C7" w:rsidRPr="001957C7" w:rsidRDefault="001957C7" w:rsidP="001957C7">
            <w:r w:rsidRPr="001957C7">
              <w:t>Superseded</w:t>
            </w:r>
          </w:p>
        </w:tc>
        <w:tc>
          <w:tcPr>
            <w:tcW w:w="0" w:type="auto"/>
          </w:tcPr>
          <w:p w14:paraId="4338F29B" w14:textId="77777777" w:rsidR="001957C7" w:rsidRPr="001957C7" w:rsidRDefault="001957C7" w:rsidP="001957C7">
            <w:r w:rsidRPr="001957C7">
              <w:t>AAP</w:t>
            </w:r>
          </w:p>
        </w:tc>
        <w:tc>
          <w:tcPr>
            <w:tcW w:w="0" w:type="auto"/>
          </w:tcPr>
          <w:p w14:paraId="7AC00EC7" w14:textId="77777777" w:rsidR="001957C7" w:rsidRPr="001957C7" w:rsidRDefault="001957C7" w:rsidP="001957C7"/>
        </w:tc>
      </w:tr>
      <w:tr w:rsidR="001957C7" w:rsidRPr="001957C7" w14:paraId="724E55DB" w14:textId="77777777" w:rsidTr="00C65F17">
        <w:tc>
          <w:tcPr>
            <w:tcW w:w="0" w:type="auto"/>
          </w:tcPr>
          <w:p w14:paraId="729EFA6F" w14:textId="77777777" w:rsidR="001957C7" w:rsidRPr="001957C7" w:rsidRDefault="00D3553A" w:rsidP="001957C7">
            <w:hyperlink r:id="rId224" w:history="1">
              <w:r w:rsidR="001957C7" w:rsidRPr="001957C7">
                <w:rPr>
                  <w:color w:val="0000FF"/>
                  <w:u w:val="single"/>
                </w:rPr>
                <w:t>X.683</w:t>
              </w:r>
            </w:hyperlink>
          </w:p>
        </w:tc>
        <w:tc>
          <w:tcPr>
            <w:tcW w:w="0" w:type="auto"/>
          </w:tcPr>
          <w:p w14:paraId="57FA6F5B" w14:textId="77777777" w:rsidR="001957C7" w:rsidRPr="001957C7" w:rsidRDefault="001957C7" w:rsidP="001957C7">
            <w:r w:rsidRPr="001957C7">
              <w:t>2021-02-13</w:t>
            </w:r>
          </w:p>
        </w:tc>
        <w:tc>
          <w:tcPr>
            <w:tcW w:w="0" w:type="auto"/>
          </w:tcPr>
          <w:p w14:paraId="3D8ED9CA" w14:textId="77777777" w:rsidR="001957C7" w:rsidRPr="001957C7" w:rsidRDefault="001957C7" w:rsidP="001957C7">
            <w:r w:rsidRPr="001957C7">
              <w:t>In force</w:t>
            </w:r>
          </w:p>
        </w:tc>
        <w:tc>
          <w:tcPr>
            <w:tcW w:w="0" w:type="auto"/>
          </w:tcPr>
          <w:p w14:paraId="2C45EB28" w14:textId="77777777" w:rsidR="001957C7" w:rsidRPr="001957C7" w:rsidRDefault="001957C7" w:rsidP="001957C7">
            <w:r w:rsidRPr="001957C7">
              <w:t>AAP</w:t>
            </w:r>
          </w:p>
        </w:tc>
        <w:tc>
          <w:tcPr>
            <w:tcW w:w="0" w:type="auto"/>
          </w:tcPr>
          <w:p w14:paraId="115B3008" w14:textId="77777777" w:rsidR="001957C7" w:rsidRPr="001957C7" w:rsidRDefault="001957C7" w:rsidP="001957C7">
            <w:r w:rsidRPr="001957C7">
              <w:t>Information technology - Abstract Syntax Notation One (ASN.1): Parameterization of ASN.1 specifications</w:t>
            </w:r>
          </w:p>
        </w:tc>
      </w:tr>
      <w:tr w:rsidR="001957C7" w:rsidRPr="001957C7" w14:paraId="1DA58DFA" w14:textId="77777777" w:rsidTr="00C65F17">
        <w:tc>
          <w:tcPr>
            <w:tcW w:w="0" w:type="auto"/>
          </w:tcPr>
          <w:p w14:paraId="4240A02E" w14:textId="77777777" w:rsidR="001957C7" w:rsidRPr="001957C7" w:rsidRDefault="00D3553A" w:rsidP="001957C7">
            <w:hyperlink r:id="rId225" w:history="1">
              <w:r w:rsidR="001957C7" w:rsidRPr="001957C7">
                <w:rPr>
                  <w:color w:val="0000FF"/>
                  <w:u w:val="single"/>
                </w:rPr>
                <w:t>X.690</w:t>
              </w:r>
            </w:hyperlink>
          </w:p>
        </w:tc>
        <w:tc>
          <w:tcPr>
            <w:tcW w:w="0" w:type="auto"/>
          </w:tcPr>
          <w:p w14:paraId="444DD4A9" w14:textId="77777777" w:rsidR="001957C7" w:rsidRPr="001957C7" w:rsidRDefault="001957C7" w:rsidP="001957C7">
            <w:r w:rsidRPr="001957C7">
              <w:t>2021-02-13</w:t>
            </w:r>
          </w:p>
        </w:tc>
        <w:tc>
          <w:tcPr>
            <w:tcW w:w="0" w:type="auto"/>
          </w:tcPr>
          <w:p w14:paraId="78E429F6" w14:textId="77777777" w:rsidR="001957C7" w:rsidRPr="001957C7" w:rsidRDefault="001957C7" w:rsidP="001957C7">
            <w:r w:rsidRPr="001957C7">
              <w:t>In force</w:t>
            </w:r>
          </w:p>
        </w:tc>
        <w:tc>
          <w:tcPr>
            <w:tcW w:w="0" w:type="auto"/>
          </w:tcPr>
          <w:p w14:paraId="642AC903" w14:textId="77777777" w:rsidR="001957C7" w:rsidRPr="001957C7" w:rsidRDefault="001957C7" w:rsidP="001957C7">
            <w:r w:rsidRPr="001957C7">
              <w:t>AAP</w:t>
            </w:r>
          </w:p>
        </w:tc>
        <w:tc>
          <w:tcPr>
            <w:tcW w:w="0" w:type="auto"/>
          </w:tcPr>
          <w:p w14:paraId="586E61AA" w14:textId="77777777" w:rsidR="001957C7" w:rsidRPr="001957C7" w:rsidRDefault="001957C7" w:rsidP="001957C7">
            <w:r w:rsidRPr="001957C7">
              <w:t>Information technology - ASN.1 encoding rules: Specification of Basic Encoding Rules (BER), Canonical Encoding Rules (CER) and Distinguished Encoding Rules (DER)</w:t>
            </w:r>
          </w:p>
        </w:tc>
      </w:tr>
      <w:tr w:rsidR="001957C7" w:rsidRPr="001957C7" w14:paraId="54B9D230" w14:textId="77777777" w:rsidTr="00C65F17">
        <w:tc>
          <w:tcPr>
            <w:tcW w:w="0" w:type="auto"/>
          </w:tcPr>
          <w:p w14:paraId="734473C7" w14:textId="77777777" w:rsidR="001957C7" w:rsidRPr="001957C7" w:rsidRDefault="00D3553A" w:rsidP="001957C7">
            <w:hyperlink r:id="rId226" w:history="1">
              <w:r w:rsidR="001957C7" w:rsidRPr="001957C7">
                <w:rPr>
                  <w:color w:val="0000FF"/>
                  <w:u w:val="single"/>
                </w:rPr>
                <w:t>X.691</w:t>
              </w:r>
            </w:hyperlink>
          </w:p>
        </w:tc>
        <w:tc>
          <w:tcPr>
            <w:tcW w:w="0" w:type="auto"/>
          </w:tcPr>
          <w:p w14:paraId="241A8FD5" w14:textId="77777777" w:rsidR="001957C7" w:rsidRPr="001957C7" w:rsidRDefault="001957C7" w:rsidP="001957C7">
            <w:r w:rsidRPr="001957C7">
              <w:t>2021-02-13</w:t>
            </w:r>
          </w:p>
        </w:tc>
        <w:tc>
          <w:tcPr>
            <w:tcW w:w="0" w:type="auto"/>
          </w:tcPr>
          <w:p w14:paraId="2A0C9FA5" w14:textId="77777777" w:rsidR="001957C7" w:rsidRPr="001957C7" w:rsidRDefault="001957C7" w:rsidP="001957C7">
            <w:r w:rsidRPr="001957C7">
              <w:t>In force</w:t>
            </w:r>
          </w:p>
        </w:tc>
        <w:tc>
          <w:tcPr>
            <w:tcW w:w="0" w:type="auto"/>
          </w:tcPr>
          <w:p w14:paraId="4155386F" w14:textId="77777777" w:rsidR="001957C7" w:rsidRPr="001957C7" w:rsidRDefault="001957C7" w:rsidP="001957C7">
            <w:r w:rsidRPr="001957C7">
              <w:t>AAP</w:t>
            </w:r>
          </w:p>
        </w:tc>
        <w:tc>
          <w:tcPr>
            <w:tcW w:w="0" w:type="auto"/>
          </w:tcPr>
          <w:p w14:paraId="7D62DCB4" w14:textId="77777777" w:rsidR="001957C7" w:rsidRPr="001957C7" w:rsidRDefault="001957C7" w:rsidP="001957C7">
            <w:r w:rsidRPr="001957C7">
              <w:t>Information technology - ASN.1 encoding rules: Specification of Packed Encoding Rules (PER)</w:t>
            </w:r>
          </w:p>
        </w:tc>
      </w:tr>
      <w:tr w:rsidR="001957C7" w:rsidRPr="001957C7" w14:paraId="65182C7D" w14:textId="77777777" w:rsidTr="00C65F17">
        <w:tc>
          <w:tcPr>
            <w:tcW w:w="0" w:type="auto"/>
          </w:tcPr>
          <w:p w14:paraId="77C14B62" w14:textId="77777777" w:rsidR="001957C7" w:rsidRPr="001957C7" w:rsidRDefault="00D3553A" w:rsidP="001957C7">
            <w:hyperlink r:id="rId227" w:history="1">
              <w:r w:rsidR="001957C7" w:rsidRPr="001957C7">
                <w:rPr>
                  <w:color w:val="0000FF"/>
                  <w:u w:val="single"/>
                </w:rPr>
                <w:t>X.692</w:t>
              </w:r>
            </w:hyperlink>
          </w:p>
        </w:tc>
        <w:tc>
          <w:tcPr>
            <w:tcW w:w="0" w:type="auto"/>
          </w:tcPr>
          <w:p w14:paraId="4D75E789" w14:textId="77777777" w:rsidR="001957C7" w:rsidRPr="001957C7" w:rsidRDefault="001957C7" w:rsidP="001957C7">
            <w:r w:rsidRPr="001957C7">
              <w:t>2021-02-13</w:t>
            </w:r>
          </w:p>
        </w:tc>
        <w:tc>
          <w:tcPr>
            <w:tcW w:w="0" w:type="auto"/>
          </w:tcPr>
          <w:p w14:paraId="3F405334" w14:textId="77777777" w:rsidR="001957C7" w:rsidRPr="001957C7" w:rsidRDefault="001957C7" w:rsidP="001957C7">
            <w:r w:rsidRPr="001957C7">
              <w:t>In force</w:t>
            </w:r>
          </w:p>
        </w:tc>
        <w:tc>
          <w:tcPr>
            <w:tcW w:w="0" w:type="auto"/>
          </w:tcPr>
          <w:p w14:paraId="21C4C2F7" w14:textId="77777777" w:rsidR="001957C7" w:rsidRPr="001957C7" w:rsidRDefault="001957C7" w:rsidP="001957C7">
            <w:r w:rsidRPr="001957C7">
              <w:t>AAP</w:t>
            </w:r>
          </w:p>
        </w:tc>
        <w:tc>
          <w:tcPr>
            <w:tcW w:w="0" w:type="auto"/>
          </w:tcPr>
          <w:p w14:paraId="147845BD" w14:textId="77777777" w:rsidR="001957C7" w:rsidRPr="001957C7" w:rsidRDefault="001957C7" w:rsidP="001957C7">
            <w:r w:rsidRPr="001957C7">
              <w:t>Information technology - ASN.1 encoding rules: Specification of Encoding Control Notation (ECN)</w:t>
            </w:r>
          </w:p>
        </w:tc>
      </w:tr>
      <w:tr w:rsidR="001957C7" w:rsidRPr="001957C7" w14:paraId="13DB472B" w14:textId="77777777" w:rsidTr="00C65F17">
        <w:tc>
          <w:tcPr>
            <w:tcW w:w="0" w:type="auto"/>
          </w:tcPr>
          <w:p w14:paraId="6B6FA687" w14:textId="77777777" w:rsidR="001957C7" w:rsidRPr="001957C7" w:rsidRDefault="00D3553A" w:rsidP="001957C7">
            <w:hyperlink r:id="rId228" w:history="1">
              <w:r w:rsidR="001957C7" w:rsidRPr="001957C7">
                <w:rPr>
                  <w:color w:val="0000FF"/>
                  <w:u w:val="single"/>
                </w:rPr>
                <w:t>X.693 (2015) Cor. 1</w:t>
              </w:r>
            </w:hyperlink>
          </w:p>
        </w:tc>
        <w:tc>
          <w:tcPr>
            <w:tcW w:w="0" w:type="auto"/>
          </w:tcPr>
          <w:p w14:paraId="35547132" w14:textId="77777777" w:rsidR="001957C7" w:rsidRPr="001957C7" w:rsidRDefault="001957C7" w:rsidP="001957C7">
            <w:r w:rsidRPr="001957C7">
              <w:t>2017-10-14</w:t>
            </w:r>
          </w:p>
        </w:tc>
        <w:tc>
          <w:tcPr>
            <w:tcW w:w="0" w:type="auto"/>
          </w:tcPr>
          <w:p w14:paraId="0387513A" w14:textId="77777777" w:rsidR="001957C7" w:rsidRPr="001957C7" w:rsidRDefault="001957C7" w:rsidP="001957C7">
            <w:r w:rsidRPr="001957C7">
              <w:t>Superseded</w:t>
            </w:r>
          </w:p>
        </w:tc>
        <w:tc>
          <w:tcPr>
            <w:tcW w:w="0" w:type="auto"/>
          </w:tcPr>
          <w:p w14:paraId="7943CB2D" w14:textId="77777777" w:rsidR="001957C7" w:rsidRPr="001957C7" w:rsidRDefault="001957C7" w:rsidP="001957C7">
            <w:r w:rsidRPr="001957C7">
              <w:t>AAP</w:t>
            </w:r>
          </w:p>
        </w:tc>
        <w:tc>
          <w:tcPr>
            <w:tcW w:w="0" w:type="auto"/>
          </w:tcPr>
          <w:p w14:paraId="38D66486" w14:textId="77777777" w:rsidR="001957C7" w:rsidRPr="001957C7" w:rsidRDefault="001957C7" w:rsidP="001957C7"/>
        </w:tc>
      </w:tr>
      <w:tr w:rsidR="001957C7" w:rsidRPr="001957C7" w14:paraId="1C6820D0" w14:textId="77777777" w:rsidTr="00C65F17">
        <w:tc>
          <w:tcPr>
            <w:tcW w:w="0" w:type="auto"/>
          </w:tcPr>
          <w:p w14:paraId="5E45F1F8" w14:textId="77777777" w:rsidR="001957C7" w:rsidRPr="001957C7" w:rsidRDefault="00D3553A" w:rsidP="001957C7">
            <w:hyperlink r:id="rId229" w:history="1">
              <w:r w:rsidR="001957C7" w:rsidRPr="001957C7">
                <w:rPr>
                  <w:color w:val="0000FF"/>
                  <w:u w:val="single"/>
                </w:rPr>
                <w:t>X.693</w:t>
              </w:r>
            </w:hyperlink>
          </w:p>
        </w:tc>
        <w:tc>
          <w:tcPr>
            <w:tcW w:w="0" w:type="auto"/>
          </w:tcPr>
          <w:p w14:paraId="3C609D85" w14:textId="77777777" w:rsidR="001957C7" w:rsidRPr="001957C7" w:rsidRDefault="001957C7" w:rsidP="001957C7">
            <w:r w:rsidRPr="001957C7">
              <w:t>2021-02-13</w:t>
            </w:r>
          </w:p>
        </w:tc>
        <w:tc>
          <w:tcPr>
            <w:tcW w:w="0" w:type="auto"/>
          </w:tcPr>
          <w:p w14:paraId="6187DCC5" w14:textId="77777777" w:rsidR="001957C7" w:rsidRPr="001957C7" w:rsidRDefault="001957C7" w:rsidP="001957C7">
            <w:r w:rsidRPr="001957C7">
              <w:t>In force</w:t>
            </w:r>
          </w:p>
        </w:tc>
        <w:tc>
          <w:tcPr>
            <w:tcW w:w="0" w:type="auto"/>
          </w:tcPr>
          <w:p w14:paraId="342D4929" w14:textId="77777777" w:rsidR="001957C7" w:rsidRPr="001957C7" w:rsidRDefault="001957C7" w:rsidP="001957C7">
            <w:r w:rsidRPr="001957C7">
              <w:t>AAP</w:t>
            </w:r>
          </w:p>
        </w:tc>
        <w:tc>
          <w:tcPr>
            <w:tcW w:w="0" w:type="auto"/>
          </w:tcPr>
          <w:p w14:paraId="485C6A55" w14:textId="77777777" w:rsidR="001957C7" w:rsidRPr="001957C7" w:rsidRDefault="001957C7" w:rsidP="001957C7">
            <w:r w:rsidRPr="001957C7">
              <w:t>Information technology - ASN.1 encoding rules: XML Encoding Rules (XER)</w:t>
            </w:r>
          </w:p>
        </w:tc>
      </w:tr>
      <w:tr w:rsidR="001957C7" w:rsidRPr="001957C7" w14:paraId="6A6C02E5" w14:textId="77777777" w:rsidTr="00C65F17">
        <w:tc>
          <w:tcPr>
            <w:tcW w:w="0" w:type="auto"/>
          </w:tcPr>
          <w:p w14:paraId="61BF8E8C" w14:textId="77777777" w:rsidR="001957C7" w:rsidRPr="001957C7" w:rsidRDefault="00D3553A" w:rsidP="001957C7">
            <w:hyperlink r:id="rId230" w:history="1">
              <w:r w:rsidR="001957C7" w:rsidRPr="001957C7">
                <w:rPr>
                  <w:color w:val="0000FF"/>
                  <w:u w:val="single"/>
                </w:rPr>
                <w:t>X.694 (2015) Cor. 1</w:t>
              </w:r>
            </w:hyperlink>
          </w:p>
        </w:tc>
        <w:tc>
          <w:tcPr>
            <w:tcW w:w="0" w:type="auto"/>
          </w:tcPr>
          <w:p w14:paraId="0CCC798A" w14:textId="77777777" w:rsidR="001957C7" w:rsidRPr="001957C7" w:rsidRDefault="001957C7" w:rsidP="001957C7">
            <w:r w:rsidRPr="001957C7">
              <w:t>2019-10-14</w:t>
            </w:r>
          </w:p>
        </w:tc>
        <w:tc>
          <w:tcPr>
            <w:tcW w:w="0" w:type="auto"/>
          </w:tcPr>
          <w:p w14:paraId="1B5F4D18" w14:textId="77777777" w:rsidR="001957C7" w:rsidRPr="001957C7" w:rsidRDefault="001957C7" w:rsidP="001957C7">
            <w:r w:rsidRPr="001957C7">
              <w:t>Superseded</w:t>
            </w:r>
          </w:p>
        </w:tc>
        <w:tc>
          <w:tcPr>
            <w:tcW w:w="0" w:type="auto"/>
          </w:tcPr>
          <w:p w14:paraId="321D60C5" w14:textId="77777777" w:rsidR="001957C7" w:rsidRPr="001957C7" w:rsidRDefault="001957C7" w:rsidP="001957C7">
            <w:r w:rsidRPr="001957C7">
              <w:t>AAP</w:t>
            </w:r>
          </w:p>
        </w:tc>
        <w:tc>
          <w:tcPr>
            <w:tcW w:w="0" w:type="auto"/>
          </w:tcPr>
          <w:p w14:paraId="2C16313F" w14:textId="77777777" w:rsidR="001957C7" w:rsidRPr="001957C7" w:rsidRDefault="001957C7" w:rsidP="001957C7"/>
        </w:tc>
      </w:tr>
      <w:tr w:rsidR="001957C7" w:rsidRPr="001957C7" w14:paraId="46C1CE78" w14:textId="77777777" w:rsidTr="00C65F17">
        <w:tc>
          <w:tcPr>
            <w:tcW w:w="0" w:type="auto"/>
          </w:tcPr>
          <w:p w14:paraId="4CB7F032" w14:textId="77777777" w:rsidR="001957C7" w:rsidRPr="001957C7" w:rsidRDefault="00D3553A" w:rsidP="001957C7">
            <w:hyperlink r:id="rId231" w:history="1">
              <w:r w:rsidR="001957C7" w:rsidRPr="001957C7">
                <w:rPr>
                  <w:color w:val="0000FF"/>
                  <w:u w:val="single"/>
                </w:rPr>
                <w:t>X.694</w:t>
              </w:r>
            </w:hyperlink>
          </w:p>
        </w:tc>
        <w:tc>
          <w:tcPr>
            <w:tcW w:w="0" w:type="auto"/>
          </w:tcPr>
          <w:p w14:paraId="4786824F" w14:textId="77777777" w:rsidR="001957C7" w:rsidRPr="001957C7" w:rsidRDefault="001957C7" w:rsidP="001957C7">
            <w:r w:rsidRPr="001957C7">
              <w:t>2021-02-13</w:t>
            </w:r>
          </w:p>
        </w:tc>
        <w:tc>
          <w:tcPr>
            <w:tcW w:w="0" w:type="auto"/>
          </w:tcPr>
          <w:p w14:paraId="0E41E9DE" w14:textId="77777777" w:rsidR="001957C7" w:rsidRPr="001957C7" w:rsidRDefault="001957C7" w:rsidP="001957C7">
            <w:r w:rsidRPr="001957C7">
              <w:t>In force</w:t>
            </w:r>
          </w:p>
        </w:tc>
        <w:tc>
          <w:tcPr>
            <w:tcW w:w="0" w:type="auto"/>
          </w:tcPr>
          <w:p w14:paraId="11B5A2F9" w14:textId="77777777" w:rsidR="001957C7" w:rsidRPr="001957C7" w:rsidRDefault="001957C7" w:rsidP="001957C7">
            <w:r w:rsidRPr="001957C7">
              <w:t>AAP</w:t>
            </w:r>
          </w:p>
        </w:tc>
        <w:tc>
          <w:tcPr>
            <w:tcW w:w="0" w:type="auto"/>
          </w:tcPr>
          <w:p w14:paraId="0039DC37" w14:textId="77777777" w:rsidR="001957C7" w:rsidRPr="001957C7" w:rsidRDefault="001957C7" w:rsidP="001957C7">
            <w:r w:rsidRPr="001957C7">
              <w:t>Information technology - ASN.1 encoding rules: Mapping W3C XML schema definitions into ASN.1</w:t>
            </w:r>
          </w:p>
        </w:tc>
      </w:tr>
      <w:tr w:rsidR="001957C7" w:rsidRPr="001957C7" w14:paraId="32E520A1" w14:textId="77777777" w:rsidTr="00C65F17">
        <w:tc>
          <w:tcPr>
            <w:tcW w:w="0" w:type="auto"/>
          </w:tcPr>
          <w:p w14:paraId="141ABD0C" w14:textId="77777777" w:rsidR="001957C7" w:rsidRPr="001957C7" w:rsidRDefault="00D3553A" w:rsidP="001957C7">
            <w:hyperlink r:id="rId232" w:history="1">
              <w:r w:rsidR="001957C7" w:rsidRPr="001957C7">
                <w:rPr>
                  <w:color w:val="0000FF"/>
                  <w:u w:val="single"/>
                </w:rPr>
                <w:t>X.695</w:t>
              </w:r>
            </w:hyperlink>
          </w:p>
        </w:tc>
        <w:tc>
          <w:tcPr>
            <w:tcW w:w="0" w:type="auto"/>
          </w:tcPr>
          <w:p w14:paraId="60D322FD" w14:textId="77777777" w:rsidR="001957C7" w:rsidRPr="001957C7" w:rsidRDefault="001957C7" w:rsidP="001957C7">
            <w:r w:rsidRPr="001957C7">
              <w:t>2021-02-13</w:t>
            </w:r>
          </w:p>
        </w:tc>
        <w:tc>
          <w:tcPr>
            <w:tcW w:w="0" w:type="auto"/>
          </w:tcPr>
          <w:p w14:paraId="1EF23581" w14:textId="77777777" w:rsidR="001957C7" w:rsidRPr="001957C7" w:rsidRDefault="001957C7" w:rsidP="001957C7">
            <w:r w:rsidRPr="001957C7">
              <w:t>In force</w:t>
            </w:r>
          </w:p>
        </w:tc>
        <w:tc>
          <w:tcPr>
            <w:tcW w:w="0" w:type="auto"/>
          </w:tcPr>
          <w:p w14:paraId="4CFB576D" w14:textId="77777777" w:rsidR="001957C7" w:rsidRPr="001957C7" w:rsidRDefault="001957C7" w:rsidP="001957C7">
            <w:r w:rsidRPr="001957C7">
              <w:t>AAP</w:t>
            </w:r>
          </w:p>
        </w:tc>
        <w:tc>
          <w:tcPr>
            <w:tcW w:w="0" w:type="auto"/>
          </w:tcPr>
          <w:p w14:paraId="6155C7F6" w14:textId="77777777" w:rsidR="001957C7" w:rsidRPr="001957C7" w:rsidRDefault="001957C7" w:rsidP="001957C7">
            <w:r w:rsidRPr="001957C7">
              <w:t>Information technology - ASN.1 encoding rules: Registration and application of PER encoding instructions</w:t>
            </w:r>
          </w:p>
        </w:tc>
      </w:tr>
      <w:tr w:rsidR="001957C7" w:rsidRPr="001957C7" w14:paraId="26F9E1EA" w14:textId="77777777" w:rsidTr="00C65F17">
        <w:tc>
          <w:tcPr>
            <w:tcW w:w="0" w:type="auto"/>
          </w:tcPr>
          <w:p w14:paraId="1B21886C" w14:textId="77777777" w:rsidR="001957C7" w:rsidRPr="001957C7" w:rsidRDefault="00D3553A" w:rsidP="001957C7">
            <w:hyperlink r:id="rId233" w:history="1">
              <w:r w:rsidR="001957C7" w:rsidRPr="001957C7">
                <w:rPr>
                  <w:color w:val="0000FF"/>
                  <w:u w:val="single"/>
                </w:rPr>
                <w:t>X.696 (2015) Cor. 1</w:t>
              </w:r>
            </w:hyperlink>
          </w:p>
        </w:tc>
        <w:tc>
          <w:tcPr>
            <w:tcW w:w="0" w:type="auto"/>
          </w:tcPr>
          <w:p w14:paraId="707B5918" w14:textId="77777777" w:rsidR="001957C7" w:rsidRPr="001957C7" w:rsidRDefault="001957C7" w:rsidP="001957C7">
            <w:r w:rsidRPr="001957C7">
              <w:t>2017-05-14</w:t>
            </w:r>
          </w:p>
        </w:tc>
        <w:tc>
          <w:tcPr>
            <w:tcW w:w="0" w:type="auto"/>
          </w:tcPr>
          <w:p w14:paraId="4715E0F5" w14:textId="77777777" w:rsidR="001957C7" w:rsidRPr="001957C7" w:rsidRDefault="001957C7" w:rsidP="001957C7">
            <w:r w:rsidRPr="001957C7">
              <w:t>Superseded</w:t>
            </w:r>
          </w:p>
        </w:tc>
        <w:tc>
          <w:tcPr>
            <w:tcW w:w="0" w:type="auto"/>
          </w:tcPr>
          <w:p w14:paraId="2D63FEEE" w14:textId="77777777" w:rsidR="001957C7" w:rsidRPr="001957C7" w:rsidRDefault="001957C7" w:rsidP="001957C7">
            <w:r w:rsidRPr="001957C7">
              <w:t>AAP</w:t>
            </w:r>
          </w:p>
        </w:tc>
        <w:tc>
          <w:tcPr>
            <w:tcW w:w="0" w:type="auto"/>
          </w:tcPr>
          <w:p w14:paraId="7037C7D3" w14:textId="77777777" w:rsidR="001957C7" w:rsidRPr="001957C7" w:rsidRDefault="001957C7" w:rsidP="001957C7"/>
        </w:tc>
      </w:tr>
      <w:tr w:rsidR="001957C7" w:rsidRPr="001957C7" w14:paraId="5CD840FB" w14:textId="77777777" w:rsidTr="00C65F17">
        <w:tc>
          <w:tcPr>
            <w:tcW w:w="0" w:type="auto"/>
          </w:tcPr>
          <w:p w14:paraId="5B5C9603" w14:textId="77777777" w:rsidR="001957C7" w:rsidRPr="001957C7" w:rsidRDefault="00D3553A" w:rsidP="001957C7">
            <w:hyperlink r:id="rId234" w:history="1">
              <w:r w:rsidR="001957C7" w:rsidRPr="001957C7">
                <w:rPr>
                  <w:color w:val="0000FF"/>
                  <w:u w:val="single"/>
                </w:rPr>
                <w:t>X.696 (2015) Cor. 2</w:t>
              </w:r>
            </w:hyperlink>
          </w:p>
        </w:tc>
        <w:tc>
          <w:tcPr>
            <w:tcW w:w="0" w:type="auto"/>
          </w:tcPr>
          <w:p w14:paraId="09F3E049" w14:textId="77777777" w:rsidR="001957C7" w:rsidRPr="001957C7" w:rsidRDefault="001957C7" w:rsidP="001957C7">
            <w:r w:rsidRPr="001957C7">
              <w:t>2017-10-14</w:t>
            </w:r>
          </w:p>
        </w:tc>
        <w:tc>
          <w:tcPr>
            <w:tcW w:w="0" w:type="auto"/>
          </w:tcPr>
          <w:p w14:paraId="6BF01946" w14:textId="77777777" w:rsidR="001957C7" w:rsidRPr="001957C7" w:rsidRDefault="001957C7" w:rsidP="001957C7">
            <w:r w:rsidRPr="001957C7">
              <w:t>Superseded</w:t>
            </w:r>
          </w:p>
        </w:tc>
        <w:tc>
          <w:tcPr>
            <w:tcW w:w="0" w:type="auto"/>
          </w:tcPr>
          <w:p w14:paraId="75067A94" w14:textId="77777777" w:rsidR="001957C7" w:rsidRPr="001957C7" w:rsidRDefault="001957C7" w:rsidP="001957C7">
            <w:r w:rsidRPr="001957C7">
              <w:t>AAP</w:t>
            </w:r>
          </w:p>
        </w:tc>
        <w:tc>
          <w:tcPr>
            <w:tcW w:w="0" w:type="auto"/>
          </w:tcPr>
          <w:p w14:paraId="14996C31" w14:textId="77777777" w:rsidR="001957C7" w:rsidRPr="001957C7" w:rsidRDefault="001957C7" w:rsidP="001957C7"/>
        </w:tc>
      </w:tr>
      <w:tr w:rsidR="001957C7" w:rsidRPr="001957C7" w14:paraId="333BF17C" w14:textId="77777777" w:rsidTr="00C65F17">
        <w:tc>
          <w:tcPr>
            <w:tcW w:w="0" w:type="auto"/>
          </w:tcPr>
          <w:p w14:paraId="6F41CB53" w14:textId="77777777" w:rsidR="001957C7" w:rsidRPr="001957C7" w:rsidRDefault="00D3553A" w:rsidP="001957C7">
            <w:hyperlink r:id="rId235" w:history="1">
              <w:r w:rsidR="001957C7" w:rsidRPr="001957C7">
                <w:rPr>
                  <w:color w:val="0000FF"/>
                  <w:u w:val="single"/>
                </w:rPr>
                <w:t>X.696 (2015) Cor. 3</w:t>
              </w:r>
            </w:hyperlink>
          </w:p>
        </w:tc>
        <w:tc>
          <w:tcPr>
            <w:tcW w:w="0" w:type="auto"/>
          </w:tcPr>
          <w:p w14:paraId="4A222FCE" w14:textId="77777777" w:rsidR="001957C7" w:rsidRPr="001957C7" w:rsidRDefault="001957C7" w:rsidP="001957C7">
            <w:r w:rsidRPr="001957C7">
              <w:t>2018-05-14</w:t>
            </w:r>
          </w:p>
        </w:tc>
        <w:tc>
          <w:tcPr>
            <w:tcW w:w="0" w:type="auto"/>
          </w:tcPr>
          <w:p w14:paraId="1C90C708" w14:textId="77777777" w:rsidR="001957C7" w:rsidRPr="001957C7" w:rsidRDefault="001957C7" w:rsidP="001957C7">
            <w:r w:rsidRPr="001957C7">
              <w:t>Superseded</w:t>
            </w:r>
          </w:p>
        </w:tc>
        <w:tc>
          <w:tcPr>
            <w:tcW w:w="0" w:type="auto"/>
          </w:tcPr>
          <w:p w14:paraId="79304589" w14:textId="77777777" w:rsidR="001957C7" w:rsidRPr="001957C7" w:rsidRDefault="001957C7" w:rsidP="001957C7">
            <w:r w:rsidRPr="001957C7">
              <w:t>AAP</w:t>
            </w:r>
          </w:p>
        </w:tc>
        <w:tc>
          <w:tcPr>
            <w:tcW w:w="0" w:type="auto"/>
          </w:tcPr>
          <w:p w14:paraId="4BE88B7C" w14:textId="77777777" w:rsidR="001957C7" w:rsidRPr="001957C7" w:rsidRDefault="001957C7" w:rsidP="001957C7"/>
        </w:tc>
      </w:tr>
      <w:tr w:rsidR="001957C7" w:rsidRPr="001957C7" w14:paraId="6CCB9AB2" w14:textId="77777777" w:rsidTr="00C65F17">
        <w:tc>
          <w:tcPr>
            <w:tcW w:w="0" w:type="auto"/>
          </w:tcPr>
          <w:p w14:paraId="1DABE8EE" w14:textId="77777777" w:rsidR="001957C7" w:rsidRPr="001957C7" w:rsidRDefault="00D3553A" w:rsidP="001957C7">
            <w:hyperlink r:id="rId236" w:history="1">
              <w:r w:rsidR="001957C7" w:rsidRPr="001957C7">
                <w:rPr>
                  <w:color w:val="0000FF"/>
                  <w:u w:val="single"/>
                </w:rPr>
                <w:t>X.696</w:t>
              </w:r>
            </w:hyperlink>
          </w:p>
        </w:tc>
        <w:tc>
          <w:tcPr>
            <w:tcW w:w="0" w:type="auto"/>
          </w:tcPr>
          <w:p w14:paraId="6713C5DB" w14:textId="77777777" w:rsidR="001957C7" w:rsidRPr="001957C7" w:rsidRDefault="001957C7" w:rsidP="001957C7">
            <w:r w:rsidRPr="001957C7">
              <w:t>2021-02-13</w:t>
            </w:r>
          </w:p>
        </w:tc>
        <w:tc>
          <w:tcPr>
            <w:tcW w:w="0" w:type="auto"/>
          </w:tcPr>
          <w:p w14:paraId="7C9A42C3" w14:textId="77777777" w:rsidR="001957C7" w:rsidRPr="001957C7" w:rsidRDefault="001957C7" w:rsidP="001957C7">
            <w:r w:rsidRPr="001957C7">
              <w:t>In force</w:t>
            </w:r>
          </w:p>
        </w:tc>
        <w:tc>
          <w:tcPr>
            <w:tcW w:w="0" w:type="auto"/>
          </w:tcPr>
          <w:p w14:paraId="45003BBC" w14:textId="77777777" w:rsidR="001957C7" w:rsidRPr="001957C7" w:rsidRDefault="001957C7" w:rsidP="001957C7">
            <w:r w:rsidRPr="001957C7">
              <w:t>AAP</w:t>
            </w:r>
          </w:p>
        </w:tc>
        <w:tc>
          <w:tcPr>
            <w:tcW w:w="0" w:type="auto"/>
          </w:tcPr>
          <w:p w14:paraId="35006FBE" w14:textId="77777777" w:rsidR="001957C7" w:rsidRPr="001957C7" w:rsidRDefault="001957C7" w:rsidP="001957C7">
            <w:r w:rsidRPr="001957C7">
              <w:t>Information technology - ASN.1 encoding rules: Specification of Octet Encoding Rules (OER)</w:t>
            </w:r>
          </w:p>
        </w:tc>
      </w:tr>
      <w:tr w:rsidR="001957C7" w:rsidRPr="001957C7" w14:paraId="6DD7CB2E" w14:textId="77777777" w:rsidTr="00C65F17">
        <w:tc>
          <w:tcPr>
            <w:tcW w:w="0" w:type="auto"/>
          </w:tcPr>
          <w:p w14:paraId="59FA943A" w14:textId="77777777" w:rsidR="001957C7" w:rsidRPr="001957C7" w:rsidRDefault="00D3553A" w:rsidP="001957C7">
            <w:hyperlink r:id="rId237" w:history="1">
              <w:r w:rsidR="001957C7" w:rsidRPr="001957C7">
                <w:rPr>
                  <w:color w:val="0000FF"/>
                  <w:u w:val="single"/>
                </w:rPr>
                <w:t>X.697</w:t>
              </w:r>
            </w:hyperlink>
          </w:p>
        </w:tc>
        <w:tc>
          <w:tcPr>
            <w:tcW w:w="0" w:type="auto"/>
          </w:tcPr>
          <w:p w14:paraId="7D154EC2" w14:textId="77777777" w:rsidR="001957C7" w:rsidRPr="001957C7" w:rsidRDefault="001957C7" w:rsidP="001957C7">
            <w:r w:rsidRPr="001957C7">
              <w:t>2017-10-14</w:t>
            </w:r>
          </w:p>
        </w:tc>
        <w:tc>
          <w:tcPr>
            <w:tcW w:w="0" w:type="auto"/>
          </w:tcPr>
          <w:p w14:paraId="357B5293" w14:textId="77777777" w:rsidR="001957C7" w:rsidRPr="001957C7" w:rsidRDefault="001957C7" w:rsidP="001957C7">
            <w:r w:rsidRPr="001957C7">
              <w:t>Superseded</w:t>
            </w:r>
          </w:p>
        </w:tc>
        <w:tc>
          <w:tcPr>
            <w:tcW w:w="0" w:type="auto"/>
          </w:tcPr>
          <w:p w14:paraId="571BB308" w14:textId="77777777" w:rsidR="001957C7" w:rsidRPr="001957C7" w:rsidRDefault="001957C7" w:rsidP="001957C7">
            <w:r w:rsidRPr="001957C7">
              <w:t>AAP</w:t>
            </w:r>
          </w:p>
        </w:tc>
        <w:tc>
          <w:tcPr>
            <w:tcW w:w="0" w:type="auto"/>
          </w:tcPr>
          <w:p w14:paraId="5CB02DBE" w14:textId="77777777" w:rsidR="001957C7" w:rsidRPr="001957C7" w:rsidRDefault="001957C7" w:rsidP="001957C7">
            <w:r w:rsidRPr="001957C7">
              <w:t>Information technology - ASN.1 encoding rules: Specification of JavaScript Object Notation Encoding Rules (JER)</w:t>
            </w:r>
          </w:p>
        </w:tc>
      </w:tr>
      <w:tr w:rsidR="001957C7" w:rsidRPr="001957C7" w14:paraId="7F392163" w14:textId="77777777" w:rsidTr="00C65F17">
        <w:tc>
          <w:tcPr>
            <w:tcW w:w="0" w:type="auto"/>
          </w:tcPr>
          <w:p w14:paraId="0A9A98E7" w14:textId="77777777" w:rsidR="001957C7" w:rsidRPr="001957C7" w:rsidRDefault="00D3553A" w:rsidP="001957C7">
            <w:hyperlink r:id="rId238" w:history="1">
              <w:r w:rsidR="001957C7" w:rsidRPr="001957C7">
                <w:rPr>
                  <w:color w:val="0000FF"/>
                  <w:u w:val="single"/>
                </w:rPr>
                <w:t>X.697</w:t>
              </w:r>
            </w:hyperlink>
          </w:p>
        </w:tc>
        <w:tc>
          <w:tcPr>
            <w:tcW w:w="0" w:type="auto"/>
          </w:tcPr>
          <w:p w14:paraId="67E88CB0" w14:textId="77777777" w:rsidR="001957C7" w:rsidRPr="001957C7" w:rsidRDefault="001957C7" w:rsidP="001957C7">
            <w:r w:rsidRPr="001957C7">
              <w:t>2021-02-13</w:t>
            </w:r>
          </w:p>
        </w:tc>
        <w:tc>
          <w:tcPr>
            <w:tcW w:w="0" w:type="auto"/>
          </w:tcPr>
          <w:p w14:paraId="5F6A33AC" w14:textId="77777777" w:rsidR="001957C7" w:rsidRPr="001957C7" w:rsidRDefault="001957C7" w:rsidP="001957C7">
            <w:r w:rsidRPr="001957C7">
              <w:t>In force</w:t>
            </w:r>
          </w:p>
        </w:tc>
        <w:tc>
          <w:tcPr>
            <w:tcW w:w="0" w:type="auto"/>
          </w:tcPr>
          <w:p w14:paraId="084D315E" w14:textId="77777777" w:rsidR="001957C7" w:rsidRPr="001957C7" w:rsidRDefault="001957C7" w:rsidP="001957C7">
            <w:r w:rsidRPr="001957C7">
              <w:t>AAP</w:t>
            </w:r>
          </w:p>
        </w:tc>
        <w:tc>
          <w:tcPr>
            <w:tcW w:w="0" w:type="auto"/>
          </w:tcPr>
          <w:p w14:paraId="146B9B7F" w14:textId="77777777" w:rsidR="001957C7" w:rsidRPr="001957C7" w:rsidRDefault="001957C7" w:rsidP="001957C7">
            <w:r w:rsidRPr="001957C7">
              <w:t>Information technology - ASN.1 encoding rules: Specification of JavaScript Object Notation Encoding Rules (JER)</w:t>
            </w:r>
          </w:p>
        </w:tc>
      </w:tr>
      <w:tr w:rsidR="001957C7" w:rsidRPr="001957C7" w14:paraId="467B7F45" w14:textId="77777777" w:rsidTr="00C65F17">
        <w:tc>
          <w:tcPr>
            <w:tcW w:w="0" w:type="auto"/>
          </w:tcPr>
          <w:p w14:paraId="4DC2D364" w14:textId="77777777" w:rsidR="001957C7" w:rsidRPr="001957C7" w:rsidRDefault="00D3553A" w:rsidP="001957C7">
            <w:hyperlink r:id="rId239" w:history="1">
              <w:r w:rsidR="001957C7" w:rsidRPr="001957C7">
                <w:rPr>
                  <w:color w:val="0000FF"/>
                  <w:u w:val="single"/>
                </w:rPr>
                <w:t>X.893 (2007) Cor. 1</w:t>
              </w:r>
            </w:hyperlink>
          </w:p>
        </w:tc>
        <w:tc>
          <w:tcPr>
            <w:tcW w:w="0" w:type="auto"/>
          </w:tcPr>
          <w:p w14:paraId="46348A0E" w14:textId="77777777" w:rsidR="001957C7" w:rsidRPr="001957C7" w:rsidRDefault="001957C7" w:rsidP="001957C7">
            <w:r w:rsidRPr="001957C7">
              <w:t>2019-10-14</w:t>
            </w:r>
          </w:p>
        </w:tc>
        <w:tc>
          <w:tcPr>
            <w:tcW w:w="0" w:type="auto"/>
          </w:tcPr>
          <w:p w14:paraId="68A1160C" w14:textId="77777777" w:rsidR="001957C7" w:rsidRPr="001957C7" w:rsidRDefault="001957C7" w:rsidP="001957C7">
            <w:r w:rsidRPr="001957C7">
              <w:t>In force</w:t>
            </w:r>
          </w:p>
        </w:tc>
        <w:tc>
          <w:tcPr>
            <w:tcW w:w="0" w:type="auto"/>
          </w:tcPr>
          <w:p w14:paraId="06D7B7D5" w14:textId="77777777" w:rsidR="001957C7" w:rsidRPr="001957C7" w:rsidRDefault="001957C7" w:rsidP="001957C7">
            <w:r w:rsidRPr="001957C7">
              <w:t>AAP</w:t>
            </w:r>
          </w:p>
        </w:tc>
        <w:tc>
          <w:tcPr>
            <w:tcW w:w="0" w:type="auto"/>
          </w:tcPr>
          <w:p w14:paraId="1CB42851" w14:textId="77777777" w:rsidR="001957C7" w:rsidRPr="001957C7" w:rsidRDefault="001957C7" w:rsidP="001957C7"/>
        </w:tc>
      </w:tr>
      <w:tr w:rsidR="001957C7" w:rsidRPr="001957C7" w14:paraId="60023FAE" w14:textId="77777777" w:rsidTr="00C65F17">
        <w:tc>
          <w:tcPr>
            <w:tcW w:w="0" w:type="auto"/>
          </w:tcPr>
          <w:p w14:paraId="0ACE5DB9" w14:textId="77777777" w:rsidR="001957C7" w:rsidRPr="001957C7" w:rsidRDefault="00D3553A" w:rsidP="001957C7">
            <w:hyperlink r:id="rId240" w:history="1">
              <w:r w:rsidR="001957C7" w:rsidRPr="001957C7">
                <w:rPr>
                  <w:color w:val="0000FF"/>
                  <w:u w:val="single"/>
                </w:rPr>
                <w:t>X.894</w:t>
              </w:r>
            </w:hyperlink>
          </w:p>
        </w:tc>
        <w:tc>
          <w:tcPr>
            <w:tcW w:w="0" w:type="auto"/>
          </w:tcPr>
          <w:p w14:paraId="29EE4C03" w14:textId="77777777" w:rsidR="001957C7" w:rsidRPr="001957C7" w:rsidRDefault="001957C7" w:rsidP="001957C7">
            <w:r w:rsidRPr="001957C7">
              <w:t>2018-10-14</w:t>
            </w:r>
          </w:p>
        </w:tc>
        <w:tc>
          <w:tcPr>
            <w:tcW w:w="0" w:type="auto"/>
          </w:tcPr>
          <w:p w14:paraId="35E6E5B5" w14:textId="77777777" w:rsidR="001957C7" w:rsidRPr="001957C7" w:rsidRDefault="001957C7" w:rsidP="001957C7">
            <w:r w:rsidRPr="001957C7">
              <w:t>In force</w:t>
            </w:r>
          </w:p>
        </w:tc>
        <w:tc>
          <w:tcPr>
            <w:tcW w:w="0" w:type="auto"/>
          </w:tcPr>
          <w:p w14:paraId="760729B1" w14:textId="77777777" w:rsidR="001957C7" w:rsidRPr="001957C7" w:rsidRDefault="001957C7" w:rsidP="001957C7">
            <w:r w:rsidRPr="001957C7">
              <w:t>AAP</w:t>
            </w:r>
          </w:p>
        </w:tc>
        <w:tc>
          <w:tcPr>
            <w:tcW w:w="0" w:type="auto"/>
          </w:tcPr>
          <w:p w14:paraId="0BD75C72" w14:textId="77777777" w:rsidR="001957C7" w:rsidRPr="001957C7" w:rsidRDefault="001957C7" w:rsidP="001957C7">
            <w:r w:rsidRPr="001957C7">
              <w:t>Information technology – Generic applications of ASN.1: Cryptographic message syntax</w:t>
            </w:r>
          </w:p>
        </w:tc>
      </w:tr>
      <w:tr w:rsidR="001957C7" w:rsidRPr="001957C7" w14:paraId="3D2388C1" w14:textId="77777777" w:rsidTr="00C65F17">
        <w:tc>
          <w:tcPr>
            <w:tcW w:w="0" w:type="auto"/>
          </w:tcPr>
          <w:p w14:paraId="5151CDE0" w14:textId="77777777" w:rsidR="001957C7" w:rsidRPr="001957C7" w:rsidRDefault="00D3553A" w:rsidP="001957C7">
            <w:hyperlink r:id="rId241" w:history="1">
              <w:r w:rsidR="001957C7" w:rsidRPr="001957C7">
                <w:rPr>
                  <w:color w:val="0000FF"/>
                  <w:u w:val="single"/>
                </w:rPr>
                <w:t>X.894 (2018) Cor. 1</w:t>
              </w:r>
            </w:hyperlink>
          </w:p>
        </w:tc>
        <w:tc>
          <w:tcPr>
            <w:tcW w:w="0" w:type="auto"/>
          </w:tcPr>
          <w:p w14:paraId="4A53F825" w14:textId="77777777" w:rsidR="001957C7" w:rsidRPr="001957C7" w:rsidRDefault="001957C7" w:rsidP="001957C7">
            <w:r w:rsidRPr="001957C7">
              <w:t>2019-03-16</w:t>
            </w:r>
          </w:p>
        </w:tc>
        <w:tc>
          <w:tcPr>
            <w:tcW w:w="0" w:type="auto"/>
          </w:tcPr>
          <w:p w14:paraId="12638141" w14:textId="77777777" w:rsidR="001957C7" w:rsidRPr="001957C7" w:rsidRDefault="001957C7" w:rsidP="001957C7">
            <w:r w:rsidRPr="001957C7">
              <w:t>In force</w:t>
            </w:r>
          </w:p>
        </w:tc>
        <w:tc>
          <w:tcPr>
            <w:tcW w:w="0" w:type="auto"/>
          </w:tcPr>
          <w:p w14:paraId="0E625DFA" w14:textId="77777777" w:rsidR="001957C7" w:rsidRPr="001957C7" w:rsidRDefault="001957C7" w:rsidP="001957C7">
            <w:r w:rsidRPr="001957C7">
              <w:t>AAP</w:t>
            </w:r>
          </w:p>
        </w:tc>
        <w:tc>
          <w:tcPr>
            <w:tcW w:w="0" w:type="auto"/>
          </w:tcPr>
          <w:p w14:paraId="6EBBFE9C" w14:textId="77777777" w:rsidR="001957C7" w:rsidRPr="001957C7" w:rsidRDefault="001957C7" w:rsidP="001957C7"/>
        </w:tc>
      </w:tr>
      <w:tr w:rsidR="001957C7" w:rsidRPr="001957C7" w14:paraId="5014D8EF" w14:textId="77777777" w:rsidTr="00C65F17">
        <w:tc>
          <w:tcPr>
            <w:tcW w:w="0" w:type="auto"/>
          </w:tcPr>
          <w:p w14:paraId="1742251D" w14:textId="77777777" w:rsidR="001957C7" w:rsidRPr="001957C7" w:rsidRDefault="00D3553A" w:rsidP="001957C7">
            <w:hyperlink r:id="rId242" w:history="1">
              <w:r w:rsidR="001957C7" w:rsidRPr="001957C7">
                <w:rPr>
                  <w:color w:val="0000FF"/>
                  <w:u w:val="single"/>
                </w:rPr>
                <w:t>X.894 (2018) Cor. 2</w:t>
              </w:r>
            </w:hyperlink>
          </w:p>
        </w:tc>
        <w:tc>
          <w:tcPr>
            <w:tcW w:w="0" w:type="auto"/>
          </w:tcPr>
          <w:p w14:paraId="5F968A92" w14:textId="77777777" w:rsidR="001957C7" w:rsidRPr="001957C7" w:rsidRDefault="001957C7" w:rsidP="001957C7">
            <w:r w:rsidRPr="001957C7">
              <w:t>2021-02-13</w:t>
            </w:r>
          </w:p>
        </w:tc>
        <w:tc>
          <w:tcPr>
            <w:tcW w:w="0" w:type="auto"/>
          </w:tcPr>
          <w:p w14:paraId="2D4EF65B" w14:textId="77777777" w:rsidR="001957C7" w:rsidRPr="001957C7" w:rsidRDefault="001957C7" w:rsidP="001957C7">
            <w:r w:rsidRPr="001957C7">
              <w:t>In force</w:t>
            </w:r>
          </w:p>
        </w:tc>
        <w:tc>
          <w:tcPr>
            <w:tcW w:w="0" w:type="auto"/>
          </w:tcPr>
          <w:p w14:paraId="494DC970" w14:textId="77777777" w:rsidR="001957C7" w:rsidRPr="001957C7" w:rsidRDefault="001957C7" w:rsidP="001957C7">
            <w:r w:rsidRPr="001957C7">
              <w:t>AAP</w:t>
            </w:r>
          </w:p>
        </w:tc>
        <w:tc>
          <w:tcPr>
            <w:tcW w:w="0" w:type="auto"/>
          </w:tcPr>
          <w:p w14:paraId="4835B95C" w14:textId="77777777" w:rsidR="001957C7" w:rsidRPr="001957C7" w:rsidRDefault="001957C7" w:rsidP="001957C7">
            <w:r w:rsidRPr="001957C7">
              <w:t>Generic applications of ASN.1 cryptographic message syntax Technical Corrigendum 2</w:t>
            </w:r>
          </w:p>
        </w:tc>
      </w:tr>
      <w:tr w:rsidR="001957C7" w:rsidRPr="001957C7" w14:paraId="001C582F" w14:textId="77777777" w:rsidTr="00C65F17">
        <w:tc>
          <w:tcPr>
            <w:tcW w:w="0" w:type="auto"/>
          </w:tcPr>
          <w:p w14:paraId="4AD332D9" w14:textId="77777777" w:rsidR="001957C7" w:rsidRPr="001957C7" w:rsidRDefault="00D3553A" w:rsidP="001957C7">
            <w:hyperlink r:id="rId243" w:history="1">
              <w:r w:rsidR="001957C7" w:rsidRPr="001957C7">
                <w:rPr>
                  <w:color w:val="0000FF"/>
                  <w:u w:val="single"/>
                </w:rPr>
                <w:t>X.1011</w:t>
              </w:r>
            </w:hyperlink>
          </w:p>
        </w:tc>
        <w:tc>
          <w:tcPr>
            <w:tcW w:w="0" w:type="auto"/>
          </w:tcPr>
          <w:p w14:paraId="2352897F" w14:textId="77777777" w:rsidR="001957C7" w:rsidRPr="001957C7" w:rsidRDefault="001957C7" w:rsidP="001957C7">
            <w:r w:rsidRPr="001957C7">
              <w:t>2021-10-29</w:t>
            </w:r>
          </w:p>
        </w:tc>
        <w:tc>
          <w:tcPr>
            <w:tcW w:w="0" w:type="auto"/>
          </w:tcPr>
          <w:p w14:paraId="30719EBC" w14:textId="77777777" w:rsidR="001957C7" w:rsidRPr="001957C7" w:rsidRDefault="001957C7" w:rsidP="001957C7">
            <w:r w:rsidRPr="001957C7">
              <w:t>In force</w:t>
            </w:r>
          </w:p>
        </w:tc>
        <w:tc>
          <w:tcPr>
            <w:tcW w:w="0" w:type="auto"/>
          </w:tcPr>
          <w:p w14:paraId="11E364B9" w14:textId="77777777" w:rsidR="001957C7" w:rsidRPr="001957C7" w:rsidRDefault="001957C7" w:rsidP="001957C7">
            <w:r w:rsidRPr="001957C7">
              <w:t>AAP</w:t>
            </w:r>
          </w:p>
        </w:tc>
        <w:tc>
          <w:tcPr>
            <w:tcW w:w="0" w:type="auto"/>
          </w:tcPr>
          <w:p w14:paraId="5B9BB930" w14:textId="77777777" w:rsidR="001957C7" w:rsidRPr="001957C7" w:rsidRDefault="001957C7" w:rsidP="001957C7">
            <w:r w:rsidRPr="001957C7">
              <w:t>Guidelines for continuous protection of the service access process</w:t>
            </w:r>
          </w:p>
        </w:tc>
      </w:tr>
      <w:tr w:rsidR="001957C7" w:rsidRPr="001957C7" w14:paraId="73C99761" w14:textId="77777777" w:rsidTr="00C65F17">
        <w:tc>
          <w:tcPr>
            <w:tcW w:w="0" w:type="auto"/>
          </w:tcPr>
          <w:p w14:paraId="5A6FAC35" w14:textId="77777777" w:rsidR="001957C7" w:rsidRPr="001957C7" w:rsidRDefault="00D3553A" w:rsidP="001957C7">
            <w:hyperlink r:id="rId244" w:history="1">
              <w:r w:rsidR="001957C7" w:rsidRPr="001957C7">
                <w:rPr>
                  <w:color w:val="0000FF"/>
                  <w:u w:val="single"/>
                </w:rPr>
                <w:t>X.1040</w:t>
              </w:r>
            </w:hyperlink>
          </w:p>
        </w:tc>
        <w:tc>
          <w:tcPr>
            <w:tcW w:w="0" w:type="auto"/>
          </w:tcPr>
          <w:p w14:paraId="092E62BF" w14:textId="77777777" w:rsidR="001957C7" w:rsidRPr="001957C7" w:rsidRDefault="001957C7" w:rsidP="001957C7">
            <w:r w:rsidRPr="001957C7">
              <w:t>2017-10-14</w:t>
            </w:r>
          </w:p>
        </w:tc>
        <w:tc>
          <w:tcPr>
            <w:tcW w:w="0" w:type="auto"/>
          </w:tcPr>
          <w:p w14:paraId="538EF40E" w14:textId="77777777" w:rsidR="001957C7" w:rsidRPr="001957C7" w:rsidRDefault="001957C7" w:rsidP="001957C7">
            <w:r w:rsidRPr="001957C7">
              <w:t>In force</w:t>
            </w:r>
          </w:p>
        </w:tc>
        <w:tc>
          <w:tcPr>
            <w:tcW w:w="0" w:type="auto"/>
          </w:tcPr>
          <w:p w14:paraId="2E359F8B" w14:textId="77777777" w:rsidR="001957C7" w:rsidRPr="001957C7" w:rsidRDefault="001957C7" w:rsidP="001957C7">
            <w:r w:rsidRPr="001957C7">
              <w:t>AAP</w:t>
            </w:r>
          </w:p>
        </w:tc>
        <w:tc>
          <w:tcPr>
            <w:tcW w:w="0" w:type="auto"/>
          </w:tcPr>
          <w:p w14:paraId="5A3664E5" w14:textId="77777777" w:rsidR="001957C7" w:rsidRPr="001957C7" w:rsidRDefault="001957C7" w:rsidP="001957C7">
            <w:r w:rsidRPr="001957C7">
              <w:t>Security reference architecture for lifecycle management of e-commerce business data</w:t>
            </w:r>
          </w:p>
        </w:tc>
      </w:tr>
      <w:tr w:rsidR="001957C7" w:rsidRPr="001957C7" w14:paraId="35648D60" w14:textId="77777777" w:rsidTr="00C65F17">
        <w:tc>
          <w:tcPr>
            <w:tcW w:w="0" w:type="auto"/>
          </w:tcPr>
          <w:p w14:paraId="17C15D8D" w14:textId="77777777" w:rsidR="001957C7" w:rsidRPr="001957C7" w:rsidRDefault="00D3553A" w:rsidP="001957C7">
            <w:hyperlink r:id="rId245" w:history="1">
              <w:r w:rsidR="001957C7" w:rsidRPr="001957C7">
                <w:rPr>
                  <w:color w:val="0000FF"/>
                  <w:u w:val="single"/>
                </w:rPr>
                <w:t>X.1041</w:t>
              </w:r>
            </w:hyperlink>
          </w:p>
        </w:tc>
        <w:tc>
          <w:tcPr>
            <w:tcW w:w="0" w:type="auto"/>
          </w:tcPr>
          <w:p w14:paraId="702EA0B1" w14:textId="77777777" w:rsidR="001957C7" w:rsidRPr="001957C7" w:rsidRDefault="001957C7" w:rsidP="001957C7">
            <w:r w:rsidRPr="001957C7">
              <w:t>2018-05-14</w:t>
            </w:r>
          </w:p>
        </w:tc>
        <w:tc>
          <w:tcPr>
            <w:tcW w:w="0" w:type="auto"/>
          </w:tcPr>
          <w:p w14:paraId="47D7A887" w14:textId="77777777" w:rsidR="001957C7" w:rsidRPr="001957C7" w:rsidRDefault="001957C7" w:rsidP="001957C7">
            <w:r w:rsidRPr="001957C7">
              <w:t>In force</w:t>
            </w:r>
          </w:p>
        </w:tc>
        <w:tc>
          <w:tcPr>
            <w:tcW w:w="0" w:type="auto"/>
          </w:tcPr>
          <w:p w14:paraId="37691132" w14:textId="77777777" w:rsidR="001957C7" w:rsidRPr="001957C7" w:rsidRDefault="001957C7" w:rsidP="001957C7">
            <w:r w:rsidRPr="001957C7">
              <w:t>AAP</w:t>
            </w:r>
          </w:p>
        </w:tc>
        <w:tc>
          <w:tcPr>
            <w:tcW w:w="0" w:type="auto"/>
          </w:tcPr>
          <w:p w14:paraId="54C56FF3" w14:textId="77777777" w:rsidR="001957C7" w:rsidRPr="001957C7" w:rsidRDefault="001957C7" w:rsidP="001957C7">
            <w:r w:rsidRPr="001957C7">
              <w:t>Security framework for voice-over-long-term-evolution (VoLTE) network operation</w:t>
            </w:r>
          </w:p>
        </w:tc>
      </w:tr>
      <w:tr w:rsidR="001957C7" w:rsidRPr="001957C7" w14:paraId="0AC6E64D" w14:textId="77777777" w:rsidTr="00C65F17">
        <w:tc>
          <w:tcPr>
            <w:tcW w:w="0" w:type="auto"/>
          </w:tcPr>
          <w:p w14:paraId="6D907C61" w14:textId="77777777" w:rsidR="001957C7" w:rsidRPr="001957C7" w:rsidRDefault="00D3553A" w:rsidP="001957C7">
            <w:hyperlink r:id="rId246" w:history="1">
              <w:r w:rsidR="001957C7" w:rsidRPr="001957C7">
                <w:rPr>
                  <w:color w:val="0000FF"/>
                  <w:u w:val="single"/>
                </w:rPr>
                <w:t>X.1042</w:t>
              </w:r>
            </w:hyperlink>
          </w:p>
        </w:tc>
        <w:tc>
          <w:tcPr>
            <w:tcW w:w="0" w:type="auto"/>
          </w:tcPr>
          <w:p w14:paraId="5B0093A4" w14:textId="77777777" w:rsidR="001957C7" w:rsidRPr="001957C7" w:rsidRDefault="001957C7" w:rsidP="001957C7">
            <w:r w:rsidRPr="001957C7">
              <w:t>2019-01-30</w:t>
            </w:r>
          </w:p>
        </w:tc>
        <w:tc>
          <w:tcPr>
            <w:tcW w:w="0" w:type="auto"/>
          </w:tcPr>
          <w:p w14:paraId="402CE4E7" w14:textId="77777777" w:rsidR="001957C7" w:rsidRPr="001957C7" w:rsidRDefault="001957C7" w:rsidP="001957C7">
            <w:r w:rsidRPr="001957C7">
              <w:t>In force</w:t>
            </w:r>
          </w:p>
        </w:tc>
        <w:tc>
          <w:tcPr>
            <w:tcW w:w="0" w:type="auto"/>
          </w:tcPr>
          <w:p w14:paraId="15564218" w14:textId="77777777" w:rsidR="001957C7" w:rsidRPr="001957C7" w:rsidRDefault="001957C7" w:rsidP="001957C7">
            <w:r w:rsidRPr="001957C7">
              <w:t>TAP</w:t>
            </w:r>
          </w:p>
        </w:tc>
        <w:tc>
          <w:tcPr>
            <w:tcW w:w="0" w:type="auto"/>
          </w:tcPr>
          <w:p w14:paraId="293253D5" w14:textId="77777777" w:rsidR="001957C7" w:rsidRPr="001957C7" w:rsidRDefault="001957C7" w:rsidP="001957C7">
            <w:r w:rsidRPr="001957C7">
              <w:t>Security services using software-defined networking</w:t>
            </w:r>
          </w:p>
        </w:tc>
      </w:tr>
      <w:tr w:rsidR="001957C7" w:rsidRPr="001957C7" w14:paraId="2524B768" w14:textId="77777777" w:rsidTr="00C65F17">
        <w:tc>
          <w:tcPr>
            <w:tcW w:w="0" w:type="auto"/>
          </w:tcPr>
          <w:p w14:paraId="0B7DDC3C" w14:textId="77777777" w:rsidR="001957C7" w:rsidRPr="001957C7" w:rsidRDefault="00D3553A" w:rsidP="001957C7">
            <w:hyperlink r:id="rId247" w:history="1">
              <w:r w:rsidR="001957C7" w:rsidRPr="001957C7">
                <w:rPr>
                  <w:color w:val="0000FF"/>
                  <w:u w:val="single"/>
                </w:rPr>
                <w:t>X.1043</w:t>
              </w:r>
            </w:hyperlink>
          </w:p>
        </w:tc>
        <w:tc>
          <w:tcPr>
            <w:tcW w:w="0" w:type="auto"/>
          </w:tcPr>
          <w:p w14:paraId="7676AF7A" w14:textId="77777777" w:rsidR="001957C7" w:rsidRPr="001957C7" w:rsidRDefault="001957C7" w:rsidP="001957C7">
            <w:r w:rsidRPr="001957C7">
              <w:t>2019-03-16</w:t>
            </w:r>
          </w:p>
        </w:tc>
        <w:tc>
          <w:tcPr>
            <w:tcW w:w="0" w:type="auto"/>
          </w:tcPr>
          <w:p w14:paraId="4236D8AD" w14:textId="77777777" w:rsidR="001957C7" w:rsidRPr="001957C7" w:rsidRDefault="001957C7" w:rsidP="001957C7">
            <w:r w:rsidRPr="001957C7">
              <w:t>In force</w:t>
            </w:r>
          </w:p>
        </w:tc>
        <w:tc>
          <w:tcPr>
            <w:tcW w:w="0" w:type="auto"/>
          </w:tcPr>
          <w:p w14:paraId="4D233A57" w14:textId="77777777" w:rsidR="001957C7" w:rsidRPr="001957C7" w:rsidRDefault="001957C7" w:rsidP="001957C7">
            <w:r w:rsidRPr="001957C7">
              <w:t>AAP</w:t>
            </w:r>
          </w:p>
        </w:tc>
        <w:tc>
          <w:tcPr>
            <w:tcW w:w="0" w:type="auto"/>
          </w:tcPr>
          <w:p w14:paraId="5B81FF1C" w14:textId="77777777" w:rsidR="001957C7" w:rsidRPr="001957C7" w:rsidRDefault="001957C7" w:rsidP="001957C7">
            <w:r w:rsidRPr="001957C7">
              <w:t>Security framework and requirements for service function chaining based on software-defined networking</w:t>
            </w:r>
          </w:p>
        </w:tc>
      </w:tr>
      <w:tr w:rsidR="001957C7" w:rsidRPr="001957C7" w14:paraId="443DA0D6" w14:textId="77777777" w:rsidTr="00C65F17">
        <w:tc>
          <w:tcPr>
            <w:tcW w:w="0" w:type="auto"/>
          </w:tcPr>
          <w:p w14:paraId="0C9CC948" w14:textId="77777777" w:rsidR="001957C7" w:rsidRPr="001957C7" w:rsidRDefault="00D3553A" w:rsidP="001957C7">
            <w:hyperlink r:id="rId248" w:history="1">
              <w:r w:rsidR="001957C7" w:rsidRPr="001957C7">
                <w:rPr>
                  <w:color w:val="0000FF"/>
                  <w:u w:val="single"/>
                </w:rPr>
                <w:t>X.1044</w:t>
              </w:r>
            </w:hyperlink>
          </w:p>
        </w:tc>
        <w:tc>
          <w:tcPr>
            <w:tcW w:w="0" w:type="auto"/>
          </w:tcPr>
          <w:p w14:paraId="75E280FB" w14:textId="77777777" w:rsidR="001957C7" w:rsidRPr="001957C7" w:rsidRDefault="001957C7" w:rsidP="001957C7">
            <w:r w:rsidRPr="001957C7">
              <w:t>2019-10-29</w:t>
            </w:r>
          </w:p>
        </w:tc>
        <w:tc>
          <w:tcPr>
            <w:tcW w:w="0" w:type="auto"/>
          </w:tcPr>
          <w:p w14:paraId="0D7B155F" w14:textId="77777777" w:rsidR="001957C7" w:rsidRPr="001957C7" w:rsidRDefault="001957C7" w:rsidP="001957C7">
            <w:r w:rsidRPr="001957C7">
              <w:t>In force</w:t>
            </w:r>
          </w:p>
        </w:tc>
        <w:tc>
          <w:tcPr>
            <w:tcW w:w="0" w:type="auto"/>
          </w:tcPr>
          <w:p w14:paraId="45EF9E79" w14:textId="77777777" w:rsidR="001957C7" w:rsidRPr="001957C7" w:rsidRDefault="001957C7" w:rsidP="001957C7">
            <w:r w:rsidRPr="001957C7">
              <w:t>AAP</w:t>
            </w:r>
          </w:p>
        </w:tc>
        <w:tc>
          <w:tcPr>
            <w:tcW w:w="0" w:type="auto"/>
          </w:tcPr>
          <w:p w14:paraId="149F744E" w14:textId="77777777" w:rsidR="001957C7" w:rsidRPr="001957C7" w:rsidRDefault="001957C7" w:rsidP="001957C7">
            <w:r w:rsidRPr="001957C7">
              <w:t>Security requirements of network virtualization</w:t>
            </w:r>
          </w:p>
        </w:tc>
      </w:tr>
      <w:tr w:rsidR="001957C7" w:rsidRPr="001957C7" w14:paraId="3850FF26" w14:textId="77777777" w:rsidTr="00C65F17">
        <w:tc>
          <w:tcPr>
            <w:tcW w:w="0" w:type="auto"/>
          </w:tcPr>
          <w:p w14:paraId="0B501D0B" w14:textId="77777777" w:rsidR="001957C7" w:rsidRPr="001957C7" w:rsidRDefault="00D3553A" w:rsidP="001957C7">
            <w:hyperlink r:id="rId249" w:history="1">
              <w:r w:rsidR="001957C7" w:rsidRPr="001957C7">
                <w:rPr>
                  <w:color w:val="0000FF"/>
                  <w:u w:val="single"/>
                </w:rPr>
                <w:t>X.1045</w:t>
              </w:r>
            </w:hyperlink>
          </w:p>
        </w:tc>
        <w:tc>
          <w:tcPr>
            <w:tcW w:w="0" w:type="auto"/>
          </w:tcPr>
          <w:p w14:paraId="1B76E6AC" w14:textId="77777777" w:rsidR="001957C7" w:rsidRPr="001957C7" w:rsidRDefault="001957C7" w:rsidP="001957C7">
            <w:r w:rsidRPr="001957C7">
              <w:t>2019-10-29</w:t>
            </w:r>
          </w:p>
        </w:tc>
        <w:tc>
          <w:tcPr>
            <w:tcW w:w="0" w:type="auto"/>
          </w:tcPr>
          <w:p w14:paraId="3B7C0663" w14:textId="77777777" w:rsidR="001957C7" w:rsidRPr="001957C7" w:rsidRDefault="001957C7" w:rsidP="001957C7">
            <w:r w:rsidRPr="001957C7">
              <w:t>In force</w:t>
            </w:r>
          </w:p>
        </w:tc>
        <w:tc>
          <w:tcPr>
            <w:tcW w:w="0" w:type="auto"/>
          </w:tcPr>
          <w:p w14:paraId="200DDCC2" w14:textId="77777777" w:rsidR="001957C7" w:rsidRPr="001957C7" w:rsidRDefault="001957C7" w:rsidP="001957C7">
            <w:r w:rsidRPr="001957C7">
              <w:t>AAP</w:t>
            </w:r>
          </w:p>
        </w:tc>
        <w:tc>
          <w:tcPr>
            <w:tcW w:w="0" w:type="auto"/>
          </w:tcPr>
          <w:p w14:paraId="4EDABB51" w14:textId="77777777" w:rsidR="001957C7" w:rsidRPr="001957C7" w:rsidRDefault="001957C7" w:rsidP="001957C7">
            <w:r w:rsidRPr="001957C7">
              <w:t>Security service chain architecture for networks and applications</w:t>
            </w:r>
          </w:p>
        </w:tc>
      </w:tr>
      <w:tr w:rsidR="001957C7" w:rsidRPr="001957C7" w14:paraId="037281D0" w14:textId="77777777" w:rsidTr="00C65F17">
        <w:tc>
          <w:tcPr>
            <w:tcW w:w="0" w:type="auto"/>
          </w:tcPr>
          <w:p w14:paraId="16591DCA" w14:textId="77777777" w:rsidR="001957C7" w:rsidRPr="001957C7" w:rsidRDefault="00D3553A" w:rsidP="001957C7">
            <w:hyperlink r:id="rId250" w:history="1">
              <w:r w:rsidR="001957C7" w:rsidRPr="001957C7">
                <w:rPr>
                  <w:color w:val="0000FF"/>
                  <w:u w:val="single"/>
                </w:rPr>
                <w:t>X.1046</w:t>
              </w:r>
            </w:hyperlink>
          </w:p>
        </w:tc>
        <w:tc>
          <w:tcPr>
            <w:tcW w:w="0" w:type="auto"/>
          </w:tcPr>
          <w:p w14:paraId="73D87EB5" w14:textId="77777777" w:rsidR="001957C7" w:rsidRPr="001957C7" w:rsidRDefault="001957C7" w:rsidP="001957C7">
            <w:r w:rsidRPr="001957C7">
              <w:t>2020-12-14</w:t>
            </w:r>
          </w:p>
        </w:tc>
        <w:tc>
          <w:tcPr>
            <w:tcW w:w="0" w:type="auto"/>
          </w:tcPr>
          <w:p w14:paraId="5381EC06" w14:textId="77777777" w:rsidR="001957C7" w:rsidRPr="001957C7" w:rsidRDefault="001957C7" w:rsidP="001957C7">
            <w:r w:rsidRPr="001957C7">
              <w:t>In force</w:t>
            </w:r>
          </w:p>
        </w:tc>
        <w:tc>
          <w:tcPr>
            <w:tcW w:w="0" w:type="auto"/>
          </w:tcPr>
          <w:p w14:paraId="3A488F33" w14:textId="77777777" w:rsidR="001957C7" w:rsidRPr="001957C7" w:rsidRDefault="001957C7" w:rsidP="001957C7">
            <w:r w:rsidRPr="001957C7">
              <w:t>AAP</w:t>
            </w:r>
          </w:p>
        </w:tc>
        <w:tc>
          <w:tcPr>
            <w:tcW w:w="0" w:type="auto"/>
          </w:tcPr>
          <w:p w14:paraId="0CAA7C62" w14:textId="77777777" w:rsidR="001957C7" w:rsidRPr="001957C7" w:rsidRDefault="001957C7" w:rsidP="001957C7">
            <w:r w:rsidRPr="001957C7">
              <w:t>Framework of software-defined security in software-defined networks/network functions virtualization networks</w:t>
            </w:r>
          </w:p>
        </w:tc>
      </w:tr>
      <w:tr w:rsidR="001957C7" w:rsidRPr="001957C7" w14:paraId="30749B98" w14:textId="77777777" w:rsidTr="00C65F17">
        <w:tc>
          <w:tcPr>
            <w:tcW w:w="0" w:type="auto"/>
          </w:tcPr>
          <w:p w14:paraId="5AEAC39B" w14:textId="77777777" w:rsidR="001957C7" w:rsidRPr="001957C7" w:rsidRDefault="00D3553A" w:rsidP="001957C7">
            <w:hyperlink r:id="rId251" w:history="1">
              <w:r w:rsidR="001957C7" w:rsidRPr="001957C7">
                <w:rPr>
                  <w:color w:val="0000FF"/>
                  <w:u w:val="single"/>
                </w:rPr>
                <w:t>X.1047</w:t>
              </w:r>
            </w:hyperlink>
          </w:p>
        </w:tc>
        <w:tc>
          <w:tcPr>
            <w:tcW w:w="0" w:type="auto"/>
          </w:tcPr>
          <w:p w14:paraId="7B5EF03D" w14:textId="77777777" w:rsidR="001957C7" w:rsidRPr="001957C7" w:rsidRDefault="001957C7" w:rsidP="001957C7">
            <w:r w:rsidRPr="001957C7">
              <w:t>2021-10-29</w:t>
            </w:r>
          </w:p>
        </w:tc>
        <w:tc>
          <w:tcPr>
            <w:tcW w:w="0" w:type="auto"/>
          </w:tcPr>
          <w:p w14:paraId="043359B0" w14:textId="77777777" w:rsidR="001957C7" w:rsidRPr="001957C7" w:rsidRDefault="001957C7" w:rsidP="001957C7">
            <w:r w:rsidRPr="001957C7">
              <w:t>In force</w:t>
            </w:r>
          </w:p>
        </w:tc>
        <w:tc>
          <w:tcPr>
            <w:tcW w:w="0" w:type="auto"/>
          </w:tcPr>
          <w:p w14:paraId="41045C6D" w14:textId="77777777" w:rsidR="001957C7" w:rsidRPr="001957C7" w:rsidRDefault="001957C7" w:rsidP="001957C7">
            <w:r w:rsidRPr="001957C7">
              <w:t>AAP</w:t>
            </w:r>
          </w:p>
        </w:tc>
        <w:tc>
          <w:tcPr>
            <w:tcW w:w="0" w:type="auto"/>
          </w:tcPr>
          <w:p w14:paraId="5F5A90DF" w14:textId="77777777" w:rsidR="001957C7" w:rsidRPr="001957C7" w:rsidRDefault="001957C7" w:rsidP="001957C7">
            <w:r w:rsidRPr="001957C7">
              <w:t>Security requirements and architecture for network slice management and orchestration</w:t>
            </w:r>
          </w:p>
        </w:tc>
      </w:tr>
      <w:tr w:rsidR="001957C7" w:rsidRPr="001957C7" w14:paraId="72B71F4E" w14:textId="77777777" w:rsidTr="00C65F17">
        <w:tc>
          <w:tcPr>
            <w:tcW w:w="0" w:type="auto"/>
          </w:tcPr>
          <w:p w14:paraId="0481F53B" w14:textId="77777777" w:rsidR="001957C7" w:rsidRPr="001957C7" w:rsidRDefault="00D3553A" w:rsidP="001957C7">
            <w:hyperlink r:id="rId252" w:history="1">
              <w:r w:rsidR="001957C7" w:rsidRPr="001957C7">
                <w:rPr>
                  <w:color w:val="0000FF"/>
                  <w:u w:val="single"/>
                </w:rPr>
                <w:t>X.1051 (2016) Cor. 1</w:t>
              </w:r>
            </w:hyperlink>
          </w:p>
        </w:tc>
        <w:tc>
          <w:tcPr>
            <w:tcW w:w="0" w:type="auto"/>
          </w:tcPr>
          <w:p w14:paraId="08A99834" w14:textId="77777777" w:rsidR="001957C7" w:rsidRPr="001957C7" w:rsidRDefault="001957C7" w:rsidP="001957C7">
            <w:r w:rsidRPr="001957C7">
              <w:t>2017-09-06</w:t>
            </w:r>
          </w:p>
        </w:tc>
        <w:tc>
          <w:tcPr>
            <w:tcW w:w="0" w:type="auto"/>
          </w:tcPr>
          <w:p w14:paraId="6D40A61B" w14:textId="77777777" w:rsidR="001957C7" w:rsidRPr="001957C7" w:rsidRDefault="001957C7" w:rsidP="001957C7">
            <w:r w:rsidRPr="001957C7">
              <w:t>In force</w:t>
            </w:r>
          </w:p>
        </w:tc>
        <w:tc>
          <w:tcPr>
            <w:tcW w:w="0" w:type="auto"/>
          </w:tcPr>
          <w:p w14:paraId="643141E2" w14:textId="77777777" w:rsidR="001957C7" w:rsidRPr="001957C7" w:rsidRDefault="001957C7" w:rsidP="001957C7">
            <w:r w:rsidRPr="001957C7">
              <w:t>Agreement</w:t>
            </w:r>
          </w:p>
        </w:tc>
        <w:tc>
          <w:tcPr>
            <w:tcW w:w="0" w:type="auto"/>
          </w:tcPr>
          <w:p w14:paraId="50B9607B" w14:textId="77777777" w:rsidR="001957C7" w:rsidRPr="001957C7" w:rsidRDefault="001957C7" w:rsidP="001957C7"/>
        </w:tc>
      </w:tr>
      <w:tr w:rsidR="001957C7" w:rsidRPr="001957C7" w14:paraId="5B7C1BCB" w14:textId="77777777" w:rsidTr="00C65F17">
        <w:tc>
          <w:tcPr>
            <w:tcW w:w="0" w:type="auto"/>
          </w:tcPr>
          <w:p w14:paraId="7638DE41" w14:textId="77777777" w:rsidR="001957C7" w:rsidRPr="001957C7" w:rsidRDefault="00D3553A" w:rsidP="001957C7">
            <w:hyperlink r:id="rId253" w:history="1">
              <w:r w:rsidR="001957C7" w:rsidRPr="001957C7">
                <w:rPr>
                  <w:color w:val="0000FF"/>
                  <w:u w:val="single"/>
                </w:rPr>
                <w:t>X.1052</w:t>
              </w:r>
            </w:hyperlink>
          </w:p>
        </w:tc>
        <w:tc>
          <w:tcPr>
            <w:tcW w:w="0" w:type="auto"/>
          </w:tcPr>
          <w:p w14:paraId="7EB36B9B" w14:textId="77777777" w:rsidR="001957C7" w:rsidRPr="001957C7" w:rsidRDefault="001957C7" w:rsidP="001957C7">
            <w:r w:rsidRPr="001957C7">
              <w:t>2020-10-29</w:t>
            </w:r>
          </w:p>
        </w:tc>
        <w:tc>
          <w:tcPr>
            <w:tcW w:w="0" w:type="auto"/>
          </w:tcPr>
          <w:p w14:paraId="44340D39" w14:textId="77777777" w:rsidR="001957C7" w:rsidRPr="001957C7" w:rsidRDefault="001957C7" w:rsidP="001957C7">
            <w:r w:rsidRPr="001957C7">
              <w:t>In force</w:t>
            </w:r>
          </w:p>
        </w:tc>
        <w:tc>
          <w:tcPr>
            <w:tcW w:w="0" w:type="auto"/>
          </w:tcPr>
          <w:p w14:paraId="1BEC1D8C" w14:textId="77777777" w:rsidR="001957C7" w:rsidRPr="001957C7" w:rsidRDefault="001957C7" w:rsidP="001957C7">
            <w:r w:rsidRPr="001957C7">
              <w:t>AAP</w:t>
            </w:r>
          </w:p>
        </w:tc>
        <w:tc>
          <w:tcPr>
            <w:tcW w:w="0" w:type="auto"/>
          </w:tcPr>
          <w:p w14:paraId="4C365588" w14:textId="77777777" w:rsidR="001957C7" w:rsidRPr="001957C7" w:rsidRDefault="001957C7" w:rsidP="001957C7">
            <w:r w:rsidRPr="001957C7">
              <w:t>Information security management processes for telecommunication organizations</w:t>
            </w:r>
          </w:p>
        </w:tc>
      </w:tr>
      <w:tr w:rsidR="001957C7" w:rsidRPr="001957C7" w14:paraId="70237978" w14:textId="77777777" w:rsidTr="00C65F17">
        <w:tc>
          <w:tcPr>
            <w:tcW w:w="0" w:type="auto"/>
          </w:tcPr>
          <w:p w14:paraId="43432F56" w14:textId="77777777" w:rsidR="001957C7" w:rsidRPr="001957C7" w:rsidRDefault="00D3553A" w:rsidP="001957C7">
            <w:hyperlink r:id="rId254" w:history="1">
              <w:r w:rsidR="001957C7" w:rsidRPr="001957C7">
                <w:rPr>
                  <w:color w:val="0000FF"/>
                  <w:u w:val="single"/>
                </w:rPr>
                <w:t>X.1053</w:t>
              </w:r>
            </w:hyperlink>
          </w:p>
        </w:tc>
        <w:tc>
          <w:tcPr>
            <w:tcW w:w="0" w:type="auto"/>
          </w:tcPr>
          <w:p w14:paraId="037BC200" w14:textId="77777777" w:rsidR="001957C7" w:rsidRPr="001957C7" w:rsidRDefault="001957C7" w:rsidP="001957C7">
            <w:r w:rsidRPr="001957C7">
              <w:t>2017-11-13</w:t>
            </w:r>
          </w:p>
        </w:tc>
        <w:tc>
          <w:tcPr>
            <w:tcW w:w="0" w:type="auto"/>
          </w:tcPr>
          <w:p w14:paraId="3DCE1F9D" w14:textId="77777777" w:rsidR="001957C7" w:rsidRPr="001957C7" w:rsidRDefault="001957C7" w:rsidP="001957C7">
            <w:r w:rsidRPr="001957C7">
              <w:t>In force</w:t>
            </w:r>
          </w:p>
        </w:tc>
        <w:tc>
          <w:tcPr>
            <w:tcW w:w="0" w:type="auto"/>
          </w:tcPr>
          <w:p w14:paraId="279FAAEB" w14:textId="77777777" w:rsidR="001957C7" w:rsidRPr="001957C7" w:rsidRDefault="001957C7" w:rsidP="001957C7">
            <w:r w:rsidRPr="001957C7">
              <w:t>AAP</w:t>
            </w:r>
          </w:p>
        </w:tc>
        <w:tc>
          <w:tcPr>
            <w:tcW w:w="0" w:type="auto"/>
          </w:tcPr>
          <w:p w14:paraId="336CCDE4" w14:textId="77777777" w:rsidR="001957C7" w:rsidRPr="001957C7" w:rsidRDefault="001957C7" w:rsidP="001957C7">
            <w:r w:rsidRPr="001957C7">
              <w:t>Code of practice for information security controls based on ITU-T X.1051 for small and medium-sized telecommunication organizations</w:t>
            </w:r>
          </w:p>
        </w:tc>
      </w:tr>
      <w:tr w:rsidR="001957C7" w:rsidRPr="001957C7" w14:paraId="23F3E409" w14:textId="77777777" w:rsidTr="00C65F17">
        <w:tc>
          <w:tcPr>
            <w:tcW w:w="0" w:type="auto"/>
          </w:tcPr>
          <w:p w14:paraId="1BF7E20A" w14:textId="77777777" w:rsidR="001957C7" w:rsidRPr="001957C7" w:rsidRDefault="00D3553A" w:rsidP="001957C7">
            <w:hyperlink r:id="rId255" w:history="1">
              <w:r w:rsidR="001957C7" w:rsidRPr="001957C7">
                <w:rPr>
                  <w:color w:val="0000FF"/>
                  <w:u w:val="single"/>
                </w:rPr>
                <w:t>X.1058</w:t>
              </w:r>
            </w:hyperlink>
          </w:p>
        </w:tc>
        <w:tc>
          <w:tcPr>
            <w:tcW w:w="0" w:type="auto"/>
          </w:tcPr>
          <w:p w14:paraId="0FA74D69" w14:textId="77777777" w:rsidR="001957C7" w:rsidRPr="001957C7" w:rsidRDefault="001957C7" w:rsidP="001957C7">
            <w:r w:rsidRPr="001957C7">
              <w:t>2017-03-30</w:t>
            </w:r>
          </w:p>
        </w:tc>
        <w:tc>
          <w:tcPr>
            <w:tcW w:w="0" w:type="auto"/>
          </w:tcPr>
          <w:p w14:paraId="20517C54" w14:textId="77777777" w:rsidR="001957C7" w:rsidRPr="001957C7" w:rsidRDefault="001957C7" w:rsidP="001957C7">
            <w:r w:rsidRPr="001957C7">
              <w:t>In force</w:t>
            </w:r>
          </w:p>
        </w:tc>
        <w:tc>
          <w:tcPr>
            <w:tcW w:w="0" w:type="auto"/>
          </w:tcPr>
          <w:p w14:paraId="711B6B6B" w14:textId="77777777" w:rsidR="001957C7" w:rsidRPr="001957C7" w:rsidRDefault="001957C7" w:rsidP="001957C7">
            <w:r w:rsidRPr="001957C7">
              <w:t>TAP</w:t>
            </w:r>
          </w:p>
        </w:tc>
        <w:tc>
          <w:tcPr>
            <w:tcW w:w="0" w:type="auto"/>
          </w:tcPr>
          <w:p w14:paraId="43F4DDF5" w14:textId="77777777" w:rsidR="001957C7" w:rsidRPr="001957C7" w:rsidRDefault="001957C7" w:rsidP="001957C7">
            <w:r w:rsidRPr="001957C7">
              <w:t>Information technology - Security techniques - Code of practice for personally identifiable information protection</w:t>
            </w:r>
          </w:p>
        </w:tc>
      </w:tr>
      <w:tr w:rsidR="001957C7" w:rsidRPr="001957C7" w14:paraId="7FE3C336" w14:textId="77777777" w:rsidTr="00C65F17">
        <w:tc>
          <w:tcPr>
            <w:tcW w:w="0" w:type="auto"/>
          </w:tcPr>
          <w:p w14:paraId="5E7FF38D" w14:textId="77777777" w:rsidR="001957C7" w:rsidRPr="001957C7" w:rsidRDefault="00D3553A" w:rsidP="001957C7">
            <w:hyperlink r:id="rId256" w:history="1">
              <w:r w:rsidR="001957C7" w:rsidRPr="001957C7">
                <w:rPr>
                  <w:color w:val="0000FF"/>
                  <w:u w:val="single"/>
                </w:rPr>
                <w:t>X.1059</w:t>
              </w:r>
            </w:hyperlink>
          </w:p>
        </w:tc>
        <w:tc>
          <w:tcPr>
            <w:tcW w:w="0" w:type="auto"/>
          </w:tcPr>
          <w:p w14:paraId="6DAF5098" w14:textId="77777777" w:rsidR="001957C7" w:rsidRPr="001957C7" w:rsidRDefault="001957C7" w:rsidP="001957C7">
            <w:r w:rsidRPr="001957C7">
              <w:t>2019-10-29</w:t>
            </w:r>
          </w:p>
        </w:tc>
        <w:tc>
          <w:tcPr>
            <w:tcW w:w="0" w:type="auto"/>
          </w:tcPr>
          <w:p w14:paraId="79B3D864" w14:textId="77777777" w:rsidR="001957C7" w:rsidRPr="001957C7" w:rsidRDefault="001957C7" w:rsidP="001957C7">
            <w:r w:rsidRPr="001957C7">
              <w:t>In force</w:t>
            </w:r>
          </w:p>
        </w:tc>
        <w:tc>
          <w:tcPr>
            <w:tcW w:w="0" w:type="auto"/>
          </w:tcPr>
          <w:p w14:paraId="03817A3B" w14:textId="77777777" w:rsidR="001957C7" w:rsidRPr="001957C7" w:rsidRDefault="001957C7" w:rsidP="001957C7">
            <w:r w:rsidRPr="001957C7">
              <w:t>AAP</w:t>
            </w:r>
          </w:p>
        </w:tc>
        <w:tc>
          <w:tcPr>
            <w:tcW w:w="0" w:type="auto"/>
          </w:tcPr>
          <w:p w14:paraId="193ACD54" w14:textId="77777777" w:rsidR="001957C7" w:rsidRPr="001957C7" w:rsidRDefault="001957C7" w:rsidP="001957C7">
            <w:r w:rsidRPr="001957C7">
              <w:t>Implementation guidance for telecommunication organizations on risk management of their assets globally accessible in IP-based networks</w:t>
            </w:r>
          </w:p>
        </w:tc>
      </w:tr>
      <w:tr w:rsidR="001957C7" w:rsidRPr="001957C7" w14:paraId="65576AC0" w14:textId="77777777" w:rsidTr="00C65F17">
        <w:tc>
          <w:tcPr>
            <w:tcW w:w="0" w:type="auto"/>
          </w:tcPr>
          <w:p w14:paraId="5FC4FB8E" w14:textId="77777777" w:rsidR="001957C7" w:rsidRPr="001957C7" w:rsidRDefault="00D3553A" w:rsidP="001957C7">
            <w:hyperlink r:id="rId257" w:history="1">
              <w:r w:rsidR="001957C7" w:rsidRPr="001957C7">
                <w:rPr>
                  <w:color w:val="0000FF"/>
                  <w:u w:val="single"/>
                </w:rPr>
                <w:t>X.1060</w:t>
              </w:r>
            </w:hyperlink>
          </w:p>
        </w:tc>
        <w:tc>
          <w:tcPr>
            <w:tcW w:w="0" w:type="auto"/>
          </w:tcPr>
          <w:p w14:paraId="22F36A0D" w14:textId="77777777" w:rsidR="001957C7" w:rsidRPr="001957C7" w:rsidRDefault="001957C7" w:rsidP="001957C7">
            <w:r w:rsidRPr="001957C7">
              <w:t>2021-06-29</w:t>
            </w:r>
          </w:p>
        </w:tc>
        <w:tc>
          <w:tcPr>
            <w:tcW w:w="0" w:type="auto"/>
          </w:tcPr>
          <w:p w14:paraId="6F384B0A" w14:textId="77777777" w:rsidR="001957C7" w:rsidRPr="001957C7" w:rsidRDefault="001957C7" w:rsidP="001957C7">
            <w:r w:rsidRPr="001957C7">
              <w:t>In force</w:t>
            </w:r>
          </w:p>
        </w:tc>
        <w:tc>
          <w:tcPr>
            <w:tcW w:w="0" w:type="auto"/>
          </w:tcPr>
          <w:p w14:paraId="5DA3A210" w14:textId="77777777" w:rsidR="001957C7" w:rsidRPr="001957C7" w:rsidRDefault="001957C7" w:rsidP="001957C7">
            <w:r w:rsidRPr="001957C7">
              <w:t>AAP</w:t>
            </w:r>
          </w:p>
        </w:tc>
        <w:tc>
          <w:tcPr>
            <w:tcW w:w="0" w:type="auto"/>
          </w:tcPr>
          <w:p w14:paraId="698D1B26" w14:textId="77777777" w:rsidR="001957C7" w:rsidRPr="001957C7" w:rsidRDefault="001957C7" w:rsidP="001957C7">
            <w:r w:rsidRPr="001957C7">
              <w:t>Framework for the creation and operation of a cyber defence centre</w:t>
            </w:r>
          </w:p>
        </w:tc>
      </w:tr>
      <w:tr w:rsidR="001957C7" w:rsidRPr="001957C7" w14:paraId="7D275390" w14:textId="77777777" w:rsidTr="00C65F17">
        <w:tc>
          <w:tcPr>
            <w:tcW w:w="0" w:type="auto"/>
          </w:tcPr>
          <w:p w14:paraId="65A741CE" w14:textId="77777777" w:rsidR="001957C7" w:rsidRPr="001957C7" w:rsidRDefault="00D3553A" w:rsidP="001957C7">
            <w:hyperlink r:id="rId258" w:history="1">
              <w:r w:rsidR="001957C7" w:rsidRPr="001957C7">
                <w:rPr>
                  <w:color w:val="0000FF"/>
                  <w:u w:val="single"/>
                </w:rPr>
                <w:t>X.1061</w:t>
              </w:r>
            </w:hyperlink>
          </w:p>
        </w:tc>
        <w:tc>
          <w:tcPr>
            <w:tcW w:w="0" w:type="auto"/>
          </w:tcPr>
          <w:p w14:paraId="5C9477EA" w14:textId="77777777" w:rsidR="001957C7" w:rsidRPr="001957C7" w:rsidRDefault="001957C7" w:rsidP="001957C7">
            <w:r w:rsidRPr="001957C7">
              <w:t>2021-08-22</w:t>
            </w:r>
          </w:p>
        </w:tc>
        <w:tc>
          <w:tcPr>
            <w:tcW w:w="0" w:type="auto"/>
          </w:tcPr>
          <w:p w14:paraId="46C9446B" w14:textId="77777777" w:rsidR="001957C7" w:rsidRPr="001957C7" w:rsidRDefault="001957C7" w:rsidP="001957C7">
            <w:r w:rsidRPr="001957C7">
              <w:t>In force</w:t>
            </w:r>
          </w:p>
        </w:tc>
        <w:tc>
          <w:tcPr>
            <w:tcW w:w="0" w:type="auto"/>
          </w:tcPr>
          <w:p w14:paraId="325292BD" w14:textId="77777777" w:rsidR="001957C7" w:rsidRPr="001957C7" w:rsidRDefault="001957C7" w:rsidP="001957C7">
            <w:r w:rsidRPr="001957C7">
              <w:t>AAP</w:t>
            </w:r>
          </w:p>
        </w:tc>
        <w:tc>
          <w:tcPr>
            <w:tcW w:w="0" w:type="auto"/>
          </w:tcPr>
          <w:p w14:paraId="24D43CA5" w14:textId="77777777" w:rsidR="001957C7" w:rsidRPr="001957C7" w:rsidRDefault="001957C7" w:rsidP="001957C7">
            <w:r w:rsidRPr="001957C7">
              <w:t>Cyber insurance acquisition guidelines</w:t>
            </w:r>
          </w:p>
        </w:tc>
      </w:tr>
      <w:tr w:rsidR="001957C7" w:rsidRPr="001957C7" w14:paraId="2DD060F9" w14:textId="77777777" w:rsidTr="00C65F17">
        <w:tc>
          <w:tcPr>
            <w:tcW w:w="0" w:type="auto"/>
          </w:tcPr>
          <w:p w14:paraId="68BDC268" w14:textId="77777777" w:rsidR="001957C7" w:rsidRPr="001957C7" w:rsidRDefault="00D3553A" w:rsidP="001957C7">
            <w:hyperlink r:id="rId259" w:history="1">
              <w:r w:rsidR="001957C7" w:rsidRPr="001957C7">
                <w:rPr>
                  <w:color w:val="0000FF"/>
                  <w:u w:val="single"/>
                </w:rPr>
                <w:t>X.1080.0</w:t>
              </w:r>
            </w:hyperlink>
          </w:p>
        </w:tc>
        <w:tc>
          <w:tcPr>
            <w:tcW w:w="0" w:type="auto"/>
          </w:tcPr>
          <w:p w14:paraId="52D7FCCD" w14:textId="77777777" w:rsidR="001957C7" w:rsidRPr="001957C7" w:rsidRDefault="001957C7" w:rsidP="001957C7">
            <w:r w:rsidRPr="001957C7">
              <w:t>2017-03-30</w:t>
            </w:r>
          </w:p>
        </w:tc>
        <w:tc>
          <w:tcPr>
            <w:tcW w:w="0" w:type="auto"/>
          </w:tcPr>
          <w:p w14:paraId="430A2954" w14:textId="77777777" w:rsidR="001957C7" w:rsidRPr="001957C7" w:rsidRDefault="001957C7" w:rsidP="001957C7">
            <w:r w:rsidRPr="001957C7">
              <w:t>In force</w:t>
            </w:r>
          </w:p>
        </w:tc>
        <w:tc>
          <w:tcPr>
            <w:tcW w:w="0" w:type="auto"/>
          </w:tcPr>
          <w:p w14:paraId="77E041B8" w14:textId="77777777" w:rsidR="001957C7" w:rsidRPr="001957C7" w:rsidRDefault="001957C7" w:rsidP="001957C7">
            <w:r w:rsidRPr="001957C7">
              <w:t>TAP</w:t>
            </w:r>
          </w:p>
        </w:tc>
        <w:tc>
          <w:tcPr>
            <w:tcW w:w="0" w:type="auto"/>
          </w:tcPr>
          <w:p w14:paraId="7146379C" w14:textId="77777777" w:rsidR="001957C7" w:rsidRPr="001957C7" w:rsidRDefault="001957C7" w:rsidP="001957C7">
            <w:r w:rsidRPr="001957C7">
              <w:t>Access control for telebiometrics data protection</w:t>
            </w:r>
          </w:p>
        </w:tc>
      </w:tr>
      <w:tr w:rsidR="001957C7" w:rsidRPr="001957C7" w14:paraId="251B4E88" w14:textId="77777777" w:rsidTr="00C65F17">
        <w:tc>
          <w:tcPr>
            <w:tcW w:w="0" w:type="auto"/>
          </w:tcPr>
          <w:p w14:paraId="2E24E954" w14:textId="77777777" w:rsidR="001957C7" w:rsidRPr="001957C7" w:rsidRDefault="00D3553A" w:rsidP="001957C7">
            <w:hyperlink r:id="rId260" w:history="1">
              <w:r w:rsidR="001957C7" w:rsidRPr="001957C7">
                <w:rPr>
                  <w:color w:val="0000FF"/>
                  <w:u w:val="single"/>
                </w:rPr>
                <w:t>X.1080.0 (2017) Cor. 1</w:t>
              </w:r>
            </w:hyperlink>
          </w:p>
        </w:tc>
        <w:tc>
          <w:tcPr>
            <w:tcW w:w="0" w:type="auto"/>
          </w:tcPr>
          <w:p w14:paraId="5918102F" w14:textId="77777777" w:rsidR="001957C7" w:rsidRPr="001957C7" w:rsidRDefault="001957C7" w:rsidP="001957C7">
            <w:r w:rsidRPr="001957C7">
              <w:t>2018-03-29</w:t>
            </w:r>
          </w:p>
        </w:tc>
        <w:tc>
          <w:tcPr>
            <w:tcW w:w="0" w:type="auto"/>
          </w:tcPr>
          <w:p w14:paraId="0B31BEA8" w14:textId="77777777" w:rsidR="001957C7" w:rsidRPr="001957C7" w:rsidRDefault="001957C7" w:rsidP="001957C7">
            <w:r w:rsidRPr="001957C7">
              <w:t>In force</w:t>
            </w:r>
          </w:p>
        </w:tc>
        <w:tc>
          <w:tcPr>
            <w:tcW w:w="0" w:type="auto"/>
          </w:tcPr>
          <w:p w14:paraId="0E6BF5DF" w14:textId="77777777" w:rsidR="001957C7" w:rsidRPr="001957C7" w:rsidRDefault="001957C7" w:rsidP="001957C7">
            <w:r w:rsidRPr="001957C7">
              <w:t>Agreement</w:t>
            </w:r>
          </w:p>
        </w:tc>
        <w:tc>
          <w:tcPr>
            <w:tcW w:w="0" w:type="auto"/>
          </w:tcPr>
          <w:p w14:paraId="5EC42063" w14:textId="77777777" w:rsidR="001957C7" w:rsidRPr="001957C7" w:rsidRDefault="001957C7" w:rsidP="001957C7"/>
        </w:tc>
      </w:tr>
      <w:tr w:rsidR="001957C7" w:rsidRPr="001957C7" w14:paraId="6DFA70BC" w14:textId="77777777" w:rsidTr="00C65F17">
        <w:tc>
          <w:tcPr>
            <w:tcW w:w="0" w:type="auto"/>
          </w:tcPr>
          <w:p w14:paraId="23A085B5" w14:textId="77777777" w:rsidR="001957C7" w:rsidRPr="001957C7" w:rsidRDefault="00D3553A" w:rsidP="001957C7">
            <w:hyperlink r:id="rId261" w:history="1">
              <w:r w:rsidR="001957C7" w:rsidRPr="001957C7">
                <w:rPr>
                  <w:color w:val="0000FF"/>
                  <w:u w:val="single"/>
                </w:rPr>
                <w:t>X.1080.1</w:t>
              </w:r>
            </w:hyperlink>
          </w:p>
        </w:tc>
        <w:tc>
          <w:tcPr>
            <w:tcW w:w="0" w:type="auto"/>
          </w:tcPr>
          <w:p w14:paraId="60364379" w14:textId="77777777" w:rsidR="001957C7" w:rsidRPr="001957C7" w:rsidRDefault="001957C7" w:rsidP="001957C7">
            <w:r w:rsidRPr="001957C7">
              <w:t>2018-05-14</w:t>
            </w:r>
          </w:p>
        </w:tc>
        <w:tc>
          <w:tcPr>
            <w:tcW w:w="0" w:type="auto"/>
          </w:tcPr>
          <w:p w14:paraId="1CC7672E" w14:textId="77777777" w:rsidR="001957C7" w:rsidRPr="001957C7" w:rsidRDefault="001957C7" w:rsidP="001957C7">
            <w:r w:rsidRPr="001957C7">
              <w:t>In force</w:t>
            </w:r>
          </w:p>
        </w:tc>
        <w:tc>
          <w:tcPr>
            <w:tcW w:w="0" w:type="auto"/>
          </w:tcPr>
          <w:p w14:paraId="28CE0A9B" w14:textId="77777777" w:rsidR="001957C7" w:rsidRPr="001957C7" w:rsidRDefault="001957C7" w:rsidP="001957C7">
            <w:r w:rsidRPr="001957C7">
              <w:t>AAP</w:t>
            </w:r>
          </w:p>
        </w:tc>
        <w:tc>
          <w:tcPr>
            <w:tcW w:w="0" w:type="auto"/>
          </w:tcPr>
          <w:p w14:paraId="0379AD4F" w14:textId="77777777" w:rsidR="001957C7" w:rsidRPr="001957C7" w:rsidRDefault="001957C7" w:rsidP="001957C7">
            <w:r w:rsidRPr="001957C7">
              <w:t xml:space="preserve">e-Health and world-wide </w:t>
            </w:r>
            <w:proofErr w:type="spellStart"/>
            <w:r w:rsidRPr="001957C7">
              <w:t>telemedicines</w:t>
            </w:r>
            <w:proofErr w:type="spellEnd"/>
            <w:r w:rsidRPr="001957C7">
              <w:t xml:space="preserve"> - Generic telecommunication protocol</w:t>
            </w:r>
          </w:p>
        </w:tc>
      </w:tr>
      <w:tr w:rsidR="001957C7" w:rsidRPr="001957C7" w14:paraId="4888FAF7" w14:textId="77777777" w:rsidTr="00C65F17">
        <w:tc>
          <w:tcPr>
            <w:tcW w:w="0" w:type="auto"/>
          </w:tcPr>
          <w:p w14:paraId="3BC3CF9D" w14:textId="77777777" w:rsidR="001957C7" w:rsidRPr="001957C7" w:rsidRDefault="00D3553A" w:rsidP="001957C7">
            <w:hyperlink r:id="rId262" w:history="1">
              <w:r w:rsidR="001957C7" w:rsidRPr="001957C7">
                <w:rPr>
                  <w:color w:val="0000FF"/>
                  <w:u w:val="single"/>
                </w:rPr>
                <w:t>X.1080.2</w:t>
              </w:r>
            </w:hyperlink>
          </w:p>
        </w:tc>
        <w:tc>
          <w:tcPr>
            <w:tcW w:w="0" w:type="auto"/>
          </w:tcPr>
          <w:p w14:paraId="6200827D" w14:textId="77777777" w:rsidR="001957C7" w:rsidRPr="001957C7" w:rsidRDefault="001957C7" w:rsidP="001957C7">
            <w:r w:rsidRPr="001957C7">
              <w:t>2021-10-29</w:t>
            </w:r>
          </w:p>
        </w:tc>
        <w:tc>
          <w:tcPr>
            <w:tcW w:w="0" w:type="auto"/>
          </w:tcPr>
          <w:p w14:paraId="489AE80D" w14:textId="77777777" w:rsidR="001957C7" w:rsidRPr="001957C7" w:rsidRDefault="001957C7" w:rsidP="001957C7">
            <w:r w:rsidRPr="001957C7">
              <w:t>In force</w:t>
            </w:r>
          </w:p>
        </w:tc>
        <w:tc>
          <w:tcPr>
            <w:tcW w:w="0" w:type="auto"/>
          </w:tcPr>
          <w:p w14:paraId="79C5111D" w14:textId="77777777" w:rsidR="001957C7" w:rsidRPr="001957C7" w:rsidRDefault="001957C7" w:rsidP="001957C7">
            <w:r w:rsidRPr="001957C7">
              <w:t>AAP</w:t>
            </w:r>
          </w:p>
        </w:tc>
        <w:tc>
          <w:tcPr>
            <w:tcW w:w="0" w:type="auto"/>
          </w:tcPr>
          <w:p w14:paraId="182E6FF0" w14:textId="77777777" w:rsidR="001957C7" w:rsidRPr="001957C7" w:rsidRDefault="001957C7" w:rsidP="001957C7">
            <w:r w:rsidRPr="001957C7">
              <w:t>Biology-to-machine (B2M) protocol</w:t>
            </w:r>
          </w:p>
        </w:tc>
      </w:tr>
      <w:tr w:rsidR="001957C7" w:rsidRPr="001957C7" w14:paraId="01B4E84B" w14:textId="77777777" w:rsidTr="00C65F17">
        <w:tc>
          <w:tcPr>
            <w:tcW w:w="0" w:type="auto"/>
          </w:tcPr>
          <w:p w14:paraId="4A10B916" w14:textId="77777777" w:rsidR="001957C7" w:rsidRPr="001957C7" w:rsidRDefault="00D3553A" w:rsidP="001957C7">
            <w:hyperlink r:id="rId263" w:history="1">
              <w:r w:rsidR="001957C7" w:rsidRPr="001957C7">
                <w:rPr>
                  <w:color w:val="0000FF"/>
                  <w:u w:val="single"/>
                </w:rPr>
                <w:t>X.1093</w:t>
              </w:r>
            </w:hyperlink>
          </w:p>
        </w:tc>
        <w:tc>
          <w:tcPr>
            <w:tcW w:w="0" w:type="auto"/>
          </w:tcPr>
          <w:p w14:paraId="7E995548" w14:textId="77777777" w:rsidR="001957C7" w:rsidRPr="001957C7" w:rsidRDefault="001957C7" w:rsidP="001957C7">
            <w:r w:rsidRPr="001957C7">
              <w:t>2018-11-13</w:t>
            </w:r>
          </w:p>
        </w:tc>
        <w:tc>
          <w:tcPr>
            <w:tcW w:w="0" w:type="auto"/>
          </w:tcPr>
          <w:p w14:paraId="5B69B89F" w14:textId="77777777" w:rsidR="001957C7" w:rsidRPr="001957C7" w:rsidRDefault="001957C7" w:rsidP="001957C7">
            <w:r w:rsidRPr="001957C7">
              <w:t>In force</w:t>
            </w:r>
          </w:p>
        </w:tc>
        <w:tc>
          <w:tcPr>
            <w:tcW w:w="0" w:type="auto"/>
          </w:tcPr>
          <w:p w14:paraId="01DC8335" w14:textId="77777777" w:rsidR="001957C7" w:rsidRPr="001957C7" w:rsidRDefault="001957C7" w:rsidP="001957C7">
            <w:r w:rsidRPr="001957C7">
              <w:t>AAP</w:t>
            </w:r>
          </w:p>
        </w:tc>
        <w:tc>
          <w:tcPr>
            <w:tcW w:w="0" w:type="auto"/>
          </w:tcPr>
          <w:p w14:paraId="03A23AC2" w14:textId="77777777" w:rsidR="001957C7" w:rsidRPr="001957C7" w:rsidRDefault="001957C7" w:rsidP="001957C7">
            <w:r w:rsidRPr="001957C7">
              <w:t>Telebiometric access control with smart ID cards</w:t>
            </w:r>
          </w:p>
        </w:tc>
      </w:tr>
      <w:tr w:rsidR="001957C7" w:rsidRPr="001957C7" w14:paraId="20A3B382" w14:textId="77777777" w:rsidTr="00C65F17">
        <w:tc>
          <w:tcPr>
            <w:tcW w:w="0" w:type="auto"/>
          </w:tcPr>
          <w:p w14:paraId="1440381E" w14:textId="77777777" w:rsidR="001957C7" w:rsidRPr="001957C7" w:rsidRDefault="00D3553A" w:rsidP="001957C7">
            <w:hyperlink r:id="rId264" w:history="1">
              <w:r w:rsidR="001957C7" w:rsidRPr="001957C7">
                <w:rPr>
                  <w:color w:val="0000FF"/>
                  <w:u w:val="single"/>
                </w:rPr>
                <w:t>X.1094</w:t>
              </w:r>
            </w:hyperlink>
          </w:p>
        </w:tc>
        <w:tc>
          <w:tcPr>
            <w:tcW w:w="0" w:type="auto"/>
          </w:tcPr>
          <w:p w14:paraId="7EB587EE" w14:textId="77777777" w:rsidR="001957C7" w:rsidRPr="001957C7" w:rsidRDefault="001957C7" w:rsidP="001957C7">
            <w:r w:rsidRPr="001957C7">
              <w:t>2019-03-16</w:t>
            </w:r>
          </w:p>
        </w:tc>
        <w:tc>
          <w:tcPr>
            <w:tcW w:w="0" w:type="auto"/>
          </w:tcPr>
          <w:p w14:paraId="152CA5C3" w14:textId="77777777" w:rsidR="001957C7" w:rsidRPr="001957C7" w:rsidRDefault="001957C7" w:rsidP="001957C7">
            <w:r w:rsidRPr="001957C7">
              <w:t>In force</w:t>
            </w:r>
          </w:p>
        </w:tc>
        <w:tc>
          <w:tcPr>
            <w:tcW w:w="0" w:type="auto"/>
          </w:tcPr>
          <w:p w14:paraId="6CDFEFE5" w14:textId="77777777" w:rsidR="001957C7" w:rsidRPr="001957C7" w:rsidRDefault="001957C7" w:rsidP="001957C7">
            <w:r w:rsidRPr="001957C7">
              <w:t>AAP</w:t>
            </w:r>
          </w:p>
        </w:tc>
        <w:tc>
          <w:tcPr>
            <w:tcW w:w="0" w:type="auto"/>
          </w:tcPr>
          <w:p w14:paraId="66031E06" w14:textId="77777777" w:rsidR="001957C7" w:rsidRPr="001957C7" w:rsidRDefault="001957C7" w:rsidP="001957C7">
            <w:proofErr w:type="spellStart"/>
            <w:r w:rsidRPr="001957C7">
              <w:t>Telebiometric</w:t>
            </w:r>
            <w:proofErr w:type="spellEnd"/>
            <w:r w:rsidRPr="001957C7">
              <w:t xml:space="preserve"> authentication using </w:t>
            </w:r>
            <w:proofErr w:type="spellStart"/>
            <w:r w:rsidRPr="001957C7">
              <w:t>biosignals</w:t>
            </w:r>
            <w:proofErr w:type="spellEnd"/>
          </w:p>
        </w:tc>
      </w:tr>
      <w:tr w:rsidR="001957C7" w:rsidRPr="001957C7" w14:paraId="19E26A8B" w14:textId="77777777" w:rsidTr="00C65F17">
        <w:tc>
          <w:tcPr>
            <w:tcW w:w="0" w:type="auto"/>
          </w:tcPr>
          <w:p w14:paraId="432A4836" w14:textId="77777777" w:rsidR="001957C7" w:rsidRPr="001957C7" w:rsidRDefault="00D3553A" w:rsidP="001957C7">
            <w:hyperlink r:id="rId265" w:history="1">
              <w:r w:rsidR="001957C7" w:rsidRPr="001957C7">
                <w:rPr>
                  <w:color w:val="0000FF"/>
                  <w:u w:val="single"/>
                </w:rPr>
                <w:t>X.1126</w:t>
              </w:r>
            </w:hyperlink>
          </w:p>
        </w:tc>
        <w:tc>
          <w:tcPr>
            <w:tcW w:w="0" w:type="auto"/>
          </w:tcPr>
          <w:p w14:paraId="48210C1E" w14:textId="77777777" w:rsidR="001957C7" w:rsidRPr="001957C7" w:rsidRDefault="001957C7" w:rsidP="001957C7">
            <w:r w:rsidRPr="001957C7">
              <w:t>2017-03-30</w:t>
            </w:r>
          </w:p>
        </w:tc>
        <w:tc>
          <w:tcPr>
            <w:tcW w:w="0" w:type="auto"/>
          </w:tcPr>
          <w:p w14:paraId="36DAC632" w14:textId="77777777" w:rsidR="001957C7" w:rsidRPr="001957C7" w:rsidRDefault="001957C7" w:rsidP="001957C7">
            <w:r w:rsidRPr="001957C7">
              <w:t>In force</w:t>
            </w:r>
          </w:p>
        </w:tc>
        <w:tc>
          <w:tcPr>
            <w:tcW w:w="0" w:type="auto"/>
          </w:tcPr>
          <w:p w14:paraId="01F24A34" w14:textId="77777777" w:rsidR="001957C7" w:rsidRPr="001957C7" w:rsidRDefault="001957C7" w:rsidP="001957C7">
            <w:r w:rsidRPr="001957C7">
              <w:t>TAP</w:t>
            </w:r>
          </w:p>
        </w:tc>
        <w:tc>
          <w:tcPr>
            <w:tcW w:w="0" w:type="auto"/>
          </w:tcPr>
          <w:p w14:paraId="47155ECB" w14:textId="77777777" w:rsidR="001957C7" w:rsidRPr="001957C7" w:rsidRDefault="001957C7" w:rsidP="001957C7">
            <w:r w:rsidRPr="001957C7">
              <w:t>Guidelines on mitigating the negative effects of infected terminals in mobile networks</w:t>
            </w:r>
          </w:p>
        </w:tc>
      </w:tr>
      <w:tr w:rsidR="001957C7" w:rsidRPr="001957C7" w14:paraId="30804931" w14:textId="77777777" w:rsidTr="00C65F17">
        <w:tc>
          <w:tcPr>
            <w:tcW w:w="0" w:type="auto"/>
          </w:tcPr>
          <w:p w14:paraId="1E1E03FB" w14:textId="77777777" w:rsidR="001957C7" w:rsidRPr="001957C7" w:rsidRDefault="00D3553A" w:rsidP="001957C7">
            <w:hyperlink r:id="rId266" w:history="1">
              <w:r w:rsidR="001957C7" w:rsidRPr="001957C7">
                <w:rPr>
                  <w:color w:val="0000FF"/>
                  <w:u w:val="single"/>
                </w:rPr>
                <w:t>X.1127</w:t>
              </w:r>
            </w:hyperlink>
          </w:p>
        </w:tc>
        <w:tc>
          <w:tcPr>
            <w:tcW w:w="0" w:type="auto"/>
          </w:tcPr>
          <w:p w14:paraId="008B717B" w14:textId="77777777" w:rsidR="001957C7" w:rsidRPr="001957C7" w:rsidRDefault="001957C7" w:rsidP="001957C7">
            <w:r w:rsidRPr="001957C7">
              <w:t>2017-09-06</w:t>
            </w:r>
          </w:p>
        </w:tc>
        <w:tc>
          <w:tcPr>
            <w:tcW w:w="0" w:type="auto"/>
          </w:tcPr>
          <w:p w14:paraId="008D1F21" w14:textId="77777777" w:rsidR="001957C7" w:rsidRPr="001957C7" w:rsidRDefault="001957C7" w:rsidP="001957C7">
            <w:r w:rsidRPr="001957C7">
              <w:t>In force</w:t>
            </w:r>
          </w:p>
        </w:tc>
        <w:tc>
          <w:tcPr>
            <w:tcW w:w="0" w:type="auto"/>
          </w:tcPr>
          <w:p w14:paraId="40EFE53E" w14:textId="77777777" w:rsidR="001957C7" w:rsidRPr="001957C7" w:rsidRDefault="001957C7" w:rsidP="001957C7">
            <w:r w:rsidRPr="001957C7">
              <w:t>TAP</w:t>
            </w:r>
          </w:p>
        </w:tc>
        <w:tc>
          <w:tcPr>
            <w:tcW w:w="0" w:type="auto"/>
          </w:tcPr>
          <w:p w14:paraId="4E3A5FF6" w14:textId="77777777" w:rsidR="001957C7" w:rsidRPr="001957C7" w:rsidRDefault="001957C7" w:rsidP="001957C7">
            <w:r w:rsidRPr="001957C7">
              <w:t>Functional security requirements and architecture for mobile phone anti-theft measures</w:t>
            </w:r>
          </w:p>
        </w:tc>
      </w:tr>
      <w:tr w:rsidR="001957C7" w:rsidRPr="001957C7" w14:paraId="3965C62F" w14:textId="77777777" w:rsidTr="00C65F17">
        <w:tc>
          <w:tcPr>
            <w:tcW w:w="0" w:type="auto"/>
          </w:tcPr>
          <w:p w14:paraId="4484BB10" w14:textId="77777777" w:rsidR="001957C7" w:rsidRPr="001957C7" w:rsidRDefault="00D3553A" w:rsidP="001957C7">
            <w:hyperlink r:id="rId267" w:history="1">
              <w:r w:rsidR="001957C7" w:rsidRPr="001957C7">
                <w:rPr>
                  <w:color w:val="0000FF"/>
                  <w:u w:val="single"/>
                </w:rPr>
                <w:t>X.1145</w:t>
              </w:r>
            </w:hyperlink>
          </w:p>
        </w:tc>
        <w:tc>
          <w:tcPr>
            <w:tcW w:w="0" w:type="auto"/>
          </w:tcPr>
          <w:p w14:paraId="33091B9F" w14:textId="77777777" w:rsidR="001957C7" w:rsidRPr="001957C7" w:rsidRDefault="001957C7" w:rsidP="001957C7">
            <w:r w:rsidRPr="001957C7">
              <w:t>2017-05-14</w:t>
            </w:r>
          </w:p>
        </w:tc>
        <w:tc>
          <w:tcPr>
            <w:tcW w:w="0" w:type="auto"/>
          </w:tcPr>
          <w:p w14:paraId="7F756F2F" w14:textId="77777777" w:rsidR="001957C7" w:rsidRPr="001957C7" w:rsidRDefault="001957C7" w:rsidP="001957C7">
            <w:r w:rsidRPr="001957C7">
              <w:t>In force</w:t>
            </w:r>
          </w:p>
        </w:tc>
        <w:tc>
          <w:tcPr>
            <w:tcW w:w="0" w:type="auto"/>
          </w:tcPr>
          <w:p w14:paraId="573768C4" w14:textId="77777777" w:rsidR="001957C7" w:rsidRPr="001957C7" w:rsidRDefault="001957C7" w:rsidP="001957C7">
            <w:r w:rsidRPr="001957C7">
              <w:t>AAP</w:t>
            </w:r>
          </w:p>
        </w:tc>
        <w:tc>
          <w:tcPr>
            <w:tcW w:w="0" w:type="auto"/>
          </w:tcPr>
          <w:p w14:paraId="03BB0970" w14:textId="77777777" w:rsidR="001957C7" w:rsidRPr="001957C7" w:rsidRDefault="001957C7" w:rsidP="001957C7">
            <w:r w:rsidRPr="001957C7">
              <w:t>Security framework and requirements for open capabilities of telecommunication services</w:t>
            </w:r>
          </w:p>
        </w:tc>
      </w:tr>
      <w:tr w:rsidR="001957C7" w:rsidRPr="001957C7" w14:paraId="7CFB0F6F" w14:textId="77777777" w:rsidTr="00C65F17">
        <w:tc>
          <w:tcPr>
            <w:tcW w:w="0" w:type="auto"/>
          </w:tcPr>
          <w:p w14:paraId="1070D145" w14:textId="77777777" w:rsidR="001957C7" w:rsidRPr="001957C7" w:rsidRDefault="00D3553A" w:rsidP="001957C7">
            <w:hyperlink r:id="rId268" w:history="1">
              <w:r w:rsidR="001957C7" w:rsidRPr="001957C7">
                <w:rPr>
                  <w:color w:val="0000FF"/>
                  <w:u w:val="single"/>
                </w:rPr>
                <w:t>X.1146</w:t>
              </w:r>
            </w:hyperlink>
          </w:p>
        </w:tc>
        <w:tc>
          <w:tcPr>
            <w:tcW w:w="0" w:type="auto"/>
          </w:tcPr>
          <w:p w14:paraId="5318EF86" w14:textId="77777777" w:rsidR="001957C7" w:rsidRPr="001957C7" w:rsidRDefault="001957C7" w:rsidP="001957C7">
            <w:r w:rsidRPr="001957C7">
              <w:t>2017-10-14</w:t>
            </w:r>
          </w:p>
        </w:tc>
        <w:tc>
          <w:tcPr>
            <w:tcW w:w="0" w:type="auto"/>
          </w:tcPr>
          <w:p w14:paraId="7EA9CF01" w14:textId="77777777" w:rsidR="001957C7" w:rsidRPr="001957C7" w:rsidRDefault="001957C7" w:rsidP="001957C7">
            <w:r w:rsidRPr="001957C7">
              <w:t>In force</w:t>
            </w:r>
          </w:p>
        </w:tc>
        <w:tc>
          <w:tcPr>
            <w:tcW w:w="0" w:type="auto"/>
          </w:tcPr>
          <w:p w14:paraId="537745B5" w14:textId="77777777" w:rsidR="001957C7" w:rsidRPr="001957C7" w:rsidRDefault="001957C7" w:rsidP="001957C7">
            <w:r w:rsidRPr="001957C7">
              <w:t>AAP</w:t>
            </w:r>
          </w:p>
        </w:tc>
        <w:tc>
          <w:tcPr>
            <w:tcW w:w="0" w:type="auto"/>
          </w:tcPr>
          <w:p w14:paraId="21BA23C5" w14:textId="77777777" w:rsidR="001957C7" w:rsidRPr="001957C7" w:rsidRDefault="001957C7" w:rsidP="001957C7">
            <w:r w:rsidRPr="001957C7">
              <w:t>Secure protection guidelines for value-added services provided by telecommunication operators</w:t>
            </w:r>
          </w:p>
        </w:tc>
      </w:tr>
      <w:tr w:rsidR="001957C7" w:rsidRPr="001957C7" w14:paraId="36ABC18F" w14:textId="77777777" w:rsidTr="00C65F17">
        <w:tc>
          <w:tcPr>
            <w:tcW w:w="0" w:type="auto"/>
          </w:tcPr>
          <w:p w14:paraId="468C117B" w14:textId="77777777" w:rsidR="001957C7" w:rsidRPr="001957C7" w:rsidRDefault="00D3553A" w:rsidP="001957C7">
            <w:hyperlink r:id="rId269" w:history="1">
              <w:r w:rsidR="001957C7" w:rsidRPr="001957C7">
                <w:rPr>
                  <w:color w:val="0000FF"/>
                  <w:u w:val="single"/>
                </w:rPr>
                <w:t>X.1147</w:t>
              </w:r>
            </w:hyperlink>
          </w:p>
        </w:tc>
        <w:tc>
          <w:tcPr>
            <w:tcW w:w="0" w:type="auto"/>
          </w:tcPr>
          <w:p w14:paraId="068774C7" w14:textId="77777777" w:rsidR="001957C7" w:rsidRPr="001957C7" w:rsidRDefault="001957C7" w:rsidP="001957C7">
            <w:r w:rsidRPr="001957C7">
              <w:t>2018-11-13</w:t>
            </w:r>
          </w:p>
        </w:tc>
        <w:tc>
          <w:tcPr>
            <w:tcW w:w="0" w:type="auto"/>
          </w:tcPr>
          <w:p w14:paraId="1597A8A6" w14:textId="77777777" w:rsidR="001957C7" w:rsidRPr="001957C7" w:rsidRDefault="001957C7" w:rsidP="001957C7">
            <w:r w:rsidRPr="001957C7">
              <w:t>In force</w:t>
            </w:r>
          </w:p>
        </w:tc>
        <w:tc>
          <w:tcPr>
            <w:tcW w:w="0" w:type="auto"/>
          </w:tcPr>
          <w:p w14:paraId="762D9E2D" w14:textId="77777777" w:rsidR="001957C7" w:rsidRPr="001957C7" w:rsidRDefault="001957C7" w:rsidP="001957C7">
            <w:r w:rsidRPr="001957C7">
              <w:t>AAP</w:t>
            </w:r>
          </w:p>
        </w:tc>
        <w:tc>
          <w:tcPr>
            <w:tcW w:w="0" w:type="auto"/>
          </w:tcPr>
          <w:p w14:paraId="4F1A1530" w14:textId="77777777" w:rsidR="001957C7" w:rsidRPr="001957C7" w:rsidRDefault="001957C7" w:rsidP="001957C7">
            <w:r w:rsidRPr="001957C7">
              <w:t>Security requirements and framework for big data analytics in mobile Internet services</w:t>
            </w:r>
          </w:p>
        </w:tc>
      </w:tr>
      <w:tr w:rsidR="001957C7" w:rsidRPr="001957C7" w14:paraId="21C512BF" w14:textId="77777777" w:rsidTr="00C65F17">
        <w:tc>
          <w:tcPr>
            <w:tcW w:w="0" w:type="auto"/>
          </w:tcPr>
          <w:p w14:paraId="762D4CBC" w14:textId="77777777" w:rsidR="001957C7" w:rsidRPr="001957C7" w:rsidRDefault="00D3553A" w:rsidP="001957C7">
            <w:hyperlink r:id="rId270" w:history="1">
              <w:r w:rsidR="001957C7" w:rsidRPr="001957C7">
                <w:rPr>
                  <w:color w:val="0000FF"/>
                  <w:u w:val="single"/>
                </w:rPr>
                <w:t>X.1148</w:t>
              </w:r>
            </w:hyperlink>
          </w:p>
        </w:tc>
        <w:tc>
          <w:tcPr>
            <w:tcW w:w="0" w:type="auto"/>
          </w:tcPr>
          <w:p w14:paraId="42E5B492" w14:textId="77777777" w:rsidR="001957C7" w:rsidRPr="001957C7" w:rsidRDefault="001957C7" w:rsidP="001957C7">
            <w:r w:rsidRPr="001957C7">
              <w:t>2020-09-03</w:t>
            </w:r>
          </w:p>
        </w:tc>
        <w:tc>
          <w:tcPr>
            <w:tcW w:w="0" w:type="auto"/>
          </w:tcPr>
          <w:p w14:paraId="014D0AA7" w14:textId="77777777" w:rsidR="001957C7" w:rsidRPr="001957C7" w:rsidRDefault="001957C7" w:rsidP="001957C7">
            <w:r w:rsidRPr="001957C7">
              <w:t>In force</w:t>
            </w:r>
          </w:p>
        </w:tc>
        <w:tc>
          <w:tcPr>
            <w:tcW w:w="0" w:type="auto"/>
          </w:tcPr>
          <w:p w14:paraId="039E5255" w14:textId="77777777" w:rsidR="001957C7" w:rsidRPr="001957C7" w:rsidRDefault="001957C7" w:rsidP="001957C7">
            <w:r w:rsidRPr="001957C7">
              <w:t>TAP</w:t>
            </w:r>
          </w:p>
        </w:tc>
        <w:tc>
          <w:tcPr>
            <w:tcW w:w="0" w:type="auto"/>
          </w:tcPr>
          <w:p w14:paraId="6BC93A0E" w14:textId="77777777" w:rsidR="001957C7" w:rsidRPr="001957C7" w:rsidRDefault="001957C7" w:rsidP="001957C7">
            <w:r w:rsidRPr="001957C7">
              <w:t>Framework of de-identification process for telecommunication service providers</w:t>
            </w:r>
          </w:p>
        </w:tc>
      </w:tr>
      <w:tr w:rsidR="001957C7" w:rsidRPr="001957C7" w14:paraId="2A9538CA" w14:textId="77777777" w:rsidTr="00C65F17">
        <w:tc>
          <w:tcPr>
            <w:tcW w:w="0" w:type="auto"/>
          </w:tcPr>
          <w:p w14:paraId="206CF3F1" w14:textId="77777777" w:rsidR="001957C7" w:rsidRPr="001957C7" w:rsidRDefault="00D3553A" w:rsidP="001957C7">
            <w:hyperlink r:id="rId271" w:history="1">
              <w:r w:rsidR="001957C7" w:rsidRPr="001957C7">
                <w:rPr>
                  <w:color w:val="0000FF"/>
                  <w:u w:val="single"/>
                </w:rPr>
                <w:t>X.1149</w:t>
              </w:r>
            </w:hyperlink>
          </w:p>
        </w:tc>
        <w:tc>
          <w:tcPr>
            <w:tcW w:w="0" w:type="auto"/>
          </w:tcPr>
          <w:p w14:paraId="0ED73421" w14:textId="77777777" w:rsidR="001957C7" w:rsidRPr="001957C7" w:rsidRDefault="001957C7" w:rsidP="001957C7">
            <w:r w:rsidRPr="001957C7">
              <w:t>2020-05-29</w:t>
            </w:r>
          </w:p>
        </w:tc>
        <w:tc>
          <w:tcPr>
            <w:tcW w:w="0" w:type="auto"/>
          </w:tcPr>
          <w:p w14:paraId="70F785B7" w14:textId="77777777" w:rsidR="001957C7" w:rsidRPr="001957C7" w:rsidRDefault="001957C7" w:rsidP="001957C7">
            <w:r w:rsidRPr="001957C7">
              <w:t>In force</w:t>
            </w:r>
          </w:p>
        </w:tc>
        <w:tc>
          <w:tcPr>
            <w:tcW w:w="0" w:type="auto"/>
          </w:tcPr>
          <w:p w14:paraId="62D1B25E" w14:textId="77777777" w:rsidR="001957C7" w:rsidRPr="001957C7" w:rsidRDefault="001957C7" w:rsidP="001957C7">
            <w:r w:rsidRPr="001957C7">
              <w:t>AAP</w:t>
            </w:r>
          </w:p>
        </w:tc>
        <w:tc>
          <w:tcPr>
            <w:tcW w:w="0" w:type="auto"/>
          </w:tcPr>
          <w:p w14:paraId="21B4A7C7" w14:textId="77777777" w:rsidR="001957C7" w:rsidRPr="001957C7" w:rsidRDefault="001957C7" w:rsidP="001957C7">
            <w:r w:rsidRPr="001957C7">
              <w:t>Security framework of an open platform for FinTech services</w:t>
            </w:r>
          </w:p>
        </w:tc>
      </w:tr>
      <w:tr w:rsidR="001957C7" w:rsidRPr="001957C7" w14:paraId="500A2C03" w14:textId="77777777" w:rsidTr="00C65F17">
        <w:tc>
          <w:tcPr>
            <w:tcW w:w="0" w:type="auto"/>
          </w:tcPr>
          <w:p w14:paraId="39B05967" w14:textId="77777777" w:rsidR="001957C7" w:rsidRPr="001957C7" w:rsidRDefault="00D3553A" w:rsidP="001957C7">
            <w:hyperlink r:id="rId272" w:history="1">
              <w:r w:rsidR="001957C7" w:rsidRPr="001957C7">
                <w:rPr>
                  <w:color w:val="0000FF"/>
                  <w:u w:val="single"/>
                </w:rPr>
                <w:t>X.1197 (2012) Amd. 1</w:t>
              </w:r>
            </w:hyperlink>
          </w:p>
        </w:tc>
        <w:tc>
          <w:tcPr>
            <w:tcW w:w="0" w:type="auto"/>
          </w:tcPr>
          <w:p w14:paraId="3D628ADA" w14:textId="77777777" w:rsidR="001957C7" w:rsidRPr="001957C7" w:rsidRDefault="001957C7" w:rsidP="001957C7">
            <w:r w:rsidRPr="001957C7">
              <w:t>2019-09-05</w:t>
            </w:r>
          </w:p>
        </w:tc>
        <w:tc>
          <w:tcPr>
            <w:tcW w:w="0" w:type="auto"/>
          </w:tcPr>
          <w:p w14:paraId="08759D26" w14:textId="77777777" w:rsidR="001957C7" w:rsidRPr="001957C7" w:rsidRDefault="001957C7" w:rsidP="001957C7">
            <w:r w:rsidRPr="001957C7">
              <w:t>In force</w:t>
            </w:r>
          </w:p>
        </w:tc>
        <w:tc>
          <w:tcPr>
            <w:tcW w:w="0" w:type="auto"/>
          </w:tcPr>
          <w:p w14:paraId="231A6704" w14:textId="77777777" w:rsidR="001957C7" w:rsidRPr="001957C7" w:rsidRDefault="001957C7" w:rsidP="001957C7">
            <w:r w:rsidRPr="001957C7">
              <w:t>Agreement</w:t>
            </w:r>
          </w:p>
        </w:tc>
        <w:tc>
          <w:tcPr>
            <w:tcW w:w="0" w:type="auto"/>
          </w:tcPr>
          <w:p w14:paraId="46EEBE5F" w14:textId="77777777" w:rsidR="001957C7" w:rsidRPr="001957C7" w:rsidRDefault="001957C7" w:rsidP="001957C7"/>
        </w:tc>
      </w:tr>
      <w:tr w:rsidR="001957C7" w:rsidRPr="001957C7" w14:paraId="228BCD51" w14:textId="77777777" w:rsidTr="00C65F17">
        <w:tc>
          <w:tcPr>
            <w:tcW w:w="0" w:type="auto"/>
          </w:tcPr>
          <w:p w14:paraId="31473F57" w14:textId="77777777" w:rsidR="001957C7" w:rsidRPr="001957C7" w:rsidRDefault="00D3553A" w:rsidP="001957C7">
            <w:hyperlink r:id="rId273" w:history="1">
              <w:r w:rsidR="001957C7" w:rsidRPr="001957C7">
                <w:rPr>
                  <w:color w:val="0000FF"/>
                  <w:u w:val="single"/>
                </w:rPr>
                <w:t>X.1212</w:t>
              </w:r>
            </w:hyperlink>
          </w:p>
        </w:tc>
        <w:tc>
          <w:tcPr>
            <w:tcW w:w="0" w:type="auto"/>
          </w:tcPr>
          <w:p w14:paraId="1555B4B0" w14:textId="77777777" w:rsidR="001957C7" w:rsidRPr="001957C7" w:rsidRDefault="001957C7" w:rsidP="001957C7">
            <w:r w:rsidRPr="001957C7">
              <w:t>2017-03-30</w:t>
            </w:r>
          </w:p>
        </w:tc>
        <w:tc>
          <w:tcPr>
            <w:tcW w:w="0" w:type="auto"/>
          </w:tcPr>
          <w:p w14:paraId="140193BD" w14:textId="77777777" w:rsidR="001957C7" w:rsidRPr="001957C7" w:rsidRDefault="001957C7" w:rsidP="001957C7">
            <w:r w:rsidRPr="001957C7">
              <w:t>In force</w:t>
            </w:r>
          </w:p>
        </w:tc>
        <w:tc>
          <w:tcPr>
            <w:tcW w:w="0" w:type="auto"/>
          </w:tcPr>
          <w:p w14:paraId="1B8D7E4C" w14:textId="77777777" w:rsidR="001957C7" w:rsidRPr="001957C7" w:rsidRDefault="001957C7" w:rsidP="001957C7">
            <w:r w:rsidRPr="001957C7">
              <w:t>TAP</w:t>
            </w:r>
          </w:p>
        </w:tc>
        <w:tc>
          <w:tcPr>
            <w:tcW w:w="0" w:type="auto"/>
          </w:tcPr>
          <w:p w14:paraId="1E32EBC6" w14:textId="77777777" w:rsidR="001957C7" w:rsidRPr="001957C7" w:rsidRDefault="001957C7" w:rsidP="001957C7">
            <w:r w:rsidRPr="001957C7">
              <w:t>Design considerations for improved end-user perception of trustworthiness indicators</w:t>
            </w:r>
          </w:p>
        </w:tc>
      </w:tr>
      <w:tr w:rsidR="001957C7" w:rsidRPr="001957C7" w14:paraId="7D9CE92D" w14:textId="77777777" w:rsidTr="00C65F17">
        <w:tc>
          <w:tcPr>
            <w:tcW w:w="0" w:type="auto"/>
          </w:tcPr>
          <w:p w14:paraId="685073B7" w14:textId="77777777" w:rsidR="001957C7" w:rsidRPr="001957C7" w:rsidRDefault="00D3553A" w:rsidP="001957C7">
            <w:hyperlink r:id="rId274" w:history="1">
              <w:r w:rsidR="001957C7" w:rsidRPr="001957C7">
                <w:rPr>
                  <w:color w:val="0000FF"/>
                  <w:u w:val="single"/>
                </w:rPr>
                <w:t>X.1213</w:t>
              </w:r>
            </w:hyperlink>
          </w:p>
        </w:tc>
        <w:tc>
          <w:tcPr>
            <w:tcW w:w="0" w:type="auto"/>
          </w:tcPr>
          <w:p w14:paraId="717424C5" w14:textId="77777777" w:rsidR="001957C7" w:rsidRPr="001957C7" w:rsidRDefault="001957C7" w:rsidP="001957C7">
            <w:r w:rsidRPr="001957C7">
              <w:t>2017-09-06</w:t>
            </w:r>
          </w:p>
        </w:tc>
        <w:tc>
          <w:tcPr>
            <w:tcW w:w="0" w:type="auto"/>
          </w:tcPr>
          <w:p w14:paraId="0FB38BFC" w14:textId="77777777" w:rsidR="001957C7" w:rsidRPr="001957C7" w:rsidRDefault="001957C7" w:rsidP="001957C7">
            <w:r w:rsidRPr="001957C7">
              <w:t>In force</w:t>
            </w:r>
          </w:p>
        </w:tc>
        <w:tc>
          <w:tcPr>
            <w:tcW w:w="0" w:type="auto"/>
          </w:tcPr>
          <w:p w14:paraId="760E041B" w14:textId="77777777" w:rsidR="001957C7" w:rsidRPr="001957C7" w:rsidRDefault="001957C7" w:rsidP="001957C7">
            <w:r w:rsidRPr="001957C7">
              <w:t>TAP</w:t>
            </w:r>
          </w:p>
        </w:tc>
        <w:tc>
          <w:tcPr>
            <w:tcW w:w="0" w:type="auto"/>
          </w:tcPr>
          <w:p w14:paraId="12C07D8B" w14:textId="77777777" w:rsidR="001957C7" w:rsidRPr="001957C7" w:rsidRDefault="001957C7" w:rsidP="001957C7">
            <w:r w:rsidRPr="001957C7">
              <w:t>Security capability requirements for countering smartphone-based botnets</w:t>
            </w:r>
          </w:p>
        </w:tc>
      </w:tr>
      <w:tr w:rsidR="001957C7" w:rsidRPr="001957C7" w14:paraId="1E217F3D" w14:textId="77777777" w:rsidTr="00C65F17">
        <w:tc>
          <w:tcPr>
            <w:tcW w:w="0" w:type="auto"/>
          </w:tcPr>
          <w:p w14:paraId="07AA5F95" w14:textId="77777777" w:rsidR="001957C7" w:rsidRPr="001957C7" w:rsidRDefault="00D3553A" w:rsidP="001957C7">
            <w:hyperlink r:id="rId275" w:history="1">
              <w:r w:rsidR="001957C7" w:rsidRPr="001957C7">
                <w:rPr>
                  <w:color w:val="0000FF"/>
                  <w:u w:val="single"/>
                </w:rPr>
                <w:t>X.1214</w:t>
              </w:r>
            </w:hyperlink>
          </w:p>
        </w:tc>
        <w:tc>
          <w:tcPr>
            <w:tcW w:w="0" w:type="auto"/>
          </w:tcPr>
          <w:p w14:paraId="2E2190E6" w14:textId="77777777" w:rsidR="001957C7" w:rsidRPr="001957C7" w:rsidRDefault="001957C7" w:rsidP="001957C7">
            <w:r w:rsidRPr="001957C7">
              <w:t>2018-03-29</w:t>
            </w:r>
          </w:p>
        </w:tc>
        <w:tc>
          <w:tcPr>
            <w:tcW w:w="0" w:type="auto"/>
          </w:tcPr>
          <w:p w14:paraId="58C0A31E" w14:textId="77777777" w:rsidR="001957C7" w:rsidRPr="001957C7" w:rsidRDefault="001957C7" w:rsidP="001957C7">
            <w:r w:rsidRPr="001957C7">
              <w:t>In force</w:t>
            </w:r>
          </w:p>
        </w:tc>
        <w:tc>
          <w:tcPr>
            <w:tcW w:w="0" w:type="auto"/>
          </w:tcPr>
          <w:p w14:paraId="713E8E63" w14:textId="77777777" w:rsidR="001957C7" w:rsidRPr="001957C7" w:rsidRDefault="001957C7" w:rsidP="001957C7">
            <w:r w:rsidRPr="001957C7">
              <w:t>TAP</w:t>
            </w:r>
          </w:p>
        </w:tc>
        <w:tc>
          <w:tcPr>
            <w:tcW w:w="0" w:type="auto"/>
          </w:tcPr>
          <w:p w14:paraId="07E959AA" w14:textId="77777777" w:rsidR="001957C7" w:rsidRPr="001957C7" w:rsidRDefault="001957C7" w:rsidP="001957C7">
            <w:r w:rsidRPr="001957C7">
              <w:t>Security assessment techniques in telecommunication/information and communication technology networks</w:t>
            </w:r>
          </w:p>
        </w:tc>
      </w:tr>
      <w:tr w:rsidR="001957C7" w:rsidRPr="001957C7" w14:paraId="14D779EE" w14:textId="77777777" w:rsidTr="00C65F17">
        <w:tc>
          <w:tcPr>
            <w:tcW w:w="0" w:type="auto"/>
          </w:tcPr>
          <w:p w14:paraId="061B0EA5" w14:textId="77777777" w:rsidR="001957C7" w:rsidRPr="001957C7" w:rsidRDefault="00D3553A" w:rsidP="001957C7">
            <w:hyperlink r:id="rId276" w:history="1">
              <w:r w:rsidR="001957C7" w:rsidRPr="001957C7">
                <w:rPr>
                  <w:color w:val="0000FF"/>
                  <w:u w:val="single"/>
                </w:rPr>
                <w:t>X.1215</w:t>
              </w:r>
            </w:hyperlink>
          </w:p>
        </w:tc>
        <w:tc>
          <w:tcPr>
            <w:tcW w:w="0" w:type="auto"/>
          </w:tcPr>
          <w:p w14:paraId="570D8E5B" w14:textId="77777777" w:rsidR="001957C7" w:rsidRPr="001957C7" w:rsidRDefault="001957C7" w:rsidP="001957C7">
            <w:r w:rsidRPr="001957C7">
              <w:t>2019-01-30</w:t>
            </w:r>
          </w:p>
        </w:tc>
        <w:tc>
          <w:tcPr>
            <w:tcW w:w="0" w:type="auto"/>
          </w:tcPr>
          <w:p w14:paraId="3E1B1EA9" w14:textId="77777777" w:rsidR="001957C7" w:rsidRPr="001957C7" w:rsidRDefault="001957C7" w:rsidP="001957C7">
            <w:r w:rsidRPr="001957C7">
              <w:t>In force</w:t>
            </w:r>
          </w:p>
        </w:tc>
        <w:tc>
          <w:tcPr>
            <w:tcW w:w="0" w:type="auto"/>
          </w:tcPr>
          <w:p w14:paraId="31741EEC" w14:textId="77777777" w:rsidR="001957C7" w:rsidRPr="001957C7" w:rsidRDefault="001957C7" w:rsidP="001957C7">
            <w:r w:rsidRPr="001957C7">
              <w:t>TAP</w:t>
            </w:r>
          </w:p>
        </w:tc>
        <w:tc>
          <w:tcPr>
            <w:tcW w:w="0" w:type="auto"/>
          </w:tcPr>
          <w:p w14:paraId="4ED3224B" w14:textId="77777777" w:rsidR="001957C7" w:rsidRPr="001957C7" w:rsidRDefault="001957C7" w:rsidP="001957C7">
            <w:r w:rsidRPr="001957C7">
              <w:t>Use cases for structured threat information expression</w:t>
            </w:r>
          </w:p>
        </w:tc>
      </w:tr>
      <w:tr w:rsidR="001957C7" w:rsidRPr="001957C7" w14:paraId="44BD859F" w14:textId="77777777" w:rsidTr="00C65F17">
        <w:tc>
          <w:tcPr>
            <w:tcW w:w="0" w:type="auto"/>
          </w:tcPr>
          <w:p w14:paraId="296D5B68" w14:textId="77777777" w:rsidR="001957C7" w:rsidRPr="001957C7" w:rsidRDefault="00D3553A" w:rsidP="001957C7">
            <w:hyperlink r:id="rId277" w:history="1">
              <w:r w:rsidR="001957C7" w:rsidRPr="001957C7">
                <w:rPr>
                  <w:color w:val="0000FF"/>
                  <w:u w:val="single"/>
                </w:rPr>
                <w:t>X.1216</w:t>
              </w:r>
            </w:hyperlink>
          </w:p>
        </w:tc>
        <w:tc>
          <w:tcPr>
            <w:tcW w:w="0" w:type="auto"/>
          </w:tcPr>
          <w:p w14:paraId="6358643E" w14:textId="77777777" w:rsidR="001957C7" w:rsidRPr="001957C7" w:rsidRDefault="001957C7" w:rsidP="001957C7">
            <w:r w:rsidRPr="001957C7">
              <w:t>2020-09-03</w:t>
            </w:r>
          </w:p>
        </w:tc>
        <w:tc>
          <w:tcPr>
            <w:tcW w:w="0" w:type="auto"/>
          </w:tcPr>
          <w:p w14:paraId="510A98F5" w14:textId="77777777" w:rsidR="001957C7" w:rsidRPr="001957C7" w:rsidRDefault="001957C7" w:rsidP="001957C7">
            <w:r w:rsidRPr="001957C7">
              <w:t>In force</w:t>
            </w:r>
          </w:p>
        </w:tc>
        <w:tc>
          <w:tcPr>
            <w:tcW w:w="0" w:type="auto"/>
          </w:tcPr>
          <w:p w14:paraId="1E9AC134" w14:textId="77777777" w:rsidR="001957C7" w:rsidRPr="001957C7" w:rsidRDefault="001957C7" w:rsidP="001957C7">
            <w:r w:rsidRPr="001957C7">
              <w:t>TAP</w:t>
            </w:r>
          </w:p>
        </w:tc>
        <w:tc>
          <w:tcPr>
            <w:tcW w:w="0" w:type="auto"/>
          </w:tcPr>
          <w:p w14:paraId="31F2A555" w14:textId="77777777" w:rsidR="001957C7" w:rsidRPr="001957C7" w:rsidRDefault="001957C7" w:rsidP="001957C7">
            <w:r w:rsidRPr="001957C7">
              <w:t>Requirements for collection and preservation of cybersecurity incident evidence</w:t>
            </w:r>
          </w:p>
        </w:tc>
      </w:tr>
      <w:tr w:rsidR="001957C7" w:rsidRPr="001957C7" w14:paraId="0CEDC4E5" w14:textId="77777777" w:rsidTr="00C65F17">
        <w:tc>
          <w:tcPr>
            <w:tcW w:w="0" w:type="auto"/>
          </w:tcPr>
          <w:p w14:paraId="35BBF323" w14:textId="77777777" w:rsidR="001957C7" w:rsidRPr="001957C7" w:rsidRDefault="00D3553A" w:rsidP="001957C7">
            <w:hyperlink r:id="rId278" w:history="1">
              <w:r w:rsidR="001957C7" w:rsidRPr="001957C7">
                <w:rPr>
                  <w:color w:val="0000FF"/>
                  <w:u w:val="single"/>
                </w:rPr>
                <w:t>X.1217</w:t>
              </w:r>
            </w:hyperlink>
          </w:p>
        </w:tc>
        <w:tc>
          <w:tcPr>
            <w:tcW w:w="0" w:type="auto"/>
          </w:tcPr>
          <w:p w14:paraId="066B5F68" w14:textId="77777777" w:rsidR="001957C7" w:rsidRPr="001957C7" w:rsidRDefault="001957C7" w:rsidP="001957C7">
            <w:r w:rsidRPr="001957C7">
              <w:t>2021-01-07</w:t>
            </w:r>
          </w:p>
        </w:tc>
        <w:tc>
          <w:tcPr>
            <w:tcW w:w="0" w:type="auto"/>
          </w:tcPr>
          <w:p w14:paraId="6037DC84" w14:textId="77777777" w:rsidR="001957C7" w:rsidRPr="001957C7" w:rsidRDefault="001957C7" w:rsidP="001957C7">
            <w:r w:rsidRPr="001957C7">
              <w:t>In force</w:t>
            </w:r>
          </w:p>
        </w:tc>
        <w:tc>
          <w:tcPr>
            <w:tcW w:w="0" w:type="auto"/>
          </w:tcPr>
          <w:p w14:paraId="5A139595" w14:textId="77777777" w:rsidR="001957C7" w:rsidRPr="001957C7" w:rsidRDefault="001957C7" w:rsidP="001957C7">
            <w:r w:rsidRPr="001957C7">
              <w:t>TAP</w:t>
            </w:r>
          </w:p>
        </w:tc>
        <w:tc>
          <w:tcPr>
            <w:tcW w:w="0" w:type="auto"/>
          </w:tcPr>
          <w:p w14:paraId="3C5E68F8" w14:textId="77777777" w:rsidR="001957C7" w:rsidRPr="001957C7" w:rsidRDefault="001957C7" w:rsidP="001957C7">
            <w:r w:rsidRPr="001957C7">
              <w:t>Guidelines for applying threat intelligence in telecommunication network operation</w:t>
            </w:r>
          </w:p>
        </w:tc>
      </w:tr>
      <w:tr w:rsidR="001957C7" w:rsidRPr="001957C7" w14:paraId="5A4D73F0" w14:textId="77777777" w:rsidTr="00C65F17">
        <w:tc>
          <w:tcPr>
            <w:tcW w:w="0" w:type="auto"/>
          </w:tcPr>
          <w:p w14:paraId="18A72DA8" w14:textId="77777777" w:rsidR="001957C7" w:rsidRPr="001957C7" w:rsidRDefault="00D3553A" w:rsidP="001957C7">
            <w:hyperlink r:id="rId279" w:history="1">
              <w:r w:rsidR="001957C7" w:rsidRPr="001957C7">
                <w:rPr>
                  <w:color w:val="0000FF"/>
                  <w:u w:val="single"/>
                </w:rPr>
                <w:t>X.1218</w:t>
              </w:r>
            </w:hyperlink>
          </w:p>
        </w:tc>
        <w:tc>
          <w:tcPr>
            <w:tcW w:w="0" w:type="auto"/>
          </w:tcPr>
          <w:p w14:paraId="608F3CCD" w14:textId="77777777" w:rsidR="001957C7" w:rsidRPr="001957C7" w:rsidRDefault="001957C7" w:rsidP="001957C7">
            <w:r w:rsidRPr="001957C7">
              <w:t>2020-10-29</w:t>
            </w:r>
          </w:p>
        </w:tc>
        <w:tc>
          <w:tcPr>
            <w:tcW w:w="0" w:type="auto"/>
          </w:tcPr>
          <w:p w14:paraId="721C7C35" w14:textId="77777777" w:rsidR="001957C7" w:rsidRPr="001957C7" w:rsidRDefault="001957C7" w:rsidP="001957C7">
            <w:r w:rsidRPr="001957C7">
              <w:t>In force</w:t>
            </w:r>
          </w:p>
        </w:tc>
        <w:tc>
          <w:tcPr>
            <w:tcW w:w="0" w:type="auto"/>
          </w:tcPr>
          <w:p w14:paraId="49D5E122" w14:textId="77777777" w:rsidR="001957C7" w:rsidRPr="001957C7" w:rsidRDefault="001957C7" w:rsidP="001957C7">
            <w:r w:rsidRPr="001957C7">
              <w:t>AAP</w:t>
            </w:r>
          </w:p>
        </w:tc>
        <w:tc>
          <w:tcPr>
            <w:tcW w:w="0" w:type="auto"/>
          </w:tcPr>
          <w:p w14:paraId="2D2AB423" w14:textId="77777777" w:rsidR="001957C7" w:rsidRPr="001957C7" w:rsidRDefault="001957C7" w:rsidP="001957C7">
            <w:r w:rsidRPr="001957C7">
              <w:t>Requirements and guidelines for dynamic malware analysis in a sandbox environment</w:t>
            </w:r>
          </w:p>
        </w:tc>
      </w:tr>
      <w:tr w:rsidR="001957C7" w:rsidRPr="001957C7" w14:paraId="060B405B" w14:textId="77777777" w:rsidTr="00C65F17">
        <w:tc>
          <w:tcPr>
            <w:tcW w:w="0" w:type="auto"/>
          </w:tcPr>
          <w:p w14:paraId="68659421" w14:textId="77777777" w:rsidR="001957C7" w:rsidRPr="001957C7" w:rsidRDefault="00D3553A" w:rsidP="001957C7">
            <w:hyperlink r:id="rId280" w:history="1">
              <w:r w:rsidR="001957C7" w:rsidRPr="001957C7">
                <w:rPr>
                  <w:color w:val="0000FF"/>
                  <w:u w:val="single"/>
                </w:rPr>
                <w:t>X.1232</w:t>
              </w:r>
            </w:hyperlink>
          </w:p>
        </w:tc>
        <w:tc>
          <w:tcPr>
            <w:tcW w:w="0" w:type="auto"/>
          </w:tcPr>
          <w:p w14:paraId="1BF09CF1" w14:textId="77777777" w:rsidR="001957C7" w:rsidRPr="001957C7" w:rsidRDefault="001957C7" w:rsidP="001957C7">
            <w:r w:rsidRPr="001957C7">
              <w:t>2019-10-29</w:t>
            </w:r>
          </w:p>
        </w:tc>
        <w:tc>
          <w:tcPr>
            <w:tcW w:w="0" w:type="auto"/>
          </w:tcPr>
          <w:p w14:paraId="78C1930D" w14:textId="77777777" w:rsidR="001957C7" w:rsidRPr="001957C7" w:rsidRDefault="001957C7" w:rsidP="001957C7">
            <w:r w:rsidRPr="001957C7">
              <w:t>In force</w:t>
            </w:r>
          </w:p>
        </w:tc>
        <w:tc>
          <w:tcPr>
            <w:tcW w:w="0" w:type="auto"/>
          </w:tcPr>
          <w:p w14:paraId="35336132" w14:textId="77777777" w:rsidR="001957C7" w:rsidRPr="001957C7" w:rsidRDefault="001957C7" w:rsidP="001957C7">
            <w:r w:rsidRPr="001957C7">
              <w:t>AAP</w:t>
            </w:r>
          </w:p>
        </w:tc>
        <w:tc>
          <w:tcPr>
            <w:tcW w:w="0" w:type="auto"/>
          </w:tcPr>
          <w:p w14:paraId="0F247E3A" w14:textId="77777777" w:rsidR="001957C7" w:rsidRPr="001957C7" w:rsidRDefault="001957C7" w:rsidP="001957C7">
            <w:r w:rsidRPr="001957C7">
              <w:t>Technical framework for countering advertising spam in user-generated information</w:t>
            </w:r>
          </w:p>
        </w:tc>
      </w:tr>
      <w:tr w:rsidR="001957C7" w:rsidRPr="001957C7" w14:paraId="68CE5CDD" w14:textId="77777777" w:rsidTr="00C65F17">
        <w:tc>
          <w:tcPr>
            <w:tcW w:w="0" w:type="auto"/>
          </w:tcPr>
          <w:p w14:paraId="78B088E5" w14:textId="77777777" w:rsidR="001957C7" w:rsidRPr="001957C7" w:rsidRDefault="00D3553A" w:rsidP="001957C7">
            <w:hyperlink r:id="rId281" w:history="1">
              <w:r w:rsidR="001957C7" w:rsidRPr="001957C7">
                <w:rPr>
                  <w:color w:val="0000FF"/>
                  <w:u w:val="single"/>
                </w:rPr>
                <w:t>X.1233</w:t>
              </w:r>
            </w:hyperlink>
          </w:p>
        </w:tc>
        <w:tc>
          <w:tcPr>
            <w:tcW w:w="0" w:type="auto"/>
          </w:tcPr>
          <w:p w14:paraId="2780AEFB" w14:textId="77777777" w:rsidR="001957C7" w:rsidRPr="001957C7" w:rsidRDefault="001957C7" w:rsidP="001957C7">
            <w:r w:rsidRPr="001957C7">
              <w:t>2021-09-03</w:t>
            </w:r>
          </w:p>
        </w:tc>
        <w:tc>
          <w:tcPr>
            <w:tcW w:w="0" w:type="auto"/>
          </w:tcPr>
          <w:p w14:paraId="0EC59B58" w14:textId="77777777" w:rsidR="001957C7" w:rsidRPr="001957C7" w:rsidRDefault="001957C7" w:rsidP="001957C7">
            <w:r w:rsidRPr="001957C7">
              <w:t>In force</w:t>
            </w:r>
          </w:p>
        </w:tc>
        <w:tc>
          <w:tcPr>
            <w:tcW w:w="0" w:type="auto"/>
          </w:tcPr>
          <w:p w14:paraId="4DE52F5F" w14:textId="77777777" w:rsidR="001957C7" w:rsidRPr="001957C7" w:rsidRDefault="001957C7" w:rsidP="001957C7">
            <w:r w:rsidRPr="001957C7">
              <w:t>TAP</w:t>
            </w:r>
          </w:p>
        </w:tc>
        <w:tc>
          <w:tcPr>
            <w:tcW w:w="0" w:type="auto"/>
          </w:tcPr>
          <w:p w14:paraId="6C573663" w14:textId="77777777" w:rsidR="001957C7" w:rsidRPr="001957C7" w:rsidRDefault="001957C7" w:rsidP="001957C7">
            <w:r w:rsidRPr="001957C7">
              <w:t>Guidelines for countering spam over instant messaging</w:t>
            </w:r>
          </w:p>
        </w:tc>
      </w:tr>
      <w:tr w:rsidR="00AE1DB1" w:rsidRPr="001957C7" w14:paraId="01E6E11B" w14:textId="77777777" w:rsidTr="00C65F17">
        <w:tc>
          <w:tcPr>
            <w:tcW w:w="0" w:type="auto"/>
          </w:tcPr>
          <w:p w14:paraId="70EA5BD2" w14:textId="24C59EA1" w:rsidR="00AE1DB1" w:rsidRDefault="00AE1DB1" w:rsidP="00AE1DB1">
            <w:pPr>
              <w:rPr>
                <w:lang w:eastAsia="ko-KR"/>
              </w:rPr>
            </w:pPr>
            <w:r>
              <w:rPr>
                <w:rFonts w:hint="eastAsia"/>
                <w:lang w:eastAsia="ko-KR"/>
              </w:rPr>
              <w:t>X</w:t>
            </w:r>
            <w:r>
              <w:rPr>
                <w:lang w:eastAsia="ko-KR"/>
              </w:rPr>
              <w:t>.1234</w:t>
            </w:r>
          </w:p>
        </w:tc>
        <w:tc>
          <w:tcPr>
            <w:tcW w:w="0" w:type="auto"/>
          </w:tcPr>
          <w:p w14:paraId="69D1840B" w14:textId="6563059B" w:rsidR="00AE1DB1" w:rsidRPr="001957C7" w:rsidRDefault="00AE1DB1" w:rsidP="00AE1DB1">
            <w:r w:rsidRPr="001957C7">
              <w:t>202</w:t>
            </w:r>
            <w:r>
              <w:t>2</w:t>
            </w:r>
            <w:r w:rsidRPr="001957C7">
              <w:t>-0</w:t>
            </w:r>
            <w:r>
              <w:t>1</w:t>
            </w:r>
            <w:r w:rsidRPr="001957C7">
              <w:t>-0</w:t>
            </w:r>
            <w:r>
              <w:t>7</w:t>
            </w:r>
          </w:p>
        </w:tc>
        <w:tc>
          <w:tcPr>
            <w:tcW w:w="0" w:type="auto"/>
          </w:tcPr>
          <w:p w14:paraId="25C39242" w14:textId="7FF7ED25" w:rsidR="00AE1DB1" w:rsidRPr="001957C7" w:rsidRDefault="00AE1DB1" w:rsidP="00AE1DB1">
            <w:r w:rsidRPr="001957C7">
              <w:t>In force</w:t>
            </w:r>
          </w:p>
        </w:tc>
        <w:tc>
          <w:tcPr>
            <w:tcW w:w="0" w:type="auto"/>
          </w:tcPr>
          <w:p w14:paraId="5ACEB5E8" w14:textId="6551A5D7" w:rsidR="00AE1DB1" w:rsidRPr="001957C7" w:rsidRDefault="00AE1DB1" w:rsidP="00AE1DB1">
            <w:r w:rsidRPr="001957C7">
              <w:t>TAP</w:t>
            </w:r>
          </w:p>
        </w:tc>
        <w:tc>
          <w:tcPr>
            <w:tcW w:w="0" w:type="auto"/>
          </w:tcPr>
          <w:p w14:paraId="47256D82" w14:textId="5068E965" w:rsidR="00AE1DB1" w:rsidRPr="001957C7" w:rsidRDefault="00AE1DB1" w:rsidP="00AE1DB1">
            <w:r w:rsidRPr="00AE1DB1">
              <w:t>Guideline for countering multimedia messaging service (MMS) spam</w:t>
            </w:r>
          </w:p>
        </w:tc>
      </w:tr>
      <w:tr w:rsidR="00AE1DB1" w:rsidRPr="001957C7" w14:paraId="70913291" w14:textId="77777777" w:rsidTr="00C65F17">
        <w:tc>
          <w:tcPr>
            <w:tcW w:w="0" w:type="auto"/>
          </w:tcPr>
          <w:p w14:paraId="00B8C2DA" w14:textId="35BF0D41" w:rsidR="00AE1DB1" w:rsidRDefault="00AE1DB1" w:rsidP="00AE1DB1">
            <w:pPr>
              <w:rPr>
                <w:lang w:eastAsia="ko-KR"/>
              </w:rPr>
            </w:pPr>
            <w:r>
              <w:rPr>
                <w:rFonts w:hint="eastAsia"/>
                <w:lang w:eastAsia="ko-KR"/>
              </w:rPr>
              <w:t>X</w:t>
            </w:r>
            <w:r>
              <w:rPr>
                <w:lang w:eastAsia="ko-KR"/>
              </w:rPr>
              <w:t>.1235</w:t>
            </w:r>
          </w:p>
        </w:tc>
        <w:tc>
          <w:tcPr>
            <w:tcW w:w="0" w:type="auto"/>
          </w:tcPr>
          <w:p w14:paraId="4B17CCFB" w14:textId="161E69ED" w:rsidR="00AE1DB1" w:rsidRPr="001957C7" w:rsidRDefault="00AE1DB1" w:rsidP="00AE1DB1">
            <w:r w:rsidRPr="001957C7">
              <w:t>202</w:t>
            </w:r>
            <w:r>
              <w:t>2</w:t>
            </w:r>
            <w:r w:rsidRPr="001957C7">
              <w:t>-0</w:t>
            </w:r>
            <w:r>
              <w:t>1</w:t>
            </w:r>
            <w:r w:rsidRPr="001957C7">
              <w:t>-0</w:t>
            </w:r>
            <w:r>
              <w:t>7</w:t>
            </w:r>
          </w:p>
        </w:tc>
        <w:tc>
          <w:tcPr>
            <w:tcW w:w="0" w:type="auto"/>
          </w:tcPr>
          <w:p w14:paraId="6B1FA454" w14:textId="27D27779" w:rsidR="00AE1DB1" w:rsidRPr="001957C7" w:rsidRDefault="00AE1DB1" w:rsidP="00AE1DB1">
            <w:r w:rsidRPr="001957C7">
              <w:t>In force</w:t>
            </w:r>
          </w:p>
        </w:tc>
        <w:tc>
          <w:tcPr>
            <w:tcW w:w="0" w:type="auto"/>
          </w:tcPr>
          <w:p w14:paraId="37F02C71" w14:textId="503E36A5" w:rsidR="00AE1DB1" w:rsidRPr="001957C7" w:rsidRDefault="00AE1DB1" w:rsidP="00AE1DB1">
            <w:r w:rsidRPr="001957C7">
              <w:t>TAP</w:t>
            </w:r>
          </w:p>
        </w:tc>
        <w:tc>
          <w:tcPr>
            <w:tcW w:w="0" w:type="auto"/>
          </w:tcPr>
          <w:p w14:paraId="13E5C3B2" w14:textId="192B767F" w:rsidR="00AE1DB1" w:rsidRPr="00AE1DB1" w:rsidRDefault="00AE1DB1" w:rsidP="00AE1DB1">
            <w:r w:rsidRPr="00AE1DB1">
              <w:t>Technologies in countering website spoofing for telecommunication organizations</w:t>
            </w:r>
          </w:p>
        </w:tc>
      </w:tr>
      <w:tr w:rsidR="00AE1DB1" w:rsidRPr="001957C7" w14:paraId="3E80E069" w14:textId="77777777" w:rsidTr="00C65F17">
        <w:tc>
          <w:tcPr>
            <w:tcW w:w="0" w:type="auto"/>
          </w:tcPr>
          <w:p w14:paraId="4FCD6F83" w14:textId="77777777" w:rsidR="00AE1DB1" w:rsidRPr="001957C7" w:rsidRDefault="00D3553A" w:rsidP="00AE1DB1">
            <w:hyperlink r:id="rId282" w:history="1">
              <w:r w:rsidR="00AE1DB1" w:rsidRPr="001957C7">
                <w:rPr>
                  <w:color w:val="0000FF"/>
                  <w:u w:val="single"/>
                </w:rPr>
                <w:t>X.1248</w:t>
              </w:r>
            </w:hyperlink>
          </w:p>
        </w:tc>
        <w:tc>
          <w:tcPr>
            <w:tcW w:w="0" w:type="auto"/>
          </w:tcPr>
          <w:p w14:paraId="173BDDA4" w14:textId="77777777" w:rsidR="00AE1DB1" w:rsidRPr="001957C7" w:rsidRDefault="00AE1DB1" w:rsidP="00AE1DB1">
            <w:r w:rsidRPr="001957C7">
              <w:t>2017-09-06</w:t>
            </w:r>
          </w:p>
        </w:tc>
        <w:tc>
          <w:tcPr>
            <w:tcW w:w="0" w:type="auto"/>
          </w:tcPr>
          <w:p w14:paraId="6EB2A961" w14:textId="77777777" w:rsidR="00AE1DB1" w:rsidRPr="001957C7" w:rsidRDefault="00AE1DB1" w:rsidP="00AE1DB1">
            <w:r w:rsidRPr="001957C7">
              <w:t>In force</w:t>
            </w:r>
          </w:p>
        </w:tc>
        <w:tc>
          <w:tcPr>
            <w:tcW w:w="0" w:type="auto"/>
          </w:tcPr>
          <w:p w14:paraId="5718CF0B" w14:textId="77777777" w:rsidR="00AE1DB1" w:rsidRPr="001957C7" w:rsidRDefault="00AE1DB1" w:rsidP="00AE1DB1">
            <w:r w:rsidRPr="001957C7">
              <w:t>TAP</w:t>
            </w:r>
          </w:p>
        </w:tc>
        <w:tc>
          <w:tcPr>
            <w:tcW w:w="0" w:type="auto"/>
          </w:tcPr>
          <w:p w14:paraId="6DCBCCE8" w14:textId="77777777" w:rsidR="00AE1DB1" w:rsidRPr="001957C7" w:rsidRDefault="00AE1DB1" w:rsidP="00AE1DB1">
            <w:r w:rsidRPr="001957C7">
              <w:t>Technical requirements for countering instant messaging spam</w:t>
            </w:r>
          </w:p>
        </w:tc>
      </w:tr>
      <w:tr w:rsidR="00AE1DB1" w:rsidRPr="001957C7" w14:paraId="098FDA3D" w14:textId="77777777" w:rsidTr="00C65F17">
        <w:tc>
          <w:tcPr>
            <w:tcW w:w="0" w:type="auto"/>
          </w:tcPr>
          <w:p w14:paraId="712DE6FF" w14:textId="77777777" w:rsidR="00AE1DB1" w:rsidRPr="001957C7" w:rsidRDefault="00D3553A" w:rsidP="00AE1DB1">
            <w:hyperlink r:id="rId283" w:history="1">
              <w:r w:rsidR="00AE1DB1" w:rsidRPr="001957C7">
                <w:rPr>
                  <w:color w:val="0000FF"/>
                  <w:u w:val="single"/>
                </w:rPr>
                <w:t>X.1249</w:t>
              </w:r>
            </w:hyperlink>
          </w:p>
        </w:tc>
        <w:tc>
          <w:tcPr>
            <w:tcW w:w="0" w:type="auto"/>
          </w:tcPr>
          <w:p w14:paraId="0903B016" w14:textId="77777777" w:rsidR="00AE1DB1" w:rsidRPr="001957C7" w:rsidRDefault="00AE1DB1" w:rsidP="00AE1DB1">
            <w:r w:rsidRPr="001957C7">
              <w:t>2019-01-30</w:t>
            </w:r>
          </w:p>
        </w:tc>
        <w:tc>
          <w:tcPr>
            <w:tcW w:w="0" w:type="auto"/>
          </w:tcPr>
          <w:p w14:paraId="6D8701BF" w14:textId="77777777" w:rsidR="00AE1DB1" w:rsidRPr="001957C7" w:rsidRDefault="00AE1DB1" w:rsidP="00AE1DB1">
            <w:r w:rsidRPr="001957C7">
              <w:t>In force</w:t>
            </w:r>
          </w:p>
        </w:tc>
        <w:tc>
          <w:tcPr>
            <w:tcW w:w="0" w:type="auto"/>
          </w:tcPr>
          <w:p w14:paraId="6F5B00B5" w14:textId="77777777" w:rsidR="00AE1DB1" w:rsidRPr="001957C7" w:rsidRDefault="00AE1DB1" w:rsidP="00AE1DB1">
            <w:r w:rsidRPr="001957C7">
              <w:t>TAP</w:t>
            </w:r>
          </w:p>
        </w:tc>
        <w:tc>
          <w:tcPr>
            <w:tcW w:w="0" w:type="auto"/>
          </w:tcPr>
          <w:p w14:paraId="11371791" w14:textId="77777777" w:rsidR="00AE1DB1" w:rsidRPr="001957C7" w:rsidRDefault="00AE1DB1" w:rsidP="00AE1DB1">
            <w:r w:rsidRPr="001957C7">
              <w:t>Technical framework for countering mobile in-application advertising spam</w:t>
            </w:r>
          </w:p>
        </w:tc>
      </w:tr>
      <w:tr w:rsidR="00AE1DB1" w:rsidRPr="001957C7" w14:paraId="2557D07A" w14:textId="77777777" w:rsidTr="00C65F17">
        <w:tc>
          <w:tcPr>
            <w:tcW w:w="0" w:type="auto"/>
          </w:tcPr>
          <w:p w14:paraId="6EB4115A" w14:textId="77777777" w:rsidR="00AE1DB1" w:rsidRPr="001957C7" w:rsidRDefault="00D3553A" w:rsidP="00AE1DB1">
            <w:hyperlink r:id="rId284" w:history="1">
              <w:r w:rsidR="00AE1DB1" w:rsidRPr="001957C7">
                <w:rPr>
                  <w:color w:val="0000FF"/>
                  <w:u w:val="single"/>
                </w:rPr>
                <w:t>X.1252</w:t>
              </w:r>
            </w:hyperlink>
          </w:p>
        </w:tc>
        <w:tc>
          <w:tcPr>
            <w:tcW w:w="0" w:type="auto"/>
          </w:tcPr>
          <w:p w14:paraId="0D0A9692" w14:textId="77777777" w:rsidR="00AE1DB1" w:rsidRPr="001957C7" w:rsidRDefault="00AE1DB1" w:rsidP="00AE1DB1">
            <w:r w:rsidRPr="001957C7">
              <w:t>2021-04-30</w:t>
            </w:r>
          </w:p>
        </w:tc>
        <w:tc>
          <w:tcPr>
            <w:tcW w:w="0" w:type="auto"/>
          </w:tcPr>
          <w:p w14:paraId="6A3F0FAA" w14:textId="77777777" w:rsidR="00AE1DB1" w:rsidRPr="001957C7" w:rsidRDefault="00AE1DB1" w:rsidP="00AE1DB1">
            <w:r w:rsidRPr="001957C7">
              <w:t>In force</w:t>
            </w:r>
          </w:p>
        </w:tc>
        <w:tc>
          <w:tcPr>
            <w:tcW w:w="0" w:type="auto"/>
          </w:tcPr>
          <w:p w14:paraId="1048E88B" w14:textId="77777777" w:rsidR="00AE1DB1" w:rsidRPr="001957C7" w:rsidRDefault="00AE1DB1" w:rsidP="00AE1DB1">
            <w:r w:rsidRPr="001957C7">
              <w:t>TAP</w:t>
            </w:r>
          </w:p>
        </w:tc>
        <w:tc>
          <w:tcPr>
            <w:tcW w:w="0" w:type="auto"/>
          </w:tcPr>
          <w:p w14:paraId="580DD2AB" w14:textId="77777777" w:rsidR="00AE1DB1" w:rsidRPr="001957C7" w:rsidRDefault="00AE1DB1" w:rsidP="00AE1DB1">
            <w:r w:rsidRPr="001957C7">
              <w:t>Baseline identity management terms and definitions</w:t>
            </w:r>
          </w:p>
        </w:tc>
      </w:tr>
      <w:tr w:rsidR="00AE1DB1" w:rsidRPr="001957C7" w14:paraId="41F46510" w14:textId="77777777" w:rsidTr="00C65F17">
        <w:tc>
          <w:tcPr>
            <w:tcW w:w="0" w:type="auto"/>
          </w:tcPr>
          <w:p w14:paraId="34E59071" w14:textId="77777777" w:rsidR="00AE1DB1" w:rsidRPr="001957C7" w:rsidRDefault="00D3553A" w:rsidP="00AE1DB1">
            <w:hyperlink r:id="rId285" w:history="1">
              <w:r w:rsidR="00AE1DB1" w:rsidRPr="001957C7">
                <w:rPr>
                  <w:color w:val="0000FF"/>
                  <w:u w:val="single"/>
                </w:rPr>
                <w:t>X.1254</w:t>
              </w:r>
            </w:hyperlink>
          </w:p>
        </w:tc>
        <w:tc>
          <w:tcPr>
            <w:tcW w:w="0" w:type="auto"/>
          </w:tcPr>
          <w:p w14:paraId="65E31AC3" w14:textId="77777777" w:rsidR="00AE1DB1" w:rsidRPr="001957C7" w:rsidRDefault="00AE1DB1" w:rsidP="00AE1DB1">
            <w:r w:rsidRPr="001957C7">
              <w:t>2020-09-03</w:t>
            </w:r>
          </w:p>
        </w:tc>
        <w:tc>
          <w:tcPr>
            <w:tcW w:w="0" w:type="auto"/>
          </w:tcPr>
          <w:p w14:paraId="54869144" w14:textId="77777777" w:rsidR="00AE1DB1" w:rsidRPr="001957C7" w:rsidRDefault="00AE1DB1" w:rsidP="00AE1DB1">
            <w:r w:rsidRPr="001957C7">
              <w:t>In force</w:t>
            </w:r>
          </w:p>
        </w:tc>
        <w:tc>
          <w:tcPr>
            <w:tcW w:w="0" w:type="auto"/>
          </w:tcPr>
          <w:p w14:paraId="497FC328" w14:textId="77777777" w:rsidR="00AE1DB1" w:rsidRPr="001957C7" w:rsidRDefault="00AE1DB1" w:rsidP="00AE1DB1">
            <w:r w:rsidRPr="001957C7">
              <w:t>TAP</w:t>
            </w:r>
          </w:p>
        </w:tc>
        <w:tc>
          <w:tcPr>
            <w:tcW w:w="0" w:type="auto"/>
          </w:tcPr>
          <w:p w14:paraId="456EAD1F" w14:textId="77777777" w:rsidR="00AE1DB1" w:rsidRPr="001957C7" w:rsidRDefault="00AE1DB1" w:rsidP="00AE1DB1">
            <w:r w:rsidRPr="001957C7">
              <w:t>Entity authentication assurance framework</w:t>
            </w:r>
          </w:p>
        </w:tc>
      </w:tr>
      <w:tr w:rsidR="00AE1DB1" w:rsidRPr="001957C7" w14:paraId="4ECC9D81" w14:textId="77777777" w:rsidTr="00C65F17">
        <w:tc>
          <w:tcPr>
            <w:tcW w:w="0" w:type="auto"/>
          </w:tcPr>
          <w:p w14:paraId="57D5F8BE" w14:textId="77777777" w:rsidR="00AE1DB1" w:rsidRPr="001957C7" w:rsidRDefault="00D3553A" w:rsidP="00AE1DB1">
            <w:hyperlink r:id="rId286" w:history="1">
              <w:r w:rsidR="00AE1DB1" w:rsidRPr="001957C7">
                <w:rPr>
                  <w:color w:val="0000FF"/>
                  <w:u w:val="single"/>
                </w:rPr>
                <w:t>X.1276</w:t>
              </w:r>
            </w:hyperlink>
          </w:p>
        </w:tc>
        <w:tc>
          <w:tcPr>
            <w:tcW w:w="0" w:type="auto"/>
          </w:tcPr>
          <w:p w14:paraId="46B47A5F" w14:textId="77777777" w:rsidR="00AE1DB1" w:rsidRPr="001957C7" w:rsidRDefault="00AE1DB1" w:rsidP="00AE1DB1">
            <w:r w:rsidRPr="001957C7">
              <w:t>2018-05-14</w:t>
            </w:r>
          </w:p>
        </w:tc>
        <w:tc>
          <w:tcPr>
            <w:tcW w:w="0" w:type="auto"/>
          </w:tcPr>
          <w:p w14:paraId="14C77731" w14:textId="77777777" w:rsidR="00AE1DB1" w:rsidRPr="001957C7" w:rsidRDefault="00AE1DB1" w:rsidP="00AE1DB1">
            <w:r w:rsidRPr="001957C7">
              <w:t>In force</w:t>
            </w:r>
          </w:p>
        </w:tc>
        <w:tc>
          <w:tcPr>
            <w:tcW w:w="0" w:type="auto"/>
          </w:tcPr>
          <w:p w14:paraId="43343CC3" w14:textId="77777777" w:rsidR="00AE1DB1" w:rsidRPr="001957C7" w:rsidRDefault="00AE1DB1" w:rsidP="00AE1DB1">
            <w:r w:rsidRPr="001957C7">
              <w:t>AAP</w:t>
            </w:r>
          </w:p>
        </w:tc>
        <w:tc>
          <w:tcPr>
            <w:tcW w:w="0" w:type="auto"/>
          </w:tcPr>
          <w:p w14:paraId="460BD3E4" w14:textId="77777777" w:rsidR="00AE1DB1" w:rsidRPr="001957C7" w:rsidRDefault="00AE1DB1" w:rsidP="00AE1DB1">
            <w:r w:rsidRPr="001957C7">
              <w:t>Authentication step-up protocol and metadata Version 1.0</w:t>
            </w:r>
          </w:p>
        </w:tc>
      </w:tr>
      <w:tr w:rsidR="00AE1DB1" w:rsidRPr="001957C7" w14:paraId="3ECFDEC1" w14:textId="77777777" w:rsidTr="00C65F17">
        <w:tc>
          <w:tcPr>
            <w:tcW w:w="0" w:type="auto"/>
          </w:tcPr>
          <w:p w14:paraId="1AC3493D" w14:textId="77777777" w:rsidR="00AE1DB1" w:rsidRPr="001957C7" w:rsidRDefault="00D3553A" w:rsidP="00AE1DB1">
            <w:hyperlink r:id="rId287" w:history="1">
              <w:r w:rsidR="00AE1DB1" w:rsidRPr="001957C7">
                <w:rPr>
                  <w:color w:val="0000FF"/>
                  <w:u w:val="single"/>
                </w:rPr>
                <w:t>X.1277</w:t>
              </w:r>
            </w:hyperlink>
          </w:p>
        </w:tc>
        <w:tc>
          <w:tcPr>
            <w:tcW w:w="0" w:type="auto"/>
          </w:tcPr>
          <w:p w14:paraId="50DD67CD" w14:textId="77777777" w:rsidR="00AE1DB1" w:rsidRPr="001957C7" w:rsidRDefault="00AE1DB1" w:rsidP="00AE1DB1">
            <w:r w:rsidRPr="001957C7">
              <w:t>2018-11-29</w:t>
            </w:r>
          </w:p>
        </w:tc>
        <w:tc>
          <w:tcPr>
            <w:tcW w:w="0" w:type="auto"/>
          </w:tcPr>
          <w:p w14:paraId="58E3F79E" w14:textId="77777777" w:rsidR="00AE1DB1" w:rsidRPr="001957C7" w:rsidRDefault="00AE1DB1" w:rsidP="00AE1DB1">
            <w:r w:rsidRPr="001957C7">
              <w:t>In force</w:t>
            </w:r>
          </w:p>
        </w:tc>
        <w:tc>
          <w:tcPr>
            <w:tcW w:w="0" w:type="auto"/>
          </w:tcPr>
          <w:p w14:paraId="3C9F4190" w14:textId="77777777" w:rsidR="00AE1DB1" w:rsidRPr="001957C7" w:rsidRDefault="00AE1DB1" w:rsidP="00AE1DB1">
            <w:r w:rsidRPr="001957C7">
              <w:t>AAP</w:t>
            </w:r>
          </w:p>
        </w:tc>
        <w:tc>
          <w:tcPr>
            <w:tcW w:w="0" w:type="auto"/>
          </w:tcPr>
          <w:p w14:paraId="44A310FF" w14:textId="77777777" w:rsidR="00AE1DB1" w:rsidRPr="001957C7" w:rsidRDefault="00AE1DB1" w:rsidP="00AE1DB1">
            <w:r w:rsidRPr="001957C7">
              <w:t>Universal authentication framework</w:t>
            </w:r>
          </w:p>
        </w:tc>
      </w:tr>
      <w:tr w:rsidR="00AE1DB1" w:rsidRPr="001957C7" w14:paraId="7D07D09B" w14:textId="77777777" w:rsidTr="00C65F17">
        <w:tc>
          <w:tcPr>
            <w:tcW w:w="0" w:type="auto"/>
          </w:tcPr>
          <w:p w14:paraId="47A15CF7" w14:textId="77777777" w:rsidR="00AE1DB1" w:rsidRPr="001957C7" w:rsidRDefault="00D3553A" w:rsidP="00AE1DB1">
            <w:hyperlink r:id="rId288" w:history="1">
              <w:r w:rsidR="00AE1DB1" w:rsidRPr="001957C7">
                <w:rPr>
                  <w:color w:val="0000FF"/>
                  <w:u w:val="single"/>
                </w:rPr>
                <w:t>X.1278</w:t>
              </w:r>
            </w:hyperlink>
          </w:p>
        </w:tc>
        <w:tc>
          <w:tcPr>
            <w:tcW w:w="0" w:type="auto"/>
          </w:tcPr>
          <w:p w14:paraId="14785B2E" w14:textId="77777777" w:rsidR="00AE1DB1" w:rsidRPr="001957C7" w:rsidRDefault="00AE1DB1" w:rsidP="00AE1DB1">
            <w:r w:rsidRPr="001957C7">
              <w:t>2018-11-29</w:t>
            </w:r>
          </w:p>
        </w:tc>
        <w:tc>
          <w:tcPr>
            <w:tcW w:w="0" w:type="auto"/>
          </w:tcPr>
          <w:p w14:paraId="684EB951" w14:textId="77777777" w:rsidR="00AE1DB1" w:rsidRPr="001957C7" w:rsidRDefault="00AE1DB1" w:rsidP="00AE1DB1">
            <w:r w:rsidRPr="001957C7">
              <w:t>In force</w:t>
            </w:r>
          </w:p>
        </w:tc>
        <w:tc>
          <w:tcPr>
            <w:tcW w:w="0" w:type="auto"/>
          </w:tcPr>
          <w:p w14:paraId="2F284ED0" w14:textId="77777777" w:rsidR="00AE1DB1" w:rsidRPr="001957C7" w:rsidRDefault="00AE1DB1" w:rsidP="00AE1DB1">
            <w:r w:rsidRPr="001957C7">
              <w:t>AAP</w:t>
            </w:r>
          </w:p>
        </w:tc>
        <w:tc>
          <w:tcPr>
            <w:tcW w:w="0" w:type="auto"/>
          </w:tcPr>
          <w:p w14:paraId="38645B1A" w14:textId="77777777" w:rsidR="00AE1DB1" w:rsidRPr="001957C7" w:rsidRDefault="00AE1DB1" w:rsidP="00AE1DB1">
            <w:r w:rsidRPr="001957C7">
              <w:t>Client to authenticator protocol/Universal 2-factor framework</w:t>
            </w:r>
          </w:p>
        </w:tc>
      </w:tr>
      <w:tr w:rsidR="00AE1DB1" w:rsidRPr="001957C7" w14:paraId="7F429987" w14:textId="77777777" w:rsidTr="00C65F17">
        <w:tc>
          <w:tcPr>
            <w:tcW w:w="0" w:type="auto"/>
          </w:tcPr>
          <w:p w14:paraId="2FDAB42F" w14:textId="77777777" w:rsidR="00AE1DB1" w:rsidRPr="001957C7" w:rsidRDefault="00D3553A" w:rsidP="00AE1DB1">
            <w:hyperlink r:id="rId289" w:history="1">
              <w:r w:rsidR="00AE1DB1" w:rsidRPr="001957C7">
                <w:rPr>
                  <w:color w:val="0000FF"/>
                  <w:u w:val="single"/>
                </w:rPr>
                <w:t>X.1279</w:t>
              </w:r>
            </w:hyperlink>
          </w:p>
        </w:tc>
        <w:tc>
          <w:tcPr>
            <w:tcW w:w="0" w:type="auto"/>
          </w:tcPr>
          <w:p w14:paraId="743F3BDF" w14:textId="77777777" w:rsidR="00AE1DB1" w:rsidRPr="001957C7" w:rsidRDefault="00AE1DB1" w:rsidP="00AE1DB1">
            <w:r w:rsidRPr="001957C7">
              <w:t>2020-09-03</w:t>
            </w:r>
          </w:p>
        </w:tc>
        <w:tc>
          <w:tcPr>
            <w:tcW w:w="0" w:type="auto"/>
          </w:tcPr>
          <w:p w14:paraId="38E8E12F" w14:textId="77777777" w:rsidR="00AE1DB1" w:rsidRPr="001957C7" w:rsidRDefault="00AE1DB1" w:rsidP="00AE1DB1">
            <w:r w:rsidRPr="001957C7">
              <w:t>In force</w:t>
            </w:r>
          </w:p>
        </w:tc>
        <w:tc>
          <w:tcPr>
            <w:tcW w:w="0" w:type="auto"/>
          </w:tcPr>
          <w:p w14:paraId="591395A0" w14:textId="77777777" w:rsidR="00AE1DB1" w:rsidRPr="001957C7" w:rsidRDefault="00AE1DB1" w:rsidP="00AE1DB1">
            <w:r w:rsidRPr="001957C7">
              <w:t>TAP</w:t>
            </w:r>
          </w:p>
        </w:tc>
        <w:tc>
          <w:tcPr>
            <w:tcW w:w="0" w:type="auto"/>
          </w:tcPr>
          <w:p w14:paraId="5F5FF4E3" w14:textId="77777777" w:rsidR="00AE1DB1" w:rsidRPr="001957C7" w:rsidRDefault="00AE1DB1" w:rsidP="00AE1DB1">
            <w:r w:rsidRPr="001957C7">
              <w:t>Framework of enhanced authentication using telebiometrics with anti-spoofing detection mechanisms</w:t>
            </w:r>
          </w:p>
        </w:tc>
      </w:tr>
      <w:tr w:rsidR="00AE1DB1" w:rsidRPr="001957C7" w14:paraId="08D7D1C0" w14:textId="77777777" w:rsidTr="00C65F17">
        <w:tc>
          <w:tcPr>
            <w:tcW w:w="0" w:type="auto"/>
          </w:tcPr>
          <w:p w14:paraId="3908D3EB" w14:textId="77777777" w:rsidR="00AE1DB1" w:rsidRPr="001957C7" w:rsidRDefault="00D3553A" w:rsidP="00AE1DB1">
            <w:hyperlink r:id="rId290" w:history="1">
              <w:r w:rsidR="00AE1DB1" w:rsidRPr="001957C7">
                <w:rPr>
                  <w:color w:val="0000FF"/>
                  <w:u w:val="single"/>
                </w:rPr>
                <w:t>X.1331</w:t>
              </w:r>
            </w:hyperlink>
          </w:p>
        </w:tc>
        <w:tc>
          <w:tcPr>
            <w:tcW w:w="0" w:type="auto"/>
          </w:tcPr>
          <w:p w14:paraId="22B6AC39" w14:textId="77777777" w:rsidR="00AE1DB1" w:rsidRPr="001957C7" w:rsidRDefault="00AE1DB1" w:rsidP="00AE1DB1">
            <w:r w:rsidRPr="001957C7">
              <w:t>2018-03-29</w:t>
            </w:r>
          </w:p>
        </w:tc>
        <w:tc>
          <w:tcPr>
            <w:tcW w:w="0" w:type="auto"/>
          </w:tcPr>
          <w:p w14:paraId="54F9D5FB" w14:textId="77777777" w:rsidR="00AE1DB1" w:rsidRPr="001957C7" w:rsidRDefault="00AE1DB1" w:rsidP="00AE1DB1">
            <w:r w:rsidRPr="001957C7">
              <w:t>In force</w:t>
            </w:r>
          </w:p>
        </w:tc>
        <w:tc>
          <w:tcPr>
            <w:tcW w:w="0" w:type="auto"/>
          </w:tcPr>
          <w:p w14:paraId="0F92DEC5" w14:textId="77777777" w:rsidR="00AE1DB1" w:rsidRPr="001957C7" w:rsidRDefault="00AE1DB1" w:rsidP="00AE1DB1">
            <w:r w:rsidRPr="001957C7">
              <w:t>TAP</w:t>
            </w:r>
          </w:p>
        </w:tc>
        <w:tc>
          <w:tcPr>
            <w:tcW w:w="0" w:type="auto"/>
          </w:tcPr>
          <w:p w14:paraId="1078E437" w14:textId="77777777" w:rsidR="00AE1DB1" w:rsidRPr="001957C7" w:rsidRDefault="00AE1DB1" w:rsidP="00AE1DB1">
            <w:r w:rsidRPr="001957C7">
              <w:t>Security guidelines for home area network (HAN) devices in smart grid systems</w:t>
            </w:r>
          </w:p>
        </w:tc>
      </w:tr>
      <w:tr w:rsidR="00AE1DB1" w:rsidRPr="001957C7" w14:paraId="046B59E0" w14:textId="77777777" w:rsidTr="00C65F17">
        <w:tc>
          <w:tcPr>
            <w:tcW w:w="0" w:type="auto"/>
          </w:tcPr>
          <w:p w14:paraId="5A9655F7" w14:textId="77777777" w:rsidR="00AE1DB1" w:rsidRPr="001957C7" w:rsidRDefault="00D3553A" w:rsidP="00AE1DB1">
            <w:hyperlink r:id="rId291" w:history="1">
              <w:r w:rsidR="00AE1DB1" w:rsidRPr="001957C7">
                <w:rPr>
                  <w:color w:val="0000FF"/>
                  <w:u w:val="single"/>
                </w:rPr>
                <w:t>X.1332</w:t>
              </w:r>
            </w:hyperlink>
          </w:p>
        </w:tc>
        <w:tc>
          <w:tcPr>
            <w:tcW w:w="0" w:type="auto"/>
          </w:tcPr>
          <w:p w14:paraId="546CCCCE" w14:textId="77777777" w:rsidR="00AE1DB1" w:rsidRPr="001957C7" w:rsidRDefault="00AE1DB1" w:rsidP="00AE1DB1">
            <w:r w:rsidRPr="001957C7">
              <w:t>2020-03-26</w:t>
            </w:r>
          </w:p>
        </w:tc>
        <w:tc>
          <w:tcPr>
            <w:tcW w:w="0" w:type="auto"/>
          </w:tcPr>
          <w:p w14:paraId="6CF9E023" w14:textId="77777777" w:rsidR="00AE1DB1" w:rsidRPr="001957C7" w:rsidRDefault="00AE1DB1" w:rsidP="00AE1DB1">
            <w:r w:rsidRPr="001957C7">
              <w:t>In force</w:t>
            </w:r>
          </w:p>
        </w:tc>
        <w:tc>
          <w:tcPr>
            <w:tcW w:w="0" w:type="auto"/>
          </w:tcPr>
          <w:p w14:paraId="49188EBB" w14:textId="77777777" w:rsidR="00AE1DB1" w:rsidRPr="001957C7" w:rsidRDefault="00AE1DB1" w:rsidP="00AE1DB1">
            <w:r w:rsidRPr="001957C7">
              <w:t>TAP</w:t>
            </w:r>
          </w:p>
        </w:tc>
        <w:tc>
          <w:tcPr>
            <w:tcW w:w="0" w:type="auto"/>
          </w:tcPr>
          <w:p w14:paraId="4E288B0D" w14:textId="77777777" w:rsidR="00AE1DB1" w:rsidRPr="001957C7" w:rsidRDefault="00AE1DB1" w:rsidP="00AE1DB1">
            <w:r w:rsidRPr="001957C7">
              <w:t>Security guidelines for smart metering services in smart grids</w:t>
            </w:r>
          </w:p>
        </w:tc>
      </w:tr>
      <w:tr w:rsidR="00AE1DB1" w:rsidRPr="001957C7" w14:paraId="7329C0DE" w14:textId="77777777" w:rsidTr="00C65F17">
        <w:tc>
          <w:tcPr>
            <w:tcW w:w="0" w:type="auto"/>
          </w:tcPr>
          <w:p w14:paraId="3FBC21F5" w14:textId="452239D0" w:rsidR="00AE1DB1" w:rsidRDefault="00AE1DB1" w:rsidP="00AE1DB1">
            <w:pPr>
              <w:rPr>
                <w:lang w:eastAsia="ko-KR"/>
              </w:rPr>
            </w:pPr>
            <w:r>
              <w:rPr>
                <w:rFonts w:hint="eastAsia"/>
                <w:lang w:eastAsia="ko-KR"/>
              </w:rPr>
              <w:t>X</w:t>
            </w:r>
            <w:r>
              <w:rPr>
                <w:lang w:eastAsia="ko-KR"/>
              </w:rPr>
              <w:t>.1333</w:t>
            </w:r>
          </w:p>
        </w:tc>
        <w:tc>
          <w:tcPr>
            <w:tcW w:w="0" w:type="auto"/>
          </w:tcPr>
          <w:p w14:paraId="2F6F94AA" w14:textId="3B2EFA48" w:rsidR="00AE1DB1" w:rsidRPr="001957C7" w:rsidRDefault="00AE1DB1" w:rsidP="00AE1DB1">
            <w:pPr>
              <w:rPr>
                <w:lang w:eastAsia="ko-KR"/>
              </w:rPr>
            </w:pPr>
            <w:r>
              <w:rPr>
                <w:rFonts w:hint="eastAsia"/>
                <w:lang w:eastAsia="ko-KR"/>
              </w:rPr>
              <w:t>2</w:t>
            </w:r>
            <w:r>
              <w:rPr>
                <w:lang w:eastAsia="ko-KR"/>
              </w:rPr>
              <w:t>022-01-07</w:t>
            </w:r>
          </w:p>
        </w:tc>
        <w:tc>
          <w:tcPr>
            <w:tcW w:w="0" w:type="auto"/>
          </w:tcPr>
          <w:p w14:paraId="66A7145F" w14:textId="073A1C58" w:rsidR="00AE1DB1" w:rsidRPr="001957C7" w:rsidRDefault="00AE1DB1" w:rsidP="00AE1DB1">
            <w:r w:rsidRPr="001957C7">
              <w:t>In force</w:t>
            </w:r>
          </w:p>
        </w:tc>
        <w:tc>
          <w:tcPr>
            <w:tcW w:w="0" w:type="auto"/>
          </w:tcPr>
          <w:p w14:paraId="32C57FD1" w14:textId="5B5E00FC" w:rsidR="00AE1DB1" w:rsidRPr="001957C7" w:rsidRDefault="00AE1DB1" w:rsidP="00AE1DB1">
            <w:r w:rsidRPr="001957C7">
              <w:t>TAP</w:t>
            </w:r>
          </w:p>
        </w:tc>
        <w:tc>
          <w:tcPr>
            <w:tcW w:w="0" w:type="auto"/>
          </w:tcPr>
          <w:p w14:paraId="5DC53FB4" w14:textId="2F2545D6" w:rsidR="00AE1DB1" w:rsidRPr="00AE1DB1" w:rsidRDefault="00AE1DB1" w:rsidP="00AE1DB1">
            <w:r w:rsidRPr="00AE1DB1">
              <w:t>Security guidelines for use of remote access tools in Internet-connected control systems</w:t>
            </w:r>
          </w:p>
        </w:tc>
      </w:tr>
      <w:tr w:rsidR="00AE1DB1" w:rsidRPr="001957C7" w14:paraId="0C4430B4" w14:textId="77777777" w:rsidTr="00C65F17">
        <w:tc>
          <w:tcPr>
            <w:tcW w:w="0" w:type="auto"/>
          </w:tcPr>
          <w:p w14:paraId="2563AC49" w14:textId="77777777" w:rsidR="00AE1DB1" w:rsidRPr="001957C7" w:rsidRDefault="00D3553A" w:rsidP="00AE1DB1">
            <w:hyperlink r:id="rId292" w:history="1">
              <w:r w:rsidR="00AE1DB1" w:rsidRPr="001957C7">
                <w:rPr>
                  <w:color w:val="0000FF"/>
                  <w:u w:val="single"/>
                </w:rPr>
                <w:t>X.1361</w:t>
              </w:r>
            </w:hyperlink>
          </w:p>
        </w:tc>
        <w:tc>
          <w:tcPr>
            <w:tcW w:w="0" w:type="auto"/>
          </w:tcPr>
          <w:p w14:paraId="7BD5320D" w14:textId="77777777" w:rsidR="00AE1DB1" w:rsidRPr="001957C7" w:rsidRDefault="00AE1DB1" w:rsidP="00AE1DB1">
            <w:r w:rsidRPr="001957C7">
              <w:t>2018-09-07</w:t>
            </w:r>
          </w:p>
        </w:tc>
        <w:tc>
          <w:tcPr>
            <w:tcW w:w="0" w:type="auto"/>
          </w:tcPr>
          <w:p w14:paraId="3CEE0C24" w14:textId="77777777" w:rsidR="00AE1DB1" w:rsidRPr="001957C7" w:rsidRDefault="00AE1DB1" w:rsidP="00AE1DB1">
            <w:r w:rsidRPr="001957C7">
              <w:t>In force</w:t>
            </w:r>
          </w:p>
        </w:tc>
        <w:tc>
          <w:tcPr>
            <w:tcW w:w="0" w:type="auto"/>
          </w:tcPr>
          <w:p w14:paraId="13549ED1" w14:textId="77777777" w:rsidR="00AE1DB1" w:rsidRPr="001957C7" w:rsidRDefault="00AE1DB1" w:rsidP="00AE1DB1">
            <w:r w:rsidRPr="001957C7">
              <w:t>TAP</w:t>
            </w:r>
          </w:p>
        </w:tc>
        <w:tc>
          <w:tcPr>
            <w:tcW w:w="0" w:type="auto"/>
          </w:tcPr>
          <w:p w14:paraId="305D7452" w14:textId="77777777" w:rsidR="00AE1DB1" w:rsidRPr="001957C7" w:rsidRDefault="00AE1DB1" w:rsidP="00AE1DB1">
            <w:r w:rsidRPr="001957C7">
              <w:t>Security framework for the Internet of things based on the gateway model</w:t>
            </w:r>
          </w:p>
        </w:tc>
      </w:tr>
      <w:tr w:rsidR="00AE1DB1" w:rsidRPr="001957C7" w14:paraId="3C8827B4" w14:textId="77777777" w:rsidTr="00C65F17">
        <w:tc>
          <w:tcPr>
            <w:tcW w:w="0" w:type="auto"/>
          </w:tcPr>
          <w:p w14:paraId="2F0D24BC" w14:textId="77777777" w:rsidR="00AE1DB1" w:rsidRPr="001957C7" w:rsidRDefault="00D3553A" w:rsidP="00AE1DB1">
            <w:hyperlink r:id="rId293" w:history="1">
              <w:r w:rsidR="00AE1DB1" w:rsidRPr="001957C7">
                <w:rPr>
                  <w:color w:val="0000FF"/>
                  <w:u w:val="single"/>
                </w:rPr>
                <w:t>X.1362</w:t>
              </w:r>
            </w:hyperlink>
          </w:p>
        </w:tc>
        <w:tc>
          <w:tcPr>
            <w:tcW w:w="0" w:type="auto"/>
          </w:tcPr>
          <w:p w14:paraId="264714BE" w14:textId="77777777" w:rsidR="00AE1DB1" w:rsidRPr="001957C7" w:rsidRDefault="00AE1DB1" w:rsidP="00AE1DB1">
            <w:r w:rsidRPr="001957C7">
              <w:t>2017-03-30</w:t>
            </w:r>
          </w:p>
        </w:tc>
        <w:tc>
          <w:tcPr>
            <w:tcW w:w="0" w:type="auto"/>
          </w:tcPr>
          <w:p w14:paraId="0FF38BB4" w14:textId="77777777" w:rsidR="00AE1DB1" w:rsidRPr="001957C7" w:rsidRDefault="00AE1DB1" w:rsidP="00AE1DB1">
            <w:r w:rsidRPr="001957C7">
              <w:t>In force</w:t>
            </w:r>
          </w:p>
        </w:tc>
        <w:tc>
          <w:tcPr>
            <w:tcW w:w="0" w:type="auto"/>
          </w:tcPr>
          <w:p w14:paraId="0D43213B" w14:textId="77777777" w:rsidR="00AE1DB1" w:rsidRPr="001957C7" w:rsidRDefault="00AE1DB1" w:rsidP="00AE1DB1">
            <w:r w:rsidRPr="001957C7">
              <w:t>TAP</w:t>
            </w:r>
          </w:p>
        </w:tc>
        <w:tc>
          <w:tcPr>
            <w:tcW w:w="0" w:type="auto"/>
          </w:tcPr>
          <w:p w14:paraId="635E87AF" w14:textId="77777777" w:rsidR="00AE1DB1" w:rsidRPr="001957C7" w:rsidRDefault="00AE1DB1" w:rsidP="00AE1DB1">
            <w:r w:rsidRPr="001957C7">
              <w:t>Simple encryption procedure for Internet of things (IoT) environments</w:t>
            </w:r>
          </w:p>
        </w:tc>
      </w:tr>
      <w:tr w:rsidR="00AE1DB1" w:rsidRPr="001957C7" w14:paraId="10F613B3" w14:textId="77777777" w:rsidTr="00C65F17">
        <w:tc>
          <w:tcPr>
            <w:tcW w:w="0" w:type="auto"/>
          </w:tcPr>
          <w:p w14:paraId="4E680A25" w14:textId="77777777" w:rsidR="00AE1DB1" w:rsidRPr="001957C7" w:rsidRDefault="00D3553A" w:rsidP="00AE1DB1">
            <w:hyperlink r:id="rId294" w:history="1">
              <w:r w:rsidR="00AE1DB1" w:rsidRPr="001957C7">
                <w:rPr>
                  <w:color w:val="0000FF"/>
                  <w:u w:val="single"/>
                </w:rPr>
                <w:t>X.1363</w:t>
              </w:r>
            </w:hyperlink>
          </w:p>
        </w:tc>
        <w:tc>
          <w:tcPr>
            <w:tcW w:w="0" w:type="auto"/>
          </w:tcPr>
          <w:p w14:paraId="0859FA8C" w14:textId="77777777" w:rsidR="00AE1DB1" w:rsidRPr="001957C7" w:rsidRDefault="00AE1DB1" w:rsidP="00AE1DB1">
            <w:r w:rsidRPr="001957C7">
              <w:t>2020-05-29</w:t>
            </w:r>
          </w:p>
        </w:tc>
        <w:tc>
          <w:tcPr>
            <w:tcW w:w="0" w:type="auto"/>
          </w:tcPr>
          <w:p w14:paraId="7EED7CCF" w14:textId="77777777" w:rsidR="00AE1DB1" w:rsidRPr="001957C7" w:rsidRDefault="00AE1DB1" w:rsidP="00AE1DB1">
            <w:r w:rsidRPr="001957C7">
              <w:t>In force</w:t>
            </w:r>
          </w:p>
        </w:tc>
        <w:tc>
          <w:tcPr>
            <w:tcW w:w="0" w:type="auto"/>
          </w:tcPr>
          <w:p w14:paraId="77DA1AFD" w14:textId="77777777" w:rsidR="00AE1DB1" w:rsidRPr="001957C7" w:rsidRDefault="00AE1DB1" w:rsidP="00AE1DB1">
            <w:r w:rsidRPr="001957C7">
              <w:t>TAP</w:t>
            </w:r>
          </w:p>
        </w:tc>
        <w:tc>
          <w:tcPr>
            <w:tcW w:w="0" w:type="auto"/>
          </w:tcPr>
          <w:p w14:paraId="054A5D9D" w14:textId="77777777" w:rsidR="00AE1DB1" w:rsidRPr="001957C7" w:rsidRDefault="00AE1DB1" w:rsidP="00AE1DB1">
            <w:r w:rsidRPr="001957C7">
              <w:t>Technical framework of personally identifiable information handling system in Internet of things environment</w:t>
            </w:r>
          </w:p>
        </w:tc>
      </w:tr>
      <w:tr w:rsidR="00AE1DB1" w:rsidRPr="001957C7" w14:paraId="48FE2D8D" w14:textId="77777777" w:rsidTr="00C65F17">
        <w:tc>
          <w:tcPr>
            <w:tcW w:w="0" w:type="auto"/>
          </w:tcPr>
          <w:p w14:paraId="4B5E6E54" w14:textId="77777777" w:rsidR="00AE1DB1" w:rsidRPr="001957C7" w:rsidRDefault="00D3553A" w:rsidP="00AE1DB1">
            <w:hyperlink r:id="rId295" w:history="1">
              <w:r w:rsidR="00AE1DB1" w:rsidRPr="001957C7">
                <w:rPr>
                  <w:color w:val="0000FF"/>
                  <w:u w:val="single"/>
                </w:rPr>
                <w:t>X.1364</w:t>
              </w:r>
            </w:hyperlink>
          </w:p>
        </w:tc>
        <w:tc>
          <w:tcPr>
            <w:tcW w:w="0" w:type="auto"/>
          </w:tcPr>
          <w:p w14:paraId="00BB5E1E" w14:textId="77777777" w:rsidR="00AE1DB1" w:rsidRPr="001957C7" w:rsidRDefault="00AE1DB1" w:rsidP="00AE1DB1">
            <w:r w:rsidRPr="001957C7">
              <w:t>2020-03-26</w:t>
            </w:r>
          </w:p>
        </w:tc>
        <w:tc>
          <w:tcPr>
            <w:tcW w:w="0" w:type="auto"/>
          </w:tcPr>
          <w:p w14:paraId="2F1650F5" w14:textId="77777777" w:rsidR="00AE1DB1" w:rsidRPr="001957C7" w:rsidRDefault="00AE1DB1" w:rsidP="00AE1DB1">
            <w:r w:rsidRPr="001957C7">
              <w:t>In force</w:t>
            </w:r>
          </w:p>
        </w:tc>
        <w:tc>
          <w:tcPr>
            <w:tcW w:w="0" w:type="auto"/>
          </w:tcPr>
          <w:p w14:paraId="062C995B" w14:textId="77777777" w:rsidR="00AE1DB1" w:rsidRPr="001957C7" w:rsidRDefault="00AE1DB1" w:rsidP="00AE1DB1">
            <w:r w:rsidRPr="001957C7">
              <w:t>TAP</w:t>
            </w:r>
          </w:p>
        </w:tc>
        <w:tc>
          <w:tcPr>
            <w:tcW w:w="0" w:type="auto"/>
          </w:tcPr>
          <w:p w14:paraId="7803E892" w14:textId="77777777" w:rsidR="00AE1DB1" w:rsidRPr="001957C7" w:rsidRDefault="00AE1DB1" w:rsidP="00AE1DB1">
            <w:r w:rsidRPr="001957C7">
              <w:t>Security requirements and framework for narrowband Internet of things</w:t>
            </w:r>
          </w:p>
        </w:tc>
      </w:tr>
      <w:tr w:rsidR="00AE1DB1" w:rsidRPr="001957C7" w14:paraId="351FFC8B" w14:textId="77777777" w:rsidTr="00C65F17">
        <w:tc>
          <w:tcPr>
            <w:tcW w:w="0" w:type="auto"/>
          </w:tcPr>
          <w:p w14:paraId="5A2649DF" w14:textId="77777777" w:rsidR="00AE1DB1" w:rsidRPr="001957C7" w:rsidRDefault="00D3553A" w:rsidP="00AE1DB1">
            <w:hyperlink r:id="rId296" w:history="1">
              <w:r w:rsidR="00AE1DB1" w:rsidRPr="001957C7">
                <w:rPr>
                  <w:color w:val="0000FF"/>
                  <w:u w:val="single"/>
                </w:rPr>
                <w:t>X.1365</w:t>
              </w:r>
            </w:hyperlink>
          </w:p>
        </w:tc>
        <w:tc>
          <w:tcPr>
            <w:tcW w:w="0" w:type="auto"/>
          </w:tcPr>
          <w:p w14:paraId="09ECCD14" w14:textId="77777777" w:rsidR="00AE1DB1" w:rsidRPr="001957C7" w:rsidRDefault="00AE1DB1" w:rsidP="00AE1DB1">
            <w:r w:rsidRPr="001957C7">
              <w:t>2020-03-26</w:t>
            </w:r>
          </w:p>
        </w:tc>
        <w:tc>
          <w:tcPr>
            <w:tcW w:w="0" w:type="auto"/>
          </w:tcPr>
          <w:p w14:paraId="5C841C4E" w14:textId="77777777" w:rsidR="00AE1DB1" w:rsidRPr="001957C7" w:rsidRDefault="00AE1DB1" w:rsidP="00AE1DB1">
            <w:r w:rsidRPr="001957C7">
              <w:t>In force</w:t>
            </w:r>
          </w:p>
        </w:tc>
        <w:tc>
          <w:tcPr>
            <w:tcW w:w="0" w:type="auto"/>
          </w:tcPr>
          <w:p w14:paraId="533EC456" w14:textId="77777777" w:rsidR="00AE1DB1" w:rsidRPr="001957C7" w:rsidRDefault="00AE1DB1" w:rsidP="00AE1DB1">
            <w:r w:rsidRPr="001957C7">
              <w:t>TAP</w:t>
            </w:r>
          </w:p>
        </w:tc>
        <w:tc>
          <w:tcPr>
            <w:tcW w:w="0" w:type="auto"/>
          </w:tcPr>
          <w:p w14:paraId="29FEF594" w14:textId="77777777" w:rsidR="00AE1DB1" w:rsidRPr="001957C7" w:rsidRDefault="00AE1DB1" w:rsidP="00AE1DB1">
            <w:r w:rsidRPr="001957C7">
              <w:t>Security methodology for the use of identity-based cryptography in support of Internet of things (IoT) services over telecommunication networks</w:t>
            </w:r>
          </w:p>
        </w:tc>
      </w:tr>
      <w:tr w:rsidR="00AE1DB1" w:rsidRPr="001957C7" w14:paraId="776BF683" w14:textId="77777777" w:rsidTr="00C65F17">
        <w:tc>
          <w:tcPr>
            <w:tcW w:w="0" w:type="auto"/>
          </w:tcPr>
          <w:p w14:paraId="272828CE" w14:textId="77777777" w:rsidR="00AE1DB1" w:rsidRPr="001957C7" w:rsidRDefault="00D3553A" w:rsidP="00AE1DB1">
            <w:hyperlink r:id="rId297" w:history="1">
              <w:r w:rsidR="00AE1DB1" w:rsidRPr="001957C7">
                <w:rPr>
                  <w:color w:val="0000FF"/>
                  <w:u w:val="single"/>
                </w:rPr>
                <w:t>X.1366</w:t>
              </w:r>
            </w:hyperlink>
          </w:p>
        </w:tc>
        <w:tc>
          <w:tcPr>
            <w:tcW w:w="0" w:type="auto"/>
          </w:tcPr>
          <w:p w14:paraId="4AB2252D" w14:textId="77777777" w:rsidR="00AE1DB1" w:rsidRPr="001957C7" w:rsidRDefault="00AE1DB1" w:rsidP="00AE1DB1">
            <w:r w:rsidRPr="001957C7">
              <w:t>2020-09-03</w:t>
            </w:r>
          </w:p>
        </w:tc>
        <w:tc>
          <w:tcPr>
            <w:tcW w:w="0" w:type="auto"/>
          </w:tcPr>
          <w:p w14:paraId="2F490DFC" w14:textId="77777777" w:rsidR="00AE1DB1" w:rsidRPr="001957C7" w:rsidRDefault="00AE1DB1" w:rsidP="00AE1DB1">
            <w:r w:rsidRPr="001957C7">
              <w:t>In force</w:t>
            </w:r>
          </w:p>
        </w:tc>
        <w:tc>
          <w:tcPr>
            <w:tcW w:w="0" w:type="auto"/>
          </w:tcPr>
          <w:p w14:paraId="20AA3FD6" w14:textId="77777777" w:rsidR="00AE1DB1" w:rsidRPr="001957C7" w:rsidRDefault="00AE1DB1" w:rsidP="00AE1DB1">
            <w:r w:rsidRPr="001957C7">
              <w:t>TAP</w:t>
            </w:r>
          </w:p>
        </w:tc>
        <w:tc>
          <w:tcPr>
            <w:tcW w:w="0" w:type="auto"/>
          </w:tcPr>
          <w:p w14:paraId="3E5FAC90" w14:textId="77777777" w:rsidR="00AE1DB1" w:rsidRPr="001957C7" w:rsidRDefault="00AE1DB1" w:rsidP="00AE1DB1">
            <w:r w:rsidRPr="001957C7">
              <w:t>Aggregate message authentication schemes for Internet of things environment</w:t>
            </w:r>
          </w:p>
        </w:tc>
      </w:tr>
      <w:tr w:rsidR="00AE1DB1" w:rsidRPr="001957C7" w14:paraId="18E326C8" w14:textId="77777777" w:rsidTr="00C65F17">
        <w:tc>
          <w:tcPr>
            <w:tcW w:w="0" w:type="auto"/>
          </w:tcPr>
          <w:p w14:paraId="03DCF681" w14:textId="77777777" w:rsidR="00AE1DB1" w:rsidRPr="001957C7" w:rsidRDefault="00D3553A" w:rsidP="00AE1DB1">
            <w:hyperlink r:id="rId298" w:history="1">
              <w:r w:rsidR="00AE1DB1" w:rsidRPr="001957C7">
                <w:rPr>
                  <w:color w:val="0000FF"/>
                  <w:u w:val="single"/>
                </w:rPr>
                <w:t>X.1367</w:t>
              </w:r>
            </w:hyperlink>
          </w:p>
        </w:tc>
        <w:tc>
          <w:tcPr>
            <w:tcW w:w="0" w:type="auto"/>
          </w:tcPr>
          <w:p w14:paraId="4EE97087" w14:textId="77777777" w:rsidR="00AE1DB1" w:rsidRPr="001957C7" w:rsidRDefault="00AE1DB1" w:rsidP="00AE1DB1">
            <w:r w:rsidRPr="001957C7">
              <w:t>2020-09-03</w:t>
            </w:r>
          </w:p>
        </w:tc>
        <w:tc>
          <w:tcPr>
            <w:tcW w:w="0" w:type="auto"/>
          </w:tcPr>
          <w:p w14:paraId="6C8ED7B0" w14:textId="77777777" w:rsidR="00AE1DB1" w:rsidRPr="001957C7" w:rsidRDefault="00AE1DB1" w:rsidP="00AE1DB1">
            <w:r w:rsidRPr="001957C7">
              <w:t>In force</w:t>
            </w:r>
          </w:p>
        </w:tc>
        <w:tc>
          <w:tcPr>
            <w:tcW w:w="0" w:type="auto"/>
          </w:tcPr>
          <w:p w14:paraId="3EF56350" w14:textId="77777777" w:rsidR="00AE1DB1" w:rsidRPr="001957C7" w:rsidRDefault="00AE1DB1" w:rsidP="00AE1DB1">
            <w:r w:rsidRPr="001957C7">
              <w:t>TAP</w:t>
            </w:r>
          </w:p>
        </w:tc>
        <w:tc>
          <w:tcPr>
            <w:tcW w:w="0" w:type="auto"/>
          </w:tcPr>
          <w:p w14:paraId="66EFCEF3" w14:textId="77777777" w:rsidR="00AE1DB1" w:rsidRPr="001957C7" w:rsidRDefault="00AE1DB1" w:rsidP="00AE1DB1">
            <w:r w:rsidRPr="001957C7">
              <w:t>Standard format for Internet of things error logs for security incident operations</w:t>
            </w:r>
          </w:p>
        </w:tc>
      </w:tr>
      <w:tr w:rsidR="00AE1DB1" w:rsidRPr="001957C7" w14:paraId="5981CF47" w14:textId="77777777" w:rsidTr="00C65F17">
        <w:tc>
          <w:tcPr>
            <w:tcW w:w="0" w:type="auto"/>
          </w:tcPr>
          <w:p w14:paraId="5D538CB6" w14:textId="77777777" w:rsidR="00AE1DB1" w:rsidRPr="001957C7" w:rsidRDefault="00D3553A" w:rsidP="00AE1DB1">
            <w:hyperlink r:id="rId299" w:history="1">
              <w:r w:rsidR="00AE1DB1" w:rsidRPr="001957C7">
                <w:rPr>
                  <w:color w:val="0000FF"/>
                  <w:u w:val="single"/>
                </w:rPr>
                <w:t>X.1368</w:t>
              </w:r>
            </w:hyperlink>
          </w:p>
        </w:tc>
        <w:tc>
          <w:tcPr>
            <w:tcW w:w="0" w:type="auto"/>
          </w:tcPr>
          <w:p w14:paraId="694A1BF3" w14:textId="77777777" w:rsidR="00AE1DB1" w:rsidRPr="001957C7" w:rsidRDefault="00AE1DB1" w:rsidP="00AE1DB1">
            <w:r w:rsidRPr="001957C7">
              <w:t>2021-01-07</w:t>
            </w:r>
          </w:p>
        </w:tc>
        <w:tc>
          <w:tcPr>
            <w:tcW w:w="0" w:type="auto"/>
          </w:tcPr>
          <w:p w14:paraId="5B1F2074" w14:textId="77777777" w:rsidR="00AE1DB1" w:rsidRPr="001957C7" w:rsidRDefault="00AE1DB1" w:rsidP="00AE1DB1">
            <w:r w:rsidRPr="001957C7">
              <w:t>In force</w:t>
            </w:r>
          </w:p>
        </w:tc>
        <w:tc>
          <w:tcPr>
            <w:tcW w:w="0" w:type="auto"/>
          </w:tcPr>
          <w:p w14:paraId="542CE08D" w14:textId="77777777" w:rsidR="00AE1DB1" w:rsidRPr="001957C7" w:rsidRDefault="00AE1DB1" w:rsidP="00AE1DB1">
            <w:r w:rsidRPr="001957C7">
              <w:t>TAP</w:t>
            </w:r>
          </w:p>
        </w:tc>
        <w:tc>
          <w:tcPr>
            <w:tcW w:w="0" w:type="auto"/>
          </w:tcPr>
          <w:p w14:paraId="58AF55F7" w14:textId="77777777" w:rsidR="00AE1DB1" w:rsidRPr="001957C7" w:rsidRDefault="00AE1DB1" w:rsidP="00AE1DB1">
            <w:r w:rsidRPr="001957C7">
              <w:t>Secure firmware or software update for Internet of things devices</w:t>
            </w:r>
          </w:p>
        </w:tc>
      </w:tr>
      <w:tr w:rsidR="00AE1DB1" w:rsidRPr="001957C7" w14:paraId="5C1EE931" w14:textId="77777777" w:rsidTr="00C65F17">
        <w:tc>
          <w:tcPr>
            <w:tcW w:w="0" w:type="auto"/>
          </w:tcPr>
          <w:p w14:paraId="4A920B86" w14:textId="146ECC88" w:rsidR="00AE1DB1" w:rsidRDefault="00AE1DB1" w:rsidP="00AE1DB1">
            <w:pPr>
              <w:rPr>
                <w:lang w:eastAsia="ko-KR"/>
              </w:rPr>
            </w:pPr>
            <w:r>
              <w:rPr>
                <w:rFonts w:hint="eastAsia"/>
                <w:lang w:eastAsia="ko-KR"/>
              </w:rPr>
              <w:t>X</w:t>
            </w:r>
            <w:r>
              <w:rPr>
                <w:lang w:eastAsia="ko-KR"/>
              </w:rPr>
              <w:t>.1369</w:t>
            </w:r>
          </w:p>
        </w:tc>
        <w:tc>
          <w:tcPr>
            <w:tcW w:w="0" w:type="auto"/>
          </w:tcPr>
          <w:p w14:paraId="5FD0F649" w14:textId="77F16BE8" w:rsidR="00AE1DB1" w:rsidRPr="001957C7" w:rsidRDefault="00AE1DB1" w:rsidP="00AE1DB1">
            <w:r w:rsidRPr="001957C7">
              <w:t>202</w:t>
            </w:r>
            <w:r>
              <w:t>2</w:t>
            </w:r>
            <w:r w:rsidRPr="001957C7">
              <w:t>-01-07</w:t>
            </w:r>
          </w:p>
        </w:tc>
        <w:tc>
          <w:tcPr>
            <w:tcW w:w="0" w:type="auto"/>
          </w:tcPr>
          <w:p w14:paraId="6E8529DB" w14:textId="515DB07F" w:rsidR="00AE1DB1" w:rsidRPr="001957C7" w:rsidRDefault="00AE1DB1" w:rsidP="00AE1DB1">
            <w:r w:rsidRPr="001957C7">
              <w:t>In force</w:t>
            </w:r>
          </w:p>
        </w:tc>
        <w:tc>
          <w:tcPr>
            <w:tcW w:w="0" w:type="auto"/>
          </w:tcPr>
          <w:p w14:paraId="05A3A083" w14:textId="1248C730" w:rsidR="00AE1DB1" w:rsidRPr="001957C7" w:rsidRDefault="00AE1DB1" w:rsidP="00AE1DB1">
            <w:r w:rsidRPr="001957C7">
              <w:t>TAP</w:t>
            </w:r>
          </w:p>
        </w:tc>
        <w:tc>
          <w:tcPr>
            <w:tcW w:w="0" w:type="auto"/>
          </w:tcPr>
          <w:p w14:paraId="71516F12" w14:textId="2677E7AC" w:rsidR="00AE1DB1" w:rsidRPr="001957C7" w:rsidRDefault="00AE1DB1" w:rsidP="00AE1DB1">
            <w:r w:rsidRPr="00AE1DB1">
              <w:t>Security Requirements for IoT Service Platform</w:t>
            </w:r>
          </w:p>
        </w:tc>
      </w:tr>
      <w:tr w:rsidR="00AE1DB1" w:rsidRPr="001957C7" w14:paraId="538910FD" w14:textId="77777777" w:rsidTr="00C65F17">
        <w:tc>
          <w:tcPr>
            <w:tcW w:w="0" w:type="auto"/>
          </w:tcPr>
          <w:p w14:paraId="63F9BBDF" w14:textId="77777777" w:rsidR="00AE1DB1" w:rsidRPr="001957C7" w:rsidRDefault="00D3553A" w:rsidP="00AE1DB1">
            <w:hyperlink r:id="rId300" w:history="1">
              <w:r w:rsidR="00AE1DB1" w:rsidRPr="001957C7">
                <w:rPr>
                  <w:color w:val="0000FF"/>
                  <w:u w:val="single"/>
                </w:rPr>
                <w:t>X.1371</w:t>
              </w:r>
            </w:hyperlink>
          </w:p>
        </w:tc>
        <w:tc>
          <w:tcPr>
            <w:tcW w:w="0" w:type="auto"/>
          </w:tcPr>
          <w:p w14:paraId="7EA9351F" w14:textId="77777777" w:rsidR="00AE1DB1" w:rsidRPr="001957C7" w:rsidRDefault="00AE1DB1" w:rsidP="00AE1DB1">
            <w:r w:rsidRPr="001957C7">
              <w:t>2020-05-29</w:t>
            </w:r>
          </w:p>
        </w:tc>
        <w:tc>
          <w:tcPr>
            <w:tcW w:w="0" w:type="auto"/>
          </w:tcPr>
          <w:p w14:paraId="3C67E1AB" w14:textId="77777777" w:rsidR="00AE1DB1" w:rsidRPr="001957C7" w:rsidRDefault="00AE1DB1" w:rsidP="00AE1DB1">
            <w:r w:rsidRPr="001957C7">
              <w:t>In force</w:t>
            </w:r>
          </w:p>
        </w:tc>
        <w:tc>
          <w:tcPr>
            <w:tcW w:w="0" w:type="auto"/>
          </w:tcPr>
          <w:p w14:paraId="78493D40" w14:textId="77777777" w:rsidR="00AE1DB1" w:rsidRPr="001957C7" w:rsidRDefault="00AE1DB1" w:rsidP="00AE1DB1">
            <w:r w:rsidRPr="001957C7">
              <w:t>TAP</w:t>
            </w:r>
          </w:p>
        </w:tc>
        <w:tc>
          <w:tcPr>
            <w:tcW w:w="0" w:type="auto"/>
          </w:tcPr>
          <w:p w14:paraId="2CBFC22D" w14:textId="77777777" w:rsidR="00AE1DB1" w:rsidRPr="001957C7" w:rsidRDefault="00AE1DB1" w:rsidP="00AE1DB1">
            <w:r w:rsidRPr="001957C7">
              <w:t>Security threats to connected vehicles</w:t>
            </w:r>
          </w:p>
        </w:tc>
      </w:tr>
      <w:tr w:rsidR="00AE1DB1" w:rsidRPr="001957C7" w14:paraId="34A0CC9D" w14:textId="77777777" w:rsidTr="00C65F17">
        <w:tc>
          <w:tcPr>
            <w:tcW w:w="0" w:type="auto"/>
          </w:tcPr>
          <w:p w14:paraId="4C5D8F2E" w14:textId="77777777" w:rsidR="00AE1DB1" w:rsidRPr="001957C7" w:rsidRDefault="00D3553A" w:rsidP="00AE1DB1">
            <w:hyperlink r:id="rId301" w:history="1">
              <w:r w:rsidR="00AE1DB1" w:rsidRPr="001957C7">
                <w:rPr>
                  <w:color w:val="0000FF"/>
                  <w:u w:val="single"/>
                </w:rPr>
                <w:t>X.1372</w:t>
              </w:r>
            </w:hyperlink>
          </w:p>
        </w:tc>
        <w:tc>
          <w:tcPr>
            <w:tcW w:w="0" w:type="auto"/>
          </w:tcPr>
          <w:p w14:paraId="3C4AA650" w14:textId="77777777" w:rsidR="00AE1DB1" w:rsidRPr="001957C7" w:rsidRDefault="00AE1DB1" w:rsidP="00AE1DB1">
            <w:r w:rsidRPr="001957C7">
              <w:t>2020-03-26</w:t>
            </w:r>
          </w:p>
        </w:tc>
        <w:tc>
          <w:tcPr>
            <w:tcW w:w="0" w:type="auto"/>
          </w:tcPr>
          <w:p w14:paraId="16DB134C" w14:textId="77777777" w:rsidR="00AE1DB1" w:rsidRPr="001957C7" w:rsidRDefault="00AE1DB1" w:rsidP="00AE1DB1">
            <w:r w:rsidRPr="001957C7">
              <w:t>In force</w:t>
            </w:r>
          </w:p>
        </w:tc>
        <w:tc>
          <w:tcPr>
            <w:tcW w:w="0" w:type="auto"/>
          </w:tcPr>
          <w:p w14:paraId="6D8001FB" w14:textId="77777777" w:rsidR="00AE1DB1" w:rsidRPr="001957C7" w:rsidRDefault="00AE1DB1" w:rsidP="00AE1DB1">
            <w:r w:rsidRPr="001957C7">
              <w:t>TAP</w:t>
            </w:r>
          </w:p>
        </w:tc>
        <w:tc>
          <w:tcPr>
            <w:tcW w:w="0" w:type="auto"/>
          </w:tcPr>
          <w:p w14:paraId="62D8DCF0" w14:textId="77777777" w:rsidR="00AE1DB1" w:rsidRPr="001957C7" w:rsidRDefault="00AE1DB1" w:rsidP="00AE1DB1">
            <w:r w:rsidRPr="001957C7">
              <w:t>Security guidelines for vehicle-to-everything (V2X) communication</w:t>
            </w:r>
          </w:p>
        </w:tc>
      </w:tr>
      <w:tr w:rsidR="00AE1DB1" w:rsidRPr="001957C7" w14:paraId="329A4E35" w14:textId="77777777" w:rsidTr="00C65F17">
        <w:tc>
          <w:tcPr>
            <w:tcW w:w="0" w:type="auto"/>
          </w:tcPr>
          <w:p w14:paraId="17D66C51" w14:textId="77777777" w:rsidR="00AE1DB1" w:rsidRPr="001957C7" w:rsidRDefault="00D3553A" w:rsidP="00AE1DB1">
            <w:hyperlink r:id="rId302" w:history="1">
              <w:r w:rsidR="00AE1DB1" w:rsidRPr="001957C7">
                <w:rPr>
                  <w:color w:val="0000FF"/>
                  <w:u w:val="single"/>
                </w:rPr>
                <w:t>X.1373</w:t>
              </w:r>
            </w:hyperlink>
          </w:p>
        </w:tc>
        <w:tc>
          <w:tcPr>
            <w:tcW w:w="0" w:type="auto"/>
          </w:tcPr>
          <w:p w14:paraId="18062BA1" w14:textId="77777777" w:rsidR="00AE1DB1" w:rsidRPr="001957C7" w:rsidRDefault="00AE1DB1" w:rsidP="00AE1DB1">
            <w:r w:rsidRPr="001957C7">
              <w:t>2017-03-30</w:t>
            </w:r>
          </w:p>
        </w:tc>
        <w:tc>
          <w:tcPr>
            <w:tcW w:w="0" w:type="auto"/>
          </w:tcPr>
          <w:p w14:paraId="3FC48EEA" w14:textId="77777777" w:rsidR="00AE1DB1" w:rsidRPr="001957C7" w:rsidRDefault="00AE1DB1" w:rsidP="00AE1DB1">
            <w:r w:rsidRPr="001957C7">
              <w:t>In force</w:t>
            </w:r>
          </w:p>
        </w:tc>
        <w:tc>
          <w:tcPr>
            <w:tcW w:w="0" w:type="auto"/>
          </w:tcPr>
          <w:p w14:paraId="72AB6F29" w14:textId="77777777" w:rsidR="00AE1DB1" w:rsidRPr="001957C7" w:rsidRDefault="00AE1DB1" w:rsidP="00AE1DB1">
            <w:r w:rsidRPr="001957C7">
              <w:t>TAP</w:t>
            </w:r>
          </w:p>
        </w:tc>
        <w:tc>
          <w:tcPr>
            <w:tcW w:w="0" w:type="auto"/>
          </w:tcPr>
          <w:p w14:paraId="35D47507" w14:textId="77777777" w:rsidR="00AE1DB1" w:rsidRPr="001957C7" w:rsidRDefault="00AE1DB1" w:rsidP="00AE1DB1">
            <w:r w:rsidRPr="001957C7">
              <w:t>Secure software update capability for intelligent transportation system communication devices</w:t>
            </w:r>
          </w:p>
        </w:tc>
      </w:tr>
      <w:tr w:rsidR="00AE1DB1" w:rsidRPr="001957C7" w14:paraId="53976CCA" w14:textId="77777777" w:rsidTr="00C65F17">
        <w:tc>
          <w:tcPr>
            <w:tcW w:w="0" w:type="auto"/>
          </w:tcPr>
          <w:p w14:paraId="64B717BA" w14:textId="77777777" w:rsidR="00AE1DB1" w:rsidRPr="001957C7" w:rsidRDefault="00D3553A" w:rsidP="00AE1DB1">
            <w:hyperlink r:id="rId303" w:history="1">
              <w:r w:rsidR="00AE1DB1" w:rsidRPr="001957C7">
                <w:rPr>
                  <w:color w:val="0000FF"/>
                  <w:u w:val="single"/>
                </w:rPr>
                <w:t>X.1374</w:t>
              </w:r>
            </w:hyperlink>
          </w:p>
        </w:tc>
        <w:tc>
          <w:tcPr>
            <w:tcW w:w="0" w:type="auto"/>
          </w:tcPr>
          <w:p w14:paraId="5F16178E" w14:textId="77777777" w:rsidR="00AE1DB1" w:rsidRPr="001957C7" w:rsidRDefault="00AE1DB1" w:rsidP="00AE1DB1">
            <w:r w:rsidRPr="001957C7">
              <w:t>2020-10-29</w:t>
            </w:r>
          </w:p>
        </w:tc>
        <w:tc>
          <w:tcPr>
            <w:tcW w:w="0" w:type="auto"/>
          </w:tcPr>
          <w:p w14:paraId="6D928C62" w14:textId="77777777" w:rsidR="00AE1DB1" w:rsidRPr="001957C7" w:rsidRDefault="00AE1DB1" w:rsidP="00AE1DB1">
            <w:r w:rsidRPr="001957C7">
              <w:t>In force</w:t>
            </w:r>
          </w:p>
        </w:tc>
        <w:tc>
          <w:tcPr>
            <w:tcW w:w="0" w:type="auto"/>
          </w:tcPr>
          <w:p w14:paraId="2A2077BA" w14:textId="77777777" w:rsidR="00AE1DB1" w:rsidRPr="001957C7" w:rsidRDefault="00AE1DB1" w:rsidP="00AE1DB1">
            <w:r w:rsidRPr="001957C7">
              <w:t>AAP</w:t>
            </w:r>
          </w:p>
        </w:tc>
        <w:tc>
          <w:tcPr>
            <w:tcW w:w="0" w:type="auto"/>
          </w:tcPr>
          <w:p w14:paraId="3A9DD23E" w14:textId="77777777" w:rsidR="00AE1DB1" w:rsidRPr="001957C7" w:rsidRDefault="00AE1DB1" w:rsidP="00AE1DB1">
            <w:r w:rsidRPr="001957C7">
              <w:t>Security requirements for external interfaces and devices with vehicle access capability</w:t>
            </w:r>
          </w:p>
        </w:tc>
      </w:tr>
      <w:tr w:rsidR="00AE1DB1" w:rsidRPr="001957C7" w14:paraId="38E59C29" w14:textId="77777777" w:rsidTr="00C65F17">
        <w:tc>
          <w:tcPr>
            <w:tcW w:w="0" w:type="auto"/>
          </w:tcPr>
          <w:p w14:paraId="73355A2C" w14:textId="77777777" w:rsidR="00AE1DB1" w:rsidRPr="001957C7" w:rsidRDefault="00D3553A" w:rsidP="00AE1DB1">
            <w:hyperlink r:id="rId304" w:history="1">
              <w:r w:rsidR="00AE1DB1" w:rsidRPr="001957C7">
                <w:rPr>
                  <w:color w:val="0000FF"/>
                  <w:u w:val="single"/>
                </w:rPr>
                <w:t>X.1375</w:t>
              </w:r>
            </w:hyperlink>
          </w:p>
        </w:tc>
        <w:tc>
          <w:tcPr>
            <w:tcW w:w="0" w:type="auto"/>
          </w:tcPr>
          <w:p w14:paraId="60D12D30" w14:textId="77777777" w:rsidR="00AE1DB1" w:rsidRPr="001957C7" w:rsidRDefault="00AE1DB1" w:rsidP="00AE1DB1">
            <w:r w:rsidRPr="001957C7">
              <w:t>2020-10-29</w:t>
            </w:r>
          </w:p>
        </w:tc>
        <w:tc>
          <w:tcPr>
            <w:tcW w:w="0" w:type="auto"/>
          </w:tcPr>
          <w:p w14:paraId="53BF7728" w14:textId="77777777" w:rsidR="00AE1DB1" w:rsidRPr="001957C7" w:rsidRDefault="00AE1DB1" w:rsidP="00AE1DB1">
            <w:r w:rsidRPr="001957C7">
              <w:t>In force</w:t>
            </w:r>
          </w:p>
        </w:tc>
        <w:tc>
          <w:tcPr>
            <w:tcW w:w="0" w:type="auto"/>
          </w:tcPr>
          <w:p w14:paraId="734B28DF" w14:textId="77777777" w:rsidR="00AE1DB1" w:rsidRPr="001957C7" w:rsidRDefault="00AE1DB1" w:rsidP="00AE1DB1">
            <w:r w:rsidRPr="001957C7">
              <w:t>AAP</w:t>
            </w:r>
          </w:p>
        </w:tc>
        <w:tc>
          <w:tcPr>
            <w:tcW w:w="0" w:type="auto"/>
          </w:tcPr>
          <w:p w14:paraId="256BF012" w14:textId="77777777" w:rsidR="00AE1DB1" w:rsidRPr="001957C7" w:rsidRDefault="00AE1DB1" w:rsidP="00AE1DB1">
            <w:r w:rsidRPr="001957C7">
              <w:t>Guidelines for an intrusion detection system for in-vehicle networks</w:t>
            </w:r>
          </w:p>
        </w:tc>
      </w:tr>
      <w:tr w:rsidR="00AE1DB1" w:rsidRPr="001957C7" w14:paraId="50DB7B4D" w14:textId="77777777" w:rsidTr="00C65F17">
        <w:tc>
          <w:tcPr>
            <w:tcW w:w="0" w:type="auto"/>
          </w:tcPr>
          <w:p w14:paraId="5BA49E85" w14:textId="77777777" w:rsidR="00AE1DB1" w:rsidRPr="001957C7" w:rsidRDefault="00D3553A" w:rsidP="00AE1DB1">
            <w:hyperlink r:id="rId305" w:history="1">
              <w:r w:rsidR="00AE1DB1" w:rsidRPr="001957C7">
                <w:rPr>
                  <w:color w:val="0000FF"/>
                  <w:u w:val="single"/>
                </w:rPr>
                <w:t>X.1376</w:t>
              </w:r>
            </w:hyperlink>
          </w:p>
        </w:tc>
        <w:tc>
          <w:tcPr>
            <w:tcW w:w="0" w:type="auto"/>
          </w:tcPr>
          <w:p w14:paraId="5562350C" w14:textId="77777777" w:rsidR="00AE1DB1" w:rsidRPr="001957C7" w:rsidRDefault="00AE1DB1" w:rsidP="00AE1DB1">
            <w:r w:rsidRPr="001957C7">
              <w:t>2021-01-07</w:t>
            </w:r>
          </w:p>
        </w:tc>
        <w:tc>
          <w:tcPr>
            <w:tcW w:w="0" w:type="auto"/>
          </w:tcPr>
          <w:p w14:paraId="3399FA4E" w14:textId="77777777" w:rsidR="00AE1DB1" w:rsidRPr="001957C7" w:rsidRDefault="00AE1DB1" w:rsidP="00AE1DB1">
            <w:r w:rsidRPr="001957C7">
              <w:t>In force</w:t>
            </w:r>
          </w:p>
        </w:tc>
        <w:tc>
          <w:tcPr>
            <w:tcW w:w="0" w:type="auto"/>
          </w:tcPr>
          <w:p w14:paraId="35246039" w14:textId="77777777" w:rsidR="00AE1DB1" w:rsidRPr="001957C7" w:rsidRDefault="00AE1DB1" w:rsidP="00AE1DB1">
            <w:r w:rsidRPr="001957C7">
              <w:t>TAP</w:t>
            </w:r>
          </w:p>
        </w:tc>
        <w:tc>
          <w:tcPr>
            <w:tcW w:w="0" w:type="auto"/>
          </w:tcPr>
          <w:p w14:paraId="4F8C3509" w14:textId="77777777" w:rsidR="00AE1DB1" w:rsidRPr="001957C7" w:rsidRDefault="00AE1DB1" w:rsidP="00AE1DB1">
            <w:r w:rsidRPr="001957C7">
              <w:t>Security-related misbehaviour detection mechanism using big data for connected vehicles</w:t>
            </w:r>
          </w:p>
        </w:tc>
      </w:tr>
      <w:tr w:rsidR="00AE1DB1" w:rsidRPr="001957C7" w14:paraId="29EC2DCF" w14:textId="77777777" w:rsidTr="00C65F17">
        <w:tc>
          <w:tcPr>
            <w:tcW w:w="0" w:type="auto"/>
          </w:tcPr>
          <w:p w14:paraId="0F161B6F" w14:textId="77777777" w:rsidR="00AE1DB1" w:rsidRPr="001957C7" w:rsidRDefault="00D3553A" w:rsidP="00AE1DB1">
            <w:hyperlink r:id="rId306" w:history="1">
              <w:r w:rsidR="00AE1DB1" w:rsidRPr="001957C7">
                <w:rPr>
                  <w:color w:val="0000FF"/>
                  <w:u w:val="single"/>
                </w:rPr>
                <w:t>X.1400</w:t>
              </w:r>
            </w:hyperlink>
          </w:p>
        </w:tc>
        <w:tc>
          <w:tcPr>
            <w:tcW w:w="0" w:type="auto"/>
          </w:tcPr>
          <w:p w14:paraId="5E27185C" w14:textId="77777777" w:rsidR="00AE1DB1" w:rsidRPr="001957C7" w:rsidRDefault="00AE1DB1" w:rsidP="00AE1DB1">
            <w:r w:rsidRPr="001957C7">
              <w:t>2020-10-29</w:t>
            </w:r>
          </w:p>
        </w:tc>
        <w:tc>
          <w:tcPr>
            <w:tcW w:w="0" w:type="auto"/>
          </w:tcPr>
          <w:p w14:paraId="1CDE739D" w14:textId="77777777" w:rsidR="00AE1DB1" w:rsidRPr="001957C7" w:rsidRDefault="00AE1DB1" w:rsidP="00AE1DB1">
            <w:r w:rsidRPr="001957C7">
              <w:t>In force</w:t>
            </w:r>
          </w:p>
        </w:tc>
        <w:tc>
          <w:tcPr>
            <w:tcW w:w="0" w:type="auto"/>
          </w:tcPr>
          <w:p w14:paraId="1D0620FC" w14:textId="77777777" w:rsidR="00AE1DB1" w:rsidRPr="001957C7" w:rsidRDefault="00AE1DB1" w:rsidP="00AE1DB1">
            <w:r w:rsidRPr="001957C7">
              <w:t>AAP</w:t>
            </w:r>
          </w:p>
        </w:tc>
        <w:tc>
          <w:tcPr>
            <w:tcW w:w="0" w:type="auto"/>
          </w:tcPr>
          <w:p w14:paraId="0F2C19F3" w14:textId="77777777" w:rsidR="00AE1DB1" w:rsidRPr="001957C7" w:rsidRDefault="00AE1DB1" w:rsidP="00AE1DB1">
            <w:r w:rsidRPr="001957C7">
              <w:t>Terms and definitions for distributed ledger technology</w:t>
            </w:r>
          </w:p>
        </w:tc>
      </w:tr>
      <w:tr w:rsidR="00AE1DB1" w:rsidRPr="001957C7" w14:paraId="1C0C42E7" w14:textId="77777777" w:rsidTr="00C65F17">
        <w:tc>
          <w:tcPr>
            <w:tcW w:w="0" w:type="auto"/>
          </w:tcPr>
          <w:p w14:paraId="64A63052" w14:textId="77777777" w:rsidR="00AE1DB1" w:rsidRPr="001957C7" w:rsidRDefault="00D3553A" w:rsidP="00AE1DB1">
            <w:hyperlink r:id="rId307" w:history="1">
              <w:r w:rsidR="00AE1DB1" w:rsidRPr="001957C7">
                <w:rPr>
                  <w:color w:val="0000FF"/>
                  <w:u w:val="single"/>
                </w:rPr>
                <w:t>X.1401</w:t>
              </w:r>
            </w:hyperlink>
          </w:p>
        </w:tc>
        <w:tc>
          <w:tcPr>
            <w:tcW w:w="0" w:type="auto"/>
          </w:tcPr>
          <w:p w14:paraId="569896A0" w14:textId="77777777" w:rsidR="00AE1DB1" w:rsidRPr="001957C7" w:rsidRDefault="00AE1DB1" w:rsidP="00AE1DB1">
            <w:r w:rsidRPr="001957C7">
              <w:t>2019-11-29</w:t>
            </w:r>
          </w:p>
        </w:tc>
        <w:tc>
          <w:tcPr>
            <w:tcW w:w="0" w:type="auto"/>
          </w:tcPr>
          <w:p w14:paraId="36D753FD" w14:textId="77777777" w:rsidR="00AE1DB1" w:rsidRPr="001957C7" w:rsidRDefault="00AE1DB1" w:rsidP="00AE1DB1">
            <w:r w:rsidRPr="001957C7">
              <w:t>In force</w:t>
            </w:r>
          </w:p>
        </w:tc>
        <w:tc>
          <w:tcPr>
            <w:tcW w:w="0" w:type="auto"/>
          </w:tcPr>
          <w:p w14:paraId="7DBDDEE8" w14:textId="77777777" w:rsidR="00AE1DB1" w:rsidRPr="001957C7" w:rsidRDefault="00AE1DB1" w:rsidP="00AE1DB1">
            <w:r w:rsidRPr="001957C7">
              <w:t>AAP</w:t>
            </w:r>
          </w:p>
        </w:tc>
        <w:tc>
          <w:tcPr>
            <w:tcW w:w="0" w:type="auto"/>
          </w:tcPr>
          <w:p w14:paraId="781D6DDA" w14:textId="77777777" w:rsidR="00AE1DB1" w:rsidRPr="001957C7" w:rsidRDefault="00AE1DB1" w:rsidP="00AE1DB1">
            <w:r w:rsidRPr="001957C7">
              <w:t>Security threats of distributed ledger technology</w:t>
            </w:r>
          </w:p>
        </w:tc>
      </w:tr>
      <w:tr w:rsidR="00AE1DB1" w:rsidRPr="001957C7" w14:paraId="5C5DD606" w14:textId="77777777" w:rsidTr="00C65F17">
        <w:tc>
          <w:tcPr>
            <w:tcW w:w="0" w:type="auto"/>
          </w:tcPr>
          <w:p w14:paraId="1D6F5164" w14:textId="77777777" w:rsidR="00AE1DB1" w:rsidRPr="001957C7" w:rsidRDefault="00D3553A" w:rsidP="00AE1DB1">
            <w:hyperlink r:id="rId308" w:history="1">
              <w:r w:rsidR="00AE1DB1" w:rsidRPr="001957C7">
                <w:rPr>
                  <w:color w:val="0000FF"/>
                  <w:u w:val="single"/>
                </w:rPr>
                <w:t>X.1402</w:t>
              </w:r>
            </w:hyperlink>
          </w:p>
        </w:tc>
        <w:tc>
          <w:tcPr>
            <w:tcW w:w="0" w:type="auto"/>
          </w:tcPr>
          <w:p w14:paraId="52922904" w14:textId="77777777" w:rsidR="00AE1DB1" w:rsidRPr="001957C7" w:rsidRDefault="00AE1DB1" w:rsidP="00AE1DB1">
            <w:r w:rsidRPr="001957C7">
              <w:t>2020-07-22</w:t>
            </w:r>
          </w:p>
        </w:tc>
        <w:tc>
          <w:tcPr>
            <w:tcW w:w="0" w:type="auto"/>
          </w:tcPr>
          <w:p w14:paraId="4C3C676D" w14:textId="77777777" w:rsidR="00AE1DB1" w:rsidRPr="001957C7" w:rsidRDefault="00AE1DB1" w:rsidP="00AE1DB1">
            <w:r w:rsidRPr="001957C7">
              <w:t>In force</w:t>
            </w:r>
          </w:p>
        </w:tc>
        <w:tc>
          <w:tcPr>
            <w:tcW w:w="0" w:type="auto"/>
          </w:tcPr>
          <w:p w14:paraId="4458ACCB" w14:textId="77777777" w:rsidR="00AE1DB1" w:rsidRPr="001957C7" w:rsidRDefault="00AE1DB1" w:rsidP="00AE1DB1">
            <w:r w:rsidRPr="001957C7">
              <w:t>AAP</w:t>
            </w:r>
          </w:p>
        </w:tc>
        <w:tc>
          <w:tcPr>
            <w:tcW w:w="0" w:type="auto"/>
          </w:tcPr>
          <w:p w14:paraId="18E9CCAD" w14:textId="77777777" w:rsidR="00AE1DB1" w:rsidRPr="001957C7" w:rsidRDefault="00AE1DB1" w:rsidP="00AE1DB1">
            <w:r w:rsidRPr="001957C7">
              <w:t>Security framework for distributed ledger technology</w:t>
            </w:r>
          </w:p>
        </w:tc>
      </w:tr>
      <w:tr w:rsidR="00AE1DB1" w:rsidRPr="001957C7" w14:paraId="2C30BB39" w14:textId="77777777" w:rsidTr="00C65F17">
        <w:tc>
          <w:tcPr>
            <w:tcW w:w="0" w:type="auto"/>
          </w:tcPr>
          <w:p w14:paraId="16E88178" w14:textId="77777777" w:rsidR="00AE1DB1" w:rsidRPr="001957C7" w:rsidRDefault="00D3553A" w:rsidP="00AE1DB1">
            <w:hyperlink r:id="rId309" w:history="1">
              <w:r w:rsidR="00AE1DB1" w:rsidRPr="001957C7">
                <w:rPr>
                  <w:color w:val="0000FF"/>
                  <w:u w:val="single"/>
                </w:rPr>
                <w:t>X.1403</w:t>
              </w:r>
            </w:hyperlink>
          </w:p>
        </w:tc>
        <w:tc>
          <w:tcPr>
            <w:tcW w:w="0" w:type="auto"/>
          </w:tcPr>
          <w:p w14:paraId="70BB9189" w14:textId="77777777" w:rsidR="00AE1DB1" w:rsidRPr="001957C7" w:rsidRDefault="00AE1DB1" w:rsidP="00AE1DB1">
            <w:r w:rsidRPr="001957C7">
              <w:t>2020-09-03</w:t>
            </w:r>
          </w:p>
        </w:tc>
        <w:tc>
          <w:tcPr>
            <w:tcW w:w="0" w:type="auto"/>
          </w:tcPr>
          <w:p w14:paraId="66CB36C5" w14:textId="77777777" w:rsidR="00AE1DB1" w:rsidRPr="001957C7" w:rsidRDefault="00AE1DB1" w:rsidP="00AE1DB1">
            <w:r w:rsidRPr="001957C7">
              <w:t>In force</w:t>
            </w:r>
          </w:p>
        </w:tc>
        <w:tc>
          <w:tcPr>
            <w:tcW w:w="0" w:type="auto"/>
          </w:tcPr>
          <w:p w14:paraId="1D01031A" w14:textId="77777777" w:rsidR="00AE1DB1" w:rsidRPr="001957C7" w:rsidRDefault="00AE1DB1" w:rsidP="00AE1DB1">
            <w:r w:rsidRPr="001957C7">
              <w:t>TAP</w:t>
            </w:r>
          </w:p>
        </w:tc>
        <w:tc>
          <w:tcPr>
            <w:tcW w:w="0" w:type="auto"/>
          </w:tcPr>
          <w:p w14:paraId="4AE0C6A0" w14:textId="77777777" w:rsidR="00AE1DB1" w:rsidRPr="001957C7" w:rsidRDefault="00AE1DB1" w:rsidP="00AE1DB1">
            <w:r w:rsidRPr="001957C7">
              <w:t>Security guidelines for using distributed ledger technology for decentralized identity management</w:t>
            </w:r>
          </w:p>
        </w:tc>
      </w:tr>
      <w:tr w:rsidR="00AE1DB1" w:rsidRPr="001957C7" w14:paraId="6E361B77" w14:textId="77777777" w:rsidTr="00C65F17">
        <w:tc>
          <w:tcPr>
            <w:tcW w:w="0" w:type="auto"/>
          </w:tcPr>
          <w:p w14:paraId="648B3E0A" w14:textId="77777777" w:rsidR="00AE1DB1" w:rsidRPr="001957C7" w:rsidRDefault="00D3553A" w:rsidP="00AE1DB1">
            <w:hyperlink r:id="rId310" w:history="1">
              <w:r w:rsidR="00AE1DB1" w:rsidRPr="001957C7">
                <w:rPr>
                  <w:color w:val="0000FF"/>
                  <w:u w:val="single"/>
                </w:rPr>
                <w:t>X.1404</w:t>
              </w:r>
            </w:hyperlink>
          </w:p>
        </w:tc>
        <w:tc>
          <w:tcPr>
            <w:tcW w:w="0" w:type="auto"/>
          </w:tcPr>
          <w:p w14:paraId="4CD7F8A6" w14:textId="77777777" w:rsidR="00AE1DB1" w:rsidRPr="001957C7" w:rsidRDefault="00AE1DB1" w:rsidP="00AE1DB1">
            <w:r w:rsidRPr="001957C7">
              <w:t>2020-10-29</w:t>
            </w:r>
          </w:p>
        </w:tc>
        <w:tc>
          <w:tcPr>
            <w:tcW w:w="0" w:type="auto"/>
          </w:tcPr>
          <w:p w14:paraId="146ACB2E" w14:textId="77777777" w:rsidR="00AE1DB1" w:rsidRPr="001957C7" w:rsidRDefault="00AE1DB1" w:rsidP="00AE1DB1">
            <w:r w:rsidRPr="001957C7">
              <w:t>In force</w:t>
            </w:r>
          </w:p>
        </w:tc>
        <w:tc>
          <w:tcPr>
            <w:tcW w:w="0" w:type="auto"/>
          </w:tcPr>
          <w:p w14:paraId="60015324" w14:textId="77777777" w:rsidR="00AE1DB1" w:rsidRPr="001957C7" w:rsidRDefault="00AE1DB1" w:rsidP="00AE1DB1">
            <w:r w:rsidRPr="001957C7">
              <w:t>AAP</w:t>
            </w:r>
          </w:p>
        </w:tc>
        <w:tc>
          <w:tcPr>
            <w:tcW w:w="0" w:type="auto"/>
          </w:tcPr>
          <w:p w14:paraId="2DDF6518" w14:textId="77777777" w:rsidR="00AE1DB1" w:rsidRPr="001957C7" w:rsidRDefault="00AE1DB1" w:rsidP="00AE1DB1">
            <w:r w:rsidRPr="001957C7">
              <w:t>Security assurance for distributed ledger technology</w:t>
            </w:r>
          </w:p>
        </w:tc>
      </w:tr>
      <w:tr w:rsidR="00AE1DB1" w:rsidRPr="001957C7" w14:paraId="79CC4F44" w14:textId="77777777" w:rsidTr="00C65F17">
        <w:tc>
          <w:tcPr>
            <w:tcW w:w="0" w:type="auto"/>
          </w:tcPr>
          <w:p w14:paraId="2CC88497" w14:textId="77777777" w:rsidR="00AE1DB1" w:rsidRPr="001957C7" w:rsidRDefault="00D3553A" w:rsidP="00AE1DB1">
            <w:hyperlink r:id="rId311" w:history="1">
              <w:r w:rsidR="00AE1DB1" w:rsidRPr="001957C7">
                <w:rPr>
                  <w:color w:val="0000FF"/>
                  <w:u w:val="single"/>
                </w:rPr>
                <w:t>X.1405</w:t>
              </w:r>
            </w:hyperlink>
          </w:p>
        </w:tc>
        <w:tc>
          <w:tcPr>
            <w:tcW w:w="0" w:type="auto"/>
          </w:tcPr>
          <w:p w14:paraId="23935F1D" w14:textId="77777777" w:rsidR="00AE1DB1" w:rsidRPr="001957C7" w:rsidRDefault="00AE1DB1" w:rsidP="00AE1DB1">
            <w:r w:rsidRPr="001957C7">
              <w:t>2021-06-29</w:t>
            </w:r>
          </w:p>
        </w:tc>
        <w:tc>
          <w:tcPr>
            <w:tcW w:w="0" w:type="auto"/>
          </w:tcPr>
          <w:p w14:paraId="67B48F3C" w14:textId="77777777" w:rsidR="00AE1DB1" w:rsidRPr="001957C7" w:rsidRDefault="00AE1DB1" w:rsidP="00AE1DB1">
            <w:r w:rsidRPr="001957C7">
              <w:t>In force</w:t>
            </w:r>
          </w:p>
        </w:tc>
        <w:tc>
          <w:tcPr>
            <w:tcW w:w="0" w:type="auto"/>
          </w:tcPr>
          <w:p w14:paraId="14E7D760" w14:textId="77777777" w:rsidR="00AE1DB1" w:rsidRPr="001957C7" w:rsidRDefault="00AE1DB1" w:rsidP="00AE1DB1">
            <w:r w:rsidRPr="001957C7">
              <w:t>AAP</w:t>
            </w:r>
          </w:p>
        </w:tc>
        <w:tc>
          <w:tcPr>
            <w:tcW w:w="0" w:type="auto"/>
          </w:tcPr>
          <w:p w14:paraId="1D3E4AE7" w14:textId="77777777" w:rsidR="00AE1DB1" w:rsidRPr="001957C7" w:rsidRDefault="00AE1DB1" w:rsidP="00AE1DB1">
            <w:r w:rsidRPr="001957C7">
              <w:t>Security threats and requirements for digital payment services based on distributed ledger technology</w:t>
            </w:r>
          </w:p>
        </w:tc>
      </w:tr>
      <w:tr w:rsidR="00AE1DB1" w:rsidRPr="001957C7" w14:paraId="1168054F" w14:textId="77777777" w:rsidTr="00C65F17">
        <w:tc>
          <w:tcPr>
            <w:tcW w:w="0" w:type="auto"/>
          </w:tcPr>
          <w:p w14:paraId="2E09CB41" w14:textId="77777777" w:rsidR="00AE1DB1" w:rsidRPr="001957C7" w:rsidRDefault="00D3553A" w:rsidP="00AE1DB1">
            <w:hyperlink r:id="rId312" w:history="1">
              <w:r w:rsidR="00AE1DB1" w:rsidRPr="001957C7">
                <w:rPr>
                  <w:color w:val="0000FF"/>
                  <w:u w:val="single"/>
                </w:rPr>
                <w:t>X.1406</w:t>
              </w:r>
            </w:hyperlink>
          </w:p>
        </w:tc>
        <w:tc>
          <w:tcPr>
            <w:tcW w:w="0" w:type="auto"/>
          </w:tcPr>
          <w:p w14:paraId="48C757A7" w14:textId="77777777" w:rsidR="00AE1DB1" w:rsidRPr="001957C7" w:rsidRDefault="00AE1DB1" w:rsidP="00AE1DB1">
            <w:r w:rsidRPr="001957C7">
              <w:t>2021-07-14</w:t>
            </w:r>
          </w:p>
        </w:tc>
        <w:tc>
          <w:tcPr>
            <w:tcW w:w="0" w:type="auto"/>
          </w:tcPr>
          <w:p w14:paraId="227A6FBF" w14:textId="77777777" w:rsidR="00AE1DB1" w:rsidRPr="001957C7" w:rsidRDefault="00AE1DB1" w:rsidP="00AE1DB1">
            <w:r w:rsidRPr="001957C7">
              <w:t>In force</w:t>
            </w:r>
          </w:p>
        </w:tc>
        <w:tc>
          <w:tcPr>
            <w:tcW w:w="0" w:type="auto"/>
          </w:tcPr>
          <w:p w14:paraId="4E1DB034" w14:textId="77777777" w:rsidR="00AE1DB1" w:rsidRPr="001957C7" w:rsidRDefault="00AE1DB1" w:rsidP="00AE1DB1">
            <w:r w:rsidRPr="001957C7">
              <w:t>AAP</w:t>
            </w:r>
          </w:p>
        </w:tc>
        <w:tc>
          <w:tcPr>
            <w:tcW w:w="0" w:type="auto"/>
          </w:tcPr>
          <w:p w14:paraId="63FD8F1C" w14:textId="77777777" w:rsidR="00AE1DB1" w:rsidRPr="001957C7" w:rsidRDefault="00AE1DB1" w:rsidP="00AE1DB1">
            <w:r w:rsidRPr="001957C7">
              <w:t>Security threats to online voting systems using distributed ledger technology</w:t>
            </w:r>
          </w:p>
        </w:tc>
      </w:tr>
      <w:tr w:rsidR="00AE1DB1" w:rsidRPr="001957C7" w14:paraId="7500D89B" w14:textId="77777777" w:rsidTr="00C65F17">
        <w:tc>
          <w:tcPr>
            <w:tcW w:w="0" w:type="auto"/>
          </w:tcPr>
          <w:p w14:paraId="2905654E" w14:textId="6F1FE94F" w:rsidR="00AE1DB1" w:rsidRDefault="00AE1DB1" w:rsidP="00AE1DB1">
            <w:pPr>
              <w:rPr>
                <w:lang w:eastAsia="ko-KR"/>
              </w:rPr>
            </w:pPr>
            <w:r>
              <w:rPr>
                <w:rFonts w:hint="eastAsia"/>
                <w:lang w:eastAsia="ko-KR"/>
              </w:rPr>
              <w:t>X</w:t>
            </w:r>
            <w:r>
              <w:rPr>
                <w:lang w:eastAsia="ko-KR"/>
              </w:rPr>
              <w:t>.1407</w:t>
            </w:r>
          </w:p>
        </w:tc>
        <w:tc>
          <w:tcPr>
            <w:tcW w:w="0" w:type="auto"/>
          </w:tcPr>
          <w:p w14:paraId="4F0C21A0" w14:textId="37A30A6B" w:rsidR="00AE1DB1" w:rsidRPr="001957C7" w:rsidRDefault="00AE1DB1" w:rsidP="00AE1DB1">
            <w:r w:rsidRPr="001957C7">
              <w:t>202</w:t>
            </w:r>
            <w:r>
              <w:t>2</w:t>
            </w:r>
            <w:r w:rsidRPr="001957C7">
              <w:t>-0</w:t>
            </w:r>
            <w:r>
              <w:t>1</w:t>
            </w:r>
            <w:r w:rsidRPr="001957C7">
              <w:t>-0</w:t>
            </w:r>
            <w:r>
              <w:t>7</w:t>
            </w:r>
          </w:p>
        </w:tc>
        <w:tc>
          <w:tcPr>
            <w:tcW w:w="0" w:type="auto"/>
          </w:tcPr>
          <w:p w14:paraId="1F72CB1F" w14:textId="187FF1D2" w:rsidR="00AE1DB1" w:rsidRPr="001957C7" w:rsidRDefault="00AE1DB1" w:rsidP="00AE1DB1">
            <w:r w:rsidRPr="001957C7">
              <w:t>In force</w:t>
            </w:r>
          </w:p>
        </w:tc>
        <w:tc>
          <w:tcPr>
            <w:tcW w:w="0" w:type="auto"/>
          </w:tcPr>
          <w:p w14:paraId="11E72F7E" w14:textId="7F6CC81F" w:rsidR="00AE1DB1" w:rsidRPr="001957C7" w:rsidRDefault="00AE1DB1" w:rsidP="00AE1DB1">
            <w:r w:rsidRPr="001957C7">
              <w:t>TAP</w:t>
            </w:r>
          </w:p>
        </w:tc>
        <w:tc>
          <w:tcPr>
            <w:tcW w:w="0" w:type="auto"/>
          </w:tcPr>
          <w:p w14:paraId="6D15B655" w14:textId="4D252DBF" w:rsidR="00AE1DB1" w:rsidRPr="001957C7" w:rsidRDefault="00AE1DB1" w:rsidP="00AE1DB1">
            <w:r w:rsidRPr="00AE1DB1">
              <w:t>Security requirements for digital integrity proofing service based on distributed ledger technology</w:t>
            </w:r>
          </w:p>
        </w:tc>
      </w:tr>
      <w:tr w:rsidR="00AE1DB1" w:rsidRPr="001957C7" w14:paraId="218B6C84" w14:textId="77777777" w:rsidTr="00C65F17">
        <w:tc>
          <w:tcPr>
            <w:tcW w:w="0" w:type="auto"/>
          </w:tcPr>
          <w:p w14:paraId="5EA05CE6" w14:textId="77777777" w:rsidR="00AE1DB1" w:rsidRPr="001957C7" w:rsidRDefault="00D3553A" w:rsidP="00AE1DB1">
            <w:hyperlink r:id="rId313" w:history="1">
              <w:r w:rsidR="00AE1DB1" w:rsidRPr="001957C7">
                <w:rPr>
                  <w:color w:val="0000FF"/>
                  <w:u w:val="single"/>
                </w:rPr>
                <w:t>X.1408</w:t>
              </w:r>
            </w:hyperlink>
          </w:p>
        </w:tc>
        <w:tc>
          <w:tcPr>
            <w:tcW w:w="0" w:type="auto"/>
          </w:tcPr>
          <w:p w14:paraId="4918BC0B" w14:textId="77777777" w:rsidR="00AE1DB1" w:rsidRPr="001957C7" w:rsidRDefault="00AE1DB1" w:rsidP="00AE1DB1">
            <w:r w:rsidRPr="001957C7">
              <w:t>2021-10-29</w:t>
            </w:r>
          </w:p>
        </w:tc>
        <w:tc>
          <w:tcPr>
            <w:tcW w:w="0" w:type="auto"/>
          </w:tcPr>
          <w:p w14:paraId="54F2DFB1" w14:textId="77777777" w:rsidR="00AE1DB1" w:rsidRPr="001957C7" w:rsidRDefault="00AE1DB1" w:rsidP="00AE1DB1">
            <w:r w:rsidRPr="001957C7">
              <w:t>In force</w:t>
            </w:r>
          </w:p>
        </w:tc>
        <w:tc>
          <w:tcPr>
            <w:tcW w:w="0" w:type="auto"/>
          </w:tcPr>
          <w:p w14:paraId="047C6026" w14:textId="77777777" w:rsidR="00AE1DB1" w:rsidRPr="001957C7" w:rsidRDefault="00AE1DB1" w:rsidP="00AE1DB1">
            <w:r w:rsidRPr="001957C7">
              <w:t>AAP</w:t>
            </w:r>
          </w:p>
        </w:tc>
        <w:tc>
          <w:tcPr>
            <w:tcW w:w="0" w:type="auto"/>
          </w:tcPr>
          <w:p w14:paraId="328132ED" w14:textId="77777777" w:rsidR="00AE1DB1" w:rsidRPr="001957C7" w:rsidRDefault="00AE1DB1" w:rsidP="00AE1DB1">
            <w:r w:rsidRPr="001957C7">
              <w:t>Security threats and requirements for data access and sharing based on the distributed ledger technology</w:t>
            </w:r>
          </w:p>
        </w:tc>
      </w:tr>
      <w:tr w:rsidR="00AE1DB1" w:rsidRPr="001957C7" w14:paraId="3C37E65B" w14:textId="77777777" w:rsidTr="00C65F17">
        <w:tc>
          <w:tcPr>
            <w:tcW w:w="0" w:type="auto"/>
          </w:tcPr>
          <w:p w14:paraId="7CCEC330" w14:textId="77777777" w:rsidR="00AE1DB1" w:rsidRPr="001957C7" w:rsidRDefault="00D3553A" w:rsidP="00AE1DB1">
            <w:hyperlink r:id="rId314" w:history="1">
              <w:r w:rsidR="00AE1DB1" w:rsidRPr="001957C7">
                <w:rPr>
                  <w:color w:val="0000FF"/>
                  <w:u w:val="single"/>
                </w:rPr>
                <w:t>X.1450</w:t>
              </w:r>
            </w:hyperlink>
          </w:p>
        </w:tc>
        <w:tc>
          <w:tcPr>
            <w:tcW w:w="0" w:type="auto"/>
          </w:tcPr>
          <w:p w14:paraId="23231455" w14:textId="77777777" w:rsidR="00AE1DB1" w:rsidRPr="001957C7" w:rsidRDefault="00AE1DB1" w:rsidP="00AE1DB1">
            <w:r w:rsidRPr="001957C7">
              <w:t>2018-10-14</w:t>
            </w:r>
          </w:p>
        </w:tc>
        <w:tc>
          <w:tcPr>
            <w:tcW w:w="0" w:type="auto"/>
          </w:tcPr>
          <w:p w14:paraId="13CFB927" w14:textId="77777777" w:rsidR="00AE1DB1" w:rsidRPr="001957C7" w:rsidRDefault="00AE1DB1" w:rsidP="00AE1DB1">
            <w:r w:rsidRPr="001957C7">
              <w:t>In force</w:t>
            </w:r>
          </w:p>
        </w:tc>
        <w:tc>
          <w:tcPr>
            <w:tcW w:w="0" w:type="auto"/>
          </w:tcPr>
          <w:p w14:paraId="22FED075" w14:textId="77777777" w:rsidR="00AE1DB1" w:rsidRPr="001957C7" w:rsidRDefault="00AE1DB1" w:rsidP="00AE1DB1">
            <w:r w:rsidRPr="001957C7">
              <w:t>AAP</w:t>
            </w:r>
          </w:p>
        </w:tc>
        <w:tc>
          <w:tcPr>
            <w:tcW w:w="0" w:type="auto"/>
          </w:tcPr>
          <w:p w14:paraId="248FD054" w14:textId="77777777" w:rsidR="00AE1DB1" w:rsidRPr="001957C7" w:rsidRDefault="00AE1DB1" w:rsidP="00AE1DB1">
            <w:r w:rsidRPr="001957C7">
              <w:t>Guidelines on hybrid authentication and key management mechanisms in the client-server model</w:t>
            </w:r>
          </w:p>
        </w:tc>
      </w:tr>
      <w:tr w:rsidR="00AE1DB1" w:rsidRPr="001957C7" w14:paraId="6BBB8B89" w14:textId="77777777" w:rsidTr="00C65F17">
        <w:tc>
          <w:tcPr>
            <w:tcW w:w="0" w:type="auto"/>
          </w:tcPr>
          <w:p w14:paraId="478D019B" w14:textId="77777777" w:rsidR="00AE1DB1" w:rsidRPr="001957C7" w:rsidRDefault="00D3553A" w:rsidP="00AE1DB1">
            <w:hyperlink r:id="rId315" w:history="1">
              <w:r w:rsidR="00AE1DB1" w:rsidRPr="001957C7">
                <w:rPr>
                  <w:color w:val="0000FF"/>
                  <w:u w:val="single"/>
                </w:rPr>
                <w:t>X.1451</w:t>
              </w:r>
            </w:hyperlink>
          </w:p>
        </w:tc>
        <w:tc>
          <w:tcPr>
            <w:tcW w:w="0" w:type="auto"/>
          </w:tcPr>
          <w:p w14:paraId="07837B44" w14:textId="77777777" w:rsidR="00AE1DB1" w:rsidRPr="001957C7" w:rsidRDefault="00AE1DB1" w:rsidP="00AE1DB1">
            <w:r w:rsidRPr="001957C7">
              <w:t>2020-05-29</w:t>
            </w:r>
          </w:p>
        </w:tc>
        <w:tc>
          <w:tcPr>
            <w:tcW w:w="0" w:type="auto"/>
          </w:tcPr>
          <w:p w14:paraId="5A1C9F04" w14:textId="77777777" w:rsidR="00AE1DB1" w:rsidRPr="001957C7" w:rsidRDefault="00AE1DB1" w:rsidP="00AE1DB1">
            <w:r w:rsidRPr="001957C7">
              <w:t>In force</w:t>
            </w:r>
          </w:p>
        </w:tc>
        <w:tc>
          <w:tcPr>
            <w:tcW w:w="0" w:type="auto"/>
          </w:tcPr>
          <w:p w14:paraId="170D48F4" w14:textId="77777777" w:rsidR="00AE1DB1" w:rsidRPr="001957C7" w:rsidRDefault="00AE1DB1" w:rsidP="00AE1DB1">
            <w:r w:rsidRPr="001957C7">
              <w:t>AAP</w:t>
            </w:r>
          </w:p>
        </w:tc>
        <w:tc>
          <w:tcPr>
            <w:tcW w:w="0" w:type="auto"/>
          </w:tcPr>
          <w:p w14:paraId="73B46CB7" w14:textId="77777777" w:rsidR="00AE1DB1" w:rsidRPr="001957C7" w:rsidRDefault="00AE1DB1" w:rsidP="00AE1DB1">
            <w:r w:rsidRPr="001957C7">
              <w:t>Risk identification to optimize authentication</w:t>
            </w:r>
          </w:p>
        </w:tc>
      </w:tr>
      <w:tr w:rsidR="00AE1DB1" w:rsidRPr="001957C7" w14:paraId="5205126F" w14:textId="77777777" w:rsidTr="00C65F17">
        <w:tc>
          <w:tcPr>
            <w:tcW w:w="0" w:type="auto"/>
          </w:tcPr>
          <w:p w14:paraId="14E4E5B5" w14:textId="77777777" w:rsidR="00AE1DB1" w:rsidRPr="001957C7" w:rsidRDefault="00D3553A" w:rsidP="00AE1DB1">
            <w:hyperlink r:id="rId316" w:history="1">
              <w:r w:rsidR="00AE1DB1" w:rsidRPr="001957C7">
                <w:rPr>
                  <w:color w:val="0000FF"/>
                  <w:u w:val="single"/>
                </w:rPr>
                <w:t>X.1452</w:t>
              </w:r>
            </w:hyperlink>
          </w:p>
        </w:tc>
        <w:tc>
          <w:tcPr>
            <w:tcW w:w="0" w:type="auto"/>
          </w:tcPr>
          <w:p w14:paraId="2C4D09A0" w14:textId="77777777" w:rsidR="00AE1DB1" w:rsidRPr="001957C7" w:rsidRDefault="00AE1DB1" w:rsidP="00AE1DB1">
            <w:r w:rsidRPr="001957C7">
              <w:t>2020-10-29</w:t>
            </w:r>
          </w:p>
        </w:tc>
        <w:tc>
          <w:tcPr>
            <w:tcW w:w="0" w:type="auto"/>
          </w:tcPr>
          <w:p w14:paraId="227713CC" w14:textId="77777777" w:rsidR="00AE1DB1" w:rsidRPr="001957C7" w:rsidRDefault="00AE1DB1" w:rsidP="00AE1DB1">
            <w:r w:rsidRPr="001957C7">
              <w:t>In force</w:t>
            </w:r>
          </w:p>
        </w:tc>
        <w:tc>
          <w:tcPr>
            <w:tcW w:w="0" w:type="auto"/>
          </w:tcPr>
          <w:p w14:paraId="4D3F3653" w14:textId="77777777" w:rsidR="00AE1DB1" w:rsidRPr="001957C7" w:rsidRDefault="00AE1DB1" w:rsidP="00AE1DB1">
            <w:r w:rsidRPr="001957C7">
              <w:t>AAP</w:t>
            </w:r>
          </w:p>
        </w:tc>
        <w:tc>
          <w:tcPr>
            <w:tcW w:w="0" w:type="auto"/>
          </w:tcPr>
          <w:p w14:paraId="0D13F75B" w14:textId="77777777" w:rsidR="00AE1DB1" w:rsidRPr="001957C7" w:rsidRDefault="00AE1DB1" w:rsidP="00AE1DB1">
            <w:r w:rsidRPr="001957C7">
              <w:t>Guidelines for security services provided by operators</w:t>
            </w:r>
          </w:p>
        </w:tc>
      </w:tr>
      <w:tr w:rsidR="00AE1DB1" w:rsidRPr="001957C7" w14:paraId="18C9D807" w14:textId="77777777" w:rsidTr="00C65F17">
        <w:tc>
          <w:tcPr>
            <w:tcW w:w="0" w:type="auto"/>
          </w:tcPr>
          <w:p w14:paraId="3078C35F" w14:textId="35F0629A" w:rsidR="00AE1DB1" w:rsidRDefault="00AE1DB1" w:rsidP="00AE1DB1">
            <w:pPr>
              <w:rPr>
                <w:lang w:eastAsia="ko-KR"/>
              </w:rPr>
            </w:pPr>
            <w:r>
              <w:rPr>
                <w:rFonts w:hint="eastAsia"/>
                <w:lang w:eastAsia="ko-KR"/>
              </w:rPr>
              <w:lastRenderedPageBreak/>
              <w:t>X</w:t>
            </w:r>
            <w:r>
              <w:rPr>
                <w:lang w:eastAsia="ko-KR"/>
              </w:rPr>
              <w:t>.1453</w:t>
            </w:r>
          </w:p>
        </w:tc>
        <w:tc>
          <w:tcPr>
            <w:tcW w:w="0" w:type="auto"/>
          </w:tcPr>
          <w:p w14:paraId="23EBD321" w14:textId="0AAD65D5" w:rsidR="00AE1DB1" w:rsidRPr="001957C7" w:rsidRDefault="00AE1DB1" w:rsidP="00AE1DB1">
            <w:r w:rsidRPr="001957C7">
              <w:t>202</w:t>
            </w:r>
            <w:r>
              <w:t>2</w:t>
            </w:r>
            <w:r w:rsidRPr="001957C7">
              <w:t>-0</w:t>
            </w:r>
            <w:r>
              <w:t>1</w:t>
            </w:r>
            <w:r w:rsidRPr="001957C7">
              <w:t>-0</w:t>
            </w:r>
            <w:r>
              <w:t>7</w:t>
            </w:r>
          </w:p>
        </w:tc>
        <w:tc>
          <w:tcPr>
            <w:tcW w:w="0" w:type="auto"/>
          </w:tcPr>
          <w:p w14:paraId="290F54A2" w14:textId="39285E3E" w:rsidR="00AE1DB1" w:rsidRPr="001957C7" w:rsidRDefault="00AE1DB1" w:rsidP="00AE1DB1">
            <w:r w:rsidRPr="001957C7">
              <w:t>In force</w:t>
            </w:r>
          </w:p>
        </w:tc>
        <w:tc>
          <w:tcPr>
            <w:tcW w:w="0" w:type="auto"/>
          </w:tcPr>
          <w:p w14:paraId="4C2E94CE" w14:textId="5CB43D66" w:rsidR="00AE1DB1" w:rsidRPr="001957C7" w:rsidRDefault="00AE1DB1" w:rsidP="00AE1DB1">
            <w:r w:rsidRPr="001957C7">
              <w:t>TAP</w:t>
            </w:r>
          </w:p>
        </w:tc>
        <w:tc>
          <w:tcPr>
            <w:tcW w:w="0" w:type="auto"/>
          </w:tcPr>
          <w:p w14:paraId="320F8764" w14:textId="2F7A1468" w:rsidR="00AE1DB1" w:rsidRPr="001957C7" w:rsidRDefault="00AE1DB1" w:rsidP="00AE1DB1">
            <w:r w:rsidRPr="00AE1DB1">
              <w:t>Security threats and requirements for video management systems</w:t>
            </w:r>
          </w:p>
        </w:tc>
      </w:tr>
      <w:tr w:rsidR="00AE1DB1" w:rsidRPr="001957C7" w14:paraId="59B9F059" w14:textId="77777777" w:rsidTr="00C65F17">
        <w:tc>
          <w:tcPr>
            <w:tcW w:w="0" w:type="auto"/>
          </w:tcPr>
          <w:p w14:paraId="27A104E4" w14:textId="77777777" w:rsidR="00AE1DB1" w:rsidRPr="001957C7" w:rsidRDefault="00D3553A" w:rsidP="00AE1DB1">
            <w:hyperlink r:id="rId317" w:history="1">
              <w:r w:rsidR="00AE1DB1" w:rsidRPr="001957C7">
                <w:rPr>
                  <w:color w:val="0000FF"/>
                  <w:u w:val="single"/>
                </w:rPr>
                <w:t>X.1470</w:t>
              </w:r>
            </w:hyperlink>
          </w:p>
        </w:tc>
        <w:tc>
          <w:tcPr>
            <w:tcW w:w="0" w:type="auto"/>
          </w:tcPr>
          <w:p w14:paraId="67456D20" w14:textId="77777777" w:rsidR="00AE1DB1" w:rsidRPr="001957C7" w:rsidRDefault="00AE1DB1" w:rsidP="00AE1DB1">
            <w:r w:rsidRPr="001957C7">
              <w:t>2021-11-13</w:t>
            </w:r>
          </w:p>
        </w:tc>
        <w:tc>
          <w:tcPr>
            <w:tcW w:w="0" w:type="auto"/>
          </w:tcPr>
          <w:p w14:paraId="6D785DB5" w14:textId="77777777" w:rsidR="00AE1DB1" w:rsidRPr="001957C7" w:rsidRDefault="00AE1DB1" w:rsidP="00AE1DB1">
            <w:r w:rsidRPr="001957C7">
              <w:t>In force</w:t>
            </w:r>
          </w:p>
        </w:tc>
        <w:tc>
          <w:tcPr>
            <w:tcW w:w="0" w:type="auto"/>
          </w:tcPr>
          <w:p w14:paraId="3DAFD6F9" w14:textId="77777777" w:rsidR="00AE1DB1" w:rsidRPr="001957C7" w:rsidRDefault="00AE1DB1" w:rsidP="00AE1DB1">
            <w:r w:rsidRPr="001957C7">
              <w:t>AAP</w:t>
            </w:r>
          </w:p>
        </w:tc>
        <w:tc>
          <w:tcPr>
            <w:tcW w:w="0" w:type="auto"/>
          </w:tcPr>
          <w:p w14:paraId="1DD6EFCB" w14:textId="77777777" w:rsidR="00AE1DB1" w:rsidRPr="001957C7" w:rsidRDefault="00AE1DB1" w:rsidP="00AE1DB1">
            <w:r w:rsidRPr="001957C7">
              <w:t>Security Guidelines of Web-based Online Customer Service</w:t>
            </w:r>
          </w:p>
        </w:tc>
      </w:tr>
      <w:tr w:rsidR="00AE1DB1" w:rsidRPr="001957C7" w14:paraId="42603BF3" w14:textId="77777777" w:rsidTr="00C65F17">
        <w:tc>
          <w:tcPr>
            <w:tcW w:w="0" w:type="auto"/>
          </w:tcPr>
          <w:p w14:paraId="4D46699D" w14:textId="77777777" w:rsidR="00AE1DB1" w:rsidRPr="001957C7" w:rsidRDefault="00D3553A" w:rsidP="00AE1DB1">
            <w:hyperlink r:id="rId318" w:history="1">
              <w:r w:rsidR="00AE1DB1" w:rsidRPr="001957C7">
                <w:rPr>
                  <w:color w:val="0000FF"/>
                  <w:u w:val="single"/>
                </w:rPr>
                <w:t>X.1500 (2011) Amd. 11</w:t>
              </w:r>
            </w:hyperlink>
          </w:p>
        </w:tc>
        <w:tc>
          <w:tcPr>
            <w:tcW w:w="0" w:type="auto"/>
          </w:tcPr>
          <w:p w14:paraId="214E795D" w14:textId="77777777" w:rsidR="00AE1DB1" w:rsidRPr="001957C7" w:rsidRDefault="00AE1DB1" w:rsidP="00AE1DB1">
            <w:r w:rsidRPr="001957C7">
              <w:t>2017-03-30</w:t>
            </w:r>
          </w:p>
        </w:tc>
        <w:tc>
          <w:tcPr>
            <w:tcW w:w="0" w:type="auto"/>
          </w:tcPr>
          <w:p w14:paraId="5A92A9A5" w14:textId="77777777" w:rsidR="00AE1DB1" w:rsidRPr="001957C7" w:rsidRDefault="00AE1DB1" w:rsidP="00AE1DB1">
            <w:r w:rsidRPr="001957C7">
              <w:t>Superseded</w:t>
            </w:r>
          </w:p>
        </w:tc>
        <w:tc>
          <w:tcPr>
            <w:tcW w:w="0" w:type="auto"/>
          </w:tcPr>
          <w:p w14:paraId="4782F602" w14:textId="77777777" w:rsidR="00AE1DB1" w:rsidRPr="001957C7" w:rsidRDefault="00AE1DB1" w:rsidP="00AE1DB1">
            <w:r w:rsidRPr="001957C7">
              <w:t>Agreement</w:t>
            </w:r>
          </w:p>
        </w:tc>
        <w:tc>
          <w:tcPr>
            <w:tcW w:w="0" w:type="auto"/>
          </w:tcPr>
          <w:p w14:paraId="0624871E" w14:textId="77777777" w:rsidR="00AE1DB1" w:rsidRPr="001957C7" w:rsidRDefault="00AE1DB1" w:rsidP="00AE1DB1">
            <w:r w:rsidRPr="001957C7">
              <w:t>Revised structured cybersecurity information exchange techniques</w:t>
            </w:r>
          </w:p>
        </w:tc>
      </w:tr>
      <w:tr w:rsidR="00AE1DB1" w:rsidRPr="001957C7" w14:paraId="5E0EE0BD" w14:textId="77777777" w:rsidTr="00C65F17">
        <w:tc>
          <w:tcPr>
            <w:tcW w:w="0" w:type="auto"/>
          </w:tcPr>
          <w:p w14:paraId="00E8C002" w14:textId="77777777" w:rsidR="00AE1DB1" w:rsidRPr="001957C7" w:rsidRDefault="00D3553A" w:rsidP="00AE1DB1">
            <w:hyperlink r:id="rId319" w:history="1">
              <w:r w:rsidR="00AE1DB1" w:rsidRPr="001957C7">
                <w:rPr>
                  <w:color w:val="0000FF"/>
                  <w:u w:val="single"/>
                </w:rPr>
                <w:t>X.1500 (2011) Amd. 12</w:t>
              </w:r>
            </w:hyperlink>
          </w:p>
        </w:tc>
        <w:tc>
          <w:tcPr>
            <w:tcW w:w="0" w:type="auto"/>
          </w:tcPr>
          <w:p w14:paraId="7C1AC153" w14:textId="77777777" w:rsidR="00AE1DB1" w:rsidRPr="001957C7" w:rsidRDefault="00AE1DB1" w:rsidP="00AE1DB1">
            <w:r w:rsidRPr="001957C7">
              <w:t>2018-03-29</w:t>
            </w:r>
          </w:p>
        </w:tc>
        <w:tc>
          <w:tcPr>
            <w:tcW w:w="0" w:type="auto"/>
          </w:tcPr>
          <w:p w14:paraId="29777AA0" w14:textId="77777777" w:rsidR="00AE1DB1" w:rsidRPr="001957C7" w:rsidRDefault="00AE1DB1" w:rsidP="00AE1DB1">
            <w:r w:rsidRPr="001957C7">
              <w:t>In force</w:t>
            </w:r>
          </w:p>
        </w:tc>
        <w:tc>
          <w:tcPr>
            <w:tcW w:w="0" w:type="auto"/>
          </w:tcPr>
          <w:p w14:paraId="67A819AC" w14:textId="77777777" w:rsidR="00AE1DB1" w:rsidRPr="001957C7" w:rsidRDefault="00AE1DB1" w:rsidP="00AE1DB1">
            <w:r w:rsidRPr="001957C7">
              <w:t>Agreement</w:t>
            </w:r>
          </w:p>
        </w:tc>
        <w:tc>
          <w:tcPr>
            <w:tcW w:w="0" w:type="auto"/>
          </w:tcPr>
          <w:p w14:paraId="36EDDB9D" w14:textId="77777777" w:rsidR="00AE1DB1" w:rsidRPr="001957C7" w:rsidRDefault="00AE1DB1" w:rsidP="00AE1DB1">
            <w:r w:rsidRPr="001957C7">
              <w:t>Revised structured cybersecurity information exchange techniques</w:t>
            </w:r>
          </w:p>
        </w:tc>
      </w:tr>
      <w:tr w:rsidR="00AE1DB1" w:rsidRPr="00D3553A" w14:paraId="0280E5DE" w14:textId="77777777" w:rsidTr="00C65F17">
        <w:tc>
          <w:tcPr>
            <w:tcW w:w="0" w:type="auto"/>
          </w:tcPr>
          <w:p w14:paraId="7BD0902B" w14:textId="77777777" w:rsidR="00AE1DB1" w:rsidRPr="001957C7" w:rsidRDefault="00D3553A" w:rsidP="00AE1DB1">
            <w:hyperlink r:id="rId320" w:history="1">
              <w:r w:rsidR="00AE1DB1" w:rsidRPr="001957C7">
                <w:rPr>
                  <w:color w:val="0000FF"/>
                  <w:u w:val="single"/>
                </w:rPr>
                <w:t>X.1541</w:t>
              </w:r>
            </w:hyperlink>
          </w:p>
        </w:tc>
        <w:tc>
          <w:tcPr>
            <w:tcW w:w="0" w:type="auto"/>
          </w:tcPr>
          <w:p w14:paraId="0B37B5D7" w14:textId="77777777" w:rsidR="00AE1DB1" w:rsidRPr="001957C7" w:rsidRDefault="00AE1DB1" w:rsidP="00AE1DB1">
            <w:r w:rsidRPr="001957C7">
              <w:t>2017-09-06</w:t>
            </w:r>
          </w:p>
        </w:tc>
        <w:tc>
          <w:tcPr>
            <w:tcW w:w="0" w:type="auto"/>
          </w:tcPr>
          <w:p w14:paraId="7347A217" w14:textId="77777777" w:rsidR="00AE1DB1" w:rsidRPr="001957C7" w:rsidRDefault="00AE1DB1" w:rsidP="00AE1DB1">
            <w:r w:rsidRPr="001957C7">
              <w:t>In force</w:t>
            </w:r>
          </w:p>
        </w:tc>
        <w:tc>
          <w:tcPr>
            <w:tcW w:w="0" w:type="auto"/>
          </w:tcPr>
          <w:p w14:paraId="1E2233E9" w14:textId="77777777" w:rsidR="00AE1DB1" w:rsidRPr="001957C7" w:rsidRDefault="00AE1DB1" w:rsidP="00AE1DB1">
            <w:r w:rsidRPr="001957C7">
              <w:t>TAP</w:t>
            </w:r>
          </w:p>
        </w:tc>
        <w:tc>
          <w:tcPr>
            <w:tcW w:w="0" w:type="auto"/>
          </w:tcPr>
          <w:p w14:paraId="212E2652" w14:textId="77777777" w:rsidR="00AE1DB1" w:rsidRPr="001957C7" w:rsidRDefault="00AE1DB1" w:rsidP="00AE1DB1">
            <w:pPr>
              <w:rPr>
                <w:lang w:val="fr-FR"/>
              </w:rPr>
            </w:pPr>
            <w:r w:rsidRPr="001957C7">
              <w:rPr>
                <w:lang w:val="fr-FR"/>
              </w:rPr>
              <w:t xml:space="preserve">Incident </w:t>
            </w:r>
            <w:proofErr w:type="spellStart"/>
            <w:r w:rsidRPr="001957C7">
              <w:rPr>
                <w:lang w:val="fr-FR"/>
              </w:rPr>
              <w:t>object</w:t>
            </w:r>
            <w:proofErr w:type="spellEnd"/>
            <w:r w:rsidRPr="001957C7">
              <w:rPr>
                <w:lang w:val="fr-FR"/>
              </w:rPr>
              <w:t xml:space="preserve"> description exchange format version 2</w:t>
            </w:r>
          </w:p>
        </w:tc>
      </w:tr>
      <w:tr w:rsidR="00AE1DB1" w:rsidRPr="001957C7" w14:paraId="7C2CC6F7" w14:textId="77777777" w:rsidTr="00C65F17">
        <w:tc>
          <w:tcPr>
            <w:tcW w:w="0" w:type="auto"/>
          </w:tcPr>
          <w:p w14:paraId="25FF3377" w14:textId="77777777" w:rsidR="00AE1DB1" w:rsidRPr="001957C7" w:rsidRDefault="00D3553A" w:rsidP="00AE1DB1">
            <w:r>
              <w:fldChar w:fldCharType="begin"/>
            </w:r>
            <w:r>
              <w:instrText xml:space="preserve"> HYPERLINK "http://handle.itu.int/11.1002/1000/13198" </w:instrText>
            </w:r>
            <w:r>
              <w:fldChar w:fldCharType="separate"/>
            </w:r>
            <w:r w:rsidR="00AE1DB1" w:rsidRPr="001957C7">
              <w:rPr>
                <w:color w:val="0000FF"/>
                <w:u w:val="single"/>
              </w:rPr>
              <w:t>X.1550</w:t>
            </w:r>
            <w:r>
              <w:rPr>
                <w:color w:val="0000FF"/>
                <w:u w:val="single"/>
              </w:rPr>
              <w:fldChar w:fldCharType="end"/>
            </w:r>
          </w:p>
        </w:tc>
        <w:tc>
          <w:tcPr>
            <w:tcW w:w="0" w:type="auto"/>
          </w:tcPr>
          <w:p w14:paraId="4A663074" w14:textId="77777777" w:rsidR="00AE1DB1" w:rsidRPr="001957C7" w:rsidRDefault="00AE1DB1" w:rsidP="00AE1DB1">
            <w:r w:rsidRPr="001957C7">
              <w:t>2017-03-30</w:t>
            </w:r>
          </w:p>
        </w:tc>
        <w:tc>
          <w:tcPr>
            <w:tcW w:w="0" w:type="auto"/>
          </w:tcPr>
          <w:p w14:paraId="4D5DA2EA" w14:textId="77777777" w:rsidR="00AE1DB1" w:rsidRPr="001957C7" w:rsidRDefault="00AE1DB1" w:rsidP="00AE1DB1">
            <w:r w:rsidRPr="001957C7">
              <w:t>In force</w:t>
            </w:r>
          </w:p>
        </w:tc>
        <w:tc>
          <w:tcPr>
            <w:tcW w:w="0" w:type="auto"/>
          </w:tcPr>
          <w:p w14:paraId="1C3FBD82" w14:textId="77777777" w:rsidR="00AE1DB1" w:rsidRPr="001957C7" w:rsidRDefault="00AE1DB1" w:rsidP="00AE1DB1">
            <w:r w:rsidRPr="001957C7">
              <w:t>TAP</w:t>
            </w:r>
          </w:p>
        </w:tc>
        <w:tc>
          <w:tcPr>
            <w:tcW w:w="0" w:type="auto"/>
          </w:tcPr>
          <w:p w14:paraId="5455D72D" w14:textId="77777777" w:rsidR="00AE1DB1" w:rsidRPr="001957C7" w:rsidRDefault="00AE1DB1" w:rsidP="00AE1DB1">
            <w:r w:rsidRPr="001957C7">
              <w:t>Access control models for incident exchange networks</w:t>
            </w:r>
          </w:p>
        </w:tc>
      </w:tr>
      <w:tr w:rsidR="00AE1DB1" w:rsidRPr="001957C7" w14:paraId="705F5F72" w14:textId="77777777" w:rsidTr="00C65F17">
        <w:tc>
          <w:tcPr>
            <w:tcW w:w="0" w:type="auto"/>
          </w:tcPr>
          <w:p w14:paraId="5CD9E7F7" w14:textId="77777777" w:rsidR="00AE1DB1" w:rsidRPr="001957C7" w:rsidRDefault="00D3553A" w:rsidP="00AE1DB1">
            <w:hyperlink r:id="rId321" w:history="1">
              <w:r w:rsidR="00AE1DB1" w:rsidRPr="001957C7">
                <w:rPr>
                  <w:color w:val="0000FF"/>
                  <w:u w:val="single"/>
                </w:rPr>
                <w:t>X.1603</w:t>
              </w:r>
            </w:hyperlink>
          </w:p>
        </w:tc>
        <w:tc>
          <w:tcPr>
            <w:tcW w:w="0" w:type="auto"/>
          </w:tcPr>
          <w:p w14:paraId="2EA4E0D9" w14:textId="77777777" w:rsidR="00AE1DB1" w:rsidRPr="001957C7" w:rsidRDefault="00AE1DB1" w:rsidP="00AE1DB1">
            <w:r w:rsidRPr="001957C7">
              <w:t>2018-03-29</w:t>
            </w:r>
          </w:p>
        </w:tc>
        <w:tc>
          <w:tcPr>
            <w:tcW w:w="0" w:type="auto"/>
          </w:tcPr>
          <w:p w14:paraId="0652B0D0" w14:textId="77777777" w:rsidR="00AE1DB1" w:rsidRPr="001957C7" w:rsidRDefault="00AE1DB1" w:rsidP="00AE1DB1">
            <w:r w:rsidRPr="001957C7">
              <w:t>In force</w:t>
            </w:r>
          </w:p>
        </w:tc>
        <w:tc>
          <w:tcPr>
            <w:tcW w:w="0" w:type="auto"/>
          </w:tcPr>
          <w:p w14:paraId="2D55D615" w14:textId="77777777" w:rsidR="00AE1DB1" w:rsidRPr="001957C7" w:rsidRDefault="00AE1DB1" w:rsidP="00AE1DB1">
            <w:r w:rsidRPr="001957C7">
              <w:t>TAP</w:t>
            </w:r>
          </w:p>
        </w:tc>
        <w:tc>
          <w:tcPr>
            <w:tcW w:w="0" w:type="auto"/>
          </w:tcPr>
          <w:p w14:paraId="5102B826" w14:textId="77777777" w:rsidR="00AE1DB1" w:rsidRPr="001957C7" w:rsidRDefault="00AE1DB1" w:rsidP="00AE1DB1">
            <w:r w:rsidRPr="001957C7">
              <w:t>Data security requirements for the monitoring service of cloud computing</w:t>
            </w:r>
          </w:p>
        </w:tc>
      </w:tr>
      <w:tr w:rsidR="00AE1DB1" w:rsidRPr="001957C7" w14:paraId="64174D3A" w14:textId="77777777" w:rsidTr="00C65F17">
        <w:tc>
          <w:tcPr>
            <w:tcW w:w="0" w:type="auto"/>
          </w:tcPr>
          <w:p w14:paraId="15DD89DC" w14:textId="77777777" w:rsidR="00AE1DB1" w:rsidRPr="001957C7" w:rsidRDefault="00D3553A" w:rsidP="00AE1DB1">
            <w:hyperlink r:id="rId322" w:history="1">
              <w:r w:rsidR="00AE1DB1" w:rsidRPr="001957C7">
                <w:rPr>
                  <w:color w:val="0000FF"/>
                  <w:u w:val="single"/>
                </w:rPr>
                <w:t>X.1604</w:t>
              </w:r>
            </w:hyperlink>
          </w:p>
        </w:tc>
        <w:tc>
          <w:tcPr>
            <w:tcW w:w="0" w:type="auto"/>
          </w:tcPr>
          <w:p w14:paraId="6EFE70B2" w14:textId="77777777" w:rsidR="00AE1DB1" w:rsidRPr="001957C7" w:rsidRDefault="00AE1DB1" w:rsidP="00AE1DB1">
            <w:r w:rsidRPr="001957C7">
              <w:t>2020-03-26</w:t>
            </w:r>
          </w:p>
        </w:tc>
        <w:tc>
          <w:tcPr>
            <w:tcW w:w="0" w:type="auto"/>
          </w:tcPr>
          <w:p w14:paraId="32364A36" w14:textId="77777777" w:rsidR="00AE1DB1" w:rsidRPr="001957C7" w:rsidRDefault="00AE1DB1" w:rsidP="00AE1DB1">
            <w:r w:rsidRPr="001957C7">
              <w:t>In force</w:t>
            </w:r>
          </w:p>
        </w:tc>
        <w:tc>
          <w:tcPr>
            <w:tcW w:w="0" w:type="auto"/>
          </w:tcPr>
          <w:p w14:paraId="67C9C2AC" w14:textId="77777777" w:rsidR="00AE1DB1" w:rsidRPr="001957C7" w:rsidRDefault="00AE1DB1" w:rsidP="00AE1DB1">
            <w:r w:rsidRPr="001957C7">
              <w:t>TAP</w:t>
            </w:r>
          </w:p>
        </w:tc>
        <w:tc>
          <w:tcPr>
            <w:tcW w:w="0" w:type="auto"/>
          </w:tcPr>
          <w:p w14:paraId="423E1E25" w14:textId="77777777" w:rsidR="00AE1DB1" w:rsidRPr="001957C7" w:rsidRDefault="00AE1DB1" w:rsidP="00AE1DB1">
            <w:r w:rsidRPr="001957C7">
              <w:t>Security requirements of Network as a Service (</w:t>
            </w:r>
            <w:proofErr w:type="spellStart"/>
            <w:r w:rsidRPr="001957C7">
              <w:t>NaaS</w:t>
            </w:r>
            <w:proofErr w:type="spellEnd"/>
            <w:r w:rsidRPr="001957C7">
              <w:t>) in cloud computing</w:t>
            </w:r>
          </w:p>
        </w:tc>
      </w:tr>
      <w:tr w:rsidR="00AE1DB1" w:rsidRPr="001957C7" w14:paraId="5F13B67E" w14:textId="77777777" w:rsidTr="00C65F17">
        <w:tc>
          <w:tcPr>
            <w:tcW w:w="0" w:type="auto"/>
          </w:tcPr>
          <w:p w14:paraId="6CFA9777" w14:textId="77777777" w:rsidR="00AE1DB1" w:rsidRPr="001957C7" w:rsidRDefault="00D3553A" w:rsidP="00AE1DB1">
            <w:hyperlink r:id="rId323" w:history="1">
              <w:r w:rsidR="00AE1DB1" w:rsidRPr="001957C7">
                <w:rPr>
                  <w:color w:val="0000FF"/>
                  <w:u w:val="single"/>
                </w:rPr>
                <w:t>X.1605</w:t>
              </w:r>
            </w:hyperlink>
          </w:p>
        </w:tc>
        <w:tc>
          <w:tcPr>
            <w:tcW w:w="0" w:type="auto"/>
          </w:tcPr>
          <w:p w14:paraId="6491918F" w14:textId="77777777" w:rsidR="00AE1DB1" w:rsidRPr="001957C7" w:rsidRDefault="00AE1DB1" w:rsidP="00AE1DB1">
            <w:r w:rsidRPr="001957C7">
              <w:t>2020-03-26</w:t>
            </w:r>
          </w:p>
        </w:tc>
        <w:tc>
          <w:tcPr>
            <w:tcW w:w="0" w:type="auto"/>
          </w:tcPr>
          <w:p w14:paraId="3F8A195B" w14:textId="77777777" w:rsidR="00AE1DB1" w:rsidRPr="001957C7" w:rsidRDefault="00AE1DB1" w:rsidP="00AE1DB1">
            <w:r w:rsidRPr="001957C7">
              <w:t>In force</w:t>
            </w:r>
          </w:p>
        </w:tc>
        <w:tc>
          <w:tcPr>
            <w:tcW w:w="0" w:type="auto"/>
          </w:tcPr>
          <w:p w14:paraId="2FFB7BF2" w14:textId="77777777" w:rsidR="00AE1DB1" w:rsidRPr="001957C7" w:rsidRDefault="00AE1DB1" w:rsidP="00AE1DB1">
            <w:r w:rsidRPr="001957C7">
              <w:t>TAP</w:t>
            </w:r>
          </w:p>
        </w:tc>
        <w:tc>
          <w:tcPr>
            <w:tcW w:w="0" w:type="auto"/>
          </w:tcPr>
          <w:p w14:paraId="5DCEBC1E" w14:textId="77777777" w:rsidR="00AE1DB1" w:rsidRPr="001957C7" w:rsidRDefault="00AE1DB1" w:rsidP="00AE1DB1">
            <w:r w:rsidRPr="001957C7">
              <w:t>Security requirements of public Infrastructure as a Service (IaaS) in cloud computing</w:t>
            </w:r>
          </w:p>
        </w:tc>
      </w:tr>
      <w:tr w:rsidR="00AE1DB1" w:rsidRPr="001957C7" w14:paraId="0EFE9363" w14:textId="77777777" w:rsidTr="00C65F17">
        <w:tc>
          <w:tcPr>
            <w:tcW w:w="0" w:type="auto"/>
          </w:tcPr>
          <w:p w14:paraId="124CF9AF" w14:textId="77777777" w:rsidR="00AE1DB1" w:rsidRPr="001957C7" w:rsidRDefault="00D3553A" w:rsidP="00AE1DB1">
            <w:hyperlink r:id="rId324" w:history="1">
              <w:r w:rsidR="00AE1DB1" w:rsidRPr="001957C7">
                <w:rPr>
                  <w:color w:val="0000FF"/>
                  <w:u w:val="single"/>
                </w:rPr>
                <w:t>X.1606</w:t>
              </w:r>
            </w:hyperlink>
          </w:p>
        </w:tc>
        <w:tc>
          <w:tcPr>
            <w:tcW w:w="0" w:type="auto"/>
          </w:tcPr>
          <w:p w14:paraId="2E13765B" w14:textId="77777777" w:rsidR="00AE1DB1" w:rsidRPr="001957C7" w:rsidRDefault="00AE1DB1" w:rsidP="00AE1DB1">
            <w:r w:rsidRPr="001957C7">
              <w:t>2020-09-03</w:t>
            </w:r>
          </w:p>
        </w:tc>
        <w:tc>
          <w:tcPr>
            <w:tcW w:w="0" w:type="auto"/>
          </w:tcPr>
          <w:p w14:paraId="3BB05B59" w14:textId="77777777" w:rsidR="00AE1DB1" w:rsidRPr="001957C7" w:rsidRDefault="00AE1DB1" w:rsidP="00AE1DB1">
            <w:r w:rsidRPr="001957C7">
              <w:t>In force</w:t>
            </w:r>
          </w:p>
        </w:tc>
        <w:tc>
          <w:tcPr>
            <w:tcW w:w="0" w:type="auto"/>
          </w:tcPr>
          <w:p w14:paraId="77AD3A73" w14:textId="77777777" w:rsidR="00AE1DB1" w:rsidRPr="001957C7" w:rsidRDefault="00AE1DB1" w:rsidP="00AE1DB1">
            <w:r w:rsidRPr="001957C7">
              <w:t>TAP</w:t>
            </w:r>
          </w:p>
        </w:tc>
        <w:tc>
          <w:tcPr>
            <w:tcW w:w="0" w:type="auto"/>
          </w:tcPr>
          <w:p w14:paraId="4BA834CE" w14:textId="77777777" w:rsidR="00AE1DB1" w:rsidRPr="001957C7" w:rsidRDefault="00AE1DB1" w:rsidP="00AE1DB1">
            <w:r w:rsidRPr="001957C7">
              <w:t xml:space="preserve">Security requirements for communications as a service application </w:t>
            </w:r>
            <w:proofErr w:type="gramStart"/>
            <w:r w:rsidRPr="001957C7">
              <w:t>environments</w:t>
            </w:r>
            <w:proofErr w:type="gramEnd"/>
          </w:p>
        </w:tc>
      </w:tr>
      <w:tr w:rsidR="00E951EC" w:rsidRPr="001957C7" w14:paraId="0F9FCDE7" w14:textId="77777777" w:rsidTr="00C65F17">
        <w:tc>
          <w:tcPr>
            <w:tcW w:w="0" w:type="auto"/>
          </w:tcPr>
          <w:p w14:paraId="3D8D3251" w14:textId="397A44C3" w:rsidR="00E951EC" w:rsidRDefault="00E951EC" w:rsidP="00E951EC">
            <w:pPr>
              <w:rPr>
                <w:lang w:eastAsia="ko-KR"/>
              </w:rPr>
            </w:pPr>
            <w:r>
              <w:rPr>
                <w:rFonts w:hint="eastAsia"/>
                <w:lang w:eastAsia="ko-KR"/>
              </w:rPr>
              <w:t>X</w:t>
            </w:r>
            <w:r>
              <w:rPr>
                <w:lang w:eastAsia="ko-KR"/>
              </w:rPr>
              <w:t>.1643</w:t>
            </w:r>
          </w:p>
        </w:tc>
        <w:tc>
          <w:tcPr>
            <w:tcW w:w="0" w:type="auto"/>
          </w:tcPr>
          <w:p w14:paraId="6CD02E4E" w14:textId="49778974" w:rsidR="00E951EC" w:rsidRPr="001957C7" w:rsidRDefault="00E951EC" w:rsidP="00E951EC">
            <w:r w:rsidRPr="001957C7">
              <w:t>20</w:t>
            </w:r>
            <w:r>
              <w:t>22</w:t>
            </w:r>
            <w:r w:rsidRPr="001957C7">
              <w:t>-0</w:t>
            </w:r>
            <w:r>
              <w:t>1</w:t>
            </w:r>
            <w:r w:rsidRPr="001957C7">
              <w:t>-</w:t>
            </w:r>
            <w:r>
              <w:t>07</w:t>
            </w:r>
          </w:p>
        </w:tc>
        <w:tc>
          <w:tcPr>
            <w:tcW w:w="0" w:type="auto"/>
          </w:tcPr>
          <w:p w14:paraId="098D6139" w14:textId="6F8CF8B9" w:rsidR="00E951EC" w:rsidRPr="001957C7" w:rsidRDefault="00E951EC" w:rsidP="00E951EC">
            <w:r w:rsidRPr="001957C7">
              <w:t>In force</w:t>
            </w:r>
          </w:p>
        </w:tc>
        <w:tc>
          <w:tcPr>
            <w:tcW w:w="0" w:type="auto"/>
          </w:tcPr>
          <w:p w14:paraId="0FD776FD" w14:textId="0E2EBC65" w:rsidR="00E951EC" w:rsidRPr="001957C7" w:rsidRDefault="00E951EC" w:rsidP="00E951EC">
            <w:r w:rsidRPr="001957C7">
              <w:t>TAP</w:t>
            </w:r>
          </w:p>
        </w:tc>
        <w:tc>
          <w:tcPr>
            <w:tcW w:w="0" w:type="auto"/>
          </w:tcPr>
          <w:p w14:paraId="57FC92FD" w14:textId="287EAAD5" w:rsidR="00E951EC" w:rsidRPr="001957C7" w:rsidRDefault="00E951EC" w:rsidP="00E951EC">
            <w:r w:rsidRPr="00E951EC">
              <w:t xml:space="preserve">Security </w:t>
            </w:r>
            <w:r>
              <w:t xml:space="preserve">requirements and </w:t>
            </w:r>
            <w:r w:rsidRPr="00E951EC">
              <w:t>guidelines for big data infrastructure and platform</w:t>
            </w:r>
          </w:p>
        </w:tc>
      </w:tr>
      <w:tr w:rsidR="00E951EC" w:rsidRPr="001957C7" w14:paraId="25D0D1FD" w14:textId="77777777" w:rsidTr="00C65F17">
        <w:tc>
          <w:tcPr>
            <w:tcW w:w="0" w:type="auto"/>
          </w:tcPr>
          <w:p w14:paraId="5768FA8E" w14:textId="77777777" w:rsidR="00E951EC" w:rsidRPr="001957C7" w:rsidRDefault="00D3553A" w:rsidP="00E951EC">
            <w:hyperlink r:id="rId325" w:history="1">
              <w:r w:rsidR="00E951EC" w:rsidRPr="001957C7">
                <w:rPr>
                  <w:color w:val="0000FF"/>
                  <w:u w:val="single"/>
                </w:rPr>
                <w:t>X.1702</w:t>
              </w:r>
            </w:hyperlink>
          </w:p>
        </w:tc>
        <w:tc>
          <w:tcPr>
            <w:tcW w:w="0" w:type="auto"/>
          </w:tcPr>
          <w:p w14:paraId="7160FF43" w14:textId="77777777" w:rsidR="00E951EC" w:rsidRPr="001957C7" w:rsidRDefault="00E951EC" w:rsidP="00E951EC">
            <w:r w:rsidRPr="001957C7">
              <w:t>2019-11-13</w:t>
            </w:r>
          </w:p>
        </w:tc>
        <w:tc>
          <w:tcPr>
            <w:tcW w:w="0" w:type="auto"/>
          </w:tcPr>
          <w:p w14:paraId="312D99D6" w14:textId="77777777" w:rsidR="00E951EC" w:rsidRPr="001957C7" w:rsidRDefault="00E951EC" w:rsidP="00E951EC">
            <w:r w:rsidRPr="001957C7">
              <w:t>In force</w:t>
            </w:r>
          </w:p>
        </w:tc>
        <w:tc>
          <w:tcPr>
            <w:tcW w:w="0" w:type="auto"/>
          </w:tcPr>
          <w:p w14:paraId="3D73812E" w14:textId="77777777" w:rsidR="00E951EC" w:rsidRPr="001957C7" w:rsidRDefault="00E951EC" w:rsidP="00E951EC">
            <w:r w:rsidRPr="001957C7">
              <w:t>AAP</w:t>
            </w:r>
          </w:p>
        </w:tc>
        <w:tc>
          <w:tcPr>
            <w:tcW w:w="0" w:type="auto"/>
          </w:tcPr>
          <w:p w14:paraId="132FA4C5" w14:textId="77777777" w:rsidR="00E951EC" w:rsidRPr="001957C7" w:rsidRDefault="00E951EC" w:rsidP="00E951EC">
            <w:r w:rsidRPr="001957C7">
              <w:t>Quantum noise random number generator architecture</w:t>
            </w:r>
          </w:p>
        </w:tc>
      </w:tr>
      <w:tr w:rsidR="00E951EC" w:rsidRPr="001957C7" w14:paraId="09E08884" w14:textId="77777777" w:rsidTr="00C65F17">
        <w:tc>
          <w:tcPr>
            <w:tcW w:w="0" w:type="auto"/>
          </w:tcPr>
          <w:p w14:paraId="5714A822" w14:textId="77777777" w:rsidR="00E951EC" w:rsidRPr="001957C7" w:rsidRDefault="00D3553A" w:rsidP="00E951EC">
            <w:hyperlink r:id="rId326" w:history="1">
              <w:r w:rsidR="00E951EC" w:rsidRPr="001957C7">
                <w:rPr>
                  <w:color w:val="0000FF"/>
                  <w:u w:val="single"/>
                </w:rPr>
                <w:t>X.1710</w:t>
              </w:r>
            </w:hyperlink>
          </w:p>
        </w:tc>
        <w:tc>
          <w:tcPr>
            <w:tcW w:w="0" w:type="auto"/>
          </w:tcPr>
          <w:p w14:paraId="4E82F64B" w14:textId="77777777" w:rsidR="00E951EC" w:rsidRPr="001957C7" w:rsidRDefault="00E951EC" w:rsidP="00E951EC">
            <w:r w:rsidRPr="001957C7">
              <w:t>2020-10-29</w:t>
            </w:r>
          </w:p>
        </w:tc>
        <w:tc>
          <w:tcPr>
            <w:tcW w:w="0" w:type="auto"/>
          </w:tcPr>
          <w:p w14:paraId="112F8233" w14:textId="77777777" w:rsidR="00E951EC" w:rsidRPr="001957C7" w:rsidRDefault="00E951EC" w:rsidP="00E951EC">
            <w:r w:rsidRPr="001957C7">
              <w:t>In force</w:t>
            </w:r>
          </w:p>
        </w:tc>
        <w:tc>
          <w:tcPr>
            <w:tcW w:w="0" w:type="auto"/>
          </w:tcPr>
          <w:p w14:paraId="66A2A808" w14:textId="77777777" w:rsidR="00E951EC" w:rsidRPr="001957C7" w:rsidRDefault="00E951EC" w:rsidP="00E951EC">
            <w:r w:rsidRPr="001957C7">
              <w:t>AAP</w:t>
            </w:r>
          </w:p>
        </w:tc>
        <w:tc>
          <w:tcPr>
            <w:tcW w:w="0" w:type="auto"/>
          </w:tcPr>
          <w:p w14:paraId="09151C04" w14:textId="77777777" w:rsidR="00E951EC" w:rsidRPr="001957C7" w:rsidRDefault="00E951EC" w:rsidP="00E951EC">
            <w:r w:rsidRPr="001957C7">
              <w:t>Security framework for quantum key distribution networks</w:t>
            </w:r>
          </w:p>
        </w:tc>
      </w:tr>
      <w:tr w:rsidR="00E951EC" w:rsidRPr="001957C7" w14:paraId="0182579E" w14:textId="77777777" w:rsidTr="00C65F17">
        <w:tc>
          <w:tcPr>
            <w:tcW w:w="0" w:type="auto"/>
          </w:tcPr>
          <w:p w14:paraId="05E1F93D" w14:textId="77777777" w:rsidR="00E951EC" w:rsidRPr="001957C7" w:rsidRDefault="00D3553A" w:rsidP="00E951EC">
            <w:hyperlink r:id="rId327" w:history="1">
              <w:r w:rsidR="00E951EC" w:rsidRPr="001957C7">
                <w:rPr>
                  <w:color w:val="0000FF"/>
                  <w:u w:val="single"/>
                </w:rPr>
                <w:t>X.1712</w:t>
              </w:r>
            </w:hyperlink>
          </w:p>
        </w:tc>
        <w:tc>
          <w:tcPr>
            <w:tcW w:w="0" w:type="auto"/>
          </w:tcPr>
          <w:p w14:paraId="49233F00" w14:textId="77777777" w:rsidR="00E951EC" w:rsidRPr="001957C7" w:rsidRDefault="00E951EC" w:rsidP="00E951EC">
            <w:r w:rsidRPr="001957C7">
              <w:t>2021-10-29</w:t>
            </w:r>
          </w:p>
        </w:tc>
        <w:tc>
          <w:tcPr>
            <w:tcW w:w="0" w:type="auto"/>
          </w:tcPr>
          <w:p w14:paraId="6834B26C" w14:textId="77777777" w:rsidR="00E951EC" w:rsidRPr="001957C7" w:rsidRDefault="00E951EC" w:rsidP="00E951EC">
            <w:r w:rsidRPr="001957C7">
              <w:t>In force</w:t>
            </w:r>
          </w:p>
        </w:tc>
        <w:tc>
          <w:tcPr>
            <w:tcW w:w="0" w:type="auto"/>
          </w:tcPr>
          <w:p w14:paraId="48ADC7C1" w14:textId="77777777" w:rsidR="00E951EC" w:rsidRPr="001957C7" w:rsidRDefault="00E951EC" w:rsidP="00E951EC">
            <w:r w:rsidRPr="001957C7">
              <w:t>AAP</w:t>
            </w:r>
          </w:p>
        </w:tc>
        <w:tc>
          <w:tcPr>
            <w:tcW w:w="0" w:type="auto"/>
          </w:tcPr>
          <w:p w14:paraId="4DD50DE1" w14:textId="77777777" w:rsidR="00E951EC" w:rsidRPr="001957C7" w:rsidRDefault="00E951EC" w:rsidP="00E951EC">
            <w:r w:rsidRPr="001957C7">
              <w:t>Security requirements and measures for quantum key distribution networks – key management</w:t>
            </w:r>
          </w:p>
        </w:tc>
      </w:tr>
      <w:tr w:rsidR="00E951EC" w:rsidRPr="001957C7" w14:paraId="168B330F" w14:textId="77777777" w:rsidTr="00C65F17">
        <w:tc>
          <w:tcPr>
            <w:tcW w:w="0" w:type="auto"/>
          </w:tcPr>
          <w:p w14:paraId="00680AF0" w14:textId="77777777" w:rsidR="00E951EC" w:rsidRPr="001957C7" w:rsidRDefault="00D3553A" w:rsidP="00E951EC">
            <w:hyperlink r:id="rId328" w:history="1">
              <w:r w:rsidR="00E951EC" w:rsidRPr="001957C7">
                <w:rPr>
                  <w:color w:val="0000FF"/>
                  <w:u w:val="single"/>
                </w:rPr>
                <w:t>X.1714</w:t>
              </w:r>
            </w:hyperlink>
          </w:p>
        </w:tc>
        <w:tc>
          <w:tcPr>
            <w:tcW w:w="0" w:type="auto"/>
          </w:tcPr>
          <w:p w14:paraId="3278580E" w14:textId="77777777" w:rsidR="00E951EC" w:rsidRPr="001957C7" w:rsidRDefault="00E951EC" w:rsidP="00E951EC">
            <w:r w:rsidRPr="001957C7">
              <w:t>2020-10-29</w:t>
            </w:r>
          </w:p>
        </w:tc>
        <w:tc>
          <w:tcPr>
            <w:tcW w:w="0" w:type="auto"/>
          </w:tcPr>
          <w:p w14:paraId="4DD6DF45" w14:textId="77777777" w:rsidR="00E951EC" w:rsidRPr="001957C7" w:rsidRDefault="00E951EC" w:rsidP="00E951EC">
            <w:r w:rsidRPr="001957C7">
              <w:t>In force</w:t>
            </w:r>
          </w:p>
        </w:tc>
        <w:tc>
          <w:tcPr>
            <w:tcW w:w="0" w:type="auto"/>
          </w:tcPr>
          <w:p w14:paraId="474047C3" w14:textId="77777777" w:rsidR="00E951EC" w:rsidRPr="001957C7" w:rsidRDefault="00E951EC" w:rsidP="00E951EC">
            <w:r w:rsidRPr="001957C7">
              <w:t>AAP</w:t>
            </w:r>
          </w:p>
        </w:tc>
        <w:tc>
          <w:tcPr>
            <w:tcW w:w="0" w:type="auto"/>
          </w:tcPr>
          <w:p w14:paraId="080DDAAF" w14:textId="77777777" w:rsidR="00E951EC" w:rsidRPr="001957C7" w:rsidRDefault="00E951EC" w:rsidP="00E951EC">
            <w:r w:rsidRPr="001957C7">
              <w:t>Key combination and confidential key supply for quantum key distribution networks</w:t>
            </w:r>
          </w:p>
        </w:tc>
      </w:tr>
      <w:tr w:rsidR="00E951EC" w:rsidRPr="001957C7" w14:paraId="450909C1" w14:textId="77777777" w:rsidTr="00C65F17">
        <w:tc>
          <w:tcPr>
            <w:tcW w:w="0" w:type="auto"/>
          </w:tcPr>
          <w:p w14:paraId="753284DD" w14:textId="77777777" w:rsidR="00E951EC" w:rsidRPr="001957C7" w:rsidRDefault="00D3553A" w:rsidP="00E951EC">
            <w:hyperlink r:id="rId329" w:history="1">
              <w:r w:rsidR="00E951EC" w:rsidRPr="001957C7">
                <w:rPr>
                  <w:color w:val="0000FF"/>
                  <w:u w:val="single"/>
                </w:rPr>
                <w:t>X.1750</w:t>
              </w:r>
            </w:hyperlink>
          </w:p>
        </w:tc>
        <w:tc>
          <w:tcPr>
            <w:tcW w:w="0" w:type="auto"/>
          </w:tcPr>
          <w:p w14:paraId="2E1FF7E4" w14:textId="77777777" w:rsidR="00E951EC" w:rsidRPr="001957C7" w:rsidRDefault="00E951EC" w:rsidP="00E951EC">
            <w:r w:rsidRPr="001957C7">
              <w:t>2020-09-03</w:t>
            </w:r>
          </w:p>
        </w:tc>
        <w:tc>
          <w:tcPr>
            <w:tcW w:w="0" w:type="auto"/>
          </w:tcPr>
          <w:p w14:paraId="1B75A4FF" w14:textId="77777777" w:rsidR="00E951EC" w:rsidRPr="001957C7" w:rsidRDefault="00E951EC" w:rsidP="00E951EC">
            <w:r w:rsidRPr="001957C7">
              <w:t>In force</w:t>
            </w:r>
          </w:p>
        </w:tc>
        <w:tc>
          <w:tcPr>
            <w:tcW w:w="0" w:type="auto"/>
          </w:tcPr>
          <w:p w14:paraId="0B4782D6" w14:textId="77777777" w:rsidR="00E951EC" w:rsidRPr="001957C7" w:rsidRDefault="00E951EC" w:rsidP="00E951EC">
            <w:r w:rsidRPr="001957C7">
              <w:t>TAP</w:t>
            </w:r>
          </w:p>
        </w:tc>
        <w:tc>
          <w:tcPr>
            <w:tcW w:w="0" w:type="auto"/>
          </w:tcPr>
          <w:p w14:paraId="5173080F" w14:textId="77777777" w:rsidR="00E951EC" w:rsidRPr="001957C7" w:rsidRDefault="00E951EC" w:rsidP="00E951EC">
            <w:r w:rsidRPr="001957C7">
              <w:t>Guidelines on security of big data as a service for big data service providers</w:t>
            </w:r>
          </w:p>
        </w:tc>
      </w:tr>
      <w:tr w:rsidR="00E951EC" w:rsidRPr="001957C7" w14:paraId="325B19ED" w14:textId="77777777" w:rsidTr="00C65F17">
        <w:tc>
          <w:tcPr>
            <w:tcW w:w="0" w:type="auto"/>
          </w:tcPr>
          <w:p w14:paraId="06C816F2" w14:textId="77777777" w:rsidR="00E951EC" w:rsidRPr="001957C7" w:rsidRDefault="00D3553A" w:rsidP="00E951EC">
            <w:hyperlink r:id="rId330" w:history="1">
              <w:r w:rsidR="00E951EC" w:rsidRPr="001957C7">
                <w:rPr>
                  <w:color w:val="0000FF"/>
                  <w:u w:val="single"/>
                </w:rPr>
                <w:t>X.1751</w:t>
              </w:r>
            </w:hyperlink>
          </w:p>
        </w:tc>
        <w:tc>
          <w:tcPr>
            <w:tcW w:w="0" w:type="auto"/>
          </w:tcPr>
          <w:p w14:paraId="4524EF9F" w14:textId="77777777" w:rsidR="00E951EC" w:rsidRPr="001957C7" w:rsidRDefault="00E951EC" w:rsidP="00E951EC">
            <w:r w:rsidRPr="001957C7">
              <w:t>2020-09-03</w:t>
            </w:r>
          </w:p>
        </w:tc>
        <w:tc>
          <w:tcPr>
            <w:tcW w:w="0" w:type="auto"/>
          </w:tcPr>
          <w:p w14:paraId="350978F6" w14:textId="77777777" w:rsidR="00E951EC" w:rsidRPr="001957C7" w:rsidRDefault="00E951EC" w:rsidP="00E951EC">
            <w:r w:rsidRPr="001957C7">
              <w:t>In force</w:t>
            </w:r>
          </w:p>
        </w:tc>
        <w:tc>
          <w:tcPr>
            <w:tcW w:w="0" w:type="auto"/>
          </w:tcPr>
          <w:p w14:paraId="477232CF" w14:textId="77777777" w:rsidR="00E951EC" w:rsidRPr="001957C7" w:rsidRDefault="00E951EC" w:rsidP="00E951EC">
            <w:r w:rsidRPr="001957C7">
              <w:t>TAP</w:t>
            </w:r>
          </w:p>
        </w:tc>
        <w:tc>
          <w:tcPr>
            <w:tcW w:w="0" w:type="auto"/>
          </w:tcPr>
          <w:p w14:paraId="031406F2" w14:textId="77777777" w:rsidR="00E951EC" w:rsidRPr="001957C7" w:rsidRDefault="00E951EC" w:rsidP="00E951EC">
            <w:r w:rsidRPr="001957C7">
              <w:t>Security guidelines for big data lifecycle management by telecommunication operators</w:t>
            </w:r>
          </w:p>
        </w:tc>
      </w:tr>
      <w:tr w:rsidR="0038785C" w:rsidRPr="001957C7" w14:paraId="4997F489" w14:textId="77777777" w:rsidTr="00C65F17">
        <w:tc>
          <w:tcPr>
            <w:tcW w:w="0" w:type="auto"/>
          </w:tcPr>
          <w:p w14:paraId="11505A5F" w14:textId="7F60D4DD" w:rsidR="0038785C" w:rsidRDefault="0038785C" w:rsidP="0038785C">
            <w:pPr>
              <w:rPr>
                <w:lang w:eastAsia="ko-KR"/>
              </w:rPr>
            </w:pPr>
            <w:r>
              <w:rPr>
                <w:rFonts w:hint="eastAsia"/>
                <w:lang w:eastAsia="ko-KR"/>
              </w:rPr>
              <w:lastRenderedPageBreak/>
              <w:t>X</w:t>
            </w:r>
            <w:r>
              <w:rPr>
                <w:lang w:eastAsia="ko-KR"/>
              </w:rPr>
              <w:t>.1752</w:t>
            </w:r>
          </w:p>
        </w:tc>
        <w:tc>
          <w:tcPr>
            <w:tcW w:w="0" w:type="auto"/>
          </w:tcPr>
          <w:p w14:paraId="52A7B2B2" w14:textId="3A3C0980" w:rsidR="0038785C" w:rsidRPr="001957C7" w:rsidRDefault="0038785C" w:rsidP="0038785C">
            <w:r w:rsidRPr="001957C7">
              <w:t>20</w:t>
            </w:r>
            <w:r>
              <w:t>22</w:t>
            </w:r>
            <w:r w:rsidRPr="001957C7">
              <w:t>-0</w:t>
            </w:r>
            <w:r>
              <w:t>1</w:t>
            </w:r>
            <w:r w:rsidRPr="001957C7">
              <w:t>-</w:t>
            </w:r>
            <w:r>
              <w:t>07</w:t>
            </w:r>
          </w:p>
        </w:tc>
        <w:tc>
          <w:tcPr>
            <w:tcW w:w="0" w:type="auto"/>
          </w:tcPr>
          <w:p w14:paraId="067F3BBF" w14:textId="2C4534FD" w:rsidR="0038785C" w:rsidRPr="001957C7" w:rsidRDefault="0038785C" w:rsidP="0038785C">
            <w:r w:rsidRPr="001957C7">
              <w:t>In force</w:t>
            </w:r>
          </w:p>
        </w:tc>
        <w:tc>
          <w:tcPr>
            <w:tcW w:w="0" w:type="auto"/>
          </w:tcPr>
          <w:p w14:paraId="5A23C323" w14:textId="760E9E4E" w:rsidR="0038785C" w:rsidRPr="001957C7" w:rsidRDefault="0038785C" w:rsidP="0038785C">
            <w:r w:rsidRPr="001957C7">
              <w:t>TAP</w:t>
            </w:r>
          </w:p>
        </w:tc>
        <w:tc>
          <w:tcPr>
            <w:tcW w:w="0" w:type="auto"/>
          </w:tcPr>
          <w:p w14:paraId="2901EAC3" w14:textId="384291BA" w:rsidR="0038785C" w:rsidRPr="001957C7" w:rsidRDefault="0038785C" w:rsidP="0038785C">
            <w:r w:rsidRPr="0038785C">
              <w:t>Security Guidelines for container in cloud computing environment</w:t>
            </w:r>
          </w:p>
        </w:tc>
      </w:tr>
      <w:tr w:rsidR="0038785C" w:rsidRPr="001957C7" w14:paraId="28D6ADF1" w14:textId="77777777" w:rsidTr="00C65F17">
        <w:tc>
          <w:tcPr>
            <w:tcW w:w="0" w:type="auto"/>
          </w:tcPr>
          <w:p w14:paraId="6BFE72C9" w14:textId="77777777" w:rsidR="0038785C" w:rsidRPr="001957C7" w:rsidRDefault="00D3553A" w:rsidP="0038785C">
            <w:hyperlink r:id="rId331" w:history="1">
              <w:r w:rsidR="0038785C" w:rsidRPr="001957C7">
                <w:rPr>
                  <w:color w:val="0000FF"/>
                  <w:u w:val="single"/>
                </w:rPr>
                <w:t>X.1770</w:t>
              </w:r>
            </w:hyperlink>
          </w:p>
        </w:tc>
        <w:tc>
          <w:tcPr>
            <w:tcW w:w="0" w:type="auto"/>
          </w:tcPr>
          <w:p w14:paraId="1B868A20" w14:textId="77777777" w:rsidR="0038785C" w:rsidRPr="001957C7" w:rsidRDefault="0038785C" w:rsidP="0038785C">
            <w:r w:rsidRPr="001957C7">
              <w:t>2021-10-29</w:t>
            </w:r>
          </w:p>
        </w:tc>
        <w:tc>
          <w:tcPr>
            <w:tcW w:w="0" w:type="auto"/>
          </w:tcPr>
          <w:p w14:paraId="136D9FE8" w14:textId="77777777" w:rsidR="0038785C" w:rsidRPr="001957C7" w:rsidRDefault="0038785C" w:rsidP="0038785C">
            <w:r w:rsidRPr="001957C7">
              <w:t>In force</w:t>
            </w:r>
          </w:p>
        </w:tc>
        <w:tc>
          <w:tcPr>
            <w:tcW w:w="0" w:type="auto"/>
          </w:tcPr>
          <w:p w14:paraId="6F9C362F" w14:textId="77777777" w:rsidR="0038785C" w:rsidRPr="001957C7" w:rsidRDefault="0038785C" w:rsidP="0038785C">
            <w:r w:rsidRPr="001957C7">
              <w:t>AAP</w:t>
            </w:r>
          </w:p>
        </w:tc>
        <w:tc>
          <w:tcPr>
            <w:tcW w:w="0" w:type="auto"/>
          </w:tcPr>
          <w:p w14:paraId="56D79E09" w14:textId="77777777" w:rsidR="0038785C" w:rsidRPr="001957C7" w:rsidRDefault="0038785C" w:rsidP="0038785C">
            <w:r w:rsidRPr="001957C7">
              <w:t>Technical guidelines for secure multi-party computation</w:t>
            </w:r>
          </w:p>
        </w:tc>
      </w:tr>
      <w:tr w:rsidR="0038785C" w:rsidRPr="001957C7" w14:paraId="094366EC" w14:textId="77777777" w:rsidTr="00C65F17">
        <w:tc>
          <w:tcPr>
            <w:tcW w:w="0" w:type="auto"/>
          </w:tcPr>
          <w:p w14:paraId="4EDBB4E4" w14:textId="77777777" w:rsidR="0038785C" w:rsidRPr="001957C7" w:rsidRDefault="00D3553A" w:rsidP="0038785C">
            <w:hyperlink r:id="rId332" w:history="1">
              <w:r w:rsidR="0038785C" w:rsidRPr="001957C7">
                <w:rPr>
                  <w:color w:val="0000FF"/>
                  <w:u w:val="single"/>
                </w:rPr>
                <w:t>X.1811</w:t>
              </w:r>
            </w:hyperlink>
          </w:p>
        </w:tc>
        <w:tc>
          <w:tcPr>
            <w:tcW w:w="0" w:type="auto"/>
          </w:tcPr>
          <w:p w14:paraId="5DB76D76" w14:textId="77777777" w:rsidR="0038785C" w:rsidRPr="001957C7" w:rsidRDefault="0038785C" w:rsidP="0038785C">
            <w:r w:rsidRPr="001957C7">
              <w:t>2021-04-30</w:t>
            </w:r>
          </w:p>
        </w:tc>
        <w:tc>
          <w:tcPr>
            <w:tcW w:w="0" w:type="auto"/>
          </w:tcPr>
          <w:p w14:paraId="60EF3184" w14:textId="77777777" w:rsidR="0038785C" w:rsidRPr="001957C7" w:rsidRDefault="0038785C" w:rsidP="0038785C">
            <w:r w:rsidRPr="001957C7">
              <w:t>In force</w:t>
            </w:r>
          </w:p>
        </w:tc>
        <w:tc>
          <w:tcPr>
            <w:tcW w:w="0" w:type="auto"/>
          </w:tcPr>
          <w:p w14:paraId="534B7323" w14:textId="77777777" w:rsidR="0038785C" w:rsidRPr="001957C7" w:rsidRDefault="0038785C" w:rsidP="0038785C">
            <w:r w:rsidRPr="001957C7">
              <w:t>TAP</w:t>
            </w:r>
          </w:p>
        </w:tc>
        <w:tc>
          <w:tcPr>
            <w:tcW w:w="0" w:type="auto"/>
          </w:tcPr>
          <w:p w14:paraId="108CEBEC" w14:textId="77777777" w:rsidR="0038785C" w:rsidRPr="001957C7" w:rsidRDefault="0038785C" w:rsidP="0038785C">
            <w:r w:rsidRPr="001957C7">
              <w:t>Security guidelines for applying quantum-safe algorithms in IMT-2020 systems</w:t>
            </w:r>
          </w:p>
        </w:tc>
      </w:tr>
      <w:tr w:rsidR="0038785C" w:rsidRPr="001957C7" w14:paraId="17E21A92" w14:textId="77777777" w:rsidTr="00C65F17">
        <w:tc>
          <w:tcPr>
            <w:tcW w:w="0" w:type="auto"/>
          </w:tcPr>
          <w:p w14:paraId="79D02952" w14:textId="77777777" w:rsidR="0038785C" w:rsidRPr="001957C7" w:rsidRDefault="00D3553A" w:rsidP="0038785C">
            <w:hyperlink r:id="rId333" w:history="1">
              <w:r w:rsidR="0038785C" w:rsidRPr="001957C7">
                <w:rPr>
                  <w:color w:val="0000FF"/>
                  <w:u w:val="single"/>
                </w:rPr>
                <w:t>Z.100 Annex F1</w:t>
              </w:r>
            </w:hyperlink>
          </w:p>
        </w:tc>
        <w:tc>
          <w:tcPr>
            <w:tcW w:w="0" w:type="auto"/>
          </w:tcPr>
          <w:p w14:paraId="41CE3AD5" w14:textId="77777777" w:rsidR="0038785C" w:rsidRPr="001957C7" w:rsidRDefault="0038785C" w:rsidP="0038785C">
            <w:r w:rsidRPr="001957C7">
              <w:t>2018-11-13</w:t>
            </w:r>
          </w:p>
        </w:tc>
        <w:tc>
          <w:tcPr>
            <w:tcW w:w="0" w:type="auto"/>
          </w:tcPr>
          <w:p w14:paraId="1FB3C397" w14:textId="77777777" w:rsidR="0038785C" w:rsidRPr="001957C7" w:rsidRDefault="0038785C" w:rsidP="0038785C">
            <w:r w:rsidRPr="001957C7">
              <w:t>Superseded</w:t>
            </w:r>
          </w:p>
        </w:tc>
        <w:tc>
          <w:tcPr>
            <w:tcW w:w="0" w:type="auto"/>
          </w:tcPr>
          <w:p w14:paraId="4E6332E6" w14:textId="77777777" w:rsidR="0038785C" w:rsidRPr="001957C7" w:rsidRDefault="0038785C" w:rsidP="0038785C">
            <w:r w:rsidRPr="001957C7">
              <w:t>AAP</w:t>
            </w:r>
          </w:p>
        </w:tc>
        <w:tc>
          <w:tcPr>
            <w:tcW w:w="0" w:type="auto"/>
          </w:tcPr>
          <w:p w14:paraId="4EA4807D" w14:textId="77777777" w:rsidR="0038785C" w:rsidRPr="001957C7" w:rsidRDefault="0038785C" w:rsidP="0038785C">
            <w:r w:rsidRPr="001957C7">
              <w:t>Specification and Description Language - Overview of SDL-2010</w:t>
            </w:r>
          </w:p>
        </w:tc>
      </w:tr>
      <w:tr w:rsidR="0038785C" w:rsidRPr="001957C7" w14:paraId="5F2C6676" w14:textId="77777777" w:rsidTr="00C65F17">
        <w:tc>
          <w:tcPr>
            <w:tcW w:w="0" w:type="auto"/>
          </w:tcPr>
          <w:p w14:paraId="582220BD" w14:textId="77777777" w:rsidR="0038785C" w:rsidRPr="001957C7" w:rsidRDefault="00D3553A" w:rsidP="0038785C">
            <w:hyperlink r:id="rId334" w:history="1">
              <w:r w:rsidR="0038785C" w:rsidRPr="001957C7">
                <w:rPr>
                  <w:color w:val="0000FF"/>
                  <w:u w:val="single"/>
                </w:rPr>
                <w:t>Z.100 Annex F2</w:t>
              </w:r>
            </w:hyperlink>
          </w:p>
        </w:tc>
        <w:tc>
          <w:tcPr>
            <w:tcW w:w="0" w:type="auto"/>
          </w:tcPr>
          <w:p w14:paraId="304EDA5D" w14:textId="77777777" w:rsidR="0038785C" w:rsidRPr="001957C7" w:rsidRDefault="0038785C" w:rsidP="0038785C">
            <w:r w:rsidRPr="001957C7">
              <w:t>2018-11-13</w:t>
            </w:r>
          </w:p>
        </w:tc>
        <w:tc>
          <w:tcPr>
            <w:tcW w:w="0" w:type="auto"/>
          </w:tcPr>
          <w:p w14:paraId="5C1BE43F" w14:textId="77777777" w:rsidR="0038785C" w:rsidRPr="001957C7" w:rsidRDefault="0038785C" w:rsidP="0038785C">
            <w:r w:rsidRPr="001957C7">
              <w:t>Superseded</w:t>
            </w:r>
          </w:p>
        </w:tc>
        <w:tc>
          <w:tcPr>
            <w:tcW w:w="0" w:type="auto"/>
          </w:tcPr>
          <w:p w14:paraId="35102326" w14:textId="77777777" w:rsidR="0038785C" w:rsidRPr="001957C7" w:rsidRDefault="0038785C" w:rsidP="0038785C">
            <w:r w:rsidRPr="001957C7">
              <w:t>AAP</w:t>
            </w:r>
          </w:p>
        </w:tc>
        <w:tc>
          <w:tcPr>
            <w:tcW w:w="0" w:type="auto"/>
          </w:tcPr>
          <w:p w14:paraId="47212F9D" w14:textId="77777777" w:rsidR="0038785C" w:rsidRPr="001957C7" w:rsidRDefault="0038785C" w:rsidP="0038785C">
            <w:r w:rsidRPr="001957C7">
              <w:t>Specification and Description Language - Overview of SDL-2010</w:t>
            </w:r>
          </w:p>
        </w:tc>
      </w:tr>
      <w:tr w:rsidR="0038785C" w:rsidRPr="001957C7" w14:paraId="392DFD8C" w14:textId="77777777" w:rsidTr="00C65F17">
        <w:tc>
          <w:tcPr>
            <w:tcW w:w="0" w:type="auto"/>
          </w:tcPr>
          <w:p w14:paraId="4563A132" w14:textId="77777777" w:rsidR="0038785C" w:rsidRPr="001957C7" w:rsidRDefault="00D3553A" w:rsidP="0038785C">
            <w:hyperlink r:id="rId335" w:history="1">
              <w:r w:rsidR="0038785C" w:rsidRPr="001957C7">
                <w:rPr>
                  <w:color w:val="0000FF"/>
                  <w:u w:val="single"/>
                </w:rPr>
                <w:t>Z.100 Annex F3</w:t>
              </w:r>
            </w:hyperlink>
          </w:p>
        </w:tc>
        <w:tc>
          <w:tcPr>
            <w:tcW w:w="0" w:type="auto"/>
          </w:tcPr>
          <w:p w14:paraId="1A2BDD53" w14:textId="77777777" w:rsidR="0038785C" w:rsidRPr="001957C7" w:rsidRDefault="0038785C" w:rsidP="0038785C">
            <w:r w:rsidRPr="001957C7">
              <w:t>2018-11-13</w:t>
            </w:r>
          </w:p>
        </w:tc>
        <w:tc>
          <w:tcPr>
            <w:tcW w:w="0" w:type="auto"/>
          </w:tcPr>
          <w:p w14:paraId="1FD66AAF" w14:textId="77777777" w:rsidR="0038785C" w:rsidRPr="001957C7" w:rsidRDefault="0038785C" w:rsidP="0038785C">
            <w:r w:rsidRPr="001957C7">
              <w:t>Superseded</w:t>
            </w:r>
          </w:p>
        </w:tc>
        <w:tc>
          <w:tcPr>
            <w:tcW w:w="0" w:type="auto"/>
          </w:tcPr>
          <w:p w14:paraId="7FC77185" w14:textId="77777777" w:rsidR="0038785C" w:rsidRPr="001957C7" w:rsidRDefault="0038785C" w:rsidP="0038785C">
            <w:r w:rsidRPr="001957C7">
              <w:t>AAP</w:t>
            </w:r>
          </w:p>
        </w:tc>
        <w:tc>
          <w:tcPr>
            <w:tcW w:w="0" w:type="auto"/>
          </w:tcPr>
          <w:p w14:paraId="215AF321" w14:textId="77777777" w:rsidR="0038785C" w:rsidRPr="001957C7" w:rsidRDefault="0038785C" w:rsidP="0038785C">
            <w:r w:rsidRPr="001957C7">
              <w:t>Specification and Description Language - Overview of SDL-2010</w:t>
            </w:r>
          </w:p>
        </w:tc>
      </w:tr>
      <w:tr w:rsidR="0038785C" w:rsidRPr="001957C7" w14:paraId="5DBDF315" w14:textId="77777777" w:rsidTr="00C65F17">
        <w:tc>
          <w:tcPr>
            <w:tcW w:w="0" w:type="auto"/>
          </w:tcPr>
          <w:p w14:paraId="3464C56B" w14:textId="77777777" w:rsidR="0038785C" w:rsidRPr="001957C7" w:rsidRDefault="00D3553A" w:rsidP="0038785C">
            <w:hyperlink r:id="rId336" w:history="1">
              <w:r w:rsidR="0038785C" w:rsidRPr="001957C7">
                <w:rPr>
                  <w:color w:val="0000FF"/>
                  <w:u w:val="single"/>
                </w:rPr>
                <w:t>Z.100</w:t>
              </w:r>
            </w:hyperlink>
          </w:p>
        </w:tc>
        <w:tc>
          <w:tcPr>
            <w:tcW w:w="0" w:type="auto"/>
          </w:tcPr>
          <w:p w14:paraId="18F66062" w14:textId="77777777" w:rsidR="0038785C" w:rsidRPr="001957C7" w:rsidRDefault="0038785C" w:rsidP="0038785C">
            <w:r w:rsidRPr="001957C7">
              <w:t>2019-10-14</w:t>
            </w:r>
          </w:p>
        </w:tc>
        <w:tc>
          <w:tcPr>
            <w:tcW w:w="0" w:type="auto"/>
          </w:tcPr>
          <w:p w14:paraId="3EDC4028" w14:textId="77777777" w:rsidR="0038785C" w:rsidRPr="001957C7" w:rsidRDefault="0038785C" w:rsidP="0038785C">
            <w:r w:rsidRPr="001957C7">
              <w:t>Superseded</w:t>
            </w:r>
          </w:p>
        </w:tc>
        <w:tc>
          <w:tcPr>
            <w:tcW w:w="0" w:type="auto"/>
          </w:tcPr>
          <w:p w14:paraId="22960CFC" w14:textId="77777777" w:rsidR="0038785C" w:rsidRPr="001957C7" w:rsidRDefault="0038785C" w:rsidP="0038785C">
            <w:r w:rsidRPr="001957C7">
              <w:t>AAP</w:t>
            </w:r>
          </w:p>
        </w:tc>
        <w:tc>
          <w:tcPr>
            <w:tcW w:w="0" w:type="auto"/>
          </w:tcPr>
          <w:p w14:paraId="717CD9D7" w14:textId="77777777" w:rsidR="0038785C" w:rsidRPr="001957C7" w:rsidRDefault="0038785C" w:rsidP="0038785C">
            <w:r w:rsidRPr="001957C7">
              <w:t>Specification and Description Language - Overview of SDL-2010</w:t>
            </w:r>
          </w:p>
        </w:tc>
      </w:tr>
      <w:tr w:rsidR="0038785C" w:rsidRPr="001957C7" w14:paraId="0C8B7BB3" w14:textId="77777777" w:rsidTr="00C65F17">
        <w:tc>
          <w:tcPr>
            <w:tcW w:w="0" w:type="auto"/>
          </w:tcPr>
          <w:p w14:paraId="5B234EB5" w14:textId="77777777" w:rsidR="0038785C" w:rsidRPr="001957C7" w:rsidRDefault="00D3553A" w:rsidP="0038785C">
            <w:hyperlink r:id="rId337" w:history="1">
              <w:r w:rsidR="0038785C" w:rsidRPr="001957C7">
                <w:rPr>
                  <w:color w:val="0000FF"/>
                  <w:u w:val="single"/>
                </w:rPr>
                <w:t>Z.100 Annex F2</w:t>
              </w:r>
            </w:hyperlink>
          </w:p>
        </w:tc>
        <w:tc>
          <w:tcPr>
            <w:tcW w:w="0" w:type="auto"/>
          </w:tcPr>
          <w:p w14:paraId="748F6D09" w14:textId="77777777" w:rsidR="0038785C" w:rsidRPr="001957C7" w:rsidRDefault="0038785C" w:rsidP="0038785C">
            <w:r w:rsidRPr="001957C7">
              <w:t>2019-10-14</w:t>
            </w:r>
          </w:p>
        </w:tc>
        <w:tc>
          <w:tcPr>
            <w:tcW w:w="0" w:type="auto"/>
          </w:tcPr>
          <w:p w14:paraId="3D56F911" w14:textId="77777777" w:rsidR="0038785C" w:rsidRPr="001957C7" w:rsidRDefault="0038785C" w:rsidP="0038785C">
            <w:r w:rsidRPr="001957C7">
              <w:t>Superseded</w:t>
            </w:r>
          </w:p>
        </w:tc>
        <w:tc>
          <w:tcPr>
            <w:tcW w:w="0" w:type="auto"/>
          </w:tcPr>
          <w:p w14:paraId="4C9DD253" w14:textId="77777777" w:rsidR="0038785C" w:rsidRPr="001957C7" w:rsidRDefault="0038785C" w:rsidP="0038785C">
            <w:r w:rsidRPr="001957C7">
              <w:t>AAP</w:t>
            </w:r>
          </w:p>
        </w:tc>
        <w:tc>
          <w:tcPr>
            <w:tcW w:w="0" w:type="auto"/>
          </w:tcPr>
          <w:p w14:paraId="5D9A8920" w14:textId="77777777" w:rsidR="0038785C" w:rsidRPr="001957C7" w:rsidRDefault="0038785C" w:rsidP="0038785C">
            <w:r w:rsidRPr="001957C7">
              <w:t>Specification and Description Language - Overview of SDL-2010 - SDL-2010 formal definition: Static semantics</w:t>
            </w:r>
          </w:p>
        </w:tc>
      </w:tr>
      <w:tr w:rsidR="0038785C" w:rsidRPr="001957C7" w14:paraId="40F5952C" w14:textId="77777777" w:rsidTr="00C65F17">
        <w:tc>
          <w:tcPr>
            <w:tcW w:w="0" w:type="auto"/>
          </w:tcPr>
          <w:p w14:paraId="5E154B28" w14:textId="77777777" w:rsidR="0038785C" w:rsidRPr="001957C7" w:rsidRDefault="00D3553A" w:rsidP="0038785C">
            <w:hyperlink r:id="rId338" w:history="1">
              <w:r w:rsidR="0038785C" w:rsidRPr="001957C7">
                <w:rPr>
                  <w:color w:val="0000FF"/>
                  <w:u w:val="single"/>
                </w:rPr>
                <w:t>Z.100 Annex F3</w:t>
              </w:r>
            </w:hyperlink>
          </w:p>
        </w:tc>
        <w:tc>
          <w:tcPr>
            <w:tcW w:w="0" w:type="auto"/>
          </w:tcPr>
          <w:p w14:paraId="71F12228" w14:textId="77777777" w:rsidR="0038785C" w:rsidRPr="001957C7" w:rsidRDefault="0038785C" w:rsidP="0038785C">
            <w:r w:rsidRPr="001957C7">
              <w:t>2019-10-14</w:t>
            </w:r>
          </w:p>
        </w:tc>
        <w:tc>
          <w:tcPr>
            <w:tcW w:w="0" w:type="auto"/>
          </w:tcPr>
          <w:p w14:paraId="4AB8568F" w14:textId="77777777" w:rsidR="0038785C" w:rsidRPr="001957C7" w:rsidRDefault="0038785C" w:rsidP="0038785C">
            <w:r w:rsidRPr="001957C7">
              <w:t>Superseded</w:t>
            </w:r>
          </w:p>
        </w:tc>
        <w:tc>
          <w:tcPr>
            <w:tcW w:w="0" w:type="auto"/>
          </w:tcPr>
          <w:p w14:paraId="1CDD99DF" w14:textId="77777777" w:rsidR="0038785C" w:rsidRPr="001957C7" w:rsidRDefault="0038785C" w:rsidP="0038785C">
            <w:r w:rsidRPr="001957C7">
              <w:t>AAP</w:t>
            </w:r>
          </w:p>
        </w:tc>
        <w:tc>
          <w:tcPr>
            <w:tcW w:w="0" w:type="auto"/>
          </w:tcPr>
          <w:p w14:paraId="7C64C564" w14:textId="77777777" w:rsidR="0038785C" w:rsidRPr="001957C7" w:rsidRDefault="0038785C" w:rsidP="0038785C">
            <w:r w:rsidRPr="001957C7">
              <w:t>Specification and Description Language - Overview of SDL-2010 - SDL-2010 formal definition: Dynamic semantics</w:t>
            </w:r>
          </w:p>
        </w:tc>
      </w:tr>
      <w:tr w:rsidR="0038785C" w:rsidRPr="001957C7" w14:paraId="411F2D30" w14:textId="77777777" w:rsidTr="00C65F17">
        <w:tc>
          <w:tcPr>
            <w:tcW w:w="0" w:type="auto"/>
          </w:tcPr>
          <w:p w14:paraId="28689EF7" w14:textId="77777777" w:rsidR="0038785C" w:rsidRPr="001957C7" w:rsidRDefault="00D3553A" w:rsidP="0038785C">
            <w:hyperlink r:id="rId339" w:history="1">
              <w:r w:rsidR="0038785C" w:rsidRPr="001957C7">
                <w:rPr>
                  <w:color w:val="0000FF"/>
                  <w:u w:val="single"/>
                </w:rPr>
                <w:t>Z.100</w:t>
              </w:r>
            </w:hyperlink>
          </w:p>
        </w:tc>
        <w:tc>
          <w:tcPr>
            <w:tcW w:w="0" w:type="auto"/>
          </w:tcPr>
          <w:p w14:paraId="50A7255F" w14:textId="77777777" w:rsidR="0038785C" w:rsidRPr="001957C7" w:rsidRDefault="0038785C" w:rsidP="0038785C">
            <w:r w:rsidRPr="001957C7">
              <w:t>2021-06-13</w:t>
            </w:r>
          </w:p>
        </w:tc>
        <w:tc>
          <w:tcPr>
            <w:tcW w:w="0" w:type="auto"/>
          </w:tcPr>
          <w:p w14:paraId="37519DD5" w14:textId="77777777" w:rsidR="0038785C" w:rsidRPr="001957C7" w:rsidRDefault="0038785C" w:rsidP="0038785C">
            <w:r w:rsidRPr="001957C7">
              <w:t>In force</w:t>
            </w:r>
          </w:p>
        </w:tc>
        <w:tc>
          <w:tcPr>
            <w:tcW w:w="0" w:type="auto"/>
          </w:tcPr>
          <w:p w14:paraId="5120B292" w14:textId="77777777" w:rsidR="0038785C" w:rsidRPr="001957C7" w:rsidRDefault="0038785C" w:rsidP="0038785C">
            <w:r w:rsidRPr="001957C7">
              <w:t>AAP</w:t>
            </w:r>
          </w:p>
        </w:tc>
        <w:tc>
          <w:tcPr>
            <w:tcW w:w="0" w:type="auto"/>
          </w:tcPr>
          <w:p w14:paraId="6E6F5BBC" w14:textId="77777777" w:rsidR="0038785C" w:rsidRPr="001957C7" w:rsidRDefault="0038785C" w:rsidP="0038785C">
            <w:r w:rsidRPr="001957C7">
              <w:t>Specification and Description Language - Overview of SDL-2010</w:t>
            </w:r>
          </w:p>
        </w:tc>
      </w:tr>
      <w:tr w:rsidR="0038785C" w:rsidRPr="001957C7" w14:paraId="7D3C7A3E" w14:textId="77777777" w:rsidTr="00C65F17">
        <w:tc>
          <w:tcPr>
            <w:tcW w:w="0" w:type="auto"/>
          </w:tcPr>
          <w:p w14:paraId="641567DF" w14:textId="77777777" w:rsidR="0038785C" w:rsidRPr="001957C7" w:rsidRDefault="00D3553A" w:rsidP="0038785C">
            <w:hyperlink r:id="rId340" w:history="1">
              <w:r w:rsidR="0038785C" w:rsidRPr="001957C7">
                <w:rPr>
                  <w:color w:val="0000FF"/>
                  <w:u w:val="single"/>
                </w:rPr>
                <w:t>Z.100 Annex F1</w:t>
              </w:r>
            </w:hyperlink>
          </w:p>
        </w:tc>
        <w:tc>
          <w:tcPr>
            <w:tcW w:w="0" w:type="auto"/>
          </w:tcPr>
          <w:p w14:paraId="243EC342" w14:textId="77777777" w:rsidR="0038785C" w:rsidRPr="001957C7" w:rsidRDefault="0038785C" w:rsidP="0038785C">
            <w:r w:rsidRPr="001957C7">
              <w:t>2019-10-14</w:t>
            </w:r>
          </w:p>
        </w:tc>
        <w:tc>
          <w:tcPr>
            <w:tcW w:w="0" w:type="auto"/>
          </w:tcPr>
          <w:p w14:paraId="16D58E60" w14:textId="77777777" w:rsidR="0038785C" w:rsidRPr="001957C7" w:rsidRDefault="0038785C" w:rsidP="0038785C">
            <w:r w:rsidRPr="001957C7">
              <w:t>In force</w:t>
            </w:r>
          </w:p>
        </w:tc>
        <w:tc>
          <w:tcPr>
            <w:tcW w:w="0" w:type="auto"/>
          </w:tcPr>
          <w:p w14:paraId="19C3B2B9" w14:textId="77777777" w:rsidR="0038785C" w:rsidRPr="001957C7" w:rsidRDefault="0038785C" w:rsidP="0038785C">
            <w:r w:rsidRPr="001957C7">
              <w:t>AAP</w:t>
            </w:r>
          </w:p>
        </w:tc>
        <w:tc>
          <w:tcPr>
            <w:tcW w:w="0" w:type="auto"/>
          </w:tcPr>
          <w:p w14:paraId="03AC1F61" w14:textId="77777777" w:rsidR="0038785C" w:rsidRPr="001957C7" w:rsidRDefault="0038785C" w:rsidP="0038785C">
            <w:r w:rsidRPr="001957C7">
              <w:t>Specification and Description Language - Overview of SDL-2010 - SDL formal definition: General overview</w:t>
            </w:r>
          </w:p>
        </w:tc>
      </w:tr>
      <w:tr w:rsidR="0038785C" w:rsidRPr="001957C7" w14:paraId="2A4C1D15" w14:textId="77777777" w:rsidTr="00C65F17">
        <w:tc>
          <w:tcPr>
            <w:tcW w:w="0" w:type="auto"/>
          </w:tcPr>
          <w:p w14:paraId="142A8A99" w14:textId="77777777" w:rsidR="0038785C" w:rsidRPr="001957C7" w:rsidRDefault="00D3553A" w:rsidP="0038785C">
            <w:hyperlink r:id="rId341" w:history="1">
              <w:r w:rsidR="0038785C" w:rsidRPr="001957C7">
                <w:rPr>
                  <w:color w:val="0000FF"/>
                  <w:u w:val="single"/>
                </w:rPr>
                <w:t>Z.100 Annex F2</w:t>
              </w:r>
            </w:hyperlink>
          </w:p>
        </w:tc>
        <w:tc>
          <w:tcPr>
            <w:tcW w:w="0" w:type="auto"/>
          </w:tcPr>
          <w:p w14:paraId="3F13BC9D" w14:textId="77777777" w:rsidR="0038785C" w:rsidRPr="001957C7" w:rsidRDefault="0038785C" w:rsidP="0038785C">
            <w:r w:rsidRPr="001957C7">
              <w:t>2021-06-13</w:t>
            </w:r>
          </w:p>
        </w:tc>
        <w:tc>
          <w:tcPr>
            <w:tcW w:w="0" w:type="auto"/>
          </w:tcPr>
          <w:p w14:paraId="7337B33E" w14:textId="77777777" w:rsidR="0038785C" w:rsidRPr="001957C7" w:rsidRDefault="0038785C" w:rsidP="0038785C">
            <w:r w:rsidRPr="001957C7">
              <w:t>In force</w:t>
            </w:r>
          </w:p>
        </w:tc>
        <w:tc>
          <w:tcPr>
            <w:tcW w:w="0" w:type="auto"/>
          </w:tcPr>
          <w:p w14:paraId="3AE4340E" w14:textId="77777777" w:rsidR="0038785C" w:rsidRPr="001957C7" w:rsidRDefault="0038785C" w:rsidP="0038785C">
            <w:r w:rsidRPr="001957C7">
              <w:t>AAP</w:t>
            </w:r>
          </w:p>
        </w:tc>
        <w:tc>
          <w:tcPr>
            <w:tcW w:w="0" w:type="auto"/>
          </w:tcPr>
          <w:p w14:paraId="5FADD187" w14:textId="77777777" w:rsidR="0038785C" w:rsidRPr="001957C7" w:rsidRDefault="0038785C" w:rsidP="0038785C">
            <w:r w:rsidRPr="001957C7">
              <w:t>Specification and Description Language - Overview of SDL-2010 - SDL formal definition: Static semantics</w:t>
            </w:r>
          </w:p>
        </w:tc>
      </w:tr>
      <w:tr w:rsidR="0038785C" w:rsidRPr="001957C7" w14:paraId="279D4F63" w14:textId="77777777" w:rsidTr="00C65F17">
        <w:tc>
          <w:tcPr>
            <w:tcW w:w="0" w:type="auto"/>
          </w:tcPr>
          <w:p w14:paraId="45047DD4" w14:textId="77777777" w:rsidR="0038785C" w:rsidRPr="001957C7" w:rsidRDefault="00D3553A" w:rsidP="0038785C">
            <w:hyperlink r:id="rId342" w:history="1">
              <w:r w:rsidR="0038785C" w:rsidRPr="001957C7">
                <w:rPr>
                  <w:color w:val="0000FF"/>
                  <w:u w:val="single"/>
                </w:rPr>
                <w:t>Z.100 Annex F3</w:t>
              </w:r>
            </w:hyperlink>
          </w:p>
        </w:tc>
        <w:tc>
          <w:tcPr>
            <w:tcW w:w="0" w:type="auto"/>
          </w:tcPr>
          <w:p w14:paraId="585C07A1" w14:textId="77777777" w:rsidR="0038785C" w:rsidRPr="001957C7" w:rsidRDefault="0038785C" w:rsidP="0038785C">
            <w:r w:rsidRPr="001957C7">
              <w:t>2021-06-13</w:t>
            </w:r>
          </w:p>
        </w:tc>
        <w:tc>
          <w:tcPr>
            <w:tcW w:w="0" w:type="auto"/>
          </w:tcPr>
          <w:p w14:paraId="5D9D8E9E" w14:textId="77777777" w:rsidR="0038785C" w:rsidRPr="001957C7" w:rsidRDefault="0038785C" w:rsidP="0038785C">
            <w:r w:rsidRPr="001957C7">
              <w:t>In force</w:t>
            </w:r>
          </w:p>
        </w:tc>
        <w:tc>
          <w:tcPr>
            <w:tcW w:w="0" w:type="auto"/>
          </w:tcPr>
          <w:p w14:paraId="00752928" w14:textId="77777777" w:rsidR="0038785C" w:rsidRPr="001957C7" w:rsidRDefault="0038785C" w:rsidP="0038785C">
            <w:r w:rsidRPr="001957C7">
              <w:t>AAP</w:t>
            </w:r>
          </w:p>
        </w:tc>
        <w:tc>
          <w:tcPr>
            <w:tcW w:w="0" w:type="auto"/>
          </w:tcPr>
          <w:p w14:paraId="29B88A45" w14:textId="77777777" w:rsidR="0038785C" w:rsidRPr="001957C7" w:rsidRDefault="0038785C" w:rsidP="0038785C">
            <w:r w:rsidRPr="001957C7">
              <w:t>Specification and Description Language - Overview of SDL-2010 - SDL formal definition: Dynamic semantics</w:t>
            </w:r>
          </w:p>
        </w:tc>
      </w:tr>
      <w:tr w:rsidR="0038785C" w:rsidRPr="001957C7" w14:paraId="5EF04FAE" w14:textId="77777777" w:rsidTr="00C65F17">
        <w:tc>
          <w:tcPr>
            <w:tcW w:w="0" w:type="auto"/>
          </w:tcPr>
          <w:p w14:paraId="58FB5188" w14:textId="77777777" w:rsidR="0038785C" w:rsidRPr="001957C7" w:rsidRDefault="00D3553A" w:rsidP="0038785C">
            <w:hyperlink r:id="rId343" w:history="1">
              <w:r w:rsidR="0038785C" w:rsidRPr="001957C7">
                <w:rPr>
                  <w:color w:val="0000FF"/>
                  <w:u w:val="single"/>
                </w:rPr>
                <w:t>Z.101</w:t>
              </w:r>
            </w:hyperlink>
          </w:p>
        </w:tc>
        <w:tc>
          <w:tcPr>
            <w:tcW w:w="0" w:type="auto"/>
          </w:tcPr>
          <w:p w14:paraId="3C73B851" w14:textId="77777777" w:rsidR="0038785C" w:rsidRPr="001957C7" w:rsidRDefault="0038785C" w:rsidP="0038785C">
            <w:r w:rsidRPr="001957C7">
              <w:t>2019-10-14</w:t>
            </w:r>
          </w:p>
        </w:tc>
        <w:tc>
          <w:tcPr>
            <w:tcW w:w="0" w:type="auto"/>
          </w:tcPr>
          <w:p w14:paraId="3E72DEC8" w14:textId="77777777" w:rsidR="0038785C" w:rsidRPr="001957C7" w:rsidRDefault="0038785C" w:rsidP="0038785C">
            <w:r w:rsidRPr="001957C7">
              <w:t>Superseded</w:t>
            </w:r>
          </w:p>
        </w:tc>
        <w:tc>
          <w:tcPr>
            <w:tcW w:w="0" w:type="auto"/>
          </w:tcPr>
          <w:p w14:paraId="57D972F3" w14:textId="77777777" w:rsidR="0038785C" w:rsidRPr="001957C7" w:rsidRDefault="0038785C" w:rsidP="0038785C">
            <w:r w:rsidRPr="001957C7">
              <w:t>AAP</w:t>
            </w:r>
          </w:p>
        </w:tc>
        <w:tc>
          <w:tcPr>
            <w:tcW w:w="0" w:type="auto"/>
          </w:tcPr>
          <w:p w14:paraId="4C1BBB61" w14:textId="77777777" w:rsidR="0038785C" w:rsidRPr="001957C7" w:rsidRDefault="0038785C" w:rsidP="0038785C">
            <w:r w:rsidRPr="001957C7">
              <w:t>Specification and Description Language - Basic SDL-2010</w:t>
            </w:r>
          </w:p>
        </w:tc>
      </w:tr>
      <w:tr w:rsidR="0038785C" w:rsidRPr="001957C7" w14:paraId="65C74741" w14:textId="77777777" w:rsidTr="00C65F17">
        <w:tc>
          <w:tcPr>
            <w:tcW w:w="0" w:type="auto"/>
          </w:tcPr>
          <w:p w14:paraId="442D9F13" w14:textId="77777777" w:rsidR="0038785C" w:rsidRPr="001957C7" w:rsidRDefault="00D3553A" w:rsidP="0038785C">
            <w:hyperlink r:id="rId344" w:history="1">
              <w:r w:rsidR="0038785C" w:rsidRPr="001957C7">
                <w:rPr>
                  <w:color w:val="0000FF"/>
                  <w:u w:val="single"/>
                </w:rPr>
                <w:t>Z.101</w:t>
              </w:r>
            </w:hyperlink>
          </w:p>
        </w:tc>
        <w:tc>
          <w:tcPr>
            <w:tcW w:w="0" w:type="auto"/>
          </w:tcPr>
          <w:p w14:paraId="253C8614" w14:textId="77777777" w:rsidR="0038785C" w:rsidRPr="001957C7" w:rsidRDefault="0038785C" w:rsidP="0038785C">
            <w:r w:rsidRPr="001957C7">
              <w:t>2021-06-13</w:t>
            </w:r>
          </w:p>
        </w:tc>
        <w:tc>
          <w:tcPr>
            <w:tcW w:w="0" w:type="auto"/>
          </w:tcPr>
          <w:p w14:paraId="1DF06F81" w14:textId="77777777" w:rsidR="0038785C" w:rsidRPr="001957C7" w:rsidRDefault="0038785C" w:rsidP="0038785C">
            <w:r w:rsidRPr="001957C7">
              <w:t>In force</w:t>
            </w:r>
          </w:p>
        </w:tc>
        <w:tc>
          <w:tcPr>
            <w:tcW w:w="0" w:type="auto"/>
          </w:tcPr>
          <w:p w14:paraId="2BF27138" w14:textId="77777777" w:rsidR="0038785C" w:rsidRPr="001957C7" w:rsidRDefault="0038785C" w:rsidP="0038785C">
            <w:r w:rsidRPr="001957C7">
              <w:t>AAP</w:t>
            </w:r>
          </w:p>
        </w:tc>
        <w:tc>
          <w:tcPr>
            <w:tcW w:w="0" w:type="auto"/>
          </w:tcPr>
          <w:p w14:paraId="0EEE4484" w14:textId="77777777" w:rsidR="0038785C" w:rsidRPr="001957C7" w:rsidRDefault="0038785C" w:rsidP="0038785C">
            <w:r w:rsidRPr="001957C7">
              <w:t>Specification and Description Language - Basic SDL-2010</w:t>
            </w:r>
          </w:p>
        </w:tc>
      </w:tr>
      <w:tr w:rsidR="0038785C" w:rsidRPr="001957C7" w14:paraId="22BCBB1B" w14:textId="77777777" w:rsidTr="00C65F17">
        <w:tc>
          <w:tcPr>
            <w:tcW w:w="0" w:type="auto"/>
          </w:tcPr>
          <w:p w14:paraId="29057782" w14:textId="77777777" w:rsidR="0038785C" w:rsidRPr="001957C7" w:rsidRDefault="00D3553A" w:rsidP="0038785C">
            <w:hyperlink r:id="rId345" w:history="1">
              <w:r w:rsidR="0038785C" w:rsidRPr="001957C7">
                <w:rPr>
                  <w:color w:val="0000FF"/>
                  <w:u w:val="single"/>
                </w:rPr>
                <w:t>Z.102</w:t>
              </w:r>
            </w:hyperlink>
          </w:p>
        </w:tc>
        <w:tc>
          <w:tcPr>
            <w:tcW w:w="0" w:type="auto"/>
          </w:tcPr>
          <w:p w14:paraId="51C68979" w14:textId="77777777" w:rsidR="0038785C" w:rsidRPr="001957C7" w:rsidRDefault="0038785C" w:rsidP="0038785C">
            <w:r w:rsidRPr="001957C7">
              <w:t>2019-10-14</w:t>
            </w:r>
          </w:p>
        </w:tc>
        <w:tc>
          <w:tcPr>
            <w:tcW w:w="0" w:type="auto"/>
          </w:tcPr>
          <w:p w14:paraId="4894B93A" w14:textId="77777777" w:rsidR="0038785C" w:rsidRPr="001957C7" w:rsidRDefault="0038785C" w:rsidP="0038785C">
            <w:r w:rsidRPr="001957C7">
              <w:t>Superseded</w:t>
            </w:r>
          </w:p>
        </w:tc>
        <w:tc>
          <w:tcPr>
            <w:tcW w:w="0" w:type="auto"/>
          </w:tcPr>
          <w:p w14:paraId="0C92D0D9" w14:textId="77777777" w:rsidR="0038785C" w:rsidRPr="001957C7" w:rsidRDefault="0038785C" w:rsidP="0038785C">
            <w:r w:rsidRPr="001957C7">
              <w:t>AAP</w:t>
            </w:r>
          </w:p>
        </w:tc>
        <w:tc>
          <w:tcPr>
            <w:tcW w:w="0" w:type="auto"/>
          </w:tcPr>
          <w:p w14:paraId="7762C216" w14:textId="77777777" w:rsidR="0038785C" w:rsidRPr="001957C7" w:rsidRDefault="0038785C" w:rsidP="0038785C">
            <w:r w:rsidRPr="001957C7">
              <w:t>Specification and Description Language - Comprehensive SDL-2010</w:t>
            </w:r>
          </w:p>
        </w:tc>
      </w:tr>
      <w:tr w:rsidR="0038785C" w:rsidRPr="001957C7" w14:paraId="61AC2F2C" w14:textId="77777777" w:rsidTr="00C65F17">
        <w:tc>
          <w:tcPr>
            <w:tcW w:w="0" w:type="auto"/>
          </w:tcPr>
          <w:p w14:paraId="3D62D10D" w14:textId="77777777" w:rsidR="0038785C" w:rsidRPr="001957C7" w:rsidRDefault="00D3553A" w:rsidP="0038785C">
            <w:hyperlink r:id="rId346" w:history="1">
              <w:r w:rsidR="0038785C" w:rsidRPr="001957C7">
                <w:rPr>
                  <w:color w:val="0000FF"/>
                  <w:u w:val="single"/>
                </w:rPr>
                <w:t>Z.102</w:t>
              </w:r>
            </w:hyperlink>
          </w:p>
        </w:tc>
        <w:tc>
          <w:tcPr>
            <w:tcW w:w="0" w:type="auto"/>
          </w:tcPr>
          <w:p w14:paraId="12FABC30" w14:textId="77777777" w:rsidR="0038785C" w:rsidRPr="001957C7" w:rsidRDefault="0038785C" w:rsidP="0038785C">
            <w:r w:rsidRPr="001957C7">
              <w:t>2021-06-13</w:t>
            </w:r>
          </w:p>
        </w:tc>
        <w:tc>
          <w:tcPr>
            <w:tcW w:w="0" w:type="auto"/>
          </w:tcPr>
          <w:p w14:paraId="38123675" w14:textId="77777777" w:rsidR="0038785C" w:rsidRPr="001957C7" w:rsidRDefault="0038785C" w:rsidP="0038785C">
            <w:r w:rsidRPr="001957C7">
              <w:t>In force</w:t>
            </w:r>
          </w:p>
        </w:tc>
        <w:tc>
          <w:tcPr>
            <w:tcW w:w="0" w:type="auto"/>
          </w:tcPr>
          <w:p w14:paraId="2DC0091C" w14:textId="77777777" w:rsidR="0038785C" w:rsidRPr="001957C7" w:rsidRDefault="0038785C" w:rsidP="0038785C">
            <w:r w:rsidRPr="001957C7">
              <w:t>AAP</w:t>
            </w:r>
          </w:p>
        </w:tc>
        <w:tc>
          <w:tcPr>
            <w:tcW w:w="0" w:type="auto"/>
          </w:tcPr>
          <w:p w14:paraId="3B2A5283" w14:textId="77777777" w:rsidR="0038785C" w:rsidRPr="001957C7" w:rsidRDefault="0038785C" w:rsidP="0038785C">
            <w:r w:rsidRPr="001957C7">
              <w:t>Specification and Description Language - Comprehensive SDL-2010</w:t>
            </w:r>
          </w:p>
        </w:tc>
      </w:tr>
      <w:tr w:rsidR="0038785C" w:rsidRPr="001957C7" w14:paraId="1D22421E" w14:textId="77777777" w:rsidTr="00C65F17">
        <w:tc>
          <w:tcPr>
            <w:tcW w:w="0" w:type="auto"/>
          </w:tcPr>
          <w:p w14:paraId="259AA50B" w14:textId="77777777" w:rsidR="0038785C" w:rsidRPr="001957C7" w:rsidRDefault="00D3553A" w:rsidP="0038785C">
            <w:hyperlink r:id="rId347" w:history="1">
              <w:r w:rsidR="0038785C" w:rsidRPr="001957C7">
                <w:rPr>
                  <w:color w:val="0000FF"/>
                  <w:u w:val="single"/>
                </w:rPr>
                <w:t>Z.103</w:t>
              </w:r>
            </w:hyperlink>
          </w:p>
        </w:tc>
        <w:tc>
          <w:tcPr>
            <w:tcW w:w="0" w:type="auto"/>
          </w:tcPr>
          <w:p w14:paraId="38BA6CB7" w14:textId="77777777" w:rsidR="0038785C" w:rsidRPr="001957C7" w:rsidRDefault="0038785C" w:rsidP="0038785C">
            <w:r w:rsidRPr="001957C7">
              <w:t>2019-10-14</w:t>
            </w:r>
          </w:p>
        </w:tc>
        <w:tc>
          <w:tcPr>
            <w:tcW w:w="0" w:type="auto"/>
          </w:tcPr>
          <w:p w14:paraId="62E97A86" w14:textId="77777777" w:rsidR="0038785C" w:rsidRPr="001957C7" w:rsidRDefault="0038785C" w:rsidP="0038785C">
            <w:r w:rsidRPr="001957C7">
              <w:t>Superseded</w:t>
            </w:r>
          </w:p>
        </w:tc>
        <w:tc>
          <w:tcPr>
            <w:tcW w:w="0" w:type="auto"/>
          </w:tcPr>
          <w:p w14:paraId="320E62E9" w14:textId="77777777" w:rsidR="0038785C" w:rsidRPr="001957C7" w:rsidRDefault="0038785C" w:rsidP="0038785C">
            <w:r w:rsidRPr="001957C7">
              <w:t>AAP</w:t>
            </w:r>
          </w:p>
        </w:tc>
        <w:tc>
          <w:tcPr>
            <w:tcW w:w="0" w:type="auto"/>
          </w:tcPr>
          <w:p w14:paraId="6CF564A0" w14:textId="77777777" w:rsidR="0038785C" w:rsidRPr="001957C7" w:rsidRDefault="0038785C" w:rsidP="0038785C">
            <w:r w:rsidRPr="001957C7">
              <w:t>Specification and Description Language - Shorthand notation and annotation in SDL-2010</w:t>
            </w:r>
          </w:p>
        </w:tc>
      </w:tr>
      <w:tr w:rsidR="0038785C" w:rsidRPr="001957C7" w14:paraId="273E9546" w14:textId="77777777" w:rsidTr="00C65F17">
        <w:tc>
          <w:tcPr>
            <w:tcW w:w="0" w:type="auto"/>
          </w:tcPr>
          <w:p w14:paraId="464F3344" w14:textId="77777777" w:rsidR="0038785C" w:rsidRPr="001957C7" w:rsidRDefault="00D3553A" w:rsidP="0038785C">
            <w:hyperlink r:id="rId348" w:history="1">
              <w:r w:rsidR="0038785C" w:rsidRPr="001957C7">
                <w:rPr>
                  <w:color w:val="0000FF"/>
                  <w:u w:val="single"/>
                </w:rPr>
                <w:t>Z.103</w:t>
              </w:r>
            </w:hyperlink>
          </w:p>
        </w:tc>
        <w:tc>
          <w:tcPr>
            <w:tcW w:w="0" w:type="auto"/>
          </w:tcPr>
          <w:p w14:paraId="676EA4A6" w14:textId="77777777" w:rsidR="0038785C" w:rsidRPr="001957C7" w:rsidRDefault="0038785C" w:rsidP="0038785C">
            <w:r w:rsidRPr="001957C7">
              <w:t>2021-06-13</w:t>
            </w:r>
          </w:p>
        </w:tc>
        <w:tc>
          <w:tcPr>
            <w:tcW w:w="0" w:type="auto"/>
          </w:tcPr>
          <w:p w14:paraId="1AAF5231" w14:textId="77777777" w:rsidR="0038785C" w:rsidRPr="001957C7" w:rsidRDefault="0038785C" w:rsidP="0038785C">
            <w:r w:rsidRPr="001957C7">
              <w:t>In force</w:t>
            </w:r>
          </w:p>
        </w:tc>
        <w:tc>
          <w:tcPr>
            <w:tcW w:w="0" w:type="auto"/>
          </w:tcPr>
          <w:p w14:paraId="52F0EC21" w14:textId="77777777" w:rsidR="0038785C" w:rsidRPr="001957C7" w:rsidRDefault="0038785C" w:rsidP="0038785C">
            <w:r w:rsidRPr="001957C7">
              <w:t>AAP</w:t>
            </w:r>
          </w:p>
        </w:tc>
        <w:tc>
          <w:tcPr>
            <w:tcW w:w="0" w:type="auto"/>
          </w:tcPr>
          <w:p w14:paraId="7F9F8F04" w14:textId="77777777" w:rsidR="0038785C" w:rsidRPr="001957C7" w:rsidRDefault="0038785C" w:rsidP="0038785C">
            <w:r w:rsidRPr="001957C7">
              <w:t>Specification and Description Language - Shorthand notation and annotation in SDL-2010</w:t>
            </w:r>
          </w:p>
        </w:tc>
      </w:tr>
      <w:tr w:rsidR="0038785C" w:rsidRPr="001957C7" w14:paraId="219E1C4E" w14:textId="77777777" w:rsidTr="00C65F17">
        <w:tc>
          <w:tcPr>
            <w:tcW w:w="0" w:type="auto"/>
          </w:tcPr>
          <w:p w14:paraId="26F16BFB" w14:textId="77777777" w:rsidR="0038785C" w:rsidRPr="001957C7" w:rsidRDefault="00D3553A" w:rsidP="0038785C">
            <w:hyperlink r:id="rId349" w:history="1">
              <w:r w:rsidR="0038785C" w:rsidRPr="001957C7">
                <w:rPr>
                  <w:color w:val="0000FF"/>
                  <w:u w:val="single"/>
                </w:rPr>
                <w:t>Z.104</w:t>
              </w:r>
            </w:hyperlink>
          </w:p>
        </w:tc>
        <w:tc>
          <w:tcPr>
            <w:tcW w:w="0" w:type="auto"/>
          </w:tcPr>
          <w:p w14:paraId="16C855F3" w14:textId="77777777" w:rsidR="0038785C" w:rsidRPr="001957C7" w:rsidRDefault="0038785C" w:rsidP="0038785C">
            <w:r w:rsidRPr="001957C7">
              <w:t>2019-10-14</w:t>
            </w:r>
          </w:p>
        </w:tc>
        <w:tc>
          <w:tcPr>
            <w:tcW w:w="0" w:type="auto"/>
          </w:tcPr>
          <w:p w14:paraId="1E9615FC" w14:textId="77777777" w:rsidR="0038785C" w:rsidRPr="001957C7" w:rsidRDefault="0038785C" w:rsidP="0038785C">
            <w:r w:rsidRPr="001957C7">
              <w:t>Superseded</w:t>
            </w:r>
          </w:p>
        </w:tc>
        <w:tc>
          <w:tcPr>
            <w:tcW w:w="0" w:type="auto"/>
          </w:tcPr>
          <w:p w14:paraId="7ED61BB1" w14:textId="77777777" w:rsidR="0038785C" w:rsidRPr="001957C7" w:rsidRDefault="0038785C" w:rsidP="0038785C">
            <w:r w:rsidRPr="001957C7">
              <w:t>AAP</w:t>
            </w:r>
          </w:p>
        </w:tc>
        <w:tc>
          <w:tcPr>
            <w:tcW w:w="0" w:type="auto"/>
          </w:tcPr>
          <w:p w14:paraId="76F14983" w14:textId="77777777" w:rsidR="0038785C" w:rsidRPr="001957C7" w:rsidRDefault="0038785C" w:rsidP="0038785C">
            <w:r w:rsidRPr="001957C7">
              <w:t>Specification and Description Language - Data and action language in SDL-2010</w:t>
            </w:r>
          </w:p>
        </w:tc>
      </w:tr>
      <w:tr w:rsidR="0038785C" w:rsidRPr="001957C7" w14:paraId="584DEF5A" w14:textId="77777777" w:rsidTr="00C65F17">
        <w:tc>
          <w:tcPr>
            <w:tcW w:w="0" w:type="auto"/>
          </w:tcPr>
          <w:p w14:paraId="49B09D99" w14:textId="77777777" w:rsidR="0038785C" w:rsidRPr="001957C7" w:rsidRDefault="00D3553A" w:rsidP="0038785C">
            <w:hyperlink r:id="rId350" w:history="1">
              <w:r w:rsidR="0038785C" w:rsidRPr="001957C7">
                <w:rPr>
                  <w:color w:val="0000FF"/>
                  <w:u w:val="single"/>
                </w:rPr>
                <w:t>Z.104</w:t>
              </w:r>
            </w:hyperlink>
          </w:p>
        </w:tc>
        <w:tc>
          <w:tcPr>
            <w:tcW w:w="0" w:type="auto"/>
          </w:tcPr>
          <w:p w14:paraId="179AD871" w14:textId="77777777" w:rsidR="0038785C" w:rsidRPr="001957C7" w:rsidRDefault="0038785C" w:rsidP="0038785C">
            <w:r w:rsidRPr="001957C7">
              <w:t>2021-06-13</w:t>
            </w:r>
          </w:p>
        </w:tc>
        <w:tc>
          <w:tcPr>
            <w:tcW w:w="0" w:type="auto"/>
          </w:tcPr>
          <w:p w14:paraId="2A6E2312" w14:textId="77777777" w:rsidR="0038785C" w:rsidRPr="001957C7" w:rsidRDefault="0038785C" w:rsidP="0038785C">
            <w:r w:rsidRPr="001957C7">
              <w:t>In force</w:t>
            </w:r>
          </w:p>
        </w:tc>
        <w:tc>
          <w:tcPr>
            <w:tcW w:w="0" w:type="auto"/>
          </w:tcPr>
          <w:p w14:paraId="5E442FF8" w14:textId="77777777" w:rsidR="0038785C" w:rsidRPr="001957C7" w:rsidRDefault="0038785C" w:rsidP="0038785C">
            <w:r w:rsidRPr="001957C7">
              <w:t>AAP</w:t>
            </w:r>
          </w:p>
        </w:tc>
        <w:tc>
          <w:tcPr>
            <w:tcW w:w="0" w:type="auto"/>
          </w:tcPr>
          <w:p w14:paraId="78F13367" w14:textId="77777777" w:rsidR="0038785C" w:rsidRPr="001957C7" w:rsidRDefault="0038785C" w:rsidP="0038785C">
            <w:r w:rsidRPr="001957C7">
              <w:t>Specification and Description Language - Data and action language in SDL-2010</w:t>
            </w:r>
          </w:p>
        </w:tc>
      </w:tr>
      <w:tr w:rsidR="0038785C" w:rsidRPr="001957C7" w14:paraId="665C049A" w14:textId="77777777" w:rsidTr="00C65F17">
        <w:tc>
          <w:tcPr>
            <w:tcW w:w="0" w:type="auto"/>
          </w:tcPr>
          <w:p w14:paraId="40E43021" w14:textId="77777777" w:rsidR="0038785C" w:rsidRPr="001957C7" w:rsidRDefault="00D3553A" w:rsidP="0038785C">
            <w:hyperlink r:id="rId351" w:history="1">
              <w:r w:rsidR="0038785C" w:rsidRPr="001957C7">
                <w:rPr>
                  <w:color w:val="0000FF"/>
                  <w:u w:val="single"/>
                </w:rPr>
                <w:t>Z.105</w:t>
              </w:r>
            </w:hyperlink>
          </w:p>
        </w:tc>
        <w:tc>
          <w:tcPr>
            <w:tcW w:w="0" w:type="auto"/>
          </w:tcPr>
          <w:p w14:paraId="0D173310" w14:textId="77777777" w:rsidR="0038785C" w:rsidRPr="001957C7" w:rsidRDefault="0038785C" w:rsidP="0038785C">
            <w:r w:rsidRPr="001957C7">
              <w:t>2019-10-14</w:t>
            </w:r>
          </w:p>
        </w:tc>
        <w:tc>
          <w:tcPr>
            <w:tcW w:w="0" w:type="auto"/>
          </w:tcPr>
          <w:p w14:paraId="4E0EB4D1" w14:textId="77777777" w:rsidR="0038785C" w:rsidRPr="001957C7" w:rsidRDefault="0038785C" w:rsidP="0038785C">
            <w:r w:rsidRPr="001957C7">
              <w:t>Superseded</w:t>
            </w:r>
          </w:p>
        </w:tc>
        <w:tc>
          <w:tcPr>
            <w:tcW w:w="0" w:type="auto"/>
          </w:tcPr>
          <w:p w14:paraId="253BA51F" w14:textId="77777777" w:rsidR="0038785C" w:rsidRPr="001957C7" w:rsidRDefault="0038785C" w:rsidP="0038785C">
            <w:r w:rsidRPr="001957C7">
              <w:t>AAP</w:t>
            </w:r>
          </w:p>
        </w:tc>
        <w:tc>
          <w:tcPr>
            <w:tcW w:w="0" w:type="auto"/>
          </w:tcPr>
          <w:p w14:paraId="7C3A5F04" w14:textId="77777777" w:rsidR="0038785C" w:rsidRPr="001957C7" w:rsidRDefault="0038785C" w:rsidP="0038785C">
            <w:r w:rsidRPr="001957C7">
              <w:t>Specification and Description Language - SDL-2010 combined with ASN.1 modules</w:t>
            </w:r>
          </w:p>
        </w:tc>
      </w:tr>
      <w:tr w:rsidR="0038785C" w:rsidRPr="001957C7" w14:paraId="07C2894B" w14:textId="77777777" w:rsidTr="00C65F17">
        <w:tc>
          <w:tcPr>
            <w:tcW w:w="0" w:type="auto"/>
          </w:tcPr>
          <w:p w14:paraId="7329745D" w14:textId="77777777" w:rsidR="0038785C" w:rsidRPr="001957C7" w:rsidRDefault="00D3553A" w:rsidP="0038785C">
            <w:hyperlink r:id="rId352" w:history="1">
              <w:r w:rsidR="0038785C" w:rsidRPr="001957C7">
                <w:rPr>
                  <w:color w:val="0000FF"/>
                  <w:u w:val="single"/>
                </w:rPr>
                <w:t>Z.105</w:t>
              </w:r>
            </w:hyperlink>
          </w:p>
        </w:tc>
        <w:tc>
          <w:tcPr>
            <w:tcW w:w="0" w:type="auto"/>
          </w:tcPr>
          <w:p w14:paraId="18620D9F" w14:textId="77777777" w:rsidR="0038785C" w:rsidRPr="001957C7" w:rsidRDefault="0038785C" w:rsidP="0038785C">
            <w:r w:rsidRPr="001957C7">
              <w:t>2021-06-13</w:t>
            </w:r>
          </w:p>
        </w:tc>
        <w:tc>
          <w:tcPr>
            <w:tcW w:w="0" w:type="auto"/>
          </w:tcPr>
          <w:p w14:paraId="04B14DBA" w14:textId="77777777" w:rsidR="0038785C" w:rsidRPr="001957C7" w:rsidRDefault="0038785C" w:rsidP="0038785C">
            <w:r w:rsidRPr="001957C7">
              <w:t>In force</w:t>
            </w:r>
          </w:p>
        </w:tc>
        <w:tc>
          <w:tcPr>
            <w:tcW w:w="0" w:type="auto"/>
          </w:tcPr>
          <w:p w14:paraId="20FF9E8E" w14:textId="77777777" w:rsidR="0038785C" w:rsidRPr="001957C7" w:rsidRDefault="0038785C" w:rsidP="0038785C">
            <w:r w:rsidRPr="001957C7">
              <w:t>AAP</w:t>
            </w:r>
          </w:p>
        </w:tc>
        <w:tc>
          <w:tcPr>
            <w:tcW w:w="0" w:type="auto"/>
          </w:tcPr>
          <w:p w14:paraId="09727A17" w14:textId="77777777" w:rsidR="0038785C" w:rsidRPr="001957C7" w:rsidRDefault="0038785C" w:rsidP="0038785C">
            <w:r w:rsidRPr="001957C7">
              <w:t>Specification and Description Language - SDL-2010 combined with ASN.1 modules</w:t>
            </w:r>
          </w:p>
        </w:tc>
      </w:tr>
      <w:tr w:rsidR="0038785C" w:rsidRPr="001957C7" w14:paraId="610019EC" w14:textId="77777777" w:rsidTr="00C65F17">
        <w:tc>
          <w:tcPr>
            <w:tcW w:w="0" w:type="auto"/>
          </w:tcPr>
          <w:p w14:paraId="4D19B9EB" w14:textId="77777777" w:rsidR="0038785C" w:rsidRPr="001957C7" w:rsidRDefault="00D3553A" w:rsidP="0038785C">
            <w:hyperlink r:id="rId353" w:history="1">
              <w:r w:rsidR="0038785C" w:rsidRPr="001957C7">
                <w:rPr>
                  <w:color w:val="0000FF"/>
                  <w:u w:val="single"/>
                </w:rPr>
                <w:t>Z.106</w:t>
              </w:r>
            </w:hyperlink>
          </w:p>
        </w:tc>
        <w:tc>
          <w:tcPr>
            <w:tcW w:w="0" w:type="auto"/>
          </w:tcPr>
          <w:p w14:paraId="6EFE44A2" w14:textId="77777777" w:rsidR="0038785C" w:rsidRPr="001957C7" w:rsidRDefault="0038785C" w:rsidP="0038785C">
            <w:r w:rsidRPr="001957C7">
              <w:t>2019-10-14</w:t>
            </w:r>
          </w:p>
        </w:tc>
        <w:tc>
          <w:tcPr>
            <w:tcW w:w="0" w:type="auto"/>
          </w:tcPr>
          <w:p w14:paraId="2B9BFA02" w14:textId="77777777" w:rsidR="0038785C" w:rsidRPr="001957C7" w:rsidRDefault="0038785C" w:rsidP="0038785C">
            <w:r w:rsidRPr="001957C7">
              <w:t>Superseded</w:t>
            </w:r>
          </w:p>
        </w:tc>
        <w:tc>
          <w:tcPr>
            <w:tcW w:w="0" w:type="auto"/>
          </w:tcPr>
          <w:p w14:paraId="19D2DBA5" w14:textId="77777777" w:rsidR="0038785C" w:rsidRPr="001957C7" w:rsidRDefault="0038785C" w:rsidP="0038785C">
            <w:r w:rsidRPr="001957C7">
              <w:t>AAP</w:t>
            </w:r>
          </w:p>
        </w:tc>
        <w:tc>
          <w:tcPr>
            <w:tcW w:w="0" w:type="auto"/>
          </w:tcPr>
          <w:p w14:paraId="49411644" w14:textId="77777777" w:rsidR="0038785C" w:rsidRPr="001957C7" w:rsidRDefault="0038785C" w:rsidP="0038785C">
            <w:r w:rsidRPr="001957C7">
              <w:t>Specification and Description Language - Common interchange format for SDL-2010</w:t>
            </w:r>
          </w:p>
        </w:tc>
      </w:tr>
      <w:tr w:rsidR="0038785C" w:rsidRPr="001957C7" w14:paraId="6AC9F1A7" w14:textId="77777777" w:rsidTr="00C65F17">
        <w:tc>
          <w:tcPr>
            <w:tcW w:w="0" w:type="auto"/>
          </w:tcPr>
          <w:p w14:paraId="5BEF702A" w14:textId="77777777" w:rsidR="0038785C" w:rsidRPr="001957C7" w:rsidRDefault="00D3553A" w:rsidP="0038785C">
            <w:hyperlink r:id="rId354" w:history="1">
              <w:r w:rsidR="0038785C" w:rsidRPr="001957C7">
                <w:rPr>
                  <w:color w:val="0000FF"/>
                  <w:u w:val="single"/>
                </w:rPr>
                <w:t>Z.106</w:t>
              </w:r>
            </w:hyperlink>
          </w:p>
        </w:tc>
        <w:tc>
          <w:tcPr>
            <w:tcW w:w="0" w:type="auto"/>
          </w:tcPr>
          <w:p w14:paraId="0BAED7A6" w14:textId="77777777" w:rsidR="0038785C" w:rsidRPr="001957C7" w:rsidRDefault="0038785C" w:rsidP="0038785C">
            <w:r w:rsidRPr="001957C7">
              <w:t>2021-06-13</w:t>
            </w:r>
          </w:p>
        </w:tc>
        <w:tc>
          <w:tcPr>
            <w:tcW w:w="0" w:type="auto"/>
          </w:tcPr>
          <w:p w14:paraId="4D93AD5B" w14:textId="77777777" w:rsidR="0038785C" w:rsidRPr="001957C7" w:rsidRDefault="0038785C" w:rsidP="0038785C">
            <w:r w:rsidRPr="001957C7">
              <w:t>In force</w:t>
            </w:r>
          </w:p>
        </w:tc>
        <w:tc>
          <w:tcPr>
            <w:tcW w:w="0" w:type="auto"/>
          </w:tcPr>
          <w:p w14:paraId="356E62C9" w14:textId="77777777" w:rsidR="0038785C" w:rsidRPr="001957C7" w:rsidRDefault="0038785C" w:rsidP="0038785C">
            <w:r w:rsidRPr="001957C7">
              <w:t>AAP</w:t>
            </w:r>
          </w:p>
        </w:tc>
        <w:tc>
          <w:tcPr>
            <w:tcW w:w="0" w:type="auto"/>
          </w:tcPr>
          <w:p w14:paraId="66D093FB" w14:textId="77777777" w:rsidR="0038785C" w:rsidRPr="001957C7" w:rsidRDefault="0038785C" w:rsidP="0038785C">
            <w:r w:rsidRPr="001957C7">
              <w:t>Specification and Description Language - Common interchange format for SDL-2010</w:t>
            </w:r>
          </w:p>
        </w:tc>
      </w:tr>
      <w:tr w:rsidR="0038785C" w:rsidRPr="001957C7" w14:paraId="36493F4D" w14:textId="77777777" w:rsidTr="00C65F17">
        <w:tc>
          <w:tcPr>
            <w:tcW w:w="0" w:type="auto"/>
          </w:tcPr>
          <w:p w14:paraId="60487BF7" w14:textId="77777777" w:rsidR="0038785C" w:rsidRPr="001957C7" w:rsidRDefault="00D3553A" w:rsidP="0038785C">
            <w:hyperlink r:id="rId355" w:history="1">
              <w:r w:rsidR="0038785C" w:rsidRPr="001957C7">
                <w:rPr>
                  <w:color w:val="0000FF"/>
                  <w:u w:val="single"/>
                </w:rPr>
                <w:t>Z.107</w:t>
              </w:r>
            </w:hyperlink>
          </w:p>
        </w:tc>
        <w:tc>
          <w:tcPr>
            <w:tcW w:w="0" w:type="auto"/>
          </w:tcPr>
          <w:p w14:paraId="57C8ACF0" w14:textId="77777777" w:rsidR="0038785C" w:rsidRPr="001957C7" w:rsidRDefault="0038785C" w:rsidP="0038785C">
            <w:r w:rsidRPr="001957C7">
              <w:t>2019-10-14</w:t>
            </w:r>
          </w:p>
        </w:tc>
        <w:tc>
          <w:tcPr>
            <w:tcW w:w="0" w:type="auto"/>
          </w:tcPr>
          <w:p w14:paraId="489F56D8" w14:textId="77777777" w:rsidR="0038785C" w:rsidRPr="001957C7" w:rsidRDefault="0038785C" w:rsidP="0038785C">
            <w:r w:rsidRPr="001957C7">
              <w:t>Superseded</w:t>
            </w:r>
          </w:p>
        </w:tc>
        <w:tc>
          <w:tcPr>
            <w:tcW w:w="0" w:type="auto"/>
          </w:tcPr>
          <w:p w14:paraId="23D36646" w14:textId="77777777" w:rsidR="0038785C" w:rsidRPr="001957C7" w:rsidRDefault="0038785C" w:rsidP="0038785C">
            <w:r w:rsidRPr="001957C7">
              <w:t>AAP</w:t>
            </w:r>
          </w:p>
        </w:tc>
        <w:tc>
          <w:tcPr>
            <w:tcW w:w="0" w:type="auto"/>
          </w:tcPr>
          <w:p w14:paraId="0007620D" w14:textId="77777777" w:rsidR="0038785C" w:rsidRPr="001957C7" w:rsidRDefault="0038785C" w:rsidP="0038785C">
            <w:r w:rsidRPr="001957C7">
              <w:t>Specification and Description Language - Object-oriented data in SDL-2010</w:t>
            </w:r>
          </w:p>
        </w:tc>
      </w:tr>
      <w:tr w:rsidR="0038785C" w:rsidRPr="001957C7" w14:paraId="6D02D887" w14:textId="77777777" w:rsidTr="00C65F17">
        <w:tc>
          <w:tcPr>
            <w:tcW w:w="0" w:type="auto"/>
          </w:tcPr>
          <w:p w14:paraId="330E37C1" w14:textId="77777777" w:rsidR="0038785C" w:rsidRPr="001957C7" w:rsidRDefault="00D3553A" w:rsidP="0038785C">
            <w:hyperlink r:id="rId356" w:history="1">
              <w:r w:rsidR="0038785C" w:rsidRPr="001957C7">
                <w:rPr>
                  <w:color w:val="0000FF"/>
                  <w:u w:val="single"/>
                </w:rPr>
                <w:t>Z.107</w:t>
              </w:r>
            </w:hyperlink>
          </w:p>
        </w:tc>
        <w:tc>
          <w:tcPr>
            <w:tcW w:w="0" w:type="auto"/>
          </w:tcPr>
          <w:p w14:paraId="437DB2DE" w14:textId="77777777" w:rsidR="0038785C" w:rsidRPr="001957C7" w:rsidRDefault="0038785C" w:rsidP="0038785C">
            <w:r w:rsidRPr="001957C7">
              <w:t>2021-06-13</w:t>
            </w:r>
          </w:p>
        </w:tc>
        <w:tc>
          <w:tcPr>
            <w:tcW w:w="0" w:type="auto"/>
          </w:tcPr>
          <w:p w14:paraId="4843BAA0" w14:textId="77777777" w:rsidR="0038785C" w:rsidRPr="001957C7" w:rsidRDefault="0038785C" w:rsidP="0038785C">
            <w:r w:rsidRPr="001957C7">
              <w:t>In force</w:t>
            </w:r>
          </w:p>
        </w:tc>
        <w:tc>
          <w:tcPr>
            <w:tcW w:w="0" w:type="auto"/>
          </w:tcPr>
          <w:p w14:paraId="695B6D01" w14:textId="77777777" w:rsidR="0038785C" w:rsidRPr="001957C7" w:rsidRDefault="0038785C" w:rsidP="0038785C">
            <w:r w:rsidRPr="001957C7">
              <w:t>AAP</w:t>
            </w:r>
          </w:p>
        </w:tc>
        <w:tc>
          <w:tcPr>
            <w:tcW w:w="0" w:type="auto"/>
          </w:tcPr>
          <w:p w14:paraId="7371BA3E" w14:textId="77777777" w:rsidR="0038785C" w:rsidRPr="001957C7" w:rsidRDefault="0038785C" w:rsidP="0038785C">
            <w:r w:rsidRPr="001957C7">
              <w:t>Specification and Description Language - Object-oriented data in SDL-2010</w:t>
            </w:r>
          </w:p>
        </w:tc>
      </w:tr>
      <w:tr w:rsidR="0038785C" w:rsidRPr="001957C7" w14:paraId="6B90C808" w14:textId="77777777" w:rsidTr="00C65F17">
        <w:tc>
          <w:tcPr>
            <w:tcW w:w="0" w:type="auto"/>
          </w:tcPr>
          <w:p w14:paraId="2139A490" w14:textId="77777777" w:rsidR="0038785C" w:rsidRPr="001957C7" w:rsidRDefault="00D3553A" w:rsidP="0038785C">
            <w:hyperlink r:id="rId357" w:history="1">
              <w:r w:rsidR="0038785C" w:rsidRPr="001957C7">
                <w:rPr>
                  <w:color w:val="0000FF"/>
                  <w:u w:val="single"/>
                </w:rPr>
                <w:t>Z.151</w:t>
              </w:r>
            </w:hyperlink>
          </w:p>
        </w:tc>
        <w:tc>
          <w:tcPr>
            <w:tcW w:w="0" w:type="auto"/>
          </w:tcPr>
          <w:p w14:paraId="3B6AE2FB" w14:textId="77777777" w:rsidR="0038785C" w:rsidRPr="001957C7" w:rsidRDefault="0038785C" w:rsidP="0038785C">
            <w:r w:rsidRPr="001957C7">
              <w:t>2018-10-14</w:t>
            </w:r>
          </w:p>
        </w:tc>
        <w:tc>
          <w:tcPr>
            <w:tcW w:w="0" w:type="auto"/>
          </w:tcPr>
          <w:p w14:paraId="0E9299A5" w14:textId="77777777" w:rsidR="0038785C" w:rsidRPr="001957C7" w:rsidRDefault="0038785C" w:rsidP="0038785C">
            <w:r w:rsidRPr="001957C7">
              <w:t>In force</w:t>
            </w:r>
          </w:p>
        </w:tc>
        <w:tc>
          <w:tcPr>
            <w:tcW w:w="0" w:type="auto"/>
          </w:tcPr>
          <w:p w14:paraId="291CF5FB" w14:textId="77777777" w:rsidR="0038785C" w:rsidRPr="001957C7" w:rsidRDefault="0038785C" w:rsidP="0038785C">
            <w:r w:rsidRPr="001957C7">
              <w:t>AAP</w:t>
            </w:r>
          </w:p>
        </w:tc>
        <w:tc>
          <w:tcPr>
            <w:tcW w:w="0" w:type="auto"/>
          </w:tcPr>
          <w:p w14:paraId="57156A03" w14:textId="77777777" w:rsidR="0038785C" w:rsidRPr="001957C7" w:rsidRDefault="0038785C" w:rsidP="0038785C">
            <w:r w:rsidRPr="001957C7">
              <w:t>User Requirements Notation (URN) - Language definition</w:t>
            </w:r>
          </w:p>
        </w:tc>
      </w:tr>
      <w:tr w:rsidR="0038785C" w:rsidRPr="001957C7" w14:paraId="508B3E04" w14:textId="77777777" w:rsidTr="00C65F17">
        <w:tc>
          <w:tcPr>
            <w:tcW w:w="0" w:type="auto"/>
          </w:tcPr>
          <w:p w14:paraId="2C56DE08" w14:textId="77777777" w:rsidR="0038785C" w:rsidRPr="001957C7" w:rsidRDefault="00D3553A" w:rsidP="0038785C">
            <w:hyperlink r:id="rId358" w:history="1">
              <w:r w:rsidR="0038785C" w:rsidRPr="001957C7">
                <w:rPr>
                  <w:color w:val="0000FF"/>
                  <w:u w:val="single"/>
                </w:rPr>
                <w:t>Z.161</w:t>
              </w:r>
            </w:hyperlink>
          </w:p>
        </w:tc>
        <w:tc>
          <w:tcPr>
            <w:tcW w:w="0" w:type="auto"/>
          </w:tcPr>
          <w:p w14:paraId="1B90ADF4" w14:textId="77777777" w:rsidR="0038785C" w:rsidRPr="001957C7" w:rsidRDefault="0038785C" w:rsidP="0038785C">
            <w:r w:rsidRPr="001957C7">
              <w:t>2017-10-14</w:t>
            </w:r>
          </w:p>
        </w:tc>
        <w:tc>
          <w:tcPr>
            <w:tcW w:w="0" w:type="auto"/>
          </w:tcPr>
          <w:p w14:paraId="186E2357" w14:textId="77777777" w:rsidR="0038785C" w:rsidRPr="001957C7" w:rsidRDefault="0038785C" w:rsidP="0038785C">
            <w:r w:rsidRPr="001957C7">
              <w:t>Superseded</w:t>
            </w:r>
          </w:p>
        </w:tc>
        <w:tc>
          <w:tcPr>
            <w:tcW w:w="0" w:type="auto"/>
          </w:tcPr>
          <w:p w14:paraId="544E6ED6" w14:textId="77777777" w:rsidR="0038785C" w:rsidRPr="001957C7" w:rsidRDefault="0038785C" w:rsidP="0038785C">
            <w:r w:rsidRPr="001957C7">
              <w:t>AAP</w:t>
            </w:r>
          </w:p>
        </w:tc>
        <w:tc>
          <w:tcPr>
            <w:tcW w:w="0" w:type="auto"/>
          </w:tcPr>
          <w:p w14:paraId="5FFEE45A" w14:textId="77777777" w:rsidR="0038785C" w:rsidRPr="001957C7" w:rsidRDefault="0038785C" w:rsidP="0038785C">
            <w:r w:rsidRPr="001957C7">
              <w:t>Testing and Test Control Notation version 3: TTCN-3 core language</w:t>
            </w:r>
          </w:p>
        </w:tc>
      </w:tr>
      <w:tr w:rsidR="0038785C" w:rsidRPr="001957C7" w14:paraId="623C87A7" w14:textId="77777777" w:rsidTr="00C65F17">
        <w:tc>
          <w:tcPr>
            <w:tcW w:w="0" w:type="auto"/>
          </w:tcPr>
          <w:p w14:paraId="08D6F9D2" w14:textId="77777777" w:rsidR="0038785C" w:rsidRPr="001957C7" w:rsidRDefault="00D3553A" w:rsidP="0038785C">
            <w:hyperlink r:id="rId359" w:history="1">
              <w:r w:rsidR="0038785C" w:rsidRPr="001957C7">
                <w:rPr>
                  <w:color w:val="0000FF"/>
                  <w:u w:val="single"/>
                </w:rPr>
                <w:t>Z.161</w:t>
              </w:r>
            </w:hyperlink>
          </w:p>
        </w:tc>
        <w:tc>
          <w:tcPr>
            <w:tcW w:w="0" w:type="auto"/>
          </w:tcPr>
          <w:p w14:paraId="3A3AA303" w14:textId="77777777" w:rsidR="0038785C" w:rsidRPr="001957C7" w:rsidRDefault="0038785C" w:rsidP="0038785C">
            <w:r w:rsidRPr="001957C7">
              <w:t>2018-10-14</w:t>
            </w:r>
          </w:p>
        </w:tc>
        <w:tc>
          <w:tcPr>
            <w:tcW w:w="0" w:type="auto"/>
          </w:tcPr>
          <w:p w14:paraId="768C8CFE" w14:textId="77777777" w:rsidR="0038785C" w:rsidRPr="001957C7" w:rsidRDefault="0038785C" w:rsidP="0038785C">
            <w:r w:rsidRPr="001957C7">
              <w:t>Superseded</w:t>
            </w:r>
          </w:p>
        </w:tc>
        <w:tc>
          <w:tcPr>
            <w:tcW w:w="0" w:type="auto"/>
          </w:tcPr>
          <w:p w14:paraId="0909E37D" w14:textId="77777777" w:rsidR="0038785C" w:rsidRPr="001957C7" w:rsidRDefault="0038785C" w:rsidP="0038785C">
            <w:r w:rsidRPr="001957C7">
              <w:t>AAP</w:t>
            </w:r>
          </w:p>
        </w:tc>
        <w:tc>
          <w:tcPr>
            <w:tcW w:w="0" w:type="auto"/>
          </w:tcPr>
          <w:p w14:paraId="5B68E596" w14:textId="77777777" w:rsidR="0038785C" w:rsidRPr="001957C7" w:rsidRDefault="0038785C" w:rsidP="0038785C">
            <w:r w:rsidRPr="001957C7">
              <w:t>Testing and Test Control Notation version 3: TTCN-3 core language</w:t>
            </w:r>
          </w:p>
        </w:tc>
      </w:tr>
      <w:tr w:rsidR="0038785C" w:rsidRPr="001957C7" w14:paraId="58BD6255" w14:textId="77777777" w:rsidTr="00C65F17">
        <w:tc>
          <w:tcPr>
            <w:tcW w:w="0" w:type="auto"/>
          </w:tcPr>
          <w:p w14:paraId="472CFB8B" w14:textId="77777777" w:rsidR="0038785C" w:rsidRPr="001957C7" w:rsidRDefault="00D3553A" w:rsidP="0038785C">
            <w:hyperlink r:id="rId360" w:history="1">
              <w:r w:rsidR="0038785C" w:rsidRPr="001957C7">
                <w:rPr>
                  <w:color w:val="0000FF"/>
                  <w:u w:val="single"/>
                </w:rPr>
                <w:t>Z.161</w:t>
              </w:r>
            </w:hyperlink>
          </w:p>
        </w:tc>
        <w:tc>
          <w:tcPr>
            <w:tcW w:w="0" w:type="auto"/>
          </w:tcPr>
          <w:p w14:paraId="23BAD03A" w14:textId="77777777" w:rsidR="0038785C" w:rsidRPr="001957C7" w:rsidRDefault="0038785C" w:rsidP="0038785C">
            <w:r w:rsidRPr="001957C7">
              <w:t>2019-10-14</w:t>
            </w:r>
          </w:p>
        </w:tc>
        <w:tc>
          <w:tcPr>
            <w:tcW w:w="0" w:type="auto"/>
          </w:tcPr>
          <w:p w14:paraId="50D2F48C" w14:textId="77777777" w:rsidR="0038785C" w:rsidRPr="001957C7" w:rsidRDefault="0038785C" w:rsidP="0038785C">
            <w:r w:rsidRPr="001957C7">
              <w:t>Superseded</w:t>
            </w:r>
          </w:p>
        </w:tc>
        <w:tc>
          <w:tcPr>
            <w:tcW w:w="0" w:type="auto"/>
          </w:tcPr>
          <w:p w14:paraId="47FC7088" w14:textId="77777777" w:rsidR="0038785C" w:rsidRPr="001957C7" w:rsidRDefault="0038785C" w:rsidP="0038785C">
            <w:r w:rsidRPr="001957C7">
              <w:t>AAP</w:t>
            </w:r>
          </w:p>
        </w:tc>
        <w:tc>
          <w:tcPr>
            <w:tcW w:w="0" w:type="auto"/>
          </w:tcPr>
          <w:p w14:paraId="3A75EACC" w14:textId="77777777" w:rsidR="0038785C" w:rsidRPr="001957C7" w:rsidRDefault="0038785C" w:rsidP="0038785C">
            <w:r w:rsidRPr="001957C7">
              <w:t>Testing and Test Control Notation version 3: TTCN-3 core language</w:t>
            </w:r>
          </w:p>
        </w:tc>
      </w:tr>
      <w:tr w:rsidR="0038785C" w:rsidRPr="001957C7" w14:paraId="03EF7D72" w14:textId="77777777" w:rsidTr="00C65F17">
        <w:tc>
          <w:tcPr>
            <w:tcW w:w="0" w:type="auto"/>
          </w:tcPr>
          <w:p w14:paraId="747248FE" w14:textId="77777777" w:rsidR="0038785C" w:rsidRPr="001957C7" w:rsidRDefault="00D3553A" w:rsidP="0038785C">
            <w:hyperlink r:id="rId361" w:history="1">
              <w:r w:rsidR="0038785C" w:rsidRPr="001957C7">
                <w:rPr>
                  <w:color w:val="0000FF"/>
                  <w:u w:val="single"/>
                </w:rPr>
                <w:t>Z.161</w:t>
              </w:r>
            </w:hyperlink>
          </w:p>
        </w:tc>
        <w:tc>
          <w:tcPr>
            <w:tcW w:w="0" w:type="auto"/>
          </w:tcPr>
          <w:p w14:paraId="5F672A9D" w14:textId="77777777" w:rsidR="0038785C" w:rsidRPr="001957C7" w:rsidRDefault="0038785C" w:rsidP="0038785C">
            <w:r w:rsidRPr="001957C7">
              <w:t>2020-10-29</w:t>
            </w:r>
          </w:p>
        </w:tc>
        <w:tc>
          <w:tcPr>
            <w:tcW w:w="0" w:type="auto"/>
          </w:tcPr>
          <w:p w14:paraId="13DAAA12" w14:textId="77777777" w:rsidR="0038785C" w:rsidRPr="001957C7" w:rsidRDefault="0038785C" w:rsidP="0038785C">
            <w:r w:rsidRPr="001957C7">
              <w:t>Superseded</w:t>
            </w:r>
          </w:p>
        </w:tc>
        <w:tc>
          <w:tcPr>
            <w:tcW w:w="0" w:type="auto"/>
          </w:tcPr>
          <w:p w14:paraId="46BB30A2" w14:textId="77777777" w:rsidR="0038785C" w:rsidRPr="001957C7" w:rsidRDefault="0038785C" w:rsidP="0038785C">
            <w:r w:rsidRPr="001957C7">
              <w:t>AAP</w:t>
            </w:r>
          </w:p>
        </w:tc>
        <w:tc>
          <w:tcPr>
            <w:tcW w:w="0" w:type="auto"/>
          </w:tcPr>
          <w:p w14:paraId="16458441" w14:textId="77777777" w:rsidR="0038785C" w:rsidRPr="001957C7" w:rsidRDefault="0038785C" w:rsidP="0038785C">
            <w:r w:rsidRPr="001957C7">
              <w:t>Testing and Test Control Notation version 3: TTCN-3 core language</w:t>
            </w:r>
          </w:p>
        </w:tc>
      </w:tr>
      <w:tr w:rsidR="0038785C" w:rsidRPr="001957C7" w14:paraId="2AA189B1" w14:textId="77777777" w:rsidTr="00C65F17">
        <w:tc>
          <w:tcPr>
            <w:tcW w:w="0" w:type="auto"/>
          </w:tcPr>
          <w:p w14:paraId="15AC2B00" w14:textId="77777777" w:rsidR="0038785C" w:rsidRPr="001957C7" w:rsidRDefault="00D3553A" w:rsidP="0038785C">
            <w:hyperlink r:id="rId362" w:history="1">
              <w:r w:rsidR="0038785C" w:rsidRPr="001957C7">
                <w:rPr>
                  <w:color w:val="0000FF"/>
                  <w:u w:val="single"/>
                </w:rPr>
                <w:t>Z.161</w:t>
              </w:r>
            </w:hyperlink>
          </w:p>
        </w:tc>
        <w:tc>
          <w:tcPr>
            <w:tcW w:w="0" w:type="auto"/>
          </w:tcPr>
          <w:p w14:paraId="08FA5567" w14:textId="77777777" w:rsidR="0038785C" w:rsidRPr="001957C7" w:rsidRDefault="0038785C" w:rsidP="0038785C">
            <w:r w:rsidRPr="001957C7">
              <w:t>2021-10-14</w:t>
            </w:r>
          </w:p>
        </w:tc>
        <w:tc>
          <w:tcPr>
            <w:tcW w:w="0" w:type="auto"/>
          </w:tcPr>
          <w:p w14:paraId="06AAFEF4" w14:textId="77777777" w:rsidR="0038785C" w:rsidRPr="001957C7" w:rsidRDefault="0038785C" w:rsidP="0038785C">
            <w:r w:rsidRPr="001957C7">
              <w:t>In force</w:t>
            </w:r>
          </w:p>
        </w:tc>
        <w:tc>
          <w:tcPr>
            <w:tcW w:w="0" w:type="auto"/>
          </w:tcPr>
          <w:p w14:paraId="69038266" w14:textId="77777777" w:rsidR="0038785C" w:rsidRPr="001957C7" w:rsidRDefault="0038785C" w:rsidP="0038785C">
            <w:r w:rsidRPr="001957C7">
              <w:t>AAP</w:t>
            </w:r>
          </w:p>
        </w:tc>
        <w:tc>
          <w:tcPr>
            <w:tcW w:w="0" w:type="auto"/>
          </w:tcPr>
          <w:p w14:paraId="46AE5FE4" w14:textId="77777777" w:rsidR="0038785C" w:rsidRPr="001957C7" w:rsidRDefault="0038785C" w:rsidP="0038785C">
            <w:r w:rsidRPr="001957C7">
              <w:t>Testing and Test Control Notation version 3: TTCN-3 core language</w:t>
            </w:r>
          </w:p>
        </w:tc>
      </w:tr>
      <w:tr w:rsidR="0038785C" w:rsidRPr="001957C7" w14:paraId="4EDB7C31" w14:textId="77777777" w:rsidTr="00C65F17">
        <w:tc>
          <w:tcPr>
            <w:tcW w:w="0" w:type="auto"/>
          </w:tcPr>
          <w:p w14:paraId="122C194E" w14:textId="77777777" w:rsidR="0038785C" w:rsidRPr="001957C7" w:rsidRDefault="00D3553A" w:rsidP="0038785C">
            <w:hyperlink r:id="rId363" w:history="1">
              <w:r w:rsidR="0038785C" w:rsidRPr="001957C7">
                <w:rPr>
                  <w:color w:val="0000FF"/>
                  <w:u w:val="single"/>
                </w:rPr>
                <w:t>Z.161.1</w:t>
              </w:r>
            </w:hyperlink>
          </w:p>
        </w:tc>
        <w:tc>
          <w:tcPr>
            <w:tcW w:w="0" w:type="auto"/>
          </w:tcPr>
          <w:p w14:paraId="40D37C2F" w14:textId="77777777" w:rsidR="0038785C" w:rsidRPr="001957C7" w:rsidRDefault="0038785C" w:rsidP="0038785C">
            <w:r w:rsidRPr="001957C7">
              <w:t>2017-10-14</w:t>
            </w:r>
          </w:p>
        </w:tc>
        <w:tc>
          <w:tcPr>
            <w:tcW w:w="0" w:type="auto"/>
          </w:tcPr>
          <w:p w14:paraId="0C4FEF6B" w14:textId="77777777" w:rsidR="0038785C" w:rsidRPr="001957C7" w:rsidRDefault="0038785C" w:rsidP="0038785C">
            <w:r w:rsidRPr="001957C7">
              <w:t>In force</w:t>
            </w:r>
          </w:p>
        </w:tc>
        <w:tc>
          <w:tcPr>
            <w:tcW w:w="0" w:type="auto"/>
          </w:tcPr>
          <w:p w14:paraId="71A09543" w14:textId="77777777" w:rsidR="0038785C" w:rsidRPr="001957C7" w:rsidRDefault="0038785C" w:rsidP="0038785C">
            <w:r w:rsidRPr="001957C7">
              <w:t>AAP</w:t>
            </w:r>
          </w:p>
        </w:tc>
        <w:tc>
          <w:tcPr>
            <w:tcW w:w="0" w:type="auto"/>
          </w:tcPr>
          <w:p w14:paraId="388B30CA" w14:textId="77777777" w:rsidR="0038785C" w:rsidRPr="001957C7" w:rsidRDefault="0038785C" w:rsidP="0038785C">
            <w:r w:rsidRPr="001957C7">
              <w:t>Testing and Test Control Notation version 3: TTCN-3 language extensions: Support of interfaces with continuous signals</w:t>
            </w:r>
          </w:p>
        </w:tc>
      </w:tr>
      <w:tr w:rsidR="0038785C" w:rsidRPr="001957C7" w14:paraId="79A8AD94" w14:textId="77777777" w:rsidTr="00C65F17">
        <w:tc>
          <w:tcPr>
            <w:tcW w:w="0" w:type="auto"/>
          </w:tcPr>
          <w:p w14:paraId="5538303A" w14:textId="77777777" w:rsidR="0038785C" w:rsidRPr="001957C7" w:rsidRDefault="00D3553A" w:rsidP="0038785C">
            <w:hyperlink r:id="rId364" w:history="1">
              <w:r w:rsidR="0038785C" w:rsidRPr="001957C7">
                <w:rPr>
                  <w:color w:val="0000FF"/>
                  <w:u w:val="single"/>
                </w:rPr>
                <w:t>Z.161.2</w:t>
              </w:r>
            </w:hyperlink>
          </w:p>
        </w:tc>
        <w:tc>
          <w:tcPr>
            <w:tcW w:w="0" w:type="auto"/>
          </w:tcPr>
          <w:p w14:paraId="679F0566" w14:textId="77777777" w:rsidR="0038785C" w:rsidRPr="001957C7" w:rsidRDefault="0038785C" w:rsidP="0038785C">
            <w:r w:rsidRPr="001957C7">
              <w:t>2017-10-14</w:t>
            </w:r>
          </w:p>
        </w:tc>
        <w:tc>
          <w:tcPr>
            <w:tcW w:w="0" w:type="auto"/>
          </w:tcPr>
          <w:p w14:paraId="5A9EFC36" w14:textId="77777777" w:rsidR="0038785C" w:rsidRPr="001957C7" w:rsidRDefault="0038785C" w:rsidP="0038785C">
            <w:r w:rsidRPr="001957C7">
              <w:t>Superseded</w:t>
            </w:r>
          </w:p>
        </w:tc>
        <w:tc>
          <w:tcPr>
            <w:tcW w:w="0" w:type="auto"/>
          </w:tcPr>
          <w:p w14:paraId="203E7B83" w14:textId="77777777" w:rsidR="0038785C" w:rsidRPr="001957C7" w:rsidRDefault="0038785C" w:rsidP="0038785C">
            <w:r w:rsidRPr="001957C7">
              <w:t>AAP</w:t>
            </w:r>
          </w:p>
        </w:tc>
        <w:tc>
          <w:tcPr>
            <w:tcW w:w="0" w:type="auto"/>
          </w:tcPr>
          <w:p w14:paraId="1815068A" w14:textId="77777777" w:rsidR="0038785C" w:rsidRPr="001957C7" w:rsidRDefault="0038785C" w:rsidP="0038785C">
            <w:r w:rsidRPr="001957C7">
              <w:t>Testing and Test Control Notation version 3: TTCN-3 language extensions: Configuration and deployment support</w:t>
            </w:r>
          </w:p>
        </w:tc>
      </w:tr>
      <w:tr w:rsidR="0038785C" w:rsidRPr="001957C7" w14:paraId="4BB1BB00" w14:textId="77777777" w:rsidTr="00C65F17">
        <w:tc>
          <w:tcPr>
            <w:tcW w:w="0" w:type="auto"/>
          </w:tcPr>
          <w:p w14:paraId="5717F19D" w14:textId="77777777" w:rsidR="0038785C" w:rsidRPr="001957C7" w:rsidRDefault="00D3553A" w:rsidP="0038785C">
            <w:hyperlink r:id="rId365" w:history="1">
              <w:r w:rsidR="0038785C" w:rsidRPr="001957C7">
                <w:rPr>
                  <w:color w:val="0000FF"/>
                  <w:u w:val="single"/>
                </w:rPr>
                <w:t>Z.161.2</w:t>
              </w:r>
            </w:hyperlink>
          </w:p>
        </w:tc>
        <w:tc>
          <w:tcPr>
            <w:tcW w:w="0" w:type="auto"/>
          </w:tcPr>
          <w:p w14:paraId="4C9CEEC6" w14:textId="77777777" w:rsidR="0038785C" w:rsidRPr="001957C7" w:rsidRDefault="0038785C" w:rsidP="0038785C">
            <w:r w:rsidRPr="001957C7">
              <w:t>2018-10-14</w:t>
            </w:r>
          </w:p>
        </w:tc>
        <w:tc>
          <w:tcPr>
            <w:tcW w:w="0" w:type="auto"/>
          </w:tcPr>
          <w:p w14:paraId="3B80FA7F" w14:textId="77777777" w:rsidR="0038785C" w:rsidRPr="001957C7" w:rsidRDefault="0038785C" w:rsidP="0038785C">
            <w:r w:rsidRPr="001957C7">
              <w:t>Superseded</w:t>
            </w:r>
          </w:p>
        </w:tc>
        <w:tc>
          <w:tcPr>
            <w:tcW w:w="0" w:type="auto"/>
          </w:tcPr>
          <w:p w14:paraId="5E16A86F" w14:textId="77777777" w:rsidR="0038785C" w:rsidRPr="001957C7" w:rsidRDefault="0038785C" w:rsidP="0038785C">
            <w:r w:rsidRPr="001957C7">
              <w:t>AAP</w:t>
            </w:r>
          </w:p>
        </w:tc>
        <w:tc>
          <w:tcPr>
            <w:tcW w:w="0" w:type="auto"/>
          </w:tcPr>
          <w:p w14:paraId="2648A369" w14:textId="77777777" w:rsidR="0038785C" w:rsidRPr="001957C7" w:rsidRDefault="0038785C" w:rsidP="0038785C">
            <w:r w:rsidRPr="001957C7">
              <w:t>Testing and Test Control Notation version 3: TTCN-3 language extensions: Configuration and deployment support</w:t>
            </w:r>
          </w:p>
        </w:tc>
      </w:tr>
      <w:tr w:rsidR="0038785C" w:rsidRPr="001957C7" w14:paraId="78F3706F" w14:textId="77777777" w:rsidTr="00C65F17">
        <w:tc>
          <w:tcPr>
            <w:tcW w:w="0" w:type="auto"/>
          </w:tcPr>
          <w:p w14:paraId="7C5FD041" w14:textId="77777777" w:rsidR="0038785C" w:rsidRPr="001957C7" w:rsidRDefault="00D3553A" w:rsidP="0038785C">
            <w:hyperlink r:id="rId366" w:history="1">
              <w:r w:rsidR="0038785C" w:rsidRPr="001957C7">
                <w:rPr>
                  <w:color w:val="0000FF"/>
                  <w:u w:val="single"/>
                </w:rPr>
                <w:t>Z.161.2</w:t>
              </w:r>
            </w:hyperlink>
          </w:p>
        </w:tc>
        <w:tc>
          <w:tcPr>
            <w:tcW w:w="0" w:type="auto"/>
          </w:tcPr>
          <w:p w14:paraId="02C544FA" w14:textId="77777777" w:rsidR="0038785C" w:rsidRPr="001957C7" w:rsidRDefault="0038785C" w:rsidP="0038785C">
            <w:r w:rsidRPr="001957C7">
              <w:t>2019-10-14</w:t>
            </w:r>
          </w:p>
        </w:tc>
        <w:tc>
          <w:tcPr>
            <w:tcW w:w="0" w:type="auto"/>
          </w:tcPr>
          <w:p w14:paraId="64F3EBEE" w14:textId="77777777" w:rsidR="0038785C" w:rsidRPr="001957C7" w:rsidRDefault="0038785C" w:rsidP="0038785C">
            <w:r w:rsidRPr="001957C7">
              <w:t>Superseded</w:t>
            </w:r>
          </w:p>
        </w:tc>
        <w:tc>
          <w:tcPr>
            <w:tcW w:w="0" w:type="auto"/>
          </w:tcPr>
          <w:p w14:paraId="7CAF03BE" w14:textId="77777777" w:rsidR="0038785C" w:rsidRPr="001957C7" w:rsidRDefault="0038785C" w:rsidP="0038785C">
            <w:r w:rsidRPr="001957C7">
              <w:t>AAP</w:t>
            </w:r>
          </w:p>
        </w:tc>
        <w:tc>
          <w:tcPr>
            <w:tcW w:w="0" w:type="auto"/>
          </w:tcPr>
          <w:p w14:paraId="612F91A6" w14:textId="77777777" w:rsidR="0038785C" w:rsidRPr="001957C7" w:rsidRDefault="0038785C" w:rsidP="0038785C">
            <w:r w:rsidRPr="001957C7">
              <w:t>Testing and Test Control Notation version 3: TTCN-3 language extensions: Configuration and deployment support</w:t>
            </w:r>
          </w:p>
        </w:tc>
      </w:tr>
      <w:tr w:rsidR="0038785C" w:rsidRPr="001957C7" w14:paraId="7CEDECBF" w14:textId="77777777" w:rsidTr="00C65F17">
        <w:tc>
          <w:tcPr>
            <w:tcW w:w="0" w:type="auto"/>
          </w:tcPr>
          <w:p w14:paraId="2E2D3814" w14:textId="77777777" w:rsidR="0038785C" w:rsidRPr="001957C7" w:rsidRDefault="00D3553A" w:rsidP="0038785C">
            <w:hyperlink r:id="rId367" w:history="1">
              <w:r w:rsidR="0038785C" w:rsidRPr="001957C7">
                <w:rPr>
                  <w:color w:val="0000FF"/>
                  <w:u w:val="single"/>
                </w:rPr>
                <w:t>Z.161.2</w:t>
              </w:r>
            </w:hyperlink>
          </w:p>
        </w:tc>
        <w:tc>
          <w:tcPr>
            <w:tcW w:w="0" w:type="auto"/>
          </w:tcPr>
          <w:p w14:paraId="17CD2485" w14:textId="77777777" w:rsidR="0038785C" w:rsidRPr="001957C7" w:rsidRDefault="0038785C" w:rsidP="0038785C">
            <w:r w:rsidRPr="001957C7">
              <w:t>2021-10-14</w:t>
            </w:r>
          </w:p>
        </w:tc>
        <w:tc>
          <w:tcPr>
            <w:tcW w:w="0" w:type="auto"/>
          </w:tcPr>
          <w:p w14:paraId="33FEC035" w14:textId="77777777" w:rsidR="0038785C" w:rsidRPr="001957C7" w:rsidRDefault="0038785C" w:rsidP="0038785C">
            <w:r w:rsidRPr="001957C7">
              <w:t>In force</w:t>
            </w:r>
          </w:p>
        </w:tc>
        <w:tc>
          <w:tcPr>
            <w:tcW w:w="0" w:type="auto"/>
          </w:tcPr>
          <w:p w14:paraId="4F208C71" w14:textId="77777777" w:rsidR="0038785C" w:rsidRPr="001957C7" w:rsidRDefault="0038785C" w:rsidP="0038785C">
            <w:r w:rsidRPr="001957C7">
              <w:t>AAP</w:t>
            </w:r>
          </w:p>
        </w:tc>
        <w:tc>
          <w:tcPr>
            <w:tcW w:w="0" w:type="auto"/>
          </w:tcPr>
          <w:p w14:paraId="2EB8A710" w14:textId="77777777" w:rsidR="0038785C" w:rsidRPr="001957C7" w:rsidRDefault="0038785C" w:rsidP="0038785C">
            <w:r w:rsidRPr="001957C7">
              <w:t>Testing and Test Control Notation version 3: TTCN-3 language extensions: Configuration and deployment support</w:t>
            </w:r>
          </w:p>
        </w:tc>
      </w:tr>
      <w:tr w:rsidR="0038785C" w:rsidRPr="001957C7" w14:paraId="0A8D2967" w14:textId="77777777" w:rsidTr="00C65F17">
        <w:tc>
          <w:tcPr>
            <w:tcW w:w="0" w:type="auto"/>
          </w:tcPr>
          <w:p w14:paraId="4EA056B8" w14:textId="77777777" w:rsidR="0038785C" w:rsidRPr="001957C7" w:rsidRDefault="00D3553A" w:rsidP="0038785C">
            <w:hyperlink r:id="rId368" w:history="1">
              <w:r w:rsidR="0038785C" w:rsidRPr="001957C7">
                <w:rPr>
                  <w:color w:val="0000FF"/>
                  <w:u w:val="single"/>
                </w:rPr>
                <w:t>Z.161.3</w:t>
              </w:r>
            </w:hyperlink>
          </w:p>
        </w:tc>
        <w:tc>
          <w:tcPr>
            <w:tcW w:w="0" w:type="auto"/>
          </w:tcPr>
          <w:p w14:paraId="782BAA15" w14:textId="77777777" w:rsidR="0038785C" w:rsidRPr="001957C7" w:rsidRDefault="0038785C" w:rsidP="0038785C">
            <w:r w:rsidRPr="001957C7">
              <w:t>2017-10-14</w:t>
            </w:r>
          </w:p>
        </w:tc>
        <w:tc>
          <w:tcPr>
            <w:tcW w:w="0" w:type="auto"/>
          </w:tcPr>
          <w:p w14:paraId="3E28CE48" w14:textId="77777777" w:rsidR="0038785C" w:rsidRPr="001957C7" w:rsidRDefault="0038785C" w:rsidP="0038785C">
            <w:r w:rsidRPr="001957C7">
              <w:t>Superseded</w:t>
            </w:r>
          </w:p>
        </w:tc>
        <w:tc>
          <w:tcPr>
            <w:tcW w:w="0" w:type="auto"/>
          </w:tcPr>
          <w:p w14:paraId="3E7E744D" w14:textId="77777777" w:rsidR="0038785C" w:rsidRPr="001957C7" w:rsidRDefault="0038785C" w:rsidP="0038785C">
            <w:r w:rsidRPr="001957C7">
              <w:t>AAP</w:t>
            </w:r>
          </w:p>
        </w:tc>
        <w:tc>
          <w:tcPr>
            <w:tcW w:w="0" w:type="auto"/>
          </w:tcPr>
          <w:p w14:paraId="14408724" w14:textId="77777777" w:rsidR="0038785C" w:rsidRPr="001957C7" w:rsidRDefault="0038785C" w:rsidP="0038785C">
            <w:r w:rsidRPr="001957C7">
              <w:t>Testing and Test Control Notation version 3: TTCN-3 language extensions: Advanced parameterization</w:t>
            </w:r>
          </w:p>
        </w:tc>
      </w:tr>
      <w:tr w:rsidR="0038785C" w:rsidRPr="001957C7" w14:paraId="01976D2A" w14:textId="77777777" w:rsidTr="00C65F17">
        <w:tc>
          <w:tcPr>
            <w:tcW w:w="0" w:type="auto"/>
          </w:tcPr>
          <w:p w14:paraId="647A062B" w14:textId="77777777" w:rsidR="0038785C" w:rsidRPr="001957C7" w:rsidRDefault="00D3553A" w:rsidP="0038785C">
            <w:hyperlink r:id="rId369" w:history="1">
              <w:r w:rsidR="0038785C" w:rsidRPr="001957C7">
                <w:rPr>
                  <w:color w:val="0000FF"/>
                  <w:u w:val="single"/>
                </w:rPr>
                <w:t>Z.161.3</w:t>
              </w:r>
            </w:hyperlink>
          </w:p>
        </w:tc>
        <w:tc>
          <w:tcPr>
            <w:tcW w:w="0" w:type="auto"/>
          </w:tcPr>
          <w:p w14:paraId="384B90D7" w14:textId="77777777" w:rsidR="0038785C" w:rsidRPr="001957C7" w:rsidRDefault="0038785C" w:rsidP="0038785C">
            <w:r w:rsidRPr="001957C7">
              <w:t>2020-10-29</w:t>
            </w:r>
          </w:p>
        </w:tc>
        <w:tc>
          <w:tcPr>
            <w:tcW w:w="0" w:type="auto"/>
          </w:tcPr>
          <w:p w14:paraId="46004D30" w14:textId="77777777" w:rsidR="0038785C" w:rsidRPr="001957C7" w:rsidRDefault="0038785C" w:rsidP="0038785C">
            <w:r w:rsidRPr="001957C7">
              <w:t>Superseded</w:t>
            </w:r>
          </w:p>
        </w:tc>
        <w:tc>
          <w:tcPr>
            <w:tcW w:w="0" w:type="auto"/>
          </w:tcPr>
          <w:p w14:paraId="149E166A" w14:textId="77777777" w:rsidR="0038785C" w:rsidRPr="001957C7" w:rsidRDefault="0038785C" w:rsidP="0038785C">
            <w:r w:rsidRPr="001957C7">
              <w:t>AAP</w:t>
            </w:r>
          </w:p>
        </w:tc>
        <w:tc>
          <w:tcPr>
            <w:tcW w:w="0" w:type="auto"/>
          </w:tcPr>
          <w:p w14:paraId="0FCE8A2C" w14:textId="77777777" w:rsidR="0038785C" w:rsidRPr="001957C7" w:rsidRDefault="0038785C" w:rsidP="0038785C">
            <w:r w:rsidRPr="001957C7">
              <w:t>Testing and Test Control Notation version 3: TTCN-3 language extensions: Advanced parameterization</w:t>
            </w:r>
          </w:p>
        </w:tc>
      </w:tr>
      <w:tr w:rsidR="0038785C" w:rsidRPr="001957C7" w14:paraId="10CB1F37" w14:textId="77777777" w:rsidTr="00C65F17">
        <w:tc>
          <w:tcPr>
            <w:tcW w:w="0" w:type="auto"/>
          </w:tcPr>
          <w:p w14:paraId="29439A0F" w14:textId="77777777" w:rsidR="0038785C" w:rsidRPr="001957C7" w:rsidRDefault="00D3553A" w:rsidP="0038785C">
            <w:hyperlink r:id="rId370" w:history="1">
              <w:r w:rsidR="0038785C" w:rsidRPr="001957C7">
                <w:rPr>
                  <w:color w:val="0000FF"/>
                  <w:u w:val="single"/>
                </w:rPr>
                <w:t>Z.161.3</w:t>
              </w:r>
            </w:hyperlink>
          </w:p>
        </w:tc>
        <w:tc>
          <w:tcPr>
            <w:tcW w:w="0" w:type="auto"/>
          </w:tcPr>
          <w:p w14:paraId="2179F4F7" w14:textId="77777777" w:rsidR="0038785C" w:rsidRPr="001957C7" w:rsidRDefault="0038785C" w:rsidP="0038785C">
            <w:r w:rsidRPr="001957C7">
              <w:t>2021-10-14</w:t>
            </w:r>
          </w:p>
        </w:tc>
        <w:tc>
          <w:tcPr>
            <w:tcW w:w="0" w:type="auto"/>
          </w:tcPr>
          <w:p w14:paraId="5EB75998" w14:textId="77777777" w:rsidR="0038785C" w:rsidRPr="001957C7" w:rsidRDefault="0038785C" w:rsidP="0038785C">
            <w:r w:rsidRPr="001957C7">
              <w:t>In force</w:t>
            </w:r>
          </w:p>
        </w:tc>
        <w:tc>
          <w:tcPr>
            <w:tcW w:w="0" w:type="auto"/>
          </w:tcPr>
          <w:p w14:paraId="3AF504B5" w14:textId="77777777" w:rsidR="0038785C" w:rsidRPr="001957C7" w:rsidRDefault="0038785C" w:rsidP="0038785C">
            <w:r w:rsidRPr="001957C7">
              <w:t>AAP</w:t>
            </w:r>
          </w:p>
        </w:tc>
        <w:tc>
          <w:tcPr>
            <w:tcW w:w="0" w:type="auto"/>
          </w:tcPr>
          <w:p w14:paraId="64C265E0" w14:textId="77777777" w:rsidR="0038785C" w:rsidRPr="001957C7" w:rsidRDefault="0038785C" w:rsidP="0038785C">
            <w:r w:rsidRPr="001957C7">
              <w:t>Testing and Test Control Notation version 3: TTCN-3 language extensions: Advanced parameterization</w:t>
            </w:r>
          </w:p>
        </w:tc>
      </w:tr>
      <w:tr w:rsidR="0038785C" w:rsidRPr="001957C7" w14:paraId="0E667FCC" w14:textId="77777777" w:rsidTr="00C65F17">
        <w:tc>
          <w:tcPr>
            <w:tcW w:w="0" w:type="auto"/>
          </w:tcPr>
          <w:p w14:paraId="5B79367A" w14:textId="77777777" w:rsidR="0038785C" w:rsidRPr="001957C7" w:rsidRDefault="00D3553A" w:rsidP="0038785C">
            <w:hyperlink r:id="rId371" w:history="1">
              <w:r w:rsidR="0038785C" w:rsidRPr="001957C7">
                <w:rPr>
                  <w:color w:val="0000FF"/>
                  <w:u w:val="single"/>
                </w:rPr>
                <w:t>Z.161.4</w:t>
              </w:r>
            </w:hyperlink>
          </w:p>
        </w:tc>
        <w:tc>
          <w:tcPr>
            <w:tcW w:w="0" w:type="auto"/>
          </w:tcPr>
          <w:p w14:paraId="542BDAAF" w14:textId="77777777" w:rsidR="0038785C" w:rsidRPr="001957C7" w:rsidRDefault="0038785C" w:rsidP="0038785C">
            <w:r w:rsidRPr="001957C7">
              <w:t>2017-10-14</w:t>
            </w:r>
          </w:p>
        </w:tc>
        <w:tc>
          <w:tcPr>
            <w:tcW w:w="0" w:type="auto"/>
          </w:tcPr>
          <w:p w14:paraId="317148C9" w14:textId="77777777" w:rsidR="0038785C" w:rsidRPr="001957C7" w:rsidRDefault="0038785C" w:rsidP="0038785C">
            <w:r w:rsidRPr="001957C7">
              <w:t>Superseded</w:t>
            </w:r>
          </w:p>
        </w:tc>
        <w:tc>
          <w:tcPr>
            <w:tcW w:w="0" w:type="auto"/>
          </w:tcPr>
          <w:p w14:paraId="62021F5C" w14:textId="77777777" w:rsidR="0038785C" w:rsidRPr="001957C7" w:rsidRDefault="0038785C" w:rsidP="0038785C">
            <w:r w:rsidRPr="001957C7">
              <w:t>AAP</w:t>
            </w:r>
          </w:p>
        </w:tc>
        <w:tc>
          <w:tcPr>
            <w:tcW w:w="0" w:type="auto"/>
          </w:tcPr>
          <w:p w14:paraId="0679EC2F" w14:textId="77777777" w:rsidR="0038785C" w:rsidRPr="001957C7" w:rsidRDefault="0038785C" w:rsidP="0038785C">
            <w:r w:rsidRPr="001957C7">
              <w:t>Testing and Test Control Notation version 3: TTCN-3 language extensions: Behaviour types</w:t>
            </w:r>
          </w:p>
        </w:tc>
      </w:tr>
      <w:tr w:rsidR="0038785C" w:rsidRPr="001957C7" w14:paraId="06551AD5" w14:textId="77777777" w:rsidTr="00C65F17">
        <w:tc>
          <w:tcPr>
            <w:tcW w:w="0" w:type="auto"/>
          </w:tcPr>
          <w:p w14:paraId="0D417BD8" w14:textId="77777777" w:rsidR="0038785C" w:rsidRPr="001957C7" w:rsidRDefault="00D3553A" w:rsidP="0038785C">
            <w:hyperlink r:id="rId372" w:history="1">
              <w:r w:rsidR="0038785C" w:rsidRPr="001957C7">
                <w:rPr>
                  <w:color w:val="0000FF"/>
                  <w:u w:val="single"/>
                </w:rPr>
                <w:t>Z.161.4</w:t>
              </w:r>
            </w:hyperlink>
          </w:p>
        </w:tc>
        <w:tc>
          <w:tcPr>
            <w:tcW w:w="0" w:type="auto"/>
          </w:tcPr>
          <w:p w14:paraId="2438D2EE" w14:textId="77777777" w:rsidR="0038785C" w:rsidRPr="001957C7" w:rsidRDefault="0038785C" w:rsidP="0038785C">
            <w:r w:rsidRPr="001957C7">
              <w:t>2018-10-14</w:t>
            </w:r>
          </w:p>
        </w:tc>
        <w:tc>
          <w:tcPr>
            <w:tcW w:w="0" w:type="auto"/>
          </w:tcPr>
          <w:p w14:paraId="3300B68C" w14:textId="77777777" w:rsidR="0038785C" w:rsidRPr="001957C7" w:rsidRDefault="0038785C" w:rsidP="0038785C">
            <w:r w:rsidRPr="001957C7">
              <w:t>Superseded</w:t>
            </w:r>
          </w:p>
        </w:tc>
        <w:tc>
          <w:tcPr>
            <w:tcW w:w="0" w:type="auto"/>
          </w:tcPr>
          <w:p w14:paraId="3D67FAA4" w14:textId="77777777" w:rsidR="0038785C" w:rsidRPr="001957C7" w:rsidRDefault="0038785C" w:rsidP="0038785C">
            <w:r w:rsidRPr="001957C7">
              <w:t>AAP</w:t>
            </w:r>
          </w:p>
        </w:tc>
        <w:tc>
          <w:tcPr>
            <w:tcW w:w="0" w:type="auto"/>
          </w:tcPr>
          <w:p w14:paraId="590740FD" w14:textId="77777777" w:rsidR="0038785C" w:rsidRPr="001957C7" w:rsidRDefault="0038785C" w:rsidP="0038785C">
            <w:r w:rsidRPr="001957C7">
              <w:t>Testing and Test Control Notation version 3: TTCN-3 language extensions: Behaviour types</w:t>
            </w:r>
          </w:p>
        </w:tc>
      </w:tr>
      <w:tr w:rsidR="0038785C" w:rsidRPr="001957C7" w14:paraId="64E67570" w14:textId="77777777" w:rsidTr="00C65F17">
        <w:tc>
          <w:tcPr>
            <w:tcW w:w="0" w:type="auto"/>
          </w:tcPr>
          <w:p w14:paraId="09F30698" w14:textId="77777777" w:rsidR="0038785C" w:rsidRPr="001957C7" w:rsidRDefault="00D3553A" w:rsidP="0038785C">
            <w:hyperlink r:id="rId373" w:history="1">
              <w:r w:rsidR="0038785C" w:rsidRPr="001957C7">
                <w:rPr>
                  <w:color w:val="0000FF"/>
                  <w:u w:val="single"/>
                </w:rPr>
                <w:t>Z.161.4</w:t>
              </w:r>
            </w:hyperlink>
          </w:p>
        </w:tc>
        <w:tc>
          <w:tcPr>
            <w:tcW w:w="0" w:type="auto"/>
          </w:tcPr>
          <w:p w14:paraId="4B50A4F3" w14:textId="77777777" w:rsidR="0038785C" w:rsidRPr="001957C7" w:rsidRDefault="0038785C" w:rsidP="0038785C">
            <w:r w:rsidRPr="001957C7">
              <w:t>2020-10-29</w:t>
            </w:r>
          </w:p>
        </w:tc>
        <w:tc>
          <w:tcPr>
            <w:tcW w:w="0" w:type="auto"/>
          </w:tcPr>
          <w:p w14:paraId="6FD4CCCD" w14:textId="77777777" w:rsidR="0038785C" w:rsidRPr="001957C7" w:rsidRDefault="0038785C" w:rsidP="0038785C">
            <w:r w:rsidRPr="001957C7">
              <w:t>Superseded</w:t>
            </w:r>
          </w:p>
        </w:tc>
        <w:tc>
          <w:tcPr>
            <w:tcW w:w="0" w:type="auto"/>
          </w:tcPr>
          <w:p w14:paraId="51C1BC19" w14:textId="77777777" w:rsidR="0038785C" w:rsidRPr="001957C7" w:rsidRDefault="0038785C" w:rsidP="0038785C">
            <w:r w:rsidRPr="001957C7">
              <w:t>AAP</w:t>
            </w:r>
          </w:p>
        </w:tc>
        <w:tc>
          <w:tcPr>
            <w:tcW w:w="0" w:type="auto"/>
          </w:tcPr>
          <w:p w14:paraId="1059ED04" w14:textId="77777777" w:rsidR="0038785C" w:rsidRPr="001957C7" w:rsidRDefault="0038785C" w:rsidP="0038785C">
            <w:r w:rsidRPr="001957C7">
              <w:t>Testing and Test Control Notation version 3: TTCN-3 language extensions: Behaviour types</w:t>
            </w:r>
          </w:p>
        </w:tc>
      </w:tr>
      <w:tr w:rsidR="0038785C" w:rsidRPr="001957C7" w14:paraId="5B91BC76" w14:textId="77777777" w:rsidTr="00C65F17">
        <w:tc>
          <w:tcPr>
            <w:tcW w:w="0" w:type="auto"/>
          </w:tcPr>
          <w:p w14:paraId="7834325C" w14:textId="77777777" w:rsidR="0038785C" w:rsidRPr="001957C7" w:rsidRDefault="00D3553A" w:rsidP="0038785C">
            <w:hyperlink r:id="rId374" w:history="1">
              <w:r w:rsidR="0038785C" w:rsidRPr="001957C7">
                <w:rPr>
                  <w:color w:val="0000FF"/>
                  <w:u w:val="single"/>
                </w:rPr>
                <w:t>Z.161.4</w:t>
              </w:r>
            </w:hyperlink>
          </w:p>
        </w:tc>
        <w:tc>
          <w:tcPr>
            <w:tcW w:w="0" w:type="auto"/>
          </w:tcPr>
          <w:p w14:paraId="057CEA1D" w14:textId="77777777" w:rsidR="0038785C" w:rsidRPr="001957C7" w:rsidRDefault="0038785C" w:rsidP="0038785C">
            <w:r w:rsidRPr="001957C7">
              <w:t>2021-10-14</w:t>
            </w:r>
          </w:p>
        </w:tc>
        <w:tc>
          <w:tcPr>
            <w:tcW w:w="0" w:type="auto"/>
          </w:tcPr>
          <w:p w14:paraId="242E0339" w14:textId="77777777" w:rsidR="0038785C" w:rsidRPr="001957C7" w:rsidRDefault="0038785C" w:rsidP="0038785C">
            <w:r w:rsidRPr="001957C7">
              <w:t>In force</w:t>
            </w:r>
          </w:p>
        </w:tc>
        <w:tc>
          <w:tcPr>
            <w:tcW w:w="0" w:type="auto"/>
          </w:tcPr>
          <w:p w14:paraId="143E6D63" w14:textId="77777777" w:rsidR="0038785C" w:rsidRPr="001957C7" w:rsidRDefault="0038785C" w:rsidP="0038785C">
            <w:r w:rsidRPr="001957C7">
              <w:t>AAP</w:t>
            </w:r>
          </w:p>
        </w:tc>
        <w:tc>
          <w:tcPr>
            <w:tcW w:w="0" w:type="auto"/>
          </w:tcPr>
          <w:p w14:paraId="39F733F9" w14:textId="77777777" w:rsidR="0038785C" w:rsidRPr="001957C7" w:rsidRDefault="0038785C" w:rsidP="0038785C">
            <w:r w:rsidRPr="001957C7">
              <w:t>Testing and Test Control Notation version 3: TTCN-3 language extensions: Behaviour types</w:t>
            </w:r>
          </w:p>
        </w:tc>
      </w:tr>
      <w:tr w:rsidR="0038785C" w:rsidRPr="001957C7" w14:paraId="34C038F4" w14:textId="77777777" w:rsidTr="00C65F17">
        <w:tc>
          <w:tcPr>
            <w:tcW w:w="0" w:type="auto"/>
          </w:tcPr>
          <w:p w14:paraId="00F7CF04" w14:textId="77777777" w:rsidR="0038785C" w:rsidRPr="001957C7" w:rsidRDefault="00D3553A" w:rsidP="0038785C">
            <w:hyperlink r:id="rId375" w:history="1">
              <w:r w:rsidR="0038785C" w:rsidRPr="001957C7">
                <w:rPr>
                  <w:color w:val="0000FF"/>
                  <w:u w:val="single"/>
                </w:rPr>
                <w:t>Z.161.6</w:t>
              </w:r>
            </w:hyperlink>
          </w:p>
        </w:tc>
        <w:tc>
          <w:tcPr>
            <w:tcW w:w="0" w:type="auto"/>
          </w:tcPr>
          <w:p w14:paraId="3DCD7F41" w14:textId="77777777" w:rsidR="0038785C" w:rsidRPr="001957C7" w:rsidRDefault="0038785C" w:rsidP="0038785C">
            <w:r w:rsidRPr="001957C7">
              <w:t>2017-10-14</w:t>
            </w:r>
          </w:p>
        </w:tc>
        <w:tc>
          <w:tcPr>
            <w:tcW w:w="0" w:type="auto"/>
          </w:tcPr>
          <w:p w14:paraId="0F97C04D" w14:textId="77777777" w:rsidR="0038785C" w:rsidRPr="001957C7" w:rsidRDefault="0038785C" w:rsidP="0038785C">
            <w:r w:rsidRPr="001957C7">
              <w:t>Superseded</w:t>
            </w:r>
          </w:p>
        </w:tc>
        <w:tc>
          <w:tcPr>
            <w:tcW w:w="0" w:type="auto"/>
          </w:tcPr>
          <w:p w14:paraId="4BB90730" w14:textId="77777777" w:rsidR="0038785C" w:rsidRPr="001957C7" w:rsidRDefault="0038785C" w:rsidP="0038785C">
            <w:r w:rsidRPr="001957C7">
              <w:t>AAP</w:t>
            </w:r>
          </w:p>
        </w:tc>
        <w:tc>
          <w:tcPr>
            <w:tcW w:w="0" w:type="auto"/>
          </w:tcPr>
          <w:p w14:paraId="1455A5A4" w14:textId="77777777" w:rsidR="0038785C" w:rsidRPr="001957C7" w:rsidRDefault="0038785C" w:rsidP="0038785C">
            <w:r w:rsidRPr="001957C7">
              <w:t>Testing and Test Control Notation version 3: TTCN-3 language extensions: Advanced matching</w:t>
            </w:r>
          </w:p>
        </w:tc>
      </w:tr>
      <w:tr w:rsidR="0038785C" w:rsidRPr="001957C7" w14:paraId="0C62E378" w14:textId="77777777" w:rsidTr="00C65F17">
        <w:tc>
          <w:tcPr>
            <w:tcW w:w="0" w:type="auto"/>
          </w:tcPr>
          <w:p w14:paraId="4D55C135" w14:textId="77777777" w:rsidR="0038785C" w:rsidRPr="001957C7" w:rsidRDefault="00D3553A" w:rsidP="0038785C">
            <w:hyperlink r:id="rId376" w:history="1">
              <w:r w:rsidR="0038785C" w:rsidRPr="001957C7">
                <w:rPr>
                  <w:color w:val="0000FF"/>
                  <w:u w:val="single"/>
                </w:rPr>
                <w:t>Z.161.6</w:t>
              </w:r>
            </w:hyperlink>
          </w:p>
        </w:tc>
        <w:tc>
          <w:tcPr>
            <w:tcW w:w="0" w:type="auto"/>
          </w:tcPr>
          <w:p w14:paraId="6DE1DC8D" w14:textId="77777777" w:rsidR="0038785C" w:rsidRPr="001957C7" w:rsidRDefault="0038785C" w:rsidP="0038785C">
            <w:r w:rsidRPr="001957C7">
              <w:t>2018-10-14</w:t>
            </w:r>
          </w:p>
        </w:tc>
        <w:tc>
          <w:tcPr>
            <w:tcW w:w="0" w:type="auto"/>
          </w:tcPr>
          <w:p w14:paraId="0CD7064F" w14:textId="77777777" w:rsidR="0038785C" w:rsidRPr="001957C7" w:rsidRDefault="0038785C" w:rsidP="0038785C">
            <w:r w:rsidRPr="001957C7">
              <w:t>Superseded</w:t>
            </w:r>
          </w:p>
        </w:tc>
        <w:tc>
          <w:tcPr>
            <w:tcW w:w="0" w:type="auto"/>
          </w:tcPr>
          <w:p w14:paraId="3019CC8F" w14:textId="77777777" w:rsidR="0038785C" w:rsidRPr="001957C7" w:rsidRDefault="0038785C" w:rsidP="0038785C">
            <w:r w:rsidRPr="001957C7">
              <w:t>AAP</w:t>
            </w:r>
          </w:p>
        </w:tc>
        <w:tc>
          <w:tcPr>
            <w:tcW w:w="0" w:type="auto"/>
          </w:tcPr>
          <w:p w14:paraId="68C944D7" w14:textId="77777777" w:rsidR="0038785C" w:rsidRPr="001957C7" w:rsidRDefault="0038785C" w:rsidP="0038785C">
            <w:r w:rsidRPr="001957C7">
              <w:t>Testing and Test Control Notation version 3: TTCN-3 language extensions: Advanced matching</w:t>
            </w:r>
          </w:p>
        </w:tc>
      </w:tr>
      <w:tr w:rsidR="0038785C" w:rsidRPr="001957C7" w14:paraId="3EF6B9BC" w14:textId="77777777" w:rsidTr="00C65F17">
        <w:tc>
          <w:tcPr>
            <w:tcW w:w="0" w:type="auto"/>
          </w:tcPr>
          <w:p w14:paraId="48BD33A2" w14:textId="77777777" w:rsidR="0038785C" w:rsidRPr="001957C7" w:rsidRDefault="00D3553A" w:rsidP="0038785C">
            <w:hyperlink r:id="rId377" w:history="1">
              <w:r w:rsidR="0038785C" w:rsidRPr="001957C7">
                <w:rPr>
                  <w:color w:val="0000FF"/>
                  <w:u w:val="single"/>
                </w:rPr>
                <w:t>Z.161.6</w:t>
              </w:r>
            </w:hyperlink>
          </w:p>
        </w:tc>
        <w:tc>
          <w:tcPr>
            <w:tcW w:w="0" w:type="auto"/>
          </w:tcPr>
          <w:p w14:paraId="1D729ACE" w14:textId="77777777" w:rsidR="0038785C" w:rsidRPr="001957C7" w:rsidRDefault="0038785C" w:rsidP="0038785C">
            <w:r w:rsidRPr="001957C7">
              <w:t>2019-10-14</w:t>
            </w:r>
          </w:p>
        </w:tc>
        <w:tc>
          <w:tcPr>
            <w:tcW w:w="0" w:type="auto"/>
          </w:tcPr>
          <w:p w14:paraId="50A99937" w14:textId="77777777" w:rsidR="0038785C" w:rsidRPr="001957C7" w:rsidRDefault="0038785C" w:rsidP="0038785C">
            <w:r w:rsidRPr="001957C7">
              <w:t>Superseded</w:t>
            </w:r>
          </w:p>
        </w:tc>
        <w:tc>
          <w:tcPr>
            <w:tcW w:w="0" w:type="auto"/>
          </w:tcPr>
          <w:p w14:paraId="1567BEA8" w14:textId="77777777" w:rsidR="0038785C" w:rsidRPr="001957C7" w:rsidRDefault="0038785C" w:rsidP="0038785C">
            <w:r w:rsidRPr="001957C7">
              <w:t>AAP</w:t>
            </w:r>
          </w:p>
        </w:tc>
        <w:tc>
          <w:tcPr>
            <w:tcW w:w="0" w:type="auto"/>
          </w:tcPr>
          <w:p w14:paraId="4809E72E" w14:textId="77777777" w:rsidR="0038785C" w:rsidRPr="001957C7" w:rsidRDefault="0038785C" w:rsidP="0038785C">
            <w:r w:rsidRPr="001957C7">
              <w:t>Testing and Test Control Notation version 3: TTCN-3 language extensions: Advanced matching</w:t>
            </w:r>
          </w:p>
        </w:tc>
      </w:tr>
      <w:tr w:rsidR="0038785C" w:rsidRPr="001957C7" w14:paraId="076F4862" w14:textId="77777777" w:rsidTr="00C65F17">
        <w:tc>
          <w:tcPr>
            <w:tcW w:w="0" w:type="auto"/>
          </w:tcPr>
          <w:p w14:paraId="1A403BF6" w14:textId="77777777" w:rsidR="0038785C" w:rsidRPr="001957C7" w:rsidRDefault="00D3553A" w:rsidP="0038785C">
            <w:hyperlink r:id="rId378" w:history="1">
              <w:r w:rsidR="0038785C" w:rsidRPr="001957C7">
                <w:rPr>
                  <w:color w:val="0000FF"/>
                  <w:u w:val="single"/>
                </w:rPr>
                <w:t>Z.161.6</w:t>
              </w:r>
            </w:hyperlink>
          </w:p>
        </w:tc>
        <w:tc>
          <w:tcPr>
            <w:tcW w:w="0" w:type="auto"/>
          </w:tcPr>
          <w:p w14:paraId="2D491DF7" w14:textId="77777777" w:rsidR="0038785C" w:rsidRPr="001957C7" w:rsidRDefault="0038785C" w:rsidP="0038785C">
            <w:r w:rsidRPr="001957C7">
              <w:t>2020-10-29</w:t>
            </w:r>
          </w:p>
        </w:tc>
        <w:tc>
          <w:tcPr>
            <w:tcW w:w="0" w:type="auto"/>
          </w:tcPr>
          <w:p w14:paraId="690F5F26" w14:textId="77777777" w:rsidR="0038785C" w:rsidRPr="001957C7" w:rsidRDefault="0038785C" w:rsidP="0038785C">
            <w:r w:rsidRPr="001957C7">
              <w:t>In force</w:t>
            </w:r>
          </w:p>
        </w:tc>
        <w:tc>
          <w:tcPr>
            <w:tcW w:w="0" w:type="auto"/>
          </w:tcPr>
          <w:p w14:paraId="0DC22D84" w14:textId="77777777" w:rsidR="0038785C" w:rsidRPr="001957C7" w:rsidRDefault="0038785C" w:rsidP="0038785C">
            <w:r w:rsidRPr="001957C7">
              <w:t>AAP</w:t>
            </w:r>
          </w:p>
        </w:tc>
        <w:tc>
          <w:tcPr>
            <w:tcW w:w="0" w:type="auto"/>
          </w:tcPr>
          <w:p w14:paraId="6D58EC54" w14:textId="77777777" w:rsidR="0038785C" w:rsidRPr="001957C7" w:rsidRDefault="0038785C" w:rsidP="0038785C">
            <w:r w:rsidRPr="001957C7">
              <w:t>Testing and Test Control Notation version 3: TTCN-3 language extensions: Advanced matching</w:t>
            </w:r>
          </w:p>
        </w:tc>
      </w:tr>
      <w:tr w:rsidR="0038785C" w:rsidRPr="001957C7" w14:paraId="61B649CE" w14:textId="77777777" w:rsidTr="00C65F17">
        <w:tc>
          <w:tcPr>
            <w:tcW w:w="0" w:type="auto"/>
          </w:tcPr>
          <w:p w14:paraId="53388070" w14:textId="77777777" w:rsidR="0038785C" w:rsidRPr="001957C7" w:rsidRDefault="00D3553A" w:rsidP="0038785C">
            <w:hyperlink r:id="rId379" w:history="1">
              <w:r w:rsidR="0038785C" w:rsidRPr="001957C7">
                <w:rPr>
                  <w:color w:val="0000FF"/>
                  <w:u w:val="single"/>
                </w:rPr>
                <w:t>Z.161.7</w:t>
              </w:r>
            </w:hyperlink>
          </w:p>
        </w:tc>
        <w:tc>
          <w:tcPr>
            <w:tcW w:w="0" w:type="auto"/>
          </w:tcPr>
          <w:p w14:paraId="39A4224D" w14:textId="77777777" w:rsidR="0038785C" w:rsidRPr="001957C7" w:rsidRDefault="0038785C" w:rsidP="0038785C">
            <w:r w:rsidRPr="001957C7">
              <w:t>2019-10-14</w:t>
            </w:r>
          </w:p>
        </w:tc>
        <w:tc>
          <w:tcPr>
            <w:tcW w:w="0" w:type="auto"/>
          </w:tcPr>
          <w:p w14:paraId="68C4C71A" w14:textId="77777777" w:rsidR="0038785C" w:rsidRPr="001957C7" w:rsidRDefault="0038785C" w:rsidP="0038785C">
            <w:r w:rsidRPr="001957C7">
              <w:t>Superseded</w:t>
            </w:r>
          </w:p>
        </w:tc>
        <w:tc>
          <w:tcPr>
            <w:tcW w:w="0" w:type="auto"/>
          </w:tcPr>
          <w:p w14:paraId="60171632" w14:textId="77777777" w:rsidR="0038785C" w:rsidRPr="001957C7" w:rsidRDefault="0038785C" w:rsidP="0038785C">
            <w:r w:rsidRPr="001957C7">
              <w:t>AAP</w:t>
            </w:r>
          </w:p>
        </w:tc>
        <w:tc>
          <w:tcPr>
            <w:tcW w:w="0" w:type="auto"/>
          </w:tcPr>
          <w:p w14:paraId="70BB6FA0" w14:textId="77777777" w:rsidR="0038785C" w:rsidRPr="001957C7" w:rsidRDefault="0038785C" w:rsidP="0038785C">
            <w:r w:rsidRPr="001957C7">
              <w:t>Testing and Test Control Notation version 3: TTCN-3 language extensions: Object-oriented features</w:t>
            </w:r>
          </w:p>
        </w:tc>
      </w:tr>
      <w:tr w:rsidR="0038785C" w:rsidRPr="001957C7" w14:paraId="59498E30" w14:textId="77777777" w:rsidTr="00C65F17">
        <w:tc>
          <w:tcPr>
            <w:tcW w:w="0" w:type="auto"/>
          </w:tcPr>
          <w:p w14:paraId="293A4744" w14:textId="77777777" w:rsidR="0038785C" w:rsidRPr="001957C7" w:rsidRDefault="00D3553A" w:rsidP="0038785C">
            <w:hyperlink r:id="rId380" w:history="1">
              <w:r w:rsidR="0038785C" w:rsidRPr="001957C7">
                <w:rPr>
                  <w:color w:val="0000FF"/>
                  <w:u w:val="single"/>
                </w:rPr>
                <w:t>Z.161.7</w:t>
              </w:r>
            </w:hyperlink>
          </w:p>
        </w:tc>
        <w:tc>
          <w:tcPr>
            <w:tcW w:w="0" w:type="auto"/>
          </w:tcPr>
          <w:p w14:paraId="3BCCD6F7" w14:textId="77777777" w:rsidR="0038785C" w:rsidRPr="001957C7" w:rsidRDefault="0038785C" w:rsidP="0038785C">
            <w:r w:rsidRPr="001957C7">
              <w:t>2020-10-29</w:t>
            </w:r>
          </w:p>
        </w:tc>
        <w:tc>
          <w:tcPr>
            <w:tcW w:w="0" w:type="auto"/>
          </w:tcPr>
          <w:p w14:paraId="3C5FA4B6" w14:textId="77777777" w:rsidR="0038785C" w:rsidRPr="001957C7" w:rsidRDefault="0038785C" w:rsidP="0038785C">
            <w:r w:rsidRPr="001957C7">
              <w:t>Superseded</w:t>
            </w:r>
          </w:p>
        </w:tc>
        <w:tc>
          <w:tcPr>
            <w:tcW w:w="0" w:type="auto"/>
          </w:tcPr>
          <w:p w14:paraId="3C3EB1EF" w14:textId="77777777" w:rsidR="0038785C" w:rsidRPr="001957C7" w:rsidRDefault="0038785C" w:rsidP="0038785C">
            <w:r w:rsidRPr="001957C7">
              <w:t>AAP</w:t>
            </w:r>
          </w:p>
        </w:tc>
        <w:tc>
          <w:tcPr>
            <w:tcW w:w="0" w:type="auto"/>
          </w:tcPr>
          <w:p w14:paraId="4C3CF32B" w14:textId="77777777" w:rsidR="0038785C" w:rsidRPr="001957C7" w:rsidRDefault="0038785C" w:rsidP="0038785C">
            <w:r w:rsidRPr="001957C7">
              <w:t>Testing and Test Control Notation version 3: TTCN-3 Language extensions: Object-oriented features</w:t>
            </w:r>
          </w:p>
        </w:tc>
      </w:tr>
      <w:tr w:rsidR="0038785C" w:rsidRPr="001957C7" w14:paraId="62B16CF7" w14:textId="77777777" w:rsidTr="00C65F17">
        <w:tc>
          <w:tcPr>
            <w:tcW w:w="0" w:type="auto"/>
          </w:tcPr>
          <w:p w14:paraId="75E0B1E8" w14:textId="77777777" w:rsidR="0038785C" w:rsidRPr="001957C7" w:rsidRDefault="00D3553A" w:rsidP="0038785C">
            <w:hyperlink r:id="rId381" w:history="1">
              <w:r w:rsidR="0038785C" w:rsidRPr="001957C7">
                <w:rPr>
                  <w:color w:val="0000FF"/>
                  <w:u w:val="single"/>
                </w:rPr>
                <w:t>Z.161.7</w:t>
              </w:r>
            </w:hyperlink>
          </w:p>
        </w:tc>
        <w:tc>
          <w:tcPr>
            <w:tcW w:w="0" w:type="auto"/>
          </w:tcPr>
          <w:p w14:paraId="481615C1" w14:textId="77777777" w:rsidR="0038785C" w:rsidRPr="001957C7" w:rsidRDefault="0038785C" w:rsidP="0038785C">
            <w:r w:rsidRPr="001957C7">
              <w:t>2021-10-14</w:t>
            </w:r>
          </w:p>
        </w:tc>
        <w:tc>
          <w:tcPr>
            <w:tcW w:w="0" w:type="auto"/>
          </w:tcPr>
          <w:p w14:paraId="124D6C5A" w14:textId="77777777" w:rsidR="0038785C" w:rsidRPr="001957C7" w:rsidRDefault="0038785C" w:rsidP="0038785C">
            <w:r w:rsidRPr="001957C7">
              <w:t>In force</w:t>
            </w:r>
          </w:p>
        </w:tc>
        <w:tc>
          <w:tcPr>
            <w:tcW w:w="0" w:type="auto"/>
          </w:tcPr>
          <w:p w14:paraId="3F426700" w14:textId="77777777" w:rsidR="0038785C" w:rsidRPr="001957C7" w:rsidRDefault="0038785C" w:rsidP="0038785C">
            <w:r w:rsidRPr="001957C7">
              <w:t>AAP</w:t>
            </w:r>
          </w:p>
        </w:tc>
        <w:tc>
          <w:tcPr>
            <w:tcW w:w="0" w:type="auto"/>
          </w:tcPr>
          <w:p w14:paraId="71764E94" w14:textId="77777777" w:rsidR="0038785C" w:rsidRPr="001957C7" w:rsidRDefault="0038785C" w:rsidP="0038785C">
            <w:r w:rsidRPr="001957C7">
              <w:t>Testing and Test Control Notation version 3: TTCN-3 language extensions: Object-oriented features</w:t>
            </w:r>
          </w:p>
        </w:tc>
      </w:tr>
      <w:tr w:rsidR="0038785C" w:rsidRPr="001957C7" w14:paraId="0E9E65F1" w14:textId="77777777" w:rsidTr="00C65F17">
        <w:tc>
          <w:tcPr>
            <w:tcW w:w="0" w:type="auto"/>
          </w:tcPr>
          <w:p w14:paraId="4BAE1A78" w14:textId="77777777" w:rsidR="0038785C" w:rsidRPr="001957C7" w:rsidRDefault="00D3553A" w:rsidP="0038785C">
            <w:hyperlink r:id="rId382" w:history="1">
              <w:r w:rsidR="0038785C" w:rsidRPr="001957C7">
                <w:rPr>
                  <w:color w:val="0000FF"/>
                  <w:u w:val="single"/>
                </w:rPr>
                <w:t>Z.164</w:t>
              </w:r>
            </w:hyperlink>
          </w:p>
        </w:tc>
        <w:tc>
          <w:tcPr>
            <w:tcW w:w="0" w:type="auto"/>
          </w:tcPr>
          <w:p w14:paraId="713A4628" w14:textId="77777777" w:rsidR="0038785C" w:rsidRPr="001957C7" w:rsidRDefault="0038785C" w:rsidP="0038785C">
            <w:r w:rsidRPr="001957C7">
              <w:t>2017-10-14</w:t>
            </w:r>
          </w:p>
        </w:tc>
        <w:tc>
          <w:tcPr>
            <w:tcW w:w="0" w:type="auto"/>
          </w:tcPr>
          <w:p w14:paraId="63A26131" w14:textId="77777777" w:rsidR="0038785C" w:rsidRPr="001957C7" w:rsidRDefault="0038785C" w:rsidP="0038785C">
            <w:r w:rsidRPr="001957C7">
              <w:t>In force</w:t>
            </w:r>
          </w:p>
        </w:tc>
        <w:tc>
          <w:tcPr>
            <w:tcW w:w="0" w:type="auto"/>
          </w:tcPr>
          <w:p w14:paraId="67778DF5" w14:textId="77777777" w:rsidR="0038785C" w:rsidRPr="001957C7" w:rsidRDefault="0038785C" w:rsidP="0038785C">
            <w:r w:rsidRPr="001957C7">
              <w:t>AAP</w:t>
            </w:r>
          </w:p>
        </w:tc>
        <w:tc>
          <w:tcPr>
            <w:tcW w:w="0" w:type="auto"/>
          </w:tcPr>
          <w:p w14:paraId="708DE530" w14:textId="77777777" w:rsidR="0038785C" w:rsidRPr="001957C7" w:rsidRDefault="0038785C" w:rsidP="0038785C">
            <w:r w:rsidRPr="001957C7">
              <w:t>Testing and Test Control Notation version 3: TTCN-3 operational semantics</w:t>
            </w:r>
          </w:p>
        </w:tc>
      </w:tr>
      <w:tr w:rsidR="0038785C" w:rsidRPr="001957C7" w14:paraId="1D7A3E6A" w14:textId="77777777" w:rsidTr="00C65F17">
        <w:tc>
          <w:tcPr>
            <w:tcW w:w="0" w:type="auto"/>
          </w:tcPr>
          <w:p w14:paraId="6DB979A2" w14:textId="77777777" w:rsidR="0038785C" w:rsidRPr="001957C7" w:rsidRDefault="00D3553A" w:rsidP="0038785C">
            <w:hyperlink r:id="rId383" w:history="1">
              <w:r w:rsidR="0038785C" w:rsidRPr="001957C7">
                <w:rPr>
                  <w:color w:val="0000FF"/>
                  <w:u w:val="single"/>
                </w:rPr>
                <w:t>Z.165</w:t>
              </w:r>
            </w:hyperlink>
          </w:p>
        </w:tc>
        <w:tc>
          <w:tcPr>
            <w:tcW w:w="0" w:type="auto"/>
          </w:tcPr>
          <w:p w14:paraId="7F7C26B2" w14:textId="77777777" w:rsidR="0038785C" w:rsidRPr="001957C7" w:rsidRDefault="0038785C" w:rsidP="0038785C">
            <w:r w:rsidRPr="001957C7">
              <w:t>2017-10-14</w:t>
            </w:r>
          </w:p>
        </w:tc>
        <w:tc>
          <w:tcPr>
            <w:tcW w:w="0" w:type="auto"/>
          </w:tcPr>
          <w:p w14:paraId="58E57BC4" w14:textId="77777777" w:rsidR="0038785C" w:rsidRPr="001957C7" w:rsidRDefault="0038785C" w:rsidP="0038785C">
            <w:r w:rsidRPr="001957C7">
              <w:t>In force</w:t>
            </w:r>
          </w:p>
        </w:tc>
        <w:tc>
          <w:tcPr>
            <w:tcW w:w="0" w:type="auto"/>
          </w:tcPr>
          <w:p w14:paraId="76C9E6D7" w14:textId="77777777" w:rsidR="0038785C" w:rsidRPr="001957C7" w:rsidRDefault="0038785C" w:rsidP="0038785C">
            <w:r w:rsidRPr="001957C7">
              <w:t>AAP</w:t>
            </w:r>
          </w:p>
        </w:tc>
        <w:tc>
          <w:tcPr>
            <w:tcW w:w="0" w:type="auto"/>
          </w:tcPr>
          <w:p w14:paraId="3AA9C1BD" w14:textId="77777777" w:rsidR="0038785C" w:rsidRPr="001957C7" w:rsidRDefault="0038785C" w:rsidP="0038785C">
            <w:r w:rsidRPr="001957C7">
              <w:t>Testing and Test Control Notation version 3: TTCN-3 runtime interface (TRI)</w:t>
            </w:r>
          </w:p>
        </w:tc>
      </w:tr>
      <w:tr w:rsidR="0038785C" w:rsidRPr="001957C7" w14:paraId="73496F29" w14:textId="77777777" w:rsidTr="00C65F17">
        <w:tc>
          <w:tcPr>
            <w:tcW w:w="0" w:type="auto"/>
          </w:tcPr>
          <w:p w14:paraId="75B9184F" w14:textId="77777777" w:rsidR="0038785C" w:rsidRPr="001957C7" w:rsidRDefault="00D3553A" w:rsidP="0038785C">
            <w:hyperlink r:id="rId384" w:history="1">
              <w:r w:rsidR="0038785C" w:rsidRPr="001957C7">
                <w:rPr>
                  <w:color w:val="0000FF"/>
                  <w:u w:val="single"/>
                </w:rPr>
                <w:t>Z.165.1</w:t>
              </w:r>
            </w:hyperlink>
          </w:p>
        </w:tc>
        <w:tc>
          <w:tcPr>
            <w:tcW w:w="0" w:type="auto"/>
          </w:tcPr>
          <w:p w14:paraId="58E68A8E" w14:textId="77777777" w:rsidR="0038785C" w:rsidRPr="001957C7" w:rsidRDefault="0038785C" w:rsidP="0038785C">
            <w:r w:rsidRPr="001957C7">
              <w:t>2020-10-29</w:t>
            </w:r>
          </w:p>
        </w:tc>
        <w:tc>
          <w:tcPr>
            <w:tcW w:w="0" w:type="auto"/>
          </w:tcPr>
          <w:p w14:paraId="1F5E4D2B" w14:textId="77777777" w:rsidR="0038785C" w:rsidRPr="001957C7" w:rsidRDefault="0038785C" w:rsidP="0038785C">
            <w:r w:rsidRPr="001957C7">
              <w:t>In force</w:t>
            </w:r>
          </w:p>
        </w:tc>
        <w:tc>
          <w:tcPr>
            <w:tcW w:w="0" w:type="auto"/>
          </w:tcPr>
          <w:p w14:paraId="7FC32D74" w14:textId="77777777" w:rsidR="0038785C" w:rsidRPr="001957C7" w:rsidRDefault="0038785C" w:rsidP="0038785C">
            <w:r w:rsidRPr="001957C7">
              <w:t>AAP</w:t>
            </w:r>
          </w:p>
        </w:tc>
        <w:tc>
          <w:tcPr>
            <w:tcW w:w="0" w:type="auto"/>
          </w:tcPr>
          <w:p w14:paraId="7DB3BC3D" w14:textId="77777777" w:rsidR="0038785C" w:rsidRPr="001957C7" w:rsidRDefault="0038785C" w:rsidP="0038785C">
            <w:r w:rsidRPr="001957C7">
              <w:t>Testing and Test Control Notation version 3: TTCN-3 extension package: Extended TRI</w:t>
            </w:r>
          </w:p>
        </w:tc>
      </w:tr>
      <w:tr w:rsidR="0038785C" w:rsidRPr="001957C7" w14:paraId="3356A922" w14:textId="77777777" w:rsidTr="00C65F17">
        <w:tc>
          <w:tcPr>
            <w:tcW w:w="0" w:type="auto"/>
          </w:tcPr>
          <w:p w14:paraId="633A7399" w14:textId="77777777" w:rsidR="0038785C" w:rsidRPr="001957C7" w:rsidRDefault="00D3553A" w:rsidP="0038785C">
            <w:hyperlink r:id="rId385" w:history="1">
              <w:r w:rsidR="0038785C" w:rsidRPr="001957C7">
                <w:rPr>
                  <w:color w:val="0000FF"/>
                  <w:u w:val="single"/>
                </w:rPr>
                <w:t>Z.166</w:t>
              </w:r>
            </w:hyperlink>
          </w:p>
        </w:tc>
        <w:tc>
          <w:tcPr>
            <w:tcW w:w="0" w:type="auto"/>
          </w:tcPr>
          <w:p w14:paraId="5471B096" w14:textId="77777777" w:rsidR="0038785C" w:rsidRPr="001957C7" w:rsidRDefault="0038785C" w:rsidP="0038785C">
            <w:r w:rsidRPr="001957C7">
              <w:t>2017-10-14</w:t>
            </w:r>
          </w:p>
        </w:tc>
        <w:tc>
          <w:tcPr>
            <w:tcW w:w="0" w:type="auto"/>
          </w:tcPr>
          <w:p w14:paraId="28905BEF" w14:textId="77777777" w:rsidR="0038785C" w:rsidRPr="001957C7" w:rsidRDefault="0038785C" w:rsidP="0038785C">
            <w:r w:rsidRPr="001957C7">
              <w:t>Superseded</w:t>
            </w:r>
          </w:p>
        </w:tc>
        <w:tc>
          <w:tcPr>
            <w:tcW w:w="0" w:type="auto"/>
          </w:tcPr>
          <w:p w14:paraId="4523B9D0" w14:textId="77777777" w:rsidR="0038785C" w:rsidRPr="001957C7" w:rsidRDefault="0038785C" w:rsidP="0038785C">
            <w:r w:rsidRPr="001957C7">
              <w:t>AAP</w:t>
            </w:r>
          </w:p>
        </w:tc>
        <w:tc>
          <w:tcPr>
            <w:tcW w:w="0" w:type="auto"/>
          </w:tcPr>
          <w:p w14:paraId="069C402D" w14:textId="77777777" w:rsidR="0038785C" w:rsidRPr="001957C7" w:rsidRDefault="0038785C" w:rsidP="0038785C">
            <w:r w:rsidRPr="001957C7">
              <w:t>Testing and Test Control Notation version 3: TTCN-3 control interface (TCI)</w:t>
            </w:r>
          </w:p>
        </w:tc>
      </w:tr>
      <w:tr w:rsidR="0038785C" w:rsidRPr="001957C7" w14:paraId="60FDC3EF" w14:textId="77777777" w:rsidTr="00C65F17">
        <w:tc>
          <w:tcPr>
            <w:tcW w:w="0" w:type="auto"/>
          </w:tcPr>
          <w:p w14:paraId="1EA34C54" w14:textId="77777777" w:rsidR="0038785C" w:rsidRPr="001957C7" w:rsidRDefault="00D3553A" w:rsidP="0038785C">
            <w:hyperlink r:id="rId386" w:history="1">
              <w:r w:rsidR="0038785C" w:rsidRPr="001957C7">
                <w:rPr>
                  <w:color w:val="0000FF"/>
                  <w:u w:val="single"/>
                </w:rPr>
                <w:t>Z.166</w:t>
              </w:r>
            </w:hyperlink>
          </w:p>
        </w:tc>
        <w:tc>
          <w:tcPr>
            <w:tcW w:w="0" w:type="auto"/>
          </w:tcPr>
          <w:p w14:paraId="79B3F739" w14:textId="77777777" w:rsidR="0038785C" w:rsidRPr="001957C7" w:rsidRDefault="0038785C" w:rsidP="0038785C">
            <w:r w:rsidRPr="001957C7">
              <w:t>2018-10-14</w:t>
            </w:r>
          </w:p>
        </w:tc>
        <w:tc>
          <w:tcPr>
            <w:tcW w:w="0" w:type="auto"/>
          </w:tcPr>
          <w:p w14:paraId="08203534" w14:textId="77777777" w:rsidR="0038785C" w:rsidRPr="001957C7" w:rsidRDefault="0038785C" w:rsidP="0038785C">
            <w:r w:rsidRPr="001957C7">
              <w:t>Superseded</w:t>
            </w:r>
          </w:p>
        </w:tc>
        <w:tc>
          <w:tcPr>
            <w:tcW w:w="0" w:type="auto"/>
          </w:tcPr>
          <w:p w14:paraId="56A5CA28" w14:textId="77777777" w:rsidR="0038785C" w:rsidRPr="001957C7" w:rsidRDefault="0038785C" w:rsidP="0038785C">
            <w:r w:rsidRPr="001957C7">
              <w:t>AAP</w:t>
            </w:r>
          </w:p>
        </w:tc>
        <w:tc>
          <w:tcPr>
            <w:tcW w:w="0" w:type="auto"/>
          </w:tcPr>
          <w:p w14:paraId="31493833" w14:textId="77777777" w:rsidR="0038785C" w:rsidRPr="001957C7" w:rsidRDefault="0038785C" w:rsidP="0038785C">
            <w:r w:rsidRPr="001957C7">
              <w:t>Testing and Test Control Notation version 3: TTCN-3 control interface (TCI)</w:t>
            </w:r>
          </w:p>
        </w:tc>
      </w:tr>
      <w:tr w:rsidR="0038785C" w:rsidRPr="001957C7" w14:paraId="221FADDD" w14:textId="77777777" w:rsidTr="00C65F17">
        <w:tc>
          <w:tcPr>
            <w:tcW w:w="0" w:type="auto"/>
          </w:tcPr>
          <w:p w14:paraId="025285A3" w14:textId="77777777" w:rsidR="0038785C" w:rsidRPr="001957C7" w:rsidRDefault="00D3553A" w:rsidP="0038785C">
            <w:hyperlink r:id="rId387" w:history="1">
              <w:r w:rsidR="0038785C" w:rsidRPr="001957C7">
                <w:rPr>
                  <w:color w:val="0000FF"/>
                  <w:u w:val="single"/>
                </w:rPr>
                <w:t>Z.166</w:t>
              </w:r>
            </w:hyperlink>
          </w:p>
        </w:tc>
        <w:tc>
          <w:tcPr>
            <w:tcW w:w="0" w:type="auto"/>
          </w:tcPr>
          <w:p w14:paraId="32DD8194" w14:textId="77777777" w:rsidR="0038785C" w:rsidRPr="001957C7" w:rsidRDefault="0038785C" w:rsidP="0038785C">
            <w:r w:rsidRPr="001957C7">
              <w:t>2019-10-14</w:t>
            </w:r>
          </w:p>
        </w:tc>
        <w:tc>
          <w:tcPr>
            <w:tcW w:w="0" w:type="auto"/>
          </w:tcPr>
          <w:p w14:paraId="76C0C98E" w14:textId="77777777" w:rsidR="0038785C" w:rsidRPr="001957C7" w:rsidRDefault="0038785C" w:rsidP="0038785C">
            <w:r w:rsidRPr="001957C7">
              <w:t>Superseded</w:t>
            </w:r>
          </w:p>
        </w:tc>
        <w:tc>
          <w:tcPr>
            <w:tcW w:w="0" w:type="auto"/>
          </w:tcPr>
          <w:p w14:paraId="5D0145AB" w14:textId="77777777" w:rsidR="0038785C" w:rsidRPr="001957C7" w:rsidRDefault="0038785C" w:rsidP="0038785C">
            <w:r w:rsidRPr="001957C7">
              <w:t>AAP</w:t>
            </w:r>
          </w:p>
        </w:tc>
        <w:tc>
          <w:tcPr>
            <w:tcW w:w="0" w:type="auto"/>
          </w:tcPr>
          <w:p w14:paraId="14DA9F58" w14:textId="77777777" w:rsidR="0038785C" w:rsidRPr="001957C7" w:rsidRDefault="0038785C" w:rsidP="0038785C">
            <w:r w:rsidRPr="001957C7">
              <w:t>Testing and Test Control Notation version 3: TTCN-3 control interface (TCI)</w:t>
            </w:r>
          </w:p>
        </w:tc>
      </w:tr>
      <w:tr w:rsidR="0038785C" w:rsidRPr="001957C7" w14:paraId="226738BF" w14:textId="77777777" w:rsidTr="00C65F17">
        <w:tc>
          <w:tcPr>
            <w:tcW w:w="0" w:type="auto"/>
          </w:tcPr>
          <w:p w14:paraId="345DC849" w14:textId="77777777" w:rsidR="0038785C" w:rsidRPr="001957C7" w:rsidRDefault="00D3553A" w:rsidP="0038785C">
            <w:hyperlink r:id="rId388" w:history="1">
              <w:r w:rsidR="0038785C" w:rsidRPr="001957C7">
                <w:rPr>
                  <w:color w:val="0000FF"/>
                  <w:u w:val="single"/>
                </w:rPr>
                <w:t>Z.166</w:t>
              </w:r>
            </w:hyperlink>
          </w:p>
        </w:tc>
        <w:tc>
          <w:tcPr>
            <w:tcW w:w="0" w:type="auto"/>
          </w:tcPr>
          <w:p w14:paraId="0CD95990" w14:textId="77777777" w:rsidR="0038785C" w:rsidRPr="001957C7" w:rsidRDefault="0038785C" w:rsidP="0038785C">
            <w:r w:rsidRPr="001957C7">
              <w:t>2020-10-29</w:t>
            </w:r>
          </w:p>
        </w:tc>
        <w:tc>
          <w:tcPr>
            <w:tcW w:w="0" w:type="auto"/>
          </w:tcPr>
          <w:p w14:paraId="094D8FE7" w14:textId="77777777" w:rsidR="0038785C" w:rsidRPr="001957C7" w:rsidRDefault="0038785C" w:rsidP="0038785C">
            <w:r w:rsidRPr="001957C7">
              <w:t>In force</w:t>
            </w:r>
          </w:p>
        </w:tc>
        <w:tc>
          <w:tcPr>
            <w:tcW w:w="0" w:type="auto"/>
          </w:tcPr>
          <w:p w14:paraId="7F96594C" w14:textId="77777777" w:rsidR="0038785C" w:rsidRPr="001957C7" w:rsidRDefault="0038785C" w:rsidP="0038785C">
            <w:r w:rsidRPr="001957C7">
              <w:t>AAP</w:t>
            </w:r>
          </w:p>
        </w:tc>
        <w:tc>
          <w:tcPr>
            <w:tcW w:w="0" w:type="auto"/>
          </w:tcPr>
          <w:p w14:paraId="45ECA448" w14:textId="77777777" w:rsidR="0038785C" w:rsidRPr="001957C7" w:rsidRDefault="0038785C" w:rsidP="0038785C">
            <w:r w:rsidRPr="001957C7">
              <w:t>Testing and Test Control Notation version 3: TTCN-3 control interface (TCI)</w:t>
            </w:r>
          </w:p>
        </w:tc>
      </w:tr>
      <w:tr w:rsidR="0038785C" w:rsidRPr="001957C7" w14:paraId="02FD81E6" w14:textId="77777777" w:rsidTr="00C65F17">
        <w:tc>
          <w:tcPr>
            <w:tcW w:w="0" w:type="auto"/>
          </w:tcPr>
          <w:p w14:paraId="6CF8C203" w14:textId="77777777" w:rsidR="0038785C" w:rsidRPr="001957C7" w:rsidRDefault="00D3553A" w:rsidP="0038785C">
            <w:hyperlink r:id="rId389" w:history="1">
              <w:r w:rsidR="0038785C" w:rsidRPr="001957C7">
                <w:rPr>
                  <w:color w:val="0000FF"/>
                  <w:u w:val="single"/>
                </w:rPr>
                <w:t>Z.167</w:t>
              </w:r>
            </w:hyperlink>
          </w:p>
        </w:tc>
        <w:tc>
          <w:tcPr>
            <w:tcW w:w="0" w:type="auto"/>
          </w:tcPr>
          <w:p w14:paraId="1E37E9FF" w14:textId="77777777" w:rsidR="0038785C" w:rsidRPr="001957C7" w:rsidRDefault="0038785C" w:rsidP="0038785C">
            <w:r w:rsidRPr="001957C7">
              <w:t>2017-10-14</w:t>
            </w:r>
          </w:p>
        </w:tc>
        <w:tc>
          <w:tcPr>
            <w:tcW w:w="0" w:type="auto"/>
          </w:tcPr>
          <w:p w14:paraId="6218ADAE" w14:textId="77777777" w:rsidR="0038785C" w:rsidRPr="001957C7" w:rsidRDefault="0038785C" w:rsidP="0038785C">
            <w:r w:rsidRPr="001957C7">
              <w:t>Superseded</w:t>
            </w:r>
          </w:p>
        </w:tc>
        <w:tc>
          <w:tcPr>
            <w:tcW w:w="0" w:type="auto"/>
          </w:tcPr>
          <w:p w14:paraId="67CBE871" w14:textId="77777777" w:rsidR="0038785C" w:rsidRPr="001957C7" w:rsidRDefault="0038785C" w:rsidP="0038785C">
            <w:r w:rsidRPr="001957C7">
              <w:t>AAP</w:t>
            </w:r>
          </w:p>
        </w:tc>
        <w:tc>
          <w:tcPr>
            <w:tcW w:w="0" w:type="auto"/>
          </w:tcPr>
          <w:p w14:paraId="14A11709" w14:textId="77777777" w:rsidR="0038785C" w:rsidRPr="001957C7" w:rsidRDefault="0038785C" w:rsidP="0038785C">
            <w:r w:rsidRPr="001957C7">
              <w:t>Testing and Test Control Notation version 3: Using ASN.1 with TTCN-3</w:t>
            </w:r>
          </w:p>
        </w:tc>
      </w:tr>
      <w:tr w:rsidR="0038785C" w:rsidRPr="001957C7" w14:paraId="34E67E0E" w14:textId="77777777" w:rsidTr="00C65F17">
        <w:tc>
          <w:tcPr>
            <w:tcW w:w="0" w:type="auto"/>
          </w:tcPr>
          <w:p w14:paraId="526D0EEC" w14:textId="77777777" w:rsidR="0038785C" w:rsidRPr="001957C7" w:rsidRDefault="00D3553A" w:rsidP="0038785C">
            <w:hyperlink r:id="rId390" w:history="1">
              <w:r w:rsidR="0038785C" w:rsidRPr="001957C7">
                <w:rPr>
                  <w:color w:val="0000FF"/>
                  <w:u w:val="single"/>
                </w:rPr>
                <w:t>Z.167</w:t>
              </w:r>
            </w:hyperlink>
          </w:p>
        </w:tc>
        <w:tc>
          <w:tcPr>
            <w:tcW w:w="0" w:type="auto"/>
          </w:tcPr>
          <w:p w14:paraId="3CE260AF" w14:textId="77777777" w:rsidR="0038785C" w:rsidRPr="001957C7" w:rsidRDefault="0038785C" w:rsidP="0038785C">
            <w:r w:rsidRPr="001957C7">
              <w:t>2018-10-14</w:t>
            </w:r>
          </w:p>
        </w:tc>
        <w:tc>
          <w:tcPr>
            <w:tcW w:w="0" w:type="auto"/>
          </w:tcPr>
          <w:p w14:paraId="53A3E819" w14:textId="77777777" w:rsidR="0038785C" w:rsidRPr="001957C7" w:rsidRDefault="0038785C" w:rsidP="0038785C">
            <w:r w:rsidRPr="001957C7">
              <w:t>Superseded</w:t>
            </w:r>
          </w:p>
        </w:tc>
        <w:tc>
          <w:tcPr>
            <w:tcW w:w="0" w:type="auto"/>
          </w:tcPr>
          <w:p w14:paraId="520BEEB5" w14:textId="77777777" w:rsidR="0038785C" w:rsidRPr="001957C7" w:rsidRDefault="0038785C" w:rsidP="0038785C">
            <w:r w:rsidRPr="001957C7">
              <w:t>AAP</w:t>
            </w:r>
          </w:p>
        </w:tc>
        <w:tc>
          <w:tcPr>
            <w:tcW w:w="0" w:type="auto"/>
          </w:tcPr>
          <w:p w14:paraId="2ED1779D" w14:textId="77777777" w:rsidR="0038785C" w:rsidRPr="001957C7" w:rsidRDefault="0038785C" w:rsidP="0038785C">
            <w:r w:rsidRPr="001957C7">
              <w:t>Testing and Test Control Notation version 3: Using ASN.1 with TTCN-3</w:t>
            </w:r>
          </w:p>
        </w:tc>
      </w:tr>
      <w:tr w:rsidR="0038785C" w:rsidRPr="001957C7" w14:paraId="561B83A5" w14:textId="77777777" w:rsidTr="00C65F17">
        <w:tc>
          <w:tcPr>
            <w:tcW w:w="0" w:type="auto"/>
          </w:tcPr>
          <w:p w14:paraId="097EA586" w14:textId="77777777" w:rsidR="0038785C" w:rsidRPr="001957C7" w:rsidRDefault="00D3553A" w:rsidP="0038785C">
            <w:hyperlink r:id="rId391" w:history="1">
              <w:r w:rsidR="0038785C" w:rsidRPr="001957C7">
                <w:rPr>
                  <w:color w:val="0000FF"/>
                  <w:u w:val="single"/>
                </w:rPr>
                <w:t>Z.167</w:t>
              </w:r>
            </w:hyperlink>
          </w:p>
        </w:tc>
        <w:tc>
          <w:tcPr>
            <w:tcW w:w="0" w:type="auto"/>
          </w:tcPr>
          <w:p w14:paraId="5AA0AF43" w14:textId="77777777" w:rsidR="0038785C" w:rsidRPr="001957C7" w:rsidRDefault="0038785C" w:rsidP="0038785C">
            <w:r w:rsidRPr="001957C7">
              <w:t>2020-10-29</w:t>
            </w:r>
          </w:p>
        </w:tc>
        <w:tc>
          <w:tcPr>
            <w:tcW w:w="0" w:type="auto"/>
          </w:tcPr>
          <w:p w14:paraId="61709646" w14:textId="77777777" w:rsidR="0038785C" w:rsidRPr="001957C7" w:rsidRDefault="0038785C" w:rsidP="0038785C">
            <w:r w:rsidRPr="001957C7">
              <w:t>Superseded</w:t>
            </w:r>
          </w:p>
        </w:tc>
        <w:tc>
          <w:tcPr>
            <w:tcW w:w="0" w:type="auto"/>
          </w:tcPr>
          <w:p w14:paraId="3741DBB7" w14:textId="77777777" w:rsidR="0038785C" w:rsidRPr="001957C7" w:rsidRDefault="0038785C" w:rsidP="0038785C">
            <w:r w:rsidRPr="001957C7">
              <w:t>AAP</w:t>
            </w:r>
          </w:p>
        </w:tc>
        <w:tc>
          <w:tcPr>
            <w:tcW w:w="0" w:type="auto"/>
          </w:tcPr>
          <w:p w14:paraId="7496BE9D" w14:textId="77777777" w:rsidR="0038785C" w:rsidRPr="001957C7" w:rsidRDefault="0038785C" w:rsidP="0038785C">
            <w:r w:rsidRPr="001957C7">
              <w:t>Testing and Test Control Notation version 3: Using ASN.1 with TTCN-3</w:t>
            </w:r>
          </w:p>
        </w:tc>
      </w:tr>
      <w:tr w:rsidR="0038785C" w:rsidRPr="001957C7" w14:paraId="389532BF" w14:textId="77777777" w:rsidTr="00C65F17">
        <w:tc>
          <w:tcPr>
            <w:tcW w:w="0" w:type="auto"/>
          </w:tcPr>
          <w:p w14:paraId="78963F75" w14:textId="77777777" w:rsidR="0038785C" w:rsidRPr="001957C7" w:rsidRDefault="00D3553A" w:rsidP="0038785C">
            <w:hyperlink r:id="rId392" w:history="1">
              <w:r w:rsidR="0038785C" w:rsidRPr="001957C7">
                <w:rPr>
                  <w:color w:val="0000FF"/>
                  <w:u w:val="single"/>
                </w:rPr>
                <w:t>Z.167</w:t>
              </w:r>
            </w:hyperlink>
          </w:p>
        </w:tc>
        <w:tc>
          <w:tcPr>
            <w:tcW w:w="0" w:type="auto"/>
          </w:tcPr>
          <w:p w14:paraId="370D68A3" w14:textId="77777777" w:rsidR="0038785C" w:rsidRPr="001957C7" w:rsidRDefault="0038785C" w:rsidP="0038785C">
            <w:r w:rsidRPr="001957C7">
              <w:t>2021-10-14</w:t>
            </w:r>
          </w:p>
        </w:tc>
        <w:tc>
          <w:tcPr>
            <w:tcW w:w="0" w:type="auto"/>
          </w:tcPr>
          <w:p w14:paraId="1873F5E1" w14:textId="77777777" w:rsidR="0038785C" w:rsidRPr="001957C7" w:rsidRDefault="0038785C" w:rsidP="0038785C">
            <w:r w:rsidRPr="001957C7">
              <w:t>In force</w:t>
            </w:r>
          </w:p>
        </w:tc>
        <w:tc>
          <w:tcPr>
            <w:tcW w:w="0" w:type="auto"/>
          </w:tcPr>
          <w:p w14:paraId="33AC8936" w14:textId="77777777" w:rsidR="0038785C" w:rsidRPr="001957C7" w:rsidRDefault="0038785C" w:rsidP="0038785C">
            <w:r w:rsidRPr="001957C7">
              <w:t>AAP</w:t>
            </w:r>
          </w:p>
        </w:tc>
        <w:tc>
          <w:tcPr>
            <w:tcW w:w="0" w:type="auto"/>
          </w:tcPr>
          <w:p w14:paraId="7D18B99A" w14:textId="77777777" w:rsidR="0038785C" w:rsidRPr="001957C7" w:rsidRDefault="0038785C" w:rsidP="0038785C">
            <w:r w:rsidRPr="001957C7">
              <w:t>Testing and Test Control Notation version 3: Using ASN.1 with TTCN-3</w:t>
            </w:r>
          </w:p>
        </w:tc>
      </w:tr>
      <w:tr w:rsidR="0038785C" w:rsidRPr="001957C7" w14:paraId="739E08A9" w14:textId="77777777" w:rsidTr="00C65F17">
        <w:tc>
          <w:tcPr>
            <w:tcW w:w="0" w:type="auto"/>
          </w:tcPr>
          <w:p w14:paraId="4EC88F25" w14:textId="77777777" w:rsidR="0038785C" w:rsidRPr="001957C7" w:rsidRDefault="00D3553A" w:rsidP="0038785C">
            <w:hyperlink r:id="rId393" w:history="1">
              <w:r w:rsidR="0038785C" w:rsidRPr="001957C7">
                <w:rPr>
                  <w:color w:val="0000FF"/>
                  <w:u w:val="single"/>
                </w:rPr>
                <w:t>Z.168</w:t>
              </w:r>
            </w:hyperlink>
          </w:p>
        </w:tc>
        <w:tc>
          <w:tcPr>
            <w:tcW w:w="0" w:type="auto"/>
          </w:tcPr>
          <w:p w14:paraId="7F285C66" w14:textId="77777777" w:rsidR="0038785C" w:rsidRPr="001957C7" w:rsidRDefault="0038785C" w:rsidP="0038785C">
            <w:r w:rsidRPr="001957C7">
              <w:t>2017-10-14</w:t>
            </w:r>
          </w:p>
        </w:tc>
        <w:tc>
          <w:tcPr>
            <w:tcW w:w="0" w:type="auto"/>
          </w:tcPr>
          <w:p w14:paraId="4A6DACB7" w14:textId="77777777" w:rsidR="0038785C" w:rsidRPr="001957C7" w:rsidRDefault="0038785C" w:rsidP="0038785C">
            <w:r w:rsidRPr="001957C7">
              <w:t>Superseded</w:t>
            </w:r>
          </w:p>
        </w:tc>
        <w:tc>
          <w:tcPr>
            <w:tcW w:w="0" w:type="auto"/>
          </w:tcPr>
          <w:p w14:paraId="6C87C577" w14:textId="77777777" w:rsidR="0038785C" w:rsidRPr="001957C7" w:rsidRDefault="0038785C" w:rsidP="0038785C">
            <w:r w:rsidRPr="001957C7">
              <w:t>AAP</w:t>
            </w:r>
          </w:p>
        </w:tc>
        <w:tc>
          <w:tcPr>
            <w:tcW w:w="0" w:type="auto"/>
          </w:tcPr>
          <w:p w14:paraId="2FAF5008" w14:textId="77777777" w:rsidR="0038785C" w:rsidRPr="001957C7" w:rsidRDefault="0038785C" w:rsidP="0038785C">
            <w:r w:rsidRPr="001957C7">
              <w:t>Testing and Test Control Notation version 3: The IDL to TTCN-3 mapping</w:t>
            </w:r>
          </w:p>
        </w:tc>
      </w:tr>
      <w:tr w:rsidR="0038785C" w:rsidRPr="001957C7" w14:paraId="44628C3E" w14:textId="77777777" w:rsidTr="00C65F17">
        <w:tc>
          <w:tcPr>
            <w:tcW w:w="0" w:type="auto"/>
          </w:tcPr>
          <w:p w14:paraId="10BF3FB9" w14:textId="77777777" w:rsidR="0038785C" w:rsidRPr="001957C7" w:rsidRDefault="00D3553A" w:rsidP="0038785C">
            <w:hyperlink r:id="rId394" w:history="1">
              <w:r w:rsidR="0038785C" w:rsidRPr="001957C7">
                <w:rPr>
                  <w:color w:val="0000FF"/>
                  <w:u w:val="single"/>
                </w:rPr>
                <w:t>Z.168</w:t>
              </w:r>
            </w:hyperlink>
          </w:p>
        </w:tc>
        <w:tc>
          <w:tcPr>
            <w:tcW w:w="0" w:type="auto"/>
          </w:tcPr>
          <w:p w14:paraId="13FC474B" w14:textId="77777777" w:rsidR="0038785C" w:rsidRPr="001957C7" w:rsidRDefault="0038785C" w:rsidP="0038785C">
            <w:r w:rsidRPr="001957C7">
              <w:t>2021-10-14</w:t>
            </w:r>
          </w:p>
        </w:tc>
        <w:tc>
          <w:tcPr>
            <w:tcW w:w="0" w:type="auto"/>
          </w:tcPr>
          <w:p w14:paraId="5047CCBB" w14:textId="77777777" w:rsidR="0038785C" w:rsidRPr="001957C7" w:rsidRDefault="0038785C" w:rsidP="0038785C">
            <w:r w:rsidRPr="001957C7">
              <w:t>In force</w:t>
            </w:r>
          </w:p>
        </w:tc>
        <w:tc>
          <w:tcPr>
            <w:tcW w:w="0" w:type="auto"/>
          </w:tcPr>
          <w:p w14:paraId="6D85FC85" w14:textId="77777777" w:rsidR="0038785C" w:rsidRPr="001957C7" w:rsidRDefault="0038785C" w:rsidP="0038785C">
            <w:r w:rsidRPr="001957C7">
              <w:t>AAP</w:t>
            </w:r>
          </w:p>
        </w:tc>
        <w:tc>
          <w:tcPr>
            <w:tcW w:w="0" w:type="auto"/>
          </w:tcPr>
          <w:p w14:paraId="48356B4F" w14:textId="77777777" w:rsidR="0038785C" w:rsidRPr="001957C7" w:rsidRDefault="0038785C" w:rsidP="0038785C">
            <w:r w:rsidRPr="001957C7">
              <w:t>Testing and Test Control Notation version 3: The IDL to TTCN-3 mapping</w:t>
            </w:r>
          </w:p>
        </w:tc>
      </w:tr>
      <w:tr w:rsidR="0038785C" w:rsidRPr="001957C7" w14:paraId="513425ED" w14:textId="77777777" w:rsidTr="00C65F17">
        <w:tc>
          <w:tcPr>
            <w:tcW w:w="0" w:type="auto"/>
          </w:tcPr>
          <w:p w14:paraId="13AAF87F" w14:textId="77777777" w:rsidR="0038785C" w:rsidRPr="001957C7" w:rsidRDefault="00D3553A" w:rsidP="0038785C">
            <w:hyperlink r:id="rId395" w:history="1">
              <w:r w:rsidR="0038785C" w:rsidRPr="001957C7">
                <w:rPr>
                  <w:color w:val="0000FF"/>
                  <w:u w:val="single"/>
                </w:rPr>
                <w:t>Z.169</w:t>
              </w:r>
            </w:hyperlink>
          </w:p>
        </w:tc>
        <w:tc>
          <w:tcPr>
            <w:tcW w:w="0" w:type="auto"/>
          </w:tcPr>
          <w:p w14:paraId="210BEF0A" w14:textId="77777777" w:rsidR="0038785C" w:rsidRPr="001957C7" w:rsidRDefault="0038785C" w:rsidP="0038785C">
            <w:r w:rsidRPr="001957C7">
              <w:t>2017-10-14</w:t>
            </w:r>
          </w:p>
        </w:tc>
        <w:tc>
          <w:tcPr>
            <w:tcW w:w="0" w:type="auto"/>
          </w:tcPr>
          <w:p w14:paraId="61DE105F" w14:textId="77777777" w:rsidR="0038785C" w:rsidRPr="001957C7" w:rsidRDefault="0038785C" w:rsidP="0038785C">
            <w:r w:rsidRPr="001957C7">
              <w:t>Superseded</w:t>
            </w:r>
          </w:p>
        </w:tc>
        <w:tc>
          <w:tcPr>
            <w:tcW w:w="0" w:type="auto"/>
          </w:tcPr>
          <w:p w14:paraId="1F270021" w14:textId="77777777" w:rsidR="0038785C" w:rsidRPr="001957C7" w:rsidRDefault="0038785C" w:rsidP="0038785C">
            <w:r w:rsidRPr="001957C7">
              <w:t>AAP</w:t>
            </w:r>
          </w:p>
        </w:tc>
        <w:tc>
          <w:tcPr>
            <w:tcW w:w="0" w:type="auto"/>
          </w:tcPr>
          <w:p w14:paraId="363CAFE1" w14:textId="77777777" w:rsidR="0038785C" w:rsidRPr="001957C7" w:rsidRDefault="0038785C" w:rsidP="0038785C">
            <w:r w:rsidRPr="001957C7">
              <w:t>Testing and Test Control Notation version 3: Using XML schema with TTCN-3</w:t>
            </w:r>
          </w:p>
        </w:tc>
      </w:tr>
      <w:tr w:rsidR="0038785C" w:rsidRPr="001957C7" w14:paraId="0FFF3D5A" w14:textId="77777777" w:rsidTr="00C65F17">
        <w:tc>
          <w:tcPr>
            <w:tcW w:w="0" w:type="auto"/>
          </w:tcPr>
          <w:p w14:paraId="589FD11C" w14:textId="77777777" w:rsidR="0038785C" w:rsidRPr="001957C7" w:rsidRDefault="00D3553A" w:rsidP="0038785C">
            <w:hyperlink r:id="rId396" w:history="1">
              <w:r w:rsidR="0038785C" w:rsidRPr="001957C7">
                <w:rPr>
                  <w:color w:val="0000FF"/>
                  <w:u w:val="single"/>
                </w:rPr>
                <w:t>Z.169</w:t>
              </w:r>
            </w:hyperlink>
          </w:p>
        </w:tc>
        <w:tc>
          <w:tcPr>
            <w:tcW w:w="0" w:type="auto"/>
          </w:tcPr>
          <w:p w14:paraId="0625FB1D" w14:textId="77777777" w:rsidR="0038785C" w:rsidRPr="001957C7" w:rsidRDefault="0038785C" w:rsidP="0038785C">
            <w:r w:rsidRPr="001957C7">
              <w:t>2018-10-14</w:t>
            </w:r>
          </w:p>
        </w:tc>
        <w:tc>
          <w:tcPr>
            <w:tcW w:w="0" w:type="auto"/>
          </w:tcPr>
          <w:p w14:paraId="7A1F3623" w14:textId="77777777" w:rsidR="0038785C" w:rsidRPr="001957C7" w:rsidRDefault="0038785C" w:rsidP="0038785C">
            <w:r w:rsidRPr="001957C7">
              <w:t>Superseded</w:t>
            </w:r>
          </w:p>
        </w:tc>
        <w:tc>
          <w:tcPr>
            <w:tcW w:w="0" w:type="auto"/>
          </w:tcPr>
          <w:p w14:paraId="1A6CDC2C" w14:textId="77777777" w:rsidR="0038785C" w:rsidRPr="001957C7" w:rsidRDefault="0038785C" w:rsidP="0038785C">
            <w:r w:rsidRPr="001957C7">
              <w:t>AAP</w:t>
            </w:r>
          </w:p>
        </w:tc>
        <w:tc>
          <w:tcPr>
            <w:tcW w:w="0" w:type="auto"/>
          </w:tcPr>
          <w:p w14:paraId="5D473669" w14:textId="77777777" w:rsidR="0038785C" w:rsidRPr="001957C7" w:rsidRDefault="0038785C" w:rsidP="0038785C">
            <w:r w:rsidRPr="001957C7">
              <w:t>Testing and Test Control Notation version 3: Using XML schema with TTCN-3</w:t>
            </w:r>
          </w:p>
        </w:tc>
      </w:tr>
      <w:tr w:rsidR="0038785C" w:rsidRPr="001957C7" w14:paraId="0109AF2B" w14:textId="77777777" w:rsidTr="00C65F17">
        <w:tc>
          <w:tcPr>
            <w:tcW w:w="0" w:type="auto"/>
          </w:tcPr>
          <w:p w14:paraId="4DE16C0D" w14:textId="77777777" w:rsidR="0038785C" w:rsidRPr="001957C7" w:rsidRDefault="00D3553A" w:rsidP="0038785C">
            <w:hyperlink r:id="rId397" w:history="1">
              <w:r w:rsidR="0038785C" w:rsidRPr="001957C7">
                <w:rPr>
                  <w:color w:val="0000FF"/>
                  <w:u w:val="single"/>
                </w:rPr>
                <w:t>Z.169</w:t>
              </w:r>
            </w:hyperlink>
          </w:p>
        </w:tc>
        <w:tc>
          <w:tcPr>
            <w:tcW w:w="0" w:type="auto"/>
          </w:tcPr>
          <w:p w14:paraId="5BFB1E11" w14:textId="77777777" w:rsidR="0038785C" w:rsidRPr="001957C7" w:rsidRDefault="0038785C" w:rsidP="0038785C">
            <w:r w:rsidRPr="001957C7">
              <w:t>2019-10-14</w:t>
            </w:r>
          </w:p>
        </w:tc>
        <w:tc>
          <w:tcPr>
            <w:tcW w:w="0" w:type="auto"/>
          </w:tcPr>
          <w:p w14:paraId="4BBD48DE" w14:textId="77777777" w:rsidR="0038785C" w:rsidRPr="001957C7" w:rsidRDefault="0038785C" w:rsidP="0038785C">
            <w:r w:rsidRPr="001957C7">
              <w:t>Superseded</w:t>
            </w:r>
          </w:p>
        </w:tc>
        <w:tc>
          <w:tcPr>
            <w:tcW w:w="0" w:type="auto"/>
          </w:tcPr>
          <w:p w14:paraId="37A14C8F" w14:textId="77777777" w:rsidR="0038785C" w:rsidRPr="001957C7" w:rsidRDefault="0038785C" w:rsidP="0038785C">
            <w:r w:rsidRPr="001957C7">
              <w:t>AAP</w:t>
            </w:r>
          </w:p>
        </w:tc>
        <w:tc>
          <w:tcPr>
            <w:tcW w:w="0" w:type="auto"/>
          </w:tcPr>
          <w:p w14:paraId="4202D09B" w14:textId="77777777" w:rsidR="0038785C" w:rsidRPr="001957C7" w:rsidRDefault="0038785C" w:rsidP="0038785C">
            <w:r w:rsidRPr="001957C7">
              <w:t>Testing and Test Control Notation version 3: Using XML schema with TTCN-3</w:t>
            </w:r>
          </w:p>
        </w:tc>
      </w:tr>
      <w:tr w:rsidR="0038785C" w:rsidRPr="001957C7" w14:paraId="53B385E3" w14:textId="77777777" w:rsidTr="00C65F17">
        <w:tc>
          <w:tcPr>
            <w:tcW w:w="0" w:type="auto"/>
          </w:tcPr>
          <w:p w14:paraId="6B91A477" w14:textId="77777777" w:rsidR="0038785C" w:rsidRPr="001957C7" w:rsidRDefault="00D3553A" w:rsidP="0038785C">
            <w:hyperlink r:id="rId398" w:history="1">
              <w:r w:rsidR="0038785C" w:rsidRPr="001957C7">
                <w:rPr>
                  <w:color w:val="0000FF"/>
                  <w:u w:val="single"/>
                </w:rPr>
                <w:t>Z.169</w:t>
              </w:r>
            </w:hyperlink>
          </w:p>
        </w:tc>
        <w:tc>
          <w:tcPr>
            <w:tcW w:w="0" w:type="auto"/>
          </w:tcPr>
          <w:p w14:paraId="4D5F4AA3" w14:textId="77777777" w:rsidR="0038785C" w:rsidRPr="001957C7" w:rsidRDefault="0038785C" w:rsidP="0038785C">
            <w:r w:rsidRPr="001957C7">
              <w:t>2020-10-29</w:t>
            </w:r>
          </w:p>
        </w:tc>
        <w:tc>
          <w:tcPr>
            <w:tcW w:w="0" w:type="auto"/>
          </w:tcPr>
          <w:p w14:paraId="5BBF39B0" w14:textId="77777777" w:rsidR="0038785C" w:rsidRPr="001957C7" w:rsidRDefault="0038785C" w:rsidP="0038785C">
            <w:r w:rsidRPr="001957C7">
              <w:t>Superseded</w:t>
            </w:r>
          </w:p>
        </w:tc>
        <w:tc>
          <w:tcPr>
            <w:tcW w:w="0" w:type="auto"/>
          </w:tcPr>
          <w:p w14:paraId="5214F30C" w14:textId="77777777" w:rsidR="0038785C" w:rsidRPr="001957C7" w:rsidRDefault="0038785C" w:rsidP="0038785C">
            <w:r w:rsidRPr="001957C7">
              <w:t>AAP</w:t>
            </w:r>
          </w:p>
        </w:tc>
        <w:tc>
          <w:tcPr>
            <w:tcW w:w="0" w:type="auto"/>
          </w:tcPr>
          <w:p w14:paraId="08BCF299" w14:textId="77777777" w:rsidR="0038785C" w:rsidRPr="001957C7" w:rsidRDefault="0038785C" w:rsidP="0038785C">
            <w:r w:rsidRPr="001957C7">
              <w:t>Testing and Test Control Notation version 3: Using XML schema with TTCN-3</w:t>
            </w:r>
          </w:p>
        </w:tc>
      </w:tr>
      <w:tr w:rsidR="0038785C" w:rsidRPr="001957C7" w14:paraId="2DD16BF2" w14:textId="77777777" w:rsidTr="00C65F17">
        <w:tc>
          <w:tcPr>
            <w:tcW w:w="0" w:type="auto"/>
          </w:tcPr>
          <w:p w14:paraId="2924390C" w14:textId="77777777" w:rsidR="0038785C" w:rsidRPr="001957C7" w:rsidRDefault="00D3553A" w:rsidP="0038785C">
            <w:hyperlink r:id="rId399" w:history="1">
              <w:r w:rsidR="0038785C" w:rsidRPr="001957C7">
                <w:rPr>
                  <w:color w:val="0000FF"/>
                  <w:u w:val="single"/>
                </w:rPr>
                <w:t>Z.169</w:t>
              </w:r>
            </w:hyperlink>
          </w:p>
        </w:tc>
        <w:tc>
          <w:tcPr>
            <w:tcW w:w="0" w:type="auto"/>
          </w:tcPr>
          <w:p w14:paraId="6DAD4431" w14:textId="77777777" w:rsidR="0038785C" w:rsidRPr="001957C7" w:rsidRDefault="0038785C" w:rsidP="0038785C">
            <w:r w:rsidRPr="001957C7">
              <w:t>2021-10-14</w:t>
            </w:r>
          </w:p>
        </w:tc>
        <w:tc>
          <w:tcPr>
            <w:tcW w:w="0" w:type="auto"/>
          </w:tcPr>
          <w:p w14:paraId="2B1E0CE7" w14:textId="77777777" w:rsidR="0038785C" w:rsidRPr="001957C7" w:rsidRDefault="0038785C" w:rsidP="0038785C">
            <w:r w:rsidRPr="001957C7">
              <w:t>In force</w:t>
            </w:r>
          </w:p>
        </w:tc>
        <w:tc>
          <w:tcPr>
            <w:tcW w:w="0" w:type="auto"/>
          </w:tcPr>
          <w:p w14:paraId="3AE1D28F" w14:textId="77777777" w:rsidR="0038785C" w:rsidRPr="001957C7" w:rsidRDefault="0038785C" w:rsidP="0038785C">
            <w:r w:rsidRPr="001957C7">
              <w:t>AAP</w:t>
            </w:r>
          </w:p>
        </w:tc>
        <w:tc>
          <w:tcPr>
            <w:tcW w:w="0" w:type="auto"/>
          </w:tcPr>
          <w:p w14:paraId="04578D39" w14:textId="77777777" w:rsidR="0038785C" w:rsidRPr="001957C7" w:rsidRDefault="0038785C" w:rsidP="0038785C">
            <w:r w:rsidRPr="001957C7">
              <w:t>Testing and Test Control Notation version 3: Using XML schema with TTCN-3</w:t>
            </w:r>
          </w:p>
        </w:tc>
      </w:tr>
      <w:tr w:rsidR="0038785C" w:rsidRPr="001957C7" w14:paraId="176044AB" w14:textId="77777777" w:rsidTr="00C65F17">
        <w:tc>
          <w:tcPr>
            <w:tcW w:w="0" w:type="auto"/>
          </w:tcPr>
          <w:p w14:paraId="5626EB25" w14:textId="77777777" w:rsidR="0038785C" w:rsidRPr="001957C7" w:rsidRDefault="00D3553A" w:rsidP="0038785C">
            <w:hyperlink r:id="rId400" w:history="1">
              <w:r w:rsidR="0038785C" w:rsidRPr="001957C7">
                <w:rPr>
                  <w:color w:val="0000FF"/>
                  <w:u w:val="single"/>
                </w:rPr>
                <w:t>Z.170</w:t>
              </w:r>
            </w:hyperlink>
          </w:p>
        </w:tc>
        <w:tc>
          <w:tcPr>
            <w:tcW w:w="0" w:type="auto"/>
          </w:tcPr>
          <w:p w14:paraId="2E17C82E" w14:textId="77777777" w:rsidR="0038785C" w:rsidRPr="001957C7" w:rsidRDefault="0038785C" w:rsidP="0038785C">
            <w:r w:rsidRPr="001957C7">
              <w:t>2017-10-14</w:t>
            </w:r>
          </w:p>
        </w:tc>
        <w:tc>
          <w:tcPr>
            <w:tcW w:w="0" w:type="auto"/>
          </w:tcPr>
          <w:p w14:paraId="6167491A" w14:textId="77777777" w:rsidR="0038785C" w:rsidRPr="001957C7" w:rsidRDefault="0038785C" w:rsidP="0038785C">
            <w:r w:rsidRPr="001957C7">
              <w:t>In force</w:t>
            </w:r>
          </w:p>
        </w:tc>
        <w:tc>
          <w:tcPr>
            <w:tcW w:w="0" w:type="auto"/>
          </w:tcPr>
          <w:p w14:paraId="526C53B8" w14:textId="77777777" w:rsidR="0038785C" w:rsidRPr="001957C7" w:rsidRDefault="0038785C" w:rsidP="0038785C">
            <w:r w:rsidRPr="001957C7">
              <w:t>AAP</w:t>
            </w:r>
          </w:p>
        </w:tc>
        <w:tc>
          <w:tcPr>
            <w:tcW w:w="0" w:type="auto"/>
          </w:tcPr>
          <w:p w14:paraId="20D49B8D" w14:textId="77777777" w:rsidR="0038785C" w:rsidRPr="001957C7" w:rsidRDefault="0038785C" w:rsidP="0038785C">
            <w:r w:rsidRPr="001957C7">
              <w:t>Testing and Test Control Notation version 3: TTCN-3 documentation comment specification</w:t>
            </w:r>
          </w:p>
        </w:tc>
      </w:tr>
      <w:tr w:rsidR="0038785C" w:rsidRPr="001957C7" w14:paraId="4CE138B0" w14:textId="77777777" w:rsidTr="00C65F17">
        <w:tc>
          <w:tcPr>
            <w:tcW w:w="0" w:type="auto"/>
          </w:tcPr>
          <w:p w14:paraId="633722CB" w14:textId="77777777" w:rsidR="0038785C" w:rsidRPr="001957C7" w:rsidRDefault="00D3553A" w:rsidP="0038785C">
            <w:hyperlink r:id="rId401" w:history="1">
              <w:r w:rsidR="0038785C" w:rsidRPr="001957C7">
                <w:rPr>
                  <w:color w:val="0000FF"/>
                  <w:u w:val="single"/>
                </w:rPr>
                <w:t>Z.171</w:t>
              </w:r>
            </w:hyperlink>
          </w:p>
        </w:tc>
        <w:tc>
          <w:tcPr>
            <w:tcW w:w="0" w:type="auto"/>
          </w:tcPr>
          <w:p w14:paraId="553EBB4F" w14:textId="77777777" w:rsidR="0038785C" w:rsidRPr="001957C7" w:rsidRDefault="0038785C" w:rsidP="0038785C">
            <w:r w:rsidRPr="001957C7">
              <w:t>2017-10-14</w:t>
            </w:r>
          </w:p>
        </w:tc>
        <w:tc>
          <w:tcPr>
            <w:tcW w:w="0" w:type="auto"/>
          </w:tcPr>
          <w:p w14:paraId="62A49F50" w14:textId="77777777" w:rsidR="0038785C" w:rsidRPr="001957C7" w:rsidRDefault="0038785C" w:rsidP="0038785C">
            <w:r w:rsidRPr="001957C7">
              <w:t>Superseded</w:t>
            </w:r>
          </w:p>
        </w:tc>
        <w:tc>
          <w:tcPr>
            <w:tcW w:w="0" w:type="auto"/>
          </w:tcPr>
          <w:p w14:paraId="6080A331" w14:textId="77777777" w:rsidR="0038785C" w:rsidRPr="001957C7" w:rsidRDefault="0038785C" w:rsidP="0038785C">
            <w:r w:rsidRPr="001957C7">
              <w:t>AAP</w:t>
            </w:r>
          </w:p>
        </w:tc>
        <w:tc>
          <w:tcPr>
            <w:tcW w:w="0" w:type="auto"/>
          </w:tcPr>
          <w:p w14:paraId="4201748E" w14:textId="77777777" w:rsidR="0038785C" w:rsidRPr="001957C7" w:rsidRDefault="0038785C" w:rsidP="0038785C">
            <w:r w:rsidRPr="001957C7">
              <w:t>Testing and Test Control Notation version 3: Using JSON with TTCN-3</w:t>
            </w:r>
          </w:p>
        </w:tc>
      </w:tr>
      <w:tr w:rsidR="0038785C" w:rsidRPr="001957C7" w14:paraId="6B66D593" w14:textId="77777777" w:rsidTr="00C65F17">
        <w:tc>
          <w:tcPr>
            <w:tcW w:w="0" w:type="auto"/>
          </w:tcPr>
          <w:p w14:paraId="77488E40" w14:textId="77777777" w:rsidR="0038785C" w:rsidRPr="001957C7" w:rsidRDefault="00D3553A" w:rsidP="0038785C">
            <w:hyperlink r:id="rId402" w:history="1">
              <w:r w:rsidR="0038785C" w:rsidRPr="001957C7">
                <w:rPr>
                  <w:color w:val="0000FF"/>
                  <w:u w:val="single"/>
                </w:rPr>
                <w:t>Z.171</w:t>
              </w:r>
            </w:hyperlink>
          </w:p>
        </w:tc>
        <w:tc>
          <w:tcPr>
            <w:tcW w:w="0" w:type="auto"/>
          </w:tcPr>
          <w:p w14:paraId="3586370B" w14:textId="77777777" w:rsidR="0038785C" w:rsidRPr="001957C7" w:rsidRDefault="0038785C" w:rsidP="0038785C">
            <w:r w:rsidRPr="001957C7">
              <w:t>2018-10-14</w:t>
            </w:r>
          </w:p>
        </w:tc>
        <w:tc>
          <w:tcPr>
            <w:tcW w:w="0" w:type="auto"/>
          </w:tcPr>
          <w:p w14:paraId="78FA7C55" w14:textId="77777777" w:rsidR="0038785C" w:rsidRPr="001957C7" w:rsidRDefault="0038785C" w:rsidP="0038785C">
            <w:r w:rsidRPr="001957C7">
              <w:t>Superseded</w:t>
            </w:r>
          </w:p>
        </w:tc>
        <w:tc>
          <w:tcPr>
            <w:tcW w:w="0" w:type="auto"/>
          </w:tcPr>
          <w:p w14:paraId="3C80B2D4" w14:textId="77777777" w:rsidR="0038785C" w:rsidRPr="001957C7" w:rsidRDefault="0038785C" w:rsidP="0038785C">
            <w:r w:rsidRPr="001957C7">
              <w:t>AAP</w:t>
            </w:r>
          </w:p>
        </w:tc>
        <w:tc>
          <w:tcPr>
            <w:tcW w:w="0" w:type="auto"/>
          </w:tcPr>
          <w:p w14:paraId="305942DD" w14:textId="77777777" w:rsidR="0038785C" w:rsidRPr="001957C7" w:rsidRDefault="0038785C" w:rsidP="0038785C">
            <w:r w:rsidRPr="001957C7">
              <w:t>Testing and Test Control Notation version 3: Using JSON with TTCN-3</w:t>
            </w:r>
          </w:p>
        </w:tc>
      </w:tr>
      <w:tr w:rsidR="0038785C" w:rsidRPr="001957C7" w14:paraId="70F989E4" w14:textId="77777777" w:rsidTr="00C65F17">
        <w:tc>
          <w:tcPr>
            <w:tcW w:w="0" w:type="auto"/>
          </w:tcPr>
          <w:p w14:paraId="631C5891" w14:textId="77777777" w:rsidR="0038785C" w:rsidRPr="001957C7" w:rsidRDefault="00D3553A" w:rsidP="0038785C">
            <w:hyperlink r:id="rId403" w:history="1">
              <w:r w:rsidR="0038785C" w:rsidRPr="001957C7">
                <w:rPr>
                  <w:color w:val="0000FF"/>
                  <w:u w:val="single"/>
                </w:rPr>
                <w:t>Z.171</w:t>
              </w:r>
            </w:hyperlink>
          </w:p>
        </w:tc>
        <w:tc>
          <w:tcPr>
            <w:tcW w:w="0" w:type="auto"/>
          </w:tcPr>
          <w:p w14:paraId="517EAFBB" w14:textId="77777777" w:rsidR="0038785C" w:rsidRPr="001957C7" w:rsidRDefault="0038785C" w:rsidP="0038785C">
            <w:r w:rsidRPr="001957C7">
              <w:t>2021-10-14</w:t>
            </w:r>
          </w:p>
        </w:tc>
        <w:tc>
          <w:tcPr>
            <w:tcW w:w="0" w:type="auto"/>
          </w:tcPr>
          <w:p w14:paraId="042878D9" w14:textId="77777777" w:rsidR="0038785C" w:rsidRPr="001957C7" w:rsidRDefault="0038785C" w:rsidP="0038785C">
            <w:r w:rsidRPr="001957C7">
              <w:t>In force</w:t>
            </w:r>
          </w:p>
        </w:tc>
        <w:tc>
          <w:tcPr>
            <w:tcW w:w="0" w:type="auto"/>
          </w:tcPr>
          <w:p w14:paraId="1FB0BD21" w14:textId="77777777" w:rsidR="0038785C" w:rsidRPr="001957C7" w:rsidRDefault="0038785C" w:rsidP="0038785C">
            <w:r w:rsidRPr="001957C7">
              <w:t>AAP</w:t>
            </w:r>
          </w:p>
        </w:tc>
        <w:tc>
          <w:tcPr>
            <w:tcW w:w="0" w:type="auto"/>
          </w:tcPr>
          <w:p w14:paraId="5A54597A" w14:textId="77777777" w:rsidR="0038785C" w:rsidRPr="001957C7" w:rsidRDefault="0038785C" w:rsidP="0038785C">
            <w:r w:rsidRPr="001957C7">
              <w:t>Testing and Test Control Notation version 3: Using JSON with TTCN-3</w:t>
            </w:r>
          </w:p>
        </w:tc>
      </w:tr>
    </w:tbl>
    <w:p w14:paraId="302BD13C" w14:textId="77777777" w:rsidR="001957C7" w:rsidRPr="001957C7" w:rsidRDefault="001957C7" w:rsidP="001957C7">
      <w:pPr>
        <w:rPr>
          <w:lang w:eastAsia="ja-JP"/>
        </w:rPr>
      </w:pPr>
    </w:p>
    <w:p w14:paraId="1C06C9BC"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8</w:t>
      </w:r>
      <w:r w:rsidRPr="001957C7">
        <w:rPr>
          <w:rFonts w:eastAsiaTheme="minorEastAsia"/>
          <w:b/>
          <w:bCs/>
          <w:lang w:eastAsia="ja-JP"/>
        </w:rPr>
        <w:br/>
      </w:r>
      <w:r w:rsidRPr="001957C7">
        <w:rPr>
          <w:rFonts w:eastAsiaTheme="minorEastAsia"/>
          <w:b/>
          <w:lang w:eastAsia="ja-JP"/>
        </w:rPr>
        <w:t xml:space="preserve">Study Group 17 – Recommendations consented/determined </w:t>
      </w:r>
      <w:r w:rsidRPr="00AE5ED3">
        <w:rPr>
          <w:rFonts w:eastAsiaTheme="minorEastAsia"/>
          <w:b/>
          <w:lang w:eastAsia="ja-JP"/>
        </w:rPr>
        <w:t>but not yet approved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45"/>
        <w:gridCol w:w="1800"/>
        <w:gridCol w:w="900"/>
        <w:gridCol w:w="4764"/>
      </w:tblGrid>
      <w:tr w:rsidR="001957C7" w:rsidRPr="001957C7" w14:paraId="0CFB798C" w14:textId="77777777" w:rsidTr="00AE5ED3">
        <w:trPr>
          <w:tblHeader/>
        </w:trPr>
        <w:tc>
          <w:tcPr>
            <w:tcW w:w="2145" w:type="dxa"/>
          </w:tcPr>
          <w:p w14:paraId="4B75EA18" w14:textId="77777777" w:rsidR="001957C7" w:rsidRPr="001957C7" w:rsidRDefault="001957C7" w:rsidP="001957C7">
            <w:pPr>
              <w:rPr>
                <w:szCs w:val="24"/>
                <w:lang w:eastAsia="ja-JP"/>
              </w:rPr>
            </w:pPr>
            <w:r w:rsidRPr="001957C7">
              <w:rPr>
                <w:b/>
                <w:bCs/>
                <w:szCs w:val="24"/>
                <w:lang w:eastAsia="ja-JP"/>
              </w:rPr>
              <w:t>Recommendation</w:t>
            </w:r>
          </w:p>
        </w:tc>
        <w:tc>
          <w:tcPr>
            <w:tcW w:w="1800" w:type="dxa"/>
          </w:tcPr>
          <w:p w14:paraId="05A2686C" w14:textId="7FF542BB" w:rsidR="001957C7" w:rsidRPr="001957C7" w:rsidRDefault="001957C7" w:rsidP="001957C7">
            <w:pPr>
              <w:rPr>
                <w:szCs w:val="24"/>
                <w:lang w:eastAsia="ja-JP"/>
              </w:rPr>
            </w:pPr>
            <w:r w:rsidRPr="001957C7">
              <w:rPr>
                <w:b/>
                <w:bCs/>
                <w:szCs w:val="24"/>
                <w:lang w:eastAsia="ja-JP"/>
              </w:rPr>
              <w:t>Consent/</w:t>
            </w:r>
            <w:r w:rsidR="00A07A69">
              <w:rPr>
                <w:b/>
                <w:bCs/>
                <w:szCs w:val="24"/>
                <w:lang w:eastAsia="ja-JP"/>
              </w:rPr>
              <w:t xml:space="preserve"> </w:t>
            </w:r>
            <w:r w:rsidRPr="001957C7">
              <w:rPr>
                <w:b/>
                <w:bCs/>
                <w:szCs w:val="24"/>
                <w:lang w:eastAsia="ja-JP"/>
              </w:rPr>
              <w:t>Determination</w:t>
            </w:r>
          </w:p>
        </w:tc>
        <w:tc>
          <w:tcPr>
            <w:tcW w:w="900" w:type="dxa"/>
          </w:tcPr>
          <w:p w14:paraId="428CB892" w14:textId="2AA7D0FB" w:rsidR="001957C7" w:rsidRPr="001957C7" w:rsidRDefault="001957C7" w:rsidP="00A07A69">
            <w:pPr>
              <w:rPr>
                <w:szCs w:val="24"/>
                <w:lang w:eastAsia="ja-JP"/>
              </w:rPr>
            </w:pPr>
            <w:r w:rsidRPr="001957C7">
              <w:rPr>
                <w:b/>
                <w:bCs/>
                <w:szCs w:val="24"/>
                <w:lang w:eastAsia="ja-JP"/>
              </w:rPr>
              <w:t>TAP/</w:t>
            </w:r>
            <w:r w:rsidR="00A07A69">
              <w:rPr>
                <w:b/>
                <w:bCs/>
                <w:szCs w:val="24"/>
                <w:lang w:eastAsia="ja-JP"/>
              </w:rPr>
              <w:t xml:space="preserve"> </w:t>
            </w:r>
            <w:r w:rsidRPr="001957C7">
              <w:rPr>
                <w:b/>
                <w:bCs/>
                <w:szCs w:val="24"/>
                <w:lang w:eastAsia="ja-JP"/>
              </w:rPr>
              <w:t>AAP</w:t>
            </w:r>
          </w:p>
        </w:tc>
        <w:tc>
          <w:tcPr>
            <w:tcW w:w="4764" w:type="dxa"/>
          </w:tcPr>
          <w:p w14:paraId="2B91A1DE" w14:textId="77777777" w:rsidR="001957C7" w:rsidRPr="001957C7" w:rsidRDefault="001957C7" w:rsidP="001957C7">
            <w:pPr>
              <w:rPr>
                <w:szCs w:val="24"/>
                <w:lang w:eastAsia="ja-JP"/>
              </w:rPr>
            </w:pPr>
            <w:r w:rsidRPr="001957C7">
              <w:rPr>
                <w:b/>
                <w:bCs/>
                <w:szCs w:val="24"/>
                <w:lang w:eastAsia="ja-JP"/>
              </w:rPr>
              <w:t>Title</w:t>
            </w:r>
          </w:p>
        </w:tc>
      </w:tr>
      <w:tr w:rsidR="001957C7" w:rsidRPr="001957C7" w14:paraId="777C4F1B" w14:textId="77777777" w:rsidTr="00AE5ED3">
        <w:tc>
          <w:tcPr>
            <w:tcW w:w="2145" w:type="dxa"/>
          </w:tcPr>
          <w:p w14:paraId="2672B6AB" w14:textId="21ACF53D" w:rsidR="001957C7" w:rsidRPr="00A92DC2" w:rsidRDefault="008605B7" w:rsidP="001957C7">
            <w:pPr>
              <w:rPr>
                <w:szCs w:val="24"/>
                <w:lang w:eastAsia="ja-JP"/>
              </w:rPr>
            </w:pPr>
            <w:r>
              <w:rPr>
                <w:color w:val="000000" w:themeColor="text1"/>
              </w:rPr>
              <w:t>X.672</w:t>
            </w:r>
          </w:p>
        </w:tc>
        <w:tc>
          <w:tcPr>
            <w:tcW w:w="1800" w:type="dxa"/>
          </w:tcPr>
          <w:p w14:paraId="19D68A8D" w14:textId="7B55CCA3" w:rsidR="001957C7" w:rsidRPr="00A92DC2" w:rsidRDefault="008605B7" w:rsidP="001957C7">
            <w:pPr>
              <w:rPr>
                <w:szCs w:val="24"/>
                <w:lang w:eastAsia="ja-JP"/>
              </w:rPr>
            </w:pPr>
            <w:r>
              <w:rPr>
                <w:szCs w:val="24"/>
                <w:lang w:eastAsia="ja-JP"/>
              </w:rPr>
              <w:t>2021-09-03</w:t>
            </w:r>
          </w:p>
        </w:tc>
        <w:tc>
          <w:tcPr>
            <w:tcW w:w="900" w:type="dxa"/>
          </w:tcPr>
          <w:p w14:paraId="568E0130" w14:textId="35098CEE" w:rsidR="001957C7" w:rsidRPr="00A92DC2" w:rsidRDefault="008605B7" w:rsidP="001957C7">
            <w:pPr>
              <w:rPr>
                <w:szCs w:val="24"/>
                <w:lang w:eastAsia="ja-JP"/>
              </w:rPr>
            </w:pPr>
            <w:r>
              <w:rPr>
                <w:szCs w:val="24"/>
                <w:lang w:eastAsia="ja-JP"/>
              </w:rPr>
              <w:t>AAP</w:t>
            </w:r>
          </w:p>
        </w:tc>
        <w:tc>
          <w:tcPr>
            <w:tcW w:w="4764" w:type="dxa"/>
          </w:tcPr>
          <w:p w14:paraId="20D07099" w14:textId="6F482227" w:rsidR="001957C7" w:rsidRPr="00A92DC2" w:rsidRDefault="008605B7" w:rsidP="001957C7">
            <w:pPr>
              <w:rPr>
                <w:iCs/>
                <w:szCs w:val="24"/>
                <w:lang w:eastAsia="ja-JP"/>
              </w:rPr>
            </w:pPr>
            <w:r w:rsidRPr="008605B7">
              <w:rPr>
                <w:iCs/>
                <w:szCs w:val="24"/>
                <w:lang w:eastAsia="ja-JP"/>
              </w:rPr>
              <w:t>Object identifier resolution system</w:t>
            </w:r>
          </w:p>
        </w:tc>
      </w:tr>
      <w:tr w:rsidR="008605B7" w:rsidRPr="001957C7" w14:paraId="7DD43070" w14:textId="77777777" w:rsidTr="00AE5ED3">
        <w:tc>
          <w:tcPr>
            <w:tcW w:w="2145" w:type="dxa"/>
          </w:tcPr>
          <w:p w14:paraId="6760A457" w14:textId="5949EDC9" w:rsidR="008605B7" w:rsidRPr="00A92DC2" w:rsidDel="00A07A69" w:rsidRDefault="008605B7" w:rsidP="008605B7">
            <w:pPr>
              <w:rPr>
                <w:szCs w:val="24"/>
                <w:lang w:eastAsia="ja-JP"/>
              </w:rPr>
            </w:pPr>
            <w:r w:rsidRPr="008605B7">
              <w:rPr>
                <w:szCs w:val="24"/>
                <w:lang w:eastAsia="ja-JP"/>
              </w:rPr>
              <w:t>Amendment 1 to X.1246</w:t>
            </w:r>
          </w:p>
        </w:tc>
        <w:tc>
          <w:tcPr>
            <w:tcW w:w="1800" w:type="dxa"/>
          </w:tcPr>
          <w:p w14:paraId="018D8AB5" w14:textId="68DEC784" w:rsidR="008605B7" w:rsidRDefault="008605B7" w:rsidP="008605B7">
            <w:pPr>
              <w:rPr>
                <w:szCs w:val="24"/>
                <w:lang w:eastAsia="ja-JP"/>
              </w:rPr>
            </w:pPr>
            <w:r>
              <w:rPr>
                <w:szCs w:val="24"/>
                <w:lang w:eastAsia="ja-JP"/>
              </w:rPr>
              <w:t>2021-09-03</w:t>
            </w:r>
          </w:p>
        </w:tc>
        <w:tc>
          <w:tcPr>
            <w:tcW w:w="900" w:type="dxa"/>
          </w:tcPr>
          <w:p w14:paraId="2E0EE0DA" w14:textId="459900F3" w:rsidR="008605B7" w:rsidRPr="00A92DC2" w:rsidRDefault="008605B7" w:rsidP="008605B7">
            <w:pPr>
              <w:rPr>
                <w:szCs w:val="24"/>
                <w:lang w:eastAsia="ja-JP"/>
              </w:rPr>
            </w:pPr>
            <w:r w:rsidRPr="00A92DC2">
              <w:rPr>
                <w:szCs w:val="24"/>
                <w:lang w:eastAsia="ja-JP"/>
              </w:rPr>
              <w:t>TAP</w:t>
            </w:r>
          </w:p>
        </w:tc>
        <w:tc>
          <w:tcPr>
            <w:tcW w:w="4764" w:type="dxa"/>
          </w:tcPr>
          <w:p w14:paraId="0BD4CD49" w14:textId="19C636A2" w:rsidR="008605B7" w:rsidRPr="00A92DC2" w:rsidRDefault="008605B7" w:rsidP="008605B7">
            <w:pPr>
              <w:rPr>
                <w:rStyle w:val="Strong"/>
                <w:b w:val="0"/>
                <w:bCs w:val="0"/>
                <w:iCs/>
                <w:color w:val="000000" w:themeColor="text1"/>
                <w:szCs w:val="24"/>
              </w:rPr>
            </w:pPr>
            <w:r w:rsidRPr="00A92DC2">
              <w:rPr>
                <w:rStyle w:val="Strong"/>
                <w:b w:val="0"/>
                <w:bCs w:val="0"/>
                <w:iCs/>
                <w:color w:val="000000" w:themeColor="text1"/>
                <w:szCs w:val="24"/>
              </w:rPr>
              <w:t>Technologies involved in countering voice spam in telecommunication organizations</w:t>
            </w:r>
          </w:p>
        </w:tc>
      </w:tr>
      <w:tr w:rsidR="00A07A69" w:rsidRPr="001957C7" w14:paraId="44F59DA5" w14:textId="77777777" w:rsidTr="00AE5ED3">
        <w:tc>
          <w:tcPr>
            <w:tcW w:w="2145" w:type="dxa"/>
          </w:tcPr>
          <w:p w14:paraId="73AA317C" w14:textId="1FBDB212" w:rsidR="00A07A69" w:rsidRPr="00A92DC2" w:rsidRDefault="007D63C2" w:rsidP="001957C7">
            <w:pPr>
              <w:rPr>
                <w:szCs w:val="24"/>
                <w:lang w:eastAsia="ja-JP"/>
              </w:rPr>
            </w:pPr>
            <w:r w:rsidRPr="00A92DC2">
              <w:rPr>
                <w:rStyle w:val="Strong"/>
                <w:b w:val="0"/>
                <w:bCs w:val="0"/>
                <w:color w:val="000000" w:themeColor="text1"/>
                <w:szCs w:val="24"/>
              </w:rPr>
              <w:t>Amendment 1 to X.1247</w:t>
            </w:r>
          </w:p>
        </w:tc>
        <w:tc>
          <w:tcPr>
            <w:tcW w:w="1800" w:type="dxa"/>
          </w:tcPr>
          <w:p w14:paraId="63394F5E" w14:textId="4C6E65DD" w:rsidR="00A07A69" w:rsidRPr="00A92DC2" w:rsidRDefault="009E520E" w:rsidP="001957C7">
            <w:pPr>
              <w:rPr>
                <w:szCs w:val="24"/>
                <w:lang w:eastAsia="ja-JP"/>
              </w:rPr>
            </w:pPr>
            <w:r>
              <w:rPr>
                <w:szCs w:val="24"/>
                <w:lang w:eastAsia="ja-JP"/>
              </w:rPr>
              <w:t>2021-09-0</w:t>
            </w:r>
            <w:r w:rsidR="002E0AD4">
              <w:rPr>
                <w:szCs w:val="24"/>
                <w:lang w:eastAsia="ja-JP"/>
              </w:rPr>
              <w:t>3</w:t>
            </w:r>
          </w:p>
        </w:tc>
        <w:tc>
          <w:tcPr>
            <w:tcW w:w="900" w:type="dxa"/>
          </w:tcPr>
          <w:p w14:paraId="28A6A397" w14:textId="31CF8C98" w:rsidR="00A07A69" w:rsidRPr="00A92DC2" w:rsidRDefault="007D63C2" w:rsidP="001957C7">
            <w:pPr>
              <w:rPr>
                <w:szCs w:val="24"/>
                <w:lang w:eastAsia="ja-JP"/>
              </w:rPr>
            </w:pPr>
            <w:r w:rsidRPr="00A92DC2">
              <w:rPr>
                <w:szCs w:val="24"/>
                <w:lang w:eastAsia="ja-JP"/>
              </w:rPr>
              <w:t>TAP</w:t>
            </w:r>
          </w:p>
        </w:tc>
        <w:tc>
          <w:tcPr>
            <w:tcW w:w="4764" w:type="dxa"/>
          </w:tcPr>
          <w:p w14:paraId="1BDE948D" w14:textId="466D91AB" w:rsidR="00A07A69" w:rsidRPr="00A92DC2" w:rsidRDefault="007D63C2" w:rsidP="001957C7">
            <w:pPr>
              <w:rPr>
                <w:iCs/>
                <w:szCs w:val="24"/>
                <w:lang w:eastAsia="ja-JP"/>
              </w:rPr>
            </w:pPr>
            <w:r w:rsidRPr="00A92DC2">
              <w:rPr>
                <w:rStyle w:val="Strong"/>
                <w:b w:val="0"/>
                <w:bCs w:val="0"/>
                <w:iCs/>
                <w:color w:val="000000" w:themeColor="text1"/>
                <w:szCs w:val="24"/>
              </w:rPr>
              <w:t>Technical framework for countering mobile messaging spam</w:t>
            </w:r>
          </w:p>
        </w:tc>
      </w:tr>
      <w:tr w:rsidR="007D63C2" w:rsidRPr="001957C7" w14:paraId="3D86C21B" w14:textId="77777777" w:rsidTr="00AE5ED3">
        <w:tc>
          <w:tcPr>
            <w:tcW w:w="2145" w:type="dxa"/>
          </w:tcPr>
          <w:p w14:paraId="173893E4" w14:textId="61059589" w:rsidR="007D63C2" w:rsidRPr="00263E24" w:rsidRDefault="007D63C2" w:rsidP="001957C7">
            <w:pPr>
              <w:rPr>
                <w:rStyle w:val="Strong"/>
                <w:b w:val="0"/>
                <w:bCs w:val="0"/>
                <w:color w:val="000000" w:themeColor="text1"/>
                <w:szCs w:val="24"/>
              </w:rPr>
            </w:pPr>
            <w:r w:rsidRPr="00263E24">
              <w:rPr>
                <w:rStyle w:val="Strong"/>
                <w:b w:val="0"/>
                <w:bCs w:val="0"/>
                <w:color w:val="000000" w:themeColor="text1"/>
                <w:szCs w:val="24"/>
              </w:rPr>
              <w:t>Corrigendum to X.1712</w:t>
            </w:r>
          </w:p>
        </w:tc>
        <w:tc>
          <w:tcPr>
            <w:tcW w:w="1800" w:type="dxa"/>
          </w:tcPr>
          <w:p w14:paraId="708E4FA4" w14:textId="50F73FA9" w:rsidR="007D63C2" w:rsidRPr="00A92DC2" w:rsidRDefault="00263E24" w:rsidP="001957C7">
            <w:pPr>
              <w:rPr>
                <w:szCs w:val="24"/>
                <w:lang w:eastAsia="ja-JP"/>
              </w:rPr>
            </w:pPr>
            <w:r w:rsidRPr="00A92DC2">
              <w:rPr>
                <w:szCs w:val="24"/>
                <w:lang w:eastAsia="ja-JP"/>
              </w:rPr>
              <w:t>2022-01-07</w:t>
            </w:r>
          </w:p>
        </w:tc>
        <w:tc>
          <w:tcPr>
            <w:tcW w:w="900" w:type="dxa"/>
          </w:tcPr>
          <w:p w14:paraId="1E92412A" w14:textId="4F1B33E6" w:rsidR="007D63C2" w:rsidRPr="00A92DC2" w:rsidRDefault="007D63C2" w:rsidP="001957C7">
            <w:pPr>
              <w:rPr>
                <w:szCs w:val="24"/>
                <w:lang w:eastAsia="ja-JP"/>
              </w:rPr>
            </w:pPr>
            <w:r w:rsidRPr="00A92DC2">
              <w:rPr>
                <w:szCs w:val="24"/>
                <w:lang w:eastAsia="ja-JP"/>
              </w:rPr>
              <w:t>AAP</w:t>
            </w:r>
          </w:p>
        </w:tc>
        <w:tc>
          <w:tcPr>
            <w:tcW w:w="4764" w:type="dxa"/>
          </w:tcPr>
          <w:p w14:paraId="6BDAA206" w14:textId="22E41D2B" w:rsidR="007D63C2" w:rsidRPr="00263E24" w:rsidRDefault="007D63C2" w:rsidP="00A92DC2">
            <w:pPr>
              <w:tabs>
                <w:tab w:val="left" w:pos="630"/>
              </w:tabs>
              <w:spacing w:after="120"/>
              <w:rPr>
                <w:rStyle w:val="Strong"/>
                <w:b w:val="0"/>
                <w:bCs w:val="0"/>
                <w:color w:val="000000" w:themeColor="text1"/>
                <w:szCs w:val="24"/>
              </w:rPr>
            </w:pPr>
            <w:r w:rsidRPr="00A92DC2">
              <w:rPr>
                <w:szCs w:val="24"/>
                <w:lang w:eastAsia="ko-KR"/>
              </w:rPr>
              <w:t>Security requirements and measures for QKD networks - key management</w:t>
            </w:r>
          </w:p>
        </w:tc>
      </w:tr>
      <w:tr w:rsidR="00A07A69" w:rsidRPr="001957C7" w14:paraId="6777C43C" w14:textId="77777777" w:rsidTr="00AE5ED3">
        <w:tc>
          <w:tcPr>
            <w:tcW w:w="2145" w:type="dxa"/>
          </w:tcPr>
          <w:p w14:paraId="3FAF75B5" w14:textId="51049243" w:rsidR="00A07A69" w:rsidRPr="00A92DC2" w:rsidRDefault="007D63C2" w:rsidP="001957C7">
            <w:pPr>
              <w:rPr>
                <w:szCs w:val="24"/>
                <w:lang w:eastAsia="ja-JP"/>
              </w:rPr>
            </w:pPr>
            <w:r w:rsidRPr="00A92DC2">
              <w:rPr>
                <w:rStyle w:val="Hyperlink"/>
                <w:color w:val="000000" w:themeColor="text1"/>
                <w:szCs w:val="24"/>
              </w:rPr>
              <w:t>X.1812 (X.5Gsec-t)</w:t>
            </w:r>
          </w:p>
        </w:tc>
        <w:tc>
          <w:tcPr>
            <w:tcW w:w="1800" w:type="dxa"/>
          </w:tcPr>
          <w:p w14:paraId="494381DC" w14:textId="6924EA1C" w:rsidR="00A07A69" w:rsidRPr="00A92DC2" w:rsidRDefault="009E520E" w:rsidP="001957C7">
            <w:pPr>
              <w:rPr>
                <w:szCs w:val="24"/>
                <w:lang w:eastAsia="ja-JP"/>
              </w:rPr>
            </w:pPr>
            <w:r>
              <w:rPr>
                <w:szCs w:val="24"/>
                <w:lang w:eastAsia="ja-JP"/>
              </w:rPr>
              <w:t>2021-09-0</w:t>
            </w:r>
            <w:r w:rsidR="002E0AD4">
              <w:rPr>
                <w:szCs w:val="24"/>
                <w:lang w:eastAsia="ja-JP"/>
              </w:rPr>
              <w:t>3</w:t>
            </w:r>
          </w:p>
        </w:tc>
        <w:tc>
          <w:tcPr>
            <w:tcW w:w="900" w:type="dxa"/>
          </w:tcPr>
          <w:p w14:paraId="3DD9BE59" w14:textId="7B2E812F" w:rsidR="00A07A69" w:rsidRPr="00A92DC2" w:rsidRDefault="007D63C2" w:rsidP="001957C7">
            <w:pPr>
              <w:rPr>
                <w:szCs w:val="24"/>
                <w:lang w:eastAsia="ja-JP"/>
              </w:rPr>
            </w:pPr>
            <w:r w:rsidRPr="00A92DC2">
              <w:rPr>
                <w:szCs w:val="24"/>
                <w:lang w:eastAsia="ja-JP"/>
              </w:rPr>
              <w:t>TAP</w:t>
            </w:r>
          </w:p>
        </w:tc>
        <w:tc>
          <w:tcPr>
            <w:tcW w:w="4764" w:type="dxa"/>
          </w:tcPr>
          <w:p w14:paraId="6568259C" w14:textId="3ED811DC" w:rsidR="00A07A69" w:rsidRPr="00A92DC2" w:rsidRDefault="007D63C2" w:rsidP="00A92DC2">
            <w:pPr>
              <w:tabs>
                <w:tab w:val="left" w:pos="630"/>
              </w:tabs>
              <w:spacing w:after="120"/>
              <w:rPr>
                <w:szCs w:val="24"/>
                <w:lang w:eastAsia="ja-JP"/>
              </w:rPr>
            </w:pPr>
            <w:r w:rsidRPr="00A92DC2">
              <w:rPr>
                <w:rStyle w:val="Hyperlink"/>
                <w:color w:val="000000" w:themeColor="text1"/>
                <w:szCs w:val="24"/>
                <w:u w:val="none"/>
              </w:rPr>
              <w:t>Security framework based on trust relationship for IMT-2020 ecosystem</w:t>
            </w:r>
          </w:p>
        </w:tc>
      </w:tr>
    </w:tbl>
    <w:p w14:paraId="76F3C17B" w14:textId="77777777" w:rsidR="001957C7" w:rsidRPr="001957C7" w:rsidRDefault="001957C7" w:rsidP="001957C7">
      <w:pPr>
        <w:rPr>
          <w:lang w:eastAsia="ja-JP"/>
        </w:rPr>
      </w:pPr>
    </w:p>
    <w:p w14:paraId="788B63B1" w14:textId="77777777" w:rsidR="001957C7" w:rsidRPr="001957C7" w:rsidRDefault="001957C7" w:rsidP="001957C7">
      <w:pPr>
        <w:rPr>
          <w:lang w:eastAsia="ja-JP"/>
        </w:rPr>
      </w:pPr>
    </w:p>
    <w:p w14:paraId="167C853A"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9</w:t>
      </w:r>
      <w:r w:rsidRPr="001957C7">
        <w:rPr>
          <w:rFonts w:eastAsiaTheme="minorEastAsia"/>
          <w:b/>
          <w:bCs/>
          <w:lang w:eastAsia="ja-JP"/>
        </w:rPr>
        <w:br/>
      </w:r>
      <w:r w:rsidRPr="001957C7">
        <w:rPr>
          <w:rFonts w:eastAsiaTheme="minorEastAsia"/>
          <w:b/>
          <w:lang w:eastAsia="ja-JP"/>
        </w:rPr>
        <w:t>Study Group 17 – Recommendations deleted during study period</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034"/>
      </w:tblGrid>
      <w:tr w:rsidR="001957C7" w:rsidRPr="001957C7" w14:paraId="433E3383" w14:textId="77777777" w:rsidTr="00C65F17">
        <w:trPr>
          <w:tblHeader/>
          <w:jc w:val="center"/>
        </w:trPr>
        <w:tc>
          <w:tcPr>
            <w:tcW w:w="1897" w:type="dxa"/>
            <w:tcBorders>
              <w:top w:val="single" w:sz="12" w:space="0" w:color="auto"/>
              <w:bottom w:val="single" w:sz="12" w:space="0" w:color="auto"/>
            </w:tcBorders>
            <w:shd w:val="clear" w:color="auto" w:fill="auto"/>
            <w:vAlign w:val="center"/>
          </w:tcPr>
          <w:p w14:paraId="420FB09A"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Recommendation</w:t>
            </w:r>
          </w:p>
        </w:tc>
        <w:tc>
          <w:tcPr>
            <w:tcW w:w="1276" w:type="dxa"/>
            <w:tcBorders>
              <w:top w:val="single" w:sz="12" w:space="0" w:color="auto"/>
              <w:bottom w:val="single" w:sz="12" w:space="0" w:color="auto"/>
            </w:tcBorders>
            <w:shd w:val="clear" w:color="auto" w:fill="auto"/>
            <w:vAlign w:val="center"/>
          </w:tcPr>
          <w:p w14:paraId="6EF6D610"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Last version</w:t>
            </w:r>
          </w:p>
        </w:tc>
        <w:tc>
          <w:tcPr>
            <w:tcW w:w="1417" w:type="dxa"/>
            <w:tcBorders>
              <w:top w:val="single" w:sz="12" w:space="0" w:color="auto"/>
              <w:bottom w:val="single" w:sz="12" w:space="0" w:color="auto"/>
            </w:tcBorders>
            <w:shd w:val="clear" w:color="auto" w:fill="auto"/>
            <w:vAlign w:val="center"/>
          </w:tcPr>
          <w:p w14:paraId="0E7F2704"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Withdrawal date</w:t>
            </w:r>
          </w:p>
        </w:tc>
        <w:tc>
          <w:tcPr>
            <w:tcW w:w="5034" w:type="dxa"/>
            <w:tcBorders>
              <w:top w:val="single" w:sz="12" w:space="0" w:color="auto"/>
              <w:bottom w:val="single" w:sz="12" w:space="0" w:color="auto"/>
            </w:tcBorders>
            <w:shd w:val="clear" w:color="auto" w:fill="auto"/>
            <w:vAlign w:val="center"/>
          </w:tcPr>
          <w:p w14:paraId="3F087A07"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w:t>
            </w:r>
          </w:p>
        </w:tc>
      </w:tr>
      <w:tr w:rsidR="001957C7" w:rsidRPr="001957C7" w14:paraId="220322F7" w14:textId="77777777" w:rsidTr="00C65F17">
        <w:trPr>
          <w:jc w:val="center"/>
        </w:trPr>
        <w:tc>
          <w:tcPr>
            <w:tcW w:w="1897" w:type="dxa"/>
            <w:shd w:val="clear" w:color="auto" w:fill="auto"/>
            <w:vAlign w:val="center"/>
          </w:tcPr>
          <w:p w14:paraId="444B01A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szCs w:val="22"/>
                <w:lang w:eastAsia="zh-CN"/>
              </w:rPr>
            </w:pPr>
            <w:r w:rsidRPr="001957C7">
              <w:rPr>
                <w:rFonts w:eastAsia="SimSun"/>
                <w:sz w:val="22"/>
                <w:szCs w:val="22"/>
                <w:lang w:eastAsia="zh-CN"/>
              </w:rPr>
              <w:t>None</w:t>
            </w:r>
          </w:p>
        </w:tc>
        <w:tc>
          <w:tcPr>
            <w:tcW w:w="1276" w:type="dxa"/>
            <w:shd w:val="clear" w:color="auto" w:fill="auto"/>
            <w:vAlign w:val="center"/>
          </w:tcPr>
          <w:p w14:paraId="0C8C48E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SimSun"/>
                <w:sz w:val="22"/>
                <w:szCs w:val="22"/>
                <w:lang w:eastAsia="zh-CN"/>
              </w:rPr>
            </w:pPr>
          </w:p>
        </w:tc>
        <w:tc>
          <w:tcPr>
            <w:tcW w:w="1417" w:type="dxa"/>
            <w:shd w:val="clear" w:color="auto" w:fill="auto"/>
            <w:vAlign w:val="center"/>
          </w:tcPr>
          <w:p w14:paraId="7CD68855"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szCs w:val="22"/>
                <w:lang w:eastAsia="zh-CN"/>
              </w:rPr>
            </w:pPr>
          </w:p>
        </w:tc>
        <w:tc>
          <w:tcPr>
            <w:tcW w:w="5034" w:type="dxa"/>
            <w:shd w:val="clear" w:color="auto" w:fill="auto"/>
            <w:vAlign w:val="center"/>
          </w:tcPr>
          <w:p w14:paraId="4D3915B8"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szCs w:val="22"/>
                <w:lang w:eastAsia="zh-CN"/>
              </w:rPr>
            </w:pPr>
          </w:p>
        </w:tc>
      </w:tr>
    </w:tbl>
    <w:p w14:paraId="6D611F84"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lastRenderedPageBreak/>
        <w:t>TABLE 10</w:t>
      </w:r>
      <w:r w:rsidRPr="001957C7">
        <w:rPr>
          <w:rFonts w:eastAsiaTheme="minorEastAsia"/>
          <w:b/>
          <w:lang w:eastAsia="ja-JP"/>
        </w:rPr>
        <w:br/>
        <w:t>Study Group 17 – Recommendations submitted to WTSA-20</w:t>
      </w:r>
    </w:p>
    <w:tbl>
      <w:tblPr>
        <w:tblW w:w="94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720"/>
      </w:tblGrid>
      <w:tr w:rsidR="001957C7" w:rsidRPr="001957C7" w14:paraId="177A0A7B" w14:textId="77777777" w:rsidTr="00C65F17">
        <w:trPr>
          <w:tblHeader/>
          <w:jc w:val="center"/>
        </w:trPr>
        <w:tc>
          <w:tcPr>
            <w:tcW w:w="1897" w:type="dxa"/>
            <w:tcBorders>
              <w:top w:val="single" w:sz="12" w:space="0" w:color="auto"/>
              <w:bottom w:val="single" w:sz="12" w:space="0" w:color="auto"/>
            </w:tcBorders>
            <w:shd w:val="clear" w:color="auto" w:fill="auto"/>
            <w:vAlign w:val="center"/>
          </w:tcPr>
          <w:p w14:paraId="4202F73A"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Recommendation</w:t>
            </w:r>
          </w:p>
        </w:tc>
        <w:tc>
          <w:tcPr>
            <w:tcW w:w="1134" w:type="dxa"/>
            <w:tcBorders>
              <w:top w:val="single" w:sz="12" w:space="0" w:color="auto"/>
              <w:bottom w:val="single" w:sz="12" w:space="0" w:color="auto"/>
            </w:tcBorders>
            <w:shd w:val="clear" w:color="auto" w:fill="auto"/>
            <w:vAlign w:val="center"/>
          </w:tcPr>
          <w:p w14:paraId="06D331AF"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Proposal</w:t>
            </w:r>
          </w:p>
        </w:tc>
        <w:tc>
          <w:tcPr>
            <w:tcW w:w="4732" w:type="dxa"/>
            <w:tcBorders>
              <w:top w:val="single" w:sz="12" w:space="0" w:color="auto"/>
              <w:bottom w:val="single" w:sz="12" w:space="0" w:color="auto"/>
            </w:tcBorders>
            <w:shd w:val="clear" w:color="auto" w:fill="auto"/>
            <w:vAlign w:val="center"/>
          </w:tcPr>
          <w:p w14:paraId="6F25B03B"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Title</w:t>
            </w:r>
          </w:p>
        </w:tc>
        <w:tc>
          <w:tcPr>
            <w:tcW w:w="1720" w:type="dxa"/>
            <w:tcBorders>
              <w:top w:val="single" w:sz="12" w:space="0" w:color="auto"/>
              <w:bottom w:val="single" w:sz="12" w:space="0" w:color="auto"/>
            </w:tcBorders>
            <w:shd w:val="clear" w:color="auto" w:fill="auto"/>
            <w:vAlign w:val="center"/>
          </w:tcPr>
          <w:p w14:paraId="13E6C757" w14:textId="77777777" w:rsidR="001957C7" w:rsidRPr="001957C7" w:rsidRDefault="001957C7" w:rsidP="001957C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1957C7">
              <w:rPr>
                <w:b/>
                <w:sz w:val="22"/>
              </w:rPr>
              <w:t>Reference</w:t>
            </w:r>
          </w:p>
        </w:tc>
      </w:tr>
      <w:tr w:rsidR="001957C7" w:rsidRPr="001957C7" w14:paraId="17533974" w14:textId="77777777" w:rsidTr="00C65F17">
        <w:trPr>
          <w:jc w:val="center"/>
        </w:trPr>
        <w:tc>
          <w:tcPr>
            <w:tcW w:w="1897" w:type="dxa"/>
            <w:tcBorders>
              <w:top w:val="single" w:sz="12" w:space="0" w:color="auto"/>
            </w:tcBorders>
            <w:shd w:val="clear" w:color="auto" w:fill="auto"/>
          </w:tcPr>
          <w:p w14:paraId="3FF0DB2A"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1957C7">
              <w:rPr>
                <w:sz w:val="22"/>
              </w:rPr>
              <w:t>None</w:t>
            </w:r>
          </w:p>
        </w:tc>
        <w:tc>
          <w:tcPr>
            <w:tcW w:w="1134" w:type="dxa"/>
            <w:tcBorders>
              <w:top w:val="single" w:sz="12" w:space="0" w:color="auto"/>
            </w:tcBorders>
            <w:shd w:val="clear" w:color="auto" w:fill="auto"/>
          </w:tcPr>
          <w:p w14:paraId="1614A2DE"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4732" w:type="dxa"/>
            <w:tcBorders>
              <w:top w:val="single" w:sz="12" w:space="0" w:color="auto"/>
            </w:tcBorders>
            <w:shd w:val="clear" w:color="auto" w:fill="auto"/>
          </w:tcPr>
          <w:p w14:paraId="30B8D280"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720" w:type="dxa"/>
            <w:tcBorders>
              <w:top w:val="single" w:sz="12" w:space="0" w:color="auto"/>
            </w:tcBorders>
            <w:shd w:val="clear" w:color="auto" w:fill="auto"/>
          </w:tcPr>
          <w:p w14:paraId="3D7046A7" w14:textId="77777777" w:rsidR="001957C7" w:rsidRPr="001957C7" w:rsidRDefault="001957C7" w:rsidP="001957C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6ECFE73D"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11</w:t>
      </w:r>
      <w:r w:rsidRPr="001957C7">
        <w:rPr>
          <w:rFonts w:eastAsiaTheme="minorEastAsia"/>
          <w:b/>
          <w:bCs/>
          <w:lang w:eastAsia="ja-JP"/>
        </w:rPr>
        <w:br/>
      </w:r>
      <w:r w:rsidRPr="001957C7">
        <w:rPr>
          <w:rFonts w:eastAsiaTheme="minorEastAsia"/>
          <w:b/>
          <w:lang w:eastAsia="ja-JP"/>
        </w:rPr>
        <w:t>Study Group 17 – Supplements</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2171"/>
        <w:gridCol w:w="1183"/>
        <w:gridCol w:w="869"/>
        <w:gridCol w:w="5386"/>
      </w:tblGrid>
      <w:tr w:rsidR="001957C7" w:rsidRPr="001957C7" w14:paraId="6A826789" w14:textId="77777777" w:rsidTr="00C65F17">
        <w:trPr>
          <w:tblHeader/>
        </w:trPr>
        <w:tc>
          <w:tcPr>
            <w:tcW w:w="2012" w:type="dxa"/>
          </w:tcPr>
          <w:p w14:paraId="38E6EFAB" w14:textId="77777777" w:rsidR="001957C7" w:rsidRPr="001957C7" w:rsidRDefault="001957C7" w:rsidP="001957C7">
            <w:pPr>
              <w:jc w:val="center"/>
            </w:pPr>
            <w:r w:rsidRPr="001957C7">
              <w:rPr>
                <w:b/>
                <w:bCs/>
                <w:i/>
                <w:iCs/>
              </w:rPr>
              <w:t>Recommendation</w:t>
            </w:r>
          </w:p>
        </w:tc>
        <w:tc>
          <w:tcPr>
            <w:tcW w:w="1110" w:type="dxa"/>
          </w:tcPr>
          <w:p w14:paraId="0E854B2A" w14:textId="77777777" w:rsidR="001957C7" w:rsidRPr="001957C7" w:rsidRDefault="001957C7" w:rsidP="001957C7">
            <w:pPr>
              <w:jc w:val="center"/>
            </w:pPr>
            <w:r w:rsidRPr="001957C7">
              <w:rPr>
                <w:b/>
                <w:bCs/>
                <w:i/>
                <w:iCs/>
              </w:rPr>
              <w:t>Approval</w:t>
            </w:r>
          </w:p>
        </w:tc>
        <w:tc>
          <w:tcPr>
            <w:tcW w:w="844" w:type="dxa"/>
          </w:tcPr>
          <w:p w14:paraId="2AA14E25" w14:textId="77777777" w:rsidR="001957C7" w:rsidRPr="001957C7" w:rsidRDefault="001957C7" w:rsidP="001957C7">
            <w:pPr>
              <w:jc w:val="center"/>
            </w:pPr>
            <w:r w:rsidRPr="001957C7">
              <w:rPr>
                <w:b/>
                <w:bCs/>
                <w:i/>
                <w:iCs/>
              </w:rPr>
              <w:t>Status</w:t>
            </w:r>
          </w:p>
        </w:tc>
        <w:tc>
          <w:tcPr>
            <w:tcW w:w="5364" w:type="dxa"/>
          </w:tcPr>
          <w:p w14:paraId="093FAAA6" w14:textId="77777777" w:rsidR="001957C7" w:rsidRPr="001957C7" w:rsidRDefault="001957C7" w:rsidP="001957C7">
            <w:pPr>
              <w:jc w:val="center"/>
            </w:pPr>
            <w:r w:rsidRPr="001957C7">
              <w:rPr>
                <w:b/>
                <w:bCs/>
                <w:i/>
                <w:iCs/>
              </w:rPr>
              <w:t>Title (English)</w:t>
            </w:r>
          </w:p>
        </w:tc>
      </w:tr>
      <w:tr w:rsidR="001957C7" w:rsidRPr="001957C7" w14:paraId="4BA02FFD" w14:textId="77777777" w:rsidTr="00C65F17">
        <w:tc>
          <w:tcPr>
            <w:tcW w:w="0" w:type="auto"/>
          </w:tcPr>
          <w:p w14:paraId="27CAECAE" w14:textId="77777777" w:rsidR="001957C7" w:rsidRPr="001957C7" w:rsidRDefault="00D3553A" w:rsidP="001957C7">
            <w:hyperlink r:id="rId404" w:history="1">
              <w:r w:rsidR="001957C7" w:rsidRPr="001957C7">
                <w:rPr>
                  <w:color w:val="0000FF"/>
                  <w:u w:val="single"/>
                </w:rPr>
                <w:t>X Suppl. 13</w:t>
              </w:r>
            </w:hyperlink>
          </w:p>
        </w:tc>
        <w:tc>
          <w:tcPr>
            <w:tcW w:w="0" w:type="auto"/>
          </w:tcPr>
          <w:p w14:paraId="2EE696FE" w14:textId="77777777" w:rsidR="001957C7" w:rsidRPr="001957C7" w:rsidRDefault="001957C7" w:rsidP="001957C7">
            <w:r w:rsidRPr="001957C7">
              <w:t>2018-09-07</w:t>
            </w:r>
          </w:p>
        </w:tc>
        <w:tc>
          <w:tcPr>
            <w:tcW w:w="0" w:type="auto"/>
          </w:tcPr>
          <w:p w14:paraId="5F3B688F" w14:textId="77777777" w:rsidR="001957C7" w:rsidRPr="001957C7" w:rsidRDefault="001957C7" w:rsidP="001957C7">
            <w:r w:rsidRPr="001957C7">
              <w:t>In force</w:t>
            </w:r>
          </w:p>
        </w:tc>
        <w:tc>
          <w:tcPr>
            <w:tcW w:w="0" w:type="auto"/>
          </w:tcPr>
          <w:p w14:paraId="0527316F" w14:textId="77777777" w:rsidR="001957C7" w:rsidRPr="001957C7" w:rsidRDefault="001957C7" w:rsidP="001957C7">
            <w:r w:rsidRPr="001957C7">
              <w:t xml:space="preserve">ITU-T </w:t>
            </w:r>
            <w:proofErr w:type="gramStart"/>
            <w:r w:rsidRPr="001957C7">
              <w:t>X.1051  –</w:t>
            </w:r>
            <w:proofErr w:type="gramEnd"/>
            <w:r w:rsidRPr="001957C7">
              <w:t xml:space="preserve"> Supplement on information security management users' guide for Recommendation ITU-T X.1051</w:t>
            </w:r>
          </w:p>
        </w:tc>
      </w:tr>
      <w:tr w:rsidR="001957C7" w:rsidRPr="001957C7" w14:paraId="74CEB865" w14:textId="77777777" w:rsidTr="00C65F17">
        <w:tc>
          <w:tcPr>
            <w:tcW w:w="0" w:type="auto"/>
          </w:tcPr>
          <w:p w14:paraId="5B5DCD62" w14:textId="77777777" w:rsidR="001957C7" w:rsidRPr="001957C7" w:rsidRDefault="00D3553A" w:rsidP="001957C7">
            <w:hyperlink r:id="rId405" w:history="1">
              <w:r w:rsidR="001957C7" w:rsidRPr="001957C7">
                <w:rPr>
                  <w:color w:val="0000FF"/>
                  <w:u w:val="single"/>
                </w:rPr>
                <w:t>X Suppl. 26 (2016) Cor. 1</w:t>
              </w:r>
            </w:hyperlink>
          </w:p>
        </w:tc>
        <w:tc>
          <w:tcPr>
            <w:tcW w:w="0" w:type="auto"/>
          </w:tcPr>
          <w:p w14:paraId="389D0597" w14:textId="77777777" w:rsidR="001957C7" w:rsidRPr="001957C7" w:rsidRDefault="001957C7" w:rsidP="001957C7">
            <w:r w:rsidRPr="001957C7">
              <w:t>2018-03-29</w:t>
            </w:r>
          </w:p>
        </w:tc>
        <w:tc>
          <w:tcPr>
            <w:tcW w:w="0" w:type="auto"/>
          </w:tcPr>
          <w:p w14:paraId="7AEC354A" w14:textId="77777777" w:rsidR="001957C7" w:rsidRPr="001957C7" w:rsidRDefault="001957C7" w:rsidP="001957C7">
            <w:r w:rsidRPr="001957C7">
              <w:t>In force</w:t>
            </w:r>
          </w:p>
        </w:tc>
        <w:tc>
          <w:tcPr>
            <w:tcW w:w="0" w:type="auto"/>
          </w:tcPr>
          <w:p w14:paraId="52C54401" w14:textId="77777777" w:rsidR="001957C7" w:rsidRPr="001957C7" w:rsidRDefault="001957C7" w:rsidP="001957C7"/>
        </w:tc>
      </w:tr>
      <w:tr w:rsidR="001957C7" w:rsidRPr="001957C7" w14:paraId="595E3C4F" w14:textId="77777777" w:rsidTr="00C65F17">
        <w:tc>
          <w:tcPr>
            <w:tcW w:w="0" w:type="auto"/>
          </w:tcPr>
          <w:p w14:paraId="3984F952" w14:textId="77777777" w:rsidR="001957C7" w:rsidRPr="001957C7" w:rsidRDefault="00D3553A" w:rsidP="001957C7">
            <w:hyperlink r:id="rId406" w:history="1">
              <w:r w:rsidR="001957C7" w:rsidRPr="001957C7">
                <w:rPr>
                  <w:color w:val="0000FF"/>
                  <w:u w:val="single"/>
                </w:rPr>
                <w:t>X Suppl. 29</w:t>
              </w:r>
            </w:hyperlink>
          </w:p>
        </w:tc>
        <w:tc>
          <w:tcPr>
            <w:tcW w:w="0" w:type="auto"/>
          </w:tcPr>
          <w:p w14:paraId="3D5D97BB" w14:textId="77777777" w:rsidR="001957C7" w:rsidRPr="001957C7" w:rsidRDefault="001957C7" w:rsidP="001957C7">
            <w:r w:rsidRPr="001957C7">
              <w:t>2017-09-06</w:t>
            </w:r>
          </w:p>
        </w:tc>
        <w:tc>
          <w:tcPr>
            <w:tcW w:w="0" w:type="auto"/>
          </w:tcPr>
          <w:p w14:paraId="4A92ABB6" w14:textId="77777777" w:rsidR="001957C7" w:rsidRPr="001957C7" w:rsidRDefault="001957C7" w:rsidP="001957C7">
            <w:r w:rsidRPr="001957C7">
              <w:t>In force</w:t>
            </w:r>
          </w:p>
        </w:tc>
        <w:tc>
          <w:tcPr>
            <w:tcW w:w="0" w:type="auto"/>
          </w:tcPr>
          <w:p w14:paraId="77D24998" w14:textId="77777777" w:rsidR="001957C7" w:rsidRPr="001957C7" w:rsidRDefault="001957C7" w:rsidP="001957C7">
            <w:r w:rsidRPr="001957C7">
              <w:t xml:space="preserve">ITU-T X.1242 – Supplement on guidelines on countermeasures against short message service phishing and smishing attacks  </w:t>
            </w:r>
          </w:p>
        </w:tc>
      </w:tr>
      <w:tr w:rsidR="001957C7" w:rsidRPr="001957C7" w14:paraId="694DD41A" w14:textId="77777777" w:rsidTr="00C65F17">
        <w:tc>
          <w:tcPr>
            <w:tcW w:w="0" w:type="auto"/>
          </w:tcPr>
          <w:p w14:paraId="0F3C98B7" w14:textId="77777777" w:rsidR="001957C7" w:rsidRPr="001957C7" w:rsidRDefault="00D3553A" w:rsidP="001957C7">
            <w:hyperlink r:id="rId407" w:history="1">
              <w:r w:rsidR="001957C7" w:rsidRPr="001957C7">
                <w:rPr>
                  <w:color w:val="0000FF"/>
                  <w:u w:val="single"/>
                </w:rPr>
                <w:t>X Suppl. 30</w:t>
              </w:r>
            </w:hyperlink>
          </w:p>
        </w:tc>
        <w:tc>
          <w:tcPr>
            <w:tcW w:w="0" w:type="auto"/>
          </w:tcPr>
          <w:p w14:paraId="22BB5B2E" w14:textId="77777777" w:rsidR="001957C7" w:rsidRPr="001957C7" w:rsidRDefault="001957C7" w:rsidP="001957C7">
            <w:r w:rsidRPr="001957C7">
              <w:t>2017-09-06</w:t>
            </w:r>
          </w:p>
        </w:tc>
        <w:tc>
          <w:tcPr>
            <w:tcW w:w="0" w:type="auto"/>
          </w:tcPr>
          <w:p w14:paraId="08A5BE1E" w14:textId="77777777" w:rsidR="001957C7" w:rsidRPr="001957C7" w:rsidRDefault="001957C7" w:rsidP="001957C7">
            <w:r w:rsidRPr="001957C7">
              <w:t>In force</w:t>
            </w:r>
          </w:p>
        </w:tc>
        <w:tc>
          <w:tcPr>
            <w:tcW w:w="0" w:type="auto"/>
          </w:tcPr>
          <w:p w14:paraId="597B4689" w14:textId="77777777" w:rsidR="001957C7" w:rsidRPr="001957C7" w:rsidRDefault="001957C7" w:rsidP="001957C7">
            <w:r w:rsidRPr="001957C7">
              <w:t xml:space="preserve">ITU-T X.805 – Supplement on security guidelines for mobile virtual network operators  </w:t>
            </w:r>
          </w:p>
        </w:tc>
      </w:tr>
      <w:tr w:rsidR="001957C7" w:rsidRPr="001957C7" w14:paraId="2EDB66D0" w14:textId="77777777" w:rsidTr="00C65F17">
        <w:tc>
          <w:tcPr>
            <w:tcW w:w="0" w:type="auto"/>
          </w:tcPr>
          <w:p w14:paraId="69CEDD95" w14:textId="77777777" w:rsidR="001957C7" w:rsidRPr="001957C7" w:rsidRDefault="00D3553A" w:rsidP="001957C7">
            <w:hyperlink r:id="rId408" w:history="1">
              <w:r w:rsidR="001957C7" w:rsidRPr="001957C7">
                <w:rPr>
                  <w:color w:val="0000FF"/>
                  <w:u w:val="single"/>
                </w:rPr>
                <w:t>X Suppl. 31</w:t>
              </w:r>
            </w:hyperlink>
          </w:p>
        </w:tc>
        <w:tc>
          <w:tcPr>
            <w:tcW w:w="0" w:type="auto"/>
          </w:tcPr>
          <w:p w14:paraId="40178BCC" w14:textId="77777777" w:rsidR="001957C7" w:rsidRPr="001957C7" w:rsidRDefault="001957C7" w:rsidP="001957C7">
            <w:r w:rsidRPr="001957C7">
              <w:t>2017-09-06</w:t>
            </w:r>
          </w:p>
        </w:tc>
        <w:tc>
          <w:tcPr>
            <w:tcW w:w="0" w:type="auto"/>
          </w:tcPr>
          <w:p w14:paraId="625AF5D0" w14:textId="77777777" w:rsidR="001957C7" w:rsidRPr="001957C7" w:rsidRDefault="001957C7" w:rsidP="001957C7">
            <w:r w:rsidRPr="001957C7">
              <w:t>In force</w:t>
            </w:r>
          </w:p>
        </w:tc>
        <w:tc>
          <w:tcPr>
            <w:tcW w:w="0" w:type="auto"/>
          </w:tcPr>
          <w:p w14:paraId="56950B32" w14:textId="77777777" w:rsidR="001957C7" w:rsidRPr="001957C7" w:rsidRDefault="001957C7" w:rsidP="001957C7">
            <w:r w:rsidRPr="001957C7">
              <w:t>ITU-T X.660 – Supplement on guidelines for using object identifiers for the Internet of things</w:t>
            </w:r>
          </w:p>
        </w:tc>
      </w:tr>
      <w:tr w:rsidR="001957C7" w:rsidRPr="001957C7" w14:paraId="62476230" w14:textId="77777777" w:rsidTr="00C65F17">
        <w:tc>
          <w:tcPr>
            <w:tcW w:w="0" w:type="auto"/>
          </w:tcPr>
          <w:p w14:paraId="320417C0" w14:textId="77777777" w:rsidR="001957C7" w:rsidRPr="001957C7" w:rsidRDefault="00D3553A" w:rsidP="001957C7">
            <w:hyperlink r:id="rId409" w:history="1">
              <w:r w:rsidR="001957C7" w:rsidRPr="001957C7">
                <w:rPr>
                  <w:color w:val="0000FF"/>
                  <w:u w:val="single"/>
                </w:rPr>
                <w:t>X Suppl. 32</w:t>
              </w:r>
            </w:hyperlink>
          </w:p>
        </w:tc>
        <w:tc>
          <w:tcPr>
            <w:tcW w:w="0" w:type="auto"/>
          </w:tcPr>
          <w:p w14:paraId="620FE096" w14:textId="77777777" w:rsidR="001957C7" w:rsidRPr="001957C7" w:rsidRDefault="001957C7" w:rsidP="001957C7">
            <w:r w:rsidRPr="001957C7">
              <w:t>2018-03-29</w:t>
            </w:r>
          </w:p>
        </w:tc>
        <w:tc>
          <w:tcPr>
            <w:tcW w:w="0" w:type="auto"/>
          </w:tcPr>
          <w:p w14:paraId="1627D168" w14:textId="77777777" w:rsidR="001957C7" w:rsidRPr="001957C7" w:rsidRDefault="001957C7" w:rsidP="001957C7">
            <w:r w:rsidRPr="001957C7">
              <w:t>In force</w:t>
            </w:r>
          </w:p>
        </w:tc>
        <w:tc>
          <w:tcPr>
            <w:tcW w:w="0" w:type="auto"/>
          </w:tcPr>
          <w:p w14:paraId="10994060" w14:textId="77777777" w:rsidR="001957C7" w:rsidRPr="001957C7" w:rsidRDefault="001957C7" w:rsidP="001957C7">
            <w:r w:rsidRPr="001957C7">
              <w:t xml:space="preserve">ITU-T X.1058 - Supplement on code of practice for personally identifiable information (PII) protection for telecommunication organizations  </w:t>
            </w:r>
          </w:p>
        </w:tc>
      </w:tr>
      <w:tr w:rsidR="001957C7" w:rsidRPr="001957C7" w14:paraId="771A498A" w14:textId="77777777" w:rsidTr="00C65F17">
        <w:tc>
          <w:tcPr>
            <w:tcW w:w="0" w:type="auto"/>
          </w:tcPr>
          <w:p w14:paraId="678EB7EE" w14:textId="77777777" w:rsidR="001957C7" w:rsidRPr="001957C7" w:rsidRDefault="00D3553A" w:rsidP="001957C7">
            <w:hyperlink r:id="rId410" w:history="1">
              <w:r w:rsidR="001957C7" w:rsidRPr="001957C7">
                <w:rPr>
                  <w:color w:val="0000FF"/>
                  <w:u w:val="single"/>
                </w:rPr>
                <w:t>X Suppl. 33</w:t>
              </w:r>
            </w:hyperlink>
          </w:p>
        </w:tc>
        <w:tc>
          <w:tcPr>
            <w:tcW w:w="0" w:type="auto"/>
          </w:tcPr>
          <w:p w14:paraId="69332643" w14:textId="77777777" w:rsidR="001957C7" w:rsidRPr="001957C7" w:rsidRDefault="001957C7" w:rsidP="001957C7">
            <w:r w:rsidRPr="001957C7">
              <w:t>2018-09-07</w:t>
            </w:r>
          </w:p>
        </w:tc>
        <w:tc>
          <w:tcPr>
            <w:tcW w:w="0" w:type="auto"/>
          </w:tcPr>
          <w:p w14:paraId="6A4FBB65" w14:textId="77777777" w:rsidR="001957C7" w:rsidRPr="001957C7" w:rsidRDefault="001957C7" w:rsidP="001957C7">
            <w:r w:rsidRPr="001957C7">
              <w:t>In force</w:t>
            </w:r>
          </w:p>
        </w:tc>
        <w:tc>
          <w:tcPr>
            <w:tcW w:w="0" w:type="auto"/>
          </w:tcPr>
          <w:p w14:paraId="0FD4F07B" w14:textId="77777777" w:rsidR="001957C7" w:rsidRPr="001957C7" w:rsidRDefault="001957C7" w:rsidP="001957C7">
            <w:r w:rsidRPr="001957C7">
              <w:t>ITU-T X.1231 - Supplement on technical framework for countering telephone service scams</w:t>
            </w:r>
          </w:p>
        </w:tc>
      </w:tr>
      <w:tr w:rsidR="001957C7" w:rsidRPr="001957C7" w14:paraId="334A62ED" w14:textId="77777777" w:rsidTr="00C65F17">
        <w:tc>
          <w:tcPr>
            <w:tcW w:w="0" w:type="auto"/>
          </w:tcPr>
          <w:p w14:paraId="46842F70" w14:textId="77777777" w:rsidR="001957C7" w:rsidRPr="001957C7" w:rsidRDefault="00D3553A" w:rsidP="001957C7">
            <w:hyperlink r:id="rId411" w:history="1">
              <w:r w:rsidR="001957C7" w:rsidRPr="001957C7">
                <w:rPr>
                  <w:color w:val="0000FF"/>
                  <w:u w:val="single"/>
                </w:rPr>
                <w:t>X Suppl. 34</w:t>
              </w:r>
            </w:hyperlink>
          </w:p>
        </w:tc>
        <w:tc>
          <w:tcPr>
            <w:tcW w:w="0" w:type="auto"/>
          </w:tcPr>
          <w:p w14:paraId="581CC2B6" w14:textId="77777777" w:rsidR="001957C7" w:rsidRPr="001957C7" w:rsidRDefault="001957C7" w:rsidP="001957C7">
            <w:r w:rsidRPr="001957C7">
              <w:t>2019-01-30</w:t>
            </w:r>
          </w:p>
        </w:tc>
        <w:tc>
          <w:tcPr>
            <w:tcW w:w="0" w:type="auto"/>
          </w:tcPr>
          <w:p w14:paraId="6266B6F4" w14:textId="77777777" w:rsidR="001957C7" w:rsidRPr="001957C7" w:rsidRDefault="001957C7" w:rsidP="001957C7">
            <w:r w:rsidRPr="001957C7">
              <w:t>In force</w:t>
            </w:r>
          </w:p>
        </w:tc>
        <w:tc>
          <w:tcPr>
            <w:tcW w:w="0" w:type="auto"/>
          </w:tcPr>
          <w:p w14:paraId="19858BA1" w14:textId="77777777" w:rsidR="001957C7" w:rsidRPr="001957C7" w:rsidRDefault="001957C7" w:rsidP="001957C7">
            <w:r w:rsidRPr="001957C7">
              <w:t>ITU-T X.1051 – Supplement on code of practice for information security controls for telecommunication organizations</w:t>
            </w:r>
          </w:p>
        </w:tc>
      </w:tr>
      <w:tr w:rsidR="001957C7" w:rsidRPr="001957C7" w14:paraId="4612B29D" w14:textId="77777777" w:rsidTr="00C65F17">
        <w:tc>
          <w:tcPr>
            <w:tcW w:w="0" w:type="auto"/>
          </w:tcPr>
          <w:p w14:paraId="47C1E3DB" w14:textId="77777777" w:rsidR="001957C7" w:rsidRPr="001957C7" w:rsidRDefault="00D3553A" w:rsidP="001957C7">
            <w:hyperlink r:id="rId412" w:history="1">
              <w:r w:rsidR="001957C7" w:rsidRPr="001957C7">
                <w:rPr>
                  <w:color w:val="0000FF"/>
                  <w:u w:val="single"/>
                </w:rPr>
                <w:t>X Suppl. 35</w:t>
              </w:r>
            </w:hyperlink>
          </w:p>
        </w:tc>
        <w:tc>
          <w:tcPr>
            <w:tcW w:w="0" w:type="auto"/>
          </w:tcPr>
          <w:p w14:paraId="744F2684" w14:textId="77777777" w:rsidR="001957C7" w:rsidRPr="001957C7" w:rsidRDefault="001957C7" w:rsidP="001957C7">
            <w:r w:rsidRPr="001957C7">
              <w:t>2019-09-05</w:t>
            </w:r>
          </w:p>
        </w:tc>
        <w:tc>
          <w:tcPr>
            <w:tcW w:w="0" w:type="auto"/>
          </w:tcPr>
          <w:p w14:paraId="1B858D9E" w14:textId="77777777" w:rsidR="001957C7" w:rsidRPr="001957C7" w:rsidRDefault="001957C7" w:rsidP="001957C7">
            <w:r w:rsidRPr="001957C7">
              <w:t>In force</w:t>
            </w:r>
          </w:p>
        </w:tc>
        <w:tc>
          <w:tcPr>
            <w:tcW w:w="0" w:type="auto"/>
          </w:tcPr>
          <w:p w14:paraId="6D969D05" w14:textId="77777777" w:rsidR="001957C7" w:rsidRPr="001957C7" w:rsidRDefault="001957C7" w:rsidP="001957C7">
            <w:r w:rsidRPr="001957C7">
              <w:t>ITU-T X.1254 – Supplement on use cases of entity authentication assurance (EAA) framework</w:t>
            </w:r>
          </w:p>
        </w:tc>
      </w:tr>
      <w:tr w:rsidR="001957C7" w:rsidRPr="001957C7" w14:paraId="5F55A125" w14:textId="77777777" w:rsidTr="00C65F17">
        <w:tc>
          <w:tcPr>
            <w:tcW w:w="0" w:type="auto"/>
          </w:tcPr>
          <w:p w14:paraId="565B1D28" w14:textId="77777777" w:rsidR="001957C7" w:rsidRPr="001957C7" w:rsidRDefault="00D3553A" w:rsidP="001957C7">
            <w:hyperlink r:id="rId413" w:history="1">
              <w:r w:rsidR="001957C7" w:rsidRPr="001957C7">
                <w:rPr>
                  <w:color w:val="0000FF"/>
                  <w:u w:val="single"/>
                </w:rPr>
                <w:t>X Suppl. 36</w:t>
              </w:r>
            </w:hyperlink>
          </w:p>
        </w:tc>
        <w:tc>
          <w:tcPr>
            <w:tcW w:w="0" w:type="auto"/>
          </w:tcPr>
          <w:p w14:paraId="007A657F" w14:textId="77777777" w:rsidR="001957C7" w:rsidRPr="001957C7" w:rsidRDefault="001957C7" w:rsidP="001957C7">
            <w:r w:rsidRPr="001957C7">
              <w:t>2021-09-03</w:t>
            </w:r>
          </w:p>
        </w:tc>
        <w:tc>
          <w:tcPr>
            <w:tcW w:w="0" w:type="auto"/>
          </w:tcPr>
          <w:p w14:paraId="72946411" w14:textId="77777777" w:rsidR="001957C7" w:rsidRPr="001957C7" w:rsidRDefault="001957C7" w:rsidP="001957C7">
            <w:r w:rsidRPr="001957C7">
              <w:t>In force</w:t>
            </w:r>
          </w:p>
        </w:tc>
        <w:tc>
          <w:tcPr>
            <w:tcW w:w="0" w:type="auto"/>
          </w:tcPr>
          <w:p w14:paraId="41CFE374" w14:textId="77777777" w:rsidR="001957C7" w:rsidRPr="001957C7" w:rsidRDefault="001957C7" w:rsidP="001957C7">
            <w:r w:rsidRPr="001957C7">
              <w:t>ITU-T X.1051 – Supplement on critical security controls for telecommunication organizations information and network security management</w:t>
            </w:r>
          </w:p>
        </w:tc>
      </w:tr>
    </w:tbl>
    <w:p w14:paraId="7313F7A2" w14:textId="77777777" w:rsidR="001957C7" w:rsidRPr="001957C7" w:rsidRDefault="001957C7" w:rsidP="001957C7">
      <w:pPr>
        <w:keepNext/>
        <w:keepLines/>
        <w:spacing w:before="360" w:after="120" w:line="288" w:lineRule="auto"/>
        <w:jc w:val="center"/>
        <w:rPr>
          <w:rFonts w:eastAsiaTheme="minorEastAsia"/>
          <w:b/>
          <w:lang w:eastAsia="ja-JP"/>
        </w:rPr>
      </w:pPr>
      <w:r w:rsidRPr="001957C7">
        <w:rPr>
          <w:rFonts w:eastAsiaTheme="minorEastAsia"/>
          <w:b/>
          <w:bCs/>
          <w:lang w:eastAsia="ja-JP"/>
        </w:rPr>
        <w:t>TABLE 12</w:t>
      </w:r>
      <w:r w:rsidRPr="001957C7">
        <w:rPr>
          <w:rFonts w:eastAsiaTheme="minorEastAsia"/>
          <w:b/>
          <w:bCs/>
          <w:lang w:eastAsia="ja-JP"/>
        </w:rPr>
        <w:br/>
      </w:r>
      <w:r w:rsidRPr="001957C7">
        <w:rPr>
          <w:rFonts w:eastAsiaTheme="minorEastAsia"/>
          <w:b/>
          <w:lang w:eastAsia="ja-JP"/>
        </w:rPr>
        <w:t>Study Group 17 – Non-normative publications (Handbooks, Manuals) agreed</w:t>
      </w:r>
    </w:p>
    <w:tbl>
      <w:tblPr>
        <w:tblW w:w="0" w:type="auto"/>
        <w:tblBorders>
          <w:top w:val="single" w:sz="12" w:space="0" w:color="auto"/>
          <w:left w:val="single" w:sz="12" w:space="0" w:color="auto"/>
          <w:bottom w:val="single" w:sz="16" w:space="0" w:color="auto"/>
          <w:right w:val="single" w:sz="12" w:space="0" w:color="auto"/>
          <w:insideH w:val="single" w:sz="4" w:space="0" w:color="auto"/>
          <w:insideV w:val="single" w:sz="4" w:space="0" w:color="auto"/>
        </w:tblBorders>
        <w:tblLook w:val="04A0" w:firstRow="1" w:lastRow="0" w:firstColumn="1" w:lastColumn="0" w:noHBand="0" w:noVBand="1"/>
      </w:tblPr>
      <w:tblGrid>
        <w:gridCol w:w="1916"/>
        <w:gridCol w:w="1084"/>
        <w:gridCol w:w="4788"/>
        <w:gridCol w:w="1821"/>
      </w:tblGrid>
      <w:tr w:rsidR="001957C7" w:rsidRPr="001957C7" w14:paraId="33061E33" w14:textId="77777777" w:rsidTr="00C65F17">
        <w:trPr>
          <w:tblHeader/>
        </w:trPr>
        <w:tc>
          <w:tcPr>
            <w:tcW w:w="1965" w:type="dxa"/>
          </w:tcPr>
          <w:p w14:paraId="600FF0F8" w14:textId="77777777" w:rsidR="001957C7" w:rsidRPr="001957C7" w:rsidRDefault="001957C7" w:rsidP="001957C7">
            <w:pPr>
              <w:jc w:val="center"/>
            </w:pPr>
            <w:r w:rsidRPr="001957C7">
              <w:rPr>
                <w:b/>
                <w:bCs/>
                <w:i/>
                <w:iCs/>
              </w:rPr>
              <w:t>Designation</w:t>
            </w:r>
          </w:p>
        </w:tc>
        <w:tc>
          <w:tcPr>
            <w:tcW w:w="1530" w:type="dxa"/>
          </w:tcPr>
          <w:p w14:paraId="5E9C4251" w14:textId="77777777" w:rsidR="001957C7" w:rsidRPr="001957C7" w:rsidRDefault="001957C7" w:rsidP="001957C7">
            <w:pPr>
              <w:jc w:val="center"/>
            </w:pPr>
            <w:r w:rsidRPr="001957C7">
              <w:rPr>
                <w:b/>
                <w:bCs/>
                <w:i/>
                <w:iCs/>
              </w:rPr>
              <w:t>Date</w:t>
            </w:r>
          </w:p>
        </w:tc>
        <w:tc>
          <w:tcPr>
            <w:tcW w:w="3746" w:type="dxa"/>
          </w:tcPr>
          <w:p w14:paraId="2BA910AB" w14:textId="77777777" w:rsidR="001957C7" w:rsidRPr="001957C7" w:rsidRDefault="001957C7" w:rsidP="001957C7">
            <w:pPr>
              <w:jc w:val="center"/>
            </w:pPr>
            <w:r w:rsidRPr="001957C7">
              <w:rPr>
                <w:b/>
                <w:bCs/>
                <w:i/>
                <w:iCs/>
              </w:rPr>
              <w:t>Title</w:t>
            </w:r>
          </w:p>
        </w:tc>
        <w:tc>
          <w:tcPr>
            <w:tcW w:w="2089" w:type="dxa"/>
          </w:tcPr>
          <w:p w14:paraId="0FF13189" w14:textId="77777777" w:rsidR="001957C7" w:rsidRPr="001957C7" w:rsidRDefault="001957C7" w:rsidP="001957C7">
            <w:pPr>
              <w:jc w:val="center"/>
            </w:pPr>
            <w:r w:rsidRPr="001957C7">
              <w:rPr>
                <w:b/>
                <w:bCs/>
                <w:i/>
                <w:iCs/>
              </w:rPr>
              <w:t>Type of publication</w:t>
            </w:r>
          </w:p>
        </w:tc>
      </w:tr>
      <w:tr w:rsidR="001957C7" w:rsidRPr="001957C7" w14:paraId="7EDF4EC8" w14:textId="77777777" w:rsidTr="00C65F17">
        <w:tc>
          <w:tcPr>
            <w:tcW w:w="0" w:type="auto"/>
          </w:tcPr>
          <w:p w14:paraId="0CC164AB" w14:textId="77777777" w:rsidR="001957C7" w:rsidRPr="001957C7" w:rsidRDefault="00D3553A" w:rsidP="001957C7">
            <w:hyperlink r:id="rId414" w:history="1">
              <w:proofErr w:type="gramStart"/>
              <w:r w:rsidR="001957C7" w:rsidRPr="001957C7">
                <w:rPr>
                  <w:color w:val="0000FF"/>
                  <w:u w:val="single"/>
                </w:rPr>
                <w:t>TP.inno</w:t>
              </w:r>
              <w:proofErr w:type="gramEnd"/>
            </w:hyperlink>
          </w:p>
        </w:tc>
        <w:tc>
          <w:tcPr>
            <w:tcW w:w="0" w:type="auto"/>
          </w:tcPr>
          <w:p w14:paraId="723FBB4D" w14:textId="77777777" w:rsidR="001957C7" w:rsidRPr="001957C7" w:rsidRDefault="001957C7" w:rsidP="001957C7">
            <w:r w:rsidRPr="001957C7">
              <w:t>2020-09-03</w:t>
            </w:r>
          </w:p>
        </w:tc>
        <w:tc>
          <w:tcPr>
            <w:tcW w:w="0" w:type="auto"/>
          </w:tcPr>
          <w:p w14:paraId="1201683F" w14:textId="77777777" w:rsidR="001957C7" w:rsidRPr="001957C7" w:rsidRDefault="001957C7" w:rsidP="001957C7">
            <w:r w:rsidRPr="001957C7">
              <w:t>Description of the incubation mechanism and ways to improve it</w:t>
            </w:r>
          </w:p>
        </w:tc>
        <w:tc>
          <w:tcPr>
            <w:tcW w:w="0" w:type="auto"/>
          </w:tcPr>
          <w:p w14:paraId="5B08E252" w14:textId="77777777" w:rsidR="001957C7" w:rsidRPr="001957C7" w:rsidRDefault="001957C7" w:rsidP="001957C7">
            <w:r w:rsidRPr="001957C7">
              <w:t>Technical paper</w:t>
            </w:r>
          </w:p>
        </w:tc>
      </w:tr>
      <w:tr w:rsidR="001957C7" w:rsidRPr="001957C7" w14:paraId="4E7E68D5" w14:textId="77777777" w:rsidTr="00C65F17">
        <w:tc>
          <w:tcPr>
            <w:tcW w:w="0" w:type="auto"/>
          </w:tcPr>
          <w:p w14:paraId="57DE5D8B" w14:textId="77777777" w:rsidR="001957C7" w:rsidRPr="001957C7" w:rsidRDefault="00D3553A" w:rsidP="001957C7">
            <w:hyperlink r:id="rId415" w:history="1">
              <w:proofErr w:type="gramStart"/>
              <w:r w:rsidR="001957C7" w:rsidRPr="001957C7">
                <w:rPr>
                  <w:color w:val="0000FF"/>
                  <w:u w:val="single"/>
                </w:rPr>
                <w:t>TP.sgstruct</w:t>
              </w:r>
              <w:proofErr w:type="gramEnd"/>
            </w:hyperlink>
          </w:p>
        </w:tc>
        <w:tc>
          <w:tcPr>
            <w:tcW w:w="0" w:type="auto"/>
          </w:tcPr>
          <w:p w14:paraId="08B78653" w14:textId="77777777" w:rsidR="001957C7" w:rsidRPr="001957C7" w:rsidRDefault="001957C7" w:rsidP="001957C7">
            <w:r w:rsidRPr="001957C7">
              <w:t>2020-09-03</w:t>
            </w:r>
          </w:p>
        </w:tc>
        <w:tc>
          <w:tcPr>
            <w:tcW w:w="0" w:type="auto"/>
          </w:tcPr>
          <w:p w14:paraId="03A8D60E" w14:textId="77777777" w:rsidR="001957C7" w:rsidRPr="001957C7" w:rsidRDefault="001957C7" w:rsidP="001957C7">
            <w:r w:rsidRPr="001957C7">
              <w:t>Strategic approaches to the transformation of security studies</w:t>
            </w:r>
          </w:p>
        </w:tc>
        <w:tc>
          <w:tcPr>
            <w:tcW w:w="0" w:type="auto"/>
          </w:tcPr>
          <w:p w14:paraId="7F287787" w14:textId="77777777" w:rsidR="001957C7" w:rsidRPr="001957C7" w:rsidRDefault="001957C7" w:rsidP="001957C7">
            <w:r w:rsidRPr="001957C7">
              <w:t>Technical paper</w:t>
            </w:r>
          </w:p>
        </w:tc>
      </w:tr>
      <w:tr w:rsidR="001957C7" w:rsidRPr="001957C7" w14:paraId="2596E914" w14:textId="77777777" w:rsidTr="00C65F17">
        <w:tc>
          <w:tcPr>
            <w:tcW w:w="0" w:type="auto"/>
          </w:tcPr>
          <w:p w14:paraId="628897B5" w14:textId="77777777" w:rsidR="001957C7" w:rsidRPr="001957C7" w:rsidRDefault="00D3553A" w:rsidP="001957C7">
            <w:hyperlink r:id="rId416" w:history="1">
              <w:r w:rsidR="001957C7" w:rsidRPr="001957C7">
                <w:rPr>
                  <w:color w:val="0000FF"/>
                  <w:u w:val="single"/>
                </w:rPr>
                <w:t>TR.ors</w:t>
              </w:r>
            </w:hyperlink>
          </w:p>
        </w:tc>
        <w:tc>
          <w:tcPr>
            <w:tcW w:w="0" w:type="auto"/>
          </w:tcPr>
          <w:p w14:paraId="2D30DCE9" w14:textId="77777777" w:rsidR="001957C7" w:rsidRPr="001957C7" w:rsidRDefault="001957C7" w:rsidP="001957C7">
            <w:r w:rsidRPr="001957C7">
              <w:t>2020-03-26</w:t>
            </w:r>
          </w:p>
        </w:tc>
        <w:tc>
          <w:tcPr>
            <w:tcW w:w="0" w:type="auto"/>
          </w:tcPr>
          <w:p w14:paraId="4697AE89" w14:textId="77777777" w:rsidR="001957C7" w:rsidRPr="001957C7" w:rsidRDefault="001957C7" w:rsidP="001957C7">
            <w:r w:rsidRPr="001957C7">
              <w:t>OID Resolution system: Problems, Requirements and Potential solutions</w:t>
            </w:r>
          </w:p>
        </w:tc>
        <w:tc>
          <w:tcPr>
            <w:tcW w:w="0" w:type="auto"/>
          </w:tcPr>
          <w:p w14:paraId="440F9A15" w14:textId="77777777" w:rsidR="001957C7" w:rsidRPr="001957C7" w:rsidRDefault="001957C7" w:rsidP="001957C7">
            <w:r w:rsidRPr="001957C7">
              <w:t>Technical report</w:t>
            </w:r>
          </w:p>
        </w:tc>
      </w:tr>
      <w:tr w:rsidR="001957C7" w:rsidRPr="001957C7" w14:paraId="6E405B93" w14:textId="77777777" w:rsidTr="00C65F17">
        <w:tc>
          <w:tcPr>
            <w:tcW w:w="0" w:type="auto"/>
          </w:tcPr>
          <w:p w14:paraId="297868C0" w14:textId="77777777" w:rsidR="001957C7" w:rsidRPr="001957C7" w:rsidRDefault="00D3553A" w:rsidP="001957C7">
            <w:hyperlink r:id="rId417" w:history="1">
              <w:r w:rsidR="001957C7" w:rsidRPr="001957C7">
                <w:rPr>
                  <w:color w:val="0000FF"/>
                  <w:u w:val="single"/>
                </w:rPr>
                <w:t>TR.sec-manual</w:t>
              </w:r>
            </w:hyperlink>
          </w:p>
        </w:tc>
        <w:tc>
          <w:tcPr>
            <w:tcW w:w="0" w:type="auto"/>
          </w:tcPr>
          <w:p w14:paraId="0B576858" w14:textId="77777777" w:rsidR="001957C7" w:rsidRPr="001957C7" w:rsidRDefault="001957C7" w:rsidP="001957C7">
            <w:r w:rsidRPr="001957C7">
              <w:t>2020-09-03</w:t>
            </w:r>
          </w:p>
        </w:tc>
        <w:tc>
          <w:tcPr>
            <w:tcW w:w="0" w:type="auto"/>
          </w:tcPr>
          <w:p w14:paraId="334A9C3C" w14:textId="77777777" w:rsidR="001957C7" w:rsidRPr="001957C7" w:rsidRDefault="001957C7" w:rsidP="001957C7">
            <w:r w:rsidRPr="001957C7">
              <w:t>Security in telecommunications and information technology (7th edition)</w:t>
            </w:r>
          </w:p>
        </w:tc>
        <w:tc>
          <w:tcPr>
            <w:tcW w:w="0" w:type="auto"/>
          </w:tcPr>
          <w:p w14:paraId="50588057" w14:textId="77777777" w:rsidR="001957C7" w:rsidRPr="001957C7" w:rsidRDefault="001957C7" w:rsidP="001957C7">
            <w:r w:rsidRPr="001957C7">
              <w:t>Technical report</w:t>
            </w:r>
          </w:p>
        </w:tc>
      </w:tr>
      <w:tr w:rsidR="001957C7" w:rsidRPr="001957C7" w14:paraId="12D69C93" w14:textId="77777777" w:rsidTr="00C65F17">
        <w:tc>
          <w:tcPr>
            <w:tcW w:w="0" w:type="auto"/>
          </w:tcPr>
          <w:p w14:paraId="36060BAB" w14:textId="77777777" w:rsidR="001957C7" w:rsidRPr="001957C7" w:rsidRDefault="00D3553A" w:rsidP="001957C7">
            <w:hyperlink r:id="rId418" w:history="1">
              <w:r w:rsidR="001957C7" w:rsidRPr="001957C7">
                <w:rPr>
                  <w:color w:val="0000FF"/>
                  <w:u w:val="single"/>
                </w:rPr>
                <w:t>TR.sec-qkd</w:t>
              </w:r>
            </w:hyperlink>
          </w:p>
        </w:tc>
        <w:tc>
          <w:tcPr>
            <w:tcW w:w="0" w:type="auto"/>
          </w:tcPr>
          <w:p w14:paraId="20FA5CF0" w14:textId="77777777" w:rsidR="001957C7" w:rsidRPr="001957C7" w:rsidRDefault="001957C7" w:rsidP="001957C7">
            <w:r w:rsidRPr="001957C7">
              <w:t>2020-03-26</w:t>
            </w:r>
          </w:p>
        </w:tc>
        <w:tc>
          <w:tcPr>
            <w:tcW w:w="0" w:type="auto"/>
          </w:tcPr>
          <w:p w14:paraId="3FCC3768" w14:textId="77777777" w:rsidR="001957C7" w:rsidRPr="001957C7" w:rsidRDefault="001957C7" w:rsidP="001957C7">
            <w:r w:rsidRPr="001957C7">
              <w:t>Security considerations for quantum key distribution network</w:t>
            </w:r>
          </w:p>
        </w:tc>
        <w:tc>
          <w:tcPr>
            <w:tcW w:w="0" w:type="auto"/>
          </w:tcPr>
          <w:p w14:paraId="187670EB" w14:textId="77777777" w:rsidR="001957C7" w:rsidRPr="001957C7" w:rsidRDefault="001957C7" w:rsidP="001957C7">
            <w:r w:rsidRPr="001957C7">
              <w:t>Technical report</w:t>
            </w:r>
          </w:p>
        </w:tc>
      </w:tr>
      <w:tr w:rsidR="001957C7" w:rsidRPr="001957C7" w14:paraId="416EAEE6" w14:textId="77777777" w:rsidTr="00C65F17">
        <w:tc>
          <w:tcPr>
            <w:tcW w:w="0" w:type="auto"/>
          </w:tcPr>
          <w:p w14:paraId="4E416587" w14:textId="77777777" w:rsidR="001957C7" w:rsidRPr="001957C7" w:rsidRDefault="00D3553A" w:rsidP="001957C7">
            <w:hyperlink r:id="rId419" w:history="1">
              <w:proofErr w:type="gramStart"/>
              <w:r w:rsidR="001957C7" w:rsidRPr="001957C7">
                <w:rPr>
                  <w:color w:val="0000FF"/>
                  <w:u w:val="single"/>
                </w:rPr>
                <w:t>TR.Suss</w:t>
              </w:r>
              <w:proofErr w:type="gramEnd"/>
            </w:hyperlink>
          </w:p>
        </w:tc>
        <w:tc>
          <w:tcPr>
            <w:tcW w:w="0" w:type="auto"/>
          </w:tcPr>
          <w:p w14:paraId="3DE0D9BD" w14:textId="77777777" w:rsidR="001957C7" w:rsidRPr="001957C7" w:rsidRDefault="001957C7" w:rsidP="001957C7">
            <w:r w:rsidRPr="001957C7">
              <w:t>2020-09-03</w:t>
            </w:r>
          </w:p>
        </w:tc>
        <w:tc>
          <w:tcPr>
            <w:tcW w:w="0" w:type="auto"/>
          </w:tcPr>
          <w:p w14:paraId="760DFE80" w14:textId="77777777" w:rsidR="001957C7" w:rsidRPr="001957C7" w:rsidRDefault="001957C7" w:rsidP="001957C7">
            <w:r w:rsidRPr="001957C7">
              <w:t>Successful use of security standards (2nd edition)</w:t>
            </w:r>
          </w:p>
        </w:tc>
        <w:tc>
          <w:tcPr>
            <w:tcW w:w="0" w:type="auto"/>
          </w:tcPr>
          <w:p w14:paraId="11E96259" w14:textId="77777777" w:rsidR="001957C7" w:rsidRPr="001957C7" w:rsidRDefault="001957C7" w:rsidP="001957C7">
            <w:r w:rsidRPr="001957C7">
              <w:t>Technical report</w:t>
            </w:r>
          </w:p>
        </w:tc>
      </w:tr>
      <w:tr w:rsidR="001957C7" w:rsidRPr="001957C7" w14:paraId="71E64DCB" w14:textId="77777777" w:rsidTr="00C65F17">
        <w:tc>
          <w:tcPr>
            <w:tcW w:w="0" w:type="auto"/>
          </w:tcPr>
          <w:p w14:paraId="4E387ABB" w14:textId="77777777" w:rsidR="001957C7" w:rsidRPr="001957C7" w:rsidRDefault="00D3553A" w:rsidP="001957C7">
            <w:hyperlink r:id="rId420" w:history="1">
              <w:r w:rsidR="001957C7" w:rsidRPr="001957C7">
                <w:rPr>
                  <w:color w:val="0000FF"/>
                  <w:u w:val="single"/>
                </w:rPr>
                <w:t>TR.usm</w:t>
              </w:r>
            </w:hyperlink>
          </w:p>
        </w:tc>
        <w:tc>
          <w:tcPr>
            <w:tcW w:w="0" w:type="auto"/>
          </w:tcPr>
          <w:p w14:paraId="67C93538" w14:textId="77777777" w:rsidR="001957C7" w:rsidRPr="001957C7" w:rsidRDefault="001957C7" w:rsidP="001957C7">
            <w:r w:rsidRPr="001957C7">
              <w:t>2020-09-03</w:t>
            </w:r>
          </w:p>
        </w:tc>
        <w:tc>
          <w:tcPr>
            <w:tcW w:w="0" w:type="auto"/>
          </w:tcPr>
          <w:p w14:paraId="2D0B84A7" w14:textId="77777777" w:rsidR="001957C7" w:rsidRPr="001957C7" w:rsidRDefault="001957C7" w:rsidP="001957C7">
            <w:r w:rsidRPr="001957C7">
              <w:t>Unified Security Model (USM) - a neutral integrated system approach to Cybersecurity</w:t>
            </w:r>
          </w:p>
        </w:tc>
        <w:tc>
          <w:tcPr>
            <w:tcW w:w="0" w:type="auto"/>
          </w:tcPr>
          <w:p w14:paraId="2DECD64F" w14:textId="77777777" w:rsidR="001957C7" w:rsidRPr="001957C7" w:rsidRDefault="001957C7" w:rsidP="001957C7">
            <w:r w:rsidRPr="001957C7">
              <w:t>Technical report</w:t>
            </w:r>
          </w:p>
        </w:tc>
      </w:tr>
      <w:tr w:rsidR="001957C7" w:rsidRPr="001957C7" w14:paraId="2165BCDA" w14:textId="77777777" w:rsidTr="00C65F17">
        <w:tc>
          <w:tcPr>
            <w:tcW w:w="0" w:type="auto"/>
          </w:tcPr>
          <w:p w14:paraId="2B434E52" w14:textId="77777777" w:rsidR="001957C7" w:rsidRPr="001957C7" w:rsidRDefault="00D3553A" w:rsidP="001957C7">
            <w:hyperlink r:id="rId421" w:history="1">
              <w:proofErr w:type="gramStart"/>
              <w:r w:rsidR="001957C7" w:rsidRPr="001957C7">
                <w:rPr>
                  <w:color w:val="0000FF"/>
                  <w:u w:val="single"/>
                </w:rPr>
                <w:t>TR.XAASL</w:t>
              </w:r>
              <w:proofErr w:type="gramEnd"/>
            </w:hyperlink>
          </w:p>
        </w:tc>
        <w:tc>
          <w:tcPr>
            <w:tcW w:w="0" w:type="auto"/>
          </w:tcPr>
          <w:p w14:paraId="50207714" w14:textId="77777777" w:rsidR="001957C7" w:rsidRPr="001957C7" w:rsidRDefault="001957C7" w:rsidP="001957C7">
            <w:r w:rsidRPr="001957C7">
              <w:t>2021-09-03</w:t>
            </w:r>
          </w:p>
        </w:tc>
        <w:tc>
          <w:tcPr>
            <w:tcW w:w="0" w:type="auto"/>
          </w:tcPr>
          <w:p w14:paraId="08852B90" w14:textId="77777777" w:rsidR="001957C7" w:rsidRPr="001957C7" w:rsidRDefault="001957C7" w:rsidP="001957C7">
            <w:r w:rsidRPr="001957C7">
              <w:t>Technical Report: Framework for Security Standardization for Virtualized Services</w:t>
            </w:r>
          </w:p>
        </w:tc>
        <w:tc>
          <w:tcPr>
            <w:tcW w:w="0" w:type="auto"/>
          </w:tcPr>
          <w:p w14:paraId="77E4D900" w14:textId="77777777" w:rsidR="001957C7" w:rsidRPr="001957C7" w:rsidRDefault="001957C7" w:rsidP="001957C7">
            <w:r w:rsidRPr="001957C7">
              <w:t>Technical report</w:t>
            </w:r>
          </w:p>
        </w:tc>
      </w:tr>
      <w:tr w:rsidR="001957C7" w:rsidRPr="001957C7" w14:paraId="51FB444A" w14:textId="77777777" w:rsidTr="00C65F17">
        <w:tc>
          <w:tcPr>
            <w:tcW w:w="0" w:type="auto"/>
          </w:tcPr>
          <w:p w14:paraId="570AC7BE" w14:textId="77777777" w:rsidR="001957C7" w:rsidRPr="001957C7" w:rsidRDefault="00D3553A" w:rsidP="001957C7">
            <w:hyperlink r:id="rId422" w:history="1">
              <w:r w:rsidR="001957C7" w:rsidRPr="001957C7">
                <w:rPr>
                  <w:color w:val="0000FF"/>
                  <w:u w:val="single"/>
                </w:rPr>
                <w:t>XSTR-SEC-QKD Cor.1</w:t>
              </w:r>
            </w:hyperlink>
          </w:p>
        </w:tc>
        <w:tc>
          <w:tcPr>
            <w:tcW w:w="0" w:type="auto"/>
          </w:tcPr>
          <w:p w14:paraId="539DA7FA" w14:textId="77777777" w:rsidR="001957C7" w:rsidRPr="001957C7" w:rsidRDefault="001957C7" w:rsidP="001957C7">
            <w:r w:rsidRPr="001957C7">
              <w:t>2021-04-30</w:t>
            </w:r>
          </w:p>
        </w:tc>
        <w:tc>
          <w:tcPr>
            <w:tcW w:w="0" w:type="auto"/>
          </w:tcPr>
          <w:p w14:paraId="6242077F" w14:textId="77777777" w:rsidR="001957C7" w:rsidRPr="001957C7" w:rsidRDefault="001957C7" w:rsidP="001957C7">
            <w:r w:rsidRPr="001957C7">
              <w:t>Security considerations for quantum key distribution network - Corrigendum 1</w:t>
            </w:r>
          </w:p>
        </w:tc>
        <w:tc>
          <w:tcPr>
            <w:tcW w:w="0" w:type="auto"/>
          </w:tcPr>
          <w:p w14:paraId="1A267FA3" w14:textId="77777777" w:rsidR="001957C7" w:rsidRPr="001957C7" w:rsidRDefault="001957C7" w:rsidP="001957C7">
            <w:r w:rsidRPr="001957C7">
              <w:t>Technical report</w:t>
            </w:r>
          </w:p>
        </w:tc>
      </w:tr>
      <w:tr w:rsidR="001957C7" w:rsidRPr="001957C7" w14:paraId="7F2FB331" w14:textId="77777777" w:rsidTr="00C65F17">
        <w:tc>
          <w:tcPr>
            <w:tcW w:w="0" w:type="auto"/>
          </w:tcPr>
          <w:p w14:paraId="2F77ADF0" w14:textId="77777777" w:rsidR="001957C7" w:rsidRPr="001957C7" w:rsidRDefault="00D3553A" w:rsidP="001957C7">
            <w:hyperlink r:id="rId423" w:history="1">
              <w:proofErr w:type="gramStart"/>
              <w:r w:rsidR="001957C7" w:rsidRPr="001957C7">
                <w:rPr>
                  <w:color w:val="0000FF"/>
                  <w:u w:val="single"/>
                </w:rPr>
                <w:t>Z.Imp</w:t>
              </w:r>
              <w:proofErr w:type="gramEnd"/>
              <w:r w:rsidR="001957C7" w:rsidRPr="001957C7">
                <w:rPr>
                  <w:color w:val="0000FF"/>
                  <w:u w:val="single"/>
                </w:rPr>
                <w:t>100</w:t>
              </w:r>
            </w:hyperlink>
          </w:p>
        </w:tc>
        <w:tc>
          <w:tcPr>
            <w:tcW w:w="0" w:type="auto"/>
          </w:tcPr>
          <w:p w14:paraId="1D58AEF9" w14:textId="77777777" w:rsidR="001957C7" w:rsidRPr="001957C7" w:rsidRDefault="001957C7" w:rsidP="001957C7">
            <w:r w:rsidRPr="001957C7">
              <w:t>2021-04-30</w:t>
            </w:r>
          </w:p>
        </w:tc>
        <w:tc>
          <w:tcPr>
            <w:tcW w:w="0" w:type="auto"/>
          </w:tcPr>
          <w:p w14:paraId="6E3D57AD" w14:textId="77777777" w:rsidR="001957C7" w:rsidRPr="001957C7" w:rsidRDefault="001957C7" w:rsidP="001957C7">
            <w:r w:rsidRPr="001957C7">
              <w:t>Z.100 Specification and Description Language implementer's guide - Version 4.0.1</w:t>
            </w:r>
          </w:p>
        </w:tc>
        <w:tc>
          <w:tcPr>
            <w:tcW w:w="0" w:type="auto"/>
          </w:tcPr>
          <w:p w14:paraId="42598427" w14:textId="77777777" w:rsidR="001957C7" w:rsidRPr="001957C7" w:rsidRDefault="001957C7" w:rsidP="001957C7">
            <w:r w:rsidRPr="001957C7">
              <w:t>Implementer's guide</w:t>
            </w:r>
          </w:p>
        </w:tc>
      </w:tr>
      <w:tr w:rsidR="001957C7" w:rsidRPr="001957C7" w14:paraId="3EA4BCCC" w14:textId="77777777" w:rsidTr="00C65F17">
        <w:tc>
          <w:tcPr>
            <w:tcW w:w="0" w:type="auto"/>
          </w:tcPr>
          <w:p w14:paraId="63FA55A3" w14:textId="77777777" w:rsidR="001957C7" w:rsidRPr="001957C7" w:rsidRDefault="00D3553A" w:rsidP="001957C7">
            <w:hyperlink r:id="rId424" w:history="1">
              <w:proofErr w:type="gramStart"/>
              <w:r w:rsidR="001957C7" w:rsidRPr="001957C7">
                <w:rPr>
                  <w:color w:val="0000FF"/>
                  <w:u w:val="single"/>
                </w:rPr>
                <w:t>Z.Imp</w:t>
              </w:r>
              <w:proofErr w:type="gramEnd"/>
              <w:r w:rsidR="001957C7" w:rsidRPr="001957C7">
                <w:rPr>
                  <w:color w:val="0000FF"/>
                  <w:u w:val="single"/>
                </w:rPr>
                <w:t>100</w:t>
              </w:r>
            </w:hyperlink>
          </w:p>
        </w:tc>
        <w:tc>
          <w:tcPr>
            <w:tcW w:w="0" w:type="auto"/>
          </w:tcPr>
          <w:p w14:paraId="15B42B5B" w14:textId="77777777" w:rsidR="001957C7" w:rsidRPr="001957C7" w:rsidRDefault="001957C7" w:rsidP="001957C7">
            <w:r w:rsidRPr="001957C7">
              <w:t>2018-09-07</w:t>
            </w:r>
          </w:p>
        </w:tc>
        <w:tc>
          <w:tcPr>
            <w:tcW w:w="0" w:type="auto"/>
          </w:tcPr>
          <w:p w14:paraId="3BEFED11" w14:textId="77777777" w:rsidR="001957C7" w:rsidRPr="001957C7" w:rsidRDefault="001957C7" w:rsidP="001957C7">
            <w:r w:rsidRPr="001957C7">
              <w:t>Z.100 Specification and Description Language implementer's guide - Version 3.0.2</w:t>
            </w:r>
          </w:p>
        </w:tc>
        <w:tc>
          <w:tcPr>
            <w:tcW w:w="0" w:type="auto"/>
          </w:tcPr>
          <w:p w14:paraId="7E66890D" w14:textId="77777777" w:rsidR="001957C7" w:rsidRPr="001957C7" w:rsidRDefault="001957C7" w:rsidP="001957C7">
            <w:r w:rsidRPr="001957C7">
              <w:t>Implementer's guide</w:t>
            </w:r>
          </w:p>
        </w:tc>
      </w:tr>
      <w:tr w:rsidR="001957C7" w:rsidRPr="001957C7" w14:paraId="64FC2434" w14:textId="77777777" w:rsidTr="00C65F17">
        <w:tc>
          <w:tcPr>
            <w:tcW w:w="0" w:type="auto"/>
          </w:tcPr>
          <w:p w14:paraId="50EBA85D" w14:textId="77777777" w:rsidR="001957C7" w:rsidRPr="001957C7" w:rsidRDefault="00D3553A" w:rsidP="001957C7">
            <w:hyperlink r:id="rId425" w:history="1">
              <w:proofErr w:type="gramStart"/>
              <w:r w:rsidR="001957C7" w:rsidRPr="001957C7">
                <w:rPr>
                  <w:color w:val="0000FF"/>
                  <w:u w:val="single"/>
                </w:rPr>
                <w:t>Z.Imp</w:t>
              </w:r>
              <w:proofErr w:type="gramEnd"/>
              <w:r w:rsidR="001957C7" w:rsidRPr="001957C7">
                <w:rPr>
                  <w:color w:val="0000FF"/>
                  <w:u w:val="single"/>
                </w:rPr>
                <w:t>100rev</w:t>
              </w:r>
            </w:hyperlink>
          </w:p>
        </w:tc>
        <w:tc>
          <w:tcPr>
            <w:tcW w:w="0" w:type="auto"/>
          </w:tcPr>
          <w:p w14:paraId="7BA6D1D8" w14:textId="77777777" w:rsidR="001957C7" w:rsidRPr="001957C7" w:rsidRDefault="001957C7" w:rsidP="001957C7">
            <w:r w:rsidRPr="001957C7">
              <w:t>2019-09-05</w:t>
            </w:r>
          </w:p>
        </w:tc>
        <w:tc>
          <w:tcPr>
            <w:tcW w:w="0" w:type="auto"/>
          </w:tcPr>
          <w:p w14:paraId="49CD5869" w14:textId="77777777" w:rsidR="001957C7" w:rsidRPr="001957C7" w:rsidRDefault="001957C7" w:rsidP="001957C7">
            <w:r w:rsidRPr="001957C7">
              <w:t>Z.100 Specification and Description Language implementer's guide - Version 4.0.0</w:t>
            </w:r>
          </w:p>
        </w:tc>
        <w:tc>
          <w:tcPr>
            <w:tcW w:w="0" w:type="auto"/>
          </w:tcPr>
          <w:p w14:paraId="65C5813E" w14:textId="77777777" w:rsidR="001957C7" w:rsidRPr="001957C7" w:rsidRDefault="001957C7" w:rsidP="001957C7">
            <w:r w:rsidRPr="001957C7">
              <w:t>Implementer's guide</w:t>
            </w:r>
          </w:p>
        </w:tc>
      </w:tr>
    </w:tbl>
    <w:p w14:paraId="296E98B4" w14:textId="093DDD5D" w:rsidR="001957C7" w:rsidRPr="001957C7" w:rsidRDefault="001957C7" w:rsidP="00F23DFE">
      <w:pPr>
        <w:rPr>
          <w:rFonts w:eastAsiaTheme="minorEastAsia"/>
          <w:bCs/>
          <w:lang w:eastAsia="ja-JP"/>
        </w:rPr>
      </w:pPr>
      <w:r w:rsidRPr="001957C7">
        <w:rPr>
          <w:lang w:eastAsia="ja-JP"/>
        </w:rPr>
        <w:br/>
      </w:r>
      <w:r w:rsidRPr="001957C7">
        <w:rPr>
          <w:rFonts w:eastAsiaTheme="minorEastAsia"/>
          <w:b/>
          <w:bCs/>
          <w:lang w:eastAsia="ja-JP"/>
        </w:rPr>
        <w:t>TABLE 13</w:t>
      </w:r>
      <w:r w:rsidRPr="001957C7">
        <w:rPr>
          <w:rFonts w:eastAsiaTheme="minorEastAsia"/>
          <w:b/>
          <w:bCs/>
          <w:lang w:eastAsia="ja-JP"/>
        </w:rPr>
        <w:br/>
      </w:r>
      <w:r w:rsidRPr="001957C7">
        <w:rPr>
          <w:rFonts w:eastAsiaTheme="minorEastAsia"/>
          <w:b/>
          <w:lang w:eastAsia="ja-JP"/>
        </w:rPr>
        <w:t>Study Group 17 – Recommendations, determined/consented and rejected</w:t>
      </w:r>
    </w:p>
    <w:tbl>
      <w:tblPr>
        <w:tblW w:w="479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2675"/>
        <w:gridCol w:w="1497"/>
        <w:gridCol w:w="681"/>
        <w:gridCol w:w="4356"/>
      </w:tblGrid>
      <w:tr w:rsidR="001957C7" w:rsidRPr="001957C7" w14:paraId="0EC63FA6" w14:textId="77777777" w:rsidTr="00C65F17">
        <w:trPr>
          <w:cantSplit/>
          <w:tblHeader/>
        </w:trPr>
        <w:tc>
          <w:tcPr>
            <w:tcW w:w="1452" w:type="pct"/>
            <w:tcBorders>
              <w:top w:val="single" w:sz="12" w:space="0" w:color="auto"/>
              <w:bottom w:val="single" w:sz="12" w:space="0" w:color="auto"/>
            </w:tcBorders>
            <w:vAlign w:val="center"/>
          </w:tcPr>
          <w:p w14:paraId="12E50936" w14:textId="77777777" w:rsidR="001957C7" w:rsidRPr="001957C7" w:rsidRDefault="001957C7" w:rsidP="001957C7">
            <w:pPr>
              <w:keepNext/>
              <w:keepLines/>
              <w:spacing w:before="40"/>
              <w:jc w:val="center"/>
              <w:rPr>
                <w:sz w:val="22"/>
                <w:szCs w:val="22"/>
              </w:rPr>
            </w:pPr>
            <w:r w:rsidRPr="001957C7">
              <w:rPr>
                <w:b/>
                <w:bCs/>
                <w:sz w:val="22"/>
                <w:szCs w:val="22"/>
              </w:rPr>
              <w:t>Recommendation</w:t>
            </w:r>
          </w:p>
        </w:tc>
        <w:tc>
          <w:tcPr>
            <w:tcW w:w="813" w:type="pct"/>
            <w:tcBorders>
              <w:top w:val="single" w:sz="12" w:space="0" w:color="auto"/>
              <w:bottom w:val="single" w:sz="12" w:space="0" w:color="auto"/>
            </w:tcBorders>
            <w:vAlign w:val="center"/>
          </w:tcPr>
          <w:p w14:paraId="779F0B98" w14:textId="77777777" w:rsidR="001957C7" w:rsidRPr="001957C7" w:rsidRDefault="001957C7" w:rsidP="001957C7">
            <w:pPr>
              <w:keepNext/>
              <w:keepLines/>
              <w:spacing w:before="40"/>
              <w:jc w:val="center"/>
              <w:rPr>
                <w:sz w:val="22"/>
                <w:szCs w:val="22"/>
              </w:rPr>
            </w:pPr>
            <w:r w:rsidRPr="001957C7">
              <w:rPr>
                <w:b/>
                <w:bCs/>
                <w:sz w:val="22"/>
                <w:szCs w:val="22"/>
              </w:rPr>
              <w:t>Consent / Determination</w:t>
            </w:r>
          </w:p>
        </w:tc>
        <w:tc>
          <w:tcPr>
            <w:tcW w:w="370" w:type="pct"/>
            <w:tcBorders>
              <w:top w:val="single" w:sz="12" w:space="0" w:color="auto"/>
              <w:bottom w:val="single" w:sz="12" w:space="0" w:color="auto"/>
            </w:tcBorders>
            <w:vAlign w:val="center"/>
          </w:tcPr>
          <w:p w14:paraId="2B8CC227" w14:textId="77777777" w:rsidR="001957C7" w:rsidRPr="001957C7" w:rsidRDefault="001957C7" w:rsidP="001957C7">
            <w:pPr>
              <w:keepNext/>
              <w:keepLines/>
              <w:spacing w:before="40"/>
              <w:jc w:val="center"/>
              <w:rPr>
                <w:sz w:val="22"/>
                <w:szCs w:val="22"/>
              </w:rPr>
            </w:pPr>
            <w:r w:rsidRPr="001957C7">
              <w:rPr>
                <w:b/>
                <w:bCs/>
                <w:sz w:val="22"/>
                <w:szCs w:val="22"/>
              </w:rPr>
              <w:t>TAP / AAP</w:t>
            </w:r>
          </w:p>
        </w:tc>
        <w:tc>
          <w:tcPr>
            <w:tcW w:w="2365" w:type="pct"/>
            <w:tcBorders>
              <w:top w:val="single" w:sz="12" w:space="0" w:color="auto"/>
              <w:bottom w:val="single" w:sz="12" w:space="0" w:color="auto"/>
            </w:tcBorders>
            <w:vAlign w:val="center"/>
          </w:tcPr>
          <w:p w14:paraId="5201166D" w14:textId="77777777" w:rsidR="001957C7" w:rsidRPr="001957C7" w:rsidRDefault="001957C7" w:rsidP="001957C7">
            <w:pPr>
              <w:keepNext/>
              <w:keepLines/>
              <w:spacing w:before="40"/>
              <w:jc w:val="center"/>
              <w:rPr>
                <w:sz w:val="22"/>
                <w:szCs w:val="22"/>
              </w:rPr>
            </w:pPr>
            <w:r w:rsidRPr="001957C7">
              <w:rPr>
                <w:b/>
                <w:bCs/>
                <w:sz w:val="22"/>
                <w:szCs w:val="22"/>
              </w:rPr>
              <w:t>Title</w:t>
            </w:r>
          </w:p>
        </w:tc>
      </w:tr>
      <w:tr w:rsidR="001957C7" w:rsidRPr="001957C7" w14:paraId="1F63DEF6" w14:textId="77777777" w:rsidTr="00C65F17">
        <w:trPr>
          <w:cantSplit/>
        </w:trPr>
        <w:tc>
          <w:tcPr>
            <w:tcW w:w="1452" w:type="pct"/>
            <w:vAlign w:val="center"/>
          </w:tcPr>
          <w:p w14:paraId="668473EE" w14:textId="77777777" w:rsidR="001957C7" w:rsidRPr="001957C7" w:rsidRDefault="001957C7" w:rsidP="001957C7">
            <w:pPr>
              <w:spacing w:before="40"/>
              <w:rPr>
                <w:rFonts w:asciiTheme="majorBidi" w:hAnsiTheme="majorBidi" w:cstheme="majorBidi"/>
                <w:sz w:val="22"/>
                <w:szCs w:val="22"/>
                <w:lang w:val="fr-CH"/>
              </w:rPr>
            </w:pPr>
            <w:r w:rsidRPr="001957C7">
              <w:rPr>
                <w:rFonts w:asciiTheme="majorBidi" w:hAnsiTheme="majorBidi" w:cstheme="majorBidi"/>
                <w:sz w:val="22"/>
                <w:szCs w:val="22"/>
                <w:lang w:val="fr-CH"/>
              </w:rPr>
              <w:t xml:space="preserve"> None</w:t>
            </w:r>
          </w:p>
        </w:tc>
        <w:tc>
          <w:tcPr>
            <w:tcW w:w="813" w:type="pct"/>
            <w:vAlign w:val="center"/>
          </w:tcPr>
          <w:p w14:paraId="02606D3F" w14:textId="77777777" w:rsidR="001957C7" w:rsidRPr="001957C7" w:rsidRDefault="001957C7" w:rsidP="001957C7">
            <w:pPr>
              <w:keepNext/>
              <w:keepLines/>
              <w:spacing w:before="40"/>
              <w:jc w:val="center"/>
              <w:rPr>
                <w:rFonts w:asciiTheme="majorBidi" w:eastAsia="SimSun" w:hAnsiTheme="majorBidi" w:cstheme="majorBidi"/>
                <w:sz w:val="22"/>
                <w:szCs w:val="22"/>
                <w:lang w:eastAsia="zh-CN"/>
              </w:rPr>
            </w:pPr>
          </w:p>
        </w:tc>
        <w:tc>
          <w:tcPr>
            <w:tcW w:w="370" w:type="pct"/>
            <w:vAlign w:val="center"/>
          </w:tcPr>
          <w:p w14:paraId="484BC00F" w14:textId="77777777" w:rsidR="001957C7" w:rsidRPr="001957C7" w:rsidRDefault="001957C7" w:rsidP="001957C7">
            <w:pPr>
              <w:keepNext/>
              <w:keepLines/>
              <w:spacing w:before="40"/>
              <w:jc w:val="center"/>
              <w:rPr>
                <w:rFonts w:asciiTheme="majorBidi" w:hAnsiTheme="majorBidi" w:cstheme="majorBidi"/>
                <w:sz w:val="22"/>
                <w:szCs w:val="22"/>
              </w:rPr>
            </w:pPr>
          </w:p>
        </w:tc>
        <w:tc>
          <w:tcPr>
            <w:tcW w:w="2365" w:type="pct"/>
            <w:vAlign w:val="center"/>
          </w:tcPr>
          <w:p w14:paraId="1D13E5CE" w14:textId="77777777" w:rsidR="001957C7" w:rsidRPr="001957C7" w:rsidRDefault="001957C7" w:rsidP="001957C7">
            <w:pPr>
              <w:keepNext/>
              <w:keepLines/>
              <w:spacing w:before="40"/>
              <w:rPr>
                <w:rFonts w:asciiTheme="majorBidi" w:hAnsiTheme="majorBidi" w:cstheme="majorBidi"/>
                <w:sz w:val="22"/>
                <w:szCs w:val="22"/>
              </w:rPr>
            </w:pPr>
          </w:p>
        </w:tc>
      </w:tr>
    </w:tbl>
    <w:p w14:paraId="39AE0F4A" w14:textId="05E40F4A" w:rsidR="008C6CC3" w:rsidRDefault="001957C7" w:rsidP="00CF0709">
      <w:pPr>
        <w:keepNext/>
        <w:keepLines/>
        <w:pageBreakBefore/>
        <w:spacing w:before="360"/>
        <w:jc w:val="center"/>
        <w:outlineLvl w:val="0"/>
      </w:pPr>
      <w:bookmarkStart w:id="94" w:name="_Toc91228281"/>
      <w:r w:rsidRPr="00287409">
        <w:rPr>
          <w:rFonts w:eastAsia="SimSun"/>
          <w:b/>
          <w:bCs/>
          <w:sz w:val="28"/>
        </w:rPr>
        <w:lastRenderedPageBreak/>
        <w:t>ANNEX 2</w:t>
      </w:r>
      <w:r w:rsidRPr="00287409">
        <w:rPr>
          <w:rFonts w:eastAsia="SimSun"/>
          <w:b/>
          <w:bCs/>
          <w:sz w:val="28"/>
        </w:rPr>
        <w:br/>
      </w:r>
      <w:bookmarkStart w:id="95" w:name="_Hlk91234842"/>
      <w:bookmarkEnd w:id="0"/>
      <w:bookmarkEnd w:id="1"/>
      <w:bookmarkEnd w:id="2"/>
      <w:r w:rsidR="003E1725">
        <w:rPr>
          <w:b/>
          <w:bCs/>
        </w:rPr>
        <w:t>SG17 Proposed Revisions to WTSA Resolution 2</w:t>
      </w:r>
      <w:bookmarkEnd w:id="95"/>
      <w:r w:rsidR="00287409">
        <w:rPr>
          <w:b/>
          <w:bCs/>
        </w:rPr>
        <w:br/>
      </w:r>
      <w:r w:rsidR="0056307F">
        <w:br/>
      </w:r>
      <w:r w:rsidR="0056307F" w:rsidRPr="00287409">
        <w:rPr>
          <w:b/>
          <w:bCs/>
        </w:rPr>
        <w:t>ANNEX A</w:t>
      </w:r>
      <w:bookmarkEnd w:id="94"/>
      <w:r w:rsidR="0056307F" w:rsidRPr="00287409">
        <w:rPr>
          <w:b/>
          <w:bCs/>
        </w:rPr>
        <w:t xml:space="preserve"> </w:t>
      </w:r>
    </w:p>
    <w:p w14:paraId="658D6957" w14:textId="4F40AEDC" w:rsidR="008C6CC3" w:rsidRDefault="008C6CC3" w:rsidP="008C6CC3">
      <w:pPr>
        <w:pStyle w:val="Headingb"/>
        <w:rPr>
          <w:lang w:eastAsia="ko-KR"/>
        </w:rPr>
      </w:pPr>
      <w:r>
        <w:t>PART 1 – GENERAL AREAS OF STUDY</w:t>
      </w:r>
    </w:p>
    <w:p w14:paraId="7D0F182D" w14:textId="77777777" w:rsidR="008C6CC3" w:rsidRDefault="008C6CC3" w:rsidP="008C6CC3">
      <w:pPr>
        <w:pStyle w:val="Headingb"/>
        <w:rPr>
          <w:sz w:val="22"/>
        </w:rPr>
      </w:pPr>
      <w:r>
        <w:t>ITU</w:t>
      </w:r>
      <w:r>
        <w:noBreakHyphen/>
        <w:t>T Study Group 17</w:t>
      </w:r>
    </w:p>
    <w:p w14:paraId="471F73ED" w14:textId="77777777" w:rsidR="008C6CC3" w:rsidRDefault="008C6CC3" w:rsidP="008C6CC3">
      <w:pPr>
        <w:pStyle w:val="Headingb"/>
      </w:pPr>
      <w:r>
        <w:t>Security</w:t>
      </w:r>
    </w:p>
    <w:p w14:paraId="1CAF356C" w14:textId="77777777" w:rsidR="008C6CC3" w:rsidRDefault="008C6CC3" w:rsidP="008C6CC3">
      <w:pPr>
        <w:jc w:val="both"/>
        <w:rPr>
          <w:ins w:id="96" w:author="Herbert Bertine" w:date="2021-10-26T11:06:00Z"/>
        </w:rPr>
      </w:pPr>
      <w:r>
        <w:t>ITU</w:t>
      </w:r>
      <w:r>
        <w:noBreakHyphen/>
        <w:t>T Study Group 17 is responsible for building confidence and security in the use of information and communication technologies (ICT).</w:t>
      </w:r>
    </w:p>
    <w:p w14:paraId="08A14069" w14:textId="77777777" w:rsidR="008C6CC3" w:rsidRPr="004E55AA" w:rsidRDefault="008C6CC3" w:rsidP="008C6CC3">
      <w:pPr>
        <w:jc w:val="both"/>
        <w:rPr>
          <w:ins w:id="97" w:author="Herbert Bertine" w:date="2021-10-26T11:16:00Z"/>
        </w:rPr>
      </w:pPr>
      <w:ins w:id="98" w:author="Herbert Bertine" w:date="2021-11-01T08:31:00Z">
        <w:r w:rsidRPr="000A077C">
          <w:rPr>
            <w:rFonts w:eastAsia="Times New Roman"/>
          </w:rPr>
          <w:t xml:space="preserve">Providing security </w:t>
        </w:r>
        <w:r>
          <w:rPr>
            <w:rFonts w:eastAsia="Times New Roman"/>
          </w:rPr>
          <w:t>by</w:t>
        </w:r>
        <w:r w:rsidRPr="000A077C">
          <w:rPr>
            <w:rFonts w:eastAsia="Times New Roman"/>
          </w:rPr>
          <w:t xml:space="preserve"> ICTs and ensuring security </w:t>
        </w:r>
        <w:r>
          <w:rPr>
            <w:rFonts w:eastAsia="Times New Roman"/>
          </w:rPr>
          <w:t>for</w:t>
        </w:r>
        <w:r w:rsidRPr="000A077C">
          <w:rPr>
            <w:rFonts w:eastAsia="Times New Roman"/>
          </w:rPr>
          <w:t xml:space="preserve"> ICTs </w:t>
        </w:r>
        <w:r>
          <w:rPr>
            <w:rFonts w:eastAsia="Times New Roman"/>
          </w:rPr>
          <w:t>are both</w:t>
        </w:r>
        <w:r w:rsidRPr="000A077C">
          <w:rPr>
            <w:rFonts w:eastAsia="Times New Roman"/>
          </w:rPr>
          <w:t xml:space="preserve"> major study areas for </w:t>
        </w:r>
        <w:r>
          <w:rPr>
            <w:rFonts w:eastAsia="Times New Roman"/>
          </w:rPr>
          <w:t>Study Group</w:t>
        </w:r>
      </w:ins>
      <w:ins w:id="99" w:author="Herbert Bertine" w:date="2021-11-01T09:04:00Z">
        <w:r>
          <w:t> </w:t>
        </w:r>
      </w:ins>
      <w:ins w:id="100" w:author="Herbert Bertine" w:date="2021-11-01T08:31:00Z">
        <w:r>
          <w:rPr>
            <w:rFonts w:eastAsia="Times New Roman"/>
          </w:rPr>
          <w:t>17</w:t>
        </w:r>
        <w:r w:rsidRPr="000A077C">
          <w:rPr>
            <w:rFonts w:eastAsia="Times New Roman"/>
          </w:rPr>
          <w:t>.</w:t>
        </w:r>
        <w:r>
          <w:rPr>
            <w:rFonts w:eastAsia="Times New Roman"/>
          </w:rPr>
          <w:t xml:space="preserve"> </w:t>
        </w:r>
      </w:ins>
      <w:r>
        <w:t xml:space="preserve">This includes studies relating to cybersecurity, </w:t>
      </w:r>
      <w:ins w:id="101" w:author="Herbert Bertine" w:date="2021-10-26T11:07:00Z">
        <w:r>
          <w:t>managed sec</w:t>
        </w:r>
      </w:ins>
      <w:ins w:id="102" w:author="Herbert Bertine" w:date="2021-10-26T11:08:00Z">
        <w:r>
          <w:t xml:space="preserve">urity services, endpoint detection and response, </w:t>
        </w:r>
      </w:ins>
      <w:r>
        <w:t xml:space="preserve">security </w:t>
      </w:r>
      <w:r w:rsidRPr="004E55AA">
        <w:t xml:space="preserve">management, countering spam and identity management. It also includes security architecture and framework, </w:t>
      </w:r>
      <w:del w:id="103" w:author="Herbert Bertine" w:date="2021-10-26T11:08:00Z">
        <w:r w:rsidRPr="004E55AA" w:rsidDel="00A03AFD">
          <w:delText>protection of personally identifiable informatio</w:delText>
        </w:r>
      </w:del>
      <w:del w:id="104" w:author="Herbert Bertine" w:date="2021-10-26T11:09:00Z">
        <w:r w:rsidRPr="004E55AA" w:rsidDel="00A03AFD">
          <w:delText xml:space="preserve">n, </w:delText>
        </w:r>
      </w:del>
      <w:ins w:id="105" w:author="Herbert Bertine" w:date="2021-10-26T11:09:00Z">
        <w:r w:rsidRPr="004E55AA">
          <w:t>quantum based security, distributed ledger technology (DLT) security</w:t>
        </w:r>
      </w:ins>
      <w:ins w:id="106" w:author="Herbert Bertine" w:date="2021-10-26T11:10:00Z">
        <w:r w:rsidRPr="004E55AA">
          <w:t xml:space="preserve">, intelligent transport system security, security aspects related to AI, </w:t>
        </w:r>
      </w:ins>
      <w:r w:rsidRPr="004E55AA">
        <w:t xml:space="preserve">and security of </w:t>
      </w:r>
      <w:ins w:id="107" w:author="Herbert Bertine" w:date="2021-10-26T11:11:00Z">
        <w:r w:rsidRPr="004E55AA">
          <w:t xml:space="preserve">networks, </w:t>
        </w:r>
      </w:ins>
      <w:r w:rsidRPr="004E55AA">
        <w:t xml:space="preserve">applications and services </w:t>
      </w:r>
      <w:ins w:id="108" w:author="Herbert Bertine" w:date="2021-10-26T11:11:00Z">
        <w:r w:rsidRPr="004E55AA">
          <w:t>such as</w:t>
        </w:r>
      </w:ins>
      <w:del w:id="109" w:author="Herbert Bertine" w:date="2021-10-26T11:11:00Z">
        <w:r w:rsidRPr="004E55AA" w:rsidDel="00A03AFD">
          <w:delText>for the</w:delText>
        </w:r>
      </w:del>
      <w:r w:rsidRPr="004E55AA">
        <w:t xml:space="preserve"> Internet of things (IoT)</w:t>
      </w:r>
      <w:ins w:id="110" w:author="Herbert Bertine" w:date="2021-10-26T11:12:00Z">
        <w:r w:rsidRPr="004E55AA">
          <w:t xml:space="preserve"> and smart cities, various kinds of networks including IMT2020/5G</w:t>
        </w:r>
      </w:ins>
      <w:ins w:id="111" w:author="Herbert Bertine" w:date="2021-10-26T11:13:00Z">
        <w:r w:rsidRPr="004E55AA">
          <w:t xml:space="preserve"> and beyond</w:t>
        </w:r>
      </w:ins>
      <w:r w:rsidRPr="004E55AA">
        <w:t xml:space="preserve">, smart grid, </w:t>
      </w:r>
      <w:ins w:id="112" w:author="Herbert Bertine" w:date="2021-10-26T11:13:00Z">
        <w:r w:rsidRPr="004E55AA">
          <w:t>industrial control system (ICS), supply chai</w:t>
        </w:r>
      </w:ins>
      <w:ins w:id="113" w:author="Herbert Bertine" w:date="2021-11-18T10:19:00Z">
        <w:r>
          <w:t>n</w:t>
        </w:r>
      </w:ins>
      <w:ins w:id="114" w:author="Herbert Bertine" w:date="2021-10-26T11:13:00Z">
        <w:r w:rsidRPr="004E55AA">
          <w:t xml:space="preserve">, </w:t>
        </w:r>
      </w:ins>
      <w:r w:rsidRPr="004E55AA">
        <w:t>smartphone, software</w:t>
      </w:r>
      <w:r w:rsidRPr="004E55AA">
        <w:noBreakHyphen/>
        <w:t xml:space="preserve">defined networking (SDN), </w:t>
      </w:r>
      <w:ins w:id="115" w:author="Herbert Bertine" w:date="2021-10-26T11:14:00Z">
        <w:r w:rsidRPr="004E55AA">
          <w:t xml:space="preserve">network function virtualization (NFV), </w:t>
        </w:r>
      </w:ins>
      <w:r w:rsidRPr="004E55AA">
        <w:t xml:space="preserve">Internet protocol television (IPTV), web services, </w:t>
      </w:r>
      <w:ins w:id="116" w:author="Herbert Bertine" w:date="2021-10-26T11:14:00Z">
        <w:r w:rsidRPr="004E55AA">
          <w:t>over</w:t>
        </w:r>
      </w:ins>
      <w:ins w:id="117" w:author="Herbert Bertine" w:date="2021-10-26T11:15:00Z">
        <w:r w:rsidRPr="004E55AA">
          <w:t xml:space="preserve">-the-top (OTT), </w:t>
        </w:r>
      </w:ins>
      <w:r w:rsidRPr="004E55AA">
        <w:t xml:space="preserve">social network, cloud computing, big data analytics, </w:t>
      </w:r>
      <w:del w:id="118" w:author="Herbert Bertine" w:date="2021-10-26T11:15:00Z">
        <w:r w:rsidRPr="004E55AA" w:rsidDel="00A03AFD">
          <w:delText xml:space="preserve">mobile </w:delText>
        </w:r>
      </w:del>
      <w:ins w:id="119" w:author="Herbert Bertine" w:date="2021-10-26T11:15:00Z">
        <w:r w:rsidRPr="004E55AA">
          <w:t xml:space="preserve">digital </w:t>
        </w:r>
      </w:ins>
      <w:r w:rsidRPr="004E55AA">
        <w:t>financial system and telebiometrics.</w:t>
      </w:r>
    </w:p>
    <w:p w14:paraId="2D30BD42" w14:textId="77777777" w:rsidR="008C6CC3" w:rsidRPr="004E55AA" w:rsidRDefault="008C6CC3" w:rsidP="008C6CC3">
      <w:pPr>
        <w:spacing w:before="160" w:line="280" w:lineRule="exact"/>
        <w:jc w:val="both"/>
        <w:rPr>
          <w:ins w:id="120" w:author="Herbert Bertine" w:date="2021-10-26T11:16:00Z"/>
          <w:rFonts w:eastAsia="Times New Roman"/>
        </w:rPr>
      </w:pPr>
      <w:ins w:id="121" w:author="Herbert Bertine" w:date="2021-11-01T09:05:00Z">
        <w:r w:rsidRPr="004E55AA">
          <w:rPr>
            <w:rFonts w:eastAsia="Times New Roman"/>
          </w:rPr>
          <w:t>B</w:t>
        </w:r>
      </w:ins>
      <w:ins w:id="122" w:author="Herbert Bertine" w:date="2021-10-26T11:16:00Z">
        <w:r w:rsidRPr="004E55AA">
          <w:rPr>
            <w:rFonts w:eastAsia="Times New Roman"/>
          </w:rPr>
          <w:t>uilding confidence and security in the use of ICTs also include</w:t>
        </w:r>
      </w:ins>
      <w:ins w:id="123" w:author="Herbert Bertine" w:date="2021-11-01T09:05:00Z">
        <w:r w:rsidRPr="004E55AA">
          <w:rPr>
            <w:rFonts w:eastAsia="Times New Roman"/>
          </w:rPr>
          <w:t>s</w:t>
        </w:r>
      </w:ins>
      <w:ins w:id="124" w:author="Herbert Bertine" w:date="2021-10-26T11:16:00Z">
        <w:r w:rsidRPr="004E55AA">
          <w:rPr>
            <w:rFonts w:eastAsia="Times New Roman"/>
          </w:rPr>
          <w:t xml:space="preserve"> protecting personally identifiable information (PII) such as technical and operational aspects of data protection with respect to ensuring confidentiality, integrity, and availability of PII.</w:t>
        </w:r>
      </w:ins>
    </w:p>
    <w:p w14:paraId="41D960E5" w14:textId="77777777" w:rsidR="008C6CC3" w:rsidRPr="004E55AA" w:rsidRDefault="008C6CC3" w:rsidP="008C6CC3">
      <w:pPr>
        <w:jc w:val="both"/>
      </w:pPr>
      <w:r w:rsidRPr="004E55AA">
        <w:t>Study Group 17 is also responsible for the application of open system communications, including directory and object identifiers, and for technical languages, the method for their usage and other issues related to the software aspects of telecommunication systems</w:t>
      </w:r>
      <w:ins w:id="125" w:author="Herbert Bertine" w:date="2021-10-26T11:18:00Z">
        <w:r w:rsidRPr="004E55AA">
          <w:t>,</w:t>
        </w:r>
      </w:ins>
      <w:r w:rsidRPr="004E55AA">
        <w:t xml:space="preserve"> and </w:t>
      </w:r>
      <w:ins w:id="126" w:author="Herbert Bertine" w:date="2021-10-26T11:18:00Z">
        <w:r w:rsidRPr="004E55AA">
          <w:t xml:space="preserve">for </w:t>
        </w:r>
      </w:ins>
      <w:r w:rsidRPr="004E55AA">
        <w:t>test specification languages in support of conformance testing to improve the quality of Recommendations.</w:t>
      </w:r>
    </w:p>
    <w:p w14:paraId="4B671BD0" w14:textId="77777777" w:rsidR="008C6CC3" w:rsidRPr="004E55AA" w:rsidRDefault="008C6CC3" w:rsidP="008C6CC3">
      <w:pPr>
        <w:jc w:val="both"/>
        <w:rPr>
          <w:rFonts w:eastAsia="Yu Mincho"/>
        </w:rPr>
      </w:pPr>
    </w:p>
    <w:p w14:paraId="4DA2E69C" w14:textId="77777777" w:rsidR="008C6CC3" w:rsidRPr="000C5F26" w:rsidRDefault="008C6CC3" w:rsidP="008C6CC3">
      <w:pPr>
        <w:jc w:val="both"/>
        <w:rPr>
          <w:rFonts w:eastAsia="Yu Mincho"/>
          <w:b/>
          <w:bCs/>
        </w:rPr>
      </w:pPr>
      <w:r w:rsidRPr="000C5F26">
        <w:rPr>
          <w:b/>
          <w:bCs/>
        </w:rPr>
        <w:t>PART 2 – LEAD ITU-T STUDY GROUPS IN SPECIFIC AREAS OF STUDY</w:t>
      </w:r>
    </w:p>
    <w:p w14:paraId="7D75C5A9" w14:textId="77777777" w:rsidR="008C6CC3" w:rsidRPr="004E55AA" w:rsidRDefault="008C6CC3" w:rsidP="008C6CC3">
      <w:pPr>
        <w:pStyle w:val="enumlev1"/>
        <w:spacing w:before="120"/>
      </w:pPr>
      <w:r w:rsidRPr="004E55AA">
        <w:t>SG17</w:t>
      </w:r>
      <w:r w:rsidRPr="004E55AA">
        <w:tab/>
        <w:t>Lead study group on security</w:t>
      </w:r>
      <w:r w:rsidRPr="004E55AA">
        <w:br/>
        <w:t xml:space="preserve">Lead study group on identity management </w:t>
      </w:r>
      <w:r w:rsidRPr="004E55AA">
        <w:br/>
        <w:t>Lead study group on languages and description techniques</w:t>
      </w:r>
    </w:p>
    <w:p w14:paraId="2A2CE02D" w14:textId="77777777" w:rsidR="008C6CC3" w:rsidRPr="004E55AA" w:rsidRDefault="008C6CC3" w:rsidP="008C6CC3">
      <w:pPr>
        <w:jc w:val="both"/>
        <w:rPr>
          <w:rFonts w:eastAsia="Yu Mincho"/>
        </w:rPr>
      </w:pPr>
    </w:p>
    <w:p w14:paraId="16A0FAE3" w14:textId="77777777" w:rsidR="008C6CC3" w:rsidRPr="004E55AA" w:rsidRDefault="008C6CC3" w:rsidP="008C6CC3">
      <w:pPr>
        <w:jc w:val="center"/>
        <w:rPr>
          <w:b/>
          <w:bCs/>
        </w:rPr>
      </w:pPr>
      <w:r w:rsidRPr="004E55AA">
        <w:rPr>
          <w:b/>
          <w:bCs/>
        </w:rPr>
        <w:t>ANNEX B</w:t>
      </w:r>
    </w:p>
    <w:p w14:paraId="38C59674" w14:textId="77777777" w:rsidR="008C6CC3" w:rsidRPr="004E55AA" w:rsidRDefault="008C6CC3" w:rsidP="008C6CC3">
      <w:pPr>
        <w:jc w:val="center"/>
        <w:rPr>
          <w:rFonts w:eastAsia="Yu Mincho"/>
          <w:b/>
          <w:bCs/>
        </w:rPr>
      </w:pPr>
      <w:r w:rsidRPr="004E55AA">
        <w:rPr>
          <w:b/>
          <w:bCs/>
        </w:rPr>
        <w:t>Points of guidance to ITU-T study groups for development of the post-2021 work programme</w:t>
      </w:r>
    </w:p>
    <w:p w14:paraId="0F29BEA1" w14:textId="77777777" w:rsidR="008C6CC3" w:rsidRPr="004E55AA" w:rsidRDefault="008C6CC3" w:rsidP="008C6CC3">
      <w:pPr>
        <w:pStyle w:val="Headingb"/>
        <w:spacing w:before="120"/>
      </w:pPr>
      <w:r w:rsidRPr="004E55AA">
        <w:t>ITU</w:t>
      </w:r>
      <w:r w:rsidRPr="004E55AA">
        <w:noBreakHyphen/>
        <w:t>T Study Group 17</w:t>
      </w:r>
    </w:p>
    <w:p w14:paraId="4F82DBD6" w14:textId="77777777" w:rsidR="008C6CC3" w:rsidRPr="004E55AA" w:rsidRDefault="008C6CC3" w:rsidP="008C6CC3">
      <w:pPr>
        <w:rPr>
          <w:ins w:id="127" w:author="Herbert Bertine" w:date="2020-07-19T11:20:00Z"/>
        </w:rPr>
      </w:pPr>
      <w:r w:rsidRPr="004E55AA">
        <w:t>ITU</w:t>
      </w:r>
      <w:r w:rsidRPr="004E55AA">
        <w:noBreakHyphen/>
        <w:t xml:space="preserve">T Study Group 17 is responsible for </w:t>
      </w:r>
      <w:ins w:id="128" w:author="Herbert Bertine" w:date="2020-07-18T09:47:00Z">
        <w:r w:rsidRPr="004E55AA">
          <w:t xml:space="preserve">developing key technical Recommendations in supporting </w:t>
        </w:r>
      </w:ins>
      <w:r w:rsidRPr="004E55AA">
        <w:t xml:space="preserve">building confidence and security in the use of information and communication technologies (ICT). </w:t>
      </w:r>
    </w:p>
    <w:p w14:paraId="6A38872B" w14:textId="77777777" w:rsidR="008C6CC3" w:rsidRPr="004E55AA" w:rsidRDefault="008C6CC3" w:rsidP="008C6CC3">
      <w:pPr>
        <w:rPr>
          <w:color w:val="000000" w:themeColor="text1"/>
        </w:rPr>
      </w:pPr>
      <w:r w:rsidRPr="004E55AA">
        <w:rPr>
          <w:color w:val="000000" w:themeColor="text1"/>
        </w:rPr>
        <w:t>T</w:t>
      </w:r>
      <w:ins w:id="129" w:author="Herbert Bertine" w:date="2020-07-19T11:20:00Z">
        <w:r w:rsidRPr="004E55AA">
          <w:rPr>
            <w:color w:val="000000" w:themeColor="text1"/>
          </w:rPr>
          <w:t xml:space="preserve">o this end </w:t>
        </w:r>
      </w:ins>
      <w:ins w:id="130" w:author="Herbert Bertine" w:date="2020-07-19T11:21:00Z">
        <w:r w:rsidRPr="004E55AA">
          <w:rPr>
            <w:color w:val="000000" w:themeColor="text1"/>
          </w:rPr>
          <w:t>t</w:t>
        </w:r>
      </w:ins>
      <w:r w:rsidRPr="004E55AA">
        <w:rPr>
          <w:color w:val="000000" w:themeColor="text1"/>
        </w:rPr>
        <w:t xml:space="preserve">his includes studies relating to security, including cybersecurity, countering spam and identity management. It also includes security architecture and framework, security management, </w:t>
      </w:r>
      <w:del w:id="131" w:author="Herbert Bertine" w:date="2020-07-19T11:22:00Z">
        <w:r w:rsidRPr="004E55AA" w:rsidDel="009C76D9">
          <w:rPr>
            <w:color w:val="000000" w:themeColor="text1"/>
          </w:rPr>
          <w:delText xml:space="preserve">protection of personally identifiable information (PII), </w:delText>
        </w:r>
      </w:del>
      <w:r w:rsidRPr="004E55AA">
        <w:rPr>
          <w:color w:val="000000" w:themeColor="text1"/>
        </w:rPr>
        <w:t xml:space="preserve">and security of </w:t>
      </w:r>
      <w:ins w:id="132" w:author="Herbert Bertine" w:date="2020-07-19T11:22:00Z">
        <w:r w:rsidRPr="004E55AA">
          <w:rPr>
            <w:color w:val="000000" w:themeColor="text1"/>
          </w:rPr>
          <w:t xml:space="preserve">networks, </w:t>
        </w:r>
      </w:ins>
      <w:r w:rsidRPr="004E55AA">
        <w:rPr>
          <w:color w:val="000000" w:themeColor="text1"/>
        </w:rPr>
        <w:t xml:space="preserve">applications and services </w:t>
      </w:r>
      <w:ins w:id="133" w:author="Herbert Bertine" w:date="2020-07-19T11:23:00Z">
        <w:r w:rsidRPr="004E55AA">
          <w:rPr>
            <w:color w:val="000000" w:themeColor="text1"/>
          </w:rPr>
          <w:t>such as</w:t>
        </w:r>
      </w:ins>
      <w:del w:id="134" w:author="Herbert Bertine" w:date="2020-07-19T11:23:00Z">
        <w:r w:rsidRPr="004E55AA" w:rsidDel="009C76D9">
          <w:rPr>
            <w:color w:val="000000" w:themeColor="text1"/>
          </w:rPr>
          <w:delText>for</w:delText>
        </w:r>
      </w:del>
      <w:r w:rsidRPr="004E55AA">
        <w:rPr>
          <w:color w:val="000000" w:themeColor="text1"/>
        </w:rPr>
        <w:t xml:space="preserve"> the Internet of things (IoT), </w:t>
      </w:r>
      <w:ins w:id="135" w:author="Herbert Bertine" w:date="2020-07-19T11:23:00Z">
        <w:r w:rsidRPr="004E55AA">
          <w:rPr>
            <w:color w:val="000000" w:themeColor="text1"/>
          </w:rPr>
          <w:t>intelligent transport system,</w:t>
        </w:r>
      </w:ins>
      <w:del w:id="136" w:author="Herbert Bertine" w:date="2020-07-19T11:24:00Z">
        <w:r w:rsidRPr="004E55AA" w:rsidDel="009C76D9">
          <w:rPr>
            <w:color w:val="000000" w:themeColor="text1"/>
          </w:rPr>
          <w:delText>smart grid, smartphone, software</w:delText>
        </w:r>
        <w:r w:rsidRPr="004E55AA" w:rsidDel="009C76D9">
          <w:rPr>
            <w:color w:val="000000" w:themeColor="text1"/>
          </w:rPr>
          <w:noBreakHyphen/>
          <w:delText>defined networking (SDN), Internet protocol television (IPTV), web</w:delText>
        </w:r>
      </w:del>
      <w:r w:rsidRPr="004E55AA">
        <w:rPr>
          <w:color w:val="000000" w:themeColor="text1"/>
        </w:rPr>
        <w:t xml:space="preserve"> </w:t>
      </w:r>
      <w:ins w:id="137" w:author="Herbert Bertine" w:date="2020-07-19T11:24:00Z">
        <w:r w:rsidRPr="004E55AA">
          <w:rPr>
            <w:color w:val="000000" w:themeColor="text1"/>
          </w:rPr>
          <w:t xml:space="preserve">secure application </w:t>
        </w:r>
      </w:ins>
      <w:r w:rsidRPr="004E55AA">
        <w:rPr>
          <w:color w:val="000000" w:themeColor="text1"/>
        </w:rPr>
        <w:lastRenderedPageBreak/>
        <w:t xml:space="preserve">services, social network, cloud computing, </w:t>
      </w:r>
      <w:ins w:id="138" w:author="Herbert Bertine" w:date="2020-07-19T11:25:00Z">
        <w:r w:rsidRPr="004E55AA">
          <w:rPr>
            <w:color w:val="000000" w:themeColor="text1"/>
          </w:rPr>
          <w:t>distributed ledge</w:t>
        </w:r>
      </w:ins>
      <w:ins w:id="139" w:author="Herbert Bertine" w:date="2020-07-24T08:45:00Z">
        <w:r w:rsidRPr="004E55AA">
          <w:rPr>
            <w:color w:val="000000" w:themeColor="text1"/>
          </w:rPr>
          <w:t>r</w:t>
        </w:r>
      </w:ins>
      <w:ins w:id="140" w:author="Herbert Bertine" w:date="2020-07-19T11:25:00Z">
        <w:r w:rsidRPr="004E55AA">
          <w:rPr>
            <w:color w:val="000000" w:themeColor="text1"/>
          </w:rPr>
          <w:t xml:space="preserve"> technology,</w:t>
        </w:r>
      </w:ins>
      <w:del w:id="141" w:author="Herbert Bertine" w:date="2020-07-19T11:25:00Z">
        <w:r w:rsidRPr="004E55AA" w:rsidDel="009C76D9">
          <w:rPr>
            <w:color w:val="000000" w:themeColor="text1"/>
          </w:rPr>
          <w:delText>mobile financial system</w:delText>
        </w:r>
      </w:del>
      <w:r w:rsidRPr="004E55AA">
        <w:rPr>
          <w:color w:val="000000" w:themeColor="text1"/>
        </w:rPr>
        <w:t xml:space="preserve"> and telebiometrics. Study Group 17 is also responsible for the application of open system communications, including directory and object identifiers, and for technical languages, the method for their usage and other issues related to the software aspects of telecommunication systems, and for conformance testing to improve quality of Recommendations.</w:t>
      </w:r>
    </w:p>
    <w:p w14:paraId="15A66214" w14:textId="77777777" w:rsidR="008C6CC3" w:rsidRPr="004E55AA" w:rsidRDefault="008C6CC3" w:rsidP="008C6CC3">
      <w:pPr>
        <w:rPr>
          <w:ins w:id="142" w:author="Herbert Bertine" w:date="2020-07-18T09:48:00Z"/>
        </w:rPr>
      </w:pPr>
      <w:ins w:id="143" w:author="Herbert Bertine" w:date="2020-07-18T09:48:00Z">
        <w:r w:rsidRPr="004E55AA">
          <w:t>ITU-T S</w:t>
        </w:r>
      </w:ins>
      <w:ins w:id="144" w:author="Herbert Bertine" w:date="2020-08-27T12:42:00Z">
        <w:r w:rsidRPr="004E55AA">
          <w:t xml:space="preserve">tudy </w:t>
        </w:r>
      </w:ins>
      <w:ins w:id="145" w:author="Herbert Bertine" w:date="2020-07-18T09:48:00Z">
        <w:r w:rsidRPr="004E55AA">
          <w:t>G</w:t>
        </w:r>
      </w:ins>
      <w:ins w:id="146" w:author="Herbert Bertine" w:date="2020-08-27T12:42:00Z">
        <w:r w:rsidRPr="004E55AA">
          <w:t xml:space="preserve">roup </w:t>
        </w:r>
      </w:ins>
      <w:ins w:id="147" w:author="Herbert Bertine" w:date="2020-07-18T09:48:00Z">
        <w:r w:rsidRPr="004E55AA">
          <w:t xml:space="preserve">17’s role is to provide technical solutions for addressing security for ICTs and ensuring security by ICTs. Especially, studies on security for new emerging areas, such as security for </w:t>
        </w:r>
      </w:ins>
      <w:ins w:id="148" w:author="Herbert Bertine" w:date="2020-08-27T12:08:00Z">
        <w:r w:rsidRPr="004E55AA">
          <w:t>IMT2020/</w:t>
        </w:r>
      </w:ins>
      <w:ins w:id="149" w:author="Herbert Bertine" w:date="2020-07-18T09:48:00Z">
        <w:r w:rsidRPr="004E55AA">
          <w:t xml:space="preserve">5G and beyond, Internet of Things (IoT), smart cities, distributed ledger technologies (DLT), Big data analytics, </w:t>
        </w:r>
      </w:ins>
      <w:ins w:id="150" w:author="Herbert Bertine" w:date="2020-08-27T12:07:00Z">
        <w:r w:rsidRPr="004E55AA">
          <w:t>intelligent transport system</w:t>
        </w:r>
      </w:ins>
      <w:ins w:id="151" w:author="Herbert Bertine" w:date="2020-07-18T09:48:00Z">
        <w:r w:rsidRPr="004E55AA">
          <w:t xml:space="preserve">, </w:t>
        </w:r>
      </w:ins>
      <w:ins w:id="152" w:author="Herbert Bertine" w:date="2020-07-18T12:29:00Z">
        <w:r w:rsidRPr="004E55AA">
          <w:t>security aspects related to AI</w:t>
        </w:r>
      </w:ins>
      <w:ins w:id="153" w:author="Herbert Bertine" w:date="2020-07-18T09:48:00Z">
        <w:r w:rsidRPr="004E55AA">
          <w:t xml:space="preserve">, and Quantum related technologies, are focused. Its study areas also include the management of personally identifiable information (PII) </w:t>
        </w:r>
      </w:ins>
      <w:ins w:id="154" w:author="Herbert Bertine" w:date="2020-07-18T12:29:00Z">
        <w:r w:rsidRPr="004E55AA">
          <w:t xml:space="preserve">such as </w:t>
        </w:r>
      </w:ins>
      <w:ins w:id="155" w:author="Herbert Bertine" w:date="2020-08-27T12:09:00Z">
        <w:r w:rsidRPr="004E55AA">
          <w:t xml:space="preserve">technical and </w:t>
        </w:r>
      </w:ins>
      <w:ins w:id="156" w:author="Herbert Bertine" w:date="2020-07-18T09:48:00Z">
        <w:r w:rsidRPr="004E55AA">
          <w:t xml:space="preserve">operational aspects of data protection with respect to ensuring confidentiality, integrity, and availability of PII. </w:t>
        </w:r>
      </w:ins>
    </w:p>
    <w:p w14:paraId="2B0D4A7F" w14:textId="77777777" w:rsidR="008C6CC3" w:rsidRPr="004E55AA" w:rsidRDefault="008C6CC3" w:rsidP="008C6CC3">
      <w:pPr>
        <w:rPr>
          <w:ins w:id="157" w:author="Herbert Bertine" w:date="2020-07-19T11:35:00Z"/>
        </w:rPr>
      </w:pPr>
      <w:r w:rsidRPr="004E55AA">
        <w:t>In the area of security, Study Group 17 is responsible for developing the core Recommendations on ICT security, such as security architecture and frameworks; the fundamentals related to cybersecurity, including threats, vulnerabilities and risks, incident handling/response and digital forensics; security management, including management of PII</w:t>
      </w:r>
      <w:ins w:id="158" w:author="Herbert Bertine" w:date="2020-07-18T09:52:00Z">
        <w:r w:rsidRPr="004E55AA">
          <w:t xml:space="preserve"> </w:t>
        </w:r>
      </w:ins>
      <w:ins w:id="159" w:author="Herbert Bertine" w:date="2020-07-18T12:30:00Z">
        <w:r w:rsidRPr="004E55AA">
          <w:t>such as</w:t>
        </w:r>
      </w:ins>
      <w:ins w:id="160" w:author="Herbert Bertine" w:date="2020-07-18T09:52:00Z">
        <w:r w:rsidRPr="004E55AA">
          <w:t xml:space="preserve"> </w:t>
        </w:r>
      </w:ins>
      <w:ins w:id="161" w:author="Herbert Bertine" w:date="2020-08-27T12:29:00Z">
        <w:r w:rsidRPr="004E55AA">
          <w:t xml:space="preserve">technical and </w:t>
        </w:r>
      </w:ins>
      <w:ins w:id="162" w:author="Herbert Bertine" w:date="2020-07-18T09:52:00Z">
        <w:r w:rsidRPr="004E55AA">
          <w:t>operational aspects of data protection</w:t>
        </w:r>
      </w:ins>
      <w:r w:rsidRPr="004E55AA">
        <w:t xml:space="preserve">; and countering spam by technical means. </w:t>
      </w:r>
    </w:p>
    <w:p w14:paraId="37EFAA93" w14:textId="77777777" w:rsidR="008C6CC3" w:rsidRPr="004E55AA" w:rsidRDefault="008C6CC3" w:rsidP="008C6CC3">
      <w:del w:id="163" w:author="Herbert Bertine" w:date="2020-07-19T11:36:00Z">
        <w:r w:rsidRPr="004E55AA" w:rsidDel="00E41DF4">
          <w:delText xml:space="preserve">Furthermore, </w:delText>
        </w:r>
      </w:del>
      <w:r w:rsidRPr="004E55AA">
        <w:t>Study Group 17 provides overall coordination of security work in ITU</w:t>
      </w:r>
      <w:r w:rsidRPr="004E55AA">
        <w:noBreakHyphen/>
        <w:t>T</w:t>
      </w:r>
      <w:ins w:id="164" w:author="Herbert Bertine" w:date="2020-09-03T16:03:00Z">
        <w:r w:rsidRPr="004E55AA">
          <w:t xml:space="preserve"> in its capacity</w:t>
        </w:r>
      </w:ins>
      <w:ins w:id="165" w:author="Herbert Bertine" w:date="2020-09-06T08:25:00Z">
        <w:r w:rsidRPr="004E55AA">
          <w:t xml:space="preserve"> </w:t>
        </w:r>
      </w:ins>
      <w:ins w:id="166" w:author="Herbert Bertine" w:date="2020-07-19T11:37:00Z">
        <w:r w:rsidRPr="004E55AA">
          <w:t>as lead study group on security, on identity management, and on languages and description techniques.</w:t>
        </w:r>
      </w:ins>
    </w:p>
    <w:p w14:paraId="006FAB56" w14:textId="77777777" w:rsidR="008C6CC3" w:rsidRPr="004E55AA" w:rsidRDefault="008C6CC3" w:rsidP="008C6CC3">
      <w:r w:rsidRPr="004E55AA">
        <w:t xml:space="preserve">In addition, Study Group 17 is responsible for developing the core Recommendations on </w:t>
      </w:r>
      <w:ins w:id="167" w:author="Herbert Bertine" w:date="2020-07-18T09:53:00Z">
        <w:r w:rsidRPr="004E55AA">
          <w:t xml:space="preserve">security for distributed ledger technologies, security for intelligent transport system, </w:t>
        </w:r>
      </w:ins>
      <w:r w:rsidRPr="004E55AA">
        <w:t xml:space="preserve">security aspects of applications and services in the areas of IPTV, </w:t>
      </w:r>
      <w:ins w:id="168" w:author="Herbert Bertine" w:date="2020-08-27T12:31:00Z">
        <w:r w:rsidRPr="004E55AA">
          <w:t>various kinds of networks inc</w:t>
        </w:r>
      </w:ins>
      <w:ins w:id="169" w:author="Herbert Bertine" w:date="2020-07-18T09:53:00Z">
        <w:r w:rsidRPr="004E55AA">
          <w:t xml:space="preserve">luding </w:t>
        </w:r>
      </w:ins>
      <w:ins w:id="170" w:author="Herbert Bertine" w:date="2020-08-27T12:31:00Z">
        <w:r w:rsidRPr="004E55AA">
          <w:t>IMT2</w:t>
        </w:r>
      </w:ins>
      <w:ins w:id="171" w:author="Herbert Bertine" w:date="2020-08-27T12:32:00Z">
        <w:r w:rsidRPr="004E55AA">
          <w:t>020/5</w:t>
        </w:r>
      </w:ins>
      <w:ins w:id="172" w:author="Herbert Bertine" w:date="2020-07-18T09:53:00Z">
        <w:r w:rsidRPr="004E55AA">
          <w:t xml:space="preserve">G and beyond, </w:t>
        </w:r>
      </w:ins>
      <w:r w:rsidRPr="004E55AA">
        <w:t xml:space="preserve">smart grid, </w:t>
      </w:r>
      <w:ins w:id="173" w:author="Herbert Bertine" w:date="2020-07-18T09:54:00Z">
        <w:r w:rsidRPr="004E55AA">
          <w:t xml:space="preserve">industrial control system (ICS), supply chains, </w:t>
        </w:r>
      </w:ins>
      <w:r w:rsidRPr="004E55AA">
        <w:t>IoT</w:t>
      </w:r>
      <w:ins w:id="174" w:author="Herbert Bertine" w:date="2020-07-18T09:55:00Z">
        <w:r w:rsidRPr="004E55AA">
          <w:t xml:space="preserve"> and smart cities</w:t>
        </w:r>
      </w:ins>
      <w:r w:rsidRPr="004E55AA">
        <w:t xml:space="preserve">, SDN, </w:t>
      </w:r>
      <w:ins w:id="175" w:author="Herbert Bertine" w:date="2020-07-18T09:55:00Z">
        <w:r w:rsidRPr="004E55AA">
          <w:t xml:space="preserve">NFV, </w:t>
        </w:r>
      </w:ins>
      <w:r w:rsidRPr="004E55AA">
        <w:t xml:space="preserve">social network, cloud computing, big data analytics, smartphone, </w:t>
      </w:r>
      <w:del w:id="176" w:author="Herbert Bertine" w:date="2020-07-18T09:56:00Z">
        <w:r w:rsidRPr="004E55AA" w:rsidDel="00EF0CA0">
          <w:delText xml:space="preserve">mobile </w:delText>
        </w:r>
      </w:del>
      <w:ins w:id="177" w:author="Herbert Bertine" w:date="2020-08-27T12:32:00Z">
        <w:r w:rsidRPr="004E55AA">
          <w:t xml:space="preserve">digital </w:t>
        </w:r>
      </w:ins>
      <w:r w:rsidRPr="004E55AA">
        <w:t>financial system and telebiometrics.</w:t>
      </w:r>
    </w:p>
    <w:p w14:paraId="570CC53A" w14:textId="77777777" w:rsidR="008C6CC3" w:rsidRPr="004E55AA" w:rsidRDefault="008C6CC3" w:rsidP="008C6CC3">
      <w:r w:rsidRPr="004E55AA">
        <w:t>Study Group 17 is also responsible for developing the core Recommendations on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personally identifiable information (PII); and the development of mechanisms to ensure that access to PII is only authorized when appropriate.</w:t>
      </w:r>
    </w:p>
    <w:p w14:paraId="1FF72AC0" w14:textId="77777777" w:rsidR="008C6CC3" w:rsidRPr="004E55AA" w:rsidRDefault="008C6CC3" w:rsidP="008C6CC3">
      <w:pPr>
        <w:keepNext/>
      </w:pPr>
      <w:r w:rsidRPr="004E55AA">
        <w:t>In the area of open system communication, Study Group 17 is responsible for Recommendations in the following areas:</w:t>
      </w:r>
    </w:p>
    <w:p w14:paraId="682FBD2C" w14:textId="77777777" w:rsidR="008C6CC3" w:rsidRPr="004E55AA" w:rsidRDefault="008C6CC3" w:rsidP="008C6CC3">
      <w:pPr>
        <w:pStyle w:val="enumlev1"/>
      </w:pPr>
      <w:r w:rsidRPr="004E55AA">
        <w:t>•</w:t>
      </w:r>
      <w:r w:rsidRPr="004E55AA">
        <w:tab/>
        <w:t>directory services and systems, including public key infrastructure (PKI) (ITU</w:t>
      </w:r>
      <w:r w:rsidRPr="004E55AA">
        <w:noBreakHyphen/>
        <w:t>T F.500- and ITU</w:t>
      </w:r>
      <w:r w:rsidRPr="004E55AA">
        <w:noBreakHyphen/>
        <w:t>T X.500-series</w:t>
      </w:r>
      <w:proofErr w:type="gramStart"/>
      <w:r w:rsidRPr="004E55AA">
        <w:t>);</w:t>
      </w:r>
      <w:proofErr w:type="gramEnd"/>
    </w:p>
    <w:p w14:paraId="0A792E62" w14:textId="77777777" w:rsidR="008C6CC3" w:rsidRPr="004E55AA" w:rsidRDefault="008C6CC3" w:rsidP="008C6CC3">
      <w:pPr>
        <w:pStyle w:val="enumlev1"/>
      </w:pPr>
      <w:r w:rsidRPr="004E55AA">
        <w:t>•</w:t>
      </w:r>
      <w:r w:rsidRPr="004E55AA">
        <w:tab/>
        <w:t>object identifiers (OIDs) and associated registration authorities (ITU</w:t>
      </w:r>
      <w:r w:rsidRPr="004E55AA">
        <w:noBreakHyphen/>
        <w:t>T X.660/ITU</w:t>
      </w:r>
      <w:r w:rsidRPr="004E55AA">
        <w:noBreakHyphen/>
        <w:t>T X.670-series</w:t>
      </w:r>
      <w:proofErr w:type="gramStart"/>
      <w:r w:rsidRPr="004E55AA">
        <w:t>);</w:t>
      </w:r>
      <w:proofErr w:type="gramEnd"/>
    </w:p>
    <w:p w14:paraId="65F52091" w14:textId="77777777" w:rsidR="008C6CC3" w:rsidRPr="004E55AA" w:rsidRDefault="008C6CC3" w:rsidP="008C6CC3">
      <w:pPr>
        <w:pStyle w:val="enumlev1"/>
      </w:pPr>
      <w:r w:rsidRPr="004E55AA">
        <w:t>•</w:t>
      </w:r>
      <w:r w:rsidRPr="004E55AA">
        <w:tab/>
        <w:t>open systems interconnection (OSI), including Abstract Syntax Notation One (ASN.1) (ITU</w:t>
      </w:r>
      <w:r w:rsidRPr="004E55AA">
        <w:noBreakHyphen/>
        <w:t>T F.400-, ITU</w:t>
      </w:r>
      <w:r w:rsidRPr="004E55AA">
        <w:noBreakHyphen/>
        <w:t>T X.200-, ITU</w:t>
      </w:r>
      <w:r w:rsidRPr="004E55AA">
        <w:noBreakHyphen/>
        <w:t>T X.400-, ITU</w:t>
      </w:r>
      <w:r w:rsidRPr="004E55AA">
        <w:noBreakHyphen/>
        <w:t>T X.600-, ITU</w:t>
      </w:r>
      <w:r w:rsidRPr="004E55AA">
        <w:noBreakHyphen/>
        <w:t>T X.800-series); and</w:t>
      </w:r>
    </w:p>
    <w:p w14:paraId="07EF5902" w14:textId="77777777" w:rsidR="008C6CC3" w:rsidRPr="004E55AA" w:rsidRDefault="008C6CC3" w:rsidP="008C6CC3">
      <w:pPr>
        <w:pStyle w:val="enumlev1"/>
      </w:pPr>
      <w:r w:rsidRPr="004E55AA">
        <w:t>•</w:t>
      </w:r>
      <w:r w:rsidRPr="004E55AA">
        <w:tab/>
        <w:t>open distributed processing (ODP) (ITU</w:t>
      </w:r>
      <w:r w:rsidRPr="004E55AA">
        <w:noBreakHyphen/>
        <w:t>T X.900</w:t>
      </w:r>
      <w:r w:rsidRPr="004E55AA">
        <w:noBreakHyphen/>
        <w:t>series).</w:t>
      </w:r>
    </w:p>
    <w:p w14:paraId="04365EA6" w14:textId="77777777" w:rsidR="008C6CC3" w:rsidRPr="004E55AA" w:rsidRDefault="008C6CC3" w:rsidP="008C6CC3">
      <w:pPr>
        <w:rPr>
          <w:rFonts w:eastAsia="SimSun"/>
        </w:rPr>
      </w:pPr>
      <w:r w:rsidRPr="004E55AA">
        <w:t xml:space="preserve">In the area of languages, Study Group 17 is responsible for studies on modelling, </w:t>
      </w:r>
      <w:proofErr w:type="gramStart"/>
      <w:r w:rsidRPr="004E55AA">
        <w:t>specification</w:t>
      </w:r>
      <w:proofErr w:type="gramEnd"/>
      <w:r w:rsidRPr="004E55AA">
        <w:t xml:space="preserve"> and description techniques, which includes languages such as ASN.1, SDL, </w:t>
      </w:r>
      <w:r w:rsidRPr="004E55AA">
        <w:rPr>
          <w:rFonts w:eastAsia="SimSun"/>
        </w:rPr>
        <w:t xml:space="preserve">MSC, URN and TTCN-3. </w:t>
      </w:r>
    </w:p>
    <w:p w14:paraId="34D9AD45" w14:textId="77777777" w:rsidR="008C6CC3" w:rsidRPr="004E55AA" w:rsidRDefault="008C6CC3" w:rsidP="008C6CC3">
      <w:pPr>
        <w:rPr>
          <w:rFonts w:eastAsia="Times New Roman"/>
        </w:rPr>
      </w:pPr>
      <w:ins w:id="178" w:author="Herbert Bertine" w:date="2020-07-18T09:57:00Z">
        <w:r w:rsidRPr="004E55AA">
          <w:rPr>
            <w:rFonts w:eastAsia="SimSun"/>
          </w:rPr>
          <w:lastRenderedPageBreak/>
          <w:t>S</w:t>
        </w:r>
      </w:ins>
      <w:ins w:id="179" w:author="Herbert Bertine" w:date="2020-08-27T12:47:00Z">
        <w:r w:rsidRPr="004E55AA">
          <w:rPr>
            <w:rFonts w:eastAsia="SimSun"/>
          </w:rPr>
          <w:t xml:space="preserve">tudy </w:t>
        </w:r>
      </w:ins>
      <w:ins w:id="180" w:author="Herbert Bertine" w:date="2020-07-18T09:57:00Z">
        <w:r w:rsidRPr="004E55AA">
          <w:rPr>
            <w:rFonts w:eastAsia="SimSun"/>
          </w:rPr>
          <w:t>G</w:t>
        </w:r>
      </w:ins>
      <w:ins w:id="181" w:author="Herbert Bertine" w:date="2020-08-27T12:47:00Z">
        <w:r w:rsidRPr="004E55AA">
          <w:rPr>
            <w:rFonts w:eastAsia="SimSun"/>
          </w:rPr>
          <w:t xml:space="preserve">roup </w:t>
        </w:r>
      </w:ins>
      <w:ins w:id="182" w:author="Herbert Bertine" w:date="2020-07-18T09:57:00Z">
        <w:r w:rsidRPr="004E55AA">
          <w:rPr>
            <w:rFonts w:eastAsia="SimSun"/>
          </w:rPr>
          <w:t xml:space="preserve">17 coordinates security work across all study groups in ITU-T. </w:t>
        </w:r>
      </w:ins>
      <w:r w:rsidRPr="004E55AA">
        <w:rPr>
          <w:rFonts w:eastAsia="SimSun"/>
        </w:rPr>
        <w:t xml:space="preserve">This work will </w:t>
      </w:r>
      <w:r w:rsidRPr="004E55AA">
        <w:t>be developed in line with the requirements of and in cooperation with the relevant study groups such as Study Group 2, Study Group 9, Study Group 11, Study Group 13, Study Group 15, Study Group 16, and Study Group 20</w:t>
      </w:r>
      <w:del w:id="183" w:author="Herbert Bertine" w:date="2020-07-18T09:57:00Z">
        <w:r w:rsidRPr="004E55AA" w:rsidDel="00EF0CA0">
          <w:delText xml:space="preserve"> (for IoT and SC&amp;C security issues)</w:delText>
        </w:r>
      </w:del>
      <w:r w:rsidRPr="004E55AA">
        <w:t>.</w:t>
      </w:r>
    </w:p>
    <w:p w14:paraId="1DD8F4EE" w14:textId="77777777" w:rsidR="008C6CC3" w:rsidRPr="004E55AA" w:rsidRDefault="008C6CC3" w:rsidP="008C6CC3">
      <w:r w:rsidRPr="004E55AA">
        <w:t xml:space="preserve">Study Group 17 will work on relevant identity management aspects in collaboration with Study Group 20 </w:t>
      </w:r>
      <w:del w:id="184" w:author="Herbert Bertine" w:date="2020-07-18T09:57:00Z">
        <w:r w:rsidRPr="004E55AA" w:rsidDel="00EF0CA0">
          <w:delText xml:space="preserve">for IoT </w:delText>
        </w:r>
      </w:del>
      <w:r w:rsidRPr="004E55AA">
        <w:t>and Study Group 2, as per the mandate of each study group.</w:t>
      </w:r>
    </w:p>
    <w:p w14:paraId="2738FF2B" w14:textId="77777777" w:rsidR="008C6CC3" w:rsidRPr="004E55AA" w:rsidRDefault="008C6CC3" w:rsidP="008C6CC3">
      <w:pPr>
        <w:rPr>
          <w:rFonts w:eastAsia="Yu Mincho"/>
        </w:rPr>
      </w:pPr>
    </w:p>
    <w:p w14:paraId="50A1CAA5" w14:textId="77777777" w:rsidR="008C6CC3" w:rsidRPr="004E55AA" w:rsidRDefault="008C6CC3" w:rsidP="008C6CC3">
      <w:pPr>
        <w:jc w:val="center"/>
        <w:rPr>
          <w:b/>
          <w:bCs/>
        </w:rPr>
      </w:pPr>
      <w:r w:rsidRPr="004E55AA">
        <w:rPr>
          <w:b/>
          <w:bCs/>
        </w:rPr>
        <w:t>ANNEX C</w:t>
      </w:r>
    </w:p>
    <w:p w14:paraId="69E7F45B" w14:textId="77777777" w:rsidR="008C6CC3" w:rsidRPr="004E55AA" w:rsidRDefault="008C6CC3" w:rsidP="008C6CC3">
      <w:pPr>
        <w:jc w:val="center"/>
        <w:rPr>
          <w:rFonts w:eastAsia="Yu Mincho"/>
          <w:b/>
          <w:bCs/>
        </w:rPr>
      </w:pPr>
      <w:r w:rsidRPr="004E55AA">
        <w:rPr>
          <w:b/>
          <w:bCs/>
        </w:rPr>
        <w:t xml:space="preserve">List of Recommendations under the responsibility of the respective ITU-T study groups and TSAG in the </w:t>
      </w:r>
      <w:bookmarkStart w:id="185" w:name="_Hlk88151772"/>
      <w:r w:rsidRPr="004E55AA">
        <w:rPr>
          <w:b/>
          <w:bCs/>
        </w:rPr>
        <w:t>20</w:t>
      </w:r>
      <w:r>
        <w:rPr>
          <w:b/>
          <w:bCs/>
        </w:rPr>
        <w:t>21</w:t>
      </w:r>
      <w:r w:rsidRPr="004E55AA">
        <w:rPr>
          <w:b/>
          <w:bCs/>
        </w:rPr>
        <w:t>-202</w:t>
      </w:r>
      <w:r>
        <w:rPr>
          <w:b/>
          <w:bCs/>
        </w:rPr>
        <w:t>4</w:t>
      </w:r>
      <w:r w:rsidRPr="004E55AA">
        <w:rPr>
          <w:b/>
          <w:bCs/>
        </w:rPr>
        <w:t xml:space="preserve"> </w:t>
      </w:r>
      <w:bookmarkEnd w:id="185"/>
      <w:r w:rsidRPr="004E55AA">
        <w:rPr>
          <w:b/>
          <w:bCs/>
        </w:rPr>
        <w:t>study period</w:t>
      </w:r>
    </w:p>
    <w:p w14:paraId="02962DCA" w14:textId="77777777" w:rsidR="008C6CC3" w:rsidRPr="000A077C" w:rsidRDefault="008C6CC3" w:rsidP="008C6CC3">
      <w:pPr>
        <w:pStyle w:val="Headingb"/>
        <w:rPr>
          <w:sz w:val="22"/>
        </w:rPr>
      </w:pPr>
      <w:r w:rsidRPr="000A077C">
        <w:t>ITU</w:t>
      </w:r>
      <w:r w:rsidRPr="000A077C">
        <w:noBreakHyphen/>
        <w:t>T Study Group 17</w:t>
      </w:r>
    </w:p>
    <w:p w14:paraId="566752FB" w14:textId="77777777" w:rsidR="008C6CC3" w:rsidRPr="000A077C" w:rsidRDefault="008C6CC3" w:rsidP="008C6CC3">
      <w:r w:rsidRPr="000A077C">
        <w:t>ITU</w:t>
      </w:r>
      <w:r w:rsidRPr="000A077C">
        <w:noBreakHyphen/>
        <w:t>T E.104, ITU</w:t>
      </w:r>
      <w:r w:rsidRPr="000A077C">
        <w:noBreakHyphen/>
        <w:t>T E.115, ITU</w:t>
      </w:r>
      <w:r w:rsidRPr="000A077C">
        <w:noBreakHyphen/>
        <w:t>T E.409 (in conjunction with Study Group 2)</w:t>
      </w:r>
    </w:p>
    <w:p w14:paraId="54E754A8" w14:textId="77777777" w:rsidR="008C6CC3" w:rsidRPr="009C368F" w:rsidRDefault="008C6CC3" w:rsidP="008C6CC3">
      <w:pPr>
        <w:rPr>
          <w:lang w:val="fr-FR"/>
        </w:rPr>
      </w:pPr>
      <w:r w:rsidRPr="009C368F">
        <w:rPr>
          <w:lang w:val="fr-FR"/>
        </w:rPr>
        <w:t>ITU</w:t>
      </w:r>
      <w:r w:rsidRPr="009C368F">
        <w:rPr>
          <w:lang w:val="fr-FR"/>
        </w:rPr>
        <w:noBreakHyphen/>
        <w:t>T F.400-</w:t>
      </w:r>
      <w:proofErr w:type="gramStart"/>
      <w:r w:rsidRPr="009C368F">
        <w:rPr>
          <w:lang w:val="fr-FR"/>
        </w:rPr>
        <w:t>series;</w:t>
      </w:r>
      <w:proofErr w:type="gramEnd"/>
      <w:r w:rsidRPr="009C368F">
        <w:rPr>
          <w:lang w:val="fr-FR"/>
        </w:rPr>
        <w:t xml:space="preserve"> ITU</w:t>
      </w:r>
      <w:r w:rsidRPr="009C368F">
        <w:rPr>
          <w:lang w:val="fr-FR"/>
        </w:rPr>
        <w:noBreakHyphen/>
        <w:t xml:space="preserve">T F.500 </w:t>
      </w:r>
      <w:r w:rsidRPr="000A077C">
        <w:rPr>
          <w:rFonts w:ascii="Symbol" w:eastAsia="Symbol" w:hAnsi="Symbol" w:cs="Symbol"/>
        </w:rPr>
        <w:t>-</w:t>
      </w:r>
      <w:r w:rsidRPr="009C368F">
        <w:rPr>
          <w:lang w:val="fr-FR"/>
        </w:rPr>
        <w:t xml:space="preserve"> ITU</w:t>
      </w:r>
      <w:r w:rsidRPr="009C368F">
        <w:rPr>
          <w:lang w:val="fr-FR"/>
        </w:rPr>
        <w:noBreakHyphen/>
        <w:t>T F.549</w:t>
      </w:r>
    </w:p>
    <w:p w14:paraId="49A789F9" w14:textId="77777777" w:rsidR="008C6CC3" w:rsidRPr="004E55AA" w:rsidRDefault="008C6CC3" w:rsidP="008C6CC3">
      <w:r w:rsidRPr="004E55AA">
        <w:t>ITU</w:t>
      </w:r>
      <w:r w:rsidRPr="004E55AA">
        <w:noBreakHyphen/>
        <w:t xml:space="preserve">T X-series, except those under the responsibility of Study Groups 2, </w:t>
      </w:r>
      <w:ins w:id="186" w:author="OTA, Hiroshi " w:date="2021-01-14T15:03:00Z">
        <w:r w:rsidRPr="004E55AA">
          <w:t xml:space="preserve">3, </w:t>
        </w:r>
      </w:ins>
      <w:r w:rsidRPr="004E55AA">
        <w:t>11, 13, 15 and 16</w:t>
      </w:r>
    </w:p>
    <w:p w14:paraId="3B64E03C" w14:textId="77777777" w:rsidR="008C6CC3" w:rsidRPr="00841250" w:rsidRDefault="008C6CC3" w:rsidP="008C6CC3">
      <w:pPr>
        <w:rPr>
          <w:lang w:val="fr-CH"/>
        </w:rPr>
      </w:pPr>
      <w:r w:rsidRPr="00841250">
        <w:rPr>
          <w:lang w:val="fr-CH"/>
        </w:rPr>
        <w:t>ITU</w:t>
      </w:r>
      <w:r w:rsidRPr="00841250">
        <w:rPr>
          <w:lang w:val="fr-CH"/>
        </w:rPr>
        <w:noBreakHyphen/>
        <w:t>T Z-</w:t>
      </w:r>
      <w:proofErr w:type="spellStart"/>
      <w:r w:rsidRPr="00841250">
        <w:rPr>
          <w:lang w:val="fr-CH"/>
        </w:rPr>
        <w:t>series</w:t>
      </w:r>
      <w:proofErr w:type="spellEnd"/>
      <w:r w:rsidRPr="00841250">
        <w:rPr>
          <w:lang w:val="fr-CH"/>
        </w:rPr>
        <w:t xml:space="preserve">, </w:t>
      </w:r>
      <w:proofErr w:type="spellStart"/>
      <w:r w:rsidRPr="00841250">
        <w:rPr>
          <w:lang w:val="fr-CH"/>
        </w:rPr>
        <w:t>except</w:t>
      </w:r>
      <w:proofErr w:type="spellEnd"/>
      <w:r w:rsidRPr="00841250">
        <w:rPr>
          <w:lang w:val="fr-CH"/>
        </w:rPr>
        <w:t xml:space="preserve"> ITU</w:t>
      </w:r>
      <w:r w:rsidRPr="00841250">
        <w:rPr>
          <w:lang w:val="fr-CH"/>
        </w:rPr>
        <w:noBreakHyphen/>
        <w:t>T Z.300-series and ITU</w:t>
      </w:r>
      <w:r w:rsidRPr="00841250">
        <w:rPr>
          <w:lang w:val="fr-CH"/>
        </w:rPr>
        <w:noBreakHyphen/>
        <w:t>T Z.500-series</w:t>
      </w:r>
    </w:p>
    <w:p w14:paraId="27FB4247" w14:textId="77777777" w:rsidR="008C6CC3" w:rsidRPr="00EA73A1" w:rsidRDefault="008C6CC3" w:rsidP="008C6CC3">
      <w:pPr>
        <w:jc w:val="both"/>
        <w:rPr>
          <w:rFonts w:eastAsia="Yu Mincho"/>
          <w:lang w:val="fr-FR"/>
        </w:rPr>
      </w:pPr>
    </w:p>
    <w:p w14:paraId="559075F9" w14:textId="77777777" w:rsidR="006674BC" w:rsidRPr="001411EF" w:rsidRDefault="006674BC" w:rsidP="006674BC">
      <w:pPr>
        <w:jc w:val="center"/>
      </w:pPr>
      <w:r w:rsidRPr="001411EF">
        <w:t>____________________</w:t>
      </w:r>
    </w:p>
    <w:p w14:paraId="782373EF" w14:textId="77777777" w:rsidR="006674BC" w:rsidRDefault="006674BC" w:rsidP="006674BC">
      <w:pPr>
        <w:tabs>
          <w:tab w:val="clear" w:pos="794"/>
          <w:tab w:val="clear" w:pos="1191"/>
          <w:tab w:val="clear" w:pos="1588"/>
          <w:tab w:val="clear" w:pos="1985"/>
        </w:tabs>
        <w:overflowPunct/>
        <w:autoSpaceDE/>
        <w:autoSpaceDN/>
        <w:adjustRightInd/>
        <w:spacing w:before="240"/>
        <w:jc w:val="center"/>
        <w:textAlignment w:val="auto"/>
      </w:pPr>
    </w:p>
    <w:sectPr w:rsidR="006674BC" w:rsidSect="00993197">
      <w:headerReference w:type="default" r:id="rId426"/>
      <w:footerReference w:type="first" r:id="rId42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70A5" w14:textId="77777777" w:rsidR="00625983" w:rsidRDefault="00625983">
      <w:r>
        <w:separator/>
      </w:r>
    </w:p>
  </w:endnote>
  <w:endnote w:type="continuationSeparator" w:id="0">
    <w:p w14:paraId="1BDDC1EC" w14:textId="77777777" w:rsidR="00625983" w:rsidRDefault="0062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43EC" w14:textId="77777777" w:rsidR="001957C7" w:rsidRPr="000E2BE9" w:rsidRDefault="001957C7" w:rsidP="000E2BE9">
    <w:pPr>
      <w:spacing w:before="0"/>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95EE" w14:textId="77777777" w:rsidR="00A06051" w:rsidRPr="000E2BE9" w:rsidRDefault="00A06051" w:rsidP="000E2BE9">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32232" w14:textId="77777777" w:rsidR="00625983" w:rsidRDefault="00625983">
      <w:r>
        <w:separator/>
      </w:r>
    </w:p>
  </w:footnote>
  <w:footnote w:type="continuationSeparator" w:id="0">
    <w:p w14:paraId="5458AA50" w14:textId="77777777" w:rsidR="00625983" w:rsidRDefault="00625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0BCF" w14:textId="0ED500E0" w:rsidR="001957C7" w:rsidRPr="00993197" w:rsidRDefault="001957C7" w:rsidP="00D3553A">
    <w:pPr>
      <w:pStyle w:val="Header"/>
    </w:pPr>
    <w:r w:rsidRPr="00993197">
      <w:t xml:space="preserve">- </w:t>
    </w:r>
    <w:r w:rsidRPr="00993197">
      <w:fldChar w:fldCharType="begin"/>
    </w:r>
    <w:r w:rsidRPr="00993197">
      <w:instrText xml:space="preserve"> PAGE  \* MERGEFORMAT </w:instrText>
    </w:r>
    <w:r w:rsidRPr="00993197">
      <w:fldChar w:fldCharType="separate"/>
    </w:r>
    <w:r>
      <w:rPr>
        <w:noProof/>
      </w:rPr>
      <w:t>11</w:t>
    </w:r>
    <w:r w:rsidRPr="00993197">
      <w:fldChar w:fldCharType="end"/>
    </w:r>
    <w:r w:rsidRPr="00993197">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FA12" w14:textId="77777777" w:rsidR="00D3553A" w:rsidRPr="00993197" w:rsidRDefault="00D3553A" w:rsidP="00D3553A">
    <w:pPr>
      <w:pStyle w:val="Header"/>
    </w:pPr>
    <w:r w:rsidRPr="00993197">
      <w:t xml:space="preserve">- </w:t>
    </w:r>
    <w:r w:rsidRPr="00993197">
      <w:fldChar w:fldCharType="begin"/>
    </w:r>
    <w:r w:rsidRPr="00993197">
      <w:instrText xml:space="preserve"> PAGE  \* MERGEFORMAT </w:instrText>
    </w:r>
    <w:r w:rsidRPr="00993197">
      <w:fldChar w:fldCharType="separate"/>
    </w:r>
    <w:r>
      <w:t>15</w:t>
    </w:r>
    <w:r w:rsidRPr="00993197">
      <w:fldChar w:fldCharType="end"/>
    </w:r>
    <w:r w:rsidRPr="00993197">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4EB3" w14:textId="182C3651" w:rsidR="00A06051" w:rsidRPr="00993197" w:rsidRDefault="00A06051" w:rsidP="00993197">
    <w:pPr>
      <w:pStyle w:val="Header"/>
    </w:pPr>
    <w:r w:rsidRPr="00993197">
      <w:t xml:space="preserve">- </w:t>
    </w:r>
    <w:r w:rsidRPr="00993197">
      <w:fldChar w:fldCharType="begin"/>
    </w:r>
    <w:r w:rsidRPr="00993197">
      <w:instrText xml:space="preserve"> PAGE  \* MERGEFORMAT </w:instrText>
    </w:r>
    <w:r w:rsidRPr="00993197">
      <w:fldChar w:fldCharType="separate"/>
    </w:r>
    <w:r w:rsidR="0061228F">
      <w:rPr>
        <w:noProof/>
      </w:rPr>
      <w:t>2</w:t>
    </w:r>
    <w:r w:rsidRPr="00993197">
      <w:fldChar w:fldCharType="end"/>
    </w:r>
    <w:r w:rsidRPr="00993197">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E8C"/>
    <w:multiLevelType w:val="hybridMultilevel"/>
    <w:tmpl w:val="41BE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781B6F"/>
    <w:multiLevelType w:val="hybridMultilevel"/>
    <w:tmpl w:val="DF3CAE1E"/>
    <w:lvl w:ilvl="0" w:tplc="DA4C5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A7830"/>
    <w:multiLevelType w:val="hybridMultilevel"/>
    <w:tmpl w:val="192C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40922"/>
    <w:multiLevelType w:val="hybridMultilevel"/>
    <w:tmpl w:val="0CE62E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D504106"/>
    <w:multiLevelType w:val="hybridMultilevel"/>
    <w:tmpl w:val="5060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56604"/>
    <w:multiLevelType w:val="hybridMultilevel"/>
    <w:tmpl w:val="04AC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85705"/>
    <w:multiLevelType w:val="hybridMultilevel"/>
    <w:tmpl w:val="915C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B487C"/>
    <w:multiLevelType w:val="hybridMultilevel"/>
    <w:tmpl w:val="F0AA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36C18FD"/>
    <w:multiLevelType w:val="hybridMultilevel"/>
    <w:tmpl w:val="41BE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702392"/>
    <w:multiLevelType w:val="hybridMultilevel"/>
    <w:tmpl w:val="A6B60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3F7B5B"/>
    <w:multiLevelType w:val="hybridMultilevel"/>
    <w:tmpl w:val="B7AE43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DE1AC4"/>
    <w:multiLevelType w:val="hybridMultilevel"/>
    <w:tmpl w:val="1CF0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2"/>
  </w:num>
  <w:num w:numId="5">
    <w:abstractNumId w:val="10"/>
  </w:num>
  <w:num w:numId="6">
    <w:abstractNumId w:val="6"/>
  </w:num>
  <w:num w:numId="7">
    <w:abstractNumId w:val="1"/>
  </w:num>
  <w:num w:numId="8">
    <w:abstractNumId w:val="3"/>
  </w:num>
  <w:num w:numId="9">
    <w:abstractNumId w:val="8"/>
  </w:num>
  <w:num w:numId="10">
    <w:abstractNumId w:val="4"/>
  </w:num>
  <w:num w:numId="11">
    <w:abstractNumId w:val="0"/>
  </w:num>
  <w:num w:numId="12">
    <w:abstractNumId w:val="9"/>
  </w:num>
  <w:num w:numId="13">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rbert Bertine">
    <w15:presenceInfo w15:providerId="Windows Live" w15:userId="91b20924b4c9e3fc"/>
  </w15:person>
  <w15:person w15:author="OTA, Hiroshi ">
    <w15:presenceInfo w15:providerId="None" w15:userId="OTA, Hirosh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1A"/>
    <w:rsid w:val="000011E8"/>
    <w:rsid w:val="000028C2"/>
    <w:rsid w:val="00007DF7"/>
    <w:rsid w:val="000100A3"/>
    <w:rsid w:val="00014639"/>
    <w:rsid w:val="00015845"/>
    <w:rsid w:val="00020602"/>
    <w:rsid w:val="00024B0E"/>
    <w:rsid w:val="0003461C"/>
    <w:rsid w:val="00041CE4"/>
    <w:rsid w:val="0004617A"/>
    <w:rsid w:val="0004765D"/>
    <w:rsid w:val="0006317A"/>
    <w:rsid w:val="0006726D"/>
    <w:rsid w:val="0007009E"/>
    <w:rsid w:val="00081E0F"/>
    <w:rsid w:val="000904D0"/>
    <w:rsid w:val="0009444D"/>
    <w:rsid w:val="00097739"/>
    <w:rsid w:val="00097C79"/>
    <w:rsid w:val="000A257E"/>
    <w:rsid w:val="000A55B1"/>
    <w:rsid w:val="000B3F54"/>
    <w:rsid w:val="000C051E"/>
    <w:rsid w:val="000C12DC"/>
    <w:rsid w:val="000C231A"/>
    <w:rsid w:val="000C52FE"/>
    <w:rsid w:val="000E2BE9"/>
    <w:rsid w:val="000E4360"/>
    <w:rsid w:val="000F69FA"/>
    <w:rsid w:val="00101D58"/>
    <w:rsid w:val="00105B75"/>
    <w:rsid w:val="00116C95"/>
    <w:rsid w:val="0012244E"/>
    <w:rsid w:val="0012798F"/>
    <w:rsid w:val="00127A46"/>
    <w:rsid w:val="00130092"/>
    <w:rsid w:val="001341BC"/>
    <w:rsid w:val="0014438D"/>
    <w:rsid w:val="00151C77"/>
    <w:rsid w:val="0015210F"/>
    <w:rsid w:val="0015318A"/>
    <w:rsid w:val="001538A7"/>
    <w:rsid w:val="00155B58"/>
    <w:rsid w:val="00157A4F"/>
    <w:rsid w:val="00160BC5"/>
    <w:rsid w:val="0016321D"/>
    <w:rsid w:val="00163292"/>
    <w:rsid w:val="001765F7"/>
    <w:rsid w:val="00176738"/>
    <w:rsid w:val="00176A1D"/>
    <w:rsid w:val="00181011"/>
    <w:rsid w:val="001858D0"/>
    <w:rsid w:val="00194629"/>
    <w:rsid w:val="001957C7"/>
    <w:rsid w:val="00196F6C"/>
    <w:rsid w:val="001A0314"/>
    <w:rsid w:val="001A398A"/>
    <w:rsid w:val="001B0EF9"/>
    <w:rsid w:val="001C1057"/>
    <w:rsid w:val="001C12D3"/>
    <w:rsid w:val="001D6203"/>
    <w:rsid w:val="001D78B3"/>
    <w:rsid w:val="001E17DE"/>
    <w:rsid w:val="001E5375"/>
    <w:rsid w:val="001E55AC"/>
    <w:rsid w:val="001E77BE"/>
    <w:rsid w:val="001F1778"/>
    <w:rsid w:val="001F51FA"/>
    <w:rsid w:val="00200E3B"/>
    <w:rsid w:val="0020119D"/>
    <w:rsid w:val="0020309C"/>
    <w:rsid w:val="002030E0"/>
    <w:rsid w:val="00203D20"/>
    <w:rsid w:val="002112C6"/>
    <w:rsid w:val="00211BA8"/>
    <w:rsid w:val="002209A4"/>
    <w:rsid w:val="00230B82"/>
    <w:rsid w:val="00232C1E"/>
    <w:rsid w:val="00234171"/>
    <w:rsid w:val="00234A4F"/>
    <w:rsid w:val="0023541E"/>
    <w:rsid w:val="00244E65"/>
    <w:rsid w:val="0025139E"/>
    <w:rsid w:val="00253D91"/>
    <w:rsid w:val="00263E24"/>
    <w:rsid w:val="00264F3F"/>
    <w:rsid w:val="00272988"/>
    <w:rsid w:val="002735B1"/>
    <w:rsid w:val="00273A67"/>
    <w:rsid w:val="00274805"/>
    <w:rsid w:val="00277F3A"/>
    <w:rsid w:val="00284051"/>
    <w:rsid w:val="00287409"/>
    <w:rsid w:val="002878D6"/>
    <w:rsid w:val="00290AC7"/>
    <w:rsid w:val="00294E8B"/>
    <w:rsid w:val="002971A2"/>
    <w:rsid w:val="002C0990"/>
    <w:rsid w:val="002C295F"/>
    <w:rsid w:val="002C3207"/>
    <w:rsid w:val="002C3868"/>
    <w:rsid w:val="002C7279"/>
    <w:rsid w:val="002D0743"/>
    <w:rsid w:val="002D4FE1"/>
    <w:rsid w:val="002D6817"/>
    <w:rsid w:val="002E0AD4"/>
    <w:rsid w:val="002E0B25"/>
    <w:rsid w:val="002E5511"/>
    <w:rsid w:val="002E7EBB"/>
    <w:rsid w:val="00300DA0"/>
    <w:rsid w:val="0030289D"/>
    <w:rsid w:val="00303F2C"/>
    <w:rsid w:val="0030461B"/>
    <w:rsid w:val="00323489"/>
    <w:rsid w:val="003303E4"/>
    <w:rsid w:val="00334114"/>
    <w:rsid w:val="00334CBF"/>
    <w:rsid w:val="003367DB"/>
    <w:rsid w:val="00343D8E"/>
    <w:rsid w:val="0036000C"/>
    <w:rsid w:val="00365C2C"/>
    <w:rsid w:val="0036745C"/>
    <w:rsid w:val="00371655"/>
    <w:rsid w:val="00380431"/>
    <w:rsid w:val="0038304E"/>
    <w:rsid w:val="00383CEA"/>
    <w:rsid w:val="0038596F"/>
    <w:rsid w:val="00386522"/>
    <w:rsid w:val="0038785C"/>
    <w:rsid w:val="00391DA2"/>
    <w:rsid w:val="003942AA"/>
    <w:rsid w:val="00394C59"/>
    <w:rsid w:val="003A31E0"/>
    <w:rsid w:val="003B633E"/>
    <w:rsid w:val="003B73F4"/>
    <w:rsid w:val="003C366E"/>
    <w:rsid w:val="003C3FFD"/>
    <w:rsid w:val="003D07F6"/>
    <w:rsid w:val="003D73CF"/>
    <w:rsid w:val="003E1301"/>
    <w:rsid w:val="003E1725"/>
    <w:rsid w:val="003E413F"/>
    <w:rsid w:val="003E6897"/>
    <w:rsid w:val="003F681D"/>
    <w:rsid w:val="0040448D"/>
    <w:rsid w:val="00405122"/>
    <w:rsid w:val="004059CD"/>
    <w:rsid w:val="00407761"/>
    <w:rsid w:val="004106D9"/>
    <w:rsid w:val="0041142D"/>
    <w:rsid w:val="00411906"/>
    <w:rsid w:val="00422ECE"/>
    <w:rsid w:val="0042622B"/>
    <w:rsid w:val="004268B1"/>
    <w:rsid w:val="00426B31"/>
    <w:rsid w:val="00430327"/>
    <w:rsid w:val="0043419D"/>
    <w:rsid w:val="00436474"/>
    <w:rsid w:val="00445B1A"/>
    <w:rsid w:val="00447C02"/>
    <w:rsid w:val="00453A15"/>
    <w:rsid w:val="004558A0"/>
    <w:rsid w:val="00457872"/>
    <w:rsid w:val="00461057"/>
    <w:rsid w:val="00461C19"/>
    <w:rsid w:val="004701DF"/>
    <w:rsid w:val="0047336D"/>
    <w:rsid w:val="0047377D"/>
    <w:rsid w:val="004915E5"/>
    <w:rsid w:val="0049281C"/>
    <w:rsid w:val="004932D1"/>
    <w:rsid w:val="00495BD1"/>
    <w:rsid w:val="0049780B"/>
    <w:rsid w:val="004B049C"/>
    <w:rsid w:val="004B3E39"/>
    <w:rsid w:val="004B5FB9"/>
    <w:rsid w:val="004C0A91"/>
    <w:rsid w:val="004C1CF8"/>
    <w:rsid w:val="004C54E1"/>
    <w:rsid w:val="004C68F9"/>
    <w:rsid w:val="004D3126"/>
    <w:rsid w:val="004D6DD1"/>
    <w:rsid w:val="004E031A"/>
    <w:rsid w:val="004E33C1"/>
    <w:rsid w:val="004E7A97"/>
    <w:rsid w:val="004F16CE"/>
    <w:rsid w:val="004F2E9B"/>
    <w:rsid w:val="004F515D"/>
    <w:rsid w:val="004F625F"/>
    <w:rsid w:val="005016AF"/>
    <w:rsid w:val="00502FA7"/>
    <w:rsid w:val="00516550"/>
    <w:rsid w:val="00517860"/>
    <w:rsid w:val="00523999"/>
    <w:rsid w:val="00527D4E"/>
    <w:rsid w:val="005418B6"/>
    <w:rsid w:val="005539F6"/>
    <w:rsid w:val="00560F91"/>
    <w:rsid w:val="0056307F"/>
    <w:rsid w:val="00570406"/>
    <w:rsid w:val="0057110E"/>
    <w:rsid w:val="00575E95"/>
    <w:rsid w:val="005947FC"/>
    <w:rsid w:val="005A0C33"/>
    <w:rsid w:val="005A3B96"/>
    <w:rsid w:val="005A4302"/>
    <w:rsid w:val="005A4E39"/>
    <w:rsid w:val="005A6BE4"/>
    <w:rsid w:val="005A7372"/>
    <w:rsid w:val="005B03F5"/>
    <w:rsid w:val="005C0DF6"/>
    <w:rsid w:val="005C1FDC"/>
    <w:rsid w:val="005C6892"/>
    <w:rsid w:val="005D7A9C"/>
    <w:rsid w:val="005E10A9"/>
    <w:rsid w:val="005E34C6"/>
    <w:rsid w:val="005E538F"/>
    <w:rsid w:val="005E56C2"/>
    <w:rsid w:val="005E7C12"/>
    <w:rsid w:val="005F0FB8"/>
    <w:rsid w:val="005F20A8"/>
    <w:rsid w:val="00603E81"/>
    <w:rsid w:val="00606215"/>
    <w:rsid w:val="0061017D"/>
    <w:rsid w:val="00611BDB"/>
    <w:rsid w:val="0061228F"/>
    <w:rsid w:val="0061410A"/>
    <w:rsid w:val="0062482B"/>
    <w:rsid w:val="00625983"/>
    <w:rsid w:val="006324AA"/>
    <w:rsid w:val="0063411A"/>
    <w:rsid w:val="00634861"/>
    <w:rsid w:val="00637EA1"/>
    <w:rsid w:val="00640D90"/>
    <w:rsid w:val="00644E6B"/>
    <w:rsid w:val="00653FC0"/>
    <w:rsid w:val="00663258"/>
    <w:rsid w:val="0066449B"/>
    <w:rsid w:val="006662B3"/>
    <w:rsid w:val="006674BC"/>
    <w:rsid w:val="00672D94"/>
    <w:rsid w:val="006733B3"/>
    <w:rsid w:val="0067391D"/>
    <w:rsid w:val="00675257"/>
    <w:rsid w:val="006752D8"/>
    <w:rsid w:val="00680CA3"/>
    <w:rsid w:val="00683758"/>
    <w:rsid w:val="006847A8"/>
    <w:rsid w:val="006865F5"/>
    <w:rsid w:val="006934AB"/>
    <w:rsid w:val="006976E9"/>
    <w:rsid w:val="006A1595"/>
    <w:rsid w:val="006B01ED"/>
    <w:rsid w:val="006B253E"/>
    <w:rsid w:val="006B36D2"/>
    <w:rsid w:val="006B4C2E"/>
    <w:rsid w:val="006B5EAD"/>
    <w:rsid w:val="006C51C5"/>
    <w:rsid w:val="006D6BBA"/>
    <w:rsid w:val="006D773D"/>
    <w:rsid w:val="006D7993"/>
    <w:rsid w:val="006E0528"/>
    <w:rsid w:val="00701481"/>
    <w:rsid w:val="007067E7"/>
    <w:rsid w:val="00713C29"/>
    <w:rsid w:val="007159D1"/>
    <w:rsid w:val="00720036"/>
    <w:rsid w:val="00720820"/>
    <w:rsid w:val="00721EC9"/>
    <w:rsid w:val="00726BA8"/>
    <w:rsid w:val="00732B4F"/>
    <w:rsid w:val="00736941"/>
    <w:rsid w:val="00737440"/>
    <w:rsid w:val="0074054A"/>
    <w:rsid w:val="00745D7E"/>
    <w:rsid w:val="00747CCE"/>
    <w:rsid w:val="007532A8"/>
    <w:rsid w:val="00755395"/>
    <w:rsid w:val="00756B77"/>
    <w:rsid w:val="00770CA2"/>
    <w:rsid w:val="00772182"/>
    <w:rsid w:val="007804A7"/>
    <w:rsid w:val="00783EBB"/>
    <w:rsid w:val="00793A24"/>
    <w:rsid w:val="007A364A"/>
    <w:rsid w:val="007A6F94"/>
    <w:rsid w:val="007A704F"/>
    <w:rsid w:val="007C740B"/>
    <w:rsid w:val="007C7B9B"/>
    <w:rsid w:val="007C7EE3"/>
    <w:rsid w:val="007D540C"/>
    <w:rsid w:val="007D63C2"/>
    <w:rsid w:val="007D696B"/>
    <w:rsid w:val="007E3CF4"/>
    <w:rsid w:val="007E62D8"/>
    <w:rsid w:val="007F00C0"/>
    <w:rsid w:val="007F0F4E"/>
    <w:rsid w:val="00801184"/>
    <w:rsid w:val="0080152C"/>
    <w:rsid w:val="00803E16"/>
    <w:rsid w:val="00814E22"/>
    <w:rsid w:val="008158E2"/>
    <w:rsid w:val="00820365"/>
    <w:rsid w:val="00820B48"/>
    <w:rsid w:val="0082139A"/>
    <w:rsid w:val="008355C0"/>
    <w:rsid w:val="00836C65"/>
    <w:rsid w:val="008376EB"/>
    <w:rsid w:val="008428AD"/>
    <w:rsid w:val="00842D6D"/>
    <w:rsid w:val="00842E64"/>
    <w:rsid w:val="008472DF"/>
    <w:rsid w:val="008605B7"/>
    <w:rsid w:val="008666B8"/>
    <w:rsid w:val="008678B4"/>
    <w:rsid w:val="00870BC4"/>
    <w:rsid w:val="008777A4"/>
    <w:rsid w:val="008876E0"/>
    <w:rsid w:val="008A4117"/>
    <w:rsid w:val="008A6938"/>
    <w:rsid w:val="008B393F"/>
    <w:rsid w:val="008B5746"/>
    <w:rsid w:val="008C1E53"/>
    <w:rsid w:val="008C24E4"/>
    <w:rsid w:val="008C6CC3"/>
    <w:rsid w:val="008C7232"/>
    <w:rsid w:val="008D1C30"/>
    <w:rsid w:val="008E1982"/>
    <w:rsid w:val="008E30DC"/>
    <w:rsid w:val="008E3158"/>
    <w:rsid w:val="008F5901"/>
    <w:rsid w:val="008F6A5C"/>
    <w:rsid w:val="008F7EC7"/>
    <w:rsid w:val="00923E5F"/>
    <w:rsid w:val="00924B57"/>
    <w:rsid w:val="00926D59"/>
    <w:rsid w:val="00932BF6"/>
    <w:rsid w:val="00961CC8"/>
    <w:rsid w:val="00962280"/>
    <w:rsid w:val="009625F3"/>
    <w:rsid w:val="009660FC"/>
    <w:rsid w:val="0097141C"/>
    <w:rsid w:val="0098231B"/>
    <w:rsid w:val="0098277E"/>
    <w:rsid w:val="00983D3A"/>
    <w:rsid w:val="009841E7"/>
    <w:rsid w:val="009873D6"/>
    <w:rsid w:val="0099127C"/>
    <w:rsid w:val="00993197"/>
    <w:rsid w:val="0099355C"/>
    <w:rsid w:val="00993C77"/>
    <w:rsid w:val="00995B6B"/>
    <w:rsid w:val="00996084"/>
    <w:rsid w:val="00996529"/>
    <w:rsid w:val="009A14A0"/>
    <w:rsid w:val="009A3A01"/>
    <w:rsid w:val="009A7759"/>
    <w:rsid w:val="009B0BBA"/>
    <w:rsid w:val="009B1091"/>
    <w:rsid w:val="009B1BAE"/>
    <w:rsid w:val="009C12D0"/>
    <w:rsid w:val="009C386B"/>
    <w:rsid w:val="009C6F04"/>
    <w:rsid w:val="009D3941"/>
    <w:rsid w:val="009D4343"/>
    <w:rsid w:val="009D6F5B"/>
    <w:rsid w:val="009E3100"/>
    <w:rsid w:val="009E3298"/>
    <w:rsid w:val="009E3950"/>
    <w:rsid w:val="009E520E"/>
    <w:rsid w:val="009E5B65"/>
    <w:rsid w:val="009E66E4"/>
    <w:rsid w:val="009F06C8"/>
    <w:rsid w:val="009F06E3"/>
    <w:rsid w:val="009F0F7E"/>
    <w:rsid w:val="009F58A0"/>
    <w:rsid w:val="00A011DF"/>
    <w:rsid w:val="00A01618"/>
    <w:rsid w:val="00A03D41"/>
    <w:rsid w:val="00A04829"/>
    <w:rsid w:val="00A06051"/>
    <w:rsid w:val="00A073BB"/>
    <w:rsid w:val="00A07A69"/>
    <w:rsid w:val="00A10B05"/>
    <w:rsid w:val="00A245BE"/>
    <w:rsid w:val="00A2498E"/>
    <w:rsid w:val="00A25966"/>
    <w:rsid w:val="00A2674A"/>
    <w:rsid w:val="00A322EA"/>
    <w:rsid w:val="00A4407A"/>
    <w:rsid w:val="00A52AB5"/>
    <w:rsid w:val="00A54EAB"/>
    <w:rsid w:val="00A6013C"/>
    <w:rsid w:val="00A60D0C"/>
    <w:rsid w:val="00A67F26"/>
    <w:rsid w:val="00A67F8C"/>
    <w:rsid w:val="00A753DB"/>
    <w:rsid w:val="00A805A5"/>
    <w:rsid w:val="00A84E9D"/>
    <w:rsid w:val="00A86DB5"/>
    <w:rsid w:val="00A92DC2"/>
    <w:rsid w:val="00A93275"/>
    <w:rsid w:val="00AA0476"/>
    <w:rsid w:val="00AA0CCA"/>
    <w:rsid w:val="00AA22FF"/>
    <w:rsid w:val="00AA6106"/>
    <w:rsid w:val="00AB09D1"/>
    <w:rsid w:val="00AB567F"/>
    <w:rsid w:val="00AC34AC"/>
    <w:rsid w:val="00AC3C7B"/>
    <w:rsid w:val="00AD696F"/>
    <w:rsid w:val="00AE1DB1"/>
    <w:rsid w:val="00AE3502"/>
    <w:rsid w:val="00AE4E0E"/>
    <w:rsid w:val="00AE5ED3"/>
    <w:rsid w:val="00AE5EF1"/>
    <w:rsid w:val="00AF3ABE"/>
    <w:rsid w:val="00AF5D58"/>
    <w:rsid w:val="00B06537"/>
    <w:rsid w:val="00B117A1"/>
    <w:rsid w:val="00B21409"/>
    <w:rsid w:val="00B223D1"/>
    <w:rsid w:val="00B33E56"/>
    <w:rsid w:val="00B34010"/>
    <w:rsid w:val="00B4143B"/>
    <w:rsid w:val="00B41732"/>
    <w:rsid w:val="00B44B76"/>
    <w:rsid w:val="00B44CC1"/>
    <w:rsid w:val="00B504CD"/>
    <w:rsid w:val="00B55D1A"/>
    <w:rsid w:val="00B70208"/>
    <w:rsid w:val="00B70AD7"/>
    <w:rsid w:val="00B87750"/>
    <w:rsid w:val="00B96DC1"/>
    <w:rsid w:val="00BA144A"/>
    <w:rsid w:val="00BB5DB8"/>
    <w:rsid w:val="00BB7B0E"/>
    <w:rsid w:val="00BC30F2"/>
    <w:rsid w:val="00BD3F76"/>
    <w:rsid w:val="00BE1F56"/>
    <w:rsid w:val="00BE319D"/>
    <w:rsid w:val="00BE4778"/>
    <w:rsid w:val="00BE583C"/>
    <w:rsid w:val="00BF0A04"/>
    <w:rsid w:val="00BF2E50"/>
    <w:rsid w:val="00BF5297"/>
    <w:rsid w:val="00BF6E84"/>
    <w:rsid w:val="00BF7E34"/>
    <w:rsid w:val="00C00808"/>
    <w:rsid w:val="00C02D14"/>
    <w:rsid w:val="00C03D8F"/>
    <w:rsid w:val="00C04E0A"/>
    <w:rsid w:val="00C13939"/>
    <w:rsid w:val="00C13B49"/>
    <w:rsid w:val="00C1411C"/>
    <w:rsid w:val="00C1784E"/>
    <w:rsid w:val="00C21C0A"/>
    <w:rsid w:val="00C22069"/>
    <w:rsid w:val="00C232F3"/>
    <w:rsid w:val="00C273D4"/>
    <w:rsid w:val="00C31CC1"/>
    <w:rsid w:val="00C3559A"/>
    <w:rsid w:val="00C50B14"/>
    <w:rsid w:val="00C71AEE"/>
    <w:rsid w:val="00C73B73"/>
    <w:rsid w:val="00C86E15"/>
    <w:rsid w:val="00C8768B"/>
    <w:rsid w:val="00C90336"/>
    <w:rsid w:val="00C95179"/>
    <w:rsid w:val="00CA0D00"/>
    <w:rsid w:val="00CA2C59"/>
    <w:rsid w:val="00CC2FBE"/>
    <w:rsid w:val="00CC4A41"/>
    <w:rsid w:val="00CD3C14"/>
    <w:rsid w:val="00CD4D4D"/>
    <w:rsid w:val="00CD60E0"/>
    <w:rsid w:val="00CD676F"/>
    <w:rsid w:val="00CD7690"/>
    <w:rsid w:val="00CE076B"/>
    <w:rsid w:val="00CE0CD5"/>
    <w:rsid w:val="00CF0709"/>
    <w:rsid w:val="00CF208F"/>
    <w:rsid w:val="00D00D68"/>
    <w:rsid w:val="00D019D8"/>
    <w:rsid w:val="00D031CD"/>
    <w:rsid w:val="00D044F5"/>
    <w:rsid w:val="00D06DCE"/>
    <w:rsid w:val="00D11234"/>
    <w:rsid w:val="00D155C7"/>
    <w:rsid w:val="00D1771A"/>
    <w:rsid w:val="00D23192"/>
    <w:rsid w:val="00D3297A"/>
    <w:rsid w:val="00D3553A"/>
    <w:rsid w:val="00D40612"/>
    <w:rsid w:val="00D40AAF"/>
    <w:rsid w:val="00D45277"/>
    <w:rsid w:val="00D45453"/>
    <w:rsid w:val="00D55769"/>
    <w:rsid w:val="00D5601E"/>
    <w:rsid w:val="00D6401B"/>
    <w:rsid w:val="00D645EB"/>
    <w:rsid w:val="00D653EB"/>
    <w:rsid w:val="00D662DE"/>
    <w:rsid w:val="00D749AE"/>
    <w:rsid w:val="00D82506"/>
    <w:rsid w:val="00D84E7D"/>
    <w:rsid w:val="00D96DFB"/>
    <w:rsid w:val="00DA1C4E"/>
    <w:rsid w:val="00DA4C22"/>
    <w:rsid w:val="00DA5076"/>
    <w:rsid w:val="00DA5BA8"/>
    <w:rsid w:val="00DB2912"/>
    <w:rsid w:val="00DB41AD"/>
    <w:rsid w:val="00DD4AD3"/>
    <w:rsid w:val="00DD74B7"/>
    <w:rsid w:val="00DE5444"/>
    <w:rsid w:val="00DF3FA4"/>
    <w:rsid w:val="00DF6309"/>
    <w:rsid w:val="00E01C13"/>
    <w:rsid w:val="00E04868"/>
    <w:rsid w:val="00E07233"/>
    <w:rsid w:val="00E10420"/>
    <w:rsid w:val="00E11841"/>
    <w:rsid w:val="00E2430D"/>
    <w:rsid w:val="00E33949"/>
    <w:rsid w:val="00E51517"/>
    <w:rsid w:val="00E55B61"/>
    <w:rsid w:val="00E55C89"/>
    <w:rsid w:val="00E5628C"/>
    <w:rsid w:val="00E565B1"/>
    <w:rsid w:val="00E57672"/>
    <w:rsid w:val="00E62F7D"/>
    <w:rsid w:val="00E63CEB"/>
    <w:rsid w:val="00E655E3"/>
    <w:rsid w:val="00E76CAC"/>
    <w:rsid w:val="00E77CBB"/>
    <w:rsid w:val="00E87EBE"/>
    <w:rsid w:val="00E922B0"/>
    <w:rsid w:val="00E951EC"/>
    <w:rsid w:val="00E970FE"/>
    <w:rsid w:val="00EA3740"/>
    <w:rsid w:val="00EA6C08"/>
    <w:rsid w:val="00EB1449"/>
    <w:rsid w:val="00EB5C57"/>
    <w:rsid w:val="00EB78AE"/>
    <w:rsid w:val="00EC4FAB"/>
    <w:rsid w:val="00EC6982"/>
    <w:rsid w:val="00EE7C36"/>
    <w:rsid w:val="00EF4962"/>
    <w:rsid w:val="00F05044"/>
    <w:rsid w:val="00F1753E"/>
    <w:rsid w:val="00F210CC"/>
    <w:rsid w:val="00F21215"/>
    <w:rsid w:val="00F21C84"/>
    <w:rsid w:val="00F23DFE"/>
    <w:rsid w:val="00F3272B"/>
    <w:rsid w:val="00F36E53"/>
    <w:rsid w:val="00F4370F"/>
    <w:rsid w:val="00F5088F"/>
    <w:rsid w:val="00F5175B"/>
    <w:rsid w:val="00F52541"/>
    <w:rsid w:val="00F52894"/>
    <w:rsid w:val="00F52EA6"/>
    <w:rsid w:val="00F539D2"/>
    <w:rsid w:val="00F64B84"/>
    <w:rsid w:val="00F67302"/>
    <w:rsid w:val="00F67EB9"/>
    <w:rsid w:val="00F870EB"/>
    <w:rsid w:val="00F914C2"/>
    <w:rsid w:val="00F94879"/>
    <w:rsid w:val="00FA689C"/>
    <w:rsid w:val="00FB07CB"/>
    <w:rsid w:val="00FB0F12"/>
    <w:rsid w:val="00FB4A68"/>
    <w:rsid w:val="00FC40AD"/>
    <w:rsid w:val="00FC5457"/>
    <w:rsid w:val="00FC64C0"/>
    <w:rsid w:val="00FD6E3F"/>
    <w:rsid w:val="00FE30AC"/>
    <w:rsid w:val="00FE44B1"/>
    <w:rsid w:val="00FE4EFC"/>
    <w:rsid w:val="00FF27DD"/>
    <w:rsid w:val="00FF42EA"/>
    <w:rsid w:val="00FF4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F42A7"/>
  <w15:docId w15:val="{0D9621AC-6A23-42D6-B71C-68E2714D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0A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aliases w:val="h,Header/Footer,header odd,header entry,HE,页眉"/>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rsid w:val="0099127C"/>
    <w:pPr>
      <w:tabs>
        <w:tab w:val="clear" w:pos="794"/>
        <w:tab w:val="clear" w:pos="1191"/>
        <w:tab w:val="clear" w:pos="1588"/>
        <w:tab w:val="clear" w:pos="1985"/>
      </w:tabs>
      <w:spacing w:before="240" w:after="120"/>
    </w:pPr>
    <w:rPr>
      <w:rFonts w:cstheme="minorHAnsi"/>
      <w:b/>
      <w:bCs/>
      <w:sz w:val="20"/>
    </w:rPr>
  </w:style>
  <w:style w:type="paragraph" w:styleId="TOC2">
    <w:name w:val="toc 2"/>
    <w:basedOn w:val="TOC1"/>
    <w:uiPriority w:val="39"/>
    <w:pPr>
      <w:spacing w:before="120" w:after="0"/>
      <w:ind w:left="240"/>
    </w:pPr>
    <w:rPr>
      <w:b w:val="0"/>
      <w:bCs w:val="0"/>
      <w:i/>
      <w:iCs/>
    </w:rPr>
  </w:style>
  <w:style w:type="paragraph" w:styleId="TOC3">
    <w:name w:val="toc 3"/>
    <w:basedOn w:val="TOC2"/>
    <w:uiPriority w:val="39"/>
    <w:pPr>
      <w:spacing w:before="0"/>
      <w:ind w:left="480"/>
    </w:pPr>
    <w:rPr>
      <w:i w:val="0"/>
      <w:iCs w:val="0"/>
    </w:rPr>
  </w:style>
  <w:style w:type="paragraph" w:styleId="TOC4">
    <w:name w:val="toc 4"/>
    <w:basedOn w:val="TOC3"/>
    <w:pPr>
      <w:ind w:left="720"/>
    </w:pPr>
  </w:style>
  <w:style w:type="paragraph" w:styleId="TOC5">
    <w:name w:val="toc 5"/>
    <w:basedOn w:val="TOC4"/>
    <w:pPr>
      <w:ind w:left="960"/>
    </w:pPr>
  </w:style>
  <w:style w:type="paragraph" w:styleId="TOC6">
    <w:name w:val="toc 6"/>
    <w:basedOn w:val="TOC4"/>
    <w:pPr>
      <w:ind w:left="1200"/>
    </w:pPr>
  </w:style>
  <w:style w:type="paragraph" w:styleId="TOC7">
    <w:name w:val="toc 7"/>
    <w:basedOn w:val="TOC4"/>
    <w:pPr>
      <w:ind w:left="1440"/>
    </w:pPr>
  </w:style>
  <w:style w:type="paragraph" w:styleId="TOC8">
    <w:name w:val="toc 8"/>
    <w:basedOn w:val="TOC4"/>
    <w:pPr>
      <w:ind w:left="1680"/>
    </w:pPr>
  </w:style>
  <w:style w:type="character" w:styleId="Hyperlink">
    <w:name w:val="Hyperlink"/>
    <w:aliases w:val="超级链接,Style 58,超?级链,超????,하이퍼링크2,하이퍼링크21,CEO_Hyperlink,超链接1"/>
    <w:uiPriority w:val="99"/>
    <w:qFormat/>
    <w:rsid w:val="00CD4D4D"/>
    <w:rPr>
      <w:color w:val="0000FF"/>
      <w:u w:val="single"/>
    </w:rPr>
  </w:style>
  <w:style w:type="paragraph" w:styleId="NormalWeb">
    <w:name w:val="Normal (Web)"/>
    <w:basedOn w:val="Normal"/>
    <w:uiPriority w:val="99"/>
    <w:unhideWhenUsed/>
    <w:rsid w:val="00D82506"/>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character" w:styleId="Strong">
    <w:name w:val="Strong"/>
    <w:uiPriority w:val="22"/>
    <w:qFormat/>
    <w:rsid w:val="00BC30F2"/>
    <w:rPr>
      <w:b/>
      <w:bCs/>
    </w:rPr>
  </w:style>
  <w:style w:type="character" w:customStyle="1" w:styleId="sortspan">
    <w:name w:val="sortspan"/>
    <w:basedOn w:val="DefaultParagraphFont"/>
    <w:rsid w:val="00BC30F2"/>
  </w:style>
  <w:style w:type="table" w:styleId="TableGrid">
    <w:name w:val="Table Grid"/>
    <w:basedOn w:val="TableNormal"/>
    <w:rsid w:val="00BC3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A144A"/>
    <w:pPr>
      <w:spacing w:before="0"/>
    </w:pPr>
    <w:rPr>
      <w:rFonts w:ascii="Tahoma" w:hAnsi="Tahoma" w:cs="Tahoma"/>
      <w:sz w:val="16"/>
      <w:szCs w:val="16"/>
    </w:rPr>
  </w:style>
  <w:style w:type="character" w:customStyle="1" w:styleId="BalloonTextChar">
    <w:name w:val="Balloon Text Char"/>
    <w:link w:val="BalloonText"/>
    <w:rsid w:val="00BA144A"/>
    <w:rPr>
      <w:rFonts w:ascii="Tahoma" w:hAnsi="Tahoma" w:cs="Tahoma"/>
      <w:sz w:val="16"/>
      <w:szCs w:val="16"/>
      <w:lang w:val="en-GB" w:eastAsia="en-US"/>
    </w:rPr>
  </w:style>
  <w:style w:type="paragraph" w:customStyle="1" w:styleId="Docnumber">
    <w:name w:val="Docnumber"/>
    <w:basedOn w:val="Normal"/>
    <w:link w:val="DocnumberChar"/>
    <w:qFormat/>
    <w:rsid w:val="000E2BE9"/>
    <w:pPr>
      <w:jc w:val="right"/>
    </w:pPr>
    <w:rPr>
      <w:b/>
      <w:bCs/>
      <w:sz w:val="40"/>
    </w:rPr>
  </w:style>
  <w:style w:type="character" w:customStyle="1" w:styleId="DocnumberChar">
    <w:name w:val="Docnumber Char"/>
    <w:link w:val="Docnumber"/>
    <w:rsid w:val="000E2BE9"/>
    <w:rPr>
      <w:b/>
      <w:bCs/>
      <w:sz w:val="40"/>
      <w:lang w:val="en-GB" w:eastAsia="en-US"/>
    </w:rPr>
  </w:style>
  <w:style w:type="character" w:styleId="CommentReference">
    <w:name w:val="annotation reference"/>
    <w:rsid w:val="00C00808"/>
    <w:rPr>
      <w:sz w:val="16"/>
      <w:szCs w:val="16"/>
    </w:rPr>
  </w:style>
  <w:style w:type="paragraph" w:styleId="CommentText">
    <w:name w:val="annotation text"/>
    <w:basedOn w:val="Normal"/>
    <w:link w:val="CommentTextChar"/>
    <w:rsid w:val="00C00808"/>
    <w:rPr>
      <w:sz w:val="20"/>
    </w:rPr>
  </w:style>
  <w:style w:type="character" w:customStyle="1" w:styleId="CommentTextChar">
    <w:name w:val="Comment Text Char"/>
    <w:link w:val="CommentText"/>
    <w:rsid w:val="00C00808"/>
    <w:rPr>
      <w:lang w:val="en-GB"/>
    </w:rPr>
  </w:style>
  <w:style w:type="paragraph" w:styleId="CommentSubject">
    <w:name w:val="annotation subject"/>
    <w:basedOn w:val="CommentText"/>
    <w:next w:val="CommentText"/>
    <w:link w:val="CommentSubjectChar"/>
    <w:rsid w:val="00C00808"/>
    <w:rPr>
      <w:b/>
      <w:bCs/>
    </w:rPr>
  </w:style>
  <w:style w:type="character" w:customStyle="1" w:styleId="CommentSubjectChar">
    <w:name w:val="Comment Subject Char"/>
    <w:link w:val="CommentSubject"/>
    <w:rsid w:val="00C00808"/>
    <w:rPr>
      <w:b/>
      <w:bCs/>
      <w:lang w:val="en-GB"/>
    </w:rPr>
  </w:style>
  <w:style w:type="paragraph" w:styleId="Revision">
    <w:name w:val="Revision"/>
    <w:hidden/>
    <w:uiPriority w:val="99"/>
    <w:semiHidden/>
    <w:rsid w:val="00407761"/>
    <w:rPr>
      <w:sz w:val="24"/>
      <w:lang w:val="en-GB" w:eastAsia="en-US"/>
    </w:rPr>
  </w:style>
  <w:style w:type="paragraph" w:customStyle="1" w:styleId="Abstract">
    <w:name w:val="Abstract"/>
    <w:basedOn w:val="Normal"/>
    <w:rsid w:val="006674BC"/>
    <w:pPr>
      <w:tabs>
        <w:tab w:val="clear" w:pos="794"/>
        <w:tab w:val="clear" w:pos="1191"/>
        <w:tab w:val="clear" w:pos="1588"/>
        <w:tab w:val="clear" w:pos="1985"/>
        <w:tab w:val="left" w:pos="1134"/>
        <w:tab w:val="left" w:pos="1871"/>
        <w:tab w:val="left" w:pos="2268"/>
      </w:tabs>
    </w:pPr>
    <w:rPr>
      <w:rFonts w:eastAsia="Batang"/>
      <w:lang w:val="en-US"/>
    </w:rPr>
  </w:style>
  <w:style w:type="paragraph" w:customStyle="1" w:styleId="AnnexNo">
    <w:name w:val="Annex_No"/>
    <w:basedOn w:val="Normal"/>
    <w:next w:val="Normal"/>
    <w:rsid w:val="006674BC"/>
    <w:pPr>
      <w:keepNext/>
      <w:keepLines/>
      <w:tabs>
        <w:tab w:val="clear" w:pos="794"/>
        <w:tab w:val="clear" w:pos="1191"/>
        <w:tab w:val="clear" w:pos="1588"/>
        <w:tab w:val="clear" w:pos="1985"/>
        <w:tab w:val="left" w:pos="1134"/>
        <w:tab w:val="left" w:pos="1871"/>
        <w:tab w:val="left" w:pos="2268"/>
      </w:tabs>
      <w:spacing w:before="480" w:after="80"/>
      <w:jc w:val="center"/>
    </w:pPr>
    <w:rPr>
      <w:rFonts w:eastAsia="Batang"/>
      <w:caps/>
      <w:sz w:val="28"/>
    </w:rPr>
  </w:style>
  <w:style w:type="paragraph" w:customStyle="1" w:styleId="Annexref">
    <w:name w:val="Annex_ref"/>
    <w:basedOn w:val="Normal"/>
    <w:next w:val="Normal"/>
    <w:rsid w:val="006674BC"/>
    <w:pPr>
      <w:keepNext/>
      <w:keepLines/>
      <w:tabs>
        <w:tab w:val="clear" w:pos="794"/>
        <w:tab w:val="clear" w:pos="1191"/>
        <w:tab w:val="clear" w:pos="1588"/>
        <w:tab w:val="clear" w:pos="1985"/>
        <w:tab w:val="left" w:pos="1134"/>
        <w:tab w:val="left" w:pos="1871"/>
        <w:tab w:val="left" w:pos="2268"/>
      </w:tabs>
      <w:spacing w:after="280"/>
      <w:jc w:val="center"/>
    </w:pPr>
    <w:rPr>
      <w:rFonts w:eastAsia="Batang"/>
    </w:rPr>
  </w:style>
  <w:style w:type="paragraph" w:customStyle="1" w:styleId="Annextitle">
    <w:name w:val="Annex_title"/>
    <w:basedOn w:val="Normal"/>
    <w:next w:val="Normal"/>
    <w:rsid w:val="006674BC"/>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Batang" w:hAnsi="Times New Roman Bold"/>
      <w:b/>
      <w:sz w:val="28"/>
    </w:rPr>
  </w:style>
  <w:style w:type="paragraph" w:customStyle="1" w:styleId="AppendixNo">
    <w:name w:val="Appendix_No"/>
    <w:basedOn w:val="AnnexNo"/>
    <w:next w:val="Annexref"/>
    <w:rsid w:val="006674BC"/>
  </w:style>
  <w:style w:type="paragraph" w:customStyle="1" w:styleId="Agendaitem">
    <w:name w:val="Agenda_item"/>
    <w:basedOn w:val="Normal"/>
    <w:next w:val="Normal"/>
    <w:qFormat/>
    <w:rsid w:val="006674BC"/>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Batang"/>
      <w:sz w:val="28"/>
      <w:lang w:val="es-ES_tradnl"/>
    </w:rPr>
  </w:style>
  <w:style w:type="paragraph" w:customStyle="1" w:styleId="Appendixref">
    <w:name w:val="Appendix_ref"/>
    <w:basedOn w:val="Annexref"/>
    <w:next w:val="Annextitle"/>
    <w:rsid w:val="006674BC"/>
  </w:style>
  <w:style w:type="paragraph" w:customStyle="1" w:styleId="Appendixtitle">
    <w:name w:val="Appendix_title"/>
    <w:basedOn w:val="Annextitle"/>
    <w:next w:val="Normal"/>
    <w:rsid w:val="006674BC"/>
  </w:style>
  <w:style w:type="paragraph" w:customStyle="1" w:styleId="Border">
    <w:name w:val="Border"/>
    <w:basedOn w:val="Normal"/>
    <w:rsid w:val="006674BC"/>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Batang"/>
      <w:b/>
      <w:noProof/>
      <w:sz w:val="20"/>
    </w:rPr>
  </w:style>
  <w:style w:type="paragraph" w:styleId="NormalIndent">
    <w:name w:val="Normal Indent"/>
    <w:basedOn w:val="Normal"/>
    <w:rsid w:val="006674BC"/>
    <w:pPr>
      <w:tabs>
        <w:tab w:val="clear" w:pos="794"/>
        <w:tab w:val="clear" w:pos="1191"/>
        <w:tab w:val="clear" w:pos="1588"/>
        <w:tab w:val="clear" w:pos="1985"/>
        <w:tab w:val="left" w:pos="1134"/>
        <w:tab w:val="left" w:pos="1871"/>
        <w:tab w:val="left" w:pos="2268"/>
      </w:tabs>
      <w:ind w:left="1134"/>
    </w:pPr>
    <w:rPr>
      <w:rFonts w:eastAsia="Batang"/>
    </w:rPr>
  </w:style>
  <w:style w:type="paragraph" w:customStyle="1" w:styleId="FigureNo">
    <w:name w:val="Figure_No"/>
    <w:basedOn w:val="Normal"/>
    <w:next w:val="Normal"/>
    <w:rsid w:val="006674BC"/>
    <w:pPr>
      <w:keepNext/>
      <w:keepLines/>
      <w:tabs>
        <w:tab w:val="clear" w:pos="794"/>
        <w:tab w:val="clear" w:pos="1191"/>
        <w:tab w:val="clear" w:pos="1588"/>
        <w:tab w:val="clear" w:pos="1985"/>
        <w:tab w:val="left" w:pos="1134"/>
        <w:tab w:val="left" w:pos="1871"/>
        <w:tab w:val="left" w:pos="2268"/>
      </w:tabs>
      <w:spacing w:before="480" w:after="120"/>
      <w:jc w:val="center"/>
    </w:pPr>
    <w:rPr>
      <w:rFonts w:eastAsia="Batang"/>
      <w:caps/>
    </w:rPr>
  </w:style>
  <w:style w:type="paragraph" w:customStyle="1" w:styleId="Figuretitle">
    <w:name w:val="Figure_title"/>
    <w:basedOn w:val="Normal"/>
    <w:next w:val="Normal"/>
    <w:rsid w:val="006674BC"/>
    <w:pPr>
      <w:keepNext/>
      <w:keepLines/>
      <w:tabs>
        <w:tab w:val="clear" w:pos="794"/>
        <w:tab w:val="clear" w:pos="1191"/>
        <w:tab w:val="clear" w:pos="1588"/>
        <w:tab w:val="clear" w:pos="1985"/>
        <w:tab w:val="left" w:pos="1134"/>
        <w:tab w:val="left" w:pos="1871"/>
        <w:tab w:val="left" w:pos="2268"/>
      </w:tabs>
      <w:spacing w:before="0" w:after="480"/>
      <w:jc w:val="center"/>
    </w:pPr>
    <w:rPr>
      <w:rFonts w:ascii="Times New Roman Bold" w:eastAsia="Batang" w:hAnsi="Times New Roman Bold"/>
      <w:b/>
    </w:rPr>
  </w:style>
  <w:style w:type="paragraph" w:customStyle="1" w:styleId="Committee">
    <w:name w:val="Committee"/>
    <w:basedOn w:val="Normal"/>
    <w:qFormat/>
    <w:rsid w:val="006674BC"/>
    <w:pPr>
      <w:tabs>
        <w:tab w:val="clear" w:pos="794"/>
        <w:tab w:val="clear" w:pos="1191"/>
        <w:tab w:val="clear" w:pos="1588"/>
        <w:tab w:val="clear" w:pos="1985"/>
        <w:tab w:val="left" w:pos="851"/>
        <w:tab w:val="left" w:pos="1134"/>
        <w:tab w:val="left" w:pos="1871"/>
        <w:tab w:val="left" w:pos="2268"/>
      </w:tabs>
      <w:spacing w:before="0" w:line="240" w:lineRule="atLeast"/>
    </w:pPr>
    <w:rPr>
      <w:rFonts w:eastAsia="Batang" w:cstheme="minorHAnsi"/>
      <w:b/>
      <w:szCs w:val="24"/>
    </w:rPr>
  </w:style>
  <w:style w:type="character" w:customStyle="1" w:styleId="FooterChar">
    <w:name w:val="Footer Char"/>
    <w:basedOn w:val="DefaultParagraphFont"/>
    <w:link w:val="Footer"/>
    <w:rsid w:val="006674BC"/>
    <w:rPr>
      <w:caps/>
      <w:noProof/>
      <w:sz w:val="16"/>
      <w:lang w:val="en-GB" w:eastAsia="en-US"/>
    </w:rPr>
  </w:style>
  <w:style w:type="character" w:customStyle="1" w:styleId="FootnoteTextChar">
    <w:name w:val="Footnote Text Char"/>
    <w:basedOn w:val="DefaultParagraphFont"/>
    <w:link w:val="FootnoteText"/>
    <w:rsid w:val="006674BC"/>
    <w:rPr>
      <w:sz w:val="24"/>
      <w:lang w:val="en-GB" w:eastAsia="en-US"/>
    </w:rPr>
  </w:style>
  <w:style w:type="character" w:customStyle="1" w:styleId="HeaderChar">
    <w:name w:val="Header Char"/>
    <w:aliases w:val="h Char,Header/Footer Char,header odd Char,header entry Char,HE Char,页眉 Char"/>
    <w:basedOn w:val="DefaultParagraphFont"/>
    <w:link w:val="Header"/>
    <w:uiPriority w:val="99"/>
    <w:rsid w:val="006674BC"/>
    <w:rPr>
      <w:sz w:val="18"/>
      <w:lang w:val="en-GB" w:eastAsia="en-US"/>
    </w:rPr>
  </w:style>
  <w:style w:type="paragraph" w:customStyle="1" w:styleId="Normalaftertitle0">
    <w:name w:val="Normal after title"/>
    <w:basedOn w:val="Normal"/>
    <w:next w:val="Normal"/>
    <w:rsid w:val="006674BC"/>
    <w:pPr>
      <w:tabs>
        <w:tab w:val="clear" w:pos="794"/>
        <w:tab w:val="clear" w:pos="1191"/>
        <w:tab w:val="clear" w:pos="1588"/>
        <w:tab w:val="clear" w:pos="1985"/>
        <w:tab w:val="left" w:pos="1134"/>
        <w:tab w:val="left" w:pos="1871"/>
        <w:tab w:val="left" w:pos="2268"/>
      </w:tabs>
      <w:spacing w:before="280"/>
    </w:pPr>
    <w:rPr>
      <w:rFonts w:eastAsia="Batang"/>
    </w:rPr>
  </w:style>
  <w:style w:type="paragraph" w:customStyle="1" w:styleId="Section3">
    <w:name w:val="Section_3"/>
    <w:basedOn w:val="Section1"/>
    <w:rsid w:val="006674BC"/>
    <w:pPr>
      <w:tabs>
        <w:tab w:val="center" w:pos="4820"/>
      </w:tabs>
      <w:spacing w:before="360"/>
    </w:pPr>
    <w:rPr>
      <w:rFonts w:eastAsia="Batang"/>
      <w:b w:val="0"/>
    </w:rPr>
  </w:style>
  <w:style w:type="paragraph" w:customStyle="1" w:styleId="TableNo">
    <w:name w:val="Table_No"/>
    <w:basedOn w:val="Normal"/>
    <w:next w:val="Normal"/>
    <w:rsid w:val="006674BC"/>
    <w:pPr>
      <w:keepNext/>
      <w:tabs>
        <w:tab w:val="clear" w:pos="794"/>
        <w:tab w:val="clear" w:pos="1191"/>
        <w:tab w:val="clear" w:pos="1588"/>
        <w:tab w:val="clear" w:pos="1985"/>
        <w:tab w:val="left" w:pos="1134"/>
        <w:tab w:val="left" w:pos="1871"/>
        <w:tab w:val="left" w:pos="2268"/>
      </w:tabs>
      <w:spacing w:before="560" w:after="120"/>
      <w:jc w:val="center"/>
    </w:pPr>
    <w:rPr>
      <w:rFonts w:eastAsia="Batang"/>
      <w:caps/>
    </w:rPr>
  </w:style>
  <w:style w:type="paragraph" w:customStyle="1" w:styleId="Normalend">
    <w:name w:val="Normal_end"/>
    <w:basedOn w:val="Normal"/>
    <w:next w:val="Normal"/>
    <w:rsid w:val="006674BC"/>
    <w:pPr>
      <w:tabs>
        <w:tab w:val="clear" w:pos="794"/>
        <w:tab w:val="clear" w:pos="1191"/>
        <w:tab w:val="clear" w:pos="1588"/>
        <w:tab w:val="clear" w:pos="1985"/>
        <w:tab w:val="left" w:pos="1134"/>
        <w:tab w:val="left" w:pos="1871"/>
        <w:tab w:val="left" w:pos="2268"/>
      </w:tabs>
    </w:pPr>
    <w:rPr>
      <w:rFonts w:eastAsia="Batang"/>
      <w:lang w:val="en-US"/>
    </w:rPr>
  </w:style>
  <w:style w:type="paragraph" w:customStyle="1" w:styleId="Proposal">
    <w:name w:val="Proposal"/>
    <w:basedOn w:val="Normal"/>
    <w:next w:val="Normal"/>
    <w:rsid w:val="006674BC"/>
    <w:pPr>
      <w:keepNext/>
      <w:tabs>
        <w:tab w:val="clear" w:pos="794"/>
        <w:tab w:val="clear" w:pos="1191"/>
        <w:tab w:val="clear" w:pos="1588"/>
        <w:tab w:val="clear" w:pos="1985"/>
        <w:tab w:val="left" w:pos="1134"/>
        <w:tab w:val="left" w:pos="1871"/>
        <w:tab w:val="left" w:pos="2268"/>
      </w:tabs>
      <w:spacing w:before="240"/>
    </w:pPr>
    <w:rPr>
      <w:rFonts w:eastAsia="Batang" w:hAnsi="Times New Roman Bold"/>
    </w:rPr>
  </w:style>
  <w:style w:type="paragraph" w:customStyle="1" w:styleId="Reasons">
    <w:name w:val="Reasons"/>
    <w:basedOn w:val="Normal"/>
    <w:rsid w:val="006674BC"/>
    <w:pPr>
      <w:tabs>
        <w:tab w:val="clear" w:pos="794"/>
        <w:tab w:val="clear" w:pos="1191"/>
        <w:tab w:val="left" w:pos="1134"/>
      </w:tabs>
    </w:pPr>
    <w:rPr>
      <w:rFonts w:eastAsia="Batang"/>
    </w:rPr>
  </w:style>
  <w:style w:type="paragraph" w:customStyle="1" w:styleId="Volumetitle">
    <w:name w:val="Volume_title"/>
    <w:basedOn w:val="Normal"/>
    <w:qFormat/>
    <w:rsid w:val="006674BC"/>
    <w:pPr>
      <w:tabs>
        <w:tab w:val="clear" w:pos="794"/>
        <w:tab w:val="clear" w:pos="1191"/>
        <w:tab w:val="clear" w:pos="1588"/>
        <w:tab w:val="clear" w:pos="1985"/>
        <w:tab w:val="left" w:pos="1134"/>
        <w:tab w:val="left" w:pos="1871"/>
        <w:tab w:val="left" w:pos="2268"/>
      </w:tabs>
      <w:jc w:val="center"/>
    </w:pPr>
    <w:rPr>
      <w:rFonts w:eastAsia="Batang"/>
      <w:b/>
      <w:bCs/>
      <w:sz w:val="28"/>
      <w:szCs w:val="28"/>
    </w:rPr>
  </w:style>
  <w:style w:type="paragraph" w:customStyle="1" w:styleId="Tabletitle">
    <w:name w:val="Table_title"/>
    <w:basedOn w:val="Normal"/>
    <w:next w:val="Tabletext"/>
    <w:rsid w:val="006674BC"/>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eastAsia="Batang" w:hAnsi="Times New Roman Bold"/>
      <w:b/>
    </w:rPr>
  </w:style>
  <w:style w:type="paragraph" w:customStyle="1" w:styleId="Part1">
    <w:name w:val="Part_1"/>
    <w:basedOn w:val="Section1"/>
    <w:next w:val="Section1"/>
    <w:rsid w:val="006674BC"/>
    <w:pPr>
      <w:tabs>
        <w:tab w:val="center" w:pos="4820"/>
      </w:tabs>
      <w:spacing w:before="360"/>
    </w:pPr>
    <w:rPr>
      <w:rFonts w:eastAsia="Batang"/>
    </w:rPr>
  </w:style>
  <w:style w:type="character" w:styleId="PlaceholderText">
    <w:name w:val="Placeholder Text"/>
    <w:basedOn w:val="DefaultParagraphFont"/>
    <w:uiPriority w:val="99"/>
    <w:semiHidden/>
    <w:rsid w:val="006674BC"/>
    <w:rPr>
      <w:color w:val="808080"/>
    </w:rPr>
  </w:style>
  <w:style w:type="paragraph" w:customStyle="1" w:styleId="TopHeader">
    <w:name w:val="TopHeader"/>
    <w:basedOn w:val="Normal"/>
    <w:rsid w:val="006674BC"/>
    <w:pPr>
      <w:tabs>
        <w:tab w:val="clear" w:pos="794"/>
        <w:tab w:val="clear" w:pos="1191"/>
        <w:tab w:val="clear" w:pos="1588"/>
        <w:tab w:val="clear" w:pos="1985"/>
        <w:tab w:val="left" w:pos="1134"/>
        <w:tab w:val="left" w:pos="1871"/>
        <w:tab w:val="left" w:pos="2268"/>
      </w:tabs>
    </w:pPr>
    <w:rPr>
      <w:rFonts w:ascii="Verdana" w:eastAsia="Batang" w:hAnsi="Verdana" w:cs="Times New Roman Bold"/>
      <w:b/>
      <w:bCs/>
      <w:szCs w:val="24"/>
    </w:rPr>
  </w:style>
  <w:style w:type="paragraph" w:styleId="Caption">
    <w:name w:val="caption"/>
    <w:basedOn w:val="Normal"/>
    <w:next w:val="Normal"/>
    <w:semiHidden/>
    <w:unhideWhenUsed/>
    <w:rsid w:val="006674BC"/>
    <w:pPr>
      <w:tabs>
        <w:tab w:val="clear" w:pos="794"/>
        <w:tab w:val="clear" w:pos="1191"/>
        <w:tab w:val="clear" w:pos="1588"/>
        <w:tab w:val="clear" w:pos="1985"/>
        <w:tab w:val="left" w:pos="1134"/>
        <w:tab w:val="left" w:pos="1871"/>
        <w:tab w:val="left" w:pos="2268"/>
      </w:tabs>
      <w:spacing w:before="0" w:after="200"/>
    </w:pPr>
    <w:rPr>
      <w:rFonts w:eastAsia="Batang"/>
      <w:i/>
      <w:iCs/>
      <w:color w:val="44546A" w:themeColor="text2"/>
      <w:sz w:val="18"/>
      <w:szCs w:val="18"/>
    </w:rPr>
  </w:style>
  <w:style w:type="paragraph" w:customStyle="1" w:styleId="Destination">
    <w:name w:val="Destination"/>
    <w:basedOn w:val="Normal"/>
    <w:rsid w:val="006674BC"/>
    <w:pPr>
      <w:tabs>
        <w:tab w:val="clear" w:pos="794"/>
        <w:tab w:val="clear" w:pos="1191"/>
        <w:tab w:val="clear" w:pos="1588"/>
        <w:tab w:val="clear" w:pos="1985"/>
        <w:tab w:val="left" w:pos="1134"/>
        <w:tab w:val="left" w:pos="1871"/>
        <w:tab w:val="left" w:pos="2268"/>
      </w:tabs>
      <w:spacing w:before="0"/>
    </w:pPr>
    <w:rPr>
      <w:rFonts w:ascii="Verdana" w:eastAsia="Batang" w:hAnsi="Verdana"/>
      <w:b/>
      <w:sz w:val="20"/>
    </w:rPr>
  </w:style>
  <w:style w:type="paragraph" w:styleId="TableofFigures">
    <w:name w:val="table of figures"/>
    <w:basedOn w:val="Normal"/>
    <w:next w:val="Normal"/>
    <w:uiPriority w:val="99"/>
    <w:rsid w:val="006674BC"/>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6674BC"/>
    <w:rPr>
      <w:b/>
      <w:sz w:val="24"/>
      <w:lang w:val="en-GB" w:eastAsia="en-US"/>
    </w:rPr>
  </w:style>
  <w:style w:type="paragraph" w:customStyle="1" w:styleId="Heading1Centered">
    <w:name w:val="Heading 1 Centered"/>
    <w:basedOn w:val="Heading1"/>
    <w:rsid w:val="006674BC"/>
    <w:pPr>
      <w:ind w:left="0" w:firstLine="0"/>
      <w:jc w:val="center"/>
    </w:pPr>
    <w:rPr>
      <w:rFonts w:eastAsia="SimSun"/>
      <w:bCs/>
      <w:sz w:val="28"/>
    </w:rPr>
  </w:style>
  <w:style w:type="paragraph" w:customStyle="1" w:styleId="TableNoTitle0">
    <w:name w:val="Table_NoTitle"/>
    <w:basedOn w:val="Normal"/>
    <w:next w:val="Normal"/>
    <w:rsid w:val="006674BC"/>
    <w:pPr>
      <w:keepNext/>
      <w:keepLines/>
      <w:spacing w:before="360" w:after="120" w:line="288" w:lineRule="auto"/>
      <w:jc w:val="center"/>
    </w:pPr>
    <w:rPr>
      <w:rFonts w:eastAsiaTheme="minorEastAsia"/>
      <w:b/>
      <w:lang w:eastAsia="ja-JP"/>
    </w:rPr>
  </w:style>
  <w:style w:type="character" w:customStyle="1" w:styleId="enumlev1Char">
    <w:name w:val="enumlev1 Char"/>
    <w:link w:val="enumlev1"/>
    <w:qFormat/>
    <w:locked/>
    <w:rsid w:val="006674BC"/>
    <w:rPr>
      <w:sz w:val="24"/>
      <w:lang w:val="en-GB" w:eastAsia="en-US"/>
    </w:rPr>
  </w:style>
  <w:style w:type="paragraph" w:customStyle="1" w:styleId="AnnexNoTitle0">
    <w:name w:val="Annex_NoTitle"/>
    <w:basedOn w:val="Normal"/>
    <w:next w:val="Normal"/>
    <w:rsid w:val="006674BC"/>
    <w:pPr>
      <w:keepNext/>
      <w:keepLines/>
      <w:spacing w:before="720" w:after="120" w:line="280" w:lineRule="exact"/>
      <w:jc w:val="center"/>
    </w:pPr>
    <w:rPr>
      <w:rFonts w:eastAsia="Batang"/>
      <w:b/>
      <w:lang w:val="fr-FR"/>
    </w:rPr>
  </w:style>
  <w:style w:type="paragraph" w:styleId="ListParagraph">
    <w:name w:val="List Paragraph"/>
    <w:aliases w:val="- Bullets,Lista1,?? ??,?????,????,リスト段落,中等深浅网格 1 - 着色 21,列出段落1,列表段落1,—ño’i—Ž,¥¡¡¡¡ì¬º¥¹¥È¶ÎÂä,ÁÐ³ö¶ÎÂä,¥ê¥¹¥È¶ÎÂä,1st level - Bullet List Paragraph,Lettre d'introduction,Paragrafo elenco,Normal bullet 2,Bullet list"/>
    <w:basedOn w:val="Normal"/>
    <w:link w:val="ListParagraphChar"/>
    <w:uiPriority w:val="34"/>
    <w:qFormat/>
    <w:rsid w:val="006674BC"/>
    <w:pPr>
      <w:ind w:left="720"/>
      <w:contextualSpacing/>
    </w:pPr>
    <w:rPr>
      <w:rFonts w:eastAsia="Batang"/>
    </w:rPr>
  </w:style>
  <w:style w:type="character" w:styleId="FollowedHyperlink">
    <w:name w:val="FollowedHyperlink"/>
    <w:basedOn w:val="DefaultParagraphFont"/>
    <w:uiPriority w:val="99"/>
    <w:unhideWhenUsed/>
    <w:rsid w:val="006674BC"/>
    <w:rPr>
      <w:color w:val="954F72" w:themeColor="followedHyperlink"/>
      <w:u w:val="single"/>
    </w:rPr>
  </w:style>
  <w:style w:type="paragraph" w:customStyle="1" w:styleId="Head">
    <w:name w:val="Head"/>
    <w:basedOn w:val="Normal"/>
    <w:rsid w:val="006674BC"/>
    <w:pPr>
      <w:tabs>
        <w:tab w:val="left" w:pos="6663"/>
      </w:tabs>
      <w:overflowPunct/>
      <w:autoSpaceDE/>
      <w:autoSpaceDN/>
      <w:adjustRightInd/>
      <w:spacing w:before="0"/>
      <w:textAlignment w:val="auto"/>
    </w:pPr>
    <w:rPr>
      <w:rFonts w:eastAsia="Batang"/>
    </w:rPr>
  </w:style>
  <w:style w:type="character" w:customStyle="1" w:styleId="TabletextChar">
    <w:name w:val="Table_text Char"/>
    <w:link w:val="Tabletext"/>
    <w:locked/>
    <w:rsid w:val="006674BC"/>
    <w:rPr>
      <w:sz w:val="22"/>
      <w:lang w:val="en-GB" w:eastAsia="en-US"/>
    </w:rPr>
  </w:style>
  <w:style w:type="character" w:styleId="Emphasis">
    <w:name w:val="Emphasis"/>
    <w:basedOn w:val="DefaultParagraphFont"/>
    <w:uiPriority w:val="20"/>
    <w:qFormat/>
    <w:rsid w:val="006674BC"/>
    <w:rPr>
      <w:i/>
      <w:iCs/>
    </w:rPr>
  </w:style>
  <w:style w:type="paragraph" w:customStyle="1" w:styleId="NO">
    <w:name w:val="NO"/>
    <w:basedOn w:val="Normal"/>
    <w:rsid w:val="006674BC"/>
    <w:pPr>
      <w:keepLines/>
      <w:tabs>
        <w:tab w:val="clear" w:pos="794"/>
        <w:tab w:val="clear" w:pos="1191"/>
        <w:tab w:val="clear" w:pos="1588"/>
        <w:tab w:val="clear" w:pos="1985"/>
      </w:tabs>
      <w:spacing w:before="0" w:after="180"/>
      <w:ind w:left="1135" w:hanging="851"/>
    </w:pPr>
    <w:rPr>
      <w:rFonts w:eastAsia="Batang"/>
      <w:sz w:val="20"/>
    </w:rPr>
  </w:style>
  <w:style w:type="character" w:customStyle="1" w:styleId="TableTextChar0">
    <w:name w:val="Table_Text Char"/>
    <w:rsid w:val="006674BC"/>
    <w:rPr>
      <w:rFonts w:eastAsia="Batang" w:cs="Times New Roman"/>
      <w:sz w:val="22"/>
      <w:lang w:val="en-GB" w:eastAsia="en-US" w:bidi="ar-SA"/>
    </w:rPr>
  </w:style>
  <w:style w:type="paragraph" w:styleId="Index7">
    <w:name w:val="index 7"/>
    <w:basedOn w:val="Normal"/>
    <w:next w:val="Normal"/>
    <w:semiHidden/>
    <w:rsid w:val="006674BC"/>
    <w:pPr>
      <w:ind w:left="1698"/>
    </w:pPr>
    <w:rPr>
      <w:rFonts w:eastAsia="Batang"/>
    </w:rPr>
  </w:style>
  <w:style w:type="paragraph" w:styleId="Index6">
    <w:name w:val="index 6"/>
    <w:basedOn w:val="Normal"/>
    <w:next w:val="Normal"/>
    <w:semiHidden/>
    <w:rsid w:val="006674BC"/>
    <w:pPr>
      <w:ind w:left="1415"/>
    </w:pPr>
    <w:rPr>
      <w:rFonts w:eastAsia="Batang"/>
    </w:rPr>
  </w:style>
  <w:style w:type="paragraph" w:styleId="Index5">
    <w:name w:val="index 5"/>
    <w:basedOn w:val="Normal"/>
    <w:next w:val="Normal"/>
    <w:semiHidden/>
    <w:rsid w:val="006674BC"/>
    <w:pPr>
      <w:ind w:left="1132"/>
    </w:pPr>
    <w:rPr>
      <w:rFonts w:eastAsia="Batang"/>
    </w:rPr>
  </w:style>
  <w:style w:type="paragraph" w:styleId="Index4">
    <w:name w:val="index 4"/>
    <w:basedOn w:val="Normal"/>
    <w:next w:val="Normal"/>
    <w:semiHidden/>
    <w:rsid w:val="006674BC"/>
    <w:pPr>
      <w:ind w:left="849"/>
    </w:pPr>
    <w:rPr>
      <w:rFonts w:eastAsia="Batang"/>
    </w:rPr>
  </w:style>
  <w:style w:type="character" w:styleId="LineNumber">
    <w:name w:val="line number"/>
    <w:basedOn w:val="DefaultParagraphFont"/>
    <w:rsid w:val="006674BC"/>
  </w:style>
  <w:style w:type="paragraph" w:styleId="IndexHeading">
    <w:name w:val="index heading"/>
    <w:basedOn w:val="Normal"/>
    <w:next w:val="Index1"/>
    <w:semiHidden/>
    <w:rsid w:val="006674BC"/>
    <w:rPr>
      <w:rFonts w:eastAsia="Batang"/>
    </w:rPr>
  </w:style>
  <w:style w:type="paragraph" w:customStyle="1" w:styleId="ddate">
    <w:name w:val="ddate"/>
    <w:basedOn w:val="Normal"/>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rFonts w:eastAsia="Batang"/>
      <w:b/>
      <w:bCs/>
    </w:rPr>
  </w:style>
  <w:style w:type="paragraph" w:customStyle="1" w:styleId="dnum">
    <w:name w:val="dnum"/>
    <w:basedOn w:val="Normal"/>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rFonts w:eastAsia="Batang"/>
      <w:b/>
      <w:bCs/>
    </w:rPr>
  </w:style>
  <w:style w:type="paragraph" w:customStyle="1" w:styleId="dorlang">
    <w:name w:val="dorlang"/>
    <w:basedOn w:val="Normal"/>
    <w:rsid w:val="006674BC"/>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rFonts w:eastAsia="Batang"/>
      <w:b/>
      <w:bCs/>
    </w:rPr>
  </w:style>
  <w:style w:type="paragraph" w:customStyle="1" w:styleId="headingb0">
    <w:name w:val="heading_b"/>
    <w:basedOn w:val="Heading3"/>
    <w:next w:val="Normal"/>
    <w:rsid w:val="006674BC"/>
    <w:pPr>
      <w:tabs>
        <w:tab w:val="left" w:pos="2127"/>
        <w:tab w:val="left" w:pos="2410"/>
        <w:tab w:val="left" w:pos="2921"/>
        <w:tab w:val="left" w:pos="3261"/>
      </w:tabs>
      <w:outlineLvl w:val="9"/>
    </w:pPr>
    <w:rPr>
      <w:rFonts w:eastAsia="Batang"/>
      <w:bCs/>
    </w:rPr>
  </w:style>
  <w:style w:type="paragraph" w:customStyle="1" w:styleId="WTSA1">
    <w:name w:val="WTSA1"/>
    <w:rsid w:val="006674BC"/>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customStyle="1" w:styleId="WTSA2">
    <w:name w:val="WTSA2"/>
    <w:rsid w:val="006674BC"/>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customStyle="1" w:styleId="TableText0">
    <w:name w:val="Table_Text"/>
    <w:basedOn w:val="Normal"/>
    <w:rsid w:val="006674B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Batang"/>
      <w:sz w:val="22"/>
    </w:rPr>
  </w:style>
  <w:style w:type="paragraph" w:customStyle="1" w:styleId="TableHead0">
    <w:name w:val="Table_Head"/>
    <w:basedOn w:val="TableText0"/>
    <w:rsid w:val="006674BC"/>
    <w:pPr>
      <w:keepNext/>
      <w:overflowPunct/>
      <w:autoSpaceDE/>
      <w:autoSpaceDN/>
      <w:adjustRightInd/>
      <w:spacing w:before="80" w:after="80"/>
      <w:jc w:val="center"/>
      <w:textAlignment w:val="auto"/>
    </w:pPr>
    <w:rPr>
      <w:b/>
    </w:rPr>
  </w:style>
  <w:style w:type="character" w:customStyle="1" w:styleId="Symbol">
    <w:name w:val="Symbol"/>
    <w:basedOn w:val="DefaultParagraphFont"/>
    <w:rsid w:val="006674BC"/>
    <w:rPr>
      <w:rFonts w:ascii="Symbol" w:hAnsi="Symbol"/>
      <w:i/>
    </w:rPr>
  </w:style>
  <w:style w:type="paragraph" w:customStyle="1" w:styleId="listitem">
    <w:name w:val="listitem"/>
    <w:basedOn w:val="Normal"/>
    <w:rsid w:val="006674BC"/>
    <w:pPr>
      <w:spacing w:before="0"/>
    </w:pPr>
    <w:rPr>
      <w:rFonts w:eastAsia="Batang"/>
    </w:rPr>
  </w:style>
  <w:style w:type="paragraph" w:customStyle="1" w:styleId="TableTitle0">
    <w:name w:val="Table_Title"/>
    <w:basedOn w:val="Table"/>
    <w:next w:val="Normal"/>
    <w:rsid w:val="006674BC"/>
    <w:pPr>
      <w:keepLines/>
      <w:spacing w:before="0"/>
    </w:pPr>
    <w:rPr>
      <w:b/>
      <w:caps w:val="0"/>
    </w:rPr>
  </w:style>
  <w:style w:type="paragraph" w:customStyle="1" w:styleId="Table">
    <w:name w:val="Table_#"/>
    <w:basedOn w:val="Normal"/>
    <w:next w:val="TableTitle0"/>
    <w:rsid w:val="006674BC"/>
    <w:pPr>
      <w:keepNext/>
      <w:spacing w:before="560" w:after="120"/>
      <w:jc w:val="center"/>
    </w:pPr>
    <w:rPr>
      <w:rFonts w:eastAsia="Batang"/>
      <w:caps/>
    </w:rPr>
  </w:style>
  <w:style w:type="paragraph" w:styleId="ListBullet3">
    <w:name w:val="List Bullet 3"/>
    <w:basedOn w:val="Normal"/>
    <w:autoRedefine/>
    <w:rsid w:val="006674BC"/>
    <w:pPr>
      <w:tabs>
        <w:tab w:val="num" w:pos="360"/>
      </w:tabs>
      <w:overflowPunct/>
      <w:autoSpaceDE/>
      <w:autoSpaceDN/>
      <w:adjustRightInd/>
      <w:ind w:left="357" w:hanging="357"/>
      <w:textAlignment w:val="auto"/>
    </w:pPr>
    <w:rPr>
      <w:rFonts w:eastAsia="Batang"/>
    </w:rPr>
  </w:style>
  <w:style w:type="numbering" w:customStyle="1" w:styleId="NoList1">
    <w:name w:val="No List1"/>
    <w:next w:val="NoList"/>
    <w:uiPriority w:val="99"/>
    <w:semiHidden/>
    <w:unhideWhenUsed/>
    <w:rsid w:val="006674BC"/>
  </w:style>
  <w:style w:type="paragraph" w:styleId="BodyText">
    <w:name w:val="Body Text"/>
    <w:basedOn w:val="Normal"/>
    <w:link w:val="BodyTextChar"/>
    <w:rsid w:val="006674BC"/>
    <w:pPr>
      <w:tabs>
        <w:tab w:val="clear" w:pos="794"/>
        <w:tab w:val="clear" w:pos="1191"/>
        <w:tab w:val="clear" w:pos="1588"/>
        <w:tab w:val="clear" w:pos="1985"/>
      </w:tabs>
      <w:overflowPunct/>
      <w:autoSpaceDE/>
      <w:autoSpaceDN/>
      <w:adjustRightInd/>
      <w:spacing w:before="0"/>
      <w:textAlignment w:val="auto"/>
    </w:pPr>
    <w:rPr>
      <w:rFonts w:eastAsia="Batang"/>
      <w:szCs w:val="24"/>
      <w:lang w:val="en-US"/>
    </w:rPr>
  </w:style>
  <w:style w:type="character" w:customStyle="1" w:styleId="BodyTextChar">
    <w:name w:val="Body Text Char"/>
    <w:basedOn w:val="DefaultParagraphFont"/>
    <w:link w:val="BodyText"/>
    <w:rsid w:val="006674BC"/>
    <w:rPr>
      <w:rFonts w:eastAsia="Batang"/>
      <w:sz w:val="24"/>
      <w:szCs w:val="24"/>
      <w:lang w:eastAsia="en-US"/>
    </w:rPr>
  </w:style>
  <w:style w:type="character" w:customStyle="1" w:styleId="ms-rteforecolor-2">
    <w:name w:val="ms-rteforecolor-2"/>
    <w:rsid w:val="006674BC"/>
  </w:style>
  <w:style w:type="numbering" w:customStyle="1" w:styleId="NoList2">
    <w:name w:val="No List2"/>
    <w:next w:val="NoList"/>
    <w:uiPriority w:val="99"/>
    <w:semiHidden/>
    <w:unhideWhenUsed/>
    <w:rsid w:val="006674BC"/>
  </w:style>
  <w:style w:type="paragraph" w:customStyle="1" w:styleId="msonormal0">
    <w:name w:val="msonormal"/>
    <w:basedOn w:val="Normal"/>
    <w:rsid w:val="006674B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DengXian"/>
      <w:szCs w:val="24"/>
      <w:lang w:eastAsia="zh-CN"/>
    </w:rPr>
  </w:style>
  <w:style w:type="numbering" w:customStyle="1" w:styleId="NoList3">
    <w:name w:val="No List3"/>
    <w:next w:val="NoList"/>
    <w:uiPriority w:val="99"/>
    <w:semiHidden/>
    <w:unhideWhenUsed/>
    <w:rsid w:val="006674BC"/>
  </w:style>
  <w:style w:type="character" w:customStyle="1" w:styleId="ListParagraphChar">
    <w:name w:val="List Paragraph Char"/>
    <w:aliases w:val="- Bullets Char,Lista1 Char,?? ?? Char,????? Char,???? Char,リスト段落 Char,中等深浅网格 1 - 着色 21 Char,列出段落1 Char,列表段落1 Char,—ño’i—Ž Char,¥¡¡¡¡ì¬º¥¹¥È¶ÎÂä Char,ÁÐ³ö¶ÎÂä Char,¥ê¥¹¥È¶ÎÂä Char,1st level - Bullet List Paragraph Char"/>
    <w:basedOn w:val="DefaultParagraphFont"/>
    <w:link w:val="ListParagraph"/>
    <w:uiPriority w:val="34"/>
    <w:qFormat/>
    <w:locked/>
    <w:rsid w:val="00D645EB"/>
    <w:rPr>
      <w:rFonts w:eastAsia="Batang"/>
      <w:sz w:val="24"/>
      <w:lang w:val="en-GB" w:eastAsia="en-US"/>
    </w:rPr>
  </w:style>
  <w:style w:type="paragraph" w:styleId="TOCHeading">
    <w:name w:val="TOC Heading"/>
    <w:basedOn w:val="Heading1"/>
    <w:next w:val="Normal"/>
    <w:uiPriority w:val="39"/>
    <w:unhideWhenUsed/>
    <w:qFormat/>
    <w:rsid w:val="00383CEA"/>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styleId="TOC9">
    <w:name w:val="toc 9"/>
    <w:basedOn w:val="Normal"/>
    <w:next w:val="Normal"/>
    <w:autoRedefine/>
    <w:unhideWhenUsed/>
    <w:rsid w:val="00383CEA"/>
    <w:pPr>
      <w:tabs>
        <w:tab w:val="clear" w:pos="794"/>
        <w:tab w:val="clear" w:pos="1191"/>
        <w:tab w:val="clear" w:pos="1588"/>
        <w:tab w:val="clear" w:pos="1985"/>
      </w:tabs>
      <w:spacing w:before="0"/>
      <w:ind w:left="1920"/>
    </w:pPr>
    <w:rPr>
      <w:rFonts w:asciiTheme="minorHAnsi" w:hAnsiTheme="minorHAnsi" w:cstheme="minorHAnsi"/>
      <w:sz w:val="20"/>
    </w:rPr>
  </w:style>
  <w:style w:type="character" w:customStyle="1" w:styleId="1">
    <w:name w:val="확인되지 않은 멘션1"/>
    <w:basedOn w:val="DefaultParagraphFont"/>
    <w:uiPriority w:val="99"/>
    <w:semiHidden/>
    <w:unhideWhenUsed/>
    <w:rsid w:val="00D044F5"/>
    <w:rPr>
      <w:color w:val="605E5C"/>
      <w:shd w:val="clear" w:color="auto" w:fill="E1DFDD"/>
    </w:rPr>
  </w:style>
  <w:style w:type="character" w:customStyle="1" w:styleId="HeadingbChar">
    <w:name w:val="Heading_b Char"/>
    <w:link w:val="Headingb"/>
    <w:qFormat/>
    <w:locked/>
    <w:rsid w:val="008C6CC3"/>
    <w:rPr>
      <w:b/>
      <w:sz w:val="24"/>
      <w:lang w:val="en-GB" w:eastAsia="en-US"/>
    </w:rPr>
  </w:style>
  <w:style w:type="character" w:customStyle="1" w:styleId="Heading2Char">
    <w:name w:val="Heading 2 Char"/>
    <w:basedOn w:val="DefaultParagraphFont"/>
    <w:link w:val="Heading2"/>
    <w:rsid w:val="001957C7"/>
    <w:rPr>
      <w:b/>
      <w:sz w:val="24"/>
      <w:lang w:val="en-GB" w:eastAsia="en-US"/>
    </w:rPr>
  </w:style>
  <w:style w:type="character" w:customStyle="1" w:styleId="Heading3Char">
    <w:name w:val="Heading 3 Char"/>
    <w:basedOn w:val="DefaultParagraphFont"/>
    <w:link w:val="Heading3"/>
    <w:rsid w:val="001957C7"/>
    <w:rPr>
      <w:b/>
      <w:sz w:val="24"/>
      <w:lang w:val="en-GB" w:eastAsia="en-US"/>
    </w:rPr>
  </w:style>
  <w:style w:type="character" w:customStyle="1" w:styleId="Heading4Char">
    <w:name w:val="Heading 4 Char"/>
    <w:basedOn w:val="DefaultParagraphFont"/>
    <w:link w:val="Heading4"/>
    <w:rsid w:val="001957C7"/>
    <w:rPr>
      <w:b/>
      <w:sz w:val="24"/>
      <w:lang w:val="en-GB" w:eastAsia="en-US"/>
    </w:rPr>
  </w:style>
  <w:style w:type="character" w:customStyle="1" w:styleId="Heading5Char">
    <w:name w:val="Heading 5 Char"/>
    <w:basedOn w:val="DefaultParagraphFont"/>
    <w:link w:val="Heading5"/>
    <w:rsid w:val="001957C7"/>
    <w:rPr>
      <w:b/>
      <w:sz w:val="24"/>
      <w:lang w:val="en-GB" w:eastAsia="en-US"/>
    </w:rPr>
  </w:style>
  <w:style w:type="character" w:customStyle="1" w:styleId="Heading6Char">
    <w:name w:val="Heading 6 Char"/>
    <w:basedOn w:val="DefaultParagraphFont"/>
    <w:link w:val="Heading6"/>
    <w:rsid w:val="001957C7"/>
    <w:rPr>
      <w:b/>
      <w:sz w:val="24"/>
      <w:lang w:val="en-GB" w:eastAsia="en-US"/>
    </w:rPr>
  </w:style>
  <w:style w:type="character" w:customStyle="1" w:styleId="Heading7Char">
    <w:name w:val="Heading 7 Char"/>
    <w:basedOn w:val="DefaultParagraphFont"/>
    <w:link w:val="Heading7"/>
    <w:rsid w:val="001957C7"/>
    <w:rPr>
      <w:b/>
      <w:sz w:val="24"/>
      <w:lang w:val="en-GB" w:eastAsia="en-US"/>
    </w:rPr>
  </w:style>
  <w:style w:type="character" w:customStyle="1" w:styleId="Heading8Char">
    <w:name w:val="Heading 8 Char"/>
    <w:basedOn w:val="DefaultParagraphFont"/>
    <w:link w:val="Heading8"/>
    <w:rsid w:val="001957C7"/>
    <w:rPr>
      <w:b/>
      <w:sz w:val="24"/>
      <w:lang w:val="en-GB" w:eastAsia="en-US"/>
    </w:rPr>
  </w:style>
  <w:style w:type="character" w:customStyle="1" w:styleId="Heading9Char">
    <w:name w:val="Heading 9 Char"/>
    <w:basedOn w:val="DefaultParagraphFont"/>
    <w:link w:val="Heading9"/>
    <w:rsid w:val="001957C7"/>
    <w:rPr>
      <w:b/>
      <w:sz w:val="24"/>
      <w:lang w:val="en-GB" w:eastAsia="en-US"/>
    </w:rPr>
  </w:style>
  <w:style w:type="character" w:customStyle="1" w:styleId="UnresolvedMention1">
    <w:name w:val="Unresolved Mention1"/>
    <w:basedOn w:val="DefaultParagraphFont"/>
    <w:uiPriority w:val="99"/>
    <w:semiHidden/>
    <w:unhideWhenUsed/>
    <w:rsid w:val="001957C7"/>
    <w:rPr>
      <w:color w:val="605E5C"/>
      <w:shd w:val="clear" w:color="auto" w:fill="E1DFDD"/>
    </w:rPr>
  </w:style>
  <w:style w:type="paragraph" w:styleId="Date">
    <w:name w:val="Date"/>
    <w:basedOn w:val="Normal"/>
    <w:next w:val="Normal"/>
    <w:link w:val="DateChar"/>
    <w:rsid w:val="001957C7"/>
  </w:style>
  <w:style w:type="character" w:customStyle="1" w:styleId="DateChar">
    <w:name w:val="Date Char"/>
    <w:basedOn w:val="DefaultParagraphFont"/>
    <w:link w:val="Date"/>
    <w:rsid w:val="001957C7"/>
    <w:rPr>
      <w:sz w:val="24"/>
      <w:lang w:val="en-GB" w:eastAsia="en-US"/>
    </w:rPr>
  </w:style>
  <w:style w:type="paragraph" w:styleId="Title">
    <w:name w:val="Title"/>
    <w:basedOn w:val="Normal"/>
    <w:next w:val="Normal"/>
    <w:link w:val="TitleChar"/>
    <w:qFormat/>
    <w:rsid w:val="001957C7"/>
    <w:pPr>
      <w:tabs>
        <w:tab w:val="clear" w:pos="794"/>
        <w:tab w:val="clear" w:pos="1191"/>
        <w:tab w:val="clear" w:pos="1588"/>
        <w:tab w:val="clear" w:pos="1985"/>
      </w:tabs>
      <w:overflowPunct/>
      <w:autoSpaceDE/>
      <w:autoSpaceDN/>
      <w:adjustRightInd/>
      <w:spacing w:before="0"/>
      <w:contextualSpacing/>
      <w:textAlignment w:val="auto"/>
    </w:pPr>
    <w:rPr>
      <w:rFonts w:ascii="Calibri Light" w:eastAsia="SimSun" w:hAnsi="Calibri Light"/>
      <w:spacing w:val="-10"/>
      <w:kern w:val="28"/>
      <w:sz w:val="56"/>
      <w:szCs w:val="56"/>
      <w:lang w:eastAsia="zh-CN"/>
    </w:rPr>
  </w:style>
  <w:style w:type="character" w:customStyle="1" w:styleId="TitleChar">
    <w:name w:val="Title Char"/>
    <w:basedOn w:val="DefaultParagraphFont"/>
    <w:link w:val="Title"/>
    <w:rsid w:val="001957C7"/>
    <w:rPr>
      <w:rFonts w:ascii="Calibri Light" w:eastAsia="SimSun" w:hAnsi="Calibri Light"/>
      <w:spacing w:val="-10"/>
      <w:kern w:val="28"/>
      <w:sz w:val="56"/>
      <w:szCs w:val="56"/>
      <w:lang w:val="en-GB"/>
    </w:rPr>
  </w:style>
  <w:style w:type="character" w:styleId="UnresolvedMention">
    <w:name w:val="Unresolved Mention"/>
    <w:basedOn w:val="DefaultParagraphFont"/>
    <w:uiPriority w:val="99"/>
    <w:semiHidden/>
    <w:unhideWhenUsed/>
    <w:rsid w:val="001957C7"/>
    <w:rPr>
      <w:color w:val="605E5C"/>
      <w:shd w:val="clear" w:color="auto" w:fill="E1DFDD"/>
    </w:rPr>
  </w:style>
  <w:style w:type="numbering" w:customStyle="1" w:styleId="NoList4">
    <w:name w:val="No List4"/>
    <w:next w:val="NoList"/>
    <w:uiPriority w:val="99"/>
    <w:semiHidden/>
    <w:unhideWhenUsed/>
    <w:rsid w:val="001957C7"/>
  </w:style>
  <w:style w:type="table" w:customStyle="1" w:styleId="TableGrid1">
    <w:name w:val="Table Grid1"/>
    <w:basedOn w:val="TableNormal"/>
    <w:next w:val="TableGrid"/>
    <w:rsid w:val="001957C7"/>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212">
      <w:bodyDiv w:val="1"/>
      <w:marLeft w:val="0"/>
      <w:marRight w:val="0"/>
      <w:marTop w:val="0"/>
      <w:marBottom w:val="0"/>
      <w:divBdr>
        <w:top w:val="none" w:sz="0" w:space="0" w:color="auto"/>
        <w:left w:val="none" w:sz="0" w:space="0" w:color="auto"/>
        <w:bottom w:val="none" w:sz="0" w:space="0" w:color="auto"/>
        <w:right w:val="none" w:sz="0" w:space="0" w:color="auto"/>
      </w:divBdr>
      <w:divsChild>
        <w:div w:id="290019433">
          <w:marLeft w:val="0"/>
          <w:marRight w:val="0"/>
          <w:marTop w:val="0"/>
          <w:marBottom w:val="0"/>
          <w:divBdr>
            <w:top w:val="none" w:sz="0" w:space="0" w:color="auto"/>
            <w:left w:val="none" w:sz="0" w:space="0" w:color="auto"/>
            <w:bottom w:val="none" w:sz="0" w:space="0" w:color="auto"/>
            <w:right w:val="none" w:sz="0" w:space="0" w:color="auto"/>
          </w:divBdr>
        </w:div>
        <w:div w:id="1452627490">
          <w:marLeft w:val="0"/>
          <w:marRight w:val="0"/>
          <w:marTop w:val="0"/>
          <w:marBottom w:val="0"/>
          <w:divBdr>
            <w:top w:val="none" w:sz="0" w:space="0" w:color="auto"/>
            <w:left w:val="none" w:sz="0" w:space="0" w:color="auto"/>
            <w:bottom w:val="none" w:sz="0" w:space="0" w:color="auto"/>
            <w:right w:val="none" w:sz="0" w:space="0" w:color="auto"/>
          </w:divBdr>
        </w:div>
      </w:divsChild>
    </w:div>
    <w:div w:id="269170543">
      <w:bodyDiv w:val="1"/>
      <w:marLeft w:val="0"/>
      <w:marRight w:val="0"/>
      <w:marTop w:val="0"/>
      <w:marBottom w:val="0"/>
      <w:divBdr>
        <w:top w:val="none" w:sz="0" w:space="0" w:color="auto"/>
        <w:left w:val="none" w:sz="0" w:space="0" w:color="auto"/>
        <w:bottom w:val="none" w:sz="0" w:space="0" w:color="auto"/>
        <w:right w:val="none" w:sz="0" w:space="0" w:color="auto"/>
      </w:divBdr>
    </w:div>
    <w:div w:id="713654191">
      <w:bodyDiv w:val="1"/>
      <w:marLeft w:val="0"/>
      <w:marRight w:val="0"/>
      <w:marTop w:val="0"/>
      <w:marBottom w:val="0"/>
      <w:divBdr>
        <w:top w:val="none" w:sz="0" w:space="0" w:color="auto"/>
        <w:left w:val="none" w:sz="0" w:space="0" w:color="auto"/>
        <w:bottom w:val="none" w:sz="0" w:space="0" w:color="auto"/>
        <w:right w:val="none" w:sz="0" w:space="0" w:color="auto"/>
      </w:divBdr>
      <w:divsChild>
        <w:div w:id="1373070808">
          <w:marLeft w:val="0"/>
          <w:marRight w:val="0"/>
          <w:marTop w:val="0"/>
          <w:marBottom w:val="0"/>
          <w:divBdr>
            <w:top w:val="none" w:sz="0" w:space="0" w:color="auto"/>
            <w:left w:val="none" w:sz="0" w:space="0" w:color="auto"/>
            <w:bottom w:val="none" w:sz="0" w:space="0" w:color="auto"/>
            <w:right w:val="none" w:sz="0" w:space="0" w:color="auto"/>
          </w:divBdr>
        </w:div>
        <w:div w:id="892353708">
          <w:marLeft w:val="0"/>
          <w:marRight w:val="0"/>
          <w:marTop w:val="0"/>
          <w:marBottom w:val="0"/>
          <w:divBdr>
            <w:top w:val="none" w:sz="0" w:space="0" w:color="auto"/>
            <w:left w:val="none" w:sz="0" w:space="0" w:color="auto"/>
            <w:bottom w:val="none" w:sz="0" w:space="0" w:color="auto"/>
            <w:right w:val="none" w:sz="0" w:space="0" w:color="auto"/>
          </w:divBdr>
        </w:div>
      </w:divsChild>
    </w:div>
    <w:div w:id="931009525">
      <w:bodyDiv w:val="1"/>
      <w:marLeft w:val="0"/>
      <w:marRight w:val="0"/>
      <w:marTop w:val="0"/>
      <w:marBottom w:val="0"/>
      <w:divBdr>
        <w:top w:val="none" w:sz="0" w:space="0" w:color="auto"/>
        <w:left w:val="none" w:sz="0" w:space="0" w:color="auto"/>
        <w:bottom w:val="none" w:sz="0" w:space="0" w:color="auto"/>
        <w:right w:val="none" w:sz="0" w:space="0" w:color="auto"/>
      </w:divBdr>
      <w:divsChild>
        <w:div w:id="508520947">
          <w:marLeft w:val="0"/>
          <w:marRight w:val="0"/>
          <w:marTop w:val="0"/>
          <w:marBottom w:val="0"/>
          <w:divBdr>
            <w:top w:val="none" w:sz="0" w:space="0" w:color="auto"/>
            <w:left w:val="single" w:sz="8" w:space="0" w:color="F1F1F1"/>
            <w:bottom w:val="none" w:sz="0" w:space="0" w:color="auto"/>
            <w:right w:val="single" w:sz="8" w:space="0" w:color="F1F1F1"/>
          </w:divBdr>
          <w:divsChild>
            <w:div w:id="1565726062">
              <w:marLeft w:val="0"/>
              <w:marRight w:val="0"/>
              <w:marTop w:val="0"/>
              <w:marBottom w:val="0"/>
              <w:divBdr>
                <w:top w:val="none" w:sz="0" w:space="0" w:color="auto"/>
                <w:left w:val="none" w:sz="0" w:space="0" w:color="auto"/>
                <w:bottom w:val="none" w:sz="0" w:space="0" w:color="auto"/>
                <w:right w:val="none" w:sz="0" w:space="0" w:color="auto"/>
              </w:divBdr>
              <w:divsChild>
                <w:div w:id="943804357">
                  <w:marLeft w:val="0"/>
                  <w:marRight w:val="0"/>
                  <w:marTop w:val="0"/>
                  <w:marBottom w:val="0"/>
                  <w:divBdr>
                    <w:top w:val="none" w:sz="0" w:space="0" w:color="auto"/>
                    <w:left w:val="none" w:sz="0" w:space="0" w:color="auto"/>
                    <w:bottom w:val="none" w:sz="0" w:space="0" w:color="auto"/>
                    <w:right w:val="none" w:sz="0" w:space="0" w:color="auto"/>
                  </w:divBdr>
                  <w:divsChild>
                    <w:div w:id="5027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191625">
      <w:bodyDiv w:val="1"/>
      <w:marLeft w:val="0"/>
      <w:marRight w:val="0"/>
      <w:marTop w:val="0"/>
      <w:marBottom w:val="0"/>
      <w:divBdr>
        <w:top w:val="none" w:sz="0" w:space="0" w:color="auto"/>
        <w:left w:val="none" w:sz="0" w:space="0" w:color="auto"/>
        <w:bottom w:val="none" w:sz="0" w:space="0" w:color="auto"/>
        <w:right w:val="none" w:sz="0" w:space="0" w:color="auto"/>
      </w:divBdr>
    </w:div>
    <w:div w:id="1015958247">
      <w:bodyDiv w:val="1"/>
      <w:marLeft w:val="0"/>
      <w:marRight w:val="0"/>
      <w:marTop w:val="0"/>
      <w:marBottom w:val="0"/>
      <w:divBdr>
        <w:top w:val="none" w:sz="0" w:space="0" w:color="auto"/>
        <w:left w:val="none" w:sz="0" w:space="0" w:color="auto"/>
        <w:bottom w:val="none" w:sz="0" w:space="0" w:color="auto"/>
        <w:right w:val="none" w:sz="0" w:space="0" w:color="auto"/>
      </w:divBdr>
    </w:div>
    <w:div w:id="1243030019">
      <w:bodyDiv w:val="1"/>
      <w:marLeft w:val="0"/>
      <w:marRight w:val="0"/>
      <w:marTop w:val="0"/>
      <w:marBottom w:val="0"/>
      <w:divBdr>
        <w:top w:val="none" w:sz="0" w:space="0" w:color="auto"/>
        <w:left w:val="none" w:sz="0" w:space="0" w:color="auto"/>
        <w:bottom w:val="none" w:sz="0" w:space="0" w:color="auto"/>
        <w:right w:val="none" w:sz="0" w:space="0" w:color="auto"/>
      </w:divBdr>
    </w:div>
    <w:div w:id="1648317336">
      <w:bodyDiv w:val="1"/>
      <w:marLeft w:val="0"/>
      <w:marRight w:val="0"/>
      <w:marTop w:val="0"/>
      <w:marBottom w:val="0"/>
      <w:divBdr>
        <w:top w:val="none" w:sz="0" w:space="0" w:color="auto"/>
        <w:left w:val="none" w:sz="0" w:space="0" w:color="auto"/>
        <w:bottom w:val="none" w:sz="0" w:space="0" w:color="auto"/>
        <w:right w:val="none" w:sz="0" w:space="0" w:color="auto"/>
      </w:divBdr>
    </w:div>
    <w:div w:id="1686858260">
      <w:bodyDiv w:val="1"/>
      <w:marLeft w:val="0"/>
      <w:marRight w:val="0"/>
      <w:marTop w:val="0"/>
      <w:marBottom w:val="0"/>
      <w:divBdr>
        <w:top w:val="none" w:sz="0" w:space="0" w:color="auto"/>
        <w:left w:val="none" w:sz="0" w:space="0" w:color="auto"/>
        <w:bottom w:val="none" w:sz="0" w:space="0" w:color="auto"/>
        <w:right w:val="none" w:sz="0" w:space="0" w:color="auto"/>
      </w:divBdr>
      <w:divsChild>
        <w:div w:id="331950282">
          <w:marLeft w:val="0"/>
          <w:marRight w:val="0"/>
          <w:marTop w:val="0"/>
          <w:marBottom w:val="0"/>
          <w:divBdr>
            <w:top w:val="none" w:sz="0" w:space="0" w:color="auto"/>
            <w:left w:val="none" w:sz="0" w:space="0" w:color="auto"/>
            <w:bottom w:val="none" w:sz="0" w:space="0" w:color="auto"/>
            <w:right w:val="none" w:sz="0" w:space="0" w:color="auto"/>
          </w:divBdr>
        </w:div>
        <w:div w:id="1484394663">
          <w:marLeft w:val="0"/>
          <w:marRight w:val="0"/>
          <w:marTop w:val="0"/>
          <w:marBottom w:val="0"/>
          <w:divBdr>
            <w:top w:val="none" w:sz="0" w:space="0" w:color="auto"/>
            <w:left w:val="none" w:sz="0" w:space="0" w:color="auto"/>
            <w:bottom w:val="none" w:sz="0" w:space="0" w:color="auto"/>
            <w:right w:val="none" w:sz="0" w:space="0" w:color="auto"/>
          </w:divBdr>
        </w:div>
      </w:divsChild>
    </w:div>
    <w:div w:id="1701390070">
      <w:bodyDiv w:val="1"/>
      <w:marLeft w:val="0"/>
      <w:marRight w:val="0"/>
      <w:marTop w:val="0"/>
      <w:marBottom w:val="0"/>
      <w:divBdr>
        <w:top w:val="none" w:sz="0" w:space="0" w:color="auto"/>
        <w:left w:val="none" w:sz="0" w:space="0" w:color="auto"/>
        <w:bottom w:val="none" w:sz="0" w:space="0" w:color="auto"/>
        <w:right w:val="none" w:sz="0" w:space="0" w:color="auto"/>
      </w:divBdr>
      <w:divsChild>
        <w:div w:id="363603092">
          <w:marLeft w:val="0"/>
          <w:marRight w:val="0"/>
          <w:marTop w:val="0"/>
          <w:marBottom w:val="0"/>
          <w:divBdr>
            <w:top w:val="none" w:sz="0" w:space="0" w:color="auto"/>
            <w:left w:val="none" w:sz="0" w:space="0" w:color="auto"/>
            <w:bottom w:val="none" w:sz="0" w:space="0" w:color="auto"/>
            <w:right w:val="none" w:sz="0" w:space="0" w:color="auto"/>
          </w:divBdr>
        </w:div>
        <w:div w:id="584607718">
          <w:marLeft w:val="0"/>
          <w:marRight w:val="0"/>
          <w:marTop w:val="0"/>
          <w:marBottom w:val="0"/>
          <w:divBdr>
            <w:top w:val="none" w:sz="0" w:space="0" w:color="auto"/>
            <w:left w:val="none" w:sz="0" w:space="0" w:color="auto"/>
            <w:bottom w:val="none" w:sz="0" w:space="0" w:color="auto"/>
            <w:right w:val="none" w:sz="0" w:space="0" w:color="auto"/>
          </w:divBdr>
        </w:div>
      </w:divsChild>
    </w:div>
    <w:div w:id="1746294152">
      <w:bodyDiv w:val="1"/>
      <w:marLeft w:val="0"/>
      <w:marRight w:val="0"/>
      <w:marTop w:val="0"/>
      <w:marBottom w:val="0"/>
      <w:divBdr>
        <w:top w:val="none" w:sz="0" w:space="0" w:color="auto"/>
        <w:left w:val="none" w:sz="0" w:space="0" w:color="auto"/>
        <w:bottom w:val="none" w:sz="0" w:space="0" w:color="auto"/>
        <w:right w:val="none" w:sz="0" w:space="0" w:color="auto"/>
      </w:divBdr>
      <w:divsChild>
        <w:div w:id="415054685">
          <w:marLeft w:val="0"/>
          <w:marRight w:val="0"/>
          <w:marTop w:val="0"/>
          <w:marBottom w:val="0"/>
          <w:divBdr>
            <w:top w:val="none" w:sz="0" w:space="0" w:color="auto"/>
            <w:left w:val="none" w:sz="0" w:space="0" w:color="auto"/>
            <w:bottom w:val="none" w:sz="0" w:space="0" w:color="auto"/>
            <w:right w:val="none" w:sz="0" w:space="0" w:color="auto"/>
          </w:divBdr>
        </w:div>
        <w:div w:id="1704549969">
          <w:marLeft w:val="0"/>
          <w:marRight w:val="0"/>
          <w:marTop w:val="0"/>
          <w:marBottom w:val="0"/>
          <w:divBdr>
            <w:top w:val="none" w:sz="0" w:space="0" w:color="auto"/>
            <w:left w:val="none" w:sz="0" w:space="0" w:color="auto"/>
            <w:bottom w:val="none" w:sz="0" w:space="0" w:color="auto"/>
            <w:right w:val="none" w:sz="0" w:space="0" w:color="auto"/>
          </w:divBdr>
        </w:div>
      </w:divsChild>
    </w:div>
    <w:div w:id="1879706724">
      <w:bodyDiv w:val="1"/>
      <w:marLeft w:val="0"/>
      <w:marRight w:val="0"/>
      <w:marTop w:val="0"/>
      <w:marBottom w:val="0"/>
      <w:divBdr>
        <w:top w:val="none" w:sz="0" w:space="0" w:color="auto"/>
        <w:left w:val="none" w:sz="0" w:space="0" w:color="auto"/>
        <w:bottom w:val="none" w:sz="0" w:space="0" w:color="auto"/>
        <w:right w:val="none" w:sz="0" w:space="0" w:color="auto"/>
      </w:divBdr>
      <w:divsChild>
        <w:div w:id="1537818348">
          <w:marLeft w:val="0"/>
          <w:marRight w:val="0"/>
          <w:marTop w:val="0"/>
          <w:marBottom w:val="0"/>
          <w:divBdr>
            <w:top w:val="none" w:sz="0" w:space="0" w:color="auto"/>
            <w:left w:val="none" w:sz="0" w:space="0" w:color="auto"/>
            <w:bottom w:val="none" w:sz="0" w:space="0" w:color="auto"/>
            <w:right w:val="none" w:sz="0" w:space="0" w:color="auto"/>
          </w:divBdr>
        </w:div>
        <w:div w:id="285501340">
          <w:marLeft w:val="0"/>
          <w:marRight w:val="0"/>
          <w:marTop w:val="0"/>
          <w:marBottom w:val="0"/>
          <w:divBdr>
            <w:top w:val="none" w:sz="0" w:space="0" w:color="auto"/>
            <w:left w:val="none" w:sz="0" w:space="0" w:color="auto"/>
            <w:bottom w:val="none" w:sz="0" w:space="0" w:color="auto"/>
            <w:right w:val="none" w:sz="0" w:space="0" w:color="auto"/>
          </w:divBdr>
        </w:div>
      </w:divsChild>
    </w:div>
    <w:div w:id="20596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T17-SG17-200317-TD-PLEN-2563" TargetMode="External"/><Relationship Id="rId299" Type="http://schemas.openxmlformats.org/officeDocument/2006/relationships/hyperlink" Target="http://handle.itu.int/11.1002/1000/14445" TargetMode="External"/><Relationship Id="rId21" Type="http://schemas.openxmlformats.org/officeDocument/2006/relationships/hyperlink" Target="http://www.itu.int/md/T17-SG17-170829-TD-PLEN-0392" TargetMode="External"/><Relationship Id="rId63" Type="http://schemas.openxmlformats.org/officeDocument/2006/relationships/hyperlink" Target="http://www.itu.int/md/T17-SG17-180829-TD-PLEN-1247" TargetMode="External"/><Relationship Id="rId159" Type="http://schemas.openxmlformats.org/officeDocument/2006/relationships/hyperlink" Target="http://www.itu.int/md/T17-SG17-210420-TD-PLEN-3548" TargetMode="External"/><Relationship Id="rId324" Type="http://schemas.openxmlformats.org/officeDocument/2006/relationships/hyperlink" Target="http://handle.itu.int/11.1002/1000/14265" TargetMode="External"/><Relationship Id="rId366" Type="http://schemas.openxmlformats.org/officeDocument/2006/relationships/hyperlink" Target="http://handle.itu.int/11.1002/1000/14060" TargetMode="External"/><Relationship Id="rId170" Type="http://schemas.openxmlformats.org/officeDocument/2006/relationships/hyperlink" Target="http://www.itu.int/net/itu-t/lists/rgmdetails.aspx?id=12592&amp;Group=17" TargetMode="External"/><Relationship Id="rId226" Type="http://schemas.openxmlformats.org/officeDocument/2006/relationships/hyperlink" Target="http://handle.itu.int/11.1002/1000/14473" TargetMode="External"/><Relationship Id="rId268" Type="http://schemas.openxmlformats.org/officeDocument/2006/relationships/hyperlink" Target="http://handle.itu.int/11.1002/1000/13368" TargetMode="External"/><Relationship Id="rId32" Type="http://schemas.openxmlformats.org/officeDocument/2006/relationships/hyperlink" Target="http://www.itu.int/net/itu-t/lists/rgmdetails.aspx?id=6907&amp;Group=17" TargetMode="External"/><Relationship Id="rId74" Type="http://schemas.openxmlformats.org/officeDocument/2006/relationships/hyperlink" Target="http://www.itu.int/net/itu-t/lists/rgmdetails.aspx?id=9407&amp;Group=17" TargetMode="External"/><Relationship Id="rId128" Type="http://schemas.openxmlformats.org/officeDocument/2006/relationships/hyperlink" Target="http://www.itu.int/net/itu-t/lists/rgmdetails.aspx?id=10080&amp;Group=17" TargetMode="External"/><Relationship Id="rId335" Type="http://schemas.openxmlformats.org/officeDocument/2006/relationships/hyperlink" Target="http://handle.itu.int/11.1002/1000/13734" TargetMode="External"/><Relationship Id="rId377" Type="http://schemas.openxmlformats.org/officeDocument/2006/relationships/hyperlink" Target="http://handle.itu.int/11.1002/1000/14061" TargetMode="External"/><Relationship Id="rId5" Type="http://schemas.openxmlformats.org/officeDocument/2006/relationships/webSettings" Target="webSettings.xml"/><Relationship Id="rId181" Type="http://schemas.openxmlformats.org/officeDocument/2006/relationships/footer" Target="footer1.xml"/><Relationship Id="rId237" Type="http://schemas.openxmlformats.org/officeDocument/2006/relationships/hyperlink" Target="http://handle.itu.int/11.1002/1000/13365" TargetMode="External"/><Relationship Id="rId402" Type="http://schemas.openxmlformats.org/officeDocument/2006/relationships/hyperlink" Target="http://handle.itu.int/11.1002/1000/13710" TargetMode="External"/><Relationship Id="rId279" Type="http://schemas.openxmlformats.org/officeDocument/2006/relationships/hyperlink" Target="http://handle.itu.int/11.1002/1000/14444" TargetMode="External"/><Relationship Id="rId43" Type="http://schemas.openxmlformats.org/officeDocument/2006/relationships/hyperlink" Target="http://www.itu.int/md/T17-SG17-180320-TD-PLEN-0822" TargetMode="External"/><Relationship Id="rId139" Type="http://schemas.openxmlformats.org/officeDocument/2006/relationships/hyperlink" Target="http://www.itu.int/md/T17-SG17-200824-TD-PLEN-3094" TargetMode="External"/><Relationship Id="rId290" Type="http://schemas.openxmlformats.org/officeDocument/2006/relationships/hyperlink" Target="http://handle.itu.int/11.1002/1000/13405" TargetMode="External"/><Relationship Id="rId304" Type="http://schemas.openxmlformats.org/officeDocument/2006/relationships/hyperlink" Target="http://handle.itu.int/11.1002/1000/14447" TargetMode="External"/><Relationship Id="rId346" Type="http://schemas.openxmlformats.org/officeDocument/2006/relationships/hyperlink" Target="http://handle.itu.int/11.1002/1000/14672" TargetMode="External"/><Relationship Id="rId388" Type="http://schemas.openxmlformats.org/officeDocument/2006/relationships/hyperlink" Target="http://handle.itu.int/11.1002/1000/14486" TargetMode="External"/><Relationship Id="rId85" Type="http://schemas.openxmlformats.org/officeDocument/2006/relationships/hyperlink" Target="http://www.itu.int/md/T17-SG17-190827-TD-PLEN-2058" TargetMode="External"/><Relationship Id="rId150" Type="http://schemas.openxmlformats.org/officeDocument/2006/relationships/hyperlink" Target="http://www.itu.int/net/itu-t/lists/rgmdetails.aspx?id=11727&amp;Group=17" TargetMode="External"/><Relationship Id="rId192" Type="http://schemas.openxmlformats.org/officeDocument/2006/relationships/hyperlink" Target="https://www.itu.int/en/ITU-T/Workshops-and-Seminars/20180828/Pages/default.aspx" TargetMode="External"/><Relationship Id="rId206" Type="http://schemas.openxmlformats.org/officeDocument/2006/relationships/hyperlink" Target="http://handle.itu.int/11.1002/1000/14035" TargetMode="External"/><Relationship Id="rId413" Type="http://schemas.openxmlformats.org/officeDocument/2006/relationships/hyperlink" Target="http://handle.itu.int/11.1002/1000/14809" TargetMode="External"/><Relationship Id="rId248" Type="http://schemas.openxmlformats.org/officeDocument/2006/relationships/hyperlink" Target="http://handle.itu.int/11.1002/1000/14042" TargetMode="External"/><Relationship Id="rId12" Type="http://schemas.openxmlformats.org/officeDocument/2006/relationships/hyperlink" Target="http://www.itu.int/net/itu-t/lists/rgmdetails.aspx?id=5711&amp;Group=17" TargetMode="External"/><Relationship Id="rId108" Type="http://schemas.openxmlformats.org/officeDocument/2006/relationships/hyperlink" Target="http://www.itu.int/net/itu-t/lists/rgmdetails.aspx?id=9759&amp;Group=17" TargetMode="External"/><Relationship Id="rId315" Type="http://schemas.openxmlformats.org/officeDocument/2006/relationships/hyperlink" Target="http://handle.itu.int/11.1002/1000/14252" TargetMode="External"/><Relationship Id="rId357" Type="http://schemas.openxmlformats.org/officeDocument/2006/relationships/hyperlink" Target="http://handle.itu.int/11.1002/1000/13711" TargetMode="External"/><Relationship Id="rId54" Type="http://schemas.openxmlformats.org/officeDocument/2006/relationships/hyperlink" Target="http://www.itu.int/net/itu-t/lists/rgmdetails.aspx?id=9055&amp;Group=17" TargetMode="External"/><Relationship Id="rId96" Type="http://schemas.openxmlformats.org/officeDocument/2006/relationships/hyperlink" Target="http://www.itu.int/net/itu-t/lists/rgmdetails.aspx?id=9767&amp;Group=17" TargetMode="External"/><Relationship Id="rId161" Type="http://schemas.openxmlformats.org/officeDocument/2006/relationships/hyperlink" Target="http://www.itu.int/md/T17-SG17-210420-TD-PLEN-3549" TargetMode="External"/><Relationship Id="rId217" Type="http://schemas.openxmlformats.org/officeDocument/2006/relationships/hyperlink" Target="http://handle.itu.int/11.1002/1000/14468" TargetMode="External"/><Relationship Id="rId399" Type="http://schemas.openxmlformats.org/officeDocument/2006/relationships/hyperlink" Target="http://handle.itu.int/11.1002/1000/14788" TargetMode="External"/><Relationship Id="rId259" Type="http://schemas.openxmlformats.org/officeDocument/2006/relationships/hyperlink" Target="http://handle.itu.int/11.1002/1000/13193" TargetMode="External"/><Relationship Id="rId424" Type="http://schemas.openxmlformats.org/officeDocument/2006/relationships/hyperlink" Target="http://www.itu.int/itu-t/workprog/wp_item.aspx?isn=14424" TargetMode="External"/><Relationship Id="rId23" Type="http://schemas.openxmlformats.org/officeDocument/2006/relationships/hyperlink" Target="http://www.itu.int/md/T17-SG17-170829-TD-PLEN-0393" TargetMode="External"/><Relationship Id="rId119" Type="http://schemas.openxmlformats.org/officeDocument/2006/relationships/hyperlink" Target="http://www.itu.int/md/T17-SG17-200317-TD-PLEN-2568" TargetMode="External"/><Relationship Id="rId270" Type="http://schemas.openxmlformats.org/officeDocument/2006/relationships/hyperlink" Target="http://handle.itu.int/11.1002/1000/14249" TargetMode="External"/><Relationship Id="rId326" Type="http://schemas.openxmlformats.org/officeDocument/2006/relationships/hyperlink" Target="http://handle.itu.int/11.1002/1000/14452" TargetMode="External"/><Relationship Id="rId65" Type="http://schemas.openxmlformats.org/officeDocument/2006/relationships/hyperlink" Target="http://www.itu.int/md/T17-SG17-180829-TD-PLEN-1249" TargetMode="External"/><Relationship Id="rId130" Type="http://schemas.openxmlformats.org/officeDocument/2006/relationships/hyperlink" Target="http://www.itu.int/net/itu-t/lists/rgmdetails.aspx?id=10089&amp;Group=17" TargetMode="External"/><Relationship Id="rId368" Type="http://schemas.openxmlformats.org/officeDocument/2006/relationships/hyperlink" Target="http://handle.itu.int/11.1002/1000/13372" TargetMode="External"/><Relationship Id="rId172" Type="http://schemas.openxmlformats.org/officeDocument/2006/relationships/hyperlink" Target="http://www.itu.int/net/itu-t/lists/rgmdetails.aspx?id=12533&amp;Group=17" TargetMode="External"/><Relationship Id="rId228" Type="http://schemas.openxmlformats.org/officeDocument/2006/relationships/hyperlink" Target="http://handle.itu.int/11.1002/1000/13363" TargetMode="External"/><Relationship Id="rId281" Type="http://schemas.openxmlformats.org/officeDocument/2006/relationships/hyperlink" Target="http://handle.itu.int/11.1002/1000/14773" TargetMode="External"/><Relationship Id="rId337" Type="http://schemas.openxmlformats.org/officeDocument/2006/relationships/hyperlink" Target="http://handle.itu.int/11.1002/1000/14050" TargetMode="External"/><Relationship Id="rId34" Type="http://schemas.openxmlformats.org/officeDocument/2006/relationships/hyperlink" Target="http://www.itu.int/net/itu-t/lists/rgmdetails.aspx?id=7916&amp;Group=17" TargetMode="External"/><Relationship Id="rId76" Type="http://schemas.openxmlformats.org/officeDocument/2006/relationships/hyperlink" Target="http://www.itu.int/net/itu-t/lists/rgmdetails.aspx?id=9560&amp;Group=17" TargetMode="External"/><Relationship Id="rId141" Type="http://schemas.openxmlformats.org/officeDocument/2006/relationships/hyperlink" Target="http://www.itu.int/md/T17-SG17-210107-TD-PLEN-3447" TargetMode="External"/><Relationship Id="rId379" Type="http://schemas.openxmlformats.org/officeDocument/2006/relationships/hyperlink" Target="http://handle.itu.int/11.1002/1000/14062" TargetMode="External"/><Relationship Id="rId7" Type="http://schemas.openxmlformats.org/officeDocument/2006/relationships/endnotes" Target="endnotes.xml"/><Relationship Id="rId183" Type="http://schemas.openxmlformats.org/officeDocument/2006/relationships/header" Target="header2.xml"/><Relationship Id="rId239" Type="http://schemas.openxmlformats.org/officeDocument/2006/relationships/hyperlink" Target="http://handle.itu.int/11.1002/1000/14041" TargetMode="External"/><Relationship Id="rId390" Type="http://schemas.openxmlformats.org/officeDocument/2006/relationships/hyperlink" Target="http://handle.itu.int/11.1002/1000/13708" TargetMode="External"/><Relationship Id="rId404" Type="http://schemas.openxmlformats.org/officeDocument/2006/relationships/hyperlink" Target="http://handle.itu.int/11.1002/1000/13730" TargetMode="External"/><Relationship Id="rId250" Type="http://schemas.openxmlformats.org/officeDocument/2006/relationships/hyperlink" Target="http://handle.itu.int/11.1002/1000/14442" TargetMode="External"/><Relationship Id="rId292" Type="http://schemas.openxmlformats.org/officeDocument/2006/relationships/hyperlink" Target="http://handle.itu.int/11.1002/1000/13607" TargetMode="External"/><Relationship Id="rId306" Type="http://schemas.openxmlformats.org/officeDocument/2006/relationships/hyperlink" Target="http://handle.itu.int/11.1002/1000/14449" TargetMode="External"/><Relationship Id="rId45" Type="http://schemas.openxmlformats.org/officeDocument/2006/relationships/hyperlink" Target="http://www.itu.int/md/T17-SG17-180320-TD-PLEN-0821" TargetMode="External"/><Relationship Id="rId87" Type="http://schemas.openxmlformats.org/officeDocument/2006/relationships/hyperlink" Target="http://www.itu.int/md/T17-SG17-190827-TD-PLEN-2053" TargetMode="External"/><Relationship Id="rId110" Type="http://schemas.openxmlformats.org/officeDocument/2006/relationships/hyperlink" Target="http://www.itu.int/net/itu-t/lists/rgmdetails.aspx?id=9764&amp;Group=17" TargetMode="External"/><Relationship Id="rId348" Type="http://schemas.openxmlformats.org/officeDocument/2006/relationships/hyperlink" Target="http://handle.itu.int/11.1002/1000/14673" TargetMode="External"/><Relationship Id="rId152" Type="http://schemas.openxmlformats.org/officeDocument/2006/relationships/hyperlink" Target="http://www.itu.int/net/itu-t/lists/rgmdetails.aspx?id=11571&amp;Group=17" TargetMode="External"/><Relationship Id="rId194" Type="http://schemas.openxmlformats.org/officeDocument/2006/relationships/hyperlink" Target="https://www.itu.int/en/ITU-T/Workshops-and-Seminars/201708/Pages/default.aspx" TargetMode="External"/><Relationship Id="rId208" Type="http://schemas.openxmlformats.org/officeDocument/2006/relationships/hyperlink" Target="http://handle.itu.int/11.1002/1000/14037" TargetMode="External"/><Relationship Id="rId415" Type="http://schemas.openxmlformats.org/officeDocument/2006/relationships/hyperlink" Target="http://www.itu.int/itu-t/workprog/wp_item.aspx?isn=15154" TargetMode="External"/><Relationship Id="rId261" Type="http://schemas.openxmlformats.org/officeDocument/2006/relationships/hyperlink" Target="http://handle.itu.int/11.1002/1000/13604" TargetMode="External"/><Relationship Id="rId14" Type="http://schemas.openxmlformats.org/officeDocument/2006/relationships/hyperlink" Target="http://www.itu.int/net/itu-t/lists/rgmdetails.aspx?id=5716&amp;Group=17" TargetMode="External"/><Relationship Id="rId56" Type="http://schemas.openxmlformats.org/officeDocument/2006/relationships/hyperlink" Target="http://www.itu.int/net/itu-t/lists/rgmdetails.aspx?id=9265&amp;Group=17" TargetMode="External"/><Relationship Id="rId317" Type="http://schemas.openxmlformats.org/officeDocument/2006/relationships/hyperlink" Target="http://handle.itu.int/11.1002/1000/14803" TargetMode="External"/><Relationship Id="rId359" Type="http://schemas.openxmlformats.org/officeDocument/2006/relationships/hyperlink" Target="http://handle.itu.int/11.1002/1000/13703" TargetMode="External"/><Relationship Id="rId98" Type="http://schemas.openxmlformats.org/officeDocument/2006/relationships/hyperlink" Target="http://www.itu.int/net/itu-t/lists/rgmdetails.aspx?id=9768&amp;Group=17" TargetMode="External"/><Relationship Id="rId121" Type="http://schemas.openxmlformats.org/officeDocument/2006/relationships/hyperlink" Target="http://www.itu.int/md/T17-SG17-200529-TD-PLEN-2963" TargetMode="External"/><Relationship Id="rId163" Type="http://schemas.openxmlformats.org/officeDocument/2006/relationships/hyperlink" Target="https://www.itu.int/md/T17-SG17-210824-TD-PLEN-3876" TargetMode="External"/><Relationship Id="rId219" Type="http://schemas.openxmlformats.org/officeDocument/2006/relationships/hyperlink" Target="http://handle.itu.int/11.1002/1000/14469" TargetMode="External"/><Relationship Id="rId370" Type="http://schemas.openxmlformats.org/officeDocument/2006/relationships/hyperlink" Target="http://handle.itu.int/11.1002/1000/14783" TargetMode="External"/><Relationship Id="rId426" Type="http://schemas.openxmlformats.org/officeDocument/2006/relationships/header" Target="header3.xml"/><Relationship Id="rId230" Type="http://schemas.openxmlformats.org/officeDocument/2006/relationships/hyperlink" Target="http://handle.itu.int/11.1002/1000/14040" TargetMode="External"/><Relationship Id="rId25" Type="http://schemas.openxmlformats.org/officeDocument/2006/relationships/hyperlink" Target="http://www.itu.int/md/T17-SG17-170829-TD-PLEN-0394" TargetMode="External"/><Relationship Id="rId67" Type="http://schemas.openxmlformats.org/officeDocument/2006/relationships/hyperlink" Target="http://www.itu.int/md/T17-SG17-180829-TD-PLEN-1248" TargetMode="External"/><Relationship Id="rId272" Type="http://schemas.openxmlformats.org/officeDocument/2006/relationships/hyperlink" Target="http://handle.itu.int/11.1002/1000/14046" TargetMode="External"/><Relationship Id="rId328" Type="http://schemas.openxmlformats.org/officeDocument/2006/relationships/hyperlink" Target="http://handle.itu.int/11.1002/1000/14453" TargetMode="External"/><Relationship Id="rId132" Type="http://schemas.openxmlformats.org/officeDocument/2006/relationships/hyperlink" Target="http://www.itu.int/net/itu-t/lists/rgmdetails.aspx?id=10347&amp;Group=17" TargetMode="External"/><Relationship Id="rId174" Type="http://schemas.openxmlformats.org/officeDocument/2006/relationships/hyperlink" Target="https://www.itu.int/md/T17-SG17-220107-TD-PLEN-4199/en" TargetMode="External"/><Relationship Id="rId381" Type="http://schemas.openxmlformats.org/officeDocument/2006/relationships/hyperlink" Target="http://handle.itu.int/11.1002/1000/14785" TargetMode="External"/><Relationship Id="rId241" Type="http://schemas.openxmlformats.org/officeDocument/2006/relationships/hyperlink" Target="http://handle.itu.int/11.1002/1000/13871" TargetMode="External"/><Relationship Id="rId36" Type="http://schemas.openxmlformats.org/officeDocument/2006/relationships/hyperlink" Target="http://www.itu.int/net/itu-t/lists/rgmdetails.aspx?id=8918&amp;Group=17" TargetMode="External"/><Relationship Id="rId283" Type="http://schemas.openxmlformats.org/officeDocument/2006/relationships/hyperlink" Target="http://handle.itu.int/11.1002/1000/13605" TargetMode="External"/><Relationship Id="rId339" Type="http://schemas.openxmlformats.org/officeDocument/2006/relationships/hyperlink" Target="http://handle.itu.int/11.1002/1000/14670" TargetMode="External"/><Relationship Id="rId78" Type="http://schemas.openxmlformats.org/officeDocument/2006/relationships/hyperlink" Target="http://www.itu.int/net/itu-t/lists/rgmdetails.aspx?id=9559&amp;Group=17" TargetMode="External"/><Relationship Id="rId101" Type="http://schemas.openxmlformats.org/officeDocument/2006/relationships/hyperlink" Target="http://www.itu.int/md/T17-SG17-200317-TD-PLEN-2562" TargetMode="External"/><Relationship Id="rId143" Type="http://schemas.openxmlformats.org/officeDocument/2006/relationships/hyperlink" Target="http://www.itu.int/md/T17-SG17-210107-TD-PLEN-3462" TargetMode="External"/><Relationship Id="rId185" Type="http://schemas.openxmlformats.org/officeDocument/2006/relationships/hyperlink" Target="https://www.itu.int/en/ITU-D/Conferences/ET/2021/Pages/Programme.aspx" TargetMode="External"/><Relationship Id="rId350" Type="http://schemas.openxmlformats.org/officeDocument/2006/relationships/hyperlink" Target="http://handle.itu.int/11.1002/1000/14674" TargetMode="External"/><Relationship Id="rId406" Type="http://schemas.openxmlformats.org/officeDocument/2006/relationships/hyperlink" Target="http://handle.itu.int/11.1002/1000/13409" TargetMode="External"/><Relationship Id="rId9" Type="http://schemas.openxmlformats.org/officeDocument/2006/relationships/image" Target="media/image2.jpeg"/><Relationship Id="rId210" Type="http://schemas.openxmlformats.org/officeDocument/2006/relationships/hyperlink" Target="http://handle.itu.int/11.1002/1000/14047" TargetMode="External"/><Relationship Id="rId392" Type="http://schemas.openxmlformats.org/officeDocument/2006/relationships/hyperlink" Target="http://handle.itu.int/11.1002/1000/14786" TargetMode="External"/><Relationship Id="rId252" Type="http://schemas.openxmlformats.org/officeDocument/2006/relationships/hyperlink" Target="http://handle.itu.int/11.1002/1000/13407" TargetMode="External"/><Relationship Id="rId294" Type="http://schemas.openxmlformats.org/officeDocument/2006/relationships/hyperlink" Target="http://handle.itu.int/11.1002/1000/14087" TargetMode="External"/><Relationship Id="rId308" Type="http://schemas.openxmlformats.org/officeDocument/2006/relationships/hyperlink" Target="http://handle.itu.int/11.1002/1000/14251" TargetMode="External"/><Relationship Id="rId47" Type="http://schemas.openxmlformats.org/officeDocument/2006/relationships/hyperlink" Target="http://www.itu.int/md/T17-SG17-180320-TD-PLEN-1006" TargetMode="External"/><Relationship Id="rId89" Type="http://schemas.openxmlformats.org/officeDocument/2006/relationships/hyperlink" Target="http://www.itu.int/md/T17-SG17-190827-TD-PLEN-2054" TargetMode="External"/><Relationship Id="rId112" Type="http://schemas.openxmlformats.org/officeDocument/2006/relationships/hyperlink" Target="http://www.itu.int/net/itu-t/lists/rgmdetails.aspx?id=9769&amp;Group=17" TargetMode="External"/><Relationship Id="rId154" Type="http://schemas.openxmlformats.org/officeDocument/2006/relationships/hyperlink" Target="http://www.itu.int/net/itu-t/lists/rgmdetails.aspx?id=11590&amp;Group=17" TargetMode="External"/><Relationship Id="rId361" Type="http://schemas.openxmlformats.org/officeDocument/2006/relationships/hyperlink" Target="http://handle.itu.int/11.1002/1000/14480" TargetMode="External"/><Relationship Id="rId196" Type="http://schemas.openxmlformats.org/officeDocument/2006/relationships/hyperlink" Target="http://www.itu.int/ITU-T/recommendations/fl.aspx?lang=1" TargetMode="External"/><Relationship Id="rId417" Type="http://schemas.openxmlformats.org/officeDocument/2006/relationships/hyperlink" Target="http://www.itu.int/itu-t/workprog/wp_item.aspx?isn=14367" TargetMode="External"/><Relationship Id="rId16" Type="http://schemas.openxmlformats.org/officeDocument/2006/relationships/hyperlink" Target="http://www.itu.int/net/itu-t/lists/rgmdetails.aspx?id=5712&amp;Group=17" TargetMode="External"/><Relationship Id="rId221" Type="http://schemas.openxmlformats.org/officeDocument/2006/relationships/hyperlink" Target="http://handle.itu.int/11.1002/1000/13600" TargetMode="External"/><Relationship Id="rId263" Type="http://schemas.openxmlformats.org/officeDocument/2006/relationships/hyperlink" Target="http://handle.itu.int/11.1002/1000/13725" TargetMode="External"/><Relationship Id="rId319" Type="http://schemas.openxmlformats.org/officeDocument/2006/relationships/hyperlink" Target="http://handle.itu.int/11.1002/1000/13590" TargetMode="External"/><Relationship Id="rId58" Type="http://schemas.openxmlformats.org/officeDocument/2006/relationships/hyperlink" Target="http://www.itu.int/net/itu-t/lists/rgmdetails.aspx?id=9261&amp;Group=17" TargetMode="External"/><Relationship Id="rId123" Type="http://schemas.openxmlformats.org/officeDocument/2006/relationships/hyperlink" Target="http://www.itu.int/md/T17-SG17-200529-TD-PLEN-2966" TargetMode="External"/><Relationship Id="rId330" Type="http://schemas.openxmlformats.org/officeDocument/2006/relationships/hyperlink" Target="http://handle.itu.int/11.1002/1000/14267" TargetMode="External"/><Relationship Id="rId165" Type="http://schemas.openxmlformats.org/officeDocument/2006/relationships/hyperlink" Target="https://www.itu.int/md/T17-SG17-210824-TD-PLEN-3875" TargetMode="External"/><Relationship Id="rId372" Type="http://schemas.openxmlformats.org/officeDocument/2006/relationships/hyperlink" Target="http://handle.itu.int/11.1002/1000/13705" TargetMode="External"/><Relationship Id="rId428" Type="http://schemas.openxmlformats.org/officeDocument/2006/relationships/fontTable" Target="fontTable.xml"/><Relationship Id="rId232" Type="http://schemas.openxmlformats.org/officeDocument/2006/relationships/hyperlink" Target="http://handle.itu.int/11.1002/1000/14477" TargetMode="External"/><Relationship Id="rId274" Type="http://schemas.openxmlformats.org/officeDocument/2006/relationships/hyperlink" Target="http://handle.itu.int/11.1002/1000/13261" TargetMode="External"/><Relationship Id="rId27" Type="http://schemas.openxmlformats.org/officeDocument/2006/relationships/hyperlink" Target="http://www.itu.int/md/T17-SG17-170829-TD-PLEN-0395" TargetMode="External"/><Relationship Id="rId69" Type="http://schemas.openxmlformats.org/officeDocument/2006/relationships/hyperlink" Target="http://www.itu.int/md/T17-SG17-180829-TD-PLEN-1250" TargetMode="External"/><Relationship Id="rId134" Type="http://schemas.openxmlformats.org/officeDocument/2006/relationships/hyperlink" Target="http://www.itu.int/net/itu-t/lists/rgmdetails.aspx?id=10090&amp;Group=17" TargetMode="External"/><Relationship Id="rId80" Type="http://schemas.openxmlformats.org/officeDocument/2006/relationships/hyperlink" Target="http://www.itu.int/net/itu-t/lists/rgmdetails.aspx?id=9563&amp;Group=17" TargetMode="External"/><Relationship Id="rId176" Type="http://schemas.openxmlformats.org/officeDocument/2006/relationships/hyperlink" Target="https://www.itu.int/md/T17-SG17-220107-TD-PLEN-4178" TargetMode="External"/><Relationship Id="rId341" Type="http://schemas.openxmlformats.org/officeDocument/2006/relationships/hyperlink" Target="http://handle.itu.int/11.1002/1000/14702" TargetMode="External"/><Relationship Id="rId383" Type="http://schemas.openxmlformats.org/officeDocument/2006/relationships/hyperlink" Target="http://handle.itu.int/11.1002/1000/13376" TargetMode="External"/><Relationship Id="rId201" Type="http://schemas.openxmlformats.org/officeDocument/2006/relationships/hyperlink" Target="http://handle.itu.int/11.1002/1000/14790" TargetMode="External"/><Relationship Id="rId243" Type="http://schemas.openxmlformats.org/officeDocument/2006/relationships/hyperlink" Target="http://handle.itu.int/11.1002/1000/14793" TargetMode="External"/><Relationship Id="rId285" Type="http://schemas.openxmlformats.org/officeDocument/2006/relationships/hyperlink" Target="http://handle.itu.int/11.1002/1000/14260" TargetMode="External"/><Relationship Id="rId38" Type="http://schemas.openxmlformats.org/officeDocument/2006/relationships/hyperlink" Target="http://www.itu.int/net/itu-t/lists/rgmdetails.aspx?id=9047&amp;Group=17" TargetMode="External"/><Relationship Id="rId103" Type="http://schemas.openxmlformats.org/officeDocument/2006/relationships/hyperlink" Target="http://www.itu.int/md/T17-SG17-200317-TD-PLEN-2567" TargetMode="External"/><Relationship Id="rId310" Type="http://schemas.openxmlformats.org/officeDocument/2006/relationships/hyperlink" Target="http://handle.itu.int/11.1002/1000/14450" TargetMode="External"/><Relationship Id="rId91" Type="http://schemas.openxmlformats.org/officeDocument/2006/relationships/hyperlink" Target="http://www.itu.int/md/T17-SG17-190827-TD-PLEN-2052" TargetMode="External"/><Relationship Id="rId145" Type="http://schemas.openxmlformats.org/officeDocument/2006/relationships/hyperlink" Target="https://www.itu.int/md/T17-SG17-210107-TD-PLEN-3467" TargetMode="External"/><Relationship Id="rId187" Type="http://schemas.openxmlformats.org/officeDocument/2006/relationships/hyperlink" Target="https://www.itu.int/en/ITU-T/studygroups/2017-2020/17/Pages/mini-workshop_ITS.aspx" TargetMode="External"/><Relationship Id="rId352" Type="http://schemas.openxmlformats.org/officeDocument/2006/relationships/hyperlink" Target="http://handle.itu.int/11.1002/1000/14675" TargetMode="External"/><Relationship Id="rId394" Type="http://schemas.openxmlformats.org/officeDocument/2006/relationships/hyperlink" Target="http://handle.itu.int/11.1002/1000/14787" TargetMode="External"/><Relationship Id="rId408" Type="http://schemas.openxmlformats.org/officeDocument/2006/relationships/hyperlink" Target="http://handle.itu.int/11.1002/1000/13411" TargetMode="External"/><Relationship Id="rId1" Type="http://schemas.openxmlformats.org/officeDocument/2006/relationships/customXml" Target="../customXml/item1.xml"/><Relationship Id="rId212" Type="http://schemas.openxmlformats.org/officeDocument/2006/relationships/hyperlink" Target="http://handle.itu.int/11.1002/1000/14039" TargetMode="External"/><Relationship Id="rId233" Type="http://schemas.openxmlformats.org/officeDocument/2006/relationships/hyperlink" Target="http://handle.itu.int/11.1002/1000/13258" TargetMode="External"/><Relationship Id="rId254" Type="http://schemas.openxmlformats.org/officeDocument/2006/relationships/hyperlink" Target="http://handle.itu.int/11.1002/1000/13367" TargetMode="External"/><Relationship Id="rId28" Type="http://schemas.openxmlformats.org/officeDocument/2006/relationships/hyperlink" Target="http://www.itu.int/net/itu-t/lists/rgmdetails.aspx?id=6905&amp;Group=17" TargetMode="External"/><Relationship Id="rId49" Type="http://schemas.openxmlformats.org/officeDocument/2006/relationships/hyperlink" Target="http://www.itu.int/md/T17-SG17-180320-TD-PLEN-0823" TargetMode="External"/><Relationship Id="rId114" Type="http://schemas.openxmlformats.org/officeDocument/2006/relationships/hyperlink" Target="http://www.itu.int/net/itu-t/lists/rgmdetails.aspx?id=9771&amp;Group=17" TargetMode="External"/><Relationship Id="rId275" Type="http://schemas.openxmlformats.org/officeDocument/2006/relationships/hyperlink" Target="http://handle.itu.int/11.1002/1000/13404" TargetMode="External"/><Relationship Id="rId296" Type="http://schemas.openxmlformats.org/officeDocument/2006/relationships/hyperlink" Target="http://handle.itu.int/11.1002/1000/14089" TargetMode="External"/><Relationship Id="rId300" Type="http://schemas.openxmlformats.org/officeDocument/2006/relationships/hyperlink" Target="http://handle.itu.int/11.1002/1000/14090" TargetMode="External"/><Relationship Id="rId60" Type="http://schemas.openxmlformats.org/officeDocument/2006/relationships/hyperlink" Target="http://www.itu.int/net/itu-t/lists/rgmdetails.aspx?id=9262&amp;Group=17" TargetMode="External"/><Relationship Id="rId81" Type="http://schemas.openxmlformats.org/officeDocument/2006/relationships/hyperlink" Target="http://www.itu.int/md/T17-SG17-190827-TD-PLEN-2059" TargetMode="External"/><Relationship Id="rId135" Type="http://schemas.openxmlformats.org/officeDocument/2006/relationships/hyperlink" Target="http://www.itu.int/md/T17-SG17-200824-TD-PLEN-3097" TargetMode="External"/><Relationship Id="rId156" Type="http://schemas.openxmlformats.org/officeDocument/2006/relationships/hyperlink" Target="http://www.itu.int/net/itu-t/lists/rgmdetails.aspx?id=11832&amp;Group=17" TargetMode="External"/><Relationship Id="rId177" Type="http://schemas.openxmlformats.org/officeDocument/2006/relationships/hyperlink" Target="http://www.itu.int/net/itu-t/lists/rgmdetails.aspx?id=12733&amp;Group=17" TargetMode="External"/><Relationship Id="rId198" Type="http://schemas.openxmlformats.org/officeDocument/2006/relationships/hyperlink" Target="http://www.oid-info.com" TargetMode="External"/><Relationship Id="rId321" Type="http://schemas.openxmlformats.org/officeDocument/2006/relationships/hyperlink" Target="http://handle.itu.int/11.1002/1000/13406" TargetMode="External"/><Relationship Id="rId342" Type="http://schemas.openxmlformats.org/officeDocument/2006/relationships/hyperlink" Target="http://handle.itu.int/11.1002/1000/14703" TargetMode="External"/><Relationship Id="rId363" Type="http://schemas.openxmlformats.org/officeDocument/2006/relationships/hyperlink" Target="http://handle.itu.int/11.1002/1000/13370" TargetMode="External"/><Relationship Id="rId384" Type="http://schemas.openxmlformats.org/officeDocument/2006/relationships/hyperlink" Target="http://handle.itu.int/11.1002/1000/14485" TargetMode="External"/><Relationship Id="rId419" Type="http://schemas.openxmlformats.org/officeDocument/2006/relationships/hyperlink" Target="http://www.itu.int/itu-t/workprog/wp_item.aspx?isn=14370" TargetMode="External"/><Relationship Id="rId202" Type="http://schemas.openxmlformats.org/officeDocument/2006/relationships/hyperlink" Target="http://handle.itu.int/11.1002/1000/14033" TargetMode="External"/><Relationship Id="rId223" Type="http://schemas.openxmlformats.org/officeDocument/2006/relationships/hyperlink" Target="http://handle.itu.int/11.1002/1000/13601" TargetMode="External"/><Relationship Id="rId244" Type="http://schemas.openxmlformats.org/officeDocument/2006/relationships/hyperlink" Target="http://handle.itu.int/11.1002/1000/13366" TargetMode="External"/><Relationship Id="rId430" Type="http://schemas.openxmlformats.org/officeDocument/2006/relationships/glossaryDocument" Target="glossary/document.xml"/><Relationship Id="rId18" Type="http://schemas.openxmlformats.org/officeDocument/2006/relationships/hyperlink" Target="http://www.itu.int/net/itu-t/lists/rgmdetails.aspx?id=5713&amp;Group=17" TargetMode="External"/><Relationship Id="rId39" Type="http://schemas.openxmlformats.org/officeDocument/2006/relationships/hyperlink" Target="http://www.itu.int/md/T17-SG17-180320-TD-PLEN-0817" TargetMode="External"/><Relationship Id="rId265" Type="http://schemas.openxmlformats.org/officeDocument/2006/relationships/hyperlink" Target="http://handle.itu.int/11.1002/1000/13194" TargetMode="External"/><Relationship Id="rId286" Type="http://schemas.openxmlformats.org/officeDocument/2006/relationships/hyperlink" Target="http://handle.itu.int/11.1002/1000/13606" TargetMode="External"/><Relationship Id="rId50" Type="http://schemas.openxmlformats.org/officeDocument/2006/relationships/hyperlink" Target="http://www.itu.int/net/itu-t/lists/rgmdetails.aspx?id=9056&amp;Group=17" TargetMode="External"/><Relationship Id="rId104" Type="http://schemas.openxmlformats.org/officeDocument/2006/relationships/hyperlink" Target="http://www.itu.int/net/itu-t/lists/rgmdetails.aspx?id=9760&amp;Group=17" TargetMode="External"/><Relationship Id="rId125" Type="http://schemas.openxmlformats.org/officeDocument/2006/relationships/hyperlink" Target="http://www.itu.int/md/T17-SG17-200824-TD-PLEN-3093" TargetMode="External"/><Relationship Id="rId146" Type="http://schemas.openxmlformats.org/officeDocument/2006/relationships/hyperlink" Target="http://www.itu.int/net/itu-t/lists/rgmdetails.aspx?id=11570&amp;Group=17" TargetMode="External"/><Relationship Id="rId167" Type="http://schemas.openxmlformats.org/officeDocument/2006/relationships/hyperlink" Target="https://www.itu.int/md/T17-SG17-210824-TD-PLEN-3877" TargetMode="External"/><Relationship Id="rId188" Type="http://schemas.openxmlformats.org/officeDocument/2006/relationships/hyperlink" Target="https://www.itu.int/en/ITU-T/Workshops-and-Seminars/2019060507/Pages/default.aspx" TargetMode="External"/><Relationship Id="rId311" Type="http://schemas.openxmlformats.org/officeDocument/2006/relationships/hyperlink" Target="http://handle.itu.int/11.1002/1000/14722" TargetMode="External"/><Relationship Id="rId332" Type="http://schemas.openxmlformats.org/officeDocument/2006/relationships/hyperlink" Target="http://handle.itu.int/11.1002/1000/14454" TargetMode="External"/><Relationship Id="rId353" Type="http://schemas.openxmlformats.org/officeDocument/2006/relationships/hyperlink" Target="http://handle.itu.int/11.1002/1000/14057" TargetMode="External"/><Relationship Id="rId374" Type="http://schemas.openxmlformats.org/officeDocument/2006/relationships/hyperlink" Target="http://handle.itu.int/11.1002/1000/14784" TargetMode="External"/><Relationship Id="rId395" Type="http://schemas.openxmlformats.org/officeDocument/2006/relationships/hyperlink" Target="http://handle.itu.int/11.1002/1000/13380" TargetMode="External"/><Relationship Id="rId409" Type="http://schemas.openxmlformats.org/officeDocument/2006/relationships/hyperlink" Target="http://handle.itu.int/11.1002/1000/13593" TargetMode="External"/><Relationship Id="rId71" Type="http://schemas.openxmlformats.org/officeDocument/2006/relationships/hyperlink" Target="http://www.itu.int/md/T17-SG17-190122-TD-PLEN-1727" TargetMode="External"/><Relationship Id="rId92" Type="http://schemas.openxmlformats.org/officeDocument/2006/relationships/hyperlink" Target="http://www.itu.int/net/itu-t/lists/rgmdetails.aspx?id=9554&amp;Group=17" TargetMode="External"/><Relationship Id="rId213" Type="http://schemas.openxmlformats.org/officeDocument/2006/relationships/hyperlink" Target="http://handle.itu.int/11.1002/1000/13257" TargetMode="External"/><Relationship Id="rId234" Type="http://schemas.openxmlformats.org/officeDocument/2006/relationships/hyperlink" Target="http://handle.itu.int/11.1002/1000/13364" TargetMode="External"/><Relationship Id="rId420" Type="http://schemas.openxmlformats.org/officeDocument/2006/relationships/hyperlink" Target="http://www.itu.int/itu-t/workprog/wp_item.aspx?isn=15241" TargetMode="External"/><Relationship Id="rId2" Type="http://schemas.openxmlformats.org/officeDocument/2006/relationships/numbering" Target="numbering.xml"/><Relationship Id="rId29" Type="http://schemas.openxmlformats.org/officeDocument/2006/relationships/hyperlink" Target="http://www.itu.int/md/T17-SG17-170829-TD-PLEN-0390" TargetMode="External"/><Relationship Id="rId255" Type="http://schemas.openxmlformats.org/officeDocument/2006/relationships/hyperlink" Target="http://handle.itu.int/11.1002/1000/13182" TargetMode="External"/><Relationship Id="rId276" Type="http://schemas.openxmlformats.org/officeDocument/2006/relationships/hyperlink" Target="http://handle.itu.int/11.1002/1000/13849" TargetMode="External"/><Relationship Id="rId297" Type="http://schemas.openxmlformats.org/officeDocument/2006/relationships/hyperlink" Target="http://handle.itu.int/11.1002/1000/14262" TargetMode="External"/><Relationship Id="rId40" Type="http://schemas.openxmlformats.org/officeDocument/2006/relationships/hyperlink" Target="http://www.itu.int/net/itu-t/lists/rgmdetails.aspx?id=9048&amp;Group=17" TargetMode="External"/><Relationship Id="rId115" Type="http://schemas.openxmlformats.org/officeDocument/2006/relationships/hyperlink" Target="http://www.itu.int/md/T17-SG17-200317-TD-PLEN-2570" TargetMode="External"/><Relationship Id="rId136" Type="http://schemas.openxmlformats.org/officeDocument/2006/relationships/hyperlink" Target="http://www.itu.int/net/itu-t/lists/rgmdetails.aspx?id=10086&amp;Group=17" TargetMode="External"/><Relationship Id="rId157" Type="http://schemas.openxmlformats.org/officeDocument/2006/relationships/hyperlink" Target="http://www.itu.int/md/T17-SG17-210420-TD-PLEN-3547" TargetMode="External"/><Relationship Id="rId178" Type="http://schemas.openxmlformats.org/officeDocument/2006/relationships/hyperlink" Target="https://www.itu.int/md/T17-SG17-220107-TD-PLEN-4159" TargetMode="External"/><Relationship Id="rId301" Type="http://schemas.openxmlformats.org/officeDocument/2006/relationships/hyperlink" Target="http://handle.itu.int/11.1002/1000/14091" TargetMode="External"/><Relationship Id="rId322" Type="http://schemas.openxmlformats.org/officeDocument/2006/relationships/hyperlink" Target="http://handle.itu.int/11.1002/1000/14093" TargetMode="External"/><Relationship Id="rId343" Type="http://schemas.openxmlformats.org/officeDocument/2006/relationships/hyperlink" Target="http://handle.itu.int/11.1002/1000/14052" TargetMode="External"/><Relationship Id="rId364" Type="http://schemas.openxmlformats.org/officeDocument/2006/relationships/hyperlink" Target="http://handle.itu.int/11.1002/1000/13371" TargetMode="External"/><Relationship Id="rId61" Type="http://schemas.openxmlformats.org/officeDocument/2006/relationships/hyperlink" Target="http://www.itu.int/md/T17-SG17-180829-TD-PLEN-1251" TargetMode="External"/><Relationship Id="rId82" Type="http://schemas.openxmlformats.org/officeDocument/2006/relationships/hyperlink" Target="http://www.itu.int/net/itu-t/lists/rgmdetails.aspx?id=9574&amp;Group=17" TargetMode="External"/><Relationship Id="rId199" Type="http://schemas.openxmlformats.org/officeDocument/2006/relationships/hyperlink" Target="http://handle.itu.int/11.1002/1000/14031" TargetMode="External"/><Relationship Id="rId203" Type="http://schemas.openxmlformats.org/officeDocument/2006/relationships/hyperlink" Target="http://handle.itu.int/11.1002/1000/14791" TargetMode="External"/><Relationship Id="rId385" Type="http://schemas.openxmlformats.org/officeDocument/2006/relationships/hyperlink" Target="http://handle.itu.int/11.1002/1000/13377" TargetMode="External"/><Relationship Id="rId19" Type="http://schemas.openxmlformats.org/officeDocument/2006/relationships/hyperlink" Target="http://www.itu.int/md/T17-SG17-170322-TD-PLEN-0056" TargetMode="External"/><Relationship Id="rId224" Type="http://schemas.openxmlformats.org/officeDocument/2006/relationships/hyperlink" Target="http://handle.itu.int/11.1002/1000/14471" TargetMode="External"/><Relationship Id="rId245" Type="http://schemas.openxmlformats.org/officeDocument/2006/relationships/hyperlink" Target="http://handle.itu.int/11.1002/1000/13603" TargetMode="External"/><Relationship Id="rId266" Type="http://schemas.openxmlformats.org/officeDocument/2006/relationships/hyperlink" Target="http://handle.itu.int/11.1002/1000/13259" TargetMode="External"/><Relationship Id="rId287" Type="http://schemas.openxmlformats.org/officeDocument/2006/relationships/hyperlink" Target="http://handle.itu.int/11.1002/1000/13727" TargetMode="External"/><Relationship Id="rId410" Type="http://schemas.openxmlformats.org/officeDocument/2006/relationships/hyperlink" Target="http://handle.itu.int/11.1002/1000/13731" TargetMode="External"/><Relationship Id="rId431" Type="http://schemas.openxmlformats.org/officeDocument/2006/relationships/theme" Target="theme/theme1.xml"/><Relationship Id="rId30" Type="http://schemas.openxmlformats.org/officeDocument/2006/relationships/hyperlink" Target="http://www.itu.int/net/itu-t/lists/rgmdetails.aspx?id=6906&amp;Group=17" TargetMode="External"/><Relationship Id="rId105" Type="http://schemas.openxmlformats.org/officeDocument/2006/relationships/hyperlink" Target="http://www.itu.int/md/T17-SG17-200317-TD-PLEN-2754" TargetMode="External"/><Relationship Id="rId126" Type="http://schemas.openxmlformats.org/officeDocument/2006/relationships/hyperlink" Target="http://www.itu.int/net/itu-t/lists/rgmdetails.aspx?id=10088&amp;Group=17" TargetMode="External"/><Relationship Id="rId147" Type="http://schemas.openxmlformats.org/officeDocument/2006/relationships/hyperlink" Target="http://www.itu.int/md/T17-SG17-210107-TD-PLEN-3460" TargetMode="External"/><Relationship Id="rId168" Type="http://schemas.openxmlformats.org/officeDocument/2006/relationships/hyperlink" Target="http://www.itu.int/net/itu-t/lists/rgmdetails.aspx?id=12575&amp;Group=17" TargetMode="External"/><Relationship Id="rId312" Type="http://schemas.openxmlformats.org/officeDocument/2006/relationships/hyperlink" Target="http://handle.itu.int/11.1002/1000/14734" TargetMode="External"/><Relationship Id="rId333" Type="http://schemas.openxmlformats.org/officeDocument/2006/relationships/hyperlink" Target="http://handle.itu.int/11.1002/1000/13732" TargetMode="External"/><Relationship Id="rId354" Type="http://schemas.openxmlformats.org/officeDocument/2006/relationships/hyperlink" Target="http://handle.itu.int/11.1002/1000/14676" TargetMode="External"/><Relationship Id="rId51" Type="http://schemas.openxmlformats.org/officeDocument/2006/relationships/hyperlink" Target="http://www.itu.int/md/T17-SG17-180320-TD-PLEN-0818" TargetMode="External"/><Relationship Id="rId72" Type="http://schemas.openxmlformats.org/officeDocument/2006/relationships/hyperlink" Target="http://www.itu.int/net/itu-t/lists/rgmdetails.aspx?id=9406&amp;Group=17" TargetMode="External"/><Relationship Id="rId93" Type="http://schemas.openxmlformats.org/officeDocument/2006/relationships/hyperlink" Target="http://www.itu.int/md/T17-SG17-190827-TD-PLEN-2050" TargetMode="External"/><Relationship Id="rId189" Type="http://schemas.openxmlformats.org/officeDocument/2006/relationships/hyperlink" Target="https://www.itu.int/en/ITU-T/studygroups/2017-2020/17/Pages/Secure%20quantum%20communication.aspx" TargetMode="External"/><Relationship Id="rId375" Type="http://schemas.openxmlformats.org/officeDocument/2006/relationships/hyperlink" Target="http://handle.itu.int/11.1002/1000/13374" TargetMode="External"/><Relationship Id="rId396" Type="http://schemas.openxmlformats.org/officeDocument/2006/relationships/hyperlink" Target="http://handle.itu.int/11.1002/1000/13709" TargetMode="External"/><Relationship Id="rId3" Type="http://schemas.openxmlformats.org/officeDocument/2006/relationships/styles" Target="styles.xml"/><Relationship Id="rId214" Type="http://schemas.openxmlformats.org/officeDocument/2006/relationships/hyperlink" Target="http://handle.itu.int/11.1002/1000/13361" TargetMode="External"/><Relationship Id="rId235" Type="http://schemas.openxmlformats.org/officeDocument/2006/relationships/hyperlink" Target="http://handle.itu.int/11.1002/1000/13602" TargetMode="External"/><Relationship Id="rId256" Type="http://schemas.openxmlformats.org/officeDocument/2006/relationships/hyperlink" Target="http://handle.itu.int/11.1002/1000/14045" TargetMode="External"/><Relationship Id="rId277" Type="http://schemas.openxmlformats.org/officeDocument/2006/relationships/hyperlink" Target="http://handle.itu.int/11.1002/1000/14259" TargetMode="External"/><Relationship Id="rId298" Type="http://schemas.openxmlformats.org/officeDocument/2006/relationships/hyperlink" Target="http://handle.itu.int/11.1002/1000/14263" TargetMode="External"/><Relationship Id="rId400" Type="http://schemas.openxmlformats.org/officeDocument/2006/relationships/hyperlink" Target="http://handle.itu.int/11.1002/1000/13381" TargetMode="External"/><Relationship Id="rId421" Type="http://schemas.openxmlformats.org/officeDocument/2006/relationships/hyperlink" Target="http://www.itu.int/itu-t/workprog/wp_item.aspx?isn=16769" TargetMode="External"/><Relationship Id="rId116" Type="http://schemas.openxmlformats.org/officeDocument/2006/relationships/hyperlink" Target="http://www.itu.int/net/itu-t/lists/rgmdetails.aspx?id=9783&amp;Group=17" TargetMode="External"/><Relationship Id="rId137" Type="http://schemas.openxmlformats.org/officeDocument/2006/relationships/hyperlink" Target="http://www.itu.int/md/T17-SG17-200824-TD-PLEN-3095" TargetMode="External"/><Relationship Id="rId158" Type="http://schemas.openxmlformats.org/officeDocument/2006/relationships/hyperlink" Target="http://www.itu.int/net/itu-t/lists/rgmdetails.aspx?id=11830&amp;Group=17" TargetMode="External"/><Relationship Id="rId302" Type="http://schemas.openxmlformats.org/officeDocument/2006/relationships/hyperlink" Target="http://handle.itu.int/11.1002/1000/13197" TargetMode="External"/><Relationship Id="rId323" Type="http://schemas.openxmlformats.org/officeDocument/2006/relationships/hyperlink" Target="http://handle.itu.int/11.1002/1000/14094" TargetMode="External"/><Relationship Id="rId344" Type="http://schemas.openxmlformats.org/officeDocument/2006/relationships/hyperlink" Target="http://handle.itu.int/11.1002/1000/14671" TargetMode="External"/><Relationship Id="rId20" Type="http://schemas.openxmlformats.org/officeDocument/2006/relationships/hyperlink" Target="http://www.itu.int/net/itu-t/lists/rgmdetails.aspx?id=6903&amp;Group=17" TargetMode="External"/><Relationship Id="rId41" Type="http://schemas.openxmlformats.org/officeDocument/2006/relationships/hyperlink" Target="http://www.itu.int/md/T17-SG17-180320-TD-PLEN-0817" TargetMode="External"/><Relationship Id="rId62" Type="http://schemas.openxmlformats.org/officeDocument/2006/relationships/hyperlink" Target="http://www.itu.int/net/itu-t/lists/rgmdetails.aspx?id=9259&amp;Group=17" TargetMode="External"/><Relationship Id="rId83" Type="http://schemas.openxmlformats.org/officeDocument/2006/relationships/hyperlink" Target="http://www.itu.int/md/T17-SG17-190827-TD-PLEN-2051" TargetMode="External"/><Relationship Id="rId179" Type="http://schemas.openxmlformats.org/officeDocument/2006/relationships/hyperlink" Target="https://www.itu.int/md/T17-TSB-CIR-0295/en" TargetMode="External"/><Relationship Id="rId365" Type="http://schemas.openxmlformats.org/officeDocument/2006/relationships/hyperlink" Target="http://handle.itu.int/11.1002/1000/13704" TargetMode="External"/><Relationship Id="rId386" Type="http://schemas.openxmlformats.org/officeDocument/2006/relationships/hyperlink" Target="http://handle.itu.int/11.1002/1000/13707" TargetMode="External"/><Relationship Id="rId190" Type="http://schemas.openxmlformats.org/officeDocument/2006/relationships/hyperlink" Target="https://www.itu.int/en/ITU-T/Workshops-and-Seminars/20190121/Pages/default.aspx" TargetMode="External"/><Relationship Id="rId204" Type="http://schemas.openxmlformats.org/officeDocument/2006/relationships/hyperlink" Target="http://handle.itu.int/11.1002/1000/14320" TargetMode="External"/><Relationship Id="rId225" Type="http://schemas.openxmlformats.org/officeDocument/2006/relationships/hyperlink" Target="http://handle.itu.int/11.1002/1000/14472" TargetMode="External"/><Relationship Id="rId246" Type="http://schemas.openxmlformats.org/officeDocument/2006/relationships/hyperlink" Target="http://handle.itu.int/11.1002/1000/13803" TargetMode="External"/><Relationship Id="rId267" Type="http://schemas.openxmlformats.org/officeDocument/2006/relationships/hyperlink" Target="http://handle.itu.int/11.1002/1000/13260" TargetMode="External"/><Relationship Id="rId288" Type="http://schemas.openxmlformats.org/officeDocument/2006/relationships/hyperlink" Target="http://handle.itu.int/11.1002/1000/13728" TargetMode="External"/><Relationship Id="rId411" Type="http://schemas.openxmlformats.org/officeDocument/2006/relationships/hyperlink" Target="http://handle.itu.int/11.1002/1000/13869" TargetMode="External"/><Relationship Id="rId106" Type="http://schemas.openxmlformats.org/officeDocument/2006/relationships/hyperlink" Target="http://www.itu.int/net/itu-t/lists/rgmdetails.aspx?id=9765&amp;Group=17" TargetMode="External"/><Relationship Id="rId127" Type="http://schemas.openxmlformats.org/officeDocument/2006/relationships/hyperlink" Target="http://www.itu.int/md/T17-SG17-200529-TD-PLEN-2979" TargetMode="External"/><Relationship Id="rId313" Type="http://schemas.openxmlformats.org/officeDocument/2006/relationships/hyperlink" Target="http://handle.itu.int/11.1002/1000/14801" TargetMode="External"/><Relationship Id="rId10" Type="http://schemas.openxmlformats.org/officeDocument/2006/relationships/hyperlink" Target="http://www.itu.int/net/itu-t/lists/rgmdetails.aspx?id=5710&amp;Group=17" TargetMode="External"/><Relationship Id="rId31" Type="http://schemas.openxmlformats.org/officeDocument/2006/relationships/hyperlink" Target="http://www.itu.int/md/T17-SG17-170829-TD-PLEN-0390" TargetMode="External"/><Relationship Id="rId52" Type="http://schemas.openxmlformats.org/officeDocument/2006/relationships/hyperlink" Target="http://www.itu.int/net/itu-t/lists/rgmdetails.aspx?id=9054&amp;Group=17" TargetMode="External"/><Relationship Id="rId73" Type="http://schemas.openxmlformats.org/officeDocument/2006/relationships/hyperlink" Target="http://www.itu.int/md/T17-SG17-190122-TD-PLEN-1726" TargetMode="External"/><Relationship Id="rId94" Type="http://schemas.openxmlformats.org/officeDocument/2006/relationships/hyperlink" Target="http://www.itu.int/net/itu-t/lists/rgmdetails.aspx?id=9763&amp;Group=17" TargetMode="External"/><Relationship Id="rId148" Type="http://schemas.openxmlformats.org/officeDocument/2006/relationships/hyperlink" Target="http://www.itu.int/net/itu-t/lists/rgmdetails.aspx?id=11569&amp;Group=17" TargetMode="External"/><Relationship Id="rId169" Type="http://schemas.openxmlformats.org/officeDocument/2006/relationships/hyperlink" Target="http://www.itu.int/md/T17-SG17-210824-TD-PLEN-3878" TargetMode="External"/><Relationship Id="rId334" Type="http://schemas.openxmlformats.org/officeDocument/2006/relationships/hyperlink" Target="http://handle.itu.int/11.1002/1000/13733" TargetMode="External"/><Relationship Id="rId355" Type="http://schemas.openxmlformats.org/officeDocument/2006/relationships/hyperlink" Target="http://handle.itu.int/11.1002/1000/14058" TargetMode="External"/><Relationship Id="rId376" Type="http://schemas.openxmlformats.org/officeDocument/2006/relationships/hyperlink" Target="http://handle.itu.int/11.1002/1000/13706" TargetMode="External"/><Relationship Id="rId397" Type="http://schemas.openxmlformats.org/officeDocument/2006/relationships/hyperlink" Target="http://handle.itu.int/11.1002/1000/14064" TargetMode="External"/><Relationship Id="rId4" Type="http://schemas.openxmlformats.org/officeDocument/2006/relationships/settings" Target="settings.xml"/><Relationship Id="rId180" Type="http://schemas.openxmlformats.org/officeDocument/2006/relationships/header" Target="header1.xml"/><Relationship Id="rId215" Type="http://schemas.openxmlformats.org/officeDocument/2006/relationships/hyperlink" Target="http://handle.itu.int/11.1002/1000/13598" TargetMode="External"/><Relationship Id="rId236" Type="http://schemas.openxmlformats.org/officeDocument/2006/relationships/hyperlink" Target="http://handle.itu.int/11.1002/1000/14478" TargetMode="External"/><Relationship Id="rId257" Type="http://schemas.openxmlformats.org/officeDocument/2006/relationships/hyperlink" Target="http://handle.itu.int/11.1002/1000/14721" TargetMode="External"/><Relationship Id="rId278" Type="http://schemas.openxmlformats.org/officeDocument/2006/relationships/hyperlink" Target="http://handle.itu.int/11.1002/1000/14443" TargetMode="External"/><Relationship Id="rId401" Type="http://schemas.openxmlformats.org/officeDocument/2006/relationships/hyperlink" Target="http://handle.itu.int/11.1002/1000/13382" TargetMode="External"/><Relationship Id="rId422" Type="http://schemas.openxmlformats.org/officeDocument/2006/relationships/hyperlink" Target="http://www.itu.int/itu-t/workprog/wp_item.aspx?isn=16969" TargetMode="External"/><Relationship Id="rId303" Type="http://schemas.openxmlformats.org/officeDocument/2006/relationships/hyperlink" Target="http://handle.itu.int/11.1002/1000/14446" TargetMode="External"/><Relationship Id="rId42" Type="http://schemas.openxmlformats.org/officeDocument/2006/relationships/hyperlink" Target="http://www.itu.int/net/itu-t/lists/rgmdetails.aspx?id=9050&amp;Group=17" TargetMode="External"/><Relationship Id="rId84" Type="http://schemas.openxmlformats.org/officeDocument/2006/relationships/hyperlink" Target="http://www.itu.int/net/itu-t/lists/rgmdetails.aspx?id=9561&amp;Group=17" TargetMode="External"/><Relationship Id="rId138" Type="http://schemas.openxmlformats.org/officeDocument/2006/relationships/hyperlink" Target="http://www.itu.int/net/itu-t/lists/rgmdetails.aspx?id=10084&amp;Group=17" TargetMode="External"/><Relationship Id="rId345" Type="http://schemas.openxmlformats.org/officeDocument/2006/relationships/hyperlink" Target="http://handle.itu.int/11.1002/1000/14053" TargetMode="External"/><Relationship Id="rId387" Type="http://schemas.openxmlformats.org/officeDocument/2006/relationships/hyperlink" Target="http://handle.itu.int/11.1002/1000/14063" TargetMode="External"/><Relationship Id="rId191" Type="http://schemas.openxmlformats.org/officeDocument/2006/relationships/hyperlink" Target="https://www.itu.int/en/ITU-T/Workshops-and-Seminars/20180828/Pages/default.aspx" TargetMode="External"/><Relationship Id="rId205" Type="http://schemas.openxmlformats.org/officeDocument/2006/relationships/hyperlink" Target="http://handle.itu.int/11.1002/1000/14034" TargetMode="External"/><Relationship Id="rId247" Type="http://schemas.openxmlformats.org/officeDocument/2006/relationships/hyperlink" Target="http://handle.itu.int/11.1002/1000/13872" TargetMode="External"/><Relationship Id="rId412" Type="http://schemas.openxmlformats.org/officeDocument/2006/relationships/hyperlink" Target="http://handle.itu.int/11.1002/1000/14066" TargetMode="External"/><Relationship Id="rId107" Type="http://schemas.openxmlformats.org/officeDocument/2006/relationships/hyperlink" Target="http://www.itu.int/md/T17-SG17-200317-TD-PLEN-2566" TargetMode="External"/><Relationship Id="rId289" Type="http://schemas.openxmlformats.org/officeDocument/2006/relationships/hyperlink" Target="http://handle.itu.int/11.1002/1000/14261" TargetMode="External"/><Relationship Id="rId11" Type="http://schemas.openxmlformats.org/officeDocument/2006/relationships/hyperlink" Target="http://www.itu.int/md/T17-SG17-170322-TD-PLEN-0057" TargetMode="External"/><Relationship Id="rId53" Type="http://schemas.openxmlformats.org/officeDocument/2006/relationships/hyperlink" Target="http://www.itu.int/md/T17-SG17-180320-TD-PLEN-0820" TargetMode="External"/><Relationship Id="rId149" Type="http://schemas.openxmlformats.org/officeDocument/2006/relationships/hyperlink" Target="http://www.itu.int/md/T17-SG17-210107-TD-PLEN-3459" TargetMode="External"/><Relationship Id="rId314" Type="http://schemas.openxmlformats.org/officeDocument/2006/relationships/hyperlink" Target="http://handle.itu.int/11.1002/1000/13729" TargetMode="External"/><Relationship Id="rId356" Type="http://schemas.openxmlformats.org/officeDocument/2006/relationships/hyperlink" Target="http://handle.itu.int/11.1002/1000/14677" TargetMode="External"/><Relationship Id="rId398" Type="http://schemas.openxmlformats.org/officeDocument/2006/relationships/hyperlink" Target="http://handle.itu.int/11.1002/1000/14488" TargetMode="External"/><Relationship Id="rId95" Type="http://schemas.openxmlformats.org/officeDocument/2006/relationships/hyperlink" Target="http://www.itu.int/md/T17-SG17-200317-TD-PLEN-2564" TargetMode="External"/><Relationship Id="rId160" Type="http://schemas.openxmlformats.org/officeDocument/2006/relationships/hyperlink" Target="http://www.itu.int/net/itu-t/lists/rgmdetails.aspx?id=11836&amp;Group=17" TargetMode="External"/><Relationship Id="rId216" Type="http://schemas.openxmlformats.org/officeDocument/2006/relationships/hyperlink" Target="http://handle.itu.int/11.1002/1000/13597" TargetMode="External"/><Relationship Id="rId423" Type="http://schemas.openxmlformats.org/officeDocument/2006/relationships/hyperlink" Target="http://www.itu.int/itu-t/workprog/wp_item.aspx?isn=16983" TargetMode="External"/><Relationship Id="rId258" Type="http://schemas.openxmlformats.org/officeDocument/2006/relationships/hyperlink" Target="http://handle.itu.int/11.1002/1000/14733" TargetMode="External"/><Relationship Id="rId22" Type="http://schemas.openxmlformats.org/officeDocument/2006/relationships/hyperlink" Target="http://www.itu.int/net/itu-t/lists/rgmdetails.aspx?id=6904&amp;Group=17" TargetMode="External"/><Relationship Id="rId64" Type="http://schemas.openxmlformats.org/officeDocument/2006/relationships/hyperlink" Target="http://www.itu.int/net/itu-t/lists/rgmdetails.aspx?id=9264&amp;Group=17" TargetMode="External"/><Relationship Id="rId118" Type="http://schemas.openxmlformats.org/officeDocument/2006/relationships/hyperlink" Target="http://www.itu.int/net/itu-t/lists/rgmdetails.aspx?id=9770&amp;Group=17" TargetMode="External"/><Relationship Id="rId325" Type="http://schemas.openxmlformats.org/officeDocument/2006/relationships/hyperlink" Target="http://handle.itu.int/11.1002/1000/14095" TargetMode="External"/><Relationship Id="rId367" Type="http://schemas.openxmlformats.org/officeDocument/2006/relationships/hyperlink" Target="http://handle.itu.int/11.1002/1000/14782" TargetMode="External"/><Relationship Id="rId171" Type="http://schemas.openxmlformats.org/officeDocument/2006/relationships/hyperlink" Target="https://www.itu.int/md/T17-SG17-210824-TD-PLEN-3879" TargetMode="External"/><Relationship Id="rId227" Type="http://schemas.openxmlformats.org/officeDocument/2006/relationships/hyperlink" Target="http://handle.itu.int/11.1002/1000/14474" TargetMode="External"/><Relationship Id="rId269" Type="http://schemas.openxmlformats.org/officeDocument/2006/relationships/hyperlink" Target="http://handle.itu.int/11.1002/1000/13726" TargetMode="External"/><Relationship Id="rId33" Type="http://schemas.openxmlformats.org/officeDocument/2006/relationships/hyperlink" Target="http://www.itu.int/md/T17-SG17-170829-TD-PLEN-0390" TargetMode="External"/><Relationship Id="rId129" Type="http://schemas.openxmlformats.org/officeDocument/2006/relationships/hyperlink" Target="http://www.itu.int/md/T17-SG17-200824-TD-PLEN-3090" TargetMode="External"/><Relationship Id="rId280" Type="http://schemas.openxmlformats.org/officeDocument/2006/relationships/hyperlink" Target="http://handle.itu.int/11.1002/1000/14085" TargetMode="External"/><Relationship Id="rId336" Type="http://schemas.openxmlformats.org/officeDocument/2006/relationships/hyperlink" Target="http://handle.itu.int/11.1002/1000/14048" TargetMode="External"/><Relationship Id="rId75" Type="http://schemas.openxmlformats.org/officeDocument/2006/relationships/hyperlink" Target="http://www.itu.int/md/T17-SG17-190122-TD-PLEN-1726" TargetMode="External"/><Relationship Id="rId140" Type="http://schemas.openxmlformats.org/officeDocument/2006/relationships/hyperlink" Target="http://www.itu.int/net/itu-t/lists/rgmdetails.aspx?id=11694&amp;Group=17" TargetMode="External"/><Relationship Id="rId182" Type="http://schemas.openxmlformats.org/officeDocument/2006/relationships/hyperlink" Target="https://www.itu.int/md/T17-TSB-CIR-0295/en" TargetMode="External"/><Relationship Id="rId378" Type="http://schemas.openxmlformats.org/officeDocument/2006/relationships/hyperlink" Target="http://handle.itu.int/11.1002/1000/14483" TargetMode="External"/><Relationship Id="rId403" Type="http://schemas.openxmlformats.org/officeDocument/2006/relationships/hyperlink" Target="http://handle.itu.int/11.1002/1000/14789" TargetMode="External"/><Relationship Id="rId6" Type="http://schemas.openxmlformats.org/officeDocument/2006/relationships/footnotes" Target="footnotes.xml"/><Relationship Id="rId238" Type="http://schemas.openxmlformats.org/officeDocument/2006/relationships/hyperlink" Target="http://handle.itu.int/11.1002/1000/14479" TargetMode="External"/><Relationship Id="rId291" Type="http://schemas.openxmlformats.org/officeDocument/2006/relationships/hyperlink" Target="http://handle.itu.int/11.1002/1000/14086" TargetMode="External"/><Relationship Id="rId305" Type="http://schemas.openxmlformats.org/officeDocument/2006/relationships/hyperlink" Target="http://handle.itu.int/11.1002/1000/14448" TargetMode="External"/><Relationship Id="rId347" Type="http://schemas.openxmlformats.org/officeDocument/2006/relationships/hyperlink" Target="http://handle.itu.int/11.1002/1000/14054" TargetMode="External"/><Relationship Id="rId44" Type="http://schemas.openxmlformats.org/officeDocument/2006/relationships/hyperlink" Target="http://www.itu.int/net/itu-t/lists/rgmdetails.aspx?id=9051&amp;Group=17" TargetMode="External"/><Relationship Id="rId86" Type="http://schemas.openxmlformats.org/officeDocument/2006/relationships/hyperlink" Target="http://www.itu.int/net/itu-t/lists/rgmdetails.aspx?id=9556&amp;Group=17" TargetMode="External"/><Relationship Id="rId151" Type="http://schemas.openxmlformats.org/officeDocument/2006/relationships/hyperlink" Target="https://www.itu.int/md/T17-SG17-210107-TD-PLEN-3468" TargetMode="External"/><Relationship Id="rId389" Type="http://schemas.openxmlformats.org/officeDocument/2006/relationships/hyperlink" Target="http://handle.itu.int/11.1002/1000/13378" TargetMode="External"/><Relationship Id="rId193" Type="http://schemas.openxmlformats.org/officeDocument/2006/relationships/hyperlink" Target="https://www.itu.int/en/ITU-T/Workshops-and-Seminars/20180319/Pages/default.aspx" TargetMode="External"/><Relationship Id="rId207" Type="http://schemas.openxmlformats.org/officeDocument/2006/relationships/hyperlink" Target="http://handle.itu.int/11.1002/1000/14036" TargetMode="External"/><Relationship Id="rId249" Type="http://schemas.openxmlformats.org/officeDocument/2006/relationships/hyperlink" Target="http://handle.itu.int/11.1002/1000/14043" TargetMode="External"/><Relationship Id="rId414" Type="http://schemas.openxmlformats.org/officeDocument/2006/relationships/hyperlink" Target="http://www.itu.int/itu-t/workprog/wp_item.aspx?isn=15153" TargetMode="External"/><Relationship Id="rId13" Type="http://schemas.openxmlformats.org/officeDocument/2006/relationships/hyperlink" Target="http://www.itu.int/md/T17-SG17-170322-TD-PLEN-0054" TargetMode="External"/><Relationship Id="rId109" Type="http://schemas.openxmlformats.org/officeDocument/2006/relationships/hyperlink" Target="http://www.itu.int/md/T17-SG17-200317-TD-PLEN-2561" TargetMode="External"/><Relationship Id="rId260" Type="http://schemas.openxmlformats.org/officeDocument/2006/relationships/hyperlink" Target="http://handle.itu.int/11.1002/1000/13591" TargetMode="External"/><Relationship Id="rId316" Type="http://schemas.openxmlformats.org/officeDocument/2006/relationships/hyperlink" Target="http://handle.itu.int/11.1002/1000/14451" TargetMode="External"/><Relationship Id="rId55" Type="http://schemas.openxmlformats.org/officeDocument/2006/relationships/hyperlink" Target="http://www.itu.int/md/T17-SG17-180320-TD-PLEN-0819" TargetMode="External"/><Relationship Id="rId97" Type="http://schemas.openxmlformats.org/officeDocument/2006/relationships/hyperlink" Target="http://www.itu.int/md/T17-SG17-200317-TD-PLEN-2762" TargetMode="External"/><Relationship Id="rId120" Type="http://schemas.openxmlformats.org/officeDocument/2006/relationships/hyperlink" Target="http://www.itu.int/net/itu-t/lists/rgmdetails.aspx?id=10081&amp;Group=17" TargetMode="External"/><Relationship Id="rId358" Type="http://schemas.openxmlformats.org/officeDocument/2006/relationships/hyperlink" Target="http://handle.itu.int/11.1002/1000/13369" TargetMode="External"/><Relationship Id="rId162" Type="http://schemas.openxmlformats.org/officeDocument/2006/relationships/hyperlink" Target="http://www.itu.int/net/itu-t/lists/rgmdetails.aspx?id=12574&amp;Group=17" TargetMode="External"/><Relationship Id="rId218" Type="http://schemas.openxmlformats.org/officeDocument/2006/relationships/hyperlink" Target="http://handle.itu.int/11.1002/1000/13599" TargetMode="External"/><Relationship Id="rId425" Type="http://schemas.openxmlformats.org/officeDocument/2006/relationships/hyperlink" Target="http://www.itu.int/itu-t/workprog/wp_item.aspx?isn=14816" TargetMode="External"/><Relationship Id="rId271" Type="http://schemas.openxmlformats.org/officeDocument/2006/relationships/hyperlink" Target="http://handle.itu.int/11.1002/1000/14250" TargetMode="External"/><Relationship Id="rId24" Type="http://schemas.openxmlformats.org/officeDocument/2006/relationships/hyperlink" Target="http://www.itu.int/net/itu-t/lists/rgmdetails.aspx?id=6909&amp;Group=17" TargetMode="External"/><Relationship Id="rId66" Type="http://schemas.openxmlformats.org/officeDocument/2006/relationships/hyperlink" Target="http://www.itu.int/net/itu-t/lists/rgmdetails.aspx?id=9263&amp;Group=17" TargetMode="External"/><Relationship Id="rId131" Type="http://schemas.openxmlformats.org/officeDocument/2006/relationships/hyperlink" Target="http://www.itu.int/md/T17-SG17-200824-TD-PLEN-3096" TargetMode="External"/><Relationship Id="rId327" Type="http://schemas.openxmlformats.org/officeDocument/2006/relationships/hyperlink" Target="http://handle.itu.int/11.1002/1000/14805" TargetMode="External"/><Relationship Id="rId369" Type="http://schemas.openxmlformats.org/officeDocument/2006/relationships/hyperlink" Target="http://handle.itu.int/11.1002/1000/14481" TargetMode="External"/><Relationship Id="rId173" Type="http://schemas.openxmlformats.org/officeDocument/2006/relationships/hyperlink" Target="https://www.itu.int/md/T17-SG17-210824-TD-PLEN-3880" TargetMode="External"/><Relationship Id="rId229" Type="http://schemas.openxmlformats.org/officeDocument/2006/relationships/hyperlink" Target="http://handle.itu.int/11.1002/1000/14475" TargetMode="External"/><Relationship Id="rId380" Type="http://schemas.openxmlformats.org/officeDocument/2006/relationships/hyperlink" Target="http://handle.itu.int/11.1002/1000/14484" TargetMode="External"/><Relationship Id="rId240" Type="http://schemas.openxmlformats.org/officeDocument/2006/relationships/hyperlink" Target="http://handle.itu.int/11.1002/1000/12848" TargetMode="External"/><Relationship Id="rId35" Type="http://schemas.openxmlformats.org/officeDocument/2006/relationships/hyperlink" Target="http://www.itu.int/md/T17-SG17-170829-TD-PLEN-0396" TargetMode="External"/><Relationship Id="rId77" Type="http://schemas.openxmlformats.org/officeDocument/2006/relationships/hyperlink" Target="http://www.itu.int/md/T17-SG17-190827-TD-PLEN-2057" TargetMode="External"/><Relationship Id="rId100" Type="http://schemas.openxmlformats.org/officeDocument/2006/relationships/hyperlink" Target="http://www.itu.int/net/itu-t/lists/rgmdetails.aspx?id=9882&amp;Group=17" TargetMode="External"/><Relationship Id="rId282" Type="http://schemas.openxmlformats.org/officeDocument/2006/relationships/hyperlink" Target="http://handle.itu.int/11.1002/1000/13262" TargetMode="External"/><Relationship Id="rId338" Type="http://schemas.openxmlformats.org/officeDocument/2006/relationships/hyperlink" Target="http://handle.itu.int/11.1002/1000/14051" TargetMode="External"/><Relationship Id="rId8" Type="http://schemas.openxmlformats.org/officeDocument/2006/relationships/image" Target="media/image1.png"/><Relationship Id="rId142" Type="http://schemas.openxmlformats.org/officeDocument/2006/relationships/hyperlink" Target="http://www.itu.int/net/itu-t/lists/rgmdetails.aspx?id=11588&amp;Group=17" TargetMode="External"/><Relationship Id="rId184" Type="http://schemas.openxmlformats.org/officeDocument/2006/relationships/hyperlink" Target="https://www.itu.int/en/ITU-T/Workshops-and-Seminars/2021/1126/Pages/default.aspx" TargetMode="External"/><Relationship Id="rId391" Type="http://schemas.openxmlformats.org/officeDocument/2006/relationships/hyperlink" Target="http://handle.itu.int/11.1002/1000/14487" TargetMode="External"/><Relationship Id="rId405" Type="http://schemas.openxmlformats.org/officeDocument/2006/relationships/hyperlink" Target="http://handle.itu.int/11.1002/1000/13592" TargetMode="External"/><Relationship Id="rId251" Type="http://schemas.openxmlformats.org/officeDocument/2006/relationships/hyperlink" Target="http://handle.itu.int/11.1002/1000/14794" TargetMode="External"/><Relationship Id="rId46" Type="http://schemas.openxmlformats.org/officeDocument/2006/relationships/hyperlink" Target="http://www.itu.int/net/itu-t/lists/rgmdetails.aspx?id=9052&amp;Group=17" TargetMode="External"/><Relationship Id="rId293" Type="http://schemas.openxmlformats.org/officeDocument/2006/relationships/hyperlink" Target="http://handle.itu.int/11.1002/1000/13196" TargetMode="External"/><Relationship Id="rId307" Type="http://schemas.openxmlformats.org/officeDocument/2006/relationships/hyperlink" Target="http://handle.itu.int/11.1002/1000/14092" TargetMode="External"/><Relationship Id="rId349" Type="http://schemas.openxmlformats.org/officeDocument/2006/relationships/hyperlink" Target="http://handle.itu.int/11.1002/1000/14055" TargetMode="External"/><Relationship Id="rId88" Type="http://schemas.openxmlformats.org/officeDocument/2006/relationships/hyperlink" Target="http://www.itu.int/net/itu-t/lists/rgmdetails.aspx?id=9557&amp;Group=17" TargetMode="External"/><Relationship Id="rId111" Type="http://schemas.openxmlformats.org/officeDocument/2006/relationships/hyperlink" Target="http://www.itu.int/md/T17-SG17-200317-TD-PLEN-2565" TargetMode="External"/><Relationship Id="rId153" Type="http://schemas.openxmlformats.org/officeDocument/2006/relationships/hyperlink" Target="http://www.itu.int/md/T17-SG17-210107-TD-PLEN-3463" TargetMode="External"/><Relationship Id="rId195" Type="http://schemas.openxmlformats.org/officeDocument/2006/relationships/hyperlink" Target="https://www.itu.int/en/ITU-T/Workshops-and-Seminars/201703/Pages/default.aspx" TargetMode="External"/><Relationship Id="rId209" Type="http://schemas.openxmlformats.org/officeDocument/2006/relationships/hyperlink" Target="http://handle.itu.int/11.1002/1000/14038" TargetMode="External"/><Relationship Id="rId360" Type="http://schemas.openxmlformats.org/officeDocument/2006/relationships/hyperlink" Target="http://handle.itu.int/11.1002/1000/14059" TargetMode="External"/><Relationship Id="rId416" Type="http://schemas.openxmlformats.org/officeDocument/2006/relationships/hyperlink" Target="http://www.itu.int/itu-t/workprog/wp_item.aspx?isn=15256" TargetMode="External"/><Relationship Id="rId220" Type="http://schemas.openxmlformats.org/officeDocument/2006/relationships/hyperlink" Target="http://handle.itu.int/11.1002/1000/13362" TargetMode="External"/><Relationship Id="rId15" Type="http://schemas.openxmlformats.org/officeDocument/2006/relationships/hyperlink" Target="http://www.itu.int/md/T17-SG17-170322-TD-PLEN-0058" TargetMode="External"/><Relationship Id="rId57" Type="http://schemas.openxmlformats.org/officeDocument/2006/relationships/hyperlink" Target="http://www.itu.int/md/T17-SG17-180829-TD-PLEN-1252" TargetMode="External"/><Relationship Id="rId262" Type="http://schemas.openxmlformats.org/officeDocument/2006/relationships/hyperlink" Target="http://handle.itu.int/11.1002/1000/14795" TargetMode="External"/><Relationship Id="rId318" Type="http://schemas.openxmlformats.org/officeDocument/2006/relationships/hyperlink" Target="http://handle.itu.int/11.1002/1000/13263" TargetMode="External"/><Relationship Id="rId99" Type="http://schemas.openxmlformats.org/officeDocument/2006/relationships/hyperlink" Target="http://www.itu.int/md/T17-SG17-200317-TD-PLEN-2762" TargetMode="External"/><Relationship Id="rId122" Type="http://schemas.openxmlformats.org/officeDocument/2006/relationships/hyperlink" Target="http://www.itu.int/net/itu-t/lists/rgmdetails.aspx?id=10087&amp;Group=17" TargetMode="External"/><Relationship Id="rId164" Type="http://schemas.openxmlformats.org/officeDocument/2006/relationships/hyperlink" Target="http://www.itu.int/net/itu-t/lists/rgmdetails.aspx?id=12539&amp;Group=17" TargetMode="External"/><Relationship Id="rId371" Type="http://schemas.openxmlformats.org/officeDocument/2006/relationships/hyperlink" Target="http://handle.itu.int/11.1002/1000/13373" TargetMode="External"/><Relationship Id="rId427" Type="http://schemas.openxmlformats.org/officeDocument/2006/relationships/footer" Target="footer2.xml"/><Relationship Id="rId26" Type="http://schemas.openxmlformats.org/officeDocument/2006/relationships/hyperlink" Target="http://www.itu.int/net/itu-t/lists/rgmdetails.aspx?id=6916&amp;Group=17" TargetMode="External"/><Relationship Id="rId231" Type="http://schemas.openxmlformats.org/officeDocument/2006/relationships/hyperlink" Target="http://handle.itu.int/11.1002/1000/14476" TargetMode="External"/><Relationship Id="rId273" Type="http://schemas.openxmlformats.org/officeDocument/2006/relationships/hyperlink" Target="http://handle.itu.int/11.1002/1000/13195" TargetMode="External"/><Relationship Id="rId329" Type="http://schemas.openxmlformats.org/officeDocument/2006/relationships/hyperlink" Target="http://handle.itu.int/11.1002/1000/14266" TargetMode="External"/><Relationship Id="rId68" Type="http://schemas.openxmlformats.org/officeDocument/2006/relationships/hyperlink" Target="http://www.itu.int/net/itu-t/lists/rgmdetails.aspx?id=9260&amp;Group=17" TargetMode="External"/><Relationship Id="rId133" Type="http://schemas.openxmlformats.org/officeDocument/2006/relationships/hyperlink" Target="http://www.itu.int/md/T17-SG17-200824-TD-PLEN-3091" TargetMode="External"/><Relationship Id="rId175" Type="http://schemas.openxmlformats.org/officeDocument/2006/relationships/hyperlink" Target="http://www.itu.int/net/itu-t/lists/rgmdetails.aspx?id=12744&amp;Group=17" TargetMode="External"/><Relationship Id="rId340" Type="http://schemas.openxmlformats.org/officeDocument/2006/relationships/hyperlink" Target="http://handle.itu.int/11.1002/1000/14049" TargetMode="External"/><Relationship Id="rId200" Type="http://schemas.openxmlformats.org/officeDocument/2006/relationships/hyperlink" Target="http://handle.itu.int/11.1002/1000/14032" TargetMode="External"/><Relationship Id="rId382" Type="http://schemas.openxmlformats.org/officeDocument/2006/relationships/hyperlink" Target="http://handle.itu.int/11.1002/1000/13375" TargetMode="External"/><Relationship Id="rId242" Type="http://schemas.openxmlformats.org/officeDocument/2006/relationships/hyperlink" Target="http://handle.itu.int/11.1002/1000/14467" TargetMode="External"/><Relationship Id="rId284" Type="http://schemas.openxmlformats.org/officeDocument/2006/relationships/hyperlink" Target="http://handle.itu.int/11.1002/1000/14642" TargetMode="External"/><Relationship Id="rId37" Type="http://schemas.openxmlformats.org/officeDocument/2006/relationships/hyperlink" Target="http://www.itu.int/md/T17-SG17-170829-TD-PLEN-0397" TargetMode="External"/><Relationship Id="rId79" Type="http://schemas.openxmlformats.org/officeDocument/2006/relationships/hyperlink" Target="http://www.itu.int/md/T17-SG17-190827-TD-PLEN-2056" TargetMode="External"/><Relationship Id="rId102" Type="http://schemas.openxmlformats.org/officeDocument/2006/relationships/hyperlink" Target="http://www.itu.int/net/itu-t/lists/rgmdetails.aspx?id=9766&amp;Group=17" TargetMode="External"/><Relationship Id="rId144" Type="http://schemas.openxmlformats.org/officeDocument/2006/relationships/hyperlink" Target="http://www.itu.int/net/itu-t/lists/rgmdetails.aspx?id=11589&amp;Group=17" TargetMode="External"/><Relationship Id="rId90" Type="http://schemas.openxmlformats.org/officeDocument/2006/relationships/hyperlink" Target="http://www.itu.int/net/itu-t/lists/rgmdetails.aspx?id=9555&amp;Group=17" TargetMode="External"/><Relationship Id="rId186" Type="http://schemas.openxmlformats.org/officeDocument/2006/relationships/hyperlink" Target="https://www.itu.int/en/ITU-D/Conferences/ET/2021/Pages/Programme.aspx" TargetMode="External"/><Relationship Id="rId351" Type="http://schemas.openxmlformats.org/officeDocument/2006/relationships/hyperlink" Target="http://handle.itu.int/11.1002/1000/14056" TargetMode="External"/><Relationship Id="rId393" Type="http://schemas.openxmlformats.org/officeDocument/2006/relationships/hyperlink" Target="http://handle.itu.int/11.1002/1000/13379" TargetMode="External"/><Relationship Id="rId407" Type="http://schemas.openxmlformats.org/officeDocument/2006/relationships/hyperlink" Target="http://handle.itu.int/11.1002/1000/13410" TargetMode="External"/><Relationship Id="rId211" Type="http://schemas.openxmlformats.org/officeDocument/2006/relationships/hyperlink" Target="http://handle.itu.int/11.1002/1000/13712" TargetMode="External"/><Relationship Id="rId253" Type="http://schemas.openxmlformats.org/officeDocument/2006/relationships/hyperlink" Target="http://handle.itu.int/11.1002/1000/14044" TargetMode="External"/><Relationship Id="rId295" Type="http://schemas.openxmlformats.org/officeDocument/2006/relationships/hyperlink" Target="http://handle.itu.int/11.1002/1000/14088" TargetMode="External"/><Relationship Id="rId309" Type="http://schemas.openxmlformats.org/officeDocument/2006/relationships/hyperlink" Target="http://handle.itu.int/11.1002/1000/14264" TargetMode="External"/><Relationship Id="rId48" Type="http://schemas.openxmlformats.org/officeDocument/2006/relationships/hyperlink" Target="http://www.itu.int/net/itu-t/lists/rgmdetails.aspx?id=9057&amp;Group=17" TargetMode="External"/><Relationship Id="rId113" Type="http://schemas.openxmlformats.org/officeDocument/2006/relationships/hyperlink" Target="http://www.itu.int/md/T17-SG17-200317-TD-PLEN-2569" TargetMode="External"/><Relationship Id="rId320" Type="http://schemas.openxmlformats.org/officeDocument/2006/relationships/hyperlink" Target="http://handle.itu.int/11.1002/1000/13264" TargetMode="External"/><Relationship Id="rId155" Type="http://schemas.openxmlformats.org/officeDocument/2006/relationships/hyperlink" Target="https://www.itu.int/md/T17-SG17-210107-TD-PLEN-3469" TargetMode="External"/><Relationship Id="rId197" Type="http://schemas.openxmlformats.org/officeDocument/2006/relationships/hyperlink" Target="http://www.oid-info.com/cgi-bin/display?a=count_nodes" TargetMode="External"/><Relationship Id="rId362" Type="http://schemas.openxmlformats.org/officeDocument/2006/relationships/hyperlink" Target="http://handle.itu.int/11.1002/1000/14781" TargetMode="External"/><Relationship Id="rId418" Type="http://schemas.openxmlformats.org/officeDocument/2006/relationships/hyperlink" Target="http://www.itu.int/itu-t/workprog/wp_item.aspx?isn=14825" TargetMode="External"/><Relationship Id="rId222" Type="http://schemas.openxmlformats.org/officeDocument/2006/relationships/hyperlink" Target="http://handle.itu.int/11.1002/1000/14470" TargetMode="External"/><Relationship Id="rId264" Type="http://schemas.openxmlformats.org/officeDocument/2006/relationships/hyperlink" Target="http://handle.itu.int/11.1002/1000/13873" TargetMode="External"/><Relationship Id="rId17" Type="http://schemas.openxmlformats.org/officeDocument/2006/relationships/hyperlink" Target="http://www.itu.int/md/T17-SG17-170322-TD-PLEN-0053" TargetMode="External"/><Relationship Id="rId59" Type="http://schemas.openxmlformats.org/officeDocument/2006/relationships/hyperlink" Target="http://www.itu.int/md/T17-SG17-180829-TD-PLEN-1246" TargetMode="External"/><Relationship Id="rId124" Type="http://schemas.openxmlformats.org/officeDocument/2006/relationships/hyperlink" Target="http://www.itu.int/net/itu-t/lists/rgmdetails.aspx?id=10083&amp;Group=17" TargetMode="External"/><Relationship Id="rId70" Type="http://schemas.openxmlformats.org/officeDocument/2006/relationships/hyperlink" Target="http://www.itu.int/net/itu-t/lists/rgmdetails.aspx?id=9405&amp;Group=17" TargetMode="External"/><Relationship Id="rId166" Type="http://schemas.openxmlformats.org/officeDocument/2006/relationships/hyperlink" Target="http://www.itu.int/net/itu-t/lists/rgmdetails.aspx?id=12534&amp;Group=17" TargetMode="External"/><Relationship Id="rId331" Type="http://schemas.openxmlformats.org/officeDocument/2006/relationships/hyperlink" Target="http://handle.itu.int/11.1002/1000/14807" TargetMode="External"/><Relationship Id="rId373" Type="http://schemas.openxmlformats.org/officeDocument/2006/relationships/hyperlink" Target="http://handle.itu.int/11.1002/1000/14482" TargetMode="External"/><Relationship Id="rId42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dheuvel\Application%20Data\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29398F136A479E8B564AC468F2318D"/>
        <w:category>
          <w:name w:val="일반"/>
          <w:gallery w:val="placeholder"/>
        </w:category>
        <w:types>
          <w:type w:val="bbPlcHdr"/>
        </w:types>
        <w:behaviors>
          <w:behavior w:val="content"/>
        </w:behaviors>
        <w:guid w:val="{8E5C49A1-A438-4397-A924-73E42F14CDC8}"/>
      </w:docPartPr>
      <w:docPartBody>
        <w:p w:rsidR="00476CFF" w:rsidRDefault="001E65A8" w:rsidP="001E65A8">
          <w:pPr>
            <w:pStyle w:val="E829398F136A479E8B564AC468F2318D"/>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7A55"/>
    <w:rsid w:val="000362D9"/>
    <w:rsid w:val="00087678"/>
    <w:rsid w:val="00135531"/>
    <w:rsid w:val="001526C6"/>
    <w:rsid w:val="001E65A8"/>
    <w:rsid w:val="002B5C3B"/>
    <w:rsid w:val="002E0D51"/>
    <w:rsid w:val="00310B19"/>
    <w:rsid w:val="003A34F5"/>
    <w:rsid w:val="003D014C"/>
    <w:rsid w:val="003F4992"/>
    <w:rsid w:val="00417743"/>
    <w:rsid w:val="00476CFF"/>
    <w:rsid w:val="00477A55"/>
    <w:rsid w:val="005140EA"/>
    <w:rsid w:val="00514F6E"/>
    <w:rsid w:val="005E23DF"/>
    <w:rsid w:val="00642597"/>
    <w:rsid w:val="00643600"/>
    <w:rsid w:val="00697466"/>
    <w:rsid w:val="006D0EAC"/>
    <w:rsid w:val="006E64BF"/>
    <w:rsid w:val="007B72B3"/>
    <w:rsid w:val="007E6C12"/>
    <w:rsid w:val="008A1681"/>
    <w:rsid w:val="009822ED"/>
    <w:rsid w:val="009A74C7"/>
    <w:rsid w:val="00A87F6C"/>
    <w:rsid w:val="00AC7932"/>
    <w:rsid w:val="00B0016A"/>
    <w:rsid w:val="00B06833"/>
    <w:rsid w:val="00B13CC2"/>
    <w:rsid w:val="00B250FF"/>
    <w:rsid w:val="00B55677"/>
    <w:rsid w:val="00B63F71"/>
    <w:rsid w:val="00BE3B67"/>
    <w:rsid w:val="00C11A63"/>
    <w:rsid w:val="00C2209E"/>
    <w:rsid w:val="00C22567"/>
    <w:rsid w:val="00C87672"/>
    <w:rsid w:val="00D34BE7"/>
    <w:rsid w:val="00D876F4"/>
    <w:rsid w:val="00DD49C2"/>
    <w:rsid w:val="00DD5840"/>
    <w:rsid w:val="00DF55AB"/>
    <w:rsid w:val="00EC52C1"/>
    <w:rsid w:val="00F37E89"/>
    <w:rsid w:val="00F574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5A8"/>
  </w:style>
  <w:style w:type="paragraph" w:customStyle="1" w:styleId="E829398F136A479E8B564AC468F2318D">
    <w:name w:val="E829398F136A479E8B564AC468F2318D"/>
    <w:rsid w:val="001E65A8"/>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836CD-1686-4217-AC52-286C639A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73</TotalTime>
  <Pages>76</Pages>
  <Words>26642</Words>
  <Characters>202652</Characters>
  <Application>Microsoft Office Word</Application>
  <DocSecurity>0</DocSecurity>
  <Lines>9211</Lines>
  <Paragraphs>6197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Relationships of ITU-T Study Group 17 with ISO, IEC and ISO/IEC JTC 1</vt:lpstr>
      <vt:lpstr>Relationships of ITU-T Study Group 17 with ISO, IEC and ISO/IEC JTC 1</vt:lpstr>
    </vt:vector>
  </TitlesOfParts>
  <Manager>ITU-T</Manager>
  <Company>International Telecommunication Union (ITU)</Company>
  <LinksUpToDate>false</LinksUpToDate>
  <CharactersWithSpaces>223097</CharactersWithSpaces>
  <SharedDoc>false</SharedDoc>
  <HLinks>
    <vt:vector size="12" baseType="variant">
      <vt:variant>
        <vt:i4>2293795</vt:i4>
      </vt:variant>
      <vt:variant>
        <vt:i4>3</vt:i4>
      </vt:variant>
      <vt:variant>
        <vt:i4>0</vt:i4>
      </vt:variant>
      <vt:variant>
        <vt:i4>5</vt:i4>
      </vt:variant>
      <vt:variant>
        <vt:lpwstr>http://www.iso.org/iso/</vt:lpwstr>
      </vt:variant>
      <vt:variant>
        <vt:lpwstr/>
      </vt:variant>
      <vt:variant>
        <vt:i4>2424847</vt:i4>
      </vt:variant>
      <vt:variant>
        <vt:i4>0</vt:i4>
      </vt:variant>
      <vt:variant>
        <vt:i4>0</vt:i4>
      </vt:variant>
      <vt:variant>
        <vt:i4>5</vt:i4>
      </vt:variant>
      <vt:variant>
        <vt:lpwstr>mailto:tsbsg17@itu.int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Relationships of ITU-T Study Group 17 with ISO, IEC and ISO/IEC JTC 1</dc:title>
  <dc:creator>Chairman SG17</dc:creator>
  <cp:keywords>All/17</cp:keywords>
  <dc:description>SG2-TD2028  For: Geneva, 27 August - 5 September 2019_x000d_Document date: _x000d_Saved by ITU51013406 at 12:06:14 on 20/08/2019</dc:description>
  <cp:lastModifiedBy>TSB (JB)</cp:lastModifiedBy>
  <cp:revision>17</cp:revision>
  <cp:lastPrinted>2017-07-04T11:02:00Z</cp:lastPrinted>
  <dcterms:created xsi:type="dcterms:W3CDTF">2022-01-08T19:41:00Z</dcterms:created>
  <dcterms:modified xsi:type="dcterms:W3CDTF">2022-01-10T10:12:00Z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SG2-TD2028</vt:lpwstr>
  </property>
  <property fmtid="{D5CDD505-2E9C-101B-9397-08002B2CF9AE}" pid="3" name="Docdate">
    <vt:lpwstr/>
  </property>
  <property fmtid="{D5CDD505-2E9C-101B-9397-08002B2CF9AE}" pid="4" name="Docorlang">
    <vt:lpwstr/>
  </property>
  <property fmtid="{D5CDD505-2E9C-101B-9397-08002B2CF9AE}" pid="5" name="Docbluepink">
    <vt:lpwstr>All/17</vt:lpwstr>
  </property>
  <property fmtid="{D5CDD505-2E9C-101B-9397-08002B2CF9AE}" pid="6" name="Docdest">
    <vt:lpwstr>Geneva, 27 August - 5 September 2019</vt:lpwstr>
  </property>
  <property fmtid="{D5CDD505-2E9C-101B-9397-08002B2CF9AE}" pid="7" name="Docauthor">
    <vt:lpwstr>Chairman SG17</vt:lpwstr>
  </property>
</Properties>
</file>