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  <w:sz w:val="20"/>
                <w:szCs w:val="20"/>
                <w:lang w:val="de-DE" w:eastAsia="de-DE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0D6E17E5" w:rsidR="009E6045" w:rsidRPr="00314630" w:rsidRDefault="00912228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C65B4E">
                  <w:t>RGWP-TD3-R2 (200805)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235BF022" w:rsidR="009E6045" w:rsidRPr="00715CA6" w:rsidRDefault="00012A16" w:rsidP="009E6045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TSAG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9E6045">
            <w:pPr>
              <w:jc w:val="right"/>
              <w:rPr>
                <w:b/>
                <w:bCs/>
                <w:sz w:val="28"/>
                <w:szCs w:val="28"/>
              </w:rPr>
            </w:pPr>
            <w:r w:rsidRPr="00333E15">
              <w:rPr>
                <w:b/>
                <w:bCs/>
                <w:sz w:val="28"/>
                <w:szCs w:val="28"/>
              </w:rPr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DB3607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14322A2" w14:textId="6B3600F0" w:rsidR="009E6045" w:rsidRPr="0037415F" w:rsidRDefault="00012A16" w:rsidP="00DB3607">
                <w:r>
                  <w:t>RGWP</w:t>
                </w:r>
              </w:p>
            </w:tc>
          </w:sdtContent>
        </w:sdt>
        <w:tc>
          <w:tcPr>
            <w:tcW w:w="4395" w:type="dxa"/>
            <w:gridSpan w:val="2"/>
          </w:tcPr>
          <w:p w14:paraId="57945932" w14:textId="1D57CB92" w:rsidR="009E6045" w:rsidRPr="0037415F" w:rsidRDefault="00912228" w:rsidP="00DB3607">
            <w:pPr>
              <w:jc w:val="right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012A16">
                  <w:t>E-Meeting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012A16">
                  <w:t>2020-08-5/7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0ADA7DF6" w:rsidR="009E6045" w:rsidRPr="0037415F" w:rsidRDefault="009E6045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012A16">
                  <w:rPr>
                    <w:b/>
                    <w:bCs/>
                  </w:rPr>
                  <w:t>TD</w:t>
                </w:r>
              </w:sdtContent>
            </w:sdt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515811107"/>
            <w:placeholder>
              <w:docPart w:val="3C154BE8703341D380C5699E430DEA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43378778" w14:textId="29A1A575" w:rsidR="009E6045" w:rsidRDefault="00012A16" w:rsidP="00277326">
                <w:r>
                  <w:t>Rapporteur RG-WP</w:t>
                </w:r>
              </w:p>
            </w:tc>
          </w:sdtContent>
        </w:sdt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DB3607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1196F1CD" w:rsidR="009E6045" w:rsidRPr="0037415F" w:rsidRDefault="00912228" w:rsidP="00DB3607"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D93B58">
                  <w:t>Summary of restructuring proposals</w:t>
                </w:r>
              </w:sdtContent>
            </w:sdt>
          </w:p>
        </w:tc>
      </w:tr>
      <w:tr w:rsidR="009E6045" w:rsidRPr="0037415F" w14:paraId="26C700E6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3C8E9089" w14:textId="77777777" w:rsidR="009E6045" w:rsidRPr="0037415F" w:rsidRDefault="009E6045" w:rsidP="00DB360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841738108"/>
            <w:placeholder>
              <w:docPart w:val="24A8868B0E67424D8A89EEB1F8260BC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Admin">
              <w:listItem w:value="[Purpose]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444BB0B6" w14:textId="6223C577" w:rsidR="009E6045" w:rsidRPr="0037415F" w:rsidRDefault="00D93B58" w:rsidP="00DB3607">
                <w:r>
                  <w:t>Admin</w:t>
                </w:r>
              </w:p>
            </w:tc>
          </w:sdtContent>
        </w:sdt>
      </w:tr>
      <w:tr w:rsidR="00327AF9" w:rsidRPr="00C65B4E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327AF9" w:rsidRPr="008F7104" w:rsidRDefault="00327AF9" w:rsidP="00327AF9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35704D1F" w:rsidR="00327AF9" w:rsidRDefault="00327AF9" w:rsidP="00327AF9">
            <w:r w:rsidRPr="008806A3">
              <w:t xml:space="preserve">Reiner </w:t>
            </w:r>
            <w:proofErr w:type="spellStart"/>
            <w:r w:rsidRPr="008806A3">
              <w:t>Liebler</w:t>
            </w:r>
            <w:proofErr w:type="spellEnd"/>
            <w:r w:rsidRPr="008806A3">
              <w:br/>
              <w:t>Germany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88BFAA2" w14:textId="22AD0B5B" w:rsidR="00327AF9" w:rsidRPr="00327AF9" w:rsidRDefault="00327AF9" w:rsidP="00327AF9">
            <w:pPr>
              <w:rPr>
                <w:lang w:val="fr-FR"/>
              </w:rPr>
            </w:pPr>
            <w:proofErr w:type="gramStart"/>
            <w:r w:rsidRPr="009013A2">
              <w:rPr>
                <w:lang w:val="fr-FR"/>
              </w:rPr>
              <w:t>E-mail:</w:t>
            </w:r>
            <w:proofErr w:type="gramEnd"/>
            <w:r w:rsidRPr="009013A2">
              <w:rPr>
                <w:lang w:val="fr-FR"/>
              </w:rPr>
              <w:t xml:space="preserve"> </w:t>
            </w:r>
            <w:hyperlink r:id="rId11" w:history="1">
              <w:r w:rsidRPr="009013A2">
                <w:rPr>
                  <w:rStyle w:val="Hyperlink"/>
                  <w:lang w:val="fr-FR"/>
                </w:rPr>
                <w:t>reiner.liebler@bnetza.de</w:t>
              </w:r>
            </w:hyperlink>
          </w:p>
        </w:tc>
      </w:tr>
      <w:tr w:rsidR="009E6045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77777777" w:rsidR="009E6045" w:rsidRPr="008F7104" w:rsidRDefault="009E6045" w:rsidP="00DB360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77777777" w:rsidR="009E6045" w:rsidRDefault="00912228" w:rsidP="00DB3607">
            <w:sdt>
              <w:sdtPr>
                <w:alias w:val="ContactNameOrgCountry"/>
                <w:tag w:val="ContactNameOrgCountry"/>
                <w:id w:val="370574230"/>
                <w:placeholder>
                  <w:docPart w:val="AE7CECF5C491422982B98CD50F024EBA"/>
                </w:placeholder>
                <w:text w:multiLine="1"/>
              </w:sdtPr>
              <w:sdtEndPr/>
              <w:sdtContent>
                <w:r w:rsidR="00D93B58">
                  <w:t>Contact name</w:t>
                </w:r>
                <w:r w:rsidR="00D93B58">
                  <w:br/>
                  <w:t>Organization</w:t>
                </w:r>
                <w:r w:rsidR="00D93B58">
                  <w:br/>
                  <w:t>Country</w:t>
                </w:r>
              </w:sdtContent>
            </w:sdt>
          </w:p>
        </w:tc>
        <w:sdt>
          <w:sdtPr>
            <w:alias w:val="ContactTelFaxEmail"/>
            <w:tag w:val="ContactTelFaxEmail"/>
            <w:id w:val="1872259258"/>
            <w:placeholder>
              <w:docPart w:val="EE3B0E7C57D241A7B0C519A185B0CEBB"/>
            </w:placeholder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E6251F6" w14:textId="77777777" w:rsidR="009E6045" w:rsidRDefault="009E6045" w:rsidP="00DB3607">
                <w:r>
                  <w:t xml:space="preserve">Tel: + </w:t>
                </w:r>
                <w:r>
                  <w:br/>
                  <w:t xml:space="preserve">Fax: + </w:t>
                </w:r>
                <w:r>
                  <w:br/>
                  <w:t xml:space="preserve">E-mail: </w:t>
                </w:r>
              </w:p>
            </w:tc>
          </w:sdtContent>
        </w:sdt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3B2E1AE1" w14:textId="77777777" w:rsidTr="00B53D1B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DB360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1" w:type="dxa"/>
          </w:tcPr>
          <w:p w14:paraId="75E3B1EF" w14:textId="7D8E0455" w:rsidR="0089088E" w:rsidRDefault="00912228" w:rsidP="00DB3607">
            <w:sdt>
              <w:sdt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93B58">
                  <w:t>Work programme</w:t>
                </w:r>
              </w:sdtContent>
            </w:sdt>
          </w:p>
        </w:tc>
      </w:tr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DB360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1" w:type="dxa"/>
              </w:tcPr>
              <w:p w14:paraId="4BE3CBD5" w14:textId="4FC770A8" w:rsidR="0089088E" w:rsidRDefault="00D93B58" w:rsidP="00DB3607">
                <w:r>
                  <w:t>This TD contains a brief summary of restructuring proposals as available at this TSAG RGM-WP meeting (e-meeting, 5-7 August 2020)</w:t>
                </w:r>
              </w:p>
            </w:tc>
          </w:sdtContent>
        </w:sdt>
      </w:tr>
      <w:bookmarkEnd w:id="0"/>
    </w:tbl>
    <w:p w14:paraId="58589E1E" w14:textId="77777777" w:rsidR="0089088E" w:rsidRDefault="0089088E" w:rsidP="0089088E"/>
    <w:p w14:paraId="16527465" w14:textId="13BED16C" w:rsidR="00327AF9" w:rsidRDefault="00327AF9" w:rsidP="00327AF9">
      <w:pPr>
        <w:pStyle w:val="Normalbeforetable"/>
      </w:pPr>
      <w:r w:rsidRPr="008806A3">
        <w:t xml:space="preserve">This TD contains an update of </w:t>
      </w:r>
      <w:r>
        <w:t>TSAG-</w:t>
      </w:r>
      <w:r w:rsidRPr="008806A3">
        <w:t>TD</w:t>
      </w:r>
      <w:r>
        <w:t>759</w:t>
      </w:r>
      <w:r w:rsidR="00295D7D">
        <w:t>R1</w:t>
      </w:r>
      <w:r w:rsidRPr="008806A3">
        <w:t xml:space="preserve"> with a brief summary of the restructuring proposals</w:t>
      </w:r>
      <w:r>
        <w:t xml:space="preserve"> including new proposals to this RG-WP meeting</w:t>
      </w:r>
      <w:r w:rsidRPr="008806A3">
        <w:t>. It is intended that this table be circulated to the regional groups for consideration in their WTSA-</w:t>
      </w:r>
      <w:r>
        <w:t>20</w:t>
      </w:r>
      <w:r w:rsidRPr="008806A3">
        <w:t xml:space="preserve"> preparatory meetings.</w:t>
      </w:r>
    </w:p>
    <w:p w14:paraId="1A74E511" w14:textId="6A9AB895" w:rsidR="00057C87" w:rsidRDefault="00057C87" w:rsidP="00057C87"/>
    <w:p w14:paraId="4CA8188D" w14:textId="77777777" w:rsidR="00057C87" w:rsidRPr="008806A3" w:rsidRDefault="00057C87" w:rsidP="00057C87"/>
    <w:p w14:paraId="74480375" w14:textId="790ED515" w:rsidR="00327AF9" w:rsidRPr="008806A3" w:rsidRDefault="00327AF9" w:rsidP="00057C87">
      <w:pPr>
        <w:pStyle w:val="Note"/>
        <w:ind w:left="1134" w:hanging="1134"/>
      </w:pPr>
      <w:r w:rsidRPr="008806A3">
        <w:t xml:space="preserve">NOTE 1 – </w:t>
      </w:r>
      <w:r w:rsidR="00057C87">
        <w:tab/>
      </w:r>
      <w:r w:rsidRPr="008806A3">
        <w:t>C and TD</w:t>
      </w:r>
      <w:r w:rsidR="004D1F53">
        <w:t xml:space="preserve"> </w:t>
      </w:r>
      <w:r w:rsidRPr="008806A3">
        <w:t>numbers refer to documents in the TSAG-series documentation</w:t>
      </w:r>
      <w:r w:rsidR="004D1F53">
        <w:t xml:space="preserve"> except for RGWP-C series</w:t>
      </w:r>
      <w:r w:rsidRPr="008806A3">
        <w:t>.</w:t>
      </w:r>
    </w:p>
    <w:p w14:paraId="09B98543" w14:textId="5249ABF1" w:rsidR="00327AF9" w:rsidRPr="008806A3" w:rsidRDefault="00327AF9" w:rsidP="00057C87">
      <w:pPr>
        <w:pStyle w:val="Note"/>
        <w:ind w:left="1134" w:hanging="1134"/>
      </w:pPr>
      <w:r w:rsidRPr="008806A3">
        <w:t>NOTE 2 –</w:t>
      </w:r>
      <w:r w:rsidR="004D1F53">
        <w:t xml:space="preserve"> </w:t>
      </w:r>
      <w:r w:rsidR="00057C87">
        <w:tab/>
      </w:r>
      <w:r w:rsidRPr="008806A3">
        <w:t xml:space="preserve">Proposed changes in Lead SG roles are </w:t>
      </w:r>
      <w:r w:rsidRPr="008806A3">
        <w:rPr>
          <w:i/>
          <w:iCs/>
        </w:rPr>
        <w:t>not</w:t>
      </w:r>
      <w:r w:rsidRPr="008806A3">
        <w:t xml:space="preserve"> indicated, so as not to complicate the table.</w:t>
      </w:r>
    </w:p>
    <w:p w14:paraId="4CF041DC" w14:textId="5D72DC7F" w:rsidR="009062AD" w:rsidRDefault="00327AF9" w:rsidP="00057C87">
      <w:pPr>
        <w:pStyle w:val="Note"/>
        <w:ind w:left="1134" w:hanging="1134"/>
      </w:pPr>
      <w:r w:rsidRPr="008806A3">
        <w:t xml:space="preserve">NOTE 3 – </w:t>
      </w:r>
      <w:r w:rsidR="00057C87">
        <w:tab/>
      </w:r>
      <w:r w:rsidRPr="008806A3">
        <w:t xml:space="preserve">In the table, Destination uses the following convention: </w:t>
      </w:r>
    </w:p>
    <w:p w14:paraId="77863971" w14:textId="77777777" w:rsidR="009062AD" w:rsidRDefault="00327AF9" w:rsidP="00057C87">
      <w:pPr>
        <w:pStyle w:val="Note"/>
        <w:numPr>
          <w:ilvl w:val="0"/>
          <w:numId w:val="11"/>
        </w:numPr>
      </w:pPr>
      <w:proofErr w:type="spellStart"/>
      <w:r w:rsidRPr="008806A3">
        <w:t>SG</w:t>
      </w:r>
      <w:r w:rsidRPr="008806A3">
        <w:rPr>
          <w:b/>
          <w:bCs/>
        </w:rPr>
        <w:t>d</w:t>
      </w:r>
      <w:r w:rsidRPr="008806A3">
        <w:rPr>
          <w:i/>
          <w:iCs/>
        </w:rPr>
        <w:t>xx</w:t>
      </w:r>
      <w:proofErr w:type="spellEnd"/>
      <w:r w:rsidRPr="008806A3">
        <w:t xml:space="preserve"> (</w:t>
      </w:r>
      <w:r w:rsidRPr="008806A3">
        <w:rPr>
          <w:i/>
          <w:iCs/>
        </w:rPr>
        <w:t>xx</w:t>
      </w:r>
      <w:r w:rsidRPr="008806A3">
        <w:t>: I to VI) to designate the SG numbers identified in TD717 (TSBDir)</w:t>
      </w:r>
    </w:p>
    <w:p w14:paraId="5486C55C" w14:textId="11ED128F" w:rsidR="009062AD" w:rsidRPr="008806A3" w:rsidRDefault="009062AD" w:rsidP="00057C87">
      <w:pPr>
        <w:pStyle w:val="Note"/>
        <w:ind w:left="720"/>
      </w:pPr>
      <w:proofErr w:type="spellStart"/>
      <w:r w:rsidRPr="008806A3">
        <w:t>SG</w:t>
      </w:r>
      <w:r w:rsidR="000B39C9">
        <w:rPr>
          <w:i/>
          <w:iCs/>
        </w:rPr>
        <w:t>yy</w:t>
      </w:r>
      <w:proofErr w:type="spellEnd"/>
      <w:r w:rsidRPr="008806A3">
        <w:t xml:space="preserve"> (</w:t>
      </w:r>
      <w:proofErr w:type="spellStart"/>
      <w:r w:rsidR="000B39C9">
        <w:t>yy</w:t>
      </w:r>
      <w:proofErr w:type="spellEnd"/>
      <w:r w:rsidR="000B39C9">
        <w:t>: A to H</w:t>
      </w:r>
      <w:r w:rsidRPr="008806A3">
        <w:t xml:space="preserve">) for those used in </w:t>
      </w:r>
      <w:r w:rsidR="000B39C9">
        <w:t>RGWP-C3</w:t>
      </w:r>
      <w:r w:rsidR="003E014B">
        <w:t>R1</w:t>
      </w:r>
      <w:r w:rsidR="000B39C9">
        <w:t xml:space="preserve"> (UK)</w:t>
      </w:r>
      <w:r w:rsidRPr="008806A3">
        <w:t>.</w:t>
      </w:r>
    </w:p>
    <w:p w14:paraId="4FB18695" w14:textId="3A427297" w:rsidR="000B39C9" w:rsidRDefault="000B39C9" w:rsidP="00057C87">
      <w:pPr>
        <w:pStyle w:val="Note"/>
        <w:numPr>
          <w:ilvl w:val="0"/>
          <w:numId w:val="11"/>
        </w:numPr>
      </w:pPr>
      <w:r>
        <w:t>alpha to theta for new Study Groups used in RGWP-C2 (USA and Canada)</w:t>
      </w:r>
    </w:p>
    <w:p w14:paraId="25744F54" w14:textId="4A247CC8" w:rsidR="00057C87" w:rsidRDefault="00057C87">
      <w:pPr>
        <w:spacing w:before="0" w:after="160" w:line="259" w:lineRule="auto"/>
        <w:rPr>
          <w:rFonts w:eastAsia="Times New Roman"/>
          <w:szCs w:val="20"/>
          <w:lang w:eastAsia="en-US"/>
        </w:rPr>
      </w:pPr>
      <w:r>
        <w:br w:type="page"/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87"/>
        <w:gridCol w:w="4710"/>
        <w:gridCol w:w="1292"/>
        <w:gridCol w:w="2620"/>
      </w:tblGrid>
      <w:tr w:rsidR="00327AF9" w:rsidRPr="008806A3" w14:paraId="3B821094" w14:textId="77777777" w:rsidTr="00DB3607">
        <w:trPr>
          <w:tblHeader/>
          <w:jc w:val="center"/>
        </w:trPr>
        <w:tc>
          <w:tcPr>
            <w:tcW w:w="9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A13FE56" w14:textId="77777777" w:rsidR="00327AF9" w:rsidRPr="008806A3" w:rsidRDefault="00327AF9" w:rsidP="00DB3607">
            <w:pPr>
              <w:pStyle w:val="Tablehead"/>
            </w:pPr>
            <w:r w:rsidRPr="008806A3">
              <w:lastRenderedPageBreak/>
              <w:t>Group</w:t>
            </w:r>
          </w:p>
        </w:tc>
        <w:tc>
          <w:tcPr>
            <w:tcW w:w="47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C112B9D" w14:textId="77777777" w:rsidR="00327AF9" w:rsidRPr="008806A3" w:rsidRDefault="00327AF9" w:rsidP="00DB3607">
            <w:pPr>
              <w:pStyle w:val="Tablehead"/>
            </w:pPr>
            <w:r w:rsidRPr="008806A3">
              <w:t>Proposal</w:t>
            </w:r>
          </w:p>
        </w:tc>
        <w:tc>
          <w:tcPr>
            <w:tcW w:w="1292" w:type="dxa"/>
            <w:tcBorders>
              <w:top w:val="single" w:sz="12" w:space="0" w:color="auto"/>
              <w:bottom w:val="single" w:sz="12" w:space="0" w:color="auto"/>
            </w:tcBorders>
          </w:tcPr>
          <w:p w14:paraId="69C32855" w14:textId="77777777" w:rsidR="00327AF9" w:rsidRPr="008806A3" w:rsidRDefault="00327AF9" w:rsidP="00DB3607">
            <w:pPr>
              <w:pStyle w:val="Tablehead"/>
            </w:pPr>
            <w:r w:rsidRPr="008806A3">
              <w:t>Destination</w:t>
            </w:r>
          </w:p>
        </w:tc>
        <w:tc>
          <w:tcPr>
            <w:tcW w:w="2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EEF4048" w14:textId="77777777" w:rsidR="00327AF9" w:rsidRPr="008806A3" w:rsidRDefault="00327AF9" w:rsidP="00DB3607">
            <w:pPr>
              <w:pStyle w:val="Tablehead"/>
            </w:pPr>
            <w:r w:rsidRPr="008806A3">
              <w:t>Support</w:t>
            </w:r>
          </w:p>
        </w:tc>
      </w:tr>
      <w:tr w:rsidR="00327AF9" w:rsidRPr="008806A3" w14:paraId="614C7C26" w14:textId="77777777" w:rsidTr="00DB3607">
        <w:trPr>
          <w:jc w:val="center"/>
        </w:trPr>
        <w:tc>
          <w:tcPr>
            <w:tcW w:w="987" w:type="dxa"/>
            <w:vMerge w:val="restart"/>
            <w:shd w:val="clear" w:color="auto" w:fill="auto"/>
          </w:tcPr>
          <w:p w14:paraId="07C2D283" w14:textId="77777777" w:rsidR="00327AF9" w:rsidRPr="008806A3" w:rsidRDefault="00327AF9" w:rsidP="00DB3607">
            <w:pPr>
              <w:pStyle w:val="Tabletext"/>
            </w:pPr>
            <w:r w:rsidRPr="008806A3">
              <w:t>SG2</w:t>
            </w:r>
          </w:p>
        </w:tc>
        <w:tc>
          <w:tcPr>
            <w:tcW w:w="4710" w:type="dxa"/>
            <w:shd w:val="clear" w:color="auto" w:fill="auto"/>
          </w:tcPr>
          <w:p w14:paraId="5812AFC6" w14:textId="77777777" w:rsidR="00327AF9" w:rsidRPr="008806A3" w:rsidRDefault="00327AF9" w:rsidP="00DB3607">
            <w:pPr>
              <w:pStyle w:val="Tabletext"/>
            </w:pPr>
            <w:r w:rsidRPr="008806A3">
              <w:rPr>
                <w:b/>
                <w:bCs/>
              </w:rPr>
              <w:t>Retain:</w:t>
            </w:r>
          </w:p>
        </w:tc>
        <w:tc>
          <w:tcPr>
            <w:tcW w:w="1292" w:type="dxa"/>
          </w:tcPr>
          <w:p w14:paraId="5FEE2402" w14:textId="77777777" w:rsidR="00327AF9" w:rsidRPr="008806A3" w:rsidRDefault="00327AF9" w:rsidP="00DB3607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330C3D9F" w14:textId="03307E18" w:rsidR="00327AF9" w:rsidRDefault="00151B31" w:rsidP="00DB3607">
            <w:pPr>
              <w:pStyle w:val="Tabletext"/>
            </w:pPr>
            <w:hyperlink r:id="rId12" w:history="1">
              <w:r w:rsidR="00327AF9" w:rsidRPr="00151B31">
                <w:rPr>
                  <w:rStyle w:val="Hyperlink"/>
                  <w:rFonts w:ascii="Times New Roman" w:hAnsi="Times New Roman"/>
                </w:rPr>
                <w:t>С125</w:t>
              </w:r>
            </w:hyperlink>
            <w:r w:rsidR="00327AF9" w:rsidRPr="00151B31">
              <w:t xml:space="preserve"> (Russia)</w:t>
            </w:r>
          </w:p>
          <w:p w14:paraId="4DE83BD7" w14:textId="792AF5BB" w:rsidR="009304A4" w:rsidRPr="008806A3" w:rsidRDefault="00912228" w:rsidP="00DB3607">
            <w:pPr>
              <w:pStyle w:val="Tabletext"/>
            </w:pPr>
            <w:hyperlink r:id="rId13" w:history="1">
              <w:r w:rsidR="00151B31" w:rsidRPr="00FA1BB2">
                <w:rPr>
                  <w:rStyle w:val="Hyperlink"/>
                  <w:rFonts w:ascii="Times New Roman" w:hAnsi="Times New Roman"/>
                </w:rPr>
                <w:t>RGWP-C5</w:t>
              </w:r>
            </w:hyperlink>
            <w:r w:rsidR="00151B31">
              <w:t xml:space="preserve"> (China)</w:t>
            </w:r>
          </w:p>
        </w:tc>
      </w:tr>
      <w:tr w:rsidR="00327AF9" w:rsidRPr="008806A3" w14:paraId="1CCC5309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4E439DDD" w14:textId="77777777" w:rsidR="00327AF9" w:rsidRPr="008806A3" w:rsidRDefault="00327AF9" w:rsidP="00DB360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130BFBE2" w14:textId="77777777" w:rsidR="00327AF9" w:rsidRPr="008806A3" w:rsidRDefault="00327AF9" w:rsidP="00DB3607">
            <w:pPr>
              <w:pStyle w:val="Tabletext"/>
              <w:rPr>
                <w:b/>
                <w:bCs/>
              </w:rPr>
            </w:pPr>
            <w:r w:rsidRPr="008806A3">
              <w:rPr>
                <w:b/>
                <w:bCs/>
              </w:rPr>
              <w:t>Merge:</w:t>
            </w:r>
          </w:p>
        </w:tc>
        <w:tc>
          <w:tcPr>
            <w:tcW w:w="1292" w:type="dxa"/>
          </w:tcPr>
          <w:p w14:paraId="4DCAC359" w14:textId="77777777" w:rsidR="00327AF9" w:rsidRPr="008806A3" w:rsidRDefault="00327AF9" w:rsidP="00DB3607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76B51AA6" w14:textId="77777777" w:rsidR="00327AF9" w:rsidRPr="008806A3" w:rsidRDefault="00327AF9" w:rsidP="00DB3607">
            <w:pPr>
              <w:pStyle w:val="Tabletext"/>
            </w:pPr>
          </w:p>
        </w:tc>
      </w:tr>
      <w:tr w:rsidR="00327AF9" w:rsidRPr="008806A3" w14:paraId="31855271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659A3624" w14:textId="77777777" w:rsidR="00327AF9" w:rsidRPr="008806A3" w:rsidRDefault="00327AF9" w:rsidP="00DB360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681BF3EB" w14:textId="77777777" w:rsidR="00327AF9" w:rsidRPr="008806A3" w:rsidRDefault="00327AF9" w:rsidP="00DB3607">
            <w:pPr>
              <w:pStyle w:val="Tabletext"/>
              <w:ind w:left="284"/>
            </w:pPr>
            <w:r w:rsidRPr="008806A3">
              <w:t>m1) Move all (NNAR &amp; Service Provision) into new SGIV (SG2+SG3)</w:t>
            </w:r>
          </w:p>
        </w:tc>
        <w:tc>
          <w:tcPr>
            <w:tcW w:w="1292" w:type="dxa"/>
          </w:tcPr>
          <w:p w14:paraId="13696D58" w14:textId="77777777" w:rsidR="00327AF9" w:rsidRPr="008806A3" w:rsidRDefault="00327AF9" w:rsidP="00DB3607">
            <w:pPr>
              <w:pStyle w:val="Tabletext"/>
            </w:pPr>
            <w:proofErr w:type="spellStart"/>
            <w:r w:rsidRPr="008806A3">
              <w:t>SGdIV</w:t>
            </w:r>
            <w:proofErr w:type="spellEnd"/>
          </w:p>
        </w:tc>
        <w:tc>
          <w:tcPr>
            <w:tcW w:w="2620" w:type="dxa"/>
            <w:shd w:val="clear" w:color="auto" w:fill="auto"/>
          </w:tcPr>
          <w:p w14:paraId="4E947CD2" w14:textId="29F550C0" w:rsidR="00327AF9" w:rsidRPr="008806A3" w:rsidRDefault="00912228" w:rsidP="00DB3607">
            <w:pPr>
              <w:pStyle w:val="Tabletext"/>
            </w:pPr>
            <w:hyperlink r:id="rId14" w:history="1">
              <w:r w:rsidR="00BD4E37" w:rsidRPr="00A33BA6">
                <w:rPr>
                  <w:rStyle w:val="Hyperlink"/>
                  <w:szCs w:val="22"/>
                </w:rPr>
                <w:t>TD717</w:t>
              </w:r>
            </w:hyperlink>
            <w:r w:rsidR="00327AF9" w:rsidRPr="008806A3">
              <w:t xml:space="preserve"> (TSBDir) </w:t>
            </w:r>
            <w:r w:rsidR="00327AF9" w:rsidRPr="008806A3">
              <w:br/>
            </w:r>
            <w:hyperlink r:id="rId15" w:history="1">
              <w:r w:rsidR="00BD4E37" w:rsidRPr="00A33BA6">
                <w:rPr>
                  <w:rStyle w:val="Hyperlink"/>
                  <w:szCs w:val="22"/>
                </w:rPr>
                <w:t>C117</w:t>
              </w:r>
            </w:hyperlink>
            <w:r w:rsidR="00327AF9" w:rsidRPr="008806A3">
              <w:t xml:space="preserve"> (Rep. of Korea)</w:t>
            </w:r>
          </w:p>
        </w:tc>
      </w:tr>
      <w:tr w:rsidR="00327AF9" w:rsidRPr="008806A3" w14:paraId="64119026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62B87DD5" w14:textId="77777777" w:rsidR="00327AF9" w:rsidRPr="008806A3" w:rsidRDefault="00327AF9" w:rsidP="00DB360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5AC04AD7" w14:textId="1F73C866" w:rsidR="00327AF9" w:rsidRPr="008806A3" w:rsidRDefault="00327AF9" w:rsidP="00DB3607">
            <w:pPr>
              <w:pStyle w:val="Tabletext"/>
              <w:ind w:left="284"/>
            </w:pPr>
            <w:r w:rsidRPr="008806A3">
              <w:t>m2) Move all SG2 into new SG</w:t>
            </w:r>
            <w:r w:rsidR="00D543C3">
              <w:t>A</w:t>
            </w:r>
          </w:p>
        </w:tc>
        <w:tc>
          <w:tcPr>
            <w:tcW w:w="1292" w:type="dxa"/>
          </w:tcPr>
          <w:p w14:paraId="1E03FA9E" w14:textId="37DBC234" w:rsidR="00327AF9" w:rsidRPr="008806A3" w:rsidRDefault="00327AF9" w:rsidP="00DB3607">
            <w:pPr>
              <w:pStyle w:val="Tabletext"/>
            </w:pPr>
            <w:r w:rsidRPr="008806A3">
              <w:t>SG</w:t>
            </w:r>
            <w:r w:rsidR="00D543C3">
              <w:t>A</w:t>
            </w:r>
          </w:p>
        </w:tc>
        <w:tc>
          <w:tcPr>
            <w:tcW w:w="2620" w:type="dxa"/>
            <w:shd w:val="clear" w:color="auto" w:fill="auto"/>
          </w:tcPr>
          <w:p w14:paraId="19B23114" w14:textId="04B613DE" w:rsidR="00D543C3" w:rsidRPr="008806A3" w:rsidRDefault="00EA520C" w:rsidP="00DB3607">
            <w:pPr>
              <w:pStyle w:val="Tabletext"/>
            </w:pPr>
            <w:hyperlink r:id="rId16" w:history="1">
              <w:r w:rsidR="00D543C3" w:rsidRPr="00EA520C">
                <w:rPr>
                  <w:rStyle w:val="Hyperlink"/>
                  <w:rFonts w:ascii="Times New Roman" w:hAnsi="Times New Roman"/>
                </w:rPr>
                <w:t>RGWP-C3</w:t>
              </w:r>
              <w:r w:rsidR="003E014B" w:rsidRPr="00EA520C">
                <w:rPr>
                  <w:rStyle w:val="Hyperlink"/>
                  <w:rFonts w:ascii="Times New Roman" w:hAnsi="Times New Roman"/>
                </w:rPr>
                <w:t>R1</w:t>
              </w:r>
            </w:hyperlink>
            <w:r w:rsidR="00D543C3">
              <w:t xml:space="preserve"> (UK)</w:t>
            </w:r>
          </w:p>
        </w:tc>
      </w:tr>
      <w:tr w:rsidR="00822078" w:rsidRPr="008806A3" w14:paraId="428861F0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40A89ECC" w14:textId="77777777" w:rsidR="00822078" w:rsidRPr="008806A3" w:rsidRDefault="00822078" w:rsidP="00DB360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1FE0BBFF" w14:textId="5E7DBA65" w:rsidR="00822078" w:rsidRPr="008806A3" w:rsidRDefault="00FF28C7" w:rsidP="00DB3607">
            <w:pPr>
              <w:pStyle w:val="Tabletext"/>
              <w:ind w:left="284"/>
            </w:pPr>
            <w:r>
              <w:t xml:space="preserve">m3) </w:t>
            </w:r>
            <w:r w:rsidR="00822078">
              <w:t>Merge SG2+SG3</w:t>
            </w:r>
          </w:p>
        </w:tc>
        <w:tc>
          <w:tcPr>
            <w:tcW w:w="1292" w:type="dxa"/>
          </w:tcPr>
          <w:p w14:paraId="0B98EED8" w14:textId="77777777" w:rsidR="00822078" w:rsidRPr="008806A3" w:rsidRDefault="00822078" w:rsidP="00DB3607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050F99B5" w14:textId="6CA5A3B6" w:rsidR="00822078" w:rsidRPr="008806A3" w:rsidRDefault="00EA520C" w:rsidP="00DB3607">
            <w:pPr>
              <w:pStyle w:val="Tabletext"/>
            </w:pPr>
            <w:hyperlink r:id="rId17" w:history="1">
              <w:r w:rsidRPr="0013033B">
                <w:rPr>
                  <w:rStyle w:val="Hyperlink"/>
                  <w:rFonts w:ascii="Times New Roman" w:hAnsi="Times New Roman"/>
                </w:rPr>
                <w:t>RGWP-C1</w:t>
              </w:r>
            </w:hyperlink>
            <w:r w:rsidR="00822078">
              <w:t xml:space="preserve"> (Mexico)</w:t>
            </w:r>
          </w:p>
        </w:tc>
      </w:tr>
      <w:tr w:rsidR="002C64AB" w:rsidRPr="008806A3" w14:paraId="0525F63A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7EC6496C" w14:textId="77777777" w:rsidR="002C64AB" w:rsidRPr="008806A3" w:rsidRDefault="002C64AB" w:rsidP="00DB360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17FBB856" w14:textId="1D396AC5" w:rsidR="002C64AB" w:rsidRDefault="002C64AB" w:rsidP="00DB3607">
            <w:pPr>
              <w:pStyle w:val="Tabletext"/>
              <w:ind w:left="284"/>
            </w:pPr>
            <w:r>
              <w:t xml:space="preserve">m4) </w:t>
            </w:r>
            <w:r w:rsidRPr="008806A3">
              <w:t xml:space="preserve">Move all SG2 into </w:t>
            </w:r>
            <w:r w:rsidR="003E014B">
              <w:t xml:space="preserve">new </w:t>
            </w:r>
            <w:r>
              <w:t>gamma</w:t>
            </w:r>
          </w:p>
        </w:tc>
        <w:tc>
          <w:tcPr>
            <w:tcW w:w="1292" w:type="dxa"/>
          </w:tcPr>
          <w:p w14:paraId="2EDB77B6" w14:textId="4361617E" w:rsidR="002C64AB" w:rsidRPr="008806A3" w:rsidRDefault="002C64AB" w:rsidP="00DB3607">
            <w:pPr>
              <w:pStyle w:val="Tabletext"/>
            </w:pPr>
            <w:r>
              <w:t>gamma</w:t>
            </w:r>
          </w:p>
        </w:tc>
        <w:tc>
          <w:tcPr>
            <w:tcW w:w="2620" w:type="dxa"/>
            <w:shd w:val="clear" w:color="auto" w:fill="auto"/>
          </w:tcPr>
          <w:p w14:paraId="348C4AFF" w14:textId="3B388288" w:rsidR="002C64AB" w:rsidRDefault="00EA520C" w:rsidP="00DB3607">
            <w:pPr>
              <w:pStyle w:val="Tabletext"/>
            </w:pPr>
            <w:hyperlink r:id="rId18" w:history="1">
              <w:r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5946BB">
              <w:t xml:space="preserve"> (USA and Canada)</w:t>
            </w:r>
          </w:p>
        </w:tc>
      </w:tr>
      <w:tr w:rsidR="00327AF9" w:rsidRPr="008806A3" w14:paraId="133DE033" w14:textId="77777777" w:rsidTr="00DB3607">
        <w:trPr>
          <w:jc w:val="center"/>
        </w:trPr>
        <w:tc>
          <w:tcPr>
            <w:tcW w:w="987" w:type="dxa"/>
            <w:vMerge w:val="restart"/>
            <w:shd w:val="clear" w:color="auto" w:fill="auto"/>
          </w:tcPr>
          <w:p w14:paraId="1852549B" w14:textId="77777777" w:rsidR="00327AF9" w:rsidRPr="008806A3" w:rsidRDefault="00327AF9" w:rsidP="00DB3607">
            <w:pPr>
              <w:pStyle w:val="Tabletext"/>
            </w:pPr>
            <w:r w:rsidRPr="008806A3">
              <w:t>SG3</w:t>
            </w:r>
          </w:p>
        </w:tc>
        <w:tc>
          <w:tcPr>
            <w:tcW w:w="4710" w:type="dxa"/>
            <w:shd w:val="clear" w:color="auto" w:fill="auto"/>
          </w:tcPr>
          <w:p w14:paraId="2984790E" w14:textId="77777777" w:rsidR="00327AF9" w:rsidRPr="008806A3" w:rsidRDefault="00327AF9" w:rsidP="00DB3607">
            <w:pPr>
              <w:pStyle w:val="Tabletext"/>
            </w:pPr>
            <w:r w:rsidRPr="008806A3">
              <w:rPr>
                <w:b/>
                <w:bCs/>
              </w:rPr>
              <w:t>Retain:</w:t>
            </w:r>
          </w:p>
        </w:tc>
        <w:tc>
          <w:tcPr>
            <w:tcW w:w="1292" w:type="dxa"/>
          </w:tcPr>
          <w:p w14:paraId="5A24D125" w14:textId="35C29722" w:rsidR="00327AF9" w:rsidRPr="008806A3" w:rsidRDefault="008A5B4A" w:rsidP="00DB3607">
            <w:pPr>
              <w:pStyle w:val="Tabletext"/>
            </w:pPr>
            <w:r>
              <w:t>beta</w:t>
            </w:r>
          </w:p>
        </w:tc>
        <w:tc>
          <w:tcPr>
            <w:tcW w:w="2620" w:type="dxa"/>
            <w:shd w:val="clear" w:color="auto" w:fill="auto"/>
          </w:tcPr>
          <w:p w14:paraId="6CCB5B77" w14:textId="712AF863" w:rsidR="00327AF9" w:rsidRDefault="00912228" w:rsidP="00DB3607">
            <w:pPr>
              <w:pStyle w:val="Tabletext"/>
            </w:pPr>
            <w:hyperlink r:id="rId19" w:history="1">
              <w:r w:rsidR="00EA520C"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5946BB">
              <w:t xml:space="preserve"> (USA and Canada)</w:t>
            </w:r>
            <w:r w:rsidR="002C64AB">
              <w:t xml:space="preserve"> (except for Q8/3)</w:t>
            </w:r>
          </w:p>
          <w:p w14:paraId="51786815" w14:textId="14671A44" w:rsidR="009304A4" w:rsidRPr="008806A3" w:rsidRDefault="00912228" w:rsidP="00DB3607">
            <w:pPr>
              <w:pStyle w:val="Tabletext"/>
            </w:pPr>
            <w:hyperlink r:id="rId20" w:history="1">
              <w:r w:rsidR="00151B31" w:rsidRPr="00274533">
                <w:rPr>
                  <w:rStyle w:val="Hyperlink"/>
                  <w:rFonts w:ascii="Times New Roman" w:hAnsi="Times New Roman"/>
                </w:rPr>
                <w:t>RGWP-C5 (China)</w:t>
              </w:r>
            </w:hyperlink>
          </w:p>
        </w:tc>
      </w:tr>
      <w:tr w:rsidR="00327AF9" w:rsidRPr="008806A3" w14:paraId="6B6BFE39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47CEAD97" w14:textId="77777777" w:rsidR="00327AF9" w:rsidRPr="008806A3" w:rsidRDefault="00327AF9" w:rsidP="00DB360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5EE64203" w14:textId="77777777" w:rsidR="00327AF9" w:rsidRPr="008806A3" w:rsidRDefault="00327AF9" w:rsidP="00DB3607">
            <w:pPr>
              <w:pStyle w:val="Tabletext"/>
              <w:ind w:left="284"/>
            </w:pPr>
            <w:r w:rsidRPr="008806A3">
              <w:t>Add a new coordinating function with ITU-D</w:t>
            </w:r>
          </w:p>
        </w:tc>
        <w:tc>
          <w:tcPr>
            <w:tcW w:w="1292" w:type="dxa"/>
          </w:tcPr>
          <w:p w14:paraId="427F43DB" w14:textId="0BD493AB" w:rsidR="00327AF9" w:rsidRPr="008806A3" w:rsidRDefault="003E014B" w:rsidP="00DB3607">
            <w:pPr>
              <w:pStyle w:val="Tabletext"/>
            </w:pPr>
            <w:r>
              <w:t>SGB</w:t>
            </w:r>
          </w:p>
        </w:tc>
        <w:tc>
          <w:tcPr>
            <w:tcW w:w="2620" w:type="dxa"/>
            <w:shd w:val="clear" w:color="auto" w:fill="auto"/>
          </w:tcPr>
          <w:p w14:paraId="275B0F70" w14:textId="1C25C28E" w:rsidR="00D543C3" w:rsidRPr="008806A3" w:rsidRDefault="00EA520C" w:rsidP="00DB3607">
            <w:pPr>
              <w:pStyle w:val="Tabletext"/>
            </w:pPr>
            <w:hyperlink r:id="rId21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D543C3">
              <w:t xml:space="preserve"> (UK)</w:t>
            </w:r>
          </w:p>
        </w:tc>
      </w:tr>
      <w:tr w:rsidR="00327AF9" w:rsidRPr="008806A3" w14:paraId="280E0F5D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904B5F0" w14:textId="77777777" w:rsidR="00327AF9" w:rsidRPr="008806A3" w:rsidRDefault="00327AF9" w:rsidP="00DB360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34C47AF3" w14:textId="77777777" w:rsidR="00327AF9" w:rsidRPr="008806A3" w:rsidRDefault="00327AF9" w:rsidP="00DB3607">
            <w:pPr>
              <w:pStyle w:val="Tabletext"/>
            </w:pPr>
            <w:r w:rsidRPr="008806A3">
              <w:rPr>
                <w:b/>
                <w:bCs/>
              </w:rPr>
              <w:t>Merge:</w:t>
            </w:r>
          </w:p>
        </w:tc>
        <w:tc>
          <w:tcPr>
            <w:tcW w:w="1292" w:type="dxa"/>
          </w:tcPr>
          <w:p w14:paraId="70AD900B" w14:textId="77777777" w:rsidR="00327AF9" w:rsidRPr="008806A3" w:rsidRDefault="00327AF9" w:rsidP="00DB3607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4D7BF90C" w14:textId="77777777" w:rsidR="00327AF9" w:rsidRPr="008806A3" w:rsidRDefault="00327AF9" w:rsidP="00DB3607">
            <w:pPr>
              <w:pStyle w:val="Tabletext"/>
            </w:pPr>
          </w:p>
        </w:tc>
      </w:tr>
      <w:tr w:rsidR="00327AF9" w:rsidRPr="008806A3" w14:paraId="0EF70BBF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3E7019A2" w14:textId="77777777" w:rsidR="00327AF9" w:rsidRPr="008806A3" w:rsidRDefault="00327AF9" w:rsidP="00DB360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6D943431" w14:textId="7EF9384B" w:rsidR="00327AF9" w:rsidRPr="008806A3" w:rsidRDefault="00327AF9" w:rsidP="00DB3607">
            <w:pPr>
              <w:pStyle w:val="Tabletext"/>
              <w:ind w:left="284"/>
            </w:pPr>
            <w:r w:rsidRPr="008806A3">
              <w:t>m1) Merge all SG3 (Charging &amp; Accounting/Settlement,</w:t>
            </w:r>
            <w:r w:rsidRPr="008806A3">
              <w:rPr>
                <w:rFonts w:asciiTheme="minorHAnsi" w:eastAsiaTheme="minorEastAsia" w:hAnsi="Calibri" w:cstheme="minorBidi"/>
                <w:color w:val="000000" w:themeColor="text1"/>
                <w:kern w:val="24"/>
                <w:sz w:val="32"/>
                <w:szCs w:val="32"/>
                <w:lang w:eastAsia="ja-JP"/>
              </w:rPr>
              <w:t xml:space="preserve"> </w:t>
            </w:r>
            <w:r w:rsidRPr="008806A3">
              <w:t>Economic &amp; Policy Factors of ICT services,</w:t>
            </w:r>
            <w:r w:rsidRPr="008806A3">
              <w:rPr>
                <w:rFonts w:asciiTheme="minorHAnsi" w:eastAsiaTheme="minorEastAsia" w:hAnsi="Calibri" w:cstheme="minorBidi"/>
                <w:color w:val="000000" w:themeColor="text1"/>
                <w:kern w:val="24"/>
                <w:sz w:val="32"/>
                <w:szCs w:val="32"/>
                <w:lang w:eastAsia="ja-JP"/>
              </w:rPr>
              <w:t xml:space="preserve"> </w:t>
            </w:r>
            <w:r w:rsidRPr="008806A3">
              <w:t>Economic &amp; Policy Factors of Regulation, Competition &amp; Conv) into new SGIV (SG2+SG3)</w:t>
            </w:r>
          </w:p>
        </w:tc>
        <w:tc>
          <w:tcPr>
            <w:tcW w:w="1292" w:type="dxa"/>
          </w:tcPr>
          <w:p w14:paraId="69A31B8F" w14:textId="77777777" w:rsidR="00327AF9" w:rsidRPr="008806A3" w:rsidRDefault="00327AF9" w:rsidP="00DB3607">
            <w:pPr>
              <w:pStyle w:val="Tabletext"/>
            </w:pPr>
            <w:proofErr w:type="spellStart"/>
            <w:r w:rsidRPr="008806A3">
              <w:t>SGdIV</w:t>
            </w:r>
            <w:proofErr w:type="spellEnd"/>
          </w:p>
        </w:tc>
        <w:tc>
          <w:tcPr>
            <w:tcW w:w="2620" w:type="dxa"/>
            <w:shd w:val="clear" w:color="auto" w:fill="auto"/>
          </w:tcPr>
          <w:p w14:paraId="31651C2F" w14:textId="49445354" w:rsidR="00327AF9" w:rsidRPr="008806A3" w:rsidRDefault="00912228" w:rsidP="00DB3607">
            <w:pPr>
              <w:pStyle w:val="Tabletext"/>
            </w:pPr>
            <w:hyperlink r:id="rId22" w:history="1">
              <w:r w:rsidR="00BD4E37" w:rsidRPr="00A33BA6">
                <w:rPr>
                  <w:rStyle w:val="Hyperlink"/>
                  <w:szCs w:val="22"/>
                </w:rPr>
                <w:t>TD717</w:t>
              </w:r>
            </w:hyperlink>
            <w:r w:rsidR="00327AF9" w:rsidRPr="008806A3">
              <w:t xml:space="preserve"> (TSBDir) </w:t>
            </w:r>
            <w:r w:rsidR="00327AF9" w:rsidRPr="008806A3">
              <w:br/>
            </w:r>
            <w:hyperlink r:id="rId23" w:history="1">
              <w:r w:rsidR="00BD4E37" w:rsidRPr="00A33BA6">
                <w:rPr>
                  <w:rStyle w:val="Hyperlink"/>
                  <w:szCs w:val="22"/>
                </w:rPr>
                <w:t>C117</w:t>
              </w:r>
            </w:hyperlink>
            <w:r w:rsidR="00327AF9" w:rsidRPr="008806A3">
              <w:t xml:space="preserve"> (Rep. of Korea)</w:t>
            </w:r>
          </w:p>
        </w:tc>
      </w:tr>
      <w:tr w:rsidR="00822078" w:rsidRPr="008806A3" w14:paraId="07AD0D9B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25895D1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3B783BD5" w14:textId="06AAF10C" w:rsidR="00822078" w:rsidRPr="008806A3" w:rsidRDefault="00FF28C7" w:rsidP="00822078">
            <w:pPr>
              <w:pStyle w:val="Tabletext"/>
              <w:ind w:left="284"/>
            </w:pPr>
            <w:r>
              <w:t xml:space="preserve">m2) </w:t>
            </w:r>
            <w:r w:rsidR="00822078">
              <w:t>Merge SG2+SG3</w:t>
            </w:r>
          </w:p>
        </w:tc>
        <w:tc>
          <w:tcPr>
            <w:tcW w:w="1292" w:type="dxa"/>
          </w:tcPr>
          <w:p w14:paraId="0E9C2A1B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18080B7A" w14:textId="45ED28A9" w:rsidR="00822078" w:rsidRPr="008806A3" w:rsidRDefault="00EA520C" w:rsidP="00822078">
            <w:pPr>
              <w:pStyle w:val="Tabletext"/>
            </w:pPr>
            <w:hyperlink r:id="rId24" w:history="1">
              <w:r w:rsidRPr="0013033B">
                <w:rPr>
                  <w:rStyle w:val="Hyperlink"/>
                  <w:rFonts w:ascii="Times New Roman" w:hAnsi="Times New Roman"/>
                </w:rPr>
                <w:t>RGWP-C1</w:t>
              </w:r>
            </w:hyperlink>
            <w:r w:rsidR="00822078">
              <w:t xml:space="preserve"> (Mexico)</w:t>
            </w:r>
          </w:p>
        </w:tc>
      </w:tr>
      <w:tr w:rsidR="00822078" w:rsidRPr="008806A3" w14:paraId="24662A9B" w14:textId="77777777" w:rsidTr="00DB3607">
        <w:trPr>
          <w:jc w:val="center"/>
        </w:trPr>
        <w:tc>
          <w:tcPr>
            <w:tcW w:w="987" w:type="dxa"/>
            <w:vMerge w:val="restart"/>
            <w:shd w:val="clear" w:color="auto" w:fill="auto"/>
          </w:tcPr>
          <w:p w14:paraId="613B0B04" w14:textId="77777777" w:rsidR="00822078" w:rsidRPr="008806A3" w:rsidRDefault="00822078" w:rsidP="00822078">
            <w:pPr>
              <w:pStyle w:val="Tabletext"/>
              <w:keepNext/>
            </w:pPr>
            <w:r w:rsidRPr="008806A3">
              <w:t>SG5</w:t>
            </w:r>
          </w:p>
        </w:tc>
        <w:tc>
          <w:tcPr>
            <w:tcW w:w="4710" w:type="dxa"/>
            <w:shd w:val="clear" w:color="auto" w:fill="auto"/>
          </w:tcPr>
          <w:p w14:paraId="312270A5" w14:textId="77777777" w:rsidR="00822078" w:rsidRPr="008806A3" w:rsidRDefault="00822078" w:rsidP="00822078">
            <w:pPr>
              <w:pStyle w:val="Tabletext"/>
              <w:keepNext/>
              <w:rPr>
                <w:b/>
                <w:bCs/>
              </w:rPr>
            </w:pPr>
            <w:r w:rsidRPr="008806A3">
              <w:rPr>
                <w:b/>
                <w:bCs/>
              </w:rPr>
              <w:t>Retain:</w:t>
            </w:r>
          </w:p>
        </w:tc>
        <w:tc>
          <w:tcPr>
            <w:tcW w:w="1292" w:type="dxa"/>
          </w:tcPr>
          <w:p w14:paraId="11483BC4" w14:textId="77777777" w:rsidR="00822078" w:rsidRPr="008806A3" w:rsidRDefault="00822078" w:rsidP="00822078">
            <w:pPr>
              <w:pStyle w:val="Tabletext"/>
              <w:keepNext/>
            </w:pPr>
          </w:p>
        </w:tc>
        <w:tc>
          <w:tcPr>
            <w:tcW w:w="2620" w:type="dxa"/>
            <w:shd w:val="clear" w:color="auto" w:fill="auto"/>
          </w:tcPr>
          <w:p w14:paraId="1DC3F3EB" w14:textId="6D594611" w:rsidR="00822078" w:rsidRDefault="00912228" w:rsidP="00822078">
            <w:pPr>
              <w:pStyle w:val="Tabletext"/>
              <w:keepNext/>
            </w:pPr>
            <w:hyperlink r:id="rId25" w:history="1">
              <w:r w:rsidR="00EA520C" w:rsidRPr="0013033B">
                <w:rPr>
                  <w:rStyle w:val="Hyperlink"/>
                  <w:rFonts w:ascii="Times New Roman" w:hAnsi="Times New Roman"/>
                </w:rPr>
                <w:t>RGWP-C1</w:t>
              </w:r>
            </w:hyperlink>
            <w:r w:rsidR="00822078">
              <w:t xml:space="preserve"> (Mexico)</w:t>
            </w:r>
          </w:p>
          <w:p w14:paraId="1B298F2B" w14:textId="4F652D5C" w:rsidR="009304A4" w:rsidRPr="008806A3" w:rsidRDefault="00912228" w:rsidP="00822078">
            <w:pPr>
              <w:pStyle w:val="Tabletext"/>
              <w:keepNext/>
            </w:pPr>
            <w:hyperlink r:id="rId26" w:history="1">
              <w:r w:rsidR="00151B31" w:rsidRPr="00FA1BB2">
                <w:rPr>
                  <w:rStyle w:val="Hyperlink"/>
                  <w:rFonts w:ascii="Times New Roman" w:hAnsi="Times New Roman"/>
                </w:rPr>
                <w:t>RGWP-C5</w:t>
              </w:r>
            </w:hyperlink>
            <w:r w:rsidR="00151B31">
              <w:t xml:space="preserve"> (China)</w:t>
            </w:r>
          </w:p>
        </w:tc>
      </w:tr>
      <w:tr w:rsidR="00822078" w:rsidRPr="008806A3" w14:paraId="1E3B2E0B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7E7D48CF" w14:textId="77777777" w:rsidR="00822078" w:rsidRPr="008806A3" w:rsidRDefault="00822078" w:rsidP="00822078">
            <w:pPr>
              <w:pStyle w:val="Tabletext"/>
              <w:keepNext/>
            </w:pPr>
          </w:p>
        </w:tc>
        <w:tc>
          <w:tcPr>
            <w:tcW w:w="4710" w:type="dxa"/>
            <w:shd w:val="clear" w:color="auto" w:fill="auto"/>
          </w:tcPr>
          <w:p w14:paraId="275F1880" w14:textId="77777777" w:rsidR="00822078" w:rsidRPr="008806A3" w:rsidRDefault="00822078" w:rsidP="00822078">
            <w:pPr>
              <w:pStyle w:val="Tabletext"/>
              <w:keepNext/>
              <w:rPr>
                <w:b/>
                <w:bCs/>
              </w:rPr>
            </w:pPr>
            <w:r w:rsidRPr="008806A3">
              <w:rPr>
                <w:b/>
                <w:bCs/>
              </w:rPr>
              <w:t>Merge:</w:t>
            </w:r>
          </w:p>
        </w:tc>
        <w:tc>
          <w:tcPr>
            <w:tcW w:w="1292" w:type="dxa"/>
          </w:tcPr>
          <w:p w14:paraId="063B9E2D" w14:textId="77777777" w:rsidR="00822078" w:rsidRPr="008806A3" w:rsidRDefault="00822078" w:rsidP="00822078">
            <w:pPr>
              <w:pStyle w:val="Tabletext"/>
              <w:keepNext/>
            </w:pPr>
          </w:p>
        </w:tc>
        <w:tc>
          <w:tcPr>
            <w:tcW w:w="2620" w:type="dxa"/>
            <w:shd w:val="clear" w:color="auto" w:fill="auto"/>
          </w:tcPr>
          <w:p w14:paraId="382FD640" w14:textId="77777777" w:rsidR="00822078" w:rsidRPr="008806A3" w:rsidRDefault="00822078" w:rsidP="00822078">
            <w:pPr>
              <w:pStyle w:val="Tabletext"/>
              <w:keepNext/>
            </w:pPr>
          </w:p>
        </w:tc>
      </w:tr>
      <w:tr w:rsidR="00822078" w:rsidRPr="008806A3" w14:paraId="33C5C89C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5F6218D6" w14:textId="77777777" w:rsidR="00822078" w:rsidRPr="008806A3" w:rsidRDefault="00822078" w:rsidP="00822078">
            <w:pPr>
              <w:pStyle w:val="Tabletext"/>
              <w:keepNext/>
            </w:pPr>
          </w:p>
        </w:tc>
        <w:tc>
          <w:tcPr>
            <w:tcW w:w="4710" w:type="dxa"/>
            <w:shd w:val="clear" w:color="auto" w:fill="auto"/>
          </w:tcPr>
          <w:p w14:paraId="515FB676" w14:textId="4B3F311D" w:rsidR="00822078" w:rsidRPr="008806A3" w:rsidRDefault="00822078" w:rsidP="00822078">
            <w:pPr>
              <w:pStyle w:val="Tabletext"/>
              <w:ind w:left="284"/>
            </w:pPr>
            <w:r w:rsidRPr="008806A3">
              <w:t>m1) move all SG5 (Environ., Energy &amp; Circular Econ, EMC/F, lightening Protection) into new SGV (SG5+SG12+SG17)</w:t>
            </w:r>
          </w:p>
        </w:tc>
        <w:tc>
          <w:tcPr>
            <w:tcW w:w="1292" w:type="dxa"/>
          </w:tcPr>
          <w:p w14:paraId="5FE7BC36" w14:textId="77777777" w:rsidR="00822078" w:rsidRPr="008806A3" w:rsidRDefault="00822078" w:rsidP="00822078">
            <w:pPr>
              <w:pStyle w:val="Tabletext"/>
              <w:keepNext/>
            </w:pPr>
            <w:proofErr w:type="spellStart"/>
            <w:r w:rsidRPr="008806A3">
              <w:t>SGdV</w:t>
            </w:r>
            <w:proofErr w:type="spellEnd"/>
          </w:p>
        </w:tc>
        <w:tc>
          <w:tcPr>
            <w:tcW w:w="2620" w:type="dxa"/>
            <w:shd w:val="clear" w:color="auto" w:fill="auto"/>
          </w:tcPr>
          <w:p w14:paraId="582C3A4F" w14:textId="6C1BEFB4" w:rsidR="00822078" w:rsidRPr="008806A3" w:rsidRDefault="00912228" w:rsidP="00822078">
            <w:pPr>
              <w:pStyle w:val="Tabletext"/>
              <w:keepNext/>
            </w:pPr>
            <w:hyperlink r:id="rId27" w:history="1">
              <w:r w:rsidR="00BD4E37" w:rsidRPr="00A33BA6">
                <w:rPr>
                  <w:rStyle w:val="Hyperlink"/>
                  <w:szCs w:val="22"/>
                </w:rPr>
                <w:t>TD717</w:t>
              </w:r>
            </w:hyperlink>
            <w:r w:rsidR="00822078" w:rsidRPr="008806A3">
              <w:t xml:space="preserve"> (TSBDir)</w:t>
            </w:r>
          </w:p>
        </w:tc>
      </w:tr>
      <w:tr w:rsidR="00822078" w:rsidRPr="008806A3" w14:paraId="3275922F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45ADCF54" w14:textId="77777777" w:rsidR="00822078" w:rsidRPr="008806A3" w:rsidRDefault="00822078" w:rsidP="00822078">
            <w:pPr>
              <w:pStyle w:val="Tabletext"/>
              <w:keepNext/>
            </w:pPr>
          </w:p>
        </w:tc>
        <w:tc>
          <w:tcPr>
            <w:tcW w:w="4710" w:type="dxa"/>
            <w:shd w:val="clear" w:color="auto" w:fill="auto"/>
          </w:tcPr>
          <w:p w14:paraId="37F7AE5F" w14:textId="6FA57FD9" w:rsidR="00822078" w:rsidRPr="008806A3" w:rsidRDefault="00822078" w:rsidP="00822078">
            <w:pPr>
              <w:pStyle w:val="Tabletext"/>
              <w:ind w:left="284"/>
            </w:pPr>
            <w:r w:rsidRPr="008806A3">
              <w:t>m2) move all SG5 into new SG</w:t>
            </w:r>
            <w:r w:rsidR="00D543C3">
              <w:t>C</w:t>
            </w:r>
          </w:p>
        </w:tc>
        <w:tc>
          <w:tcPr>
            <w:tcW w:w="1292" w:type="dxa"/>
          </w:tcPr>
          <w:p w14:paraId="33E938B8" w14:textId="3B26A5DD" w:rsidR="00822078" w:rsidRPr="008806A3" w:rsidRDefault="00822078" w:rsidP="00822078">
            <w:pPr>
              <w:pStyle w:val="Tabletext"/>
              <w:keepNext/>
            </w:pPr>
            <w:r w:rsidRPr="008806A3">
              <w:t>SG</w:t>
            </w:r>
            <w:r w:rsidR="00D543C3">
              <w:t>C</w:t>
            </w:r>
          </w:p>
        </w:tc>
        <w:tc>
          <w:tcPr>
            <w:tcW w:w="2620" w:type="dxa"/>
            <w:shd w:val="clear" w:color="auto" w:fill="auto"/>
          </w:tcPr>
          <w:p w14:paraId="1531CC41" w14:textId="5EFFE1DA" w:rsidR="00D543C3" w:rsidRPr="008806A3" w:rsidRDefault="00EA520C" w:rsidP="00822078">
            <w:pPr>
              <w:pStyle w:val="Tabletext"/>
              <w:keepNext/>
            </w:pPr>
            <w:hyperlink r:id="rId28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D543C3">
              <w:t xml:space="preserve"> (UK)</w:t>
            </w:r>
          </w:p>
        </w:tc>
      </w:tr>
      <w:tr w:rsidR="002C64AB" w:rsidRPr="008806A3" w14:paraId="2E4B69FB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5988DD28" w14:textId="77777777" w:rsidR="002C64AB" w:rsidRPr="008806A3" w:rsidRDefault="002C64AB" w:rsidP="00822078">
            <w:pPr>
              <w:pStyle w:val="Tabletext"/>
              <w:keepNext/>
            </w:pPr>
          </w:p>
        </w:tc>
        <w:tc>
          <w:tcPr>
            <w:tcW w:w="4710" w:type="dxa"/>
            <w:shd w:val="clear" w:color="auto" w:fill="auto"/>
          </w:tcPr>
          <w:p w14:paraId="729932E7" w14:textId="33CE509E" w:rsidR="002C64AB" w:rsidRPr="008806A3" w:rsidRDefault="002C64AB" w:rsidP="00822078">
            <w:pPr>
              <w:pStyle w:val="Tabletext"/>
              <w:ind w:left="284"/>
            </w:pPr>
            <w:r w:rsidRPr="008806A3">
              <w:t>m</w:t>
            </w:r>
            <w:r>
              <w:t>3</w:t>
            </w:r>
            <w:r w:rsidRPr="008806A3">
              <w:t>) move all SG5 into</w:t>
            </w:r>
            <w:r>
              <w:t xml:space="preserve"> </w:t>
            </w:r>
            <w:r w:rsidR="003E014B">
              <w:t xml:space="preserve">new </w:t>
            </w:r>
            <w:r>
              <w:t>theta</w:t>
            </w:r>
          </w:p>
        </w:tc>
        <w:tc>
          <w:tcPr>
            <w:tcW w:w="1292" w:type="dxa"/>
          </w:tcPr>
          <w:p w14:paraId="7A42ACEB" w14:textId="5DAE258C" w:rsidR="002C64AB" w:rsidRPr="008806A3" w:rsidRDefault="002C64AB" w:rsidP="00822078">
            <w:pPr>
              <w:pStyle w:val="Tabletext"/>
              <w:keepNext/>
            </w:pPr>
            <w:r>
              <w:t>theta</w:t>
            </w:r>
          </w:p>
        </w:tc>
        <w:tc>
          <w:tcPr>
            <w:tcW w:w="2620" w:type="dxa"/>
            <w:shd w:val="clear" w:color="auto" w:fill="auto"/>
          </w:tcPr>
          <w:p w14:paraId="6AF0ADE0" w14:textId="72985D51" w:rsidR="002C64AB" w:rsidRPr="008806A3" w:rsidRDefault="00EA520C" w:rsidP="000B39C9">
            <w:pPr>
              <w:pStyle w:val="Tabletext"/>
              <w:keepNext/>
            </w:pPr>
            <w:hyperlink r:id="rId29" w:history="1">
              <w:r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5946BB">
              <w:t xml:space="preserve"> (USA and Canada)</w:t>
            </w:r>
          </w:p>
        </w:tc>
      </w:tr>
      <w:tr w:rsidR="00822078" w:rsidRPr="008806A3" w14:paraId="7E02087E" w14:textId="77777777" w:rsidTr="00DB3607">
        <w:trPr>
          <w:jc w:val="center"/>
        </w:trPr>
        <w:tc>
          <w:tcPr>
            <w:tcW w:w="987" w:type="dxa"/>
            <w:vMerge w:val="restart"/>
            <w:shd w:val="clear" w:color="auto" w:fill="auto"/>
          </w:tcPr>
          <w:p w14:paraId="083E8025" w14:textId="77777777" w:rsidR="00822078" w:rsidRPr="008806A3" w:rsidRDefault="00822078" w:rsidP="00822078">
            <w:pPr>
              <w:pStyle w:val="Tabletext"/>
            </w:pPr>
            <w:r w:rsidRPr="008806A3">
              <w:t>SG9</w:t>
            </w:r>
          </w:p>
        </w:tc>
        <w:tc>
          <w:tcPr>
            <w:tcW w:w="4710" w:type="dxa"/>
            <w:shd w:val="clear" w:color="auto" w:fill="auto"/>
          </w:tcPr>
          <w:p w14:paraId="60C6B6E6" w14:textId="77777777" w:rsidR="00822078" w:rsidRPr="008806A3" w:rsidRDefault="00822078" w:rsidP="00822078">
            <w:pPr>
              <w:pStyle w:val="Tabletext"/>
              <w:keepNext/>
              <w:rPr>
                <w:b/>
                <w:bCs/>
              </w:rPr>
            </w:pPr>
            <w:r w:rsidRPr="008806A3">
              <w:rPr>
                <w:b/>
                <w:bCs/>
              </w:rPr>
              <w:t>Retain:</w:t>
            </w:r>
          </w:p>
        </w:tc>
        <w:tc>
          <w:tcPr>
            <w:tcW w:w="1292" w:type="dxa"/>
          </w:tcPr>
          <w:p w14:paraId="42637CE2" w14:textId="77777777" w:rsidR="00822078" w:rsidRPr="008806A3" w:rsidRDefault="00822078" w:rsidP="00822078">
            <w:pPr>
              <w:pStyle w:val="Tabletext"/>
              <w:keepNext/>
            </w:pPr>
          </w:p>
        </w:tc>
        <w:tc>
          <w:tcPr>
            <w:tcW w:w="2620" w:type="dxa"/>
            <w:shd w:val="clear" w:color="auto" w:fill="auto"/>
          </w:tcPr>
          <w:p w14:paraId="7DBAB015" w14:textId="1BBBCE98" w:rsidR="00822078" w:rsidRPr="008806A3" w:rsidRDefault="00912228" w:rsidP="00822078">
            <w:pPr>
              <w:pStyle w:val="Tabletext"/>
              <w:keepNext/>
            </w:pPr>
            <w:hyperlink r:id="rId30" w:history="1">
              <w:r w:rsidR="00151B31" w:rsidRPr="00FA1BB2">
                <w:rPr>
                  <w:rStyle w:val="Hyperlink"/>
                  <w:rFonts w:ascii="Times New Roman" w:hAnsi="Times New Roman"/>
                </w:rPr>
                <w:t>RGWP-C5</w:t>
              </w:r>
            </w:hyperlink>
            <w:r w:rsidR="00151B31">
              <w:t xml:space="preserve"> (China)</w:t>
            </w:r>
          </w:p>
        </w:tc>
      </w:tr>
      <w:tr w:rsidR="00822078" w:rsidRPr="008806A3" w14:paraId="2BEB396C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F0CB526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158E3186" w14:textId="77777777" w:rsidR="00822078" w:rsidRPr="008806A3" w:rsidRDefault="00822078" w:rsidP="00822078">
            <w:pPr>
              <w:pStyle w:val="Tabletext"/>
              <w:keepNext/>
              <w:rPr>
                <w:b/>
                <w:bCs/>
              </w:rPr>
            </w:pPr>
            <w:r w:rsidRPr="008806A3">
              <w:rPr>
                <w:b/>
                <w:bCs/>
              </w:rPr>
              <w:t>Merge:</w:t>
            </w:r>
          </w:p>
        </w:tc>
        <w:tc>
          <w:tcPr>
            <w:tcW w:w="1292" w:type="dxa"/>
          </w:tcPr>
          <w:p w14:paraId="0B0E966F" w14:textId="77777777" w:rsidR="00822078" w:rsidRPr="008806A3" w:rsidRDefault="00822078" w:rsidP="00822078">
            <w:pPr>
              <w:pStyle w:val="Tabletext"/>
              <w:keepNext/>
            </w:pPr>
          </w:p>
        </w:tc>
        <w:tc>
          <w:tcPr>
            <w:tcW w:w="2620" w:type="dxa"/>
            <w:shd w:val="clear" w:color="auto" w:fill="auto"/>
          </w:tcPr>
          <w:p w14:paraId="49ADCF01" w14:textId="77777777" w:rsidR="00822078" w:rsidRPr="008806A3" w:rsidRDefault="00822078" w:rsidP="00822078">
            <w:pPr>
              <w:pStyle w:val="Tabletext"/>
              <w:keepNext/>
            </w:pPr>
          </w:p>
        </w:tc>
      </w:tr>
      <w:tr w:rsidR="00822078" w:rsidRPr="008806A3" w14:paraId="3A371D40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7A06B8D3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6EED79A0" w14:textId="77777777" w:rsidR="00822078" w:rsidRPr="008806A3" w:rsidRDefault="00822078" w:rsidP="00822078">
            <w:pPr>
              <w:pStyle w:val="Tabletext"/>
              <w:keepNext/>
              <w:ind w:left="284"/>
            </w:pPr>
            <w:r w:rsidRPr="008806A3">
              <w:t>m1) Move all SG9 into new SGI (SG9+SG16)</w:t>
            </w:r>
          </w:p>
        </w:tc>
        <w:tc>
          <w:tcPr>
            <w:tcW w:w="1292" w:type="dxa"/>
          </w:tcPr>
          <w:p w14:paraId="275FDC72" w14:textId="77777777" w:rsidR="00822078" w:rsidRPr="008806A3" w:rsidRDefault="00822078" w:rsidP="00822078">
            <w:pPr>
              <w:pStyle w:val="Tabletext"/>
              <w:keepNext/>
            </w:pPr>
            <w:proofErr w:type="spellStart"/>
            <w:r w:rsidRPr="008806A3">
              <w:t>SGdI</w:t>
            </w:r>
            <w:proofErr w:type="spellEnd"/>
          </w:p>
        </w:tc>
        <w:tc>
          <w:tcPr>
            <w:tcW w:w="2620" w:type="dxa"/>
            <w:shd w:val="clear" w:color="auto" w:fill="auto"/>
          </w:tcPr>
          <w:p w14:paraId="2398DBDB" w14:textId="7BCA8890" w:rsidR="00822078" w:rsidRPr="008806A3" w:rsidRDefault="00912228" w:rsidP="00822078">
            <w:pPr>
              <w:pStyle w:val="Tabletext"/>
              <w:keepNext/>
            </w:pPr>
            <w:hyperlink r:id="rId31" w:history="1">
              <w:r w:rsidR="00BD4E37" w:rsidRPr="00A33BA6">
                <w:rPr>
                  <w:rStyle w:val="Hyperlink"/>
                  <w:szCs w:val="22"/>
                </w:rPr>
                <w:t>TD717</w:t>
              </w:r>
            </w:hyperlink>
            <w:r w:rsidR="00822078" w:rsidRPr="008806A3">
              <w:t xml:space="preserve"> (TSBDir)</w:t>
            </w:r>
            <w:r w:rsidR="00822078" w:rsidRPr="008806A3">
              <w:br/>
            </w:r>
            <w:hyperlink r:id="rId32" w:history="1">
              <w:r w:rsidR="00BD4E37" w:rsidRPr="00A33BA6">
                <w:rPr>
                  <w:rStyle w:val="Hyperlink"/>
                  <w:szCs w:val="22"/>
                </w:rPr>
                <w:t>C117</w:t>
              </w:r>
            </w:hyperlink>
            <w:r w:rsidR="00822078" w:rsidRPr="008806A3">
              <w:t xml:space="preserve"> (Rep. of Korea)</w:t>
            </w:r>
          </w:p>
        </w:tc>
      </w:tr>
      <w:tr w:rsidR="00822078" w:rsidRPr="008806A3" w14:paraId="655042D4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6F69FF08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5069CD7E" w14:textId="198849AE" w:rsidR="00822078" w:rsidRPr="008806A3" w:rsidRDefault="00822078" w:rsidP="00822078">
            <w:pPr>
              <w:pStyle w:val="Tabletext"/>
              <w:ind w:left="284"/>
            </w:pPr>
            <w:r w:rsidRPr="008806A3">
              <w:t>m2) Move all SG9 into new SG</w:t>
            </w:r>
            <w:r w:rsidR="00D543C3">
              <w:t>D</w:t>
            </w:r>
          </w:p>
        </w:tc>
        <w:tc>
          <w:tcPr>
            <w:tcW w:w="1292" w:type="dxa"/>
          </w:tcPr>
          <w:p w14:paraId="05FD30B8" w14:textId="1C7F57C1" w:rsidR="00822078" w:rsidRPr="008806A3" w:rsidRDefault="00822078" w:rsidP="00822078">
            <w:pPr>
              <w:pStyle w:val="Tabletext"/>
            </w:pPr>
            <w:r w:rsidRPr="008806A3">
              <w:t>SG</w:t>
            </w:r>
            <w:r w:rsidR="00D543C3">
              <w:t>D</w:t>
            </w:r>
          </w:p>
        </w:tc>
        <w:tc>
          <w:tcPr>
            <w:tcW w:w="2620" w:type="dxa"/>
            <w:shd w:val="clear" w:color="auto" w:fill="auto"/>
          </w:tcPr>
          <w:p w14:paraId="5D42C36E" w14:textId="73408275" w:rsidR="00D543C3" w:rsidRPr="008806A3" w:rsidRDefault="00EA520C" w:rsidP="00822078">
            <w:pPr>
              <w:pStyle w:val="Tabletext"/>
            </w:pPr>
            <w:hyperlink r:id="rId33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D543C3">
              <w:t xml:space="preserve"> (UK)</w:t>
            </w:r>
          </w:p>
        </w:tc>
      </w:tr>
      <w:tr w:rsidR="00822078" w:rsidRPr="008806A3" w14:paraId="2F42D149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5320A01F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25ABAEB0" w14:textId="0BA6F794" w:rsidR="00822078" w:rsidRPr="008806A3" w:rsidRDefault="00FF28C7" w:rsidP="00822078">
            <w:pPr>
              <w:pStyle w:val="Tabletext"/>
              <w:ind w:left="284"/>
            </w:pPr>
            <w:r>
              <w:t>m3) m</w:t>
            </w:r>
            <w:r w:rsidR="00822078">
              <w:t>erge SG9+SG16</w:t>
            </w:r>
          </w:p>
        </w:tc>
        <w:tc>
          <w:tcPr>
            <w:tcW w:w="1292" w:type="dxa"/>
          </w:tcPr>
          <w:p w14:paraId="46595F38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6DA6B38B" w14:textId="0D1B4101" w:rsidR="00822078" w:rsidRPr="008806A3" w:rsidRDefault="00912228" w:rsidP="00822078">
            <w:pPr>
              <w:pStyle w:val="Tabletext"/>
            </w:pPr>
            <w:hyperlink r:id="rId34" w:history="1">
              <w:r w:rsidR="00EA520C" w:rsidRPr="0013033B">
                <w:rPr>
                  <w:rStyle w:val="Hyperlink"/>
                  <w:rFonts w:ascii="Times New Roman" w:hAnsi="Times New Roman"/>
                </w:rPr>
                <w:t>RGWP-C1</w:t>
              </w:r>
            </w:hyperlink>
            <w:r w:rsidR="00822078">
              <w:t xml:space="preserve"> (Mexico)</w:t>
            </w:r>
          </w:p>
        </w:tc>
      </w:tr>
      <w:tr w:rsidR="002C64AB" w:rsidRPr="008806A3" w14:paraId="4BE30C9B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7ABA006C" w14:textId="77777777" w:rsidR="002C64AB" w:rsidRPr="008806A3" w:rsidRDefault="002C64AB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4CAF36B4" w14:textId="3AEEDA9B" w:rsidR="002C64AB" w:rsidRDefault="002C64AB" w:rsidP="00822078">
            <w:pPr>
              <w:pStyle w:val="Tabletext"/>
              <w:ind w:left="284"/>
            </w:pPr>
            <w:r w:rsidRPr="008806A3">
              <w:t>m</w:t>
            </w:r>
            <w:r>
              <w:t>4</w:t>
            </w:r>
            <w:r w:rsidRPr="008806A3">
              <w:t>) Move all SG9 into new</w:t>
            </w:r>
            <w:r>
              <w:t xml:space="preserve"> delta</w:t>
            </w:r>
          </w:p>
        </w:tc>
        <w:tc>
          <w:tcPr>
            <w:tcW w:w="1292" w:type="dxa"/>
          </w:tcPr>
          <w:p w14:paraId="78D280D0" w14:textId="346563E5" w:rsidR="002C64AB" w:rsidRPr="008806A3" w:rsidRDefault="002C64AB" w:rsidP="00822078">
            <w:pPr>
              <w:pStyle w:val="Tabletext"/>
            </w:pPr>
            <w:r>
              <w:t>delta</w:t>
            </w:r>
          </w:p>
        </w:tc>
        <w:tc>
          <w:tcPr>
            <w:tcW w:w="2620" w:type="dxa"/>
            <w:shd w:val="clear" w:color="auto" w:fill="auto"/>
          </w:tcPr>
          <w:p w14:paraId="3EA49B35" w14:textId="6727C9B2" w:rsidR="002C64AB" w:rsidRDefault="00EA520C" w:rsidP="00822078">
            <w:pPr>
              <w:pStyle w:val="Tabletext"/>
            </w:pPr>
            <w:hyperlink r:id="rId35" w:history="1">
              <w:r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5946BB">
              <w:t xml:space="preserve"> (USA and Canada)</w:t>
            </w:r>
          </w:p>
        </w:tc>
      </w:tr>
      <w:tr w:rsidR="00822078" w:rsidRPr="008806A3" w14:paraId="2835070C" w14:textId="77777777" w:rsidTr="00DB3607">
        <w:trPr>
          <w:jc w:val="center"/>
        </w:trPr>
        <w:tc>
          <w:tcPr>
            <w:tcW w:w="987" w:type="dxa"/>
            <w:vMerge w:val="restart"/>
            <w:shd w:val="clear" w:color="auto" w:fill="auto"/>
          </w:tcPr>
          <w:p w14:paraId="44DFC61F" w14:textId="77777777" w:rsidR="00822078" w:rsidRPr="008806A3" w:rsidRDefault="00822078" w:rsidP="00822078">
            <w:pPr>
              <w:pStyle w:val="Tabletext"/>
            </w:pPr>
            <w:bookmarkStart w:id="3" w:name="_GoBack"/>
            <w:bookmarkEnd w:id="3"/>
            <w:r w:rsidRPr="008806A3">
              <w:t>SG11</w:t>
            </w:r>
          </w:p>
        </w:tc>
        <w:tc>
          <w:tcPr>
            <w:tcW w:w="4710" w:type="dxa"/>
            <w:shd w:val="clear" w:color="auto" w:fill="auto"/>
          </w:tcPr>
          <w:p w14:paraId="57C070C5" w14:textId="77777777" w:rsidR="00822078" w:rsidRPr="008806A3" w:rsidRDefault="00822078" w:rsidP="00822078">
            <w:pPr>
              <w:pStyle w:val="Tabletext"/>
              <w:rPr>
                <w:b/>
                <w:bCs/>
              </w:rPr>
            </w:pPr>
            <w:r w:rsidRPr="008806A3">
              <w:rPr>
                <w:b/>
                <w:bCs/>
              </w:rPr>
              <w:t>Retain:</w:t>
            </w:r>
          </w:p>
        </w:tc>
        <w:tc>
          <w:tcPr>
            <w:tcW w:w="1292" w:type="dxa"/>
          </w:tcPr>
          <w:p w14:paraId="0CB329C9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2B66673F" w14:textId="5250869E" w:rsidR="00822078" w:rsidRDefault="00151B31" w:rsidP="00822078">
            <w:pPr>
              <w:pStyle w:val="Tabletext"/>
            </w:pPr>
            <w:hyperlink r:id="rId36" w:history="1">
              <w:r w:rsidRPr="00151B31">
                <w:rPr>
                  <w:rStyle w:val="Hyperlink"/>
                  <w:rFonts w:ascii="Times New Roman" w:hAnsi="Times New Roman"/>
                </w:rPr>
                <w:t>С125</w:t>
              </w:r>
            </w:hyperlink>
            <w:r w:rsidRPr="00151B31">
              <w:t xml:space="preserve"> (Russia)</w:t>
            </w:r>
          </w:p>
          <w:p w14:paraId="5056ACEE" w14:textId="1502BE60" w:rsidR="00DB796C" w:rsidRPr="008806A3" w:rsidRDefault="00912228" w:rsidP="00822078">
            <w:pPr>
              <w:pStyle w:val="Tabletext"/>
            </w:pPr>
            <w:hyperlink r:id="rId37" w:history="1">
              <w:r w:rsidR="00151B31" w:rsidRPr="00FA1BB2">
                <w:rPr>
                  <w:rStyle w:val="Hyperlink"/>
                  <w:rFonts w:ascii="Times New Roman" w:hAnsi="Times New Roman"/>
                </w:rPr>
                <w:t>RGWP-C5</w:t>
              </w:r>
            </w:hyperlink>
            <w:r w:rsidR="00151B31">
              <w:t xml:space="preserve"> (China)</w:t>
            </w:r>
          </w:p>
        </w:tc>
      </w:tr>
      <w:tr w:rsidR="00822078" w:rsidRPr="008806A3" w14:paraId="37EF4DDF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155C1002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07DEDC7F" w14:textId="77777777" w:rsidR="00822078" w:rsidRPr="008806A3" w:rsidRDefault="00822078" w:rsidP="00822078">
            <w:pPr>
              <w:pStyle w:val="Tabletext"/>
              <w:rPr>
                <w:b/>
                <w:bCs/>
              </w:rPr>
            </w:pPr>
            <w:r w:rsidRPr="008806A3">
              <w:rPr>
                <w:b/>
                <w:bCs/>
              </w:rPr>
              <w:t>Merge:</w:t>
            </w:r>
          </w:p>
        </w:tc>
        <w:tc>
          <w:tcPr>
            <w:tcW w:w="1292" w:type="dxa"/>
          </w:tcPr>
          <w:p w14:paraId="0BBD975B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03643FC6" w14:textId="77777777" w:rsidR="00822078" w:rsidRPr="008806A3" w:rsidRDefault="00822078" w:rsidP="00822078">
            <w:pPr>
              <w:pStyle w:val="Tabletext"/>
            </w:pPr>
          </w:p>
        </w:tc>
      </w:tr>
      <w:tr w:rsidR="00822078" w:rsidRPr="008806A3" w14:paraId="06FB9FE8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728B2DAA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6063C1CD" w14:textId="390E3BEC" w:rsidR="00822078" w:rsidRPr="008806A3" w:rsidRDefault="00822078" w:rsidP="00822078">
            <w:pPr>
              <w:pStyle w:val="Tabletext"/>
              <w:ind w:left="284"/>
            </w:pPr>
            <w:r w:rsidRPr="008806A3">
              <w:t>m1) Move all SG11 (Control &amp; Management Protocol, C&amp;I and Counterfeit) into new SGIII (SG11+SG13)</w:t>
            </w:r>
          </w:p>
        </w:tc>
        <w:tc>
          <w:tcPr>
            <w:tcW w:w="1292" w:type="dxa"/>
          </w:tcPr>
          <w:p w14:paraId="6E0EB6CD" w14:textId="77777777" w:rsidR="00822078" w:rsidRPr="008806A3" w:rsidRDefault="00822078" w:rsidP="00822078">
            <w:pPr>
              <w:pStyle w:val="Tabletext"/>
            </w:pPr>
            <w:proofErr w:type="spellStart"/>
            <w:r w:rsidRPr="008806A3">
              <w:t>SGdIII</w:t>
            </w:r>
            <w:proofErr w:type="spellEnd"/>
          </w:p>
        </w:tc>
        <w:tc>
          <w:tcPr>
            <w:tcW w:w="2620" w:type="dxa"/>
            <w:shd w:val="clear" w:color="auto" w:fill="auto"/>
          </w:tcPr>
          <w:p w14:paraId="4587D4CD" w14:textId="4C6CFFDF" w:rsidR="00822078" w:rsidRPr="008806A3" w:rsidRDefault="00912228" w:rsidP="00822078">
            <w:pPr>
              <w:pStyle w:val="Tabletext"/>
            </w:pPr>
            <w:hyperlink r:id="rId38" w:history="1">
              <w:r w:rsidR="00BD4E37" w:rsidRPr="00A33BA6">
                <w:rPr>
                  <w:rStyle w:val="Hyperlink"/>
                  <w:szCs w:val="22"/>
                </w:rPr>
                <w:t>TD717</w:t>
              </w:r>
            </w:hyperlink>
            <w:r w:rsidR="00822078" w:rsidRPr="008806A3">
              <w:t xml:space="preserve"> (TSBDir) </w:t>
            </w:r>
            <w:r w:rsidR="00822078" w:rsidRPr="008806A3">
              <w:br/>
            </w:r>
            <w:hyperlink r:id="rId39" w:history="1">
              <w:r w:rsidR="00BD4E37" w:rsidRPr="00A33BA6">
                <w:rPr>
                  <w:rStyle w:val="Hyperlink"/>
                  <w:szCs w:val="22"/>
                </w:rPr>
                <w:t>C117</w:t>
              </w:r>
            </w:hyperlink>
            <w:r w:rsidR="00822078" w:rsidRPr="008806A3">
              <w:t xml:space="preserve"> (Rep. of Korea)</w:t>
            </w:r>
          </w:p>
        </w:tc>
      </w:tr>
      <w:tr w:rsidR="00822078" w:rsidRPr="008806A3" w14:paraId="5DBE0F5C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9C21A08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166D7F7F" w14:textId="77777777" w:rsidR="00822078" w:rsidRPr="008806A3" w:rsidRDefault="00822078" w:rsidP="00822078">
            <w:pPr>
              <w:pStyle w:val="Tabletext"/>
              <w:rPr>
                <w:b/>
                <w:bCs/>
              </w:rPr>
            </w:pPr>
            <w:r w:rsidRPr="008806A3">
              <w:rPr>
                <w:b/>
                <w:bCs/>
              </w:rPr>
              <w:t>Transfer</w:t>
            </w:r>
          </w:p>
        </w:tc>
        <w:tc>
          <w:tcPr>
            <w:tcW w:w="1292" w:type="dxa"/>
          </w:tcPr>
          <w:p w14:paraId="01C0F5C5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62A136BE" w14:textId="77777777" w:rsidR="00822078" w:rsidRPr="008806A3" w:rsidRDefault="00822078" w:rsidP="00822078">
            <w:pPr>
              <w:pStyle w:val="Tabletext"/>
            </w:pPr>
          </w:p>
        </w:tc>
      </w:tr>
      <w:tr w:rsidR="00822078" w:rsidRPr="008806A3" w14:paraId="3503D6D7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6686B8D6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596DE78C" w14:textId="4A83AF31" w:rsidR="00822078" w:rsidRPr="008806A3" w:rsidRDefault="003E014B" w:rsidP="00822078">
            <w:pPr>
              <w:pStyle w:val="Tabletext"/>
              <w:ind w:left="284"/>
            </w:pPr>
            <w:r w:rsidRPr="008806A3">
              <w:t>t</w:t>
            </w:r>
            <w:r>
              <w:t>1</w:t>
            </w:r>
            <w:r w:rsidR="00822078" w:rsidRPr="008806A3">
              <w:t xml:space="preserve">) Move </w:t>
            </w:r>
            <w:r w:rsidR="00253DEB" w:rsidRPr="008806A3">
              <w:t xml:space="preserve">protocols and signalling </w:t>
            </w:r>
            <w:r w:rsidR="00253DEB">
              <w:t xml:space="preserve">and </w:t>
            </w:r>
            <w:r w:rsidR="00822078" w:rsidRPr="008806A3">
              <w:t>test specifications, C&amp;I testing, technologies and services into new SG5</w:t>
            </w:r>
            <w:r w:rsidR="00253DEB">
              <w:t>/E</w:t>
            </w:r>
          </w:p>
        </w:tc>
        <w:tc>
          <w:tcPr>
            <w:tcW w:w="1292" w:type="dxa"/>
          </w:tcPr>
          <w:p w14:paraId="6858BEB9" w14:textId="38E4C3AB" w:rsidR="00822078" w:rsidRPr="008806A3" w:rsidRDefault="00822078" w:rsidP="00822078">
            <w:pPr>
              <w:pStyle w:val="Tabletext"/>
            </w:pPr>
            <w:r w:rsidRPr="008806A3">
              <w:t>SG</w:t>
            </w:r>
            <w:r w:rsidR="00253DEB">
              <w:t>E</w:t>
            </w:r>
          </w:p>
        </w:tc>
        <w:tc>
          <w:tcPr>
            <w:tcW w:w="2620" w:type="dxa"/>
            <w:shd w:val="clear" w:color="auto" w:fill="auto"/>
          </w:tcPr>
          <w:p w14:paraId="2F99A962" w14:textId="3768A510" w:rsidR="00253DEB" w:rsidRPr="008806A3" w:rsidRDefault="00EA520C" w:rsidP="00822078">
            <w:pPr>
              <w:pStyle w:val="Tabletext"/>
            </w:pPr>
            <w:hyperlink r:id="rId40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253DEB">
              <w:t xml:space="preserve"> (UK)</w:t>
            </w:r>
          </w:p>
        </w:tc>
      </w:tr>
      <w:tr w:rsidR="00822078" w:rsidRPr="008806A3" w14:paraId="5DA12FDE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6F55BF75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479EE50A" w14:textId="4491202B" w:rsidR="00822078" w:rsidRPr="008806A3" w:rsidRDefault="003E014B" w:rsidP="00822078">
            <w:pPr>
              <w:pStyle w:val="Tabletext"/>
              <w:ind w:left="284"/>
            </w:pPr>
            <w:r w:rsidRPr="008806A3">
              <w:t>t</w:t>
            </w:r>
            <w:r>
              <w:t>2</w:t>
            </w:r>
            <w:r w:rsidR="00822078" w:rsidRPr="008806A3">
              <w:t>) Move combatting counterfeiting of ICT devices and use of stolen ICT devices into new SG8</w:t>
            </w:r>
            <w:r w:rsidR="00D543C3">
              <w:t>/H</w:t>
            </w:r>
          </w:p>
        </w:tc>
        <w:tc>
          <w:tcPr>
            <w:tcW w:w="1292" w:type="dxa"/>
          </w:tcPr>
          <w:p w14:paraId="35C57C16" w14:textId="0E8BE4CB" w:rsidR="00822078" w:rsidRPr="008806A3" w:rsidRDefault="00822078" w:rsidP="00822078">
            <w:pPr>
              <w:pStyle w:val="Tabletext"/>
            </w:pPr>
            <w:r w:rsidRPr="008806A3">
              <w:t>SG</w:t>
            </w:r>
            <w:r w:rsidR="00D543C3">
              <w:t>H</w:t>
            </w:r>
          </w:p>
        </w:tc>
        <w:tc>
          <w:tcPr>
            <w:tcW w:w="2620" w:type="dxa"/>
            <w:shd w:val="clear" w:color="auto" w:fill="auto"/>
          </w:tcPr>
          <w:p w14:paraId="74362E75" w14:textId="3315BA41" w:rsidR="00D543C3" w:rsidRPr="008806A3" w:rsidRDefault="00EA520C" w:rsidP="00822078">
            <w:pPr>
              <w:pStyle w:val="Tabletext"/>
            </w:pPr>
            <w:hyperlink r:id="rId41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D543C3">
              <w:t xml:space="preserve"> (UK)</w:t>
            </w:r>
          </w:p>
        </w:tc>
      </w:tr>
      <w:tr w:rsidR="00822078" w:rsidRPr="008806A3" w14:paraId="1141E657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0BB6511C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6C526381" w14:textId="075CA877" w:rsidR="00822078" w:rsidRPr="008806A3" w:rsidRDefault="001D54C6" w:rsidP="00822078">
            <w:pPr>
              <w:pStyle w:val="Tabletext"/>
              <w:ind w:left="284"/>
            </w:pPr>
            <w:r>
              <w:t>t</w:t>
            </w:r>
            <w:r w:rsidR="003E014B">
              <w:t>3</w:t>
            </w:r>
            <w:r>
              <w:t xml:space="preserve">) Move WP1/11 and 2/11 into </w:t>
            </w:r>
            <w:r w:rsidR="003E014B">
              <w:t xml:space="preserve">new </w:t>
            </w:r>
            <w:r>
              <w:t>epsilon</w:t>
            </w:r>
          </w:p>
        </w:tc>
        <w:tc>
          <w:tcPr>
            <w:tcW w:w="1292" w:type="dxa"/>
          </w:tcPr>
          <w:p w14:paraId="2FC03EE1" w14:textId="4E6FA822" w:rsidR="00822078" w:rsidRPr="008806A3" w:rsidRDefault="001D54C6" w:rsidP="00822078">
            <w:pPr>
              <w:pStyle w:val="Tabletext"/>
            </w:pPr>
            <w:r>
              <w:t>epsilon</w:t>
            </w:r>
          </w:p>
        </w:tc>
        <w:tc>
          <w:tcPr>
            <w:tcW w:w="2620" w:type="dxa"/>
            <w:shd w:val="clear" w:color="auto" w:fill="auto"/>
          </w:tcPr>
          <w:p w14:paraId="7D3910AE" w14:textId="297B9647" w:rsidR="00822078" w:rsidRPr="008806A3" w:rsidRDefault="00912228" w:rsidP="00822078">
            <w:pPr>
              <w:pStyle w:val="Tabletext"/>
            </w:pPr>
            <w:hyperlink r:id="rId42" w:history="1">
              <w:r w:rsidR="00EA520C"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5946BB">
              <w:t xml:space="preserve"> (USA and Canada)</w:t>
            </w:r>
          </w:p>
        </w:tc>
      </w:tr>
      <w:tr w:rsidR="001D54C6" w:rsidRPr="008806A3" w14:paraId="0B1DE3FB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376914E" w14:textId="77777777" w:rsidR="001D54C6" w:rsidRPr="008806A3" w:rsidRDefault="001D54C6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16B12425" w14:textId="317A6F9A" w:rsidR="001D54C6" w:rsidRPr="008806A3" w:rsidRDefault="001D54C6" w:rsidP="00822078">
            <w:pPr>
              <w:pStyle w:val="Tabletext"/>
              <w:ind w:left="284"/>
            </w:pPr>
            <w:r>
              <w:t>t</w:t>
            </w:r>
            <w:r w:rsidR="003E014B">
              <w:t>4</w:t>
            </w:r>
            <w:r>
              <w:t xml:space="preserve">) Move WP3/11 into </w:t>
            </w:r>
            <w:r w:rsidR="003E014B">
              <w:t xml:space="preserve">new </w:t>
            </w:r>
            <w:r>
              <w:t>zeta</w:t>
            </w:r>
          </w:p>
        </w:tc>
        <w:tc>
          <w:tcPr>
            <w:tcW w:w="1292" w:type="dxa"/>
          </w:tcPr>
          <w:p w14:paraId="24C46BDF" w14:textId="58C1F557" w:rsidR="001D54C6" w:rsidRPr="008806A3" w:rsidRDefault="001D54C6" w:rsidP="00822078">
            <w:pPr>
              <w:pStyle w:val="Tabletext"/>
            </w:pPr>
            <w:r>
              <w:t>zeta</w:t>
            </w:r>
          </w:p>
        </w:tc>
        <w:tc>
          <w:tcPr>
            <w:tcW w:w="2620" w:type="dxa"/>
            <w:shd w:val="clear" w:color="auto" w:fill="auto"/>
          </w:tcPr>
          <w:p w14:paraId="1E6B07FB" w14:textId="47F7588C" w:rsidR="001D54C6" w:rsidRPr="008806A3" w:rsidRDefault="00EA520C" w:rsidP="00822DDB">
            <w:pPr>
              <w:pStyle w:val="Tabletext"/>
            </w:pPr>
            <w:hyperlink r:id="rId43" w:history="1">
              <w:r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5946BB">
              <w:t xml:space="preserve"> (USA and Canada)</w:t>
            </w:r>
          </w:p>
        </w:tc>
      </w:tr>
      <w:tr w:rsidR="00822078" w:rsidRPr="008806A3" w14:paraId="22123DED" w14:textId="77777777" w:rsidTr="00DB3607">
        <w:trPr>
          <w:jc w:val="center"/>
        </w:trPr>
        <w:tc>
          <w:tcPr>
            <w:tcW w:w="987" w:type="dxa"/>
            <w:vMerge w:val="restart"/>
            <w:shd w:val="clear" w:color="auto" w:fill="auto"/>
          </w:tcPr>
          <w:p w14:paraId="1386C50F" w14:textId="77777777" w:rsidR="00822078" w:rsidRPr="008806A3" w:rsidRDefault="00822078" w:rsidP="00822078">
            <w:pPr>
              <w:pStyle w:val="Tabletext"/>
              <w:keepNext/>
            </w:pPr>
            <w:r w:rsidRPr="008806A3">
              <w:t>SG12</w:t>
            </w:r>
          </w:p>
        </w:tc>
        <w:tc>
          <w:tcPr>
            <w:tcW w:w="4710" w:type="dxa"/>
            <w:shd w:val="clear" w:color="auto" w:fill="auto"/>
          </w:tcPr>
          <w:p w14:paraId="34429815" w14:textId="77777777" w:rsidR="00822078" w:rsidRPr="008806A3" w:rsidRDefault="00822078" w:rsidP="00822078">
            <w:pPr>
              <w:pStyle w:val="Tabletext"/>
              <w:keepNext/>
              <w:rPr>
                <w:i/>
                <w:iCs/>
              </w:rPr>
            </w:pPr>
            <w:r w:rsidRPr="008806A3">
              <w:rPr>
                <w:b/>
                <w:bCs/>
              </w:rPr>
              <w:t>Retain:</w:t>
            </w:r>
          </w:p>
        </w:tc>
        <w:tc>
          <w:tcPr>
            <w:tcW w:w="1292" w:type="dxa"/>
          </w:tcPr>
          <w:p w14:paraId="79D129FA" w14:textId="77777777" w:rsidR="00822078" w:rsidRPr="008806A3" w:rsidRDefault="00822078" w:rsidP="00822078">
            <w:pPr>
              <w:pStyle w:val="Tabletext"/>
              <w:keepNext/>
            </w:pPr>
          </w:p>
        </w:tc>
        <w:tc>
          <w:tcPr>
            <w:tcW w:w="2620" w:type="dxa"/>
            <w:shd w:val="clear" w:color="auto" w:fill="auto"/>
          </w:tcPr>
          <w:p w14:paraId="7EA5FE3D" w14:textId="3BA474D5" w:rsidR="00822078" w:rsidRDefault="00912228" w:rsidP="00822078">
            <w:pPr>
              <w:pStyle w:val="Tabletext"/>
              <w:keepNext/>
            </w:pPr>
            <w:hyperlink r:id="rId44" w:history="1">
              <w:r w:rsidR="00EA520C" w:rsidRPr="0013033B">
                <w:rPr>
                  <w:rStyle w:val="Hyperlink"/>
                  <w:rFonts w:ascii="Times New Roman" w:hAnsi="Times New Roman"/>
                </w:rPr>
                <w:t>RGWP-C1</w:t>
              </w:r>
            </w:hyperlink>
            <w:r w:rsidR="00822078">
              <w:t xml:space="preserve"> (Mexico)</w:t>
            </w:r>
          </w:p>
          <w:p w14:paraId="68445F8B" w14:textId="6C47BD65" w:rsidR="00DB796C" w:rsidRPr="008806A3" w:rsidRDefault="00912228" w:rsidP="00822078">
            <w:pPr>
              <w:pStyle w:val="Tabletext"/>
              <w:keepNext/>
            </w:pPr>
            <w:hyperlink r:id="rId45" w:history="1">
              <w:r w:rsidR="00151B31" w:rsidRPr="00FA1BB2">
                <w:rPr>
                  <w:rStyle w:val="Hyperlink"/>
                  <w:rFonts w:ascii="Times New Roman" w:hAnsi="Times New Roman"/>
                </w:rPr>
                <w:t>RGWP-C5</w:t>
              </w:r>
            </w:hyperlink>
            <w:r w:rsidR="00151B31">
              <w:t xml:space="preserve"> (China)</w:t>
            </w:r>
          </w:p>
        </w:tc>
      </w:tr>
      <w:tr w:rsidR="00822078" w:rsidRPr="008806A3" w14:paraId="25FEB1E8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30DE6C30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5FE94507" w14:textId="77777777" w:rsidR="00822078" w:rsidRPr="008806A3" w:rsidRDefault="00822078" w:rsidP="00822078">
            <w:pPr>
              <w:pStyle w:val="Tabletext"/>
              <w:rPr>
                <w:i/>
              </w:rPr>
            </w:pPr>
            <w:r w:rsidRPr="008806A3">
              <w:rPr>
                <w:b/>
                <w:bCs/>
              </w:rPr>
              <w:t>Merge:</w:t>
            </w:r>
          </w:p>
        </w:tc>
        <w:tc>
          <w:tcPr>
            <w:tcW w:w="1292" w:type="dxa"/>
          </w:tcPr>
          <w:p w14:paraId="130A0459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025585E7" w14:textId="77777777" w:rsidR="00822078" w:rsidRPr="008806A3" w:rsidRDefault="00822078" w:rsidP="00822078">
            <w:pPr>
              <w:pStyle w:val="Tabletext"/>
            </w:pPr>
          </w:p>
        </w:tc>
      </w:tr>
      <w:tr w:rsidR="00822078" w:rsidRPr="008806A3" w14:paraId="0E3A8023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36FBD399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75F1558B" w14:textId="1531FAA9" w:rsidR="00822078" w:rsidRPr="008806A3" w:rsidRDefault="00822078" w:rsidP="00822078">
            <w:pPr>
              <w:pStyle w:val="Tabletext"/>
              <w:ind w:left="284"/>
              <w:rPr>
                <w:i/>
              </w:rPr>
            </w:pPr>
            <w:r w:rsidRPr="008806A3">
              <w:t>m1) move all SG12 (Subjective Assessment,</w:t>
            </w:r>
            <w:r w:rsidRPr="008806A3">
              <w:rPr>
                <w:rFonts w:asciiTheme="minorHAnsi" w:eastAsiaTheme="minorEastAsia" w:hAnsi="Calibri" w:cstheme="minorBidi"/>
                <w:color w:val="000000" w:themeColor="text1"/>
                <w:kern w:val="24"/>
                <w:sz w:val="28"/>
                <w:szCs w:val="28"/>
                <w:lang w:eastAsia="ja-JP"/>
              </w:rPr>
              <w:t xml:space="preserve"> </w:t>
            </w:r>
            <w:r w:rsidRPr="008806A3">
              <w:t>Objective Models) into new SGV (SG5+SG12+SG17)</w:t>
            </w:r>
          </w:p>
        </w:tc>
        <w:tc>
          <w:tcPr>
            <w:tcW w:w="1292" w:type="dxa"/>
          </w:tcPr>
          <w:p w14:paraId="466BA1D8" w14:textId="77777777" w:rsidR="00822078" w:rsidRPr="008806A3" w:rsidRDefault="00822078" w:rsidP="00822078">
            <w:pPr>
              <w:pStyle w:val="Tabletext"/>
            </w:pPr>
            <w:proofErr w:type="spellStart"/>
            <w:r w:rsidRPr="008806A3">
              <w:t>SGdV</w:t>
            </w:r>
            <w:proofErr w:type="spellEnd"/>
          </w:p>
        </w:tc>
        <w:tc>
          <w:tcPr>
            <w:tcW w:w="2620" w:type="dxa"/>
            <w:shd w:val="clear" w:color="auto" w:fill="auto"/>
          </w:tcPr>
          <w:p w14:paraId="2A2CA81F" w14:textId="5BF9B6B2" w:rsidR="00822078" w:rsidRPr="008806A3" w:rsidRDefault="00912228" w:rsidP="00822078">
            <w:pPr>
              <w:pStyle w:val="Tabletext"/>
            </w:pPr>
            <w:hyperlink r:id="rId46" w:history="1">
              <w:r w:rsidR="00BD4E37" w:rsidRPr="00A33BA6">
                <w:rPr>
                  <w:rStyle w:val="Hyperlink"/>
                  <w:szCs w:val="22"/>
                </w:rPr>
                <w:t>TD717</w:t>
              </w:r>
            </w:hyperlink>
            <w:r w:rsidR="00822078" w:rsidRPr="008806A3">
              <w:t xml:space="preserve"> (TSBDir)</w:t>
            </w:r>
          </w:p>
        </w:tc>
      </w:tr>
      <w:tr w:rsidR="00822078" w:rsidRPr="008806A3" w14:paraId="254AB1A6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75526E24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76585A74" w14:textId="38212432" w:rsidR="00822078" w:rsidRPr="008806A3" w:rsidRDefault="00822078" w:rsidP="00822078">
            <w:pPr>
              <w:pStyle w:val="Tabletext"/>
              <w:ind w:left="284"/>
            </w:pPr>
          </w:p>
        </w:tc>
        <w:tc>
          <w:tcPr>
            <w:tcW w:w="1292" w:type="dxa"/>
          </w:tcPr>
          <w:p w14:paraId="36930C40" w14:textId="6A765692" w:rsidR="00822078" w:rsidRPr="008806A3" w:rsidRDefault="00822078" w:rsidP="00822078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4249D3AF" w14:textId="58E41905" w:rsidR="00822078" w:rsidRPr="008806A3" w:rsidRDefault="00822078" w:rsidP="00822078">
            <w:pPr>
              <w:pStyle w:val="Tabletext"/>
            </w:pPr>
          </w:p>
        </w:tc>
      </w:tr>
      <w:tr w:rsidR="002C64AB" w:rsidRPr="008806A3" w14:paraId="7CFDD96E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F4E3C52" w14:textId="77777777" w:rsidR="002C64AB" w:rsidRPr="008806A3" w:rsidRDefault="002C64AB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676CEC8E" w14:textId="262934A0" w:rsidR="002C64AB" w:rsidRPr="008806A3" w:rsidRDefault="002C64AB" w:rsidP="00822078">
            <w:pPr>
              <w:pStyle w:val="Tabletext"/>
              <w:ind w:left="284"/>
            </w:pPr>
            <w:r w:rsidRPr="008806A3">
              <w:t>m</w:t>
            </w:r>
            <w:r>
              <w:t>3</w:t>
            </w:r>
            <w:r w:rsidRPr="008806A3">
              <w:t>) move all SG12 into</w:t>
            </w:r>
            <w:r>
              <w:t xml:space="preserve"> zeta</w:t>
            </w:r>
          </w:p>
        </w:tc>
        <w:tc>
          <w:tcPr>
            <w:tcW w:w="1292" w:type="dxa"/>
          </w:tcPr>
          <w:p w14:paraId="58BBEA76" w14:textId="61D4E645" w:rsidR="002C64AB" w:rsidRPr="008806A3" w:rsidRDefault="002C64AB" w:rsidP="00822078">
            <w:pPr>
              <w:pStyle w:val="Tabletext"/>
            </w:pPr>
            <w:r>
              <w:t>zeta</w:t>
            </w:r>
          </w:p>
        </w:tc>
        <w:tc>
          <w:tcPr>
            <w:tcW w:w="2620" w:type="dxa"/>
            <w:shd w:val="clear" w:color="auto" w:fill="auto"/>
          </w:tcPr>
          <w:p w14:paraId="3C1E99C4" w14:textId="419C1C47" w:rsidR="002C64AB" w:rsidRPr="008806A3" w:rsidRDefault="00EA520C" w:rsidP="00822078">
            <w:pPr>
              <w:pStyle w:val="Tabletext"/>
            </w:pPr>
            <w:hyperlink r:id="rId47" w:history="1">
              <w:r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A63178">
              <w:t xml:space="preserve"> (USA and Canada)</w:t>
            </w:r>
          </w:p>
        </w:tc>
      </w:tr>
      <w:tr w:rsidR="00822078" w:rsidRPr="008806A3" w14:paraId="4BBFCD15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3D8DF550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0A08C6E5" w14:textId="67A900D1" w:rsidR="00822078" w:rsidRPr="008806A3" w:rsidRDefault="00D543C3" w:rsidP="00822078">
            <w:pPr>
              <w:pStyle w:val="Tabletext"/>
              <w:ind w:left="284"/>
            </w:pPr>
            <w:r w:rsidRPr="008806A3">
              <w:rPr>
                <w:b/>
                <w:bCs/>
              </w:rPr>
              <w:t>Transfer:</w:t>
            </w:r>
          </w:p>
        </w:tc>
        <w:tc>
          <w:tcPr>
            <w:tcW w:w="1292" w:type="dxa"/>
          </w:tcPr>
          <w:p w14:paraId="0DC307F3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0E14B711" w14:textId="77777777" w:rsidR="00822078" w:rsidRPr="008806A3" w:rsidRDefault="00822078" w:rsidP="00822078">
            <w:pPr>
              <w:pStyle w:val="Tabletext"/>
            </w:pPr>
          </w:p>
        </w:tc>
      </w:tr>
      <w:tr w:rsidR="00D543C3" w:rsidRPr="008806A3" w14:paraId="00FDED8D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1A25A9B5" w14:textId="77777777" w:rsidR="00D543C3" w:rsidRPr="008806A3" w:rsidRDefault="00D543C3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31EC329C" w14:textId="409BAAAE" w:rsidR="00D543C3" w:rsidRPr="008806A3" w:rsidRDefault="00D543C3" w:rsidP="00822078">
            <w:pPr>
              <w:pStyle w:val="Tabletext"/>
              <w:ind w:left="284"/>
            </w:pPr>
            <w:r>
              <w:t xml:space="preserve">t1) move </w:t>
            </w:r>
            <w:r w:rsidRPr="00127225">
              <w:t>driver distraction and voice aspects of car communications</w:t>
            </w:r>
            <w:r>
              <w:t xml:space="preserve"> into </w:t>
            </w:r>
            <w:r w:rsidR="003E014B">
              <w:t>n</w:t>
            </w:r>
            <w:r>
              <w:t>ew SG D</w:t>
            </w:r>
          </w:p>
        </w:tc>
        <w:tc>
          <w:tcPr>
            <w:tcW w:w="1292" w:type="dxa"/>
          </w:tcPr>
          <w:p w14:paraId="4D5E6ACE" w14:textId="77777777" w:rsidR="00D543C3" w:rsidRPr="008806A3" w:rsidRDefault="00D543C3" w:rsidP="00822078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3A343C66" w14:textId="41A0C9EE" w:rsidR="00D543C3" w:rsidRPr="008806A3" w:rsidRDefault="00EA520C" w:rsidP="00822078">
            <w:pPr>
              <w:pStyle w:val="Tabletext"/>
            </w:pPr>
            <w:hyperlink r:id="rId48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253DEB">
              <w:t xml:space="preserve"> (UK)</w:t>
            </w:r>
          </w:p>
        </w:tc>
      </w:tr>
      <w:tr w:rsidR="00D543C3" w:rsidRPr="008806A3" w14:paraId="7F6B11C8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389A2825" w14:textId="77777777" w:rsidR="00D543C3" w:rsidRPr="008806A3" w:rsidRDefault="00D543C3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0D02D708" w14:textId="79FD7BCF" w:rsidR="00D543C3" w:rsidRPr="008806A3" w:rsidRDefault="00D543C3" w:rsidP="00822078">
            <w:pPr>
              <w:pStyle w:val="Tabletext"/>
              <w:ind w:left="284"/>
            </w:pPr>
            <w:r>
              <w:t xml:space="preserve">t2) move </w:t>
            </w:r>
            <w:r w:rsidRPr="00C508B9">
              <w:t>quality of service and quality of experience</w:t>
            </w:r>
            <w:r>
              <w:t xml:space="preserve"> into </w:t>
            </w:r>
            <w:r w:rsidR="003E014B">
              <w:t>n</w:t>
            </w:r>
            <w:r>
              <w:t>ew SG E</w:t>
            </w:r>
          </w:p>
        </w:tc>
        <w:tc>
          <w:tcPr>
            <w:tcW w:w="1292" w:type="dxa"/>
          </w:tcPr>
          <w:p w14:paraId="40FFFB3D" w14:textId="77777777" w:rsidR="00D543C3" w:rsidRPr="008806A3" w:rsidRDefault="00D543C3" w:rsidP="00822078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375628E1" w14:textId="506F85A1" w:rsidR="00D543C3" w:rsidRPr="008806A3" w:rsidRDefault="00EA520C" w:rsidP="00822078">
            <w:pPr>
              <w:pStyle w:val="Tabletext"/>
            </w:pPr>
            <w:hyperlink r:id="rId49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253DEB">
              <w:t xml:space="preserve"> (UK)</w:t>
            </w:r>
          </w:p>
        </w:tc>
      </w:tr>
      <w:tr w:rsidR="00822078" w:rsidRPr="008806A3" w14:paraId="2345498D" w14:textId="77777777" w:rsidTr="00DB3607">
        <w:trPr>
          <w:jc w:val="center"/>
        </w:trPr>
        <w:tc>
          <w:tcPr>
            <w:tcW w:w="987" w:type="dxa"/>
            <w:vMerge w:val="restart"/>
            <w:shd w:val="clear" w:color="auto" w:fill="auto"/>
          </w:tcPr>
          <w:p w14:paraId="3B7D26B1" w14:textId="77777777" w:rsidR="00822078" w:rsidRPr="008806A3" w:rsidRDefault="00822078" w:rsidP="00822078">
            <w:pPr>
              <w:pStyle w:val="Tabletext"/>
            </w:pPr>
            <w:r w:rsidRPr="008806A3">
              <w:t>SG13</w:t>
            </w:r>
          </w:p>
        </w:tc>
        <w:tc>
          <w:tcPr>
            <w:tcW w:w="4710" w:type="dxa"/>
            <w:shd w:val="clear" w:color="auto" w:fill="auto"/>
          </w:tcPr>
          <w:p w14:paraId="4B421F14" w14:textId="77777777" w:rsidR="00822078" w:rsidRPr="008806A3" w:rsidRDefault="00822078" w:rsidP="00822078">
            <w:pPr>
              <w:pStyle w:val="Tabletext"/>
            </w:pPr>
            <w:r w:rsidRPr="008806A3">
              <w:rPr>
                <w:b/>
                <w:bCs/>
              </w:rPr>
              <w:t>Retain:</w:t>
            </w:r>
          </w:p>
        </w:tc>
        <w:tc>
          <w:tcPr>
            <w:tcW w:w="1292" w:type="dxa"/>
          </w:tcPr>
          <w:p w14:paraId="42AF26BF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546E371E" w14:textId="6F2592FF" w:rsidR="00822078" w:rsidRPr="008806A3" w:rsidRDefault="00912228" w:rsidP="00822078">
            <w:pPr>
              <w:pStyle w:val="Tabletext"/>
            </w:pPr>
            <w:hyperlink r:id="rId50" w:history="1">
              <w:r w:rsidR="00151B31" w:rsidRPr="00FA1BB2">
                <w:rPr>
                  <w:rStyle w:val="Hyperlink"/>
                  <w:rFonts w:ascii="Times New Roman" w:hAnsi="Times New Roman"/>
                </w:rPr>
                <w:t>RGWP-C5</w:t>
              </w:r>
            </w:hyperlink>
            <w:r w:rsidR="00DB796C">
              <w:t xml:space="preserve"> (China)</w:t>
            </w:r>
          </w:p>
        </w:tc>
      </w:tr>
      <w:tr w:rsidR="00822078" w:rsidRPr="008806A3" w14:paraId="5F2BBBB3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34235CEC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4BB09423" w14:textId="77777777" w:rsidR="00822078" w:rsidRPr="008806A3" w:rsidRDefault="00822078" w:rsidP="00822078">
            <w:pPr>
              <w:pStyle w:val="Tabletext"/>
            </w:pPr>
            <w:r w:rsidRPr="008806A3">
              <w:rPr>
                <w:b/>
                <w:bCs/>
              </w:rPr>
              <w:t>Merge:</w:t>
            </w:r>
          </w:p>
        </w:tc>
        <w:tc>
          <w:tcPr>
            <w:tcW w:w="1292" w:type="dxa"/>
          </w:tcPr>
          <w:p w14:paraId="502FEAB7" w14:textId="77777777" w:rsidR="00822078" w:rsidRPr="008806A3" w:rsidRDefault="00822078" w:rsidP="00822078">
            <w:pPr>
              <w:pStyle w:val="Tabletext"/>
              <w:rPr>
                <w:szCs w:val="22"/>
              </w:rPr>
            </w:pPr>
          </w:p>
        </w:tc>
        <w:tc>
          <w:tcPr>
            <w:tcW w:w="2620" w:type="dxa"/>
            <w:shd w:val="clear" w:color="auto" w:fill="auto"/>
          </w:tcPr>
          <w:p w14:paraId="594C4CD0" w14:textId="77777777" w:rsidR="00822078" w:rsidRPr="008806A3" w:rsidRDefault="00822078" w:rsidP="00822078">
            <w:pPr>
              <w:pStyle w:val="Tabletext"/>
              <w:rPr>
                <w:szCs w:val="22"/>
              </w:rPr>
            </w:pPr>
          </w:p>
        </w:tc>
      </w:tr>
      <w:tr w:rsidR="00822078" w:rsidRPr="008806A3" w14:paraId="227FC186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BCCB0B3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66A3815E" w14:textId="3EE4A369" w:rsidR="00822078" w:rsidRPr="008806A3" w:rsidRDefault="00822078" w:rsidP="00822078">
            <w:pPr>
              <w:pStyle w:val="Tabletext"/>
              <w:ind w:left="284"/>
              <w:rPr>
                <w:i/>
                <w:iCs/>
              </w:rPr>
            </w:pPr>
            <w:r w:rsidRPr="008806A3">
              <w:t>m1) Move all SG13 (Network &amp; Systems,</w:t>
            </w:r>
            <w:r w:rsidRPr="008806A3">
              <w:rPr>
                <w:rFonts w:eastAsiaTheme="minorEastAsia"/>
              </w:rPr>
              <w:t xml:space="preserve"> Network evolution &amp; trust</w:t>
            </w:r>
            <w:r w:rsidRPr="008806A3">
              <w:t>,</w:t>
            </w:r>
            <w:r w:rsidRPr="008806A3">
              <w:rPr>
                <w:rFonts w:eastAsiaTheme="minorEastAsia"/>
              </w:rPr>
              <w:t xml:space="preserve"> Cloud Comp</w:t>
            </w:r>
            <w:r w:rsidRPr="008806A3">
              <w:t>uting &amp; Big Data) into new SGIII (SG11+SG13)</w:t>
            </w:r>
          </w:p>
        </w:tc>
        <w:tc>
          <w:tcPr>
            <w:tcW w:w="1292" w:type="dxa"/>
          </w:tcPr>
          <w:p w14:paraId="29A6D1C9" w14:textId="77777777" w:rsidR="00822078" w:rsidRPr="008806A3" w:rsidRDefault="00822078" w:rsidP="00822078">
            <w:pPr>
              <w:pStyle w:val="Tabletext"/>
              <w:rPr>
                <w:szCs w:val="22"/>
              </w:rPr>
            </w:pPr>
            <w:proofErr w:type="spellStart"/>
            <w:r w:rsidRPr="008806A3">
              <w:t>SGdIII</w:t>
            </w:r>
            <w:proofErr w:type="spellEnd"/>
          </w:p>
        </w:tc>
        <w:tc>
          <w:tcPr>
            <w:tcW w:w="2620" w:type="dxa"/>
            <w:shd w:val="clear" w:color="auto" w:fill="auto"/>
          </w:tcPr>
          <w:p w14:paraId="7FCACF4D" w14:textId="73274983" w:rsidR="00822078" w:rsidRPr="008806A3" w:rsidRDefault="00912228" w:rsidP="00822078">
            <w:pPr>
              <w:pStyle w:val="Tabletext"/>
              <w:rPr>
                <w:szCs w:val="22"/>
              </w:rPr>
            </w:pPr>
            <w:hyperlink r:id="rId51" w:history="1">
              <w:r w:rsidR="00BD4E37" w:rsidRPr="00A33BA6">
                <w:rPr>
                  <w:rStyle w:val="Hyperlink"/>
                  <w:szCs w:val="22"/>
                </w:rPr>
                <w:t>TD717</w:t>
              </w:r>
            </w:hyperlink>
            <w:r w:rsidR="00822078" w:rsidRPr="008806A3">
              <w:t xml:space="preserve"> (TSBDir) </w:t>
            </w:r>
            <w:r w:rsidR="00822078" w:rsidRPr="008806A3">
              <w:br/>
            </w:r>
            <w:hyperlink r:id="rId52" w:history="1">
              <w:r w:rsidR="00BD4E37" w:rsidRPr="00A33BA6">
                <w:rPr>
                  <w:rStyle w:val="Hyperlink"/>
                  <w:szCs w:val="22"/>
                </w:rPr>
                <w:t>C117</w:t>
              </w:r>
            </w:hyperlink>
            <w:r w:rsidR="00822078" w:rsidRPr="008806A3">
              <w:t xml:space="preserve"> (Rep. of Korea)</w:t>
            </w:r>
          </w:p>
        </w:tc>
      </w:tr>
      <w:tr w:rsidR="00822078" w:rsidRPr="008806A3" w14:paraId="0BED239C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1A2FF199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3C542BBC" w14:textId="616646FB" w:rsidR="00822078" w:rsidRPr="008806A3" w:rsidRDefault="00822078" w:rsidP="00822078">
            <w:pPr>
              <w:pStyle w:val="Tabletext"/>
              <w:ind w:left="284"/>
            </w:pPr>
            <w:r w:rsidRPr="008806A3">
              <w:t>m2) Move all SG13 (future networks; mobility management; cloud computing and cloud-based platforms; trusted network infrastructures) into new SG</w:t>
            </w:r>
            <w:r w:rsidR="00253DEB">
              <w:t>F</w:t>
            </w:r>
          </w:p>
        </w:tc>
        <w:tc>
          <w:tcPr>
            <w:tcW w:w="1292" w:type="dxa"/>
          </w:tcPr>
          <w:p w14:paraId="041EAB22" w14:textId="2BBDEEB1" w:rsidR="00822078" w:rsidRPr="008806A3" w:rsidRDefault="00822078" w:rsidP="00822078">
            <w:pPr>
              <w:pStyle w:val="Tabletext"/>
            </w:pPr>
            <w:r w:rsidRPr="008806A3">
              <w:t>SG</w:t>
            </w:r>
            <w:r w:rsidR="00253DEB">
              <w:t>F</w:t>
            </w:r>
          </w:p>
        </w:tc>
        <w:tc>
          <w:tcPr>
            <w:tcW w:w="2620" w:type="dxa"/>
            <w:shd w:val="clear" w:color="auto" w:fill="auto"/>
          </w:tcPr>
          <w:p w14:paraId="2797F70B" w14:textId="6EF8287A" w:rsidR="00253DEB" w:rsidRPr="008806A3" w:rsidRDefault="00EA520C" w:rsidP="00822078">
            <w:pPr>
              <w:pStyle w:val="Tabletext"/>
            </w:pPr>
            <w:hyperlink r:id="rId53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253DEB">
              <w:t xml:space="preserve"> (UK)</w:t>
            </w:r>
          </w:p>
        </w:tc>
      </w:tr>
      <w:tr w:rsidR="00822078" w:rsidRPr="008806A3" w14:paraId="46CF9033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37BDD82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61ED82CA" w14:textId="4C9C606A" w:rsidR="00822078" w:rsidRPr="008806A3" w:rsidRDefault="002C64AB" w:rsidP="00822078">
            <w:pPr>
              <w:pStyle w:val="Tabletext"/>
              <w:ind w:left="284"/>
            </w:pPr>
            <w:r w:rsidRPr="008806A3">
              <w:t>m</w:t>
            </w:r>
            <w:r>
              <w:t>3</w:t>
            </w:r>
            <w:r w:rsidRPr="008806A3">
              <w:t>) Move all SG13</w:t>
            </w:r>
            <w:r>
              <w:t xml:space="preserve"> (except for Q16/13) into epsilon</w:t>
            </w:r>
          </w:p>
        </w:tc>
        <w:tc>
          <w:tcPr>
            <w:tcW w:w="1292" w:type="dxa"/>
          </w:tcPr>
          <w:p w14:paraId="6FBF72EB" w14:textId="4F78ABC0" w:rsidR="00822078" w:rsidRPr="008806A3" w:rsidRDefault="002C64AB" w:rsidP="00822078">
            <w:pPr>
              <w:pStyle w:val="Tabletext"/>
            </w:pPr>
            <w:r>
              <w:t>epsilon</w:t>
            </w:r>
          </w:p>
        </w:tc>
        <w:tc>
          <w:tcPr>
            <w:tcW w:w="2620" w:type="dxa"/>
            <w:shd w:val="clear" w:color="auto" w:fill="auto"/>
          </w:tcPr>
          <w:p w14:paraId="1EA8A506" w14:textId="55C03AF2" w:rsidR="00822078" w:rsidRPr="008806A3" w:rsidRDefault="00912228" w:rsidP="00822078">
            <w:pPr>
              <w:pStyle w:val="Tabletext"/>
            </w:pPr>
            <w:hyperlink r:id="rId54" w:history="1">
              <w:r w:rsidR="00EA520C"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A63178">
              <w:t xml:space="preserve"> (USA and Canada)</w:t>
            </w:r>
          </w:p>
        </w:tc>
      </w:tr>
      <w:tr w:rsidR="005946BB" w:rsidRPr="008806A3" w14:paraId="24C248AC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7608D491" w14:textId="77777777" w:rsidR="005946BB" w:rsidRPr="008806A3" w:rsidRDefault="005946BB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4BCFBCDB" w14:textId="6A5F329F" w:rsidR="005946BB" w:rsidRDefault="005946BB" w:rsidP="00822078">
            <w:pPr>
              <w:pStyle w:val="Tabletext"/>
              <w:ind w:left="284"/>
            </w:pPr>
            <w:r w:rsidRPr="008806A3">
              <w:rPr>
                <w:b/>
                <w:bCs/>
              </w:rPr>
              <w:t>Transfer:</w:t>
            </w:r>
          </w:p>
        </w:tc>
        <w:tc>
          <w:tcPr>
            <w:tcW w:w="1292" w:type="dxa"/>
          </w:tcPr>
          <w:p w14:paraId="7B8CF2E6" w14:textId="77777777" w:rsidR="005946BB" w:rsidRDefault="005946BB" w:rsidP="00822078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694F5D7C" w14:textId="77777777" w:rsidR="005946BB" w:rsidRDefault="005946BB" w:rsidP="00822078">
            <w:pPr>
              <w:pStyle w:val="Tabletext"/>
            </w:pPr>
          </w:p>
        </w:tc>
      </w:tr>
      <w:tr w:rsidR="001D54C6" w:rsidRPr="008806A3" w14:paraId="5983E34D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7928CD11" w14:textId="77777777" w:rsidR="001D54C6" w:rsidRPr="008806A3" w:rsidRDefault="001D54C6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2D500F45" w14:textId="33097AD3" w:rsidR="001D54C6" w:rsidRPr="008806A3" w:rsidRDefault="001D54C6" w:rsidP="00822078">
            <w:pPr>
              <w:pStyle w:val="Tabletext"/>
              <w:ind w:left="284"/>
            </w:pPr>
            <w:r>
              <w:t xml:space="preserve">t1) Move Q16/13 into </w:t>
            </w:r>
            <w:r w:rsidR="003E014B">
              <w:t xml:space="preserve">new </w:t>
            </w:r>
            <w:r>
              <w:t>eta</w:t>
            </w:r>
          </w:p>
        </w:tc>
        <w:tc>
          <w:tcPr>
            <w:tcW w:w="1292" w:type="dxa"/>
          </w:tcPr>
          <w:p w14:paraId="73669AE9" w14:textId="762D76BA" w:rsidR="001D54C6" w:rsidRDefault="001D54C6" w:rsidP="00822078">
            <w:pPr>
              <w:pStyle w:val="Tabletext"/>
            </w:pPr>
            <w:r>
              <w:t>eta</w:t>
            </w:r>
          </w:p>
        </w:tc>
        <w:tc>
          <w:tcPr>
            <w:tcW w:w="2620" w:type="dxa"/>
            <w:shd w:val="clear" w:color="auto" w:fill="auto"/>
          </w:tcPr>
          <w:p w14:paraId="4251DC79" w14:textId="312B760A" w:rsidR="001D54C6" w:rsidRDefault="00EA520C" w:rsidP="00822078">
            <w:pPr>
              <w:pStyle w:val="Tabletext"/>
            </w:pPr>
            <w:hyperlink r:id="rId55" w:history="1">
              <w:r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A63178">
              <w:t xml:space="preserve"> (USA and Canada)</w:t>
            </w:r>
          </w:p>
        </w:tc>
      </w:tr>
      <w:tr w:rsidR="00822078" w:rsidRPr="008806A3" w14:paraId="2231AA8F" w14:textId="77777777" w:rsidTr="00DB3607">
        <w:trPr>
          <w:jc w:val="center"/>
        </w:trPr>
        <w:tc>
          <w:tcPr>
            <w:tcW w:w="987" w:type="dxa"/>
            <w:vMerge w:val="restart"/>
            <w:shd w:val="clear" w:color="auto" w:fill="auto"/>
          </w:tcPr>
          <w:p w14:paraId="560A9743" w14:textId="77777777" w:rsidR="00822078" w:rsidRPr="008806A3" w:rsidRDefault="00822078" w:rsidP="00822078">
            <w:pPr>
              <w:pStyle w:val="Tabletext"/>
            </w:pPr>
            <w:r w:rsidRPr="008806A3">
              <w:t>SG15</w:t>
            </w:r>
          </w:p>
        </w:tc>
        <w:tc>
          <w:tcPr>
            <w:tcW w:w="4710" w:type="dxa"/>
            <w:shd w:val="clear" w:color="auto" w:fill="auto"/>
          </w:tcPr>
          <w:p w14:paraId="6F59D80D" w14:textId="77777777" w:rsidR="00822078" w:rsidRPr="008806A3" w:rsidRDefault="00822078" w:rsidP="00822078">
            <w:pPr>
              <w:pStyle w:val="Tabletext"/>
              <w:rPr>
                <w:b/>
                <w:bCs/>
              </w:rPr>
            </w:pPr>
            <w:r w:rsidRPr="008806A3">
              <w:rPr>
                <w:b/>
                <w:bCs/>
              </w:rPr>
              <w:t>Retain</w:t>
            </w:r>
          </w:p>
        </w:tc>
        <w:tc>
          <w:tcPr>
            <w:tcW w:w="1292" w:type="dxa"/>
          </w:tcPr>
          <w:p w14:paraId="64C26E72" w14:textId="4135CEE0" w:rsidR="008A5B4A" w:rsidRPr="008806A3" w:rsidRDefault="00822078">
            <w:pPr>
              <w:pStyle w:val="Tabletext"/>
            </w:pPr>
            <w:proofErr w:type="spellStart"/>
            <w:r w:rsidRPr="008806A3">
              <w:t>SGdVI</w:t>
            </w:r>
            <w:proofErr w:type="spellEnd"/>
            <w:r w:rsidRPr="008806A3">
              <w:t>,</w:t>
            </w:r>
            <w:r w:rsidRPr="008806A3">
              <w:br/>
            </w:r>
            <w:r w:rsidR="008A5B4A">
              <w:t>alpha</w:t>
            </w:r>
          </w:p>
        </w:tc>
        <w:tc>
          <w:tcPr>
            <w:tcW w:w="2620" w:type="dxa"/>
            <w:shd w:val="clear" w:color="auto" w:fill="auto"/>
          </w:tcPr>
          <w:p w14:paraId="7B2619E1" w14:textId="484E3945" w:rsidR="00822078" w:rsidRDefault="00912228" w:rsidP="00822078">
            <w:pPr>
              <w:pStyle w:val="Tabletext"/>
            </w:pPr>
            <w:hyperlink r:id="rId56" w:history="1">
              <w:r w:rsidR="00BD4E37" w:rsidRPr="00A33BA6">
                <w:rPr>
                  <w:rStyle w:val="Hyperlink"/>
                  <w:szCs w:val="22"/>
                </w:rPr>
                <w:t>TD717</w:t>
              </w:r>
            </w:hyperlink>
            <w:r w:rsidR="00822078" w:rsidRPr="008806A3">
              <w:t xml:space="preserve"> (TSBDir), </w:t>
            </w:r>
            <w:r w:rsidR="00822078" w:rsidRPr="008806A3">
              <w:br/>
            </w:r>
            <w:hyperlink r:id="rId57" w:history="1">
              <w:r w:rsidR="00BD4E37" w:rsidRPr="00A33BA6">
                <w:rPr>
                  <w:rStyle w:val="Hyperlink"/>
                  <w:szCs w:val="22"/>
                </w:rPr>
                <w:t>C117</w:t>
              </w:r>
            </w:hyperlink>
            <w:r w:rsidR="00822078" w:rsidRPr="008806A3">
              <w:t xml:space="preserve"> (Rep. of Korea)</w:t>
            </w:r>
            <w:r w:rsidR="00822078" w:rsidRPr="008806A3">
              <w:br/>
            </w:r>
            <w:hyperlink r:id="rId58" w:history="1">
              <w:r w:rsidR="00151B31" w:rsidRPr="00151B31">
                <w:rPr>
                  <w:rStyle w:val="Hyperlink"/>
                  <w:rFonts w:ascii="Times New Roman" w:hAnsi="Times New Roman"/>
                </w:rPr>
                <w:t>С125</w:t>
              </w:r>
            </w:hyperlink>
            <w:r w:rsidR="00151B31" w:rsidRPr="00151B31">
              <w:t xml:space="preserve"> (Russia)</w:t>
            </w:r>
            <w:r w:rsidR="00822078" w:rsidRPr="008806A3">
              <w:br/>
            </w:r>
            <w:hyperlink r:id="rId59" w:history="1">
              <w:r w:rsidR="00EA520C" w:rsidRPr="00A33BA6">
                <w:rPr>
                  <w:rStyle w:val="Hyperlink"/>
                  <w:szCs w:val="22"/>
                </w:rPr>
                <w:t>C129</w:t>
              </w:r>
            </w:hyperlink>
            <w:r w:rsidR="00822078" w:rsidRPr="008806A3">
              <w:t xml:space="preserve"> (Broadcom)</w:t>
            </w:r>
          </w:p>
          <w:p w14:paraId="7DB4D3CA" w14:textId="4F971E30" w:rsidR="00822078" w:rsidRDefault="00912228" w:rsidP="00822078">
            <w:pPr>
              <w:pStyle w:val="Tabletext"/>
            </w:pPr>
            <w:hyperlink r:id="rId60" w:history="1">
              <w:r w:rsidR="00EA520C" w:rsidRPr="0013033B">
                <w:rPr>
                  <w:rStyle w:val="Hyperlink"/>
                  <w:rFonts w:ascii="Times New Roman" w:hAnsi="Times New Roman"/>
                </w:rPr>
                <w:t>RGWP-C1</w:t>
              </w:r>
            </w:hyperlink>
            <w:r w:rsidR="00822078">
              <w:t xml:space="preserve"> (Mexico)</w:t>
            </w:r>
          </w:p>
          <w:p w14:paraId="3FDA63C5" w14:textId="61B2CA77" w:rsidR="002C64AB" w:rsidRDefault="00912228" w:rsidP="00822078">
            <w:pPr>
              <w:pStyle w:val="Tabletext"/>
            </w:pPr>
            <w:hyperlink r:id="rId61" w:history="1">
              <w:r w:rsidR="00EA520C"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A63178">
              <w:t xml:space="preserve"> (USA and Canada)</w:t>
            </w:r>
          </w:p>
          <w:p w14:paraId="7959AED8" w14:textId="7BF7FA5C" w:rsidR="00BC604F" w:rsidRDefault="00EA520C" w:rsidP="00822078">
            <w:pPr>
              <w:pStyle w:val="Tabletext"/>
            </w:pPr>
            <w:hyperlink r:id="rId62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BC604F">
              <w:t xml:space="preserve"> (UK)</w:t>
            </w:r>
          </w:p>
          <w:p w14:paraId="1213F1D8" w14:textId="5169EF95" w:rsidR="00DB796C" w:rsidRPr="008806A3" w:rsidRDefault="00912228" w:rsidP="00822078">
            <w:pPr>
              <w:pStyle w:val="Tabletext"/>
            </w:pPr>
            <w:hyperlink r:id="rId63" w:history="1">
              <w:r w:rsidR="00151B31" w:rsidRPr="00FA1BB2">
                <w:rPr>
                  <w:rStyle w:val="Hyperlink"/>
                  <w:rFonts w:ascii="Times New Roman" w:hAnsi="Times New Roman"/>
                </w:rPr>
                <w:t>RGWP-C5</w:t>
              </w:r>
            </w:hyperlink>
            <w:r w:rsidR="00DB796C">
              <w:t xml:space="preserve"> (China)</w:t>
            </w:r>
          </w:p>
        </w:tc>
      </w:tr>
      <w:tr w:rsidR="00822078" w:rsidRPr="008806A3" w14:paraId="466C558B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6669078A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66531FEF" w14:textId="77777777" w:rsidR="00822078" w:rsidRPr="008806A3" w:rsidRDefault="00822078" w:rsidP="00822078">
            <w:pPr>
              <w:pStyle w:val="Tabletext"/>
              <w:ind w:left="284"/>
              <w:rPr>
                <w:i/>
                <w:iCs/>
              </w:rPr>
            </w:pPr>
          </w:p>
        </w:tc>
        <w:tc>
          <w:tcPr>
            <w:tcW w:w="1292" w:type="dxa"/>
          </w:tcPr>
          <w:p w14:paraId="1DFCF5C2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0C6CD677" w14:textId="77777777" w:rsidR="00822078" w:rsidRPr="008806A3" w:rsidRDefault="00822078" w:rsidP="00822078">
            <w:pPr>
              <w:pStyle w:val="Tabletext"/>
            </w:pPr>
          </w:p>
        </w:tc>
      </w:tr>
      <w:tr w:rsidR="00822078" w:rsidRPr="00E162A3" w14:paraId="16A4160D" w14:textId="77777777" w:rsidTr="00DB3607">
        <w:trPr>
          <w:jc w:val="center"/>
        </w:trPr>
        <w:tc>
          <w:tcPr>
            <w:tcW w:w="987" w:type="dxa"/>
            <w:vMerge w:val="restart"/>
            <w:shd w:val="clear" w:color="auto" w:fill="auto"/>
          </w:tcPr>
          <w:p w14:paraId="451A85D2" w14:textId="77777777" w:rsidR="00822078" w:rsidRPr="008806A3" w:rsidRDefault="00822078" w:rsidP="00822078">
            <w:pPr>
              <w:pStyle w:val="Tabletext"/>
            </w:pPr>
            <w:r w:rsidRPr="008806A3">
              <w:t>SG16</w:t>
            </w:r>
          </w:p>
        </w:tc>
        <w:tc>
          <w:tcPr>
            <w:tcW w:w="4710" w:type="dxa"/>
            <w:shd w:val="clear" w:color="auto" w:fill="auto"/>
          </w:tcPr>
          <w:p w14:paraId="258C9857" w14:textId="77777777" w:rsidR="00822078" w:rsidRPr="008806A3" w:rsidRDefault="00822078" w:rsidP="00822078">
            <w:pPr>
              <w:pStyle w:val="Tabletext"/>
              <w:rPr>
                <w:b/>
                <w:bCs/>
              </w:rPr>
            </w:pPr>
            <w:r w:rsidRPr="008806A3">
              <w:rPr>
                <w:b/>
                <w:bCs/>
              </w:rPr>
              <w:t>Retain</w:t>
            </w:r>
          </w:p>
        </w:tc>
        <w:tc>
          <w:tcPr>
            <w:tcW w:w="1292" w:type="dxa"/>
          </w:tcPr>
          <w:p w14:paraId="1DBD0D49" w14:textId="77777777" w:rsidR="00822078" w:rsidRPr="008806A3" w:rsidRDefault="00822078" w:rsidP="00822078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68924FC4" w14:textId="6C81B06F" w:rsidR="00822078" w:rsidRDefault="00912228" w:rsidP="00822078">
            <w:pPr>
              <w:pStyle w:val="Tabletext"/>
              <w:rPr>
                <w:lang w:val="fr-FR"/>
              </w:rPr>
            </w:pPr>
            <w:hyperlink r:id="rId64" w:history="1">
              <w:r w:rsidR="00822078" w:rsidRPr="00EA520C">
                <w:rPr>
                  <w:rStyle w:val="Hyperlink"/>
                  <w:rFonts w:ascii="Times New Roman" w:hAnsi="Times New Roman"/>
                  <w:lang w:val="fr-FR"/>
                </w:rPr>
                <w:t>C105-R1</w:t>
              </w:r>
            </w:hyperlink>
            <w:r w:rsidR="00822078" w:rsidRPr="009013A2">
              <w:rPr>
                <w:lang w:val="fr-FR"/>
              </w:rPr>
              <w:t xml:space="preserve"> (Huawei et al.)</w:t>
            </w:r>
          </w:p>
          <w:p w14:paraId="78B36E86" w14:textId="0AC5A7BC" w:rsidR="00DB796C" w:rsidRPr="009013A2" w:rsidRDefault="00912228" w:rsidP="00822078">
            <w:pPr>
              <w:pStyle w:val="Tabletext"/>
              <w:rPr>
                <w:lang w:val="fr-FR"/>
              </w:rPr>
            </w:pPr>
            <w:hyperlink r:id="rId65" w:history="1">
              <w:r w:rsidR="00BD4E37" w:rsidRPr="00FA1BB2">
                <w:rPr>
                  <w:rStyle w:val="Hyperlink"/>
                  <w:rFonts w:ascii="Times New Roman" w:hAnsi="Times New Roman"/>
                </w:rPr>
                <w:t>RGWP-C5</w:t>
              </w:r>
            </w:hyperlink>
            <w:r w:rsidR="00DB796C">
              <w:t xml:space="preserve"> (China)</w:t>
            </w:r>
          </w:p>
        </w:tc>
      </w:tr>
      <w:tr w:rsidR="00FF28C7" w:rsidRPr="00E162A3" w14:paraId="19A6A17B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5D636FE4" w14:textId="77777777" w:rsidR="00FF28C7" w:rsidRPr="00C65B4E" w:rsidRDefault="00FF28C7" w:rsidP="00822078">
            <w:pPr>
              <w:pStyle w:val="Tabletext"/>
              <w:rPr>
                <w:lang w:val="fr-FR"/>
              </w:rPr>
            </w:pPr>
          </w:p>
        </w:tc>
        <w:tc>
          <w:tcPr>
            <w:tcW w:w="4710" w:type="dxa"/>
            <w:shd w:val="clear" w:color="auto" w:fill="auto"/>
          </w:tcPr>
          <w:p w14:paraId="4AC86647" w14:textId="58DE5912" w:rsidR="00FF28C7" w:rsidRPr="008806A3" w:rsidRDefault="00FF28C7" w:rsidP="00822078">
            <w:pPr>
              <w:pStyle w:val="Tabletext"/>
              <w:rPr>
                <w:b/>
                <w:bCs/>
              </w:rPr>
            </w:pPr>
            <w:r w:rsidRPr="008806A3">
              <w:rPr>
                <w:b/>
                <w:bCs/>
              </w:rPr>
              <w:t>Merge:</w:t>
            </w:r>
          </w:p>
        </w:tc>
        <w:tc>
          <w:tcPr>
            <w:tcW w:w="1292" w:type="dxa"/>
          </w:tcPr>
          <w:p w14:paraId="05089394" w14:textId="77777777" w:rsidR="00FF28C7" w:rsidRPr="008806A3" w:rsidRDefault="00FF28C7" w:rsidP="00822078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351249D1" w14:textId="77777777" w:rsidR="00FF28C7" w:rsidRPr="009013A2" w:rsidRDefault="00FF28C7" w:rsidP="00822078">
            <w:pPr>
              <w:pStyle w:val="Tabletext"/>
              <w:rPr>
                <w:lang w:val="fr-FR"/>
              </w:rPr>
            </w:pPr>
          </w:p>
        </w:tc>
      </w:tr>
      <w:tr w:rsidR="00FF28C7" w:rsidRPr="00E162A3" w14:paraId="563D1269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54D8D2DD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1D1E4C8B" w14:textId="3CD4C745" w:rsidR="00FF28C7" w:rsidRPr="008806A3" w:rsidRDefault="00FF28C7" w:rsidP="00FF28C7">
            <w:pPr>
              <w:pStyle w:val="Tabletext"/>
              <w:rPr>
                <w:b/>
                <w:bCs/>
              </w:rPr>
            </w:pPr>
            <w:r>
              <w:t>m1) merge SG9+SG16</w:t>
            </w:r>
          </w:p>
        </w:tc>
        <w:tc>
          <w:tcPr>
            <w:tcW w:w="1292" w:type="dxa"/>
          </w:tcPr>
          <w:p w14:paraId="2E6B2552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5F8396CD" w14:textId="5EDB5908" w:rsidR="00FF28C7" w:rsidRPr="009013A2" w:rsidRDefault="00EA520C" w:rsidP="00FF28C7">
            <w:pPr>
              <w:pStyle w:val="Tabletext"/>
              <w:rPr>
                <w:lang w:val="fr-FR"/>
              </w:rPr>
            </w:pPr>
            <w:hyperlink r:id="rId66" w:history="1">
              <w:r w:rsidRPr="0013033B">
                <w:rPr>
                  <w:rStyle w:val="Hyperlink"/>
                  <w:rFonts w:ascii="Times New Roman" w:hAnsi="Times New Roman"/>
                </w:rPr>
                <w:t>RGWP-C1</w:t>
              </w:r>
            </w:hyperlink>
            <w:r w:rsidR="00FF28C7">
              <w:t xml:space="preserve"> (Mexico)</w:t>
            </w:r>
          </w:p>
        </w:tc>
      </w:tr>
      <w:tr w:rsidR="00FF28C7" w:rsidRPr="008806A3" w14:paraId="365BD13D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FEE9E81" w14:textId="77777777" w:rsidR="00FF28C7" w:rsidRPr="009013A2" w:rsidRDefault="00FF28C7" w:rsidP="00FF28C7">
            <w:pPr>
              <w:pStyle w:val="Tabletext"/>
              <w:rPr>
                <w:lang w:val="fr-FR"/>
              </w:rPr>
            </w:pPr>
          </w:p>
        </w:tc>
        <w:tc>
          <w:tcPr>
            <w:tcW w:w="4710" w:type="dxa"/>
            <w:shd w:val="clear" w:color="auto" w:fill="auto"/>
          </w:tcPr>
          <w:p w14:paraId="70439406" w14:textId="77777777" w:rsidR="00FF28C7" w:rsidRPr="008806A3" w:rsidRDefault="00FF28C7" w:rsidP="00FF28C7">
            <w:pPr>
              <w:pStyle w:val="Tabletext"/>
            </w:pPr>
            <w:r w:rsidRPr="008806A3">
              <w:rPr>
                <w:b/>
                <w:bCs/>
              </w:rPr>
              <w:t>Transfer:</w:t>
            </w:r>
          </w:p>
        </w:tc>
        <w:tc>
          <w:tcPr>
            <w:tcW w:w="1292" w:type="dxa"/>
          </w:tcPr>
          <w:p w14:paraId="6B92B039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757F7942" w14:textId="77777777" w:rsidR="00FF28C7" w:rsidRPr="008806A3" w:rsidRDefault="00FF28C7" w:rsidP="00FF28C7">
            <w:pPr>
              <w:pStyle w:val="Tabletext"/>
            </w:pPr>
          </w:p>
        </w:tc>
      </w:tr>
      <w:tr w:rsidR="00FF28C7" w:rsidRPr="008806A3" w14:paraId="7B6EEFE0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7B76D92A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tcBorders>
              <w:bottom w:val="single" w:sz="4" w:space="0" w:color="auto"/>
            </w:tcBorders>
            <w:shd w:val="clear" w:color="auto" w:fill="auto"/>
          </w:tcPr>
          <w:p w14:paraId="19760F74" w14:textId="02170D39" w:rsidR="00FF28C7" w:rsidRPr="008806A3" w:rsidRDefault="00FF28C7" w:rsidP="00FF28C7">
            <w:pPr>
              <w:pStyle w:val="Tabletext"/>
              <w:ind w:left="284"/>
            </w:pPr>
            <w:r w:rsidRPr="008806A3">
              <w:t>t1) Move digital services part of SG16 (Health, Transport, Finance) into new SG II (SG16+SG20)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13B9DE5" w14:textId="77777777" w:rsidR="00FF28C7" w:rsidRPr="008806A3" w:rsidRDefault="00FF28C7" w:rsidP="00FF28C7">
            <w:pPr>
              <w:pStyle w:val="Tabletext"/>
            </w:pPr>
            <w:proofErr w:type="spellStart"/>
            <w:r w:rsidRPr="008806A3">
              <w:t>SGdII</w:t>
            </w:r>
            <w:proofErr w:type="spellEnd"/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47254257" w14:textId="52EAA085" w:rsidR="00FF28C7" w:rsidRPr="008806A3" w:rsidRDefault="00912228" w:rsidP="00FF28C7">
            <w:pPr>
              <w:pStyle w:val="Tabletext"/>
            </w:pPr>
            <w:hyperlink r:id="rId67" w:history="1">
              <w:r w:rsidR="00BD4E37" w:rsidRPr="00A33BA6">
                <w:rPr>
                  <w:rStyle w:val="Hyperlink"/>
                  <w:szCs w:val="22"/>
                </w:rPr>
                <w:t>TD717</w:t>
              </w:r>
            </w:hyperlink>
            <w:r w:rsidR="00FF28C7" w:rsidRPr="008806A3">
              <w:t xml:space="preserve"> (TSBDir) </w:t>
            </w:r>
            <w:r w:rsidR="00FF28C7" w:rsidRPr="008806A3">
              <w:br/>
            </w:r>
            <w:hyperlink r:id="rId68" w:history="1">
              <w:r w:rsidR="00BD4E37" w:rsidRPr="00A33BA6">
                <w:rPr>
                  <w:rStyle w:val="Hyperlink"/>
                  <w:szCs w:val="22"/>
                </w:rPr>
                <w:t>C117</w:t>
              </w:r>
            </w:hyperlink>
            <w:r w:rsidR="00FF28C7" w:rsidRPr="008806A3">
              <w:t xml:space="preserve"> (Rep. of Korea)</w:t>
            </w:r>
          </w:p>
        </w:tc>
      </w:tr>
      <w:tr w:rsidR="00FF28C7" w:rsidRPr="008806A3" w14:paraId="155F1189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69F55045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tcBorders>
              <w:top w:val="single" w:sz="4" w:space="0" w:color="auto"/>
            </w:tcBorders>
            <w:shd w:val="clear" w:color="auto" w:fill="auto"/>
          </w:tcPr>
          <w:p w14:paraId="0315567D" w14:textId="2849B2E8" w:rsidR="00FF28C7" w:rsidRPr="008806A3" w:rsidRDefault="00FF28C7" w:rsidP="00FF28C7">
            <w:pPr>
              <w:pStyle w:val="Tabletext"/>
              <w:ind w:left="284"/>
            </w:pPr>
            <w:r w:rsidRPr="008806A3">
              <w:t>t2) Move remaining parts of SG16 (MM Content delivery, MM coding, MM Terminals) into new SG I (SG9+SG16)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64A3B0B5" w14:textId="77777777" w:rsidR="00FF28C7" w:rsidRPr="008806A3" w:rsidRDefault="00FF28C7" w:rsidP="00FF28C7">
            <w:pPr>
              <w:pStyle w:val="Tabletext"/>
            </w:pPr>
            <w:proofErr w:type="spellStart"/>
            <w:r w:rsidRPr="008806A3">
              <w:t>SGdI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</w:tcPr>
          <w:p w14:paraId="76BEEB8A" w14:textId="62FA1A54" w:rsidR="00FF28C7" w:rsidRPr="008806A3" w:rsidRDefault="00912228" w:rsidP="00FF28C7">
            <w:pPr>
              <w:pStyle w:val="Tabletext"/>
            </w:pPr>
            <w:hyperlink r:id="rId69" w:history="1">
              <w:r w:rsidR="00BD4E37" w:rsidRPr="00A33BA6">
                <w:rPr>
                  <w:rStyle w:val="Hyperlink"/>
                  <w:szCs w:val="22"/>
                </w:rPr>
                <w:t>TD717</w:t>
              </w:r>
            </w:hyperlink>
            <w:r w:rsidR="00FF28C7" w:rsidRPr="008806A3">
              <w:t xml:space="preserve"> (TSBDir) </w:t>
            </w:r>
            <w:r w:rsidR="00FF28C7" w:rsidRPr="008806A3">
              <w:br/>
            </w:r>
            <w:hyperlink r:id="rId70" w:history="1">
              <w:r w:rsidR="00BD4E37" w:rsidRPr="00A33BA6">
                <w:rPr>
                  <w:rStyle w:val="Hyperlink"/>
                  <w:szCs w:val="22"/>
                </w:rPr>
                <w:t>C117</w:t>
              </w:r>
            </w:hyperlink>
            <w:r w:rsidR="00FF28C7" w:rsidRPr="008806A3">
              <w:t xml:space="preserve"> (Rep. of Korea)</w:t>
            </w:r>
          </w:p>
        </w:tc>
      </w:tr>
      <w:tr w:rsidR="00FF28C7" w:rsidRPr="008806A3" w14:paraId="1426C389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7B3066BE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tcBorders>
              <w:top w:val="single" w:sz="4" w:space="0" w:color="auto"/>
            </w:tcBorders>
            <w:shd w:val="clear" w:color="auto" w:fill="auto"/>
          </w:tcPr>
          <w:p w14:paraId="0AE28D26" w14:textId="734C83A5" w:rsidR="00FF28C7" w:rsidRPr="008806A3" w:rsidRDefault="00FF28C7" w:rsidP="00FF28C7">
            <w:pPr>
              <w:pStyle w:val="Tabletext"/>
              <w:ind w:left="284"/>
            </w:pPr>
            <w:r w:rsidRPr="008806A3">
              <w:t xml:space="preserve">t3) Move multimedia work multimedia coding, systems and applications; IPTV and digital signage; </w:t>
            </w:r>
            <w:r w:rsidR="00BC604F" w:rsidRPr="00C508B9">
              <w:t xml:space="preserve">quality assessment of video communications and </w:t>
            </w:r>
            <w:proofErr w:type="gramStart"/>
            <w:r w:rsidR="00BC604F" w:rsidRPr="00C508B9">
              <w:t>applications</w:t>
            </w:r>
            <w:r w:rsidR="00BC604F" w:rsidRPr="008806A3">
              <w:t xml:space="preserve"> </w:t>
            </w:r>
            <w:r w:rsidR="00BC604F">
              <w:t>;</w:t>
            </w:r>
            <w:proofErr w:type="gramEnd"/>
            <w:r w:rsidR="00BC604F">
              <w:t xml:space="preserve"> </w:t>
            </w:r>
            <w:r w:rsidRPr="008806A3">
              <w:t xml:space="preserve">media coding; </w:t>
            </w:r>
            <w:r w:rsidR="00BC604F" w:rsidRPr="00C508B9">
              <w:t>multimedia aspects of intelligent transport system (ITS) communications</w:t>
            </w:r>
            <w:r w:rsidR="00BC604F">
              <w:t>;</w:t>
            </w:r>
            <w:r w:rsidR="00BC604F" w:rsidRPr="008806A3">
              <w:t xml:space="preserve"> </w:t>
            </w:r>
            <w:r w:rsidRPr="008806A3">
              <w:t>accessibility and human factors into new SG</w:t>
            </w:r>
            <w:r w:rsidR="00BC604F">
              <w:t>D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304DA3AD" w14:textId="59634441" w:rsidR="00FF28C7" w:rsidRPr="008806A3" w:rsidRDefault="00FF28C7" w:rsidP="00FF28C7">
            <w:pPr>
              <w:pStyle w:val="Tabletext"/>
            </w:pPr>
            <w:r w:rsidRPr="008806A3">
              <w:t>SG</w:t>
            </w:r>
            <w:r w:rsidR="00BC604F">
              <w:t>D</w:t>
            </w: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</w:tcPr>
          <w:p w14:paraId="2D8CF885" w14:textId="04064E9B" w:rsidR="00BC604F" w:rsidRPr="008806A3" w:rsidRDefault="00EA520C" w:rsidP="00FF28C7">
            <w:pPr>
              <w:pStyle w:val="Tabletext"/>
            </w:pPr>
            <w:hyperlink r:id="rId71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BC604F">
              <w:t xml:space="preserve"> (UK)</w:t>
            </w:r>
          </w:p>
        </w:tc>
      </w:tr>
      <w:tr w:rsidR="00FF28C7" w:rsidRPr="008806A3" w14:paraId="0C8F03C7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E28219B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tcBorders>
              <w:top w:val="single" w:sz="4" w:space="0" w:color="auto"/>
            </w:tcBorders>
            <w:shd w:val="clear" w:color="auto" w:fill="auto"/>
          </w:tcPr>
          <w:p w14:paraId="549E120C" w14:textId="4E6B0DA4" w:rsidR="00FF28C7" w:rsidRPr="008806A3" w:rsidRDefault="00FF28C7" w:rsidP="00FF28C7">
            <w:pPr>
              <w:pStyle w:val="Tabletext"/>
              <w:ind w:left="284"/>
            </w:pPr>
            <w:r w:rsidRPr="008806A3">
              <w:t>t4) Move ubiquitous multimedia applications; into new SG</w:t>
            </w:r>
            <w:r w:rsidR="00BC604F">
              <w:t>F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4F272EED" w14:textId="7BF723B8" w:rsidR="00FF28C7" w:rsidRPr="008806A3" w:rsidRDefault="00FF28C7" w:rsidP="00FF28C7">
            <w:pPr>
              <w:pStyle w:val="Tabletext"/>
            </w:pPr>
            <w:r w:rsidRPr="008806A3">
              <w:t>SG</w:t>
            </w:r>
            <w:r w:rsidR="00BC604F">
              <w:t>F</w:t>
            </w: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</w:tcPr>
          <w:p w14:paraId="2D400866" w14:textId="62E49E1C" w:rsidR="00BC604F" w:rsidRPr="008806A3" w:rsidRDefault="00EA520C" w:rsidP="00FF28C7">
            <w:pPr>
              <w:pStyle w:val="Tabletext"/>
            </w:pPr>
            <w:hyperlink r:id="rId72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BC604F">
              <w:t xml:space="preserve"> (UK)</w:t>
            </w:r>
          </w:p>
        </w:tc>
      </w:tr>
      <w:tr w:rsidR="00A72C38" w:rsidRPr="008806A3" w14:paraId="109E2FC6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430C3784" w14:textId="77777777" w:rsidR="00A72C38" w:rsidRPr="008806A3" w:rsidRDefault="00A72C38" w:rsidP="00FF28C7">
            <w:pPr>
              <w:pStyle w:val="Tabletext"/>
            </w:pPr>
          </w:p>
        </w:tc>
        <w:tc>
          <w:tcPr>
            <w:tcW w:w="4710" w:type="dxa"/>
            <w:tcBorders>
              <w:top w:val="single" w:sz="4" w:space="0" w:color="auto"/>
            </w:tcBorders>
            <w:shd w:val="clear" w:color="auto" w:fill="auto"/>
          </w:tcPr>
          <w:p w14:paraId="46BAAD20" w14:textId="1730BB31" w:rsidR="00A72C38" w:rsidRPr="008806A3" w:rsidRDefault="00A72C38" w:rsidP="00C65B4E">
            <w:pPr>
              <w:pStyle w:val="Tabletext"/>
              <w:ind w:left="312"/>
            </w:pPr>
            <w:r w:rsidRPr="008806A3">
              <w:t>t</w:t>
            </w:r>
            <w:r w:rsidR="00A63178">
              <w:t>5</w:t>
            </w:r>
            <w:r w:rsidRPr="008806A3">
              <w:t xml:space="preserve">) Move </w:t>
            </w:r>
            <w:r>
              <w:t xml:space="preserve">WP1/16 and 3/16 into </w:t>
            </w:r>
            <w:r w:rsidR="00274533">
              <w:t xml:space="preserve">new </w:t>
            </w:r>
            <w:r>
              <w:t>delta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02908D3B" w14:textId="0C94EF81" w:rsidR="00A72C38" w:rsidRPr="008806A3" w:rsidRDefault="00A72C38" w:rsidP="00FF28C7">
            <w:pPr>
              <w:pStyle w:val="Tabletext"/>
            </w:pPr>
            <w:r>
              <w:t>delta</w:t>
            </w: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</w:tcPr>
          <w:p w14:paraId="7E86B36C" w14:textId="31FD52F1" w:rsidR="00A72C38" w:rsidRPr="008806A3" w:rsidRDefault="00EA520C" w:rsidP="00FF28C7">
            <w:pPr>
              <w:pStyle w:val="Tabletext"/>
            </w:pPr>
            <w:hyperlink r:id="rId73" w:history="1">
              <w:r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A63178">
              <w:t xml:space="preserve"> (USA and Canada)</w:t>
            </w:r>
          </w:p>
        </w:tc>
      </w:tr>
      <w:tr w:rsidR="00FF28C7" w:rsidRPr="008806A3" w14:paraId="387F42C5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6590B126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tcBorders>
              <w:top w:val="single" w:sz="4" w:space="0" w:color="auto"/>
            </w:tcBorders>
            <w:shd w:val="clear" w:color="auto" w:fill="auto"/>
          </w:tcPr>
          <w:p w14:paraId="7AE8E00F" w14:textId="145B11B4" w:rsidR="00FF28C7" w:rsidRPr="008806A3" w:rsidRDefault="00A72C38" w:rsidP="00C65B4E">
            <w:pPr>
              <w:pStyle w:val="Tabletext"/>
              <w:ind w:left="312"/>
            </w:pPr>
            <w:r>
              <w:t>t</w:t>
            </w:r>
            <w:r w:rsidR="00A63178">
              <w:t>6</w:t>
            </w:r>
            <w:r>
              <w:t xml:space="preserve">) Move WP2/16 into </w:t>
            </w:r>
            <w:r w:rsidR="00274533">
              <w:t xml:space="preserve">new </w:t>
            </w:r>
            <w:r>
              <w:t>theta</w:t>
            </w: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2E896CF" w14:textId="387C6E0B" w:rsidR="00FF28C7" w:rsidRPr="008806A3" w:rsidRDefault="00A72C38" w:rsidP="00FF28C7">
            <w:pPr>
              <w:pStyle w:val="Tabletext"/>
            </w:pPr>
            <w:r>
              <w:t>theta</w:t>
            </w: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</w:tcPr>
          <w:p w14:paraId="3FEE6AAD" w14:textId="0CD386DA" w:rsidR="00FF28C7" w:rsidRPr="008806A3" w:rsidRDefault="00912228" w:rsidP="00FF28C7">
            <w:pPr>
              <w:pStyle w:val="Tabletext"/>
            </w:pPr>
            <w:hyperlink r:id="rId74" w:history="1">
              <w:r w:rsidR="00EA520C"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A63178">
              <w:t xml:space="preserve"> (USA and Canada)</w:t>
            </w:r>
          </w:p>
        </w:tc>
      </w:tr>
      <w:tr w:rsidR="00FF28C7" w:rsidRPr="008806A3" w14:paraId="64A4DA55" w14:textId="77777777" w:rsidTr="00DB3607">
        <w:trPr>
          <w:jc w:val="center"/>
        </w:trPr>
        <w:tc>
          <w:tcPr>
            <w:tcW w:w="987" w:type="dxa"/>
            <w:vMerge w:val="restart"/>
            <w:shd w:val="clear" w:color="auto" w:fill="auto"/>
          </w:tcPr>
          <w:p w14:paraId="053143D4" w14:textId="77777777" w:rsidR="00FF28C7" w:rsidRPr="008806A3" w:rsidRDefault="00FF28C7" w:rsidP="00FF28C7">
            <w:pPr>
              <w:pStyle w:val="Tabletext"/>
            </w:pPr>
            <w:r w:rsidRPr="008806A3">
              <w:t>SG17</w:t>
            </w:r>
          </w:p>
        </w:tc>
        <w:tc>
          <w:tcPr>
            <w:tcW w:w="4710" w:type="dxa"/>
            <w:shd w:val="clear" w:color="auto" w:fill="auto"/>
          </w:tcPr>
          <w:p w14:paraId="4E03E1B3" w14:textId="77777777" w:rsidR="00FF28C7" w:rsidRPr="008806A3" w:rsidRDefault="00FF28C7" w:rsidP="00FF28C7">
            <w:pPr>
              <w:pStyle w:val="Tabletext"/>
              <w:rPr>
                <w:b/>
                <w:bCs/>
              </w:rPr>
            </w:pPr>
            <w:r w:rsidRPr="008806A3">
              <w:rPr>
                <w:b/>
                <w:bCs/>
              </w:rPr>
              <w:t>Retain</w:t>
            </w:r>
          </w:p>
        </w:tc>
        <w:tc>
          <w:tcPr>
            <w:tcW w:w="1292" w:type="dxa"/>
          </w:tcPr>
          <w:p w14:paraId="05F66706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047D50B7" w14:textId="5FA1A106" w:rsidR="00FF28C7" w:rsidRDefault="00912228" w:rsidP="00FF28C7">
            <w:pPr>
              <w:pStyle w:val="Tabletext"/>
            </w:pPr>
            <w:hyperlink r:id="rId75" w:history="1">
              <w:r w:rsidR="00BD4E37" w:rsidRPr="00A33BA6">
                <w:rPr>
                  <w:rStyle w:val="Hyperlink"/>
                  <w:szCs w:val="22"/>
                </w:rPr>
                <w:t>C117</w:t>
              </w:r>
            </w:hyperlink>
            <w:r w:rsidR="00FF28C7" w:rsidRPr="008806A3">
              <w:t xml:space="preserve"> (Rep. of Korea)</w:t>
            </w:r>
            <w:r w:rsidR="00FF28C7" w:rsidRPr="008806A3">
              <w:br/>
            </w:r>
            <w:hyperlink r:id="rId76" w:history="1">
              <w:r w:rsidR="00151B31" w:rsidRPr="00151B31">
                <w:rPr>
                  <w:rStyle w:val="Hyperlink"/>
                  <w:rFonts w:ascii="Times New Roman" w:hAnsi="Times New Roman"/>
                </w:rPr>
                <w:t>С125</w:t>
              </w:r>
            </w:hyperlink>
            <w:r w:rsidR="00151B31" w:rsidRPr="00151B31">
              <w:t xml:space="preserve"> (Russia)</w:t>
            </w:r>
          </w:p>
          <w:p w14:paraId="6452A507" w14:textId="0171D276" w:rsidR="00FF28C7" w:rsidRDefault="00912228" w:rsidP="00FF28C7">
            <w:pPr>
              <w:pStyle w:val="Tabletext"/>
            </w:pPr>
            <w:hyperlink r:id="rId77" w:history="1">
              <w:r w:rsidR="00EA520C" w:rsidRPr="0013033B">
                <w:rPr>
                  <w:rStyle w:val="Hyperlink"/>
                  <w:rFonts w:ascii="Times New Roman" w:hAnsi="Times New Roman"/>
                </w:rPr>
                <w:t>RGWP-C1</w:t>
              </w:r>
            </w:hyperlink>
            <w:r w:rsidR="00FF28C7">
              <w:t xml:space="preserve"> (Mexico)</w:t>
            </w:r>
          </w:p>
          <w:p w14:paraId="58DB003C" w14:textId="5E0B3275" w:rsidR="00DB796C" w:rsidRPr="008806A3" w:rsidRDefault="00912228" w:rsidP="00FF28C7">
            <w:pPr>
              <w:pStyle w:val="Tabletext"/>
            </w:pPr>
            <w:hyperlink r:id="rId78" w:history="1">
              <w:r w:rsidR="00151B31" w:rsidRPr="00FA1BB2">
                <w:rPr>
                  <w:rStyle w:val="Hyperlink"/>
                  <w:rFonts w:ascii="Times New Roman" w:hAnsi="Times New Roman"/>
                </w:rPr>
                <w:t>RGWP-C5</w:t>
              </w:r>
            </w:hyperlink>
            <w:r w:rsidR="00DB796C">
              <w:t xml:space="preserve"> (China)</w:t>
            </w:r>
          </w:p>
        </w:tc>
      </w:tr>
      <w:tr w:rsidR="00FF28C7" w:rsidRPr="008806A3" w14:paraId="3A7EB39D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358D53C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21F916EC" w14:textId="77777777" w:rsidR="00FF28C7" w:rsidRPr="008806A3" w:rsidRDefault="00FF28C7" w:rsidP="00FF28C7">
            <w:pPr>
              <w:pStyle w:val="Tabletext"/>
              <w:ind w:left="284"/>
            </w:pPr>
            <w:r w:rsidRPr="008806A3">
              <w:t>r1) Contain all security work in a single SG</w:t>
            </w:r>
          </w:p>
        </w:tc>
        <w:tc>
          <w:tcPr>
            <w:tcW w:w="1292" w:type="dxa"/>
          </w:tcPr>
          <w:p w14:paraId="6BF11115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233BB43E" w14:textId="345F37CC" w:rsidR="00FF28C7" w:rsidRDefault="00912228" w:rsidP="00FF28C7">
            <w:pPr>
              <w:pStyle w:val="Tabletext"/>
            </w:pPr>
            <w:hyperlink r:id="rId79" w:history="1">
              <w:r w:rsidR="00EA520C" w:rsidRPr="00A33BA6">
                <w:rPr>
                  <w:rStyle w:val="Hyperlink"/>
                  <w:szCs w:val="22"/>
                </w:rPr>
                <w:t>C129</w:t>
              </w:r>
            </w:hyperlink>
            <w:r w:rsidR="00FF28C7" w:rsidRPr="008806A3">
              <w:t xml:space="preserve"> (Broadcom)</w:t>
            </w:r>
          </w:p>
          <w:p w14:paraId="1A29390F" w14:textId="5C29A213" w:rsidR="00DB796C" w:rsidRPr="00012A16" w:rsidRDefault="00DB796C" w:rsidP="00FF28C7">
            <w:pPr>
              <w:pStyle w:val="Tabletext"/>
              <w:rPr>
                <w:strike/>
              </w:rPr>
            </w:pPr>
          </w:p>
        </w:tc>
      </w:tr>
      <w:tr w:rsidR="00FF28C7" w:rsidRPr="008806A3" w14:paraId="76563CE4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9BD6C99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62FBE5E6" w14:textId="77777777" w:rsidR="00FF28C7" w:rsidRPr="008806A3" w:rsidRDefault="00FF28C7" w:rsidP="00FF28C7">
            <w:pPr>
              <w:pStyle w:val="Tabletext"/>
              <w:rPr>
                <w:b/>
                <w:bCs/>
              </w:rPr>
            </w:pPr>
            <w:r w:rsidRPr="008806A3">
              <w:rPr>
                <w:b/>
                <w:bCs/>
              </w:rPr>
              <w:t>Merge:</w:t>
            </w:r>
          </w:p>
        </w:tc>
        <w:tc>
          <w:tcPr>
            <w:tcW w:w="1292" w:type="dxa"/>
          </w:tcPr>
          <w:p w14:paraId="74AF8ADC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0D6EFFC1" w14:textId="77777777" w:rsidR="00FF28C7" w:rsidRPr="008806A3" w:rsidRDefault="00FF28C7" w:rsidP="00FF28C7">
            <w:pPr>
              <w:pStyle w:val="Tabletext"/>
            </w:pPr>
          </w:p>
        </w:tc>
      </w:tr>
      <w:tr w:rsidR="00FF28C7" w:rsidRPr="008806A3" w14:paraId="65FD4250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656AF65B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5379E0E4" w14:textId="77777777" w:rsidR="00FF28C7" w:rsidRPr="008806A3" w:rsidRDefault="00FF28C7" w:rsidP="00FF28C7">
            <w:pPr>
              <w:pStyle w:val="Tabletext"/>
              <w:ind w:left="284"/>
            </w:pPr>
            <w:r w:rsidRPr="008806A3">
              <w:t xml:space="preserve">m1) Move all SG17 (ICT Security, </w:t>
            </w:r>
            <w:proofErr w:type="spellStart"/>
            <w:r w:rsidRPr="008806A3">
              <w:t>IdM</w:t>
            </w:r>
            <w:proofErr w:type="spellEnd"/>
            <w:r w:rsidRPr="008806A3">
              <w:t>) into new SGV (SG5+SG12+SG17)</w:t>
            </w:r>
          </w:p>
        </w:tc>
        <w:tc>
          <w:tcPr>
            <w:tcW w:w="1292" w:type="dxa"/>
          </w:tcPr>
          <w:p w14:paraId="05B570E2" w14:textId="77777777" w:rsidR="00FF28C7" w:rsidRPr="008806A3" w:rsidRDefault="00FF28C7" w:rsidP="00FF28C7">
            <w:pPr>
              <w:pStyle w:val="Tabletext"/>
            </w:pPr>
            <w:proofErr w:type="spellStart"/>
            <w:r w:rsidRPr="008806A3">
              <w:t>SGdV</w:t>
            </w:r>
            <w:proofErr w:type="spellEnd"/>
          </w:p>
        </w:tc>
        <w:tc>
          <w:tcPr>
            <w:tcW w:w="2620" w:type="dxa"/>
            <w:shd w:val="clear" w:color="auto" w:fill="auto"/>
          </w:tcPr>
          <w:p w14:paraId="1CB850B7" w14:textId="14F64AB2" w:rsidR="00FF28C7" w:rsidRPr="008806A3" w:rsidRDefault="00912228" w:rsidP="00FF28C7">
            <w:pPr>
              <w:pStyle w:val="Tabletext"/>
            </w:pPr>
            <w:hyperlink r:id="rId80" w:history="1">
              <w:r w:rsidR="00BD4E37" w:rsidRPr="00A33BA6">
                <w:rPr>
                  <w:rStyle w:val="Hyperlink"/>
                  <w:szCs w:val="22"/>
                </w:rPr>
                <w:t>TD717</w:t>
              </w:r>
            </w:hyperlink>
            <w:r w:rsidR="00FF28C7" w:rsidRPr="008806A3">
              <w:t xml:space="preserve"> (TSBDir)</w:t>
            </w:r>
          </w:p>
        </w:tc>
      </w:tr>
      <w:tr w:rsidR="00FF28C7" w:rsidRPr="008806A3" w14:paraId="4F602EC5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3FE5DBFE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70356C72" w14:textId="701FD2CB" w:rsidR="00FF28C7" w:rsidRPr="008806A3" w:rsidRDefault="009C1888" w:rsidP="00FF28C7">
            <w:pPr>
              <w:pStyle w:val="Tabletext"/>
              <w:ind w:left="284"/>
            </w:pPr>
            <w:r>
              <w:t xml:space="preserve">m2) </w:t>
            </w:r>
            <w:r w:rsidRPr="008806A3">
              <w:t xml:space="preserve">Move all SG17 (ICT Security, </w:t>
            </w:r>
            <w:proofErr w:type="spellStart"/>
            <w:r w:rsidRPr="008806A3">
              <w:t>IdM</w:t>
            </w:r>
            <w:proofErr w:type="spellEnd"/>
            <w:r w:rsidRPr="008806A3">
              <w:t>) into new SG</w:t>
            </w:r>
            <w:r>
              <w:t>H</w:t>
            </w:r>
          </w:p>
        </w:tc>
        <w:tc>
          <w:tcPr>
            <w:tcW w:w="1292" w:type="dxa"/>
          </w:tcPr>
          <w:p w14:paraId="4C8E5510" w14:textId="51B9D2FB" w:rsidR="00FF28C7" w:rsidRPr="008806A3" w:rsidRDefault="009C1888" w:rsidP="00FF28C7">
            <w:pPr>
              <w:pStyle w:val="Tabletext"/>
            </w:pPr>
            <w:r>
              <w:t>SGH</w:t>
            </w:r>
          </w:p>
        </w:tc>
        <w:tc>
          <w:tcPr>
            <w:tcW w:w="2620" w:type="dxa"/>
            <w:shd w:val="clear" w:color="auto" w:fill="auto"/>
          </w:tcPr>
          <w:p w14:paraId="0B622633" w14:textId="77927588" w:rsidR="00FF28C7" w:rsidRPr="008806A3" w:rsidRDefault="00EA520C" w:rsidP="00FF28C7">
            <w:pPr>
              <w:pStyle w:val="Tabletext"/>
            </w:pPr>
            <w:hyperlink r:id="rId81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9C1888">
              <w:t xml:space="preserve"> (UK)</w:t>
            </w:r>
          </w:p>
        </w:tc>
      </w:tr>
      <w:tr w:rsidR="002C64AB" w:rsidRPr="008806A3" w14:paraId="5E984665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0427FC42" w14:textId="77777777" w:rsidR="002C64AB" w:rsidRPr="008806A3" w:rsidRDefault="002C64AB" w:rsidP="00FF28C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0D0526FA" w14:textId="77F774C6" w:rsidR="002C64AB" w:rsidRDefault="002C64AB" w:rsidP="00FF28C7">
            <w:pPr>
              <w:pStyle w:val="Tabletext"/>
              <w:ind w:left="284"/>
            </w:pPr>
            <w:r>
              <w:t xml:space="preserve">m3) </w:t>
            </w:r>
            <w:r w:rsidRPr="008806A3">
              <w:t xml:space="preserve">Move all SG17 (ICT Security, </w:t>
            </w:r>
            <w:proofErr w:type="spellStart"/>
            <w:r w:rsidRPr="008806A3">
              <w:t>IdM</w:t>
            </w:r>
            <w:proofErr w:type="spellEnd"/>
            <w:r w:rsidRPr="008806A3">
              <w:t xml:space="preserve">) into </w:t>
            </w:r>
            <w:r w:rsidR="00274533">
              <w:t xml:space="preserve">new </w:t>
            </w:r>
            <w:r>
              <w:t>eta</w:t>
            </w:r>
          </w:p>
        </w:tc>
        <w:tc>
          <w:tcPr>
            <w:tcW w:w="1292" w:type="dxa"/>
          </w:tcPr>
          <w:p w14:paraId="19B504BD" w14:textId="61921ACB" w:rsidR="002C64AB" w:rsidRDefault="002C64AB" w:rsidP="00FF28C7">
            <w:pPr>
              <w:pStyle w:val="Tabletext"/>
            </w:pPr>
            <w:r>
              <w:t>eta</w:t>
            </w:r>
          </w:p>
        </w:tc>
        <w:tc>
          <w:tcPr>
            <w:tcW w:w="2620" w:type="dxa"/>
            <w:shd w:val="clear" w:color="auto" w:fill="auto"/>
          </w:tcPr>
          <w:p w14:paraId="508377D0" w14:textId="22BBB360" w:rsidR="002C64AB" w:rsidRDefault="00EA520C" w:rsidP="00FF28C7">
            <w:pPr>
              <w:pStyle w:val="Tabletext"/>
            </w:pPr>
            <w:hyperlink r:id="rId82" w:history="1">
              <w:r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A63178">
              <w:t xml:space="preserve"> (USA and Canada)</w:t>
            </w:r>
          </w:p>
        </w:tc>
      </w:tr>
      <w:tr w:rsidR="00FF28C7" w:rsidRPr="008806A3" w14:paraId="21B273FC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37EF16E8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6A4E85DD" w14:textId="77777777" w:rsidR="00FF28C7" w:rsidRPr="008806A3" w:rsidRDefault="00FF28C7" w:rsidP="00FF28C7">
            <w:pPr>
              <w:pStyle w:val="Tabletext"/>
              <w:rPr>
                <w:b/>
                <w:bCs/>
              </w:rPr>
            </w:pPr>
            <w:r w:rsidRPr="008806A3">
              <w:rPr>
                <w:b/>
                <w:bCs/>
              </w:rPr>
              <w:t>Transfer</w:t>
            </w:r>
          </w:p>
        </w:tc>
        <w:tc>
          <w:tcPr>
            <w:tcW w:w="1292" w:type="dxa"/>
          </w:tcPr>
          <w:p w14:paraId="61726957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7D402AAF" w14:textId="77777777" w:rsidR="00FF28C7" w:rsidRPr="008806A3" w:rsidRDefault="00FF28C7" w:rsidP="00FF28C7">
            <w:pPr>
              <w:pStyle w:val="Tabletext"/>
            </w:pPr>
          </w:p>
        </w:tc>
      </w:tr>
      <w:tr w:rsidR="00FF28C7" w:rsidRPr="008806A3" w14:paraId="5D2FC654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755E8B1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25CCA8E4" w14:textId="45436A7F" w:rsidR="00DB796C" w:rsidRPr="008806A3" w:rsidRDefault="00522A7D" w:rsidP="00FF28C7">
            <w:pPr>
              <w:pStyle w:val="Tabletext"/>
              <w:ind w:left="284"/>
            </w:pPr>
            <w:r>
              <w:t>t</w:t>
            </w:r>
            <w:r w:rsidR="00274533">
              <w:t>1</w:t>
            </w:r>
            <w:r>
              <w:t>)</w:t>
            </w:r>
            <w:r w:rsidR="00DB796C">
              <w:t xml:space="preserve"> </w:t>
            </w:r>
            <w:r w:rsidR="00DB796C" w:rsidRPr="00FD160C">
              <w:rPr>
                <w:rFonts w:eastAsiaTheme="minorEastAsia"/>
                <w:lang w:eastAsia="zh-CN"/>
              </w:rPr>
              <w:t xml:space="preserve">TTCN3 </w:t>
            </w:r>
            <w:r w:rsidR="00DB796C" w:rsidRPr="00FD160C">
              <w:rPr>
                <w:rFonts w:eastAsiaTheme="minorEastAsia" w:hint="eastAsia"/>
                <w:lang w:eastAsia="zh-CN"/>
              </w:rPr>
              <w:t xml:space="preserve">related Question could be moved from SG17 to SG11, to enhance the test related </w:t>
            </w:r>
            <w:r w:rsidR="00DB796C" w:rsidRPr="00FD160C">
              <w:t>languages and description techniques</w:t>
            </w:r>
            <w:r w:rsidR="00DB796C" w:rsidRPr="00FD160C"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292" w:type="dxa"/>
          </w:tcPr>
          <w:p w14:paraId="3777FD75" w14:textId="7F420084" w:rsidR="00FF28C7" w:rsidRPr="008806A3" w:rsidRDefault="00B23AB6" w:rsidP="00FF28C7">
            <w:pPr>
              <w:pStyle w:val="Tabletext"/>
            </w:pPr>
            <w:r>
              <w:t>SG11</w:t>
            </w:r>
          </w:p>
        </w:tc>
        <w:tc>
          <w:tcPr>
            <w:tcW w:w="2620" w:type="dxa"/>
            <w:shd w:val="clear" w:color="auto" w:fill="auto"/>
          </w:tcPr>
          <w:p w14:paraId="1143480D" w14:textId="0BB491DE" w:rsidR="00DB796C" w:rsidRPr="008806A3" w:rsidRDefault="00912228" w:rsidP="00FF28C7">
            <w:pPr>
              <w:pStyle w:val="Tabletext"/>
            </w:pPr>
            <w:hyperlink r:id="rId83" w:history="1">
              <w:r w:rsidR="00151B31" w:rsidRPr="00FA1BB2">
                <w:rPr>
                  <w:rStyle w:val="Hyperlink"/>
                  <w:rFonts w:ascii="Times New Roman" w:hAnsi="Times New Roman"/>
                </w:rPr>
                <w:t>RGWP-C5</w:t>
              </w:r>
            </w:hyperlink>
            <w:r w:rsidR="00DB796C">
              <w:t xml:space="preserve"> (China)</w:t>
            </w:r>
          </w:p>
        </w:tc>
      </w:tr>
      <w:tr w:rsidR="00FF28C7" w:rsidRPr="008806A3" w14:paraId="25C3DD32" w14:textId="77777777" w:rsidTr="00DB3607">
        <w:trPr>
          <w:jc w:val="center"/>
        </w:trPr>
        <w:tc>
          <w:tcPr>
            <w:tcW w:w="987" w:type="dxa"/>
            <w:vMerge w:val="restart"/>
            <w:shd w:val="clear" w:color="auto" w:fill="auto"/>
          </w:tcPr>
          <w:p w14:paraId="0CD879C8" w14:textId="77777777" w:rsidR="00FF28C7" w:rsidRPr="008806A3" w:rsidRDefault="00FF28C7" w:rsidP="00FF28C7">
            <w:pPr>
              <w:pStyle w:val="Tabletext"/>
            </w:pPr>
            <w:r w:rsidRPr="008806A3">
              <w:t>SG20</w:t>
            </w:r>
          </w:p>
        </w:tc>
        <w:tc>
          <w:tcPr>
            <w:tcW w:w="4710" w:type="dxa"/>
            <w:shd w:val="clear" w:color="auto" w:fill="auto"/>
          </w:tcPr>
          <w:p w14:paraId="67C4AB65" w14:textId="77777777" w:rsidR="00FF28C7" w:rsidRPr="008806A3" w:rsidRDefault="00FF28C7" w:rsidP="00FF28C7">
            <w:pPr>
              <w:pStyle w:val="Tabletext"/>
            </w:pPr>
            <w:r w:rsidRPr="008806A3">
              <w:rPr>
                <w:b/>
                <w:bCs/>
              </w:rPr>
              <w:t>Retain:</w:t>
            </w:r>
          </w:p>
        </w:tc>
        <w:tc>
          <w:tcPr>
            <w:tcW w:w="1292" w:type="dxa"/>
          </w:tcPr>
          <w:p w14:paraId="7EF0354D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2E147AA7" w14:textId="72F41FC1" w:rsidR="00FF28C7" w:rsidRDefault="00151B31" w:rsidP="00FF28C7">
            <w:pPr>
              <w:pStyle w:val="Tabletext"/>
            </w:pPr>
            <w:hyperlink r:id="rId84" w:history="1">
              <w:r w:rsidRPr="00151B31">
                <w:rPr>
                  <w:rStyle w:val="Hyperlink"/>
                  <w:rFonts w:ascii="Times New Roman" w:hAnsi="Times New Roman"/>
                </w:rPr>
                <w:t>С125</w:t>
              </w:r>
            </w:hyperlink>
            <w:r w:rsidRPr="00151B31">
              <w:t xml:space="preserve"> (Russia)</w:t>
            </w:r>
          </w:p>
          <w:p w14:paraId="6039D597" w14:textId="2E31BCA2" w:rsidR="00DB796C" w:rsidRPr="008806A3" w:rsidRDefault="00912228" w:rsidP="00FF28C7">
            <w:pPr>
              <w:pStyle w:val="Tabletext"/>
            </w:pPr>
            <w:hyperlink r:id="rId85" w:history="1">
              <w:r w:rsidR="00151B31" w:rsidRPr="00FA1BB2">
                <w:rPr>
                  <w:rStyle w:val="Hyperlink"/>
                  <w:rFonts w:ascii="Times New Roman" w:hAnsi="Times New Roman"/>
                </w:rPr>
                <w:t>RGWP-C5</w:t>
              </w:r>
            </w:hyperlink>
            <w:r w:rsidR="00DB796C">
              <w:t xml:space="preserve"> (China)</w:t>
            </w:r>
          </w:p>
        </w:tc>
      </w:tr>
      <w:tr w:rsidR="00FF28C7" w:rsidRPr="008806A3" w14:paraId="55FE4AEC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66098ABF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171CBB73" w14:textId="77777777" w:rsidR="00FF28C7" w:rsidRPr="008806A3" w:rsidRDefault="00FF28C7" w:rsidP="00FF28C7">
            <w:pPr>
              <w:pStyle w:val="Tabletext"/>
            </w:pPr>
            <w:r w:rsidRPr="008806A3">
              <w:rPr>
                <w:b/>
                <w:bCs/>
              </w:rPr>
              <w:t>Merge:</w:t>
            </w:r>
          </w:p>
        </w:tc>
        <w:tc>
          <w:tcPr>
            <w:tcW w:w="1292" w:type="dxa"/>
          </w:tcPr>
          <w:p w14:paraId="444FDA22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46701C66" w14:textId="77777777" w:rsidR="00FF28C7" w:rsidRPr="008806A3" w:rsidRDefault="00FF28C7" w:rsidP="00FF28C7">
            <w:pPr>
              <w:pStyle w:val="Tabletext"/>
            </w:pPr>
          </w:p>
        </w:tc>
      </w:tr>
      <w:tr w:rsidR="00FF28C7" w:rsidRPr="008806A3" w14:paraId="033550F9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178D1FB8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1C06A379" w14:textId="77777777" w:rsidR="00FF28C7" w:rsidRPr="008806A3" w:rsidRDefault="00FF28C7" w:rsidP="00FF28C7">
            <w:pPr>
              <w:pStyle w:val="Tabletext"/>
              <w:ind w:left="284"/>
            </w:pPr>
            <w:r w:rsidRPr="008806A3">
              <w:t>m1) Move all SG20 (IoT and Smart Cities) into new SGII (SG16+SG20)</w:t>
            </w:r>
          </w:p>
        </w:tc>
        <w:tc>
          <w:tcPr>
            <w:tcW w:w="1292" w:type="dxa"/>
          </w:tcPr>
          <w:p w14:paraId="45BA1353" w14:textId="77777777" w:rsidR="00FF28C7" w:rsidRPr="008806A3" w:rsidRDefault="00FF28C7" w:rsidP="00FF28C7">
            <w:pPr>
              <w:pStyle w:val="Tabletext"/>
            </w:pPr>
            <w:proofErr w:type="spellStart"/>
            <w:r w:rsidRPr="008806A3">
              <w:t>SGdII</w:t>
            </w:r>
            <w:proofErr w:type="spellEnd"/>
          </w:p>
        </w:tc>
        <w:tc>
          <w:tcPr>
            <w:tcW w:w="2620" w:type="dxa"/>
            <w:shd w:val="clear" w:color="auto" w:fill="auto"/>
          </w:tcPr>
          <w:p w14:paraId="0E84441A" w14:textId="328C9C50" w:rsidR="00FF28C7" w:rsidRPr="008806A3" w:rsidRDefault="00912228" w:rsidP="00FF28C7">
            <w:pPr>
              <w:pStyle w:val="Tabletext"/>
            </w:pPr>
            <w:hyperlink r:id="rId86" w:history="1">
              <w:r w:rsidR="00BD4E37" w:rsidRPr="00A33BA6">
                <w:rPr>
                  <w:rStyle w:val="Hyperlink"/>
                  <w:szCs w:val="22"/>
                </w:rPr>
                <w:t>TD717</w:t>
              </w:r>
            </w:hyperlink>
            <w:r w:rsidR="00FF28C7" w:rsidRPr="008806A3">
              <w:t xml:space="preserve"> (TSBDir) </w:t>
            </w:r>
            <w:r w:rsidR="00FF28C7" w:rsidRPr="008806A3">
              <w:br/>
            </w:r>
            <w:hyperlink r:id="rId87" w:history="1">
              <w:r w:rsidR="00EA520C" w:rsidRPr="00A33BA6">
                <w:rPr>
                  <w:rStyle w:val="Hyperlink"/>
                  <w:szCs w:val="22"/>
                </w:rPr>
                <w:t>C117</w:t>
              </w:r>
            </w:hyperlink>
            <w:r w:rsidR="00FF28C7" w:rsidRPr="008806A3">
              <w:t xml:space="preserve"> (Rep. of Korea)</w:t>
            </w:r>
          </w:p>
        </w:tc>
      </w:tr>
      <w:tr w:rsidR="00FF28C7" w:rsidRPr="008806A3" w14:paraId="329F74BE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F70046D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77668444" w14:textId="77777777" w:rsidR="00FF28C7" w:rsidRPr="008806A3" w:rsidRDefault="00FF28C7" w:rsidP="00FF28C7">
            <w:pPr>
              <w:pStyle w:val="Tabletext"/>
              <w:rPr>
                <w:b/>
                <w:bCs/>
              </w:rPr>
            </w:pPr>
            <w:r w:rsidRPr="008806A3">
              <w:rPr>
                <w:b/>
                <w:bCs/>
              </w:rPr>
              <w:t>Transfer</w:t>
            </w:r>
          </w:p>
        </w:tc>
        <w:tc>
          <w:tcPr>
            <w:tcW w:w="1292" w:type="dxa"/>
          </w:tcPr>
          <w:p w14:paraId="32ED1E2A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2620" w:type="dxa"/>
            <w:shd w:val="clear" w:color="auto" w:fill="auto"/>
          </w:tcPr>
          <w:p w14:paraId="4DAAF5AB" w14:textId="77777777" w:rsidR="00FF28C7" w:rsidRPr="008806A3" w:rsidRDefault="00FF28C7" w:rsidP="00FF28C7">
            <w:pPr>
              <w:pStyle w:val="Tabletext"/>
            </w:pPr>
          </w:p>
        </w:tc>
      </w:tr>
      <w:tr w:rsidR="00FF28C7" w:rsidRPr="008806A3" w14:paraId="6959C183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A4E6BC6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1D89611A" w14:textId="781CFF68" w:rsidR="00FF28C7" w:rsidRPr="008806A3" w:rsidRDefault="00FF28C7" w:rsidP="00FF28C7">
            <w:pPr>
              <w:pStyle w:val="Tabletext"/>
              <w:ind w:left="284"/>
            </w:pPr>
            <w:r w:rsidRPr="008806A3">
              <w:t>t1) Move IoT identification into new SG</w:t>
            </w:r>
            <w:r w:rsidR="009C1888">
              <w:t>A</w:t>
            </w:r>
          </w:p>
        </w:tc>
        <w:tc>
          <w:tcPr>
            <w:tcW w:w="1292" w:type="dxa"/>
          </w:tcPr>
          <w:p w14:paraId="3A5ED193" w14:textId="0B7F2428" w:rsidR="00FF28C7" w:rsidRPr="008806A3" w:rsidRDefault="00FF28C7" w:rsidP="00FF28C7">
            <w:pPr>
              <w:pStyle w:val="Tabletext"/>
            </w:pPr>
            <w:r w:rsidRPr="008806A3">
              <w:t>SG</w:t>
            </w:r>
            <w:r w:rsidR="009C1888">
              <w:t>A</w:t>
            </w:r>
          </w:p>
        </w:tc>
        <w:tc>
          <w:tcPr>
            <w:tcW w:w="2620" w:type="dxa"/>
            <w:shd w:val="clear" w:color="auto" w:fill="auto"/>
          </w:tcPr>
          <w:p w14:paraId="629AD7E8" w14:textId="795A38FF" w:rsidR="009C1888" w:rsidRPr="008806A3" w:rsidRDefault="00EA520C" w:rsidP="00FF28C7">
            <w:pPr>
              <w:pStyle w:val="Tabletext"/>
            </w:pPr>
            <w:hyperlink r:id="rId88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9C1888">
              <w:t xml:space="preserve"> (UK)</w:t>
            </w:r>
          </w:p>
        </w:tc>
      </w:tr>
      <w:tr w:rsidR="00FF28C7" w:rsidRPr="008806A3" w14:paraId="282E604D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33619D73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42E21CF8" w14:textId="15498A0C" w:rsidR="00FF28C7" w:rsidRPr="008806A3" w:rsidRDefault="00FF28C7" w:rsidP="00FF28C7">
            <w:pPr>
              <w:pStyle w:val="Tabletext"/>
              <w:ind w:left="284"/>
            </w:pPr>
            <w:r w:rsidRPr="008806A3">
              <w:t>t2) Move smart sustainable cities and communities into new SG</w:t>
            </w:r>
            <w:r w:rsidR="009C1888">
              <w:t>C</w:t>
            </w:r>
          </w:p>
        </w:tc>
        <w:tc>
          <w:tcPr>
            <w:tcW w:w="1292" w:type="dxa"/>
          </w:tcPr>
          <w:p w14:paraId="777E27EA" w14:textId="4141A821" w:rsidR="00FF28C7" w:rsidRPr="008806A3" w:rsidRDefault="00FF28C7" w:rsidP="00FF28C7">
            <w:pPr>
              <w:pStyle w:val="Tabletext"/>
            </w:pPr>
            <w:r w:rsidRPr="008806A3">
              <w:t>SG</w:t>
            </w:r>
            <w:r w:rsidR="009C1888">
              <w:t>C</w:t>
            </w:r>
          </w:p>
        </w:tc>
        <w:tc>
          <w:tcPr>
            <w:tcW w:w="2620" w:type="dxa"/>
            <w:shd w:val="clear" w:color="auto" w:fill="auto"/>
          </w:tcPr>
          <w:p w14:paraId="3DCE2356" w14:textId="6350E5CF" w:rsidR="009C1888" w:rsidRPr="008806A3" w:rsidRDefault="00EA520C" w:rsidP="00FF28C7">
            <w:pPr>
              <w:pStyle w:val="Tabletext"/>
            </w:pPr>
            <w:hyperlink r:id="rId89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9C1888">
              <w:t xml:space="preserve"> (UK)</w:t>
            </w:r>
          </w:p>
        </w:tc>
      </w:tr>
      <w:tr w:rsidR="00FF28C7" w:rsidRPr="008806A3" w14:paraId="3F6DD925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16313D72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7A0EFF39" w14:textId="318D3368" w:rsidR="00FF28C7" w:rsidRPr="008806A3" w:rsidRDefault="00FF28C7" w:rsidP="00FF28C7">
            <w:pPr>
              <w:pStyle w:val="Tabletext"/>
              <w:ind w:left="284"/>
            </w:pPr>
            <w:r w:rsidRPr="008806A3">
              <w:t>t3) Move Internet of Things (IoT) and its applications</w:t>
            </w:r>
            <w:r w:rsidR="009C1888">
              <w:t xml:space="preserve"> </w:t>
            </w:r>
            <w:r w:rsidR="009C1888" w:rsidRPr="009C1888">
              <w:t>(except for IoT Security and IoT Identification)</w:t>
            </w:r>
            <w:r w:rsidRPr="008806A3">
              <w:t xml:space="preserve"> into new SG</w:t>
            </w:r>
            <w:r w:rsidR="009C1888">
              <w:t>F</w:t>
            </w:r>
          </w:p>
        </w:tc>
        <w:tc>
          <w:tcPr>
            <w:tcW w:w="1292" w:type="dxa"/>
          </w:tcPr>
          <w:p w14:paraId="2C62327B" w14:textId="10F9E444" w:rsidR="00FF28C7" w:rsidRPr="008806A3" w:rsidRDefault="00FF28C7" w:rsidP="00FF28C7">
            <w:pPr>
              <w:pStyle w:val="Tabletext"/>
            </w:pPr>
            <w:r w:rsidRPr="008806A3">
              <w:t>SG</w:t>
            </w:r>
            <w:r w:rsidR="009C1888">
              <w:t>F</w:t>
            </w:r>
          </w:p>
        </w:tc>
        <w:tc>
          <w:tcPr>
            <w:tcW w:w="2620" w:type="dxa"/>
            <w:shd w:val="clear" w:color="auto" w:fill="auto"/>
          </w:tcPr>
          <w:p w14:paraId="4E376D6D" w14:textId="47683B80" w:rsidR="009C1888" w:rsidRPr="008806A3" w:rsidRDefault="00EA520C" w:rsidP="00FF28C7">
            <w:pPr>
              <w:pStyle w:val="Tabletext"/>
            </w:pPr>
            <w:hyperlink r:id="rId90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9C1888">
              <w:t xml:space="preserve"> (UK)</w:t>
            </w:r>
          </w:p>
        </w:tc>
      </w:tr>
      <w:tr w:rsidR="00FF28C7" w:rsidRPr="008806A3" w14:paraId="7267ECB2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74304584" w14:textId="77777777" w:rsidR="00FF28C7" w:rsidRPr="008806A3" w:rsidRDefault="00FF28C7" w:rsidP="00FF28C7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7AE7DA6D" w14:textId="04BF8308" w:rsidR="00FF28C7" w:rsidRPr="008806A3" w:rsidRDefault="00FF28C7" w:rsidP="00FF28C7">
            <w:pPr>
              <w:pStyle w:val="Tabletext"/>
              <w:ind w:left="284"/>
            </w:pPr>
            <w:r w:rsidRPr="008806A3">
              <w:t>t4) Move IoT security into new SG</w:t>
            </w:r>
            <w:r w:rsidR="009C1888">
              <w:t>H</w:t>
            </w:r>
          </w:p>
        </w:tc>
        <w:tc>
          <w:tcPr>
            <w:tcW w:w="1292" w:type="dxa"/>
          </w:tcPr>
          <w:p w14:paraId="2BB38302" w14:textId="4212821A" w:rsidR="00FF28C7" w:rsidRPr="008806A3" w:rsidRDefault="00FF28C7" w:rsidP="00FF28C7">
            <w:pPr>
              <w:pStyle w:val="Tabletext"/>
            </w:pPr>
            <w:r w:rsidRPr="008806A3">
              <w:t>SG</w:t>
            </w:r>
            <w:r w:rsidR="009C1888">
              <w:t>H</w:t>
            </w:r>
          </w:p>
        </w:tc>
        <w:tc>
          <w:tcPr>
            <w:tcW w:w="2620" w:type="dxa"/>
            <w:shd w:val="clear" w:color="auto" w:fill="auto"/>
          </w:tcPr>
          <w:p w14:paraId="20B59D80" w14:textId="765C67EE" w:rsidR="00A72C38" w:rsidRPr="008806A3" w:rsidRDefault="00EA520C" w:rsidP="00FF28C7">
            <w:pPr>
              <w:pStyle w:val="Tabletext"/>
            </w:pPr>
            <w:hyperlink r:id="rId91" w:history="1">
              <w:r w:rsidRPr="00EA520C">
                <w:rPr>
                  <w:rStyle w:val="Hyperlink"/>
                  <w:rFonts w:ascii="Times New Roman" w:hAnsi="Times New Roman"/>
                </w:rPr>
                <w:t>RGWP-C3R1</w:t>
              </w:r>
            </w:hyperlink>
            <w:r w:rsidR="00A72C38">
              <w:t xml:space="preserve"> (UK)</w:t>
            </w:r>
          </w:p>
        </w:tc>
      </w:tr>
      <w:tr w:rsidR="00A72C38" w:rsidRPr="008806A3" w14:paraId="4C886993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17F06785" w14:textId="77777777" w:rsidR="00A72C38" w:rsidRPr="008806A3" w:rsidRDefault="00A72C38" w:rsidP="00A72C3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7CC020B8" w14:textId="398D33E1" w:rsidR="00A72C38" w:rsidRPr="008806A3" w:rsidRDefault="00A72C38" w:rsidP="00A72C38">
            <w:pPr>
              <w:pStyle w:val="Tabletext"/>
              <w:ind w:left="284"/>
            </w:pPr>
            <w:r>
              <w:t xml:space="preserve">t5) move a part of </w:t>
            </w:r>
            <w:r w:rsidR="004A0710">
              <w:t>Q</w:t>
            </w:r>
            <w:r>
              <w:t xml:space="preserve">6/20 into </w:t>
            </w:r>
            <w:r w:rsidR="00C65B4E">
              <w:t xml:space="preserve">new </w:t>
            </w:r>
            <w:r>
              <w:t>gamma</w:t>
            </w:r>
          </w:p>
        </w:tc>
        <w:tc>
          <w:tcPr>
            <w:tcW w:w="1292" w:type="dxa"/>
          </w:tcPr>
          <w:p w14:paraId="71B43704" w14:textId="0C234E87" w:rsidR="00A72C38" w:rsidRPr="008806A3" w:rsidRDefault="00A72C38" w:rsidP="00A72C38">
            <w:pPr>
              <w:pStyle w:val="Tabletext"/>
            </w:pPr>
            <w:r>
              <w:t>gamma</w:t>
            </w:r>
          </w:p>
        </w:tc>
        <w:tc>
          <w:tcPr>
            <w:tcW w:w="2620" w:type="dxa"/>
            <w:shd w:val="clear" w:color="auto" w:fill="auto"/>
          </w:tcPr>
          <w:p w14:paraId="29AF7E2E" w14:textId="164B7A67" w:rsidR="00A72C38" w:rsidRPr="008806A3" w:rsidRDefault="00912228" w:rsidP="00A72C38">
            <w:pPr>
              <w:pStyle w:val="Tabletext"/>
            </w:pPr>
            <w:hyperlink r:id="rId92" w:history="1">
              <w:r w:rsidR="00EA520C"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A63178">
              <w:t xml:space="preserve"> (USA and Canada)</w:t>
            </w:r>
          </w:p>
        </w:tc>
      </w:tr>
      <w:tr w:rsidR="00A72C38" w:rsidRPr="008806A3" w14:paraId="5482A525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69443E86" w14:textId="77777777" w:rsidR="00A72C38" w:rsidRPr="008806A3" w:rsidRDefault="00A72C38" w:rsidP="00A72C3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7A1F8A65" w14:textId="4ACC43F4" w:rsidR="00A72C38" w:rsidRPr="008806A3" w:rsidRDefault="00A72C38" w:rsidP="00A72C38">
            <w:pPr>
              <w:pStyle w:val="Tabletext"/>
              <w:ind w:left="284"/>
            </w:pPr>
            <w:r>
              <w:t xml:space="preserve">t6) move </w:t>
            </w:r>
            <w:r w:rsidR="004A0710">
              <w:t>Q</w:t>
            </w:r>
            <w:r>
              <w:t xml:space="preserve">5/20 into </w:t>
            </w:r>
            <w:r w:rsidR="00C65B4E">
              <w:t xml:space="preserve">new </w:t>
            </w:r>
            <w:r>
              <w:t>epsilon</w:t>
            </w:r>
          </w:p>
        </w:tc>
        <w:tc>
          <w:tcPr>
            <w:tcW w:w="1292" w:type="dxa"/>
          </w:tcPr>
          <w:p w14:paraId="270D3E3A" w14:textId="256000FB" w:rsidR="00A72C38" w:rsidRPr="008806A3" w:rsidRDefault="00A72C38" w:rsidP="00A72C38">
            <w:pPr>
              <w:pStyle w:val="Tabletext"/>
            </w:pPr>
            <w:r>
              <w:t>epsilon</w:t>
            </w:r>
          </w:p>
        </w:tc>
        <w:tc>
          <w:tcPr>
            <w:tcW w:w="2620" w:type="dxa"/>
            <w:shd w:val="clear" w:color="auto" w:fill="auto"/>
          </w:tcPr>
          <w:p w14:paraId="42190286" w14:textId="4FBEAA96" w:rsidR="00A72C38" w:rsidRPr="008806A3" w:rsidRDefault="00EA520C" w:rsidP="00A72C38">
            <w:pPr>
              <w:pStyle w:val="Tabletext"/>
            </w:pPr>
            <w:hyperlink r:id="rId93" w:history="1">
              <w:r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A63178">
              <w:t xml:space="preserve"> (USA and Canada)</w:t>
            </w:r>
          </w:p>
        </w:tc>
      </w:tr>
      <w:tr w:rsidR="00A72C38" w:rsidRPr="008806A3" w14:paraId="4D64FF69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267135A2" w14:textId="77777777" w:rsidR="00A72C38" w:rsidRPr="008806A3" w:rsidRDefault="00A72C38" w:rsidP="00A72C3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6023455E" w14:textId="29168799" w:rsidR="00A72C38" w:rsidRPr="008806A3" w:rsidRDefault="00A72C38" w:rsidP="00A72C38">
            <w:pPr>
              <w:pStyle w:val="Tabletext"/>
              <w:ind w:left="284"/>
            </w:pPr>
            <w:r>
              <w:t xml:space="preserve">t7) move </w:t>
            </w:r>
            <w:r w:rsidR="004A0710">
              <w:t>Q</w:t>
            </w:r>
            <w:r>
              <w:t xml:space="preserve">7/20 into </w:t>
            </w:r>
            <w:r w:rsidR="00C65B4E">
              <w:t xml:space="preserve">new </w:t>
            </w:r>
            <w:r>
              <w:t>zeta</w:t>
            </w:r>
          </w:p>
        </w:tc>
        <w:tc>
          <w:tcPr>
            <w:tcW w:w="1292" w:type="dxa"/>
          </w:tcPr>
          <w:p w14:paraId="442905DC" w14:textId="2DCF8802" w:rsidR="00A72C38" w:rsidRPr="008806A3" w:rsidRDefault="00A72C38" w:rsidP="00A72C38">
            <w:pPr>
              <w:pStyle w:val="Tabletext"/>
            </w:pPr>
            <w:r>
              <w:t>zeta</w:t>
            </w:r>
          </w:p>
        </w:tc>
        <w:tc>
          <w:tcPr>
            <w:tcW w:w="2620" w:type="dxa"/>
            <w:shd w:val="clear" w:color="auto" w:fill="auto"/>
          </w:tcPr>
          <w:p w14:paraId="74D2932C" w14:textId="02BC312B" w:rsidR="00A72C38" w:rsidRPr="008806A3" w:rsidRDefault="00EA520C" w:rsidP="00A72C38">
            <w:pPr>
              <w:pStyle w:val="Tabletext"/>
            </w:pPr>
            <w:hyperlink r:id="rId94" w:history="1">
              <w:r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A63178">
              <w:t xml:space="preserve"> (USA and Canada)</w:t>
            </w:r>
          </w:p>
        </w:tc>
      </w:tr>
      <w:tr w:rsidR="00A72C38" w:rsidRPr="00A72C38" w14:paraId="1D3D03A3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0E65E903" w14:textId="77777777" w:rsidR="00A72C38" w:rsidRPr="008806A3" w:rsidRDefault="00A72C38" w:rsidP="00A72C38">
            <w:pPr>
              <w:pStyle w:val="Tabletext"/>
            </w:pPr>
          </w:p>
        </w:tc>
        <w:tc>
          <w:tcPr>
            <w:tcW w:w="4710" w:type="dxa"/>
            <w:shd w:val="clear" w:color="auto" w:fill="auto"/>
          </w:tcPr>
          <w:p w14:paraId="76A8C686" w14:textId="3FEF63DA" w:rsidR="00A72C38" w:rsidRPr="00C65B4E" w:rsidRDefault="00A72C38" w:rsidP="00A72C38">
            <w:pPr>
              <w:pStyle w:val="Tabletext"/>
              <w:ind w:left="284"/>
              <w:rPr>
                <w:lang w:val="en-US"/>
              </w:rPr>
            </w:pPr>
            <w:r w:rsidRPr="00C65B4E">
              <w:rPr>
                <w:lang w:val="en-US"/>
              </w:rPr>
              <w:t xml:space="preserve">t8) move </w:t>
            </w:r>
            <w:r w:rsidR="004A0710" w:rsidRPr="00C65B4E">
              <w:rPr>
                <w:lang w:val="en-US"/>
              </w:rPr>
              <w:t>Q</w:t>
            </w:r>
            <w:r w:rsidRPr="00C65B4E">
              <w:rPr>
                <w:lang w:val="en-US"/>
              </w:rPr>
              <w:t xml:space="preserve">6/20 into </w:t>
            </w:r>
            <w:r w:rsidR="00C65B4E">
              <w:t xml:space="preserve">new </w:t>
            </w:r>
            <w:r w:rsidRPr="00C65B4E">
              <w:rPr>
                <w:lang w:val="en-US"/>
              </w:rPr>
              <w:t>eta</w:t>
            </w:r>
          </w:p>
        </w:tc>
        <w:tc>
          <w:tcPr>
            <w:tcW w:w="1292" w:type="dxa"/>
          </w:tcPr>
          <w:p w14:paraId="43D4FC0B" w14:textId="04F65B41" w:rsidR="00A72C38" w:rsidRPr="00C65B4E" w:rsidRDefault="00A72C38" w:rsidP="00A72C38">
            <w:pPr>
              <w:pStyle w:val="Tabletext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eta</w:t>
            </w:r>
            <w:proofErr w:type="spellEnd"/>
            <w:proofErr w:type="gramEnd"/>
          </w:p>
        </w:tc>
        <w:tc>
          <w:tcPr>
            <w:tcW w:w="2620" w:type="dxa"/>
            <w:shd w:val="clear" w:color="auto" w:fill="auto"/>
          </w:tcPr>
          <w:p w14:paraId="5CD61DAB" w14:textId="487E1EB9" w:rsidR="00A72C38" w:rsidRPr="00C65B4E" w:rsidRDefault="00EA520C" w:rsidP="00A72C38">
            <w:pPr>
              <w:pStyle w:val="Tabletext"/>
              <w:rPr>
                <w:lang w:val="en-US"/>
              </w:rPr>
            </w:pPr>
            <w:hyperlink r:id="rId95" w:history="1">
              <w:r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A63178">
              <w:t xml:space="preserve"> (USA and Canada)</w:t>
            </w:r>
          </w:p>
        </w:tc>
      </w:tr>
      <w:tr w:rsidR="00A72C38" w:rsidRPr="00A72C38" w14:paraId="73CC157F" w14:textId="77777777" w:rsidTr="00DB3607">
        <w:trPr>
          <w:jc w:val="center"/>
        </w:trPr>
        <w:tc>
          <w:tcPr>
            <w:tcW w:w="987" w:type="dxa"/>
            <w:vMerge/>
            <w:shd w:val="clear" w:color="auto" w:fill="auto"/>
          </w:tcPr>
          <w:p w14:paraId="56362896" w14:textId="77777777" w:rsidR="00A72C38" w:rsidRPr="00C65B4E" w:rsidRDefault="00A72C38" w:rsidP="00A72C38">
            <w:pPr>
              <w:pStyle w:val="Tabletext"/>
              <w:rPr>
                <w:lang w:val="en-US"/>
              </w:rPr>
            </w:pPr>
          </w:p>
        </w:tc>
        <w:tc>
          <w:tcPr>
            <w:tcW w:w="4710" w:type="dxa"/>
            <w:shd w:val="clear" w:color="auto" w:fill="auto"/>
          </w:tcPr>
          <w:p w14:paraId="76BFE9D1" w14:textId="2F45F963" w:rsidR="00A72C38" w:rsidRPr="00C65B4E" w:rsidRDefault="00A72C38" w:rsidP="00A72C38">
            <w:pPr>
              <w:pStyle w:val="Tabletext"/>
              <w:ind w:left="284"/>
              <w:rPr>
                <w:lang w:val="en-US"/>
              </w:rPr>
            </w:pPr>
            <w:r w:rsidRPr="00A72C38">
              <w:rPr>
                <w:lang w:val="en-US"/>
              </w:rPr>
              <w:t xml:space="preserve">t9) move </w:t>
            </w:r>
            <w:r w:rsidR="004A0710">
              <w:rPr>
                <w:lang w:val="en-US"/>
              </w:rPr>
              <w:t>WP</w:t>
            </w:r>
            <w:r w:rsidRPr="00A72C38">
              <w:rPr>
                <w:lang w:val="en-US"/>
              </w:rPr>
              <w:t>1/20 into</w:t>
            </w:r>
            <w:r w:rsidR="00C65B4E">
              <w:t xml:space="preserve"> </w:t>
            </w:r>
            <w:r w:rsidR="00C65B4E">
              <w:t>new</w:t>
            </w:r>
            <w:r w:rsidRPr="00A72C38">
              <w:rPr>
                <w:lang w:val="en-US"/>
              </w:rPr>
              <w:t xml:space="preserve"> the</w:t>
            </w:r>
            <w:r>
              <w:rPr>
                <w:lang w:val="en-US"/>
              </w:rPr>
              <w:t>ta</w:t>
            </w:r>
          </w:p>
        </w:tc>
        <w:tc>
          <w:tcPr>
            <w:tcW w:w="1292" w:type="dxa"/>
          </w:tcPr>
          <w:p w14:paraId="3B79E346" w14:textId="740F7336" w:rsidR="00A72C38" w:rsidRPr="00C65B4E" w:rsidRDefault="00A72C38" w:rsidP="00A72C38">
            <w:pPr>
              <w:pStyle w:val="Tabletext"/>
              <w:rPr>
                <w:lang w:val="en-US"/>
              </w:rPr>
            </w:pPr>
            <w:r>
              <w:rPr>
                <w:lang w:val="en-US"/>
              </w:rPr>
              <w:t>theta</w:t>
            </w:r>
          </w:p>
        </w:tc>
        <w:tc>
          <w:tcPr>
            <w:tcW w:w="2620" w:type="dxa"/>
            <w:shd w:val="clear" w:color="auto" w:fill="auto"/>
          </w:tcPr>
          <w:p w14:paraId="4E10C115" w14:textId="500AF6DB" w:rsidR="00A72C38" w:rsidRPr="00C65B4E" w:rsidRDefault="00EA520C" w:rsidP="00A72C38">
            <w:pPr>
              <w:pStyle w:val="Tabletext"/>
              <w:rPr>
                <w:lang w:val="en-US"/>
              </w:rPr>
            </w:pPr>
            <w:hyperlink r:id="rId96" w:history="1">
              <w:r w:rsidRPr="0013033B">
                <w:rPr>
                  <w:rStyle w:val="Hyperlink"/>
                  <w:rFonts w:ascii="Times New Roman" w:hAnsi="Times New Roman"/>
                </w:rPr>
                <w:t>RGWP-C2</w:t>
              </w:r>
            </w:hyperlink>
            <w:r w:rsidR="00A63178">
              <w:t xml:space="preserve"> (USA and Canada)</w:t>
            </w:r>
          </w:p>
        </w:tc>
      </w:tr>
    </w:tbl>
    <w:p w14:paraId="1913DED2" w14:textId="77777777" w:rsidR="00C42125" w:rsidRDefault="00C42125" w:rsidP="00DE3062"/>
    <w:p w14:paraId="2B3B28A6" w14:textId="5A4B5D6C" w:rsidR="00794F4F" w:rsidRDefault="00394DBF" w:rsidP="004D1F53">
      <w:pPr>
        <w:jc w:val="center"/>
      </w:pPr>
      <w:r>
        <w:t>_______________________</w:t>
      </w:r>
    </w:p>
    <w:sectPr w:rsidR="00794F4F" w:rsidSect="00C42125">
      <w:headerReference w:type="default" r:id="rId97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9226D" w14:textId="77777777" w:rsidR="00912228" w:rsidRDefault="00912228" w:rsidP="00C42125">
      <w:pPr>
        <w:spacing w:before="0"/>
      </w:pPr>
      <w:r>
        <w:separator/>
      </w:r>
    </w:p>
  </w:endnote>
  <w:endnote w:type="continuationSeparator" w:id="0">
    <w:p w14:paraId="751A55EF" w14:textId="77777777" w:rsidR="00912228" w:rsidRDefault="0091222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A2545" w14:textId="77777777" w:rsidR="00912228" w:rsidRDefault="00912228" w:rsidP="00C42125">
      <w:pPr>
        <w:spacing w:before="0"/>
      </w:pPr>
      <w:r>
        <w:separator/>
      </w:r>
    </w:p>
  </w:footnote>
  <w:footnote w:type="continuationSeparator" w:id="0">
    <w:p w14:paraId="1F162154" w14:textId="77777777" w:rsidR="00912228" w:rsidRDefault="0091222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1F8BE" w14:textId="50DF2693" w:rsidR="00274533" w:rsidRPr="00C42125" w:rsidRDefault="00274533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>
      <w:rPr>
        <w:noProof/>
      </w:rPr>
      <w:t>6</w:t>
    </w:r>
    <w:r w:rsidRPr="00C42125">
      <w:fldChar w:fldCharType="end"/>
    </w:r>
    <w:r w:rsidRPr="00C42125">
      <w:t xml:space="preserve"> -</w:t>
    </w:r>
  </w:p>
  <w:p w14:paraId="2360415B" w14:textId="40FCD4CF" w:rsidR="00274533" w:rsidRPr="00C42125" w:rsidRDefault="00274533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C65B4E">
      <w:rPr>
        <w:noProof/>
      </w:rPr>
      <w:t>RGWP-TD3-R2 (200805)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2B6EBE"/>
    <w:multiLevelType w:val="hybridMultilevel"/>
    <w:tmpl w:val="600ADDC8"/>
    <w:lvl w:ilvl="0" w:tplc="CCC656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2A16"/>
    <w:rsid w:val="00023D9A"/>
    <w:rsid w:val="00036034"/>
    <w:rsid w:val="00057000"/>
    <w:rsid w:val="00057C87"/>
    <w:rsid w:val="000640E0"/>
    <w:rsid w:val="000830D5"/>
    <w:rsid w:val="000A5CA2"/>
    <w:rsid w:val="000B39C9"/>
    <w:rsid w:val="000E6A3A"/>
    <w:rsid w:val="00125432"/>
    <w:rsid w:val="00137F40"/>
    <w:rsid w:val="00151B31"/>
    <w:rsid w:val="00167560"/>
    <w:rsid w:val="001871EC"/>
    <w:rsid w:val="001A670F"/>
    <w:rsid w:val="001C62B8"/>
    <w:rsid w:val="001D54C6"/>
    <w:rsid w:val="001E7B0E"/>
    <w:rsid w:val="001F141D"/>
    <w:rsid w:val="00200A06"/>
    <w:rsid w:val="00253DEB"/>
    <w:rsid w:val="002622FA"/>
    <w:rsid w:val="00263518"/>
    <w:rsid w:val="00274533"/>
    <w:rsid w:val="00277326"/>
    <w:rsid w:val="0027758E"/>
    <w:rsid w:val="00295D7D"/>
    <w:rsid w:val="002A1941"/>
    <w:rsid w:val="002A401B"/>
    <w:rsid w:val="002B3C3D"/>
    <w:rsid w:val="002C26C0"/>
    <w:rsid w:val="002C64AB"/>
    <w:rsid w:val="002E79CB"/>
    <w:rsid w:val="002F7879"/>
    <w:rsid w:val="002F7F55"/>
    <w:rsid w:val="0030745F"/>
    <w:rsid w:val="00314630"/>
    <w:rsid w:val="0032090A"/>
    <w:rsid w:val="00321CDE"/>
    <w:rsid w:val="00327AF9"/>
    <w:rsid w:val="00333E15"/>
    <w:rsid w:val="0036651C"/>
    <w:rsid w:val="0038715D"/>
    <w:rsid w:val="00394DBF"/>
    <w:rsid w:val="003A43EF"/>
    <w:rsid w:val="003C603B"/>
    <w:rsid w:val="003E014B"/>
    <w:rsid w:val="003F2BED"/>
    <w:rsid w:val="00443878"/>
    <w:rsid w:val="00451F5F"/>
    <w:rsid w:val="004712CA"/>
    <w:rsid w:val="0047422E"/>
    <w:rsid w:val="004A0710"/>
    <w:rsid w:val="004C0673"/>
    <w:rsid w:val="004D1F53"/>
    <w:rsid w:val="004F3816"/>
    <w:rsid w:val="00522A7D"/>
    <w:rsid w:val="00543615"/>
    <w:rsid w:val="00566EDA"/>
    <w:rsid w:val="00572654"/>
    <w:rsid w:val="005946BB"/>
    <w:rsid w:val="005B5629"/>
    <w:rsid w:val="005C0300"/>
    <w:rsid w:val="005F4B6A"/>
    <w:rsid w:val="00615A0A"/>
    <w:rsid w:val="00621A25"/>
    <w:rsid w:val="006333D4"/>
    <w:rsid w:val="006369B2"/>
    <w:rsid w:val="00652C03"/>
    <w:rsid w:val="006570B0"/>
    <w:rsid w:val="0069210B"/>
    <w:rsid w:val="006A4055"/>
    <w:rsid w:val="006C5641"/>
    <w:rsid w:val="006D1089"/>
    <w:rsid w:val="006D7355"/>
    <w:rsid w:val="00731135"/>
    <w:rsid w:val="007324AF"/>
    <w:rsid w:val="007409B4"/>
    <w:rsid w:val="0075525E"/>
    <w:rsid w:val="007903F8"/>
    <w:rsid w:val="00794F4F"/>
    <w:rsid w:val="007974BE"/>
    <w:rsid w:val="007A0916"/>
    <w:rsid w:val="007A0DFD"/>
    <w:rsid w:val="007C7122"/>
    <w:rsid w:val="007D3F11"/>
    <w:rsid w:val="007F664D"/>
    <w:rsid w:val="00810344"/>
    <w:rsid w:val="00822078"/>
    <w:rsid w:val="00822DDB"/>
    <w:rsid w:val="00842137"/>
    <w:rsid w:val="0089088E"/>
    <w:rsid w:val="00892297"/>
    <w:rsid w:val="008A5B4A"/>
    <w:rsid w:val="008D599B"/>
    <w:rsid w:val="008E0172"/>
    <w:rsid w:val="009062AD"/>
    <w:rsid w:val="00912228"/>
    <w:rsid w:val="009304A4"/>
    <w:rsid w:val="00930F6B"/>
    <w:rsid w:val="009406B5"/>
    <w:rsid w:val="00946166"/>
    <w:rsid w:val="00983164"/>
    <w:rsid w:val="009972EF"/>
    <w:rsid w:val="009A40F5"/>
    <w:rsid w:val="009C1888"/>
    <w:rsid w:val="009E6045"/>
    <w:rsid w:val="009E766E"/>
    <w:rsid w:val="009F2893"/>
    <w:rsid w:val="009F715E"/>
    <w:rsid w:val="00A00065"/>
    <w:rsid w:val="00A10DBB"/>
    <w:rsid w:val="00A25503"/>
    <w:rsid w:val="00A4013E"/>
    <w:rsid w:val="00A427CD"/>
    <w:rsid w:val="00A4600B"/>
    <w:rsid w:val="00A63178"/>
    <w:rsid w:val="00A679D3"/>
    <w:rsid w:val="00A67A81"/>
    <w:rsid w:val="00A728A3"/>
    <w:rsid w:val="00A72C38"/>
    <w:rsid w:val="00A730A6"/>
    <w:rsid w:val="00A971A0"/>
    <w:rsid w:val="00AA1F22"/>
    <w:rsid w:val="00B05821"/>
    <w:rsid w:val="00B23AB6"/>
    <w:rsid w:val="00B26C28"/>
    <w:rsid w:val="00B453F5"/>
    <w:rsid w:val="00B52637"/>
    <w:rsid w:val="00B53D1B"/>
    <w:rsid w:val="00B718A5"/>
    <w:rsid w:val="00B87927"/>
    <w:rsid w:val="00BC604F"/>
    <w:rsid w:val="00BD4E37"/>
    <w:rsid w:val="00BF2489"/>
    <w:rsid w:val="00C42125"/>
    <w:rsid w:val="00C62814"/>
    <w:rsid w:val="00C65B4E"/>
    <w:rsid w:val="00C74937"/>
    <w:rsid w:val="00C9460E"/>
    <w:rsid w:val="00D543C3"/>
    <w:rsid w:val="00D93B58"/>
    <w:rsid w:val="00DB3607"/>
    <w:rsid w:val="00DB796C"/>
    <w:rsid w:val="00DE3062"/>
    <w:rsid w:val="00E1406C"/>
    <w:rsid w:val="00E162A3"/>
    <w:rsid w:val="00E204DD"/>
    <w:rsid w:val="00E53C24"/>
    <w:rsid w:val="00E773A9"/>
    <w:rsid w:val="00EA520C"/>
    <w:rsid w:val="00EB444D"/>
    <w:rsid w:val="00EF31E7"/>
    <w:rsid w:val="00F00EFD"/>
    <w:rsid w:val="00F02294"/>
    <w:rsid w:val="00F075D9"/>
    <w:rsid w:val="00F11CD1"/>
    <w:rsid w:val="00F35F57"/>
    <w:rsid w:val="00F50467"/>
    <w:rsid w:val="00F62EDD"/>
    <w:rsid w:val="00FC65C7"/>
    <w:rsid w:val="00FF28C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CDB2D29"/>
  <w15:chartTrackingRefBased/>
  <w15:docId w15:val="{242261F8-5717-4CBE-9B9D-71CF1EF2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超级链接,超?级链,CEO_Hyperlink,Style 58,超????,하이퍼링크2"/>
    <w:basedOn w:val="DefaultParagraphFont"/>
    <w:uiPriority w:val="99"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Note">
    <w:name w:val="Note"/>
    <w:basedOn w:val="Normal"/>
    <w:rsid w:val="00327A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table" w:styleId="TableGrid">
    <w:name w:val="Table Grid"/>
    <w:basedOn w:val="TableNormal"/>
    <w:uiPriority w:val="59"/>
    <w:rsid w:val="00327AF9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5D7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D7D"/>
    <w:rPr>
      <w:rFonts w:ascii="Segoe UI" w:hAnsi="Segoe UI" w:cs="Segoe UI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745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xtranet.itu.int/meetings/ITU-T/T17-TSAGRGM/RGWP-200805/Contributions/T17-TSAGRGM-RGWP-200805-C-0005.docx" TargetMode="External"/><Relationship Id="rId21" Type="http://schemas.openxmlformats.org/officeDocument/2006/relationships/hyperlink" Target="https://extranet.itu.int/meetings/ITU-T/T17-TSAGRGM/RGWP-200805/Contributions/T17-TSAGRGM-RGWP-200805-C-0003-R01.docx" TargetMode="External"/><Relationship Id="rId42" Type="http://schemas.openxmlformats.org/officeDocument/2006/relationships/hyperlink" Target="https://extranet.itu.int/meetings/ITU-T/T17-TSAGRGM/RGWP-200805/Contributions/T17-TSAGRGM-RGWP-200805-C-0002.docx" TargetMode="External"/><Relationship Id="rId47" Type="http://schemas.openxmlformats.org/officeDocument/2006/relationships/hyperlink" Target="https://extranet.itu.int/meetings/ITU-T/T17-TSAGRGM/RGWP-200805/Contributions/T17-TSAGRGM-RGWP-200805-C-0002.docx" TargetMode="External"/><Relationship Id="rId63" Type="http://schemas.openxmlformats.org/officeDocument/2006/relationships/hyperlink" Target="https://extranet.itu.int/meetings/ITU-T/T17-TSAGRGM/RGWP-200805/Contributions/T17-TSAGRGM-RGWP-200805-C-0005.docx" TargetMode="External"/><Relationship Id="rId68" Type="http://schemas.openxmlformats.org/officeDocument/2006/relationships/hyperlink" Target="https://www.itu.int/md/T17-TSAG-C-0117" TargetMode="External"/><Relationship Id="rId84" Type="http://schemas.openxmlformats.org/officeDocument/2006/relationships/hyperlink" Target="https://www.itu.int/md/T17-TSAG-C-0125" TargetMode="External"/><Relationship Id="rId89" Type="http://schemas.openxmlformats.org/officeDocument/2006/relationships/hyperlink" Target="https://extranet.itu.int/meetings/ITU-T/T17-TSAGRGM/RGWP-200805/Contributions/T17-TSAGRGM-RGWP-200805-C-0003-R01.docx" TargetMode="External"/><Relationship Id="rId16" Type="http://schemas.openxmlformats.org/officeDocument/2006/relationships/hyperlink" Target="https://extranet.itu.int/meetings/ITU-T/T17-TSAGRGM/RGWP-200805/Contributions/T17-TSAGRGM-RGWP-200805-C-0003-R01.docx" TargetMode="External"/><Relationship Id="rId11" Type="http://schemas.openxmlformats.org/officeDocument/2006/relationships/hyperlink" Target="mailto:reiner.liebler@bnetza.de" TargetMode="External"/><Relationship Id="rId32" Type="http://schemas.openxmlformats.org/officeDocument/2006/relationships/hyperlink" Target="https://www.itu.int/md/T17-TSAG-C-0117" TargetMode="External"/><Relationship Id="rId37" Type="http://schemas.openxmlformats.org/officeDocument/2006/relationships/hyperlink" Target="https://extranet.itu.int/meetings/ITU-T/T17-TSAGRGM/RGWP-200805/Contributions/T17-TSAGRGM-RGWP-200805-C-0005.docx" TargetMode="External"/><Relationship Id="rId53" Type="http://schemas.openxmlformats.org/officeDocument/2006/relationships/hyperlink" Target="https://extranet.itu.int/meetings/ITU-T/T17-TSAGRGM/RGWP-200805/Contributions/T17-TSAGRGM-RGWP-200805-C-0003-R01.docx" TargetMode="External"/><Relationship Id="rId58" Type="http://schemas.openxmlformats.org/officeDocument/2006/relationships/hyperlink" Target="https://www.itu.int/md/T17-TSAG-C-0125" TargetMode="External"/><Relationship Id="rId74" Type="http://schemas.openxmlformats.org/officeDocument/2006/relationships/hyperlink" Target="https://extranet.itu.int/meetings/ITU-T/T17-TSAGRGM/RGWP-200805/Contributions/T17-TSAGRGM-RGWP-200805-C-0002.docx" TargetMode="External"/><Relationship Id="rId79" Type="http://schemas.openxmlformats.org/officeDocument/2006/relationships/hyperlink" Target="https://www.itu.int/md/T17-TSAG-C-0129" TargetMode="External"/><Relationship Id="rId5" Type="http://schemas.openxmlformats.org/officeDocument/2006/relationships/styles" Target="styles.xml"/><Relationship Id="rId90" Type="http://schemas.openxmlformats.org/officeDocument/2006/relationships/hyperlink" Target="https://extranet.itu.int/meetings/ITU-T/T17-TSAGRGM/RGWP-200805/Contributions/T17-TSAGRGM-RGWP-200805-C-0003-R01.docx" TargetMode="External"/><Relationship Id="rId95" Type="http://schemas.openxmlformats.org/officeDocument/2006/relationships/hyperlink" Target="https://extranet.itu.int/meetings/ITU-T/T17-TSAGRGM/RGWP-200805/Contributions/T17-TSAGRGM-RGWP-200805-C-0002.docx" TargetMode="External"/><Relationship Id="rId22" Type="http://schemas.openxmlformats.org/officeDocument/2006/relationships/hyperlink" Target="https://www.itu.int/md/T17-TSAG-200210-TD-GEN-0717" TargetMode="External"/><Relationship Id="rId27" Type="http://schemas.openxmlformats.org/officeDocument/2006/relationships/hyperlink" Target="https://www.itu.int/md/T17-TSAG-200210-TD-GEN-0717" TargetMode="External"/><Relationship Id="rId43" Type="http://schemas.openxmlformats.org/officeDocument/2006/relationships/hyperlink" Target="https://extranet.itu.int/meetings/ITU-T/T17-TSAGRGM/RGWP-200805/Contributions/T17-TSAGRGM-RGWP-200805-C-0002.docx" TargetMode="External"/><Relationship Id="rId48" Type="http://schemas.openxmlformats.org/officeDocument/2006/relationships/hyperlink" Target="https://extranet.itu.int/meetings/ITU-T/T17-TSAGRGM/RGWP-200805/Contributions/T17-TSAGRGM-RGWP-200805-C-0003-R01.docx" TargetMode="External"/><Relationship Id="rId64" Type="http://schemas.openxmlformats.org/officeDocument/2006/relationships/hyperlink" Target="https://www.itu.int/md/T17-TSAG-C-0105" TargetMode="External"/><Relationship Id="rId69" Type="http://schemas.openxmlformats.org/officeDocument/2006/relationships/hyperlink" Target="https://www.itu.int/md/T17-TSAG-200210-TD-GEN-0717" TargetMode="External"/><Relationship Id="rId80" Type="http://schemas.openxmlformats.org/officeDocument/2006/relationships/hyperlink" Target="https://www.itu.int/md/T17-TSAG-200210-TD-GEN-0717" TargetMode="External"/><Relationship Id="rId85" Type="http://schemas.openxmlformats.org/officeDocument/2006/relationships/hyperlink" Target="https://extranet.itu.int/meetings/ITU-T/T17-TSAGRGM/RGWP-200805/Contributions/T17-TSAGRGM-RGWP-200805-C-0005.docx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itu.int/md/T17-TSAG-C-0125" TargetMode="External"/><Relationship Id="rId17" Type="http://schemas.openxmlformats.org/officeDocument/2006/relationships/hyperlink" Target="https://extranet.itu.int/meetings/ITU-T/T17-TSAGRGM/RGWP-200805/Contributions/T17-TSAGRGM-RGWP-200805-C-0001.docx" TargetMode="External"/><Relationship Id="rId25" Type="http://schemas.openxmlformats.org/officeDocument/2006/relationships/hyperlink" Target="https://extranet.itu.int/meetings/ITU-T/T17-TSAGRGM/RGWP-200805/Contributions/T17-TSAGRGM-RGWP-200805-C-0001.docx" TargetMode="External"/><Relationship Id="rId33" Type="http://schemas.openxmlformats.org/officeDocument/2006/relationships/hyperlink" Target="https://extranet.itu.int/meetings/ITU-T/T17-TSAGRGM/RGWP-200805/Contributions/T17-TSAGRGM-RGWP-200805-C-0003-R01.docx" TargetMode="External"/><Relationship Id="rId38" Type="http://schemas.openxmlformats.org/officeDocument/2006/relationships/hyperlink" Target="https://www.itu.int/md/T17-TSAG-200210-TD-GEN-0717" TargetMode="External"/><Relationship Id="rId46" Type="http://schemas.openxmlformats.org/officeDocument/2006/relationships/hyperlink" Target="https://www.itu.int/md/T17-TSAG-200210-TD-GEN-0717" TargetMode="External"/><Relationship Id="rId59" Type="http://schemas.openxmlformats.org/officeDocument/2006/relationships/hyperlink" Target="https://www.itu.int/md/T17-TSAG-C-0129" TargetMode="External"/><Relationship Id="rId67" Type="http://schemas.openxmlformats.org/officeDocument/2006/relationships/hyperlink" Target="https://www.itu.int/md/T17-TSAG-200210-TD-GEN-0717" TargetMode="External"/><Relationship Id="rId20" Type="http://schemas.openxmlformats.org/officeDocument/2006/relationships/hyperlink" Target="https://extranet.itu.int/meetings/ITU-T/T17-TSAGRGM/RGWP-200805/Contributions/T17-TSAGRGM-RGWP-200805-C-0005.docx" TargetMode="External"/><Relationship Id="rId41" Type="http://schemas.openxmlformats.org/officeDocument/2006/relationships/hyperlink" Target="https://extranet.itu.int/meetings/ITU-T/T17-TSAGRGM/RGWP-200805/Contributions/T17-TSAGRGM-RGWP-200805-C-0003-R01.docx" TargetMode="External"/><Relationship Id="rId54" Type="http://schemas.openxmlformats.org/officeDocument/2006/relationships/hyperlink" Target="https://extranet.itu.int/meetings/ITU-T/T17-TSAGRGM/RGWP-200805/Contributions/T17-TSAGRGM-RGWP-200805-C-0002.docx" TargetMode="External"/><Relationship Id="rId62" Type="http://schemas.openxmlformats.org/officeDocument/2006/relationships/hyperlink" Target="https://extranet.itu.int/meetings/ITU-T/T17-TSAGRGM/RGWP-200805/Contributions/T17-TSAGRGM-RGWP-200805-C-0003-R01.docx" TargetMode="External"/><Relationship Id="rId70" Type="http://schemas.openxmlformats.org/officeDocument/2006/relationships/hyperlink" Target="https://www.itu.int/md/T17-TSAG-C-0117" TargetMode="External"/><Relationship Id="rId75" Type="http://schemas.openxmlformats.org/officeDocument/2006/relationships/hyperlink" Target="https://www.itu.int/md/T17-TSAG-C-0117" TargetMode="External"/><Relationship Id="rId83" Type="http://schemas.openxmlformats.org/officeDocument/2006/relationships/hyperlink" Target="https://extranet.itu.int/meetings/ITU-T/T17-TSAGRGM/RGWP-200805/Contributions/T17-TSAGRGM-RGWP-200805-C-0005.docx" TargetMode="External"/><Relationship Id="rId88" Type="http://schemas.openxmlformats.org/officeDocument/2006/relationships/hyperlink" Target="https://extranet.itu.int/meetings/ITU-T/T17-TSAGRGM/RGWP-200805/Contributions/T17-TSAGRGM-RGWP-200805-C-0003-R01.docx" TargetMode="External"/><Relationship Id="rId91" Type="http://schemas.openxmlformats.org/officeDocument/2006/relationships/hyperlink" Target="https://extranet.itu.int/meetings/ITU-T/T17-TSAGRGM/RGWP-200805/Contributions/T17-TSAGRGM-RGWP-200805-C-0003-R01.docx" TargetMode="External"/><Relationship Id="rId96" Type="http://schemas.openxmlformats.org/officeDocument/2006/relationships/hyperlink" Target="https://extranet.itu.int/meetings/ITU-T/T17-TSAGRGM/RGWP-200805/Contributions/T17-TSAGRGM-RGWP-200805-C-0002.doc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itu.int/md/T17-TSAG-C-0117" TargetMode="External"/><Relationship Id="rId23" Type="http://schemas.openxmlformats.org/officeDocument/2006/relationships/hyperlink" Target="https://www.itu.int/md/T17-TSAG-C-0117" TargetMode="External"/><Relationship Id="rId28" Type="http://schemas.openxmlformats.org/officeDocument/2006/relationships/hyperlink" Target="https://extranet.itu.int/meetings/ITU-T/T17-TSAGRGM/RGWP-200805/Contributions/T17-TSAGRGM-RGWP-200805-C-0003-R01.docx" TargetMode="External"/><Relationship Id="rId36" Type="http://schemas.openxmlformats.org/officeDocument/2006/relationships/hyperlink" Target="https://www.itu.int/md/T17-TSAG-C-0125" TargetMode="External"/><Relationship Id="rId49" Type="http://schemas.openxmlformats.org/officeDocument/2006/relationships/hyperlink" Target="https://extranet.itu.int/meetings/ITU-T/T17-TSAGRGM/RGWP-200805/Contributions/T17-TSAGRGM-RGWP-200805-C-0003-R01.docx" TargetMode="External"/><Relationship Id="rId57" Type="http://schemas.openxmlformats.org/officeDocument/2006/relationships/hyperlink" Target="https://www.itu.int/md/T17-TSAG-C-0117" TargetMode="External"/><Relationship Id="rId10" Type="http://schemas.openxmlformats.org/officeDocument/2006/relationships/image" Target="media/image1.gif"/><Relationship Id="rId31" Type="http://schemas.openxmlformats.org/officeDocument/2006/relationships/hyperlink" Target="https://www.itu.int/md/T17-TSAG-200210-TD-GEN-0717" TargetMode="External"/><Relationship Id="rId44" Type="http://schemas.openxmlformats.org/officeDocument/2006/relationships/hyperlink" Target="https://extranet.itu.int/meetings/ITU-T/T17-TSAGRGM/RGWP-200805/Contributions/T17-TSAGRGM-RGWP-200805-C-0001.docx" TargetMode="External"/><Relationship Id="rId52" Type="http://schemas.openxmlformats.org/officeDocument/2006/relationships/hyperlink" Target="https://www.itu.int/md/T17-TSAG-C-0117" TargetMode="External"/><Relationship Id="rId60" Type="http://schemas.openxmlformats.org/officeDocument/2006/relationships/hyperlink" Target="https://extranet.itu.int/meetings/ITU-T/T17-TSAGRGM/RGWP-200805/Contributions/T17-TSAGRGM-RGWP-200805-C-0001.docx" TargetMode="External"/><Relationship Id="rId65" Type="http://schemas.openxmlformats.org/officeDocument/2006/relationships/hyperlink" Target="https://extranet.itu.int/meetings/ITU-T/T17-TSAGRGM/RGWP-200805/Contributions/T17-TSAGRGM-RGWP-200805-C-0005.docx" TargetMode="External"/><Relationship Id="rId73" Type="http://schemas.openxmlformats.org/officeDocument/2006/relationships/hyperlink" Target="https://extranet.itu.int/meetings/ITU-T/T17-TSAGRGM/RGWP-200805/Contributions/T17-TSAGRGM-RGWP-200805-C-0002.docx" TargetMode="External"/><Relationship Id="rId78" Type="http://schemas.openxmlformats.org/officeDocument/2006/relationships/hyperlink" Target="https://extranet.itu.int/meetings/ITU-T/T17-TSAGRGM/RGWP-200805/Contributions/T17-TSAGRGM-RGWP-200805-C-0005.docx" TargetMode="External"/><Relationship Id="rId81" Type="http://schemas.openxmlformats.org/officeDocument/2006/relationships/hyperlink" Target="https://extranet.itu.int/meetings/ITU-T/T17-TSAGRGM/RGWP-200805/Contributions/T17-TSAGRGM-RGWP-200805-C-0003-R01.docx" TargetMode="External"/><Relationship Id="rId86" Type="http://schemas.openxmlformats.org/officeDocument/2006/relationships/hyperlink" Target="https://www.itu.int/md/T17-TSAG-200210-TD-GEN-0717" TargetMode="External"/><Relationship Id="rId94" Type="http://schemas.openxmlformats.org/officeDocument/2006/relationships/hyperlink" Target="https://extranet.itu.int/meetings/ITU-T/T17-TSAGRGM/RGWP-200805/Contributions/T17-TSAGRGM-RGWP-200805-C-0002.docx" TargetMode="External"/><Relationship Id="rId9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s://extranet.itu.int/meetings/ITU-T/T17-TSAGRGM/RGWP-200805/Contributions/T17-TSAGRGM-RGWP-200805-C-0005.docx" TargetMode="External"/><Relationship Id="rId18" Type="http://schemas.openxmlformats.org/officeDocument/2006/relationships/hyperlink" Target="https://extranet.itu.int/meetings/ITU-T/T17-TSAGRGM/RGWP-200805/Contributions/T17-TSAGRGM-RGWP-200805-C-0002.docx" TargetMode="External"/><Relationship Id="rId39" Type="http://schemas.openxmlformats.org/officeDocument/2006/relationships/hyperlink" Target="https://www.itu.int/md/T17-TSAG-C-0117" TargetMode="External"/><Relationship Id="rId34" Type="http://schemas.openxmlformats.org/officeDocument/2006/relationships/hyperlink" Target="https://extranet.itu.int/meetings/ITU-T/T17-TSAGRGM/RGWP-200805/Contributions/T17-TSAGRGM-RGWP-200805-C-0001.docx" TargetMode="External"/><Relationship Id="rId50" Type="http://schemas.openxmlformats.org/officeDocument/2006/relationships/hyperlink" Target="https://extranet.itu.int/meetings/ITU-T/T17-TSAGRGM/RGWP-200805/Contributions/T17-TSAGRGM-RGWP-200805-C-0005.docx" TargetMode="External"/><Relationship Id="rId55" Type="http://schemas.openxmlformats.org/officeDocument/2006/relationships/hyperlink" Target="https://extranet.itu.int/meetings/ITU-T/T17-TSAGRGM/RGWP-200805/Contributions/T17-TSAGRGM-RGWP-200805-C-0002.docx" TargetMode="External"/><Relationship Id="rId76" Type="http://schemas.openxmlformats.org/officeDocument/2006/relationships/hyperlink" Target="https://www.itu.int/md/T17-TSAG-C-0125" TargetMode="External"/><Relationship Id="rId97" Type="http://schemas.openxmlformats.org/officeDocument/2006/relationships/header" Target="header1.xml"/><Relationship Id="rId7" Type="http://schemas.openxmlformats.org/officeDocument/2006/relationships/webSettings" Target="webSettings.xml"/><Relationship Id="rId71" Type="http://schemas.openxmlformats.org/officeDocument/2006/relationships/hyperlink" Target="https://extranet.itu.int/meetings/ITU-T/T17-TSAGRGM/RGWP-200805/Contributions/T17-TSAGRGM-RGWP-200805-C-0003-R01.docx" TargetMode="External"/><Relationship Id="rId92" Type="http://schemas.openxmlformats.org/officeDocument/2006/relationships/hyperlink" Target="https://extranet.itu.int/meetings/ITU-T/T17-TSAGRGM/RGWP-200805/Contributions/T17-TSAGRGM-RGWP-200805-C-0002.docx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extranet.itu.int/meetings/ITU-T/T17-TSAGRGM/RGWP-200805/Contributions/T17-TSAGRGM-RGWP-200805-C-0002.docx" TargetMode="External"/><Relationship Id="rId24" Type="http://schemas.openxmlformats.org/officeDocument/2006/relationships/hyperlink" Target="https://extranet.itu.int/meetings/ITU-T/T17-TSAGRGM/RGWP-200805/Contributions/T17-TSAGRGM-RGWP-200805-C-0001.docx" TargetMode="External"/><Relationship Id="rId40" Type="http://schemas.openxmlformats.org/officeDocument/2006/relationships/hyperlink" Target="https://extranet.itu.int/meetings/ITU-T/T17-TSAGRGM/RGWP-200805/Contributions/T17-TSAGRGM-RGWP-200805-C-0003-R01.docx" TargetMode="External"/><Relationship Id="rId45" Type="http://schemas.openxmlformats.org/officeDocument/2006/relationships/hyperlink" Target="https://extranet.itu.int/meetings/ITU-T/T17-TSAGRGM/RGWP-200805/Contributions/T17-TSAGRGM-RGWP-200805-C-0005.docx" TargetMode="External"/><Relationship Id="rId66" Type="http://schemas.openxmlformats.org/officeDocument/2006/relationships/hyperlink" Target="https://extranet.itu.int/meetings/ITU-T/T17-TSAGRGM/RGWP-200805/Contributions/T17-TSAGRGM-RGWP-200805-C-0001.docx" TargetMode="External"/><Relationship Id="rId87" Type="http://schemas.openxmlformats.org/officeDocument/2006/relationships/hyperlink" Target="https://www.itu.int/md/T17-TSAG-C-0117" TargetMode="External"/><Relationship Id="rId61" Type="http://schemas.openxmlformats.org/officeDocument/2006/relationships/hyperlink" Target="https://extranet.itu.int/meetings/ITU-T/T17-TSAGRGM/RGWP-200805/Contributions/T17-TSAGRGM-RGWP-200805-C-0002.docx" TargetMode="External"/><Relationship Id="rId82" Type="http://schemas.openxmlformats.org/officeDocument/2006/relationships/hyperlink" Target="https://extranet.itu.int/meetings/ITU-T/T17-TSAGRGM/RGWP-200805/Contributions/T17-TSAGRGM-RGWP-200805-C-0002.docx" TargetMode="External"/><Relationship Id="rId19" Type="http://schemas.openxmlformats.org/officeDocument/2006/relationships/hyperlink" Target="https://extranet.itu.int/meetings/ITU-T/T17-TSAGRGM/RGWP-200805/Contributions/T17-TSAGRGM-RGWP-200805-C-0002.docx" TargetMode="External"/><Relationship Id="rId14" Type="http://schemas.openxmlformats.org/officeDocument/2006/relationships/hyperlink" Target="https://www.itu.int/md/T17-TSAG-200210-TD-GEN-0717" TargetMode="External"/><Relationship Id="rId30" Type="http://schemas.openxmlformats.org/officeDocument/2006/relationships/hyperlink" Target="https://extranet.itu.int/meetings/ITU-T/T17-TSAGRGM/RGWP-200805/Contributions/T17-TSAGRGM-RGWP-200805-C-0005.docx" TargetMode="External"/><Relationship Id="rId35" Type="http://schemas.openxmlformats.org/officeDocument/2006/relationships/hyperlink" Target="https://extranet.itu.int/meetings/ITU-T/T17-TSAGRGM/RGWP-200805/Contributions/T17-TSAGRGM-RGWP-200805-C-0002.docx" TargetMode="External"/><Relationship Id="rId56" Type="http://schemas.openxmlformats.org/officeDocument/2006/relationships/hyperlink" Target="https://www.itu.int/md/T17-TSAG-200210-TD-GEN-0717" TargetMode="External"/><Relationship Id="rId77" Type="http://schemas.openxmlformats.org/officeDocument/2006/relationships/hyperlink" Target="https://extranet.itu.int/meetings/ITU-T/T17-TSAGRGM/RGWP-200805/Contributions/T17-TSAGRGM-RGWP-200805-C-0001.docx" TargetMode="External"/><Relationship Id="rId100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hyperlink" Target="https://www.itu.int/md/T17-TSAG-200210-TD-GEN-0717" TargetMode="External"/><Relationship Id="rId72" Type="http://schemas.openxmlformats.org/officeDocument/2006/relationships/hyperlink" Target="https://extranet.itu.int/meetings/ITU-T/T17-TSAGRGM/RGWP-200805/Contributions/T17-TSAGRGM-RGWP-200805-C-0003-R01.docx" TargetMode="External"/><Relationship Id="rId93" Type="http://schemas.openxmlformats.org/officeDocument/2006/relationships/hyperlink" Target="https://extranet.itu.int/meetings/ITU-T/T17-TSAGRGM/RGWP-200805/Contributions/T17-TSAGRGM-RGWP-200805-C-0002.docx" TargetMode="External"/><Relationship Id="rId98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24A8868B0E67424D8A89EEB1F8260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D1836-27A6-4698-A152-12C7CF0DFA04}"/>
      </w:docPartPr>
      <w:docPartBody>
        <w:p w:rsidR="00390E6F" w:rsidRDefault="005E55FD" w:rsidP="005E55FD">
          <w:pPr>
            <w:pStyle w:val="24A8868B0E67424D8A89EEB1F8260BCA"/>
          </w:pPr>
          <w:r w:rsidRPr="009963AC">
            <w:rPr>
              <w:rStyle w:val="PlaceholderText"/>
            </w:rPr>
            <w:t>[Purpose]</w:t>
          </w:r>
        </w:p>
      </w:docPartBody>
    </w:docPart>
    <w:docPart>
      <w:docPartPr>
        <w:name w:val="AE7CECF5C491422982B98CD50F024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75713-19E4-4844-8041-6A11564AC36F}"/>
      </w:docPartPr>
      <w:docPartBody>
        <w:p w:rsidR="00390E6F" w:rsidRDefault="005E55FD" w:rsidP="005E55FD">
          <w:pPr>
            <w:pStyle w:val="AE7CECF5C491422982B98CD50F024EB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E3B0E7C57D241A7B0C519A185B0CE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C3D90-5A93-44C4-8DCB-C455AD54E326}"/>
      </w:docPartPr>
      <w:docPartBody>
        <w:p w:rsidR="00390E6F" w:rsidRDefault="005E55FD" w:rsidP="005E55FD">
          <w:pPr>
            <w:pStyle w:val="EE3B0E7C57D241A7B0C519A185B0CEB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87E89"/>
    <w:rsid w:val="000E583D"/>
    <w:rsid w:val="001878F0"/>
    <w:rsid w:val="00193003"/>
    <w:rsid w:val="00390E6F"/>
    <w:rsid w:val="00413DB8"/>
    <w:rsid w:val="005E55FD"/>
    <w:rsid w:val="005F0455"/>
    <w:rsid w:val="006431B1"/>
    <w:rsid w:val="00660578"/>
    <w:rsid w:val="007428AF"/>
    <w:rsid w:val="007D1576"/>
    <w:rsid w:val="008E6F4D"/>
    <w:rsid w:val="00960CC3"/>
    <w:rsid w:val="00A5137C"/>
    <w:rsid w:val="00AB4CF7"/>
    <w:rsid w:val="00B1515B"/>
    <w:rsid w:val="00BE619E"/>
    <w:rsid w:val="00F25366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E55FD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2020-08-5/7</When>
    <Meeting xmlns="3f6fad35-1f81-480e-a4e5-6e5474dcfb96">402</Meeting>
    <IsReservedDoc xmlns="3f6fad35-1f81-480e-a4e5-6e5474dcfb96">false</IsReservedDoc>
    <SgText xmlns="3f6fad35-1f81-480e-a4e5-6e5474dcfb96">TSAG</SgText>
    <IsRevision xmlns="3f6fad35-1f81-480e-a4e5-6e5474dcfb96">true</IsRevision>
    <Purpose1 xmlns="3f6fad35-1f81-480e-a4e5-6e5474dcfb96">Admin</Purpose1>
    <Abstract xmlns="3f6fad35-1f81-480e-a4e5-6e5474dcfb96">This TD contains a brief summary of restructuring proposals as available at this TSAG RGM-WP meeting (e-meeting, 5-7 August 2020)</Abstract>
    <SourceRGM xmlns="3f6fad35-1f81-480e-a4e5-6e5474dcfb96">Rapporteur RG-WP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TD</DocType>
    <QuestionText xmlns="3f6fad35-1f81-480e-a4e5-6e5474dcfb96">RGWP</QuestionText>
    <DocTypeText xmlns="3f6fad35-1f81-480e-a4e5-6e5474dcfb96">TD</DocTypeText>
    <CategoryDescription xmlns="http://schemas.microsoft.com/sharepoint.v3">TSAG RG-WP e-meeting</CategoryDescription>
    <ShortName xmlns="3f6fad35-1f81-480e-a4e5-6e5474dcfb96">RGWP-TD3-R2 (200805)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Rapporteur RG-WP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RGWP</TermName>
          <TermId xmlns="http://schemas.microsoft.com/office/infopath/2007/PartnerControls">e9b26076-5126-4ac7-b0fd-87827ca1e035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817</Value>
    </TaxCatchAll>
    <IsLastVersion xmlns="3f6fad35-1f81-480e-a4e5-6e5474dcfb96">true</IsLastVersion>
    <Area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AB366ACEC0D52A458D9501200BB45EA3" ma:contentTypeVersion="0" ma:contentTypeDescription="" ma:contentTypeScope="" ma:versionID="9a8ee71108dbf200c0842594fa232913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80ad04e365e637941fe84aff2712831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0D1DF01B-CAA7-4E44-B4F5-1C4AA1C55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73</TotalTime>
  <Pages>5</Pages>
  <Words>2374</Words>
  <Characters>13533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Summary of restructuring proposals</vt:lpstr>
      <vt:lpstr>Summary of restructuring proposals</vt:lpstr>
    </vt:vector>
  </TitlesOfParts>
  <Company>ITU</Company>
  <LinksUpToDate>false</LinksUpToDate>
  <CharactersWithSpaces>15876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restructuring proposals</dc:title>
  <dc:subject/>
  <dc:creator>Dayao, Al</dc:creator>
  <cp:keywords>Work programme</cp:keywords>
  <dc:description/>
  <cp:lastModifiedBy>OTA, Hiroshi </cp:lastModifiedBy>
  <cp:revision>8</cp:revision>
  <cp:lastPrinted>2020-07-29T11:06:00Z</cp:lastPrinted>
  <dcterms:created xsi:type="dcterms:W3CDTF">2020-07-29T11:40:00Z</dcterms:created>
  <dcterms:modified xsi:type="dcterms:W3CDTF">2020-08-07T14:44:00Z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0x01010072A901B997EC694AA911983CD90730E700AB366ACEC0D52A458D9501200BB45EA3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817;#RGWP|e9b26076-5126-4ac7-b0fd-87827ca1e035</vt:lpwstr>
  </property>
</Properties>
</file>