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C468C9" w:rsidRPr="00C468C9" w14:paraId="1A532ED2" w14:textId="77777777" w:rsidTr="003F6975">
        <w:trPr>
          <w:cantSplit/>
        </w:trPr>
        <w:tc>
          <w:tcPr>
            <w:tcW w:w="1191" w:type="dxa"/>
            <w:vMerge w:val="restart"/>
          </w:tcPr>
          <w:p w14:paraId="3C038535" w14:textId="77777777" w:rsidR="00C468C9" w:rsidRPr="00C468C9" w:rsidRDefault="00C468C9" w:rsidP="00C468C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468C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D49EC28" wp14:editId="77F5AF6B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E1A047D" w14:textId="77777777" w:rsidR="00C468C9" w:rsidRPr="00C468C9" w:rsidRDefault="00C468C9" w:rsidP="00C468C9">
            <w:pPr>
              <w:rPr>
                <w:sz w:val="16"/>
                <w:szCs w:val="16"/>
              </w:rPr>
            </w:pPr>
            <w:r w:rsidRPr="00C468C9">
              <w:rPr>
                <w:sz w:val="16"/>
                <w:szCs w:val="16"/>
              </w:rPr>
              <w:t>INTERNATIONAL TELECOMMUNICATION UNION</w:t>
            </w:r>
          </w:p>
          <w:p w14:paraId="772B1F20" w14:textId="77777777" w:rsidR="00C468C9" w:rsidRPr="00C468C9" w:rsidRDefault="00C468C9" w:rsidP="00C468C9">
            <w:pPr>
              <w:rPr>
                <w:b/>
                <w:bCs/>
                <w:sz w:val="26"/>
                <w:szCs w:val="26"/>
              </w:rPr>
            </w:pPr>
            <w:r w:rsidRPr="00C468C9">
              <w:rPr>
                <w:b/>
                <w:bCs/>
                <w:sz w:val="26"/>
                <w:szCs w:val="26"/>
              </w:rPr>
              <w:t>TELECOMMUNICATION</w:t>
            </w:r>
            <w:r w:rsidRPr="00C468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C56083C" w14:textId="77777777" w:rsidR="00C468C9" w:rsidRPr="00C468C9" w:rsidRDefault="00C468C9" w:rsidP="00C468C9">
            <w:pPr>
              <w:rPr>
                <w:sz w:val="20"/>
                <w:szCs w:val="20"/>
              </w:rPr>
            </w:pPr>
            <w:r w:rsidRPr="00C468C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468C9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B86B825" w14:textId="67AE776B" w:rsidR="00C468C9" w:rsidRPr="00C468C9" w:rsidRDefault="00C468C9" w:rsidP="009D774F">
            <w:pPr>
              <w:pStyle w:val="Docnumber"/>
            </w:pPr>
            <w:r>
              <w:t>SG9-TD658</w:t>
            </w:r>
            <w:r w:rsidR="009065D1">
              <w:t>-R</w:t>
            </w:r>
            <w:r w:rsidR="007F647F">
              <w:t>3</w:t>
            </w:r>
          </w:p>
        </w:tc>
      </w:tr>
      <w:tr w:rsidR="00C468C9" w:rsidRPr="00C468C9" w14:paraId="29AEF057" w14:textId="77777777" w:rsidTr="003F6975">
        <w:trPr>
          <w:cantSplit/>
        </w:trPr>
        <w:tc>
          <w:tcPr>
            <w:tcW w:w="1191" w:type="dxa"/>
            <w:vMerge/>
          </w:tcPr>
          <w:p w14:paraId="0437FDCB" w14:textId="77777777" w:rsidR="00C468C9" w:rsidRPr="00C468C9" w:rsidRDefault="00C468C9" w:rsidP="00C468C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30FFD81" w14:textId="77777777" w:rsidR="00C468C9" w:rsidRPr="00C468C9" w:rsidRDefault="00C468C9" w:rsidP="00C468C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77D36DF" w14:textId="573531CF" w:rsidR="00C468C9" w:rsidRPr="00C468C9" w:rsidRDefault="00C468C9" w:rsidP="00C468C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9</w:t>
            </w:r>
          </w:p>
        </w:tc>
      </w:tr>
      <w:bookmarkEnd w:id="3"/>
      <w:tr w:rsidR="00C468C9" w:rsidRPr="00C468C9" w14:paraId="66B8A717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746FF97" w14:textId="77777777" w:rsidR="00C468C9" w:rsidRPr="00C468C9" w:rsidRDefault="00C468C9" w:rsidP="00C468C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9C8105C" w14:textId="77777777" w:rsidR="00C468C9" w:rsidRPr="00C468C9" w:rsidRDefault="00C468C9" w:rsidP="00C468C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B285E5B" w14:textId="77777777" w:rsidR="00C468C9" w:rsidRPr="00C468C9" w:rsidRDefault="00C468C9" w:rsidP="00C468C9">
            <w:pPr>
              <w:jc w:val="right"/>
              <w:rPr>
                <w:b/>
                <w:bCs/>
                <w:sz w:val="28"/>
                <w:szCs w:val="28"/>
              </w:rPr>
            </w:pPr>
            <w:r w:rsidRPr="00C468C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468C9" w:rsidRPr="00C468C9" w14:paraId="198AF323" w14:textId="77777777" w:rsidTr="003F6975">
        <w:trPr>
          <w:cantSplit/>
        </w:trPr>
        <w:tc>
          <w:tcPr>
            <w:tcW w:w="1617" w:type="dxa"/>
            <w:gridSpan w:val="3"/>
          </w:tcPr>
          <w:p w14:paraId="54EF1BFC" w14:textId="77777777" w:rsidR="00C468C9" w:rsidRPr="00C468C9" w:rsidRDefault="00C468C9" w:rsidP="00C468C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468C9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74116B56" w14:textId="49455619" w:rsidR="00C468C9" w:rsidRPr="00C468C9" w:rsidRDefault="00C468C9" w:rsidP="00C468C9">
            <w:r w:rsidRPr="00C468C9">
              <w:t>Q6/9</w:t>
            </w:r>
          </w:p>
        </w:tc>
        <w:tc>
          <w:tcPr>
            <w:tcW w:w="4681" w:type="dxa"/>
            <w:gridSpan w:val="2"/>
          </w:tcPr>
          <w:p w14:paraId="5B4FA572" w14:textId="0404E22A" w:rsidR="00C468C9" w:rsidRPr="00C468C9" w:rsidRDefault="00C468C9" w:rsidP="00C468C9">
            <w:pPr>
              <w:jc w:val="right"/>
            </w:pPr>
            <w:r w:rsidRPr="00C468C9">
              <w:t>Geneva, 6-13 June 2019</w:t>
            </w:r>
          </w:p>
        </w:tc>
      </w:tr>
      <w:tr w:rsidR="00C468C9" w:rsidRPr="00C468C9" w14:paraId="0E3DD95C" w14:textId="77777777" w:rsidTr="003F6975">
        <w:trPr>
          <w:cantSplit/>
        </w:trPr>
        <w:tc>
          <w:tcPr>
            <w:tcW w:w="9923" w:type="dxa"/>
            <w:gridSpan w:val="6"/>
          </w:tcPr>
          <w:p w14:paraId="029E4EB3" w14:textId="307EEAB8" w:rsidR="00C468C9" w:rsidRPr="00C468C9" w:rsidRDefault="00C468C9" w:rsidP="00C468C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468C9">
              <w:rPr>
                <w:b/>
                <w:bCs/>
              </w:rPr>
              <w:t>TD</w:t>
            </w:r>
          </w:p>
        </w:tc>
      </w:tr>
      <w:tr w:rsidR="00C468C9" w:rsidRPr="00C468C9" w14:paraId="34E7A20D" w14:textId="77777777" w:rsidTr="003F6975">
        <w:trPr>
          <w:cantSplit/>
        </w:trPr>
        <w:tc>
          <w:tcPr>
            <w:tcW w:w="1617" w:type="dxa"/>
            <w:gridSpan w:val="3"/>
          </w:tcPr>
          <w:p w14:paraId="75C857F7" w14:textId="77777777" w:rsidR="00C468C9" w:rsidRPr="00C468C9" w:rsidRDefault="00C468C9" w:rsidP="00C468C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468C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1E3A2C2" w14:textId="28C7BC34" w:rsidR="00C468C9" w:rsidRPr="00C468C9" w:rsidRDefault="009065D1" w:rsidP="00C468C9">
            <w:r>
              <w:t>Chairman SG9</w:t>
            </w:r>
          </w:p>
        </w:tc>
      </w:tr>
      <w:tr w:rsidR="00C468C9" w:rsidRPr="00C468C9" w14:paraId="761EC10A" w14:textId="77777777" w:rsidTr="003F6975">
        <w:trPr>
          <w:cantSplit/>
        </w:trPr>
        <w:tc>
          <w:tcPr>
            <w:tcW w:w="1617" w:type="dxa"/>
            <w:gridSpan w:val="3"/>
          </w:tcPr>
          <w:p w14:paraId="3540A1B1" w14:textId="77777777" w:rsidR="00C468C9" w:rsidRPr="00C468C9" w:rsidRDefault="00C468C9" w:rsidP="00C468C9">
            <w:bookmarkStart w:id="8" w:name="dtitle1" w:colFirst="1" w:colLast="1"/>
            <w:bookmarkEnd w:id="7"/>
            <w:r w:rsidRPr="00C468C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0B87DC65" w14:textId="23A393C6" w:rsidR="00C468C9" w:rsidRPr="00C468C9" w:rsidRDefault="00C468C9" w:rsidP="00C468C9">
            <w:r w:rsidRPr="00C468C9">
              <w:t>Approval - Proposed new Question on Accessibility issues in SG9</w:t>
            </w:r>
          </w:p>
        </w:tc>
      </w:tr>
      <w:tr w:rsidR="00C468C9" w:rsidRPr="00C468C9" w14:paraId="0873CB46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14E09F3C" w14:textId="77777777" w:rsidR="00C468C9" w:rsidRPr="00C468C9" w:rsidRDefault="00C468C9" w:rsidP="00C468C9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C468C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8498B5B" w14:textId="5568CCA0" w:rsidR="00C468C9" w:rsidRPr="00C468C9" w:rsidRDefault="00C468C9" w:rsidP="00C468C9">
            <w:r w:rsidRPr="00C468C9">
              <w:t>Proposal</w:t>
            </w:r>
          </w:p>
        </w:tc>
      </w:tr>
      <w:bookmarkEnd w:id="1"/>
      <w:bookmarkEnd w:id="9"/>
      <w:tr w:rsidR="00856C7A" w:rsidRPr="007F647F" w14:paraId="2A39405C" w14:textId="77777777" w:rsidTr="00856C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BC5AA" w14:textId="77777777" w:rsidR="00856C7A" w:rsidRPr="00136DDD" w:rsidRDefault="00856C7A" w:rsidP="00856C7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B0ADC21" w14:textId="77777777" w:rsidR="00856C7A" w:rsidRPr="00136DDD" w:rsidRDefault="00F4593D" w:rsidP="007D5A9B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A91B5E6354D743CBB3191FC91212D428"/>
                </w:placeholder>
                <w:text w:multiLine="1"/>
              </w:sdtPr>
              <w:sdtEndPr/>
              <w:sdtContent>
                <w:r w:rsidR="007D5A9B">
                  <w:rPr>
                    <w:lang w:val="en-US"/>
                  </w:rPr>
                  <w:t>Pradipta Biswas</w:t>
                </w:r>
                <w:r w:rsidR="00856C7A" w:rsidRPr="00136DDD">
                  <w:rPr>
                    <w:lang w:val="en-US"/>
                  </w:rPr>
                  <w:br/>
                </w:r>
                <w:r w:rsidR="007D5A9B">
                  <w:rPr>
                    <w:lang w:val="en-US"/>
                  </w:rPr>
                  <w:t xml:space="preserve">Indian Institute of Science </w:t>
                </w:r>
                <w:r w:rsidR="00856C7A" w:rsidRPr="00136DDD">
                  <w:rPr>
                    <w:lang w:val="en-US"/>
                  </w:rPr>
                  <w:br/>
                </w:r>
                <w:r w:rsidR="007D5A9B">
                  <w:rPr>
                    <w:lang w:val="en-US"/>
                  </w:rPr>
                  <w:t>India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437903216CDF42D8AFCFCB5DAA1ABCBD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ABC1DD" w14:textId="65061B76" w:rsidR="00856C7A" w:rsidRPr="00FF1151" w:rsidRDefault="00856C7A" w:rsidP="005B1946">
                <w:pPr>
                  <w:rPr>
                    <w:lang w:val="pt-BR"/>
                  </w:rPr>
                </w:pPr>
                <w:r w:rsidRPr="00FF1151">
                  <w:rPr>
                    <w:lang w:val="pt-BR"/>
                  </w:rPr>
                  <w:t xml:space="preserve">E-mail: </w:t>
                </w:r>
                <w:r w:rsidR="00332608">
                  <w:fldChar w:fldCharType="begin"/>
                </w:r>
                <w:r w:rsidR="00332608" w:rsidRPr="00F4593D">
                  <w:rPr>
                    <w:lang w:val="fr-CH"/>
                  </w:rPr>
                  <w:instrText xml:space="preserve"> HYPERLINK "mailto:pradipta@iisc.ac.in" </w:instrText>
                </w:r>
                <w:r w:rsidR="00332608">
                  <w:fldChar w:fldCharType="separate"/>
                </w:r>
                <w:r w:rsidR="007D5A9B" w:rsidRPr="00873BB7">
                  <w:rPr>
                    <w:rStyle w:val="Hyperlink"/>
                    <w:rFonts w:ascii="Times New Roman" w:hAnsi="Times New Roman"/>
                    <w:lang w:val="pt-BR"/>
                  </w:rPr>
                  <w:t>pradipta@iisc.ac.in</w:t>
                </w:r>
                <w:r w:rsidR="00332608">
                  <w:rPr>
                    <w:rStyle w:val="Hyperlink"/>
                    <w:rFonts w:ascii="Times New Roman" w:hAnsi="Times New Roman"/>
                    <w:lang w:val="pt-BR"/>
                  </w:rPr>
                  <w:fldChar w:fldCharType="end"/>
                </w:r>
                <w:r w:rsidR="007D5A9B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9065D1" w:rsidRPr="00364979" w14:paraId="50C8867E" w14:textId="77777777" w:rsidTr="00856C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4A63A4" w14:textId="77777777" w:rsidR="009065D1" w:rsidRPr="00E14D3D" w:rsidRDefault="009065D1" w:rsidP="00856C7A">
            <w:pPr>
              <w:rPr>
                <w:b/>
                <w:bCs/>
                <w:lang w:val="fr-CH"/>
              </w:rPr>
            </w:pP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DD7187" w14:textId="0380E3D4" w:rsidR="009065D1" w:rsidRDefault="009065D1" w:rsidP="009065D1">
            <w:pPr>
              <w:rPr>
                <w:lang w:val="en-US"/>
              </w:rPr>
            </w:pPr>
            <w:r>
              <w:rPr>
                <w:lang w:val="en-US"/>
              </w:rPr>
              <w:t xml:space="preserve">Satoshi </w:t>
            </w:r>
            <w:r w:rsidR="00B2674A">
              <w:rPr>
                <w:lang w:val="en-US"/>
              </w:rPr>
              <w:t>Miyaji</w:t>
            </w:r>
            <w:r>
              <w:rPr>
                <w:lang w:val="en-US"/>
              </w:rPr>
              <w:br/>
              <w:t xml:space="preserve">SG9 Chairman, </w:t>
            </w:r>
            <w:r>
              <w:rPr>
                <w:lang w:val="en-US"/>
              </w:rPr>
              <w:br/>
              <w:t>KDDI, 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3593810" w14:textId="73E90737" w:rsidR="009065D1" w:rsidRDefault="009065D1" w:rsidP="009065D1">
            <w:r>
              <w:t xml:space="preserve">Email: </w:t>
            </w:r>
            <w:r w:rsidRPr="009065D1">
              <w:t>sa-miyaji@kddi.com</w:t>
            </w:r>
          </w:p>
        </w:tc>
      </w:tr>
    </w:tbl>
    <w:p w14:paraId="7166D3AC" w14:textId="77777777" w:rsidR="00DB0706" w:rsidRPr="00FF1151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34F9997A" w14:textId="77777777" w:rsidTr="005571A4">
        <w:trPr>
          <w:cantSplit/>
        </w:trPr>
        <w:tc>
          <w:tcPr>
            <w:tcW w:w="1616" w:type="dxa"/>
          </w:tcPr>
          <w:p w14:paraId="10D36DEA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1A2C6A60" w14:textId="77777777" w:rsidR="0089088E" w:rsidRPr="00136DDD" w:rsidRDefault="00F4593D" w:rsidP="007D5A9B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D5A9B">
                  <w:t>Question , SG9, Accessibility</w:t>
                </w:r>
              </w:sdtContent>
            </w:sdt>
          </w:p>
        </w:tc>
      </w:tr>
      <w:tr w:rsidR="0089088E" w:rsidRPr="00136DDD" w14:paraId="59BA3866" w14:textId="77777777" w:rsidTr="005571A4">
        <w:trPr>
          <w:cantSplit/>
        </w:trPr>
        <w:tc>
          <w:tcPr>
            <w:tcW w:w="1616" w:type="dxa"/>
          </w:tcPr>
          <w:p w14:paraId="6681A46D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168DD1E7" w14:textId="77777777" w:rsidR="0089088E" w:rsidRPr="00136DDD" w:rsidRDefault="007D5A9B" w:rsidP="007D5A9B">
                <w:r>
                  <w:t>This TD proposes a new Question in SG9 with overall responsibility on Accessibility issues in Cable Systems, as a result of discussion in Question 6/9 and as recommended by the IRG-AVA</w:t>
                </w:r>
              </w:p>
            </w:tc>
          </w:sdtContent>
        </w:sdt>
      </w:tr>
    </w:tbl>
    <w:p w14:paraId="581284B5" w14:textId="77777777" w:rsidR="0089088E" w:rsidRDefault="0089088E" w:rsidP="0089088E"/>
    <w:p w14:paraId="597A03EC" w14:textId="77777777" w:rsidR="007D5A9B" w:rsidRDefault="007D5A9B" w:rsidP="0089088E">
      <w:r>
        <w:t>See the text of the new proposed Question in SG9 in next page.</w:t>
      </w:r>
    </w:p>
    <w:p w14:paraId="38F54B5A" w14:textId="77777777" w:rsidR="007D5A9B" w:rsidRPr="00426748" w:rsidRDefault="007D5A9B" w:rsidP="007D5A9B">
      <w:pPr>
        <w:pStyle w:val="QuestionNo"/>
      </w:pPr>
      <w:r w:rsidRPr="00426748">
        <w:lastRenderedPageBreak/>
        <w:t>Draft Question A/</w:t>
      </w:r>
      <w:r>
        <w:t>9</w:t>
      </w:r>
      <w:r w:rsidRPr="00426748">
        <w:t xml:space="preserve"> </w:t>
      </w:r>
    </w:p>
    <w:p w14:paraId="355894A3" w14:textId="71C07E3B" w:rsidR="007D5A9B" w:rsidRPr="00426748" w:rsidRDefault="00D43F0C" w:rsidP="007D5A9B">
      <w:pPr>
        <w:pStyle w:val="Questiontitle"/>
        <w:rPr>
          <w:highlight w:val="yellow"/>
        </w:rPr>
      </w:pPr>
      <w:r w:rsidRPr="00D43F0C">
        <w:t xml:space="preserve">Accessibility to </w:t>
      </w:r>
      <w:r>
        <w:t>cable</w:t>
      </w:r>
      <w:r w:rsidRPr="00D43F0C">
        <w:t xml:space="preserve"> systems and services</w:t>
      </w:r>
      <w:r>
        <w:t xml:space="preserve"> </w:t>
      </w:r>
    </w:p>
    <w:p w14:paraId="224AFBFF" w14:textId="77777777" w:rsidR="007D5A9B" w:rsidRPr="00426748" w:rsidRDefault="007D5A9B" w:rsidP="007D5A9B">
      <w:pPr>
        <w:pStyle w:val="Questionhistory"/>
      </w:pPr>
      <w:r>
        <w:t>New Question</w:t>
      </w:r>
    </w:p>
    <w:p w14:paraId="31B223C1" w14:textId="77777777" w:rsidR="007D5A9B" w:rsidRPr="00426748" w:rsidRDefault="007D5A9B" w:rsidP="007D5A9B">
      <w:pPr>
        <w:pStyle w:val="Heading3"/>
      </w:pPr>
      <w:r w:rsidRPr="00426748">
        <w:t>1</w:t>
      </w:r>
      <w:r w:rsidRPr="00426748">
        <w:tab/>
        <w:t>Motivation</w:t>
      </w:r>
    </w:p>
    <w:p w14:paraId="3F3A1712" w14:textId="36A89000" w:rsidR="008E179B" w:rsidRDefault="008E179B" w:rsidP="00624476">
      <w:pPr>
        <w:jc w:val="both"/>
      </w:pPr>
      <w:r>
        <w:t xml:space="preserve">Among different </w:t>
      </w:r>
      <w:r w:rsidR="00624476">
        <w:t>audio-visual</w:t>
      </w:r>
      <w:r>
        <w:t xml:space="preserve"> media, television is the oldest and by so far the most popular one. With advent of electronic technologies, it is changing its role from </w:t>
      </w:r>
      <w:proofErr w:type="gramStart"/>
      <w:r>
        <w:t>an</w:t>
      </w:r>
      <w:proofErr w:type="gramEnd"/>
      <w:r>
        <w:t xml:space="preserve"> one-to-many broadcasting media to an interactive system. Using systems like WebTV or Hybrid TV, users can interact with both broadcasting program and webpages using TV. This interactive role also </w:t>
      </w:r>
      <w:r w:rsidR="00624476">
        <w:t>enhances</w:t>
      </w:r>
      <w:r>
        <w:t xml:space="preserve"> TV’s role to offer accessibility not only to people with different range of abilities but also to foreign language speakers, elderly people and users in situation impairment like inside moving vehicle. </w:t>
      </w:r>
    </w:p>
    <w:p w14:paraId="3293D612" w14:textId="033BB87D" w:rsidR="008E179B" w:rsidRDefault="008E179B" w:rsidP="00624476">
      <w:pPr>
        <w:jc w:val="both"/>
      </w:pPr>
      <w:r>
        <w:t>This question plans to investigate accessibility of existing cable TV systems and propose recommendations for enhancing accessibility in line of</w:t>
      </w:r>
      <w:r w:rsidR="00AB7D75">
        <w:t xml:space="preserve"> the United Nations </w:t>
      </w:r>
      <w:r w:rsidR="00AB7D75" w:rsidRPr="00AB7D75">
        <w:t>Convention on the Rights of Persons with Disabilities</w:t>
      </w:r>
      <w:r>
        <w:t xml:space="preserve"> </w:t>
      </w:r>
      <w:r w:rsidR="00AB7D75">
        <w:t>(</w:t>
      </w:r>
      <w:r>
        <w:t>UN CRPD</w:t>
      </w:r>
      <w:r w:rsidR="00AB7D75">
        <w:t>)</w:t>
      </w:r>
      <w:r>
        <w:t>, E</w:t>
      </w:r>
      <w:r w:rsidR="007A395B">
        <w:t>uropean Union</w:t>
      </w:r>
      <w:r>
        <w:t xml:space="preserve"> Accessibility Directive and other national legislation of </w:t>
      </w:r>
      <w:r w:rsidR="007A395B">
        <w:t>M</w:t>
      </w:r>
      <w:r>
        <w:t xml:space="preserve">ember </w:t>
      </w:r>
      <w:r w:rsidR="007A395B">
        <w:t>S</w:t>
      </w:r>
      <w:r>
        <w:t>tates. IT</w:t>
      </w:r>
      <w:r w:rsidR="007A395B">
        <w:t>U</w:t>
      </w:r>
      <w:r w:rsidR="00AB7D75">
        <w:t>-T</w:t>
      </w:r>
      <w:r w:rsidR="007A395B">
        <w:t xml:space="preserve"> SG9</w:t>
      </w:r>
      <w:r>
        <w:t xml:space="preserve"> would also like to take forward the work earlier initiated at the </w:t>
      </w:r>
      <w:r w:rsidR="007A395B">
        <w:t xml:space="preserve">ITU-T </w:t>
      </w:r>
      <w:r>
        <w:t>F</w:t>
      </w:r>
      <w:r w:rsidR="00AB7D75">
        <w:t xml:space="preserve">ocus </w:t>
      </w:r>
      <w:r>
        <w:t>G</w:t>
      </w:r>
      <w:r w:rsidR="00AB7D75">
        <w:t>roup</w:t>
      </w:r>
      <w:r>
        <w:t xml:space="preserve"> </w:t>
      </w:r>
      <w:r w:rsidR="00AB7D75">
        <w:t xml:space="preserve">on </w:t>
      </w:r>
      <w:r>
        <w:t>Smart</w:t>
      </w:r>
      <w:r w:rsidR="00AB7D75">
        <w:t xml:space="preserve"> Cable</w:t>
      </w:r>
      <w:r>
        <w:t xml:space="preserve"> TV and liaison with </w:t>
      </w:r>
      <w:r w:rsidR="007A395B">
        <w:t xml:space="preserve">ITU-T </w:t>
      </w:r>
      <w:r>
        <w:t>Q26</w:t>
      </w:r>
      <w:r w:rsidR="007A395B">
        <w:t>/</w:t>
      </w:r>
      <w:r>
        <w:t xml:space="preserve">16 and </w:t>
      </w:r>
      <w:r w:rsidR="007A395B">
        <w:t xml:space="preserve">ITU </w:t>
      </w:r>
      <w:r>
        <w:t>IRG</w:t>
      </w:r>
      <w:r w:rsidR="00AB7D75">
        <w:t>-</w:t>
      </w:r>
      <w:r>
        <w:t>AVA.</w:t>
      </w:r>
    </w:p>
    <w:p w14:paraId="4FE66A1E" w14:textId="77777777" w:rsidR="007D5A9B" w:rsidRPr="00426748" w:rsidRDefault="007D5A9B" w:rsidP="007D5A9B">
      <w:pPr>
        <w:pStyle w:val="Heading3"/>
      </w:pPr>
      <w:r w:rsidRPr="00426748">
        <w:t>2</w:t>
      </w:r>
      <w:r w:rsidRPr="00426748">
        <w:tab/>
        <w:t>Question</w:t>
      </w:r>
    </w:p>
    <w:p w14:paraId="5581DDF5" w14:textId="77777777" w:rsidR="007D5A9B" w:rsidRPr="00426748" w:rsidRDefault="007D5A9B" w:rsidP="007D5A9B">
      <w:r w:rsidRPr="00426748">
        <w:t>Study items to be considered include, but are not limited to:</w:t>
      </w:r>
    </w:p>
    <w:p w14:paraId="76CF12AD" w14:textId="34E15632" w:rsidR="008E179B" w:rsidRPr="007A395B" w:rsidRDefault="008E179B" w:rsidP="00AB7D75">
      <w:pPr>
        <w:pStyle w:val="ListParagraph"/>
        <w:numPr>
          <w:ilvl w:val="0"/>
          <w:numId w:val="13"/>
        </w:numPr>
        <w:spacing w:before="120" w:after="0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In</w:t>
      </w:r>
      <w:r w:rsidR="00AB7D75">
        <w:rPr>
          <w:rFonts w:ascii="Times New Roman" w:hAnsi="Times New Roman" w:cs="Times New Roman"/>
        </w:rPr>
        <w:t xml:space="preserve"> collaboration with the IRG-AVA, in</w:t>
      </w:r>
      <w:r w:rsidRPr="007A395B">
        <w:rPr>
          <w:rFonts w:ascii="Times New Roman" w:hAnsi="Times New Roman" w:cs="Times New Roman"/>
        </w:rPr>
        <w:t>vestigating a common framework to offer accessibility across various</w:t>
      </w:r>
      <w:r w:rsidR="00AB7D75">
        <w:rPr>
          <w:rFonts w:ascii="Times New Roman" w:hAnsi="Times New Roman" w:cs="Times New Roman"/>
        </w:rPr>
        <w:t xml:space="preserve"> media and</w:t>
      </w:r>
      <w:r w:rsidRPr="007A395B">
        <w:rPr>
          <w:rFonts w:ascii="Times New Roman" w:hAnsi="Times New Roman" w:cs="Times New Roman"/>
        </w:rPr>
        <w:t xml:space="preserve"> TV networks </w:t>
      </w:r>
      <w:r w:rsidR="00AB7D75">
        <w:rPr>
          <w:rFonts w:ascii="Times New Roman" w:hAnsi="Times New Roman" w:cs="Times New Roman"/>
        </w:rPr>
        <w:t xml:space="preserve">such </w:t>
      </w:r>
      <w:proofErr w:type="spellStart"/>
      <w:r w:rsidR="00AB7D75">
        <w:rPr>
          <w:rFonts w:ascii="Times New Roman" w:hAnsi="Times New Roman" w:cs="Times New Roman"/>
        </w:rPr>
        <w:t>us</w:t>
      </w:r>
      <w:proofErr w:type="spellEnd"/>
      <w:r w:rsidR="00AB7D75" w:rsidRPr="007A395B">
        <w:rPr>
          <w:rFonts w:ascii="Times New Roman" w:hAnsi="Times New Roman" w:cs="Times New Roman"/>
        </w:rPr>
        <w:t xml:space="preserve"> </w:t>
      </w:r>
      <w:r w:rsidRPr="007A395B">
        <w:rPr>
          <w:rFonts w:ascii="Times New Roman" w:hAnsi="Times New Roman" w:cs="Times New Roman"/>
        </w:rPr>
        <w:t xml:space="preserve">Cable TV, </w:t>
      </w:r>
      <w:r w:rsidR="00AB7D75" w:rsidRPr="00AB7D75">
        <w:rPr>
          <w:rFonts w:ascii="Times New Roman" w:hAnsi="Times New Roman" w:cs="Times New Roman"/>
        </w:rPr>
        <w:t>Direct-to-Home</w:t>
      </w:r>
      <w:r w:rsidR="00AB7D75">
        <w:rPr>
          <w:rFonts w:ascii="Times New Roman" w:hAnsi="Times New Roman" w:cs="Times New Roman"/>
        </w:rPr>
        <w:t xml:space="preserve"> (</w:t>
      </w:r>
      <w:r w:rsidRPr="007A395B">
        <w:rPr>
          <w:rFonts w:ascii="Times New Roman" w:hAnsi="Times New Roman" w:cs="Times New Roman"/>
        </w:rPr>
        <w:t>DTH</w:t>
      </w:r>
      <w:r w:rsidR="00AB7D75">
        <w:rPr>
          <w:rFonts w:ascii="Times New Roman" w:hAnsi="Times New Roman" w:cs="Times New Roman"/>
        </w:rPr>
        <w:t>)</w:t>
      </w:r>
      <w:r w:rsidRPr="007A395B">
        <w:rPr>
          <w:rFonts w:ascii="Times New Roman" w:hAnsi="Times New Roman" w:cs="Times New Roman"/>
        </w:rPr>
        <w:t>, Satellite TV</w:t>
      </w:r>
      <w:r w:rsidR="00AB7D75">
        <w:rPr>
          <w:rFonts w:ascii="Times New Roman" w:hAnsi="Times New Roman" w:cs="Times New Roman"/>
        </w:rPr>
        <w:t>, IPTV</w:t>
      </w:r>
      <w:r w:rsidRPr="007A395B">
        <w:rPr>
          <w:rFonts w:ascii="Times New Roman" w:hAnsi="Times New Roman" w:cs="Times New Roman"/>
        </w:rPr>
        <w:t xml:space="preserve"> and so on.</w:t>
      </w:r>
    </w:p>
    <w:p w14:paraId="010C5B7B" w14:textId="5E0F3E00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Propose a common taxonomy of use cases</w:t>
      </w:r>
      <w:r w:rsidR="009636A0" w:rsidRPr="007A395B">
        <w:rPr>
          <w:rFonts w:ascii="Times New Roman" w:hAnsi="Times New Roman" w:cs="Times New Roman"/>
        </w:rPr>
        <w:t xml:space="preserve"> for accessible audio-visual media in cable TV systems</w:t>
      </w:r>
      <w:r w:rsidRPr="007A395B">
        <w:rPr>
          <w:rFonts w:ascii="Times New Roman" w:hAnsi="Times New Roman" w:cs="Times New Roman"/>
        </w:rPr>
        <w:t>.</w:t>
      </w:r>
    </w:p>
    <w:p w14:paraId="521E2F10" w14:textId="2860EAEC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Propose a common user profile format</w:t>
      </w:r>
      <w:r w:rsidR="009C4ACE">
        <w:rPr>
          <w:rFonts w:ascii="Times New Roman" w:hAnsi="Times New Roman" w:cs="Times New Roman"/>
        </w:rPr>
        <w:t xml:space="preserve"> addressing the needs of persons with accessibility </w:t>
      </w:r>
      <w:proofErr w:type="gramStart"/>
      <w:r w:rsidR="009C4ACE">
        <w:rPr>
          <w:rFonts w:ascii="Times New Roman" w:hAnsi="Times New Roman" w:cs="Times New Roman"/>
        </w:rPr>
        <w:t>restrictions, that</w:t>
      </w:r>
      <w:proofErr w:type="gramEnd"/>
      <w:r w:rsidR="009C4ACE">
        <w:rPr>
          <w:rFonts w:ascii="Times New Roman" w:hAnsi="Times New Roman" w:cs="Times New Roman"/>
        </w:rPr>
        <w:t xml:space="preserve"> could be utilized by different media and platforms</w:t>
      </w:r>
      <w:r w:rsidRPr="007A395B">
        <w:rPr>
          <w:rFonts w:ascii="Times New Roman" w:hAnsi="Times New Roman" w:cs="Times New Roman"/>
        </w:rPr>
        <w:t>.</w:t>
      </w:r>
    </w:p>
    <w:p w14:paraId="6B004730" w14:textId="79E66997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Investigating accessibility of emerging input technologies </w:t>
      </w:r>
      <w:r w:rsidR="009636A0" w:rsidRPr="007A395B">
        <w:rPr>
          <w:rFonts w:ascii="Times New Roman" w:hAnsi="Times New Roman" w:cs="Times New Roman"/>
        </w:rPr>
        <w:t xml:space="preserve">applicable to the delivery of cable television services, such as </w:t>
      </w:r>
      <w:r w:rsidRPr="007A395B">
        <w:rPr>
          <w:rFonts w:ascii="Times New Roman" w:hAnsi="Times New Roman" w:cs="Times New Roman"/>
        </w:rPr>
        <w:t xml:space="preserve">second screen </w:t>
      </w:r>
      <w:r w:rsidR="009636A0" w:rsidRPr="007A395B">
        <w:rPr>
          <w:rFonts w:ascii="Times New Roman" w:hAnsi="Times New Roman" w:cs="Times New Roman"/>
        </w:rPr>
        <w:t xml:space="preserve">and </w:t>
      </w:r>
      <w:r w:rsidRPr="007A395B">
        <w:rPr>
          <w:rFonts w:ascii="Times New Roman" w:hAnsi="Times New Roman" w:cs="Times New Roman"/>
        </w:rPr>
        <w:t>gesture recognition.</w:t>
      </w:r>
    </w:p>
    <w:p w14:paraId="04B7E198" w14:textId="23EF8068" w:rsidR="008E179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Investigate accessibility </w:t>
      </w:r>
      <w:r w:rsidR="009636A0" w:rsidRPr="007A395B">
        <w:rPr>
          <w:rFonts w:ascii="Times New Roman" w:hAnsi="Times New Roman" w:cs="Times New Roman"/>
        </w:rPr>
        <w:t xml:space="preserve">of </w:t>
      </w:r>
      <w:proofErr w:type="spellStart"/>
      <w:r w:rsidR="009636A0" w:rsidRPr="007A395B">
        <w:rPr>
          <w:rFonts w:ascii="Times New Roman" w:hAnsi="Times New Roman" w:cs="Times New Roman"/>
        </w:rPr>
        <w:t>audiovisual</w:t>
      </w:r>
      <w:proofErr w:type="spellEnd"/>
      <w:r w:rsidR="009636A0" w:rsidRPr="007A395B">
        <w:rPr>
          <w:rFonts w:ascii="Times New Roman" w:hAnsi="Times New Roman" w:cs="Times New Roman"/>
        </w:rPr>
        <w:t xml:space="preserve"> content delivery </w:t>
      </w:r>
      <w:r w:rsidRPr="007A395B">
        <w:rPr>
          <w:rFonts w:ascii="Times New Roman" w:hAnsi="Times New Roman" w:cs="Times New Roman"/>
        </w:rPr>
        <w:t xml:space="preserve">issues </w:t>
      </w:r>
      <w:r w:rsidR="009636A0" w:rsidRPr="007A395B">
        <w:rPr>
          <w:rFonts w:ascii="Times New Roman" w:hAnsi="Times New Roman" w:cs="Times New Roman"/>
        </w:rPr>
        <w:t>for cable networks</w:t>
      </w:r>
      <w:r w:rsidRPr="007A395B">
        <w:rPr>
          <w:rFonts w:ascii="Times New Roman" w:hAnsi="Times New Roman" w:cs="Times New Roman"/>
        </w:rPr>
        <w:t>.</w:t>
      </w:r>
    </w:p>
    <w:p w14:paraId="361DD758" w14:textId="7C137F92" w:rsidR="009065D1" w:rsidRPr="007A395B" w:rsidRDefault="009065D1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B2674A">
        <w:rPr>
          <w:rFonts w:ascii="Times New Roman" w:hAnsi="Times New Roman" w:cs="Times New Roman"/>
        </w:rPr>
        <w:t>Investigate challenges of providing accessibility services for cable TVs in developing countries</w:t>
      </w:r>
      <w:r w:rsidR="00B2674A">
        <w:rPr>
          <w:rFonts w:ascii="Times New Roman" w:hAnsi="Times New Roman" w:cs="Times New Roman"/>
        </w:rPr>
        <w:t>.</w:t>
      </w:r>
    </w:p>
    <w:p w14:paraId="411D9D91" w14:textId="77777777" w:rsidR="007D5A9B" w:rsidRPr="00426748" w:rsidRDefault="007D5A9B" w:rsidP="007D5A9B">
      <w:pPr>
        <w:pStyle w:val="Heading3"/>
      </w:pPr>
      <w:r w:rsidRPr="00426748">
        <w:t>3</w:t>
      </w:r>
      <w:r w:rsidRPr="00426748">
        <w:tab/>
        <w:t>Tasks</w:t>
      </w:r>
    </w:p>
    <w:p w14:paraId="2832A203" w14:textId="77777777" w:rsidR="007D5A9B" w:rsidRPr="00426748" w:rsidRDefault="007D5A9B" w:rsidP="007D5A9B">
      <w:r w:rsidRPr="00426748">
        <w:t>Tasks include, but are not limited to:</w:t>
      </w:r>
    </w:p>
    <w:p w14:paraId="7D54BE48" w14:textId="74FF8161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Coordinating with </w:t>
      </w:r>
      <w:r w:rsidR="009636A0" w:rsidRPr="007A395B">
        <w:rPr>
          <w:rFonts w:ascii="Times New Roman" w:hAnsi="Times New Roman" w:cs="Times New Roman"/>
        </w:rPr>
        <w:t xml:space="preserve">ITU-T </w:t>
      </w:r>
      <w:r w:rsidRPr="007A395B">
        <w:rPr>
          <w:rFonts w:ascii="Times New Roman" w:hAnsi="Times New Roman" w:cs="Times New Roman"/>
        </w:rPr>
        <w:t>Q26</w:t>
      </w:r>
      <w:r w:rsidR="009636A0" w:rsidRPr="007A395B">
        <w:rPr>
          <w:rFonts w:ascii="Times New Roman" w:hAnsi="Times New Roman" w:cs="Times New Roman"/>
        </w:rPr>
        <w:t>/</w:t>
      </w:r>
      <w:r w:rsidRPr="007A395B">
        <w:rPr>
          <w:rFonts w:ascii="Times New Roman" w:hAnsi="Times New Roman" w:cs="Times New Roman"/>
        </w:rPr>
        <w:t xml:space="preserve">16, </w:t>
      </w:r>
      <w:r w:rsidR="009636A0" w:rsidRPr="007A395B">
        <w:rPr>
          <w:rFonts w:ascii="Times New Roman" w:hAnsi="Times New Roman" w:cs="Times New Roman"/>
        </w:rPr>
        <w:t xml:space="preserve">ITU </w:t>
      </w:r>
      <w:r w:rsidRPr="007A395B">
        <w:rPr>
          <w:rFonts w:ascii="Times New Roman" w:hAnsi="Times New Roman" w:cs="Times New Roman"/>
        </w:rPr>
        <w:t>IRG AVA and ISO</w:t>
      </w:r>
      <w:r w:rsidR="009636A0" w:rsidRPr="007A395B">
        <w:rPr>
          <w:rFonts w:ascii="Times New Roman" w:hAnsi="Times New Roman" w:cs="Times New Roman"/>
        </w:rPr>
        <w:t>/IEC JTC1</w:t>
      </w:r>
      <w:r w:rsidRPr="007A395B">
        <w:rPr>
          <w:rFonts w:ascii="Times New Roman" w:hAnsi="Times New Roman" w:cs="Times New Roman"/>
        </w:rPr>
        <w:t xml:space="preserve"> SC35 </w:t>
      </w:r>
    </w:p>
    <w:p w14:paraId="3714D4EE" w14:textId="596D4FBF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Developing participation taxonomy</w:t>
      </w:r>
      <w:r w:rsidR="00D32FF4" w:rsidRPr="00D32FF4">
        <w:rPr>
          <w:rFonts w:ascii="Times New Roman" w:hAnsi="Times New Roman" w:cs="Times New Roman"/>
        </w:rPr>
        <w:t xml:space="preserve"> </w:t>
      </w:r>
      <w:r w:rsidR="00D32FF4" w:rsidRPr="007A395B">
        <w:rPr>
          <w:rFonts w:ascii="Times New Roman" w:hAnsi="Times New Roman" w:cs="Times New Roman"/>
        </w:rPr>
        <w:t>of use cases for accessible audio-visual media in cable TV systems</w:t>
      </w:r>
    </w:p>
    <w:p w14:paraId="35398335" w14:textId="1E9F199E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Developing common user profile format</w:t>
      </w:r>
      <w:r w:rsidR="009C4ACE" w:rsidRPr="009C4ACE">
        <w:rPr>
          <w:rFonts w:ascii="Times New Roman" w:hAnsi="Times New Roman" w:cs="Times New Roman"/>
        </w:rPr>
        <w:t xml:space="preserve"> </w:t>
      </w:r>
      <w:r w:rsidR="009C4ACE">
        <w:rPr>
          <w:rFonts w:ascii="Times New Roman" w:hAnsi="Times New Roman" w:cs="Times New Roman"/>
        </w:rPr>
        <w:t>addressing the needs of persons with accessibility restrictions, that could be utilized by different media and platforms</w:t>
      </w:r>
    </w:p>
    <w:p w14:paraId="7A6B4C6F" w14:textId="1AEE12EE" w:rsidR="008E179B" w:rsidRPr="007A395B" w:rsidRDefault="008E179B" w:rsidP="007A395B">
      <w:pPr>
        <w:pStyle w:val="ListParagraph"/>
        <w:numPr>
          <w:ilvl w:val="0"/>
          <w:numId w:val="13"/>
        </w:numPr>
        <w:tabs>
          <w:tab w:val="left" w:pos="4514"/>
        </w:tabs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Optimizing positioning of visual accessibility features (like signing, closed captioning) in </w:t>
      </w:r>
      <w:r w:rsidR="00D32FF4" w:rsidRPr="007A395B">
        <w:rPr>
          <w:rFonts w:ascii="Times New Roman" w:hAnsi="Times New Roman" w:cs="Times New Roman"/>
        </w:rPr>
        <w:t>cable TV systems</w:t>
      </w:r>
      <w:r w:rsidR="00D32FF4">
        <w:rPr>
          <w:rFonts w:ascii="Times New Roman" w:hAnsi="Times New Roman" w:cs="Times New Roman"/>
        </w:rPr>
        <w:t xml:space="preserve"> and related advanced services (</w:t>
      </w:r>
      <w:proofErr w:type="spellStart"/>
      <w:r w:rsidR="00D32FF4">
        <w:rPr>
          <w:rFonts w:ascii="Times New Roman" w:hAnsi="Times New Roman" w:cs="Times New Roman"/>
        </w:rPr>
        <w:t>e.g</w:t>
      </w:r>
      <w:proofErr w:type="spellEnd"/>
      <w:r w:rsidR="00D32FF4">
        <w:rPr>
          <w:rFonts w:ascii="Times New Roman" w:hAnsi="Times New Roman" w:cs="Times New Roman"/>
        </w:rPr>
        <w:t xml:space="preserve"> AR/VR)</w:t>
      </w:r>
      <w:r w:rsidR="00D32FF4" w:rsidRPr="007A395B">
        <w:rPr>
          <w:rFonts w:ascii="Times New Roman" w:hAnsi="Times New Roman" w:cs="Times New Roman"/>
        </w:rPr>
        <w:t xml:space="preserve"> </w:t>
      </w:r>
    </w:p>
    <w:p w14:paraId="65FABF64" w14:textId="6E2D52A1" w:rsidR="008E179B" w:rsidRDefault="008E179B" w:rsidP="007A395B">
      <w:pPr>
        <w:pStyle w:val="ListParagraph"/>
        <w:numPr>
          <w:ilvl w:val="0"/>
          <w:numId w:val="13"/>
        </w:numPr>
        <w:tabs>
          <w:tab w:val="left" w:pos="4514"/>
        </w:tabs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Developing </w:t>
      </w:r>
      <w:proofErr w:type="spellStart"/>
      <w:r w:rsidR="00D32FF4" w:rsidRPr="007A395B">
        <w:rPr>
          <w:rFonts w:ascii="Times New Roman" w:hAnsi="Times New Roman" w:cs="Times New Roman"/>
        </w:rPr>
        <w:t>audiovisual</w:t>
      </w:r>
      <w:proofErr w:type="spellEnd"/>
      <w:r w:rsidR="00D32FF4" w:rsidRPr="007A395B">
        <w:rPr>
          <w:rFonts w:ascii="Times New Roman" w:hAnsi="Times New Roman" w:cs="Times New Roman"/>
        </w:rPr>
        <w:t xml:space="preserve"> content delivery </w:t>
      </w:r>
      <w:r w:rsidRPr="007A395B">
        <w:rPr>
          <w:rFonts w:ascii="Times New Roman" w:hAnsi="Times New Roman" w:cs="Times New Roman"/>
        </w:rPr>
        <w:t xml:space="preserve">accessibility roadmap </w:t>
      </w:r>
      <w:r w:rsidR="00D32FF4" w:rsidRPr="007A395B">
        <w:rPr>
          <w:rFonts w:ascii="Times New Roman" w:hAnsi="Times New Roman" w:cs="Times New Roman"/>
        </w:rPr>
        <w:t xml:space="preserve">for cable networks </w:t>
      </w:r>
      <w:r w:rsidR="009065D1">
        <w:rPr>
          <w:rFonts w:ascii="Times New Roman" w:hAnsi="Times New Roman" w:cs="Times New Roman"/>
        </w:rPr>
        <w:t>in both developed and developing countries</w:t>
      </w:r>
    </w:p>
    <w:p w14:paraId="4E70DEBF" w14:textId="5345E9CD" w:rsidR="009065D1" w:rsidRPr="009065D1" w:rsidRDefault="009065D1" w:rsidP="009065D1">
      <w:pPr>
        <w:tabs>
          <w:tab w:val="left" w:pos="4514"/>
        </w:tabs>
      </w:pPr>
    </w:p>
    <w:p w14:paraId="35D97EF5" w14:textId="57C19311" w:rsidR="007D5A9B" w:rsidRPr="00426748" w:rsidRDefault="007D5A9B" w:rsidP="008E179B">
      <w:r w:rsidRPr="00426748">
        <w:t xml:space="preserve">An up-to-date status of work under this Question is contained in the </w:t>
      </w:r>
      <w:r w:rsidR="00D21D4B">
        <w:t xml:space="preserve">ITU-T </w:t>
      </w:r>
      <w:r>
        <w:t>SG</w:t>
      </w:r>
      <w:r w:rsidRPr="00426748">
        <w:t xml:space="preserve"> </w:t>
      </w:r>
      <w:r>
        <w:t>9 w</w:t>
      </w:r>
      <w:r w:rsidRPr="00426748">
        <w:t xml:space="preserve">ork </w:t>
      </w:r>
      <w:r>
        <w:t>p</w:t>
      </w:r>
      <w:r w:rsidRPr="00426748">
        <w:t>rogram</w:t>
      </w:r>
      <w:r>
        <w:t>me</w:t>
      </w:r>
      <w:r w:rsidR="00D21D4B">
        <w:t xml:space="preserve">, </w:t>
      </w:r>
      <w:hyperlink r:id="rId11" w:history="1">
        <w:r w:rsidR="00D21D4B" w:rsidRPr="00426748">
          <w:rPr>
            <w:rStyle w:val="Hyperlink"/>
          </w:rPr>
          <w:t>http://itu.int/ITU-T/workprog/wp_search.aspx?sg=9</w:t>
        </w:r>
      </w:hyperlink>
      <w:r w:rsidR="00D21D4B">
        <w:t>.</w:t>
      </w:r>
    </w:p>
    <w:p w14:paraId="3FB95141" w14:textId="77777777" w:rsidR="007D5A9B" w:rsidRPr="00426748" w:rsidRDefault="007D5A9B" w:rsidP="007D5A9B">
      <w:pPr>
        <w:pStyle w:val="Heading3"/>
      </w:pPr>
      <w:r w:rsidRPr="00426748">
        <w:t>4</w:t>
      </w:r>
      <w:r w:rsidRPr="00426748">
        <w:tab/>
        <w:t>Relationships</w:t>
      </w:r>
    </w:p>
    <w:p w14:paraId="57B96394" w14:textId="77777777" w:rsidR="007D5A9B" w:rsidRPr="00426748" w:rsidRDefault="007D5A9B" w:rsidP="007D5A9B">
      <w:pPr>
        <w:pStyle w:val="Headingb"/>
      </w:pPr>
      <w:r>
        <w:t>Recommendations</w:t>
      </w:r>
    </w:p>
    <w:p w14:paraId="11604C67" w14:textId="4FC1B4A0" w:rsidR="00D21D4B" w:rsidRDefault="00D21D4B" w:rsidP="007D5A9B">
      <w:pPr>
        <w:pStyle w:val="enumlev1"/>
      </w:pPr>
      <w:r w:rsidRPr="00AB2FA1">
        <w:t>–</w:t>
      </w:r>
      <w:r w:rsidRPr="00426748">
        <w:tab/>
      </w:r>
      <w:r>
        <w:t>F-</w:t>
      </w:r>
      <w:r w:rsidR="007A395B">
        <w:t>,</w:t>
      </w:r>
      <w:r>
        <w:t xml:space="preserve"> H-</w:t>
      </w:r>
      <w:r w:rsidR="00E14D3D">
        <w:t xml:space="preserve">, J- </w:t>
      </w:r>
      <w:bookmarkStart w:id="10" w:name="_GoBack"/>
      <w:bookmarkEnd w:id="10"/>
      <w:r w:rsidR="007A395B">
        <w:t>and Y-</w:t>
      </w:r>
      <w:r>
        <w:t>series Recommendations addressing accessibility and human factors</w:t>
      </w:r>
    </w:p>
    <w:p w14:paraId="4844F2AF" w14:textId="77777777" w:rsidR="007D5A9B" w:rsidRPr="00426748" w:rsidRDefault="007D5A9B" w:rsidP="007D5A9B">
      <w:pPr>
        <w:pStyle w:val="Headingb"/>
      </w:pPr>
      <w:r>
        <w:t>Questions</w:t>
      </w:r>
    </w:p>
    <w:p w14:paraId="181EFD1E" w14:textId="2A3DD0EF" w:rsidR="007D5A9B" w:rsidRPr="00426748" w:rsidRDefault="007D5A9B" w:rsidP="007D5A9B">
      <w:pPr>
        <w:pStyle w:val="enumlev1"/>
      </w:pPr>
      <w:r w:rsidRPr="00AB2FA1">
        <w:t>–</w:t>
      </w:r>
      <w:r w:rsidRPr="00426748">
        <w:tab/>
      </w:r>
      <w:r>
        <w:t>All Questions in SG9</w:t>
      </w:r>
    </w:p>
    <w:p w14:paraId="77E11DB2" w14:textId="77777777" w:rsidR="007D5A9B" w:rsidRPr="00426748" w:rsidRDefault="007D5A9B" w:rsidP="007D5A9B">
      <w:pPr>
        <w:pStyle w:val="Headingb"/>
      </w:pPr>
      <w:r>
        <w:t>Study Groups</w:t>
      </w:r>
    </w:p>
    <w:p w14:paraId="123D1F8A" w14:textId="77777777" w:rsidR="00957F2F" w:rsidRPr="009C4ACE" w:rsidRDefault="007D5A9B" w:rsidP="00957F2F">
      <w:pPr>
        <w:pStyle w:val="enumlev1"/>
        <w:rPr>
          <w:lang w:val="fr-CH"/>
        </w:rPr>
      </w:pPr>
      <w:r w:rsidRPr="009C4ACE">
        <w:rPr>
          <w:lang w:val="fr-CH"/>
        </w:rPr>
        <w:t>–</w:t>
      </w:r>
      <w:r w:rsidRPr="009C4ACE">
        <w:rPr>
          <w:lang w:val="fr-CH"/>
        </w:rPr>
        <w:tab/>
        <w:t xml:space="preserve">ITU-T </w:t>
      </w:r>
      <w:r w:rsidR="00957F2F" w:rsidRPr="009C4ACE">
        <w:rPr>
          <w:lang w:val="fr-CH"/>
        </w:rPr>
        <w:t>SG16</w:t>
      </w:r>
    </w:p>
    <w:p w14:paraId="4DEFBDEF" w14:textId="278C7C2C" w:rsidR="00957F2F" w:rsidRPr="009C4ACE" w:rsidRDefault="00957F2F" w:rsidP="00957F2F">
      <w:pPr>
        <w:pStyle w:val="enumlev1"/>
        <w:rPr>
          <w:lang w:val="fr-CH"/>
        </w:rPr>
      </w:pPr>
      <w:r w:rsidRPr="009C4ACE">
        <w:rPr>
          <w:lang w:val="fr-CH"/>
        </w:rPr>
        <w:t>–</w:t>
      </w:r>
      <w:r w:rsidRPr="009C4ACE">
        <w:rPr>
          <w:lang w:val="fr-CH"/>
        </w:rPr>
        <w:tab/>
      </w:r>
      <w:r w:rsidR="007D5A9B" w:rsidRPr="009C4ACE">
        <w:rPr>
          <w:lang w:val="fr-CH"/>
        </w:rPr>
        <w:t>ITU-R SG6</w:t>
      </w:r>
    </w:p>
    <w:p w14:paraId="01565AA3" w14:textId="77777777" w:rsidR="007D5A9B" w:rsidRPr="00426748" w:rsidRDefault="00957F2F" w:rsidP="00957F2F">
      <w:pPr>
        <w:pStyle w:val="enumlev1"/>
      </w:pPr>
      <w:r w:rsidRPr="00AB2FA1">
        <w:t>–</w:t>
      </w:r>
      <w:r w:rsidRPr="00426748">
        <w:tab/>
      </w:r>
      <w:r w:rsidRPr="00957F2F">
        <w:t>ITU</w:t>
      </w:r>
      <w:r w:rsidRPr="00957F2F">
        <w:noBreakHyphen/>
        <w:t>D SG1 and SG2</w:t>
      </w:r>
      <w:r w:rsidR="007D5A9B">
        <w:t xml:space="preserve"> </w:t>
      </w:r>
    </w:p>
    <w:p w14:paraId="68DFC666" w14:textId="53C57B1A" w:rsidR="007D5A9B" w:rsidRPr="00426748" w:rsidRDefault="007D5A9B" w:rsidP="007D5A9B">
      <w:pPr>
        <w:pStyle w:val="Headingb"/>
      </w:pPr>
      <w:r>
        <w:t>Standardization bodies</w:t>
      </w:r>
      <w:r w:rsidR="00D32FF4">
        <w:t xml:space="preserve"> and other groups</w:t>
      </w:r>
    </w:p>
    <w:p w14:paraId="54DF579B" w14:textId="28CC403C" w:rsidR="00D21D4B" w:rsidRDefault="00D21D4B" w:rsidP="007D5A9B">
      <w:pPr>
        <w:pStyle w:val="enumlev1"/>
      </w:pPr>
      <w:r w:rsidRPr="00AB2FA1">
        <w:t>–</w:t>
      </w:r>
      <w:r w:rsidRPr="00426748">
        <w:tab/>
      </w:r>
      <w:r>
        <w:t>ITU IRG-AVA</w:t>
      </w:r>
    </w:p>
    <w:p w14:paraId="6BCB372E" w14:textId="3318AE31" w:rsidR="00957F2F" w:rsidRDefault="007D5A9B" w:rsidP="007D5A9B">
      <w:pPr>
        <w:pStyle w:val="enumlev1"/>
      </w:pPr>
      <w:r w:rsidRPr="00AB2FA1">
        <w:t>–</w:t>
      </w:r>
      <w:r w:rsidRPr="00426748">
        <w:tab/>
      </w:r>
      <w:r w:rsidR="00957F2F" w:rsidRPr="00957F2F">
        <w:t>ISO/IEC JTC1 SC35</w:t>
      </w:r>
    </w:p>
    <w:p w14:paraId="6E10DC3D" w14:textId="77777777" w:rsidR="00957F2F" w:rsidRDefault="00957F2F" w:rsidP="007D5A9B">
      <w:pPr>
        <w:pStyle w:val="enumlev1"/>
      </w:pPr>
      <w:r w:rsidRPr="00AB2FA1">
        <w:t>–</w:t>
      </w:r>
      <w:r w:rsidRPr="00426748">
        <w:tab/>
      </w:r>
      <w:r>
        <w:t>W3C</w:t>
      </w:r>
    </w:p>
    <w:p w14:paraId="17DE0C2B" w14:textId="77777777" w:rsidR="00957F2F" w:rsidRDefault="00957F2F" w:rsidP="007D5A9B">
      <w:pPr>
        <w:pStyle w:val="enumlev1"/>
      </w:pPr>
      <w:r w:rsidRPr="00AB2FA1">
        <w:t>–</w:t>
      </w:r>
      <w:r w:rsidRPr="00426748">
        <w:tab/>
      </w:r>
      <w:r w:rsidRPr="00957F2F">
        <w:t>G3ict</w:t>
      </w:r>
    </w:p>
    <w:p w14:paraId="3C8598C6" w14:textId="77777777" w:rsidR="00957F2F" w:rsidRPr="00957F2F" w:rsidRDefault="00957F2F" w:rsidP="007D5A9B">
      <w:pPr>
        <w:pStyle w:val="enumlev1"/>
      </w:pPr>
      <w:r w:rsidRPr="00AB2FA1">
        <w:t>–</w:t>
      </w:r>
      <w:r w:rsidRPr="00426748">
        <w:tab/>
      </w:r>
      <w:r>
        <w:t>WHO</w:t>
      </w:r>
    </w:p>
    <w:p w14:paraId="588813F3" w14:textId="77777777" w:rsidR="007D5A9B" w:rsidRDefault="007D5A9B" w:rsidP="0089088E"/>
    <w:p w14:paraId="7772493C" w14:textId="77777777" w:rsidR="00794F4F" w:rsidRDefault="00394DBF" w:rsidP="001200A6">
      <w:pPr>
        <w:jc w:val="center"/>
      </w:pPr>
      <w:r>
        <w:t>_______________________</w:t>
      </w:r>
    </w:p>
    <w:sectPr w:rsidR="00794F4F" w:rsidSect="00C468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F9591B" w16cid:durableId="20A9BBB3"/>
  <w16cid:commentId w16cid:paraId="4EE335AC" w16cid:durableId="20A9BC34"/>
  <w16cid:commentId w16cid:paraId="4ED1A1EE" w16cid:durableId="20AAB8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F9B0F" w14:textId="77777777" w:rsidR="00332608" w:rsidRDefault="00332608" w:rsidP="00C42125">
      <w:pPr>
        <w:spacing w:before="0"/>
      </w:pPr>
      <w:r>
        <w:separator/>
      </w:r>
    </w:p>
  </w:endnote>
  <w:endnote w:type="continuationSeparator" w:id="0">
    <w:p w14:paraId="7A0161CF" w14:textId="77777777" w:rsidR="00332608" w:rsidRDefault="0033260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02DFC" w14:textId="77777777" w:rsidR="00D82C88" w:rsidRDefault="00D82C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7B19C" w14:textId="77777777" w:rsidR="00D82C88" w:rsidRDefault="00D82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8469E" w14:textId="77777777" w:rsidR="00D82C88" w:rsidRDefault="00D82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70E9A" w14:textId="77777777" w:rsidR="00332608" w:rsidRDefault="00332608" w:rsidP="00C42125">
      <w:pPr>
        <w:spacing w:before="0"/>
      </w:pPr>
      <w:r>
        <w:separator/>
      </w:r>
    </w:p>
  </w:footnote>
  <w:footnote w:type="continuationSeparator" w:id="0">
    <w:p w14:paraId="3A1EAD75" w14:textId="77777777" w:rsidR="00332608" w:rsidRDefault="0033260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BBCA" w14:textId="77777777" w:rsidR="00D82C88" w:rsidRDefault="00D82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42F89" w14:textId="09732AD7" w:rsidR="005976A1" w:rsidRPr="00C468C9" w:rsidRDefault="00C468C9" w:rsidP="00C468C9">
    <w:pPr>
      <w:pStyle w:val="Header"/>
      <w:rPr>
        <w:sz w:val="18"/>
      </w:rPr>
    </w:pPr>
    <w:r w:rsidRPr="00C468C9">
      <w:rPr>
        <w:sz w:val="18"/>
      </w:rPr>
      <w:t xml:space="preserve">- </w:t>
    </w:r>
    <w:r w:rsidRPr="00C468C9">
      <w:rPr>
        <w:sz w:val="18"/>
      </w:rPr>
      <w:fldChar w:fldCharType="begin"/>
    </w:r>
    <w:r w:rsidRPr="00C468C9">
      <w:rPr>
        <w:sz w:val="18"/>
      </w:rPr>
      <w:instrText xml:space="preserve"> PAGE  \* MERGEFORMAT </w:instrText>
    </w:r>
    <w:r w:rsidRPr="00C468C9">
      <w:rPr>
        <w:sz w:val="18"/>
      </w:rPr>
      <w:fldChar w:fldCharType="separate"/>
    </w:r>
    <w:r w:rsidR="00F4593D">
      <w:rPr>
        <w:noProof/>
        <w:sz w:val="18"/>
      </w:rPr>
      <w:t>3</w:t>
    </w:r>
    <w:r w:rsidRPr="00C468C9">
      <w:rPr>
        <w:sz w:val="18"/>
      </w:rPr>
      <w:fldChar w:fldCharType="end"/>
    </w:r>
    <w:r w:rsidRPr="00C468C9">
      <w:rPr>
        <w:sz w:val="18"/>
      </w:rPr>
      <w:t xml:space="preserve"> -</w:t>
    </w:r>
  </w:p>
  <w:p w14:paraId="4B0ACE55" w14:textId="6FE95A96" w:rsidR="00C468C9" w:rsidRPr="00C468C9" w:rsidRDefault="00C468C9" w:rsidP="00C468C9">
    <w:pPr>
      <w:pStyle w:val="Header"/>
      <w:spacing w:after="240"/>
      <w:rPr>
        <w:sz w:val="18"/>
      </w:rPr>
    </w:pPr>
    <w:r w:rsidRPr="00C468C9">
      <w:rPr>
        <w:sz w:val="18"/>
      </w:rPr>
      <w:fldChar w:fldCharType="begin"/>
    </w:r>
    <w:r w:rsidRPr="00C468C9">
      <w:rPr>
        <w:sz w:val="18"/>
      </w:rPr>
      <w:instrText xml:space="preserve"> STYLEREF  Docnumber  </w:instrText>
    </w:r>
    <w:r w:rsidRPr="00C468C9">
      <w:rPr>
        <w:sz w:val="18"/>
      </w:rPr>
      <w:fldChar w:fldCharType="separate"/>
    </w:r>
    <w:r w:rsidR="00F4593D">
      <w:rPr>
        <w:noProof/>
        <w:sz w:val="18"/>
      </w:rPr>
      <w:t>SG9-TD658-R3</w:t>
    </w:r>
    <w:r w:rsidRPr="00C468C9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39E55" w14:textId="489E345B" w:rsidR="00D82C88" w:rsidRPr="00D82C88" w:rsidRDefault="00D82C88">
    <w:pPr>
      <w:pStyle w:val="Header"/>
      <w:rPr>
        <w:lang w:val="en-US"/>
      </w:rPr>
    </w:pPr>
    <w:r>
      <w:rPr>
        <w:lang w:val="en-US"/>
      </w:rPr>
      <w:t>Attachment 1 to SG9-LS77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985C01"/>
    <w:multiLevelType w:val="hybridMultilevel"/>
    <w:tmpl w:val="DFFC65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B254ED"/>
    <w:multiLevelType w:val="hybridMultilevel"/>
    <w:tmpl w:val="850A6E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560F1"/>
    <w:multiLevelType w:val="hybridMultilevel"/>
    <w:tmpl w:val="6CCE76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37053"/>
    <w:multiLevelType w:val="hybridMultilevel"/>
    <w:tmpl w:val="F208D9C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CH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7FBA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6C9"/>
    <w:rsid w:val="002E0407"/>
    <w:rsid w:val="002E79CB"/>
    <w:rsid w:val="002F0471"/>
    <w:rsid w:val="002F1714"/>
    <w:rsid w:val="002F4087"/>
    <w:rsid w:val="002F7F55"/>
    <w:rsid w:val="0030745F"/>
    <w:rsid w:val="00314630"/>
    <w:rsid w:val="0032090A"/>
    <w:rsid w:val="00321CDE"/>
    <w:rsid w:val="00321E21"/>
    <w:rsid w:val="00332608"/>
    <w:rsid w:val="00333E15"/>
    <w:rsid w:val="003571BC"/>
    <w:rsid w:val="0036090C"/>
    <w:rsid w:val="00364979"/>
    <w:rsid w:val="003722DE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7760E"/>
    <w:rsid w:val="0049674B"/>
    <w:rsid w:val="004C0673"/>
    <w:rsid w:val="004C4E4E"/>
    <w:rsid w:val="004D63C8"/>
    <w:rsid w:val="004F3816"/>
    <w:rsid w:val="004F500A"/>
    <w:rsid w:val="005126A0"/>
    <w:rsid w:val="00543D41"/>
    <w:rsid w:val="00545472"/>
    <w:rsid w:val="005571A4"/>
    <w:rsid w:val="00566EDA"/>
    <w:rsid w:val="0057081A"/>
    <w:rsid w:val="00572654"/>
    <w:rsid w:val="005976A1"/>
    <w:rsid w:val="005A34E7"/>
    <w:rsid w:val="005B1946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24476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395B"/>
    <w:rsid w:val="007C7122"/>
    <w:rsid w:val="007D3F11"/>
    <w:rsid w:val="007D5A9B"/>
    <w:rsid w:val="007E2C69"/>
    <w:rsid w:val="007E53E4"/>
    <w:rsid w:val="007E656A"/>
    <w:rsid w:val="007F3CAA"/>
    <w:rsid w:val="007F647F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8E179B"/>
    <w:rsid w:val="009065D1"/>
    <w:rsid w:val="00921928"/>
    <w:rsid w:val="00936852"/>
    <w:rsid w:val="0094045D"/>
    <w:rsid w:val="009406B5"/>
    <w:rsid w:val="00946166"/>
    <w:rsid w:val="00957F2F"/>
    <w:rsid w:val="009636A0"/>
    <w:rsid w:val="00976451"/>
    <w:rsid w:val="00983164"/>
    <w:rsid w:val="009972EF"/>
    <w:rsid w:val="009B5035"/>
    <w:rsid w:val="009C3160"/>
    <w:rsid w:val="009C4ACE"/>
    <w:rsid w:val="009D644B"/>
    <w:rsid w:val="009D774F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6439"/>
    <w:rsid w:val="00A67A81"/>
    <w:rsid w:val="00A730A6"/>
    <w:rsid w:val="00A96899"/>
    <w:rsid w:val="00A971A0"/>
    <w:rsid w:val="00AA1186"/>
    <w:rsid w:val="00AA1F22"/>
    <w:rsid w:val="00AB7D75"/>
    <w:rsid w:val="00B05821"/>
    <w:rsid w:val="00B100D6"/>
    <w:rsid w:val="00B1389F"/>
    <w:rsid w:val="00B164C9"/>
    <w:rsid w:val="00B2674A"/>
    <w:rsid w:val="00B26C28"/>
    <w:rsid w:val="00B4174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C42125"/>
    <w:rsid w:val="00C468C9"/>
    <w:rsid w:val="00C62814"/>
    <w:rsid w:val="00C67B25"/>
    <w:rsid w:val="00C748F7"/>
    <w:rsid w:val="00C74937"/>
    <w:rsid w:val="00CB2599"/>
    <w:rsid w:val="00CC386F"/>
    <w:rsid w:val="00CD2139"/>
    <w:rsid w:val="00CE5986"/>
    <w:rsid w:val="00CF6264"/>
    <w:rsid w:val="00D21D4B"/>
    <w:rsid w:val="00D26477"/>
    <w:rsid w:val="00D32FF4"/>
    <w:rsid w:val="00D43F0C"/>
    <w:rsid w:val="00D647EF"/>
    <w:rsid w:val="00D73137"/>
    <w:rsid w:val="00D82C88"/>
    <w:rsid w:val="00D977A2"/>
    <w:rsid w:val="00DA1D47"/>
    <w:rsid w:val="00DB0706"/>
    <w:rsid w:val="00DD50DE"/>
    <w:rsid w:val="00DE3062"/>
    <w:rsid w:val="00E0581D"/>
    <w:rsid w:val="00E14D3D"/>
    <w:rsid w:val="00E1590B"/>
    <w:rsid w:val="00E204DD"/>
    <w:rsid w:val="00E228B7"/>
    <w:rsid w:val="00E353EC"/>
    <w:rsid w:val="00E51F61"/>
    <w:rsid w:val="00E53C24"/>
    <w:rsid w:val="00E56E77"/>
    <w:rsid w:val="00EA0BE7"/>
    <w:rsid w:val="00EB444D"/>
    <w:rsid w:val="00EE1A06"/>
    <w:rsid w:val="00EE5C0D"/>
    <w:rsid w:val="00EE7784"/>
    <w:rsid w:val="00EF4792"/>
    <w:rsid w:val="00F02294"/>
    <w:rsid w:val="00F2124C"/>
    <w:rsid w:val="00F30DE7"/>
    <w:rsid w:val="00F35F57"/>
    <w:rsid w:val="00F4593D"/>
    <w:rsid w:val="00F50467"/>
    <w:rsid w:val="00F562A0"/>
    <w:rsid w:val="00F57FA4"/>
    <w:rsid w:val="00F86DCB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42BCB4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customStyle="1" w:styleId="QuestionNo">
    <w:name w:val="Question_No"/>
    <w:basedOn w:val="Normal"/>
    <w:next w:val="Normal"/>
    <w:rsid w:val="007D5A9B"/>
    <w:pPr>
      <w:keepNext/>
      <w:keepLines/>
      <w:pageBreakBefore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1"/>
    </w:pPr>
    <w:rPr>
      <w:rFonts w:eastAsia="Times New Roman"/>
      <w:caps/>
      <w:sz w:val="28"/>
      <w:szCs w:val="20"/>
      <w:lang w:eastAsia="en-US"/>
    </w:rPr>
  </w:style>
  <w:style w:type="paragraph" w:customStyle="1" w:styleId="Questiontitle">
    <w:name w:val="Question_title"/>
    <w:basedOn w:val="Normal"/>
    <w:next w:val="Normal"/>
    <w:rsid w:val="007D5A9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paragraph" w:customStyle="1" w:styleId="Questionhistory">
    <w:name w:val="Question_history"/>
    <w:basedOn w:val="Normal"/>
    <w:rsid w:val="007D5A9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character" w:customStyle="1" w:styleId="enumlev1Char">
    <w:name w:val="enumlev1 Char"/>
    <w:basedOn w:val="DefaultParagraphFont"/>
    <w:link w:val="enumlev1"/>
    <w:locked/>
    <w:rsid w:val="007D5A9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179B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6A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6A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D21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7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ITU-T/workprog/wp_search.aspx?sg=9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1B5E6354D743CBB3191FC91212D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C64AD-AB73-4F4B-BB55-A0723FC13AF1}"/>
      </w:docPartPr>
      <w:docPartBody>
        <w:p w:rsidR="00A43905" w:rsidRDefault="00FE399B">
          <w:pPr>
            <w:pStyle w:val="A91B5E6354D743CBB3191FC91212D42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37903216CDF42D8AFCFCB5DAA1A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8A4E-4847-41EC-8A1A-8F7500FF6FAB}"/>
      </w:docPartPr>
      <w:docPartBody>
        <w:p w:rsidR="00A43905" w:rsidRDefault="00FE399B">
          <w:pPr>
            <w:pStyle w:val="437903216CDF42D8AFCFCB5DAA1ABC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A43905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A43905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9B"/>
    <w:rsid w:val="0011300E"/>
    <w:rsid w:val="005C6A44"/>
    <w:rsid w:val="006C29EC"/>
    <w:rsid w:val="006D35E0"/>
    <w:rsid w:val="008975A9"/>
    <w:rsid w:val="00A43905"/>
    <w:rsid w:val="00D17FD3"/>
    <w:rsid w:val="00E44283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Study Group 9</SgText>
    <IsRevision xmlns="3f6fad35-1f81-480e-a4e5-6e5474dcfb96">false</IsRevision>
    <Purpose1 xmlns="3f6fad35-1f81-480e-a4e5-6e5474dcfb96">Proposal</Purpose1>
    <Abstract xmlns="3f6fad35-1f81-480e-a4e5-6e5474dcfb96">This TD proposes a new Question in SG9 with overall responsibility on Accessibility issues in Cable Systems, as a result of discussion in Question 6/9 and as recommended by the IRG-AVA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Q6/9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Geneva, 6-13 June 2019</Place>
    <IsTooLateSubmitted xmlns="3f6fad35-1f81-480e-a4e5-6e5474dcfb96">false</IsTooLateSubmitted>
    <Observations xmlns="3f6fad35-1f81-480e-a4e5-6e5474dcfb96" xsi:nil="true"/>
    <DocumentSource xmlns="3f6fad35-1f81-480e-a4e5-6e5474dcfb96">Associate Rapporteur Q6/9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3</Pages>
  <Words>602</Words>
  <Characters>3437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Approval - Proposed new Question on Accessibility issues in SG9</vt:lpstr>
    </vt:vector>
  </TitlesOfParts>
  <Manager>ITU-T</Manager>
  <Company>International Telecommunication Union (ITU)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Approval - Proposed new Question on Accessibility issues in SG9</dc:title>
  <dc:subject/>
  <dc:creator>Associate Rapporteur Q6/9</dc:creator>
  <cp:keywords>Question , SG9, Accessibility</cp:keywords>
  <dc:description>SG9-TD658/GEN  For: Geneva, 6-13 June 2019_x000d_Document date: _x000d_Saved by ITU51010715 at 11:59:18 on 12/06/2019</dc:description>
  <cp:lastModifiedBy>Polidori, Stefano</cp:lastModifiedBy>
  <cp:revision>2</cp:revision>
  <cp:lastPrinted>2016-12-23T12:52:00Z</cp:lastPrinted>
  <dcterms:created xsi:type="dcterms:W3CDTF">2019-06-21T15:14:00Z</dcterms:created>
  <dcterms:modified xsi:type="dcterms:W3CDTF">2019-06-21T15:14:00Z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SG9-TD658/GEN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Q6/9</vt:lpwstr>
  </property>
  <property fmtid="{D5CDD505-2E9C-101B-9397-08002B2CF9AE}" pid="6" name="Docdest">
    <vt:lpwstr>Geneva, 6-13 June 2019</vt:lpwstr>
  </property>
  <property fmtid="{D5CDD505-2E9C-101B-9397-08002B2CF9AE}" pid="7" name="Docauthor">
    <vt:lpwstr>Associate Rapporteur Q6/9</vt:lpwstr>
  </property>
</Properties>
</file>