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4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4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4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spacing w:before="0" w:line="540" w:lineRule="exact"/>
        <w:jc w:val="center"/>
        <w:rPr>
          <w:color w:val="003399"/>
          <w:sz w:val="48"/>
          <w:szCs w:val="44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  <w:r w:rsidRPr="00740F7D">
        <w:rPr>
          <w:rFonts w:ascii="Times New Roman Bold" w:eastAsia="'宋体" w:hAnsi="Times New Roman Bold"/>
          <w:b/>
          <w:bCs/>
          <w:smallCaps/>
          <w:noProof/>
          <w:sz w:val="20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77184" behindDoc="1" locked="1" layoutInCell="1" allowOverlap="1" wp14:anchorId="40DC359F" wp14:editId="5B01FB0A">
                <wp:simplePos x="0" y="0"/>
                <wp:positionH relativeFrom="column">
                  <wp:posOffset>-710565</wp:posOffset>
                </wp:positionH>
                <wp:positionV relativeFrom="paragraph">
                  <wp:posOffset>-4156075</wp:posOffset>
                </wp:positionV>
                <wp:extent cx="7559675" cy="10589895"/>
                <wp:effectExtent l="0" t="0" r="3175" b="19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675" cy="10589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40F7D" w:rsidRPr="001A38C4" w:rsidRDefault="00F06F56" w:rsidP="00F06F56">
                            <w:pPr>
                              <w:spacing w:before="0"/>
                              <w:jc w:val="right"/>
                              <w:rPr>
                                <w:rFonts w:ascii="Impact" w:hAnsi="Impact"/>
                                <w:color w:val="D9D9D9" w:themeColor="background1" w:themeShade="D9"/>
                                <w:sz w:val="1300"/>
                                <w:szCs w:val="1360"/>
                                <w:lang w:val="fr-CH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Impact" w:hAnsi="Impact"/>
                                <w:color w:val="D9D9D9" w:themeColor="background1" w:themeShade="D9"/>
                                <w:sz w:val="1300"/>
                                <w:szCs w:val="1360"/>
                                <w:lang w:val="fr-CH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DC359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55.95pt;margin-top:-327.25pt;width:595.25pt;height:833.8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" filled="f" stroked="f">
                <v:textbox inset="0,0,0,0">
                  <w:txbxContent>
                    <w:p w:rsidR="00740F7D" w:rsidRPr="001A38C4" w:rsidRDefault="00F06F56" w:rsidP="00F06F56">
                      <w:pPr>
                        <w:spacing w:before="0"/>
                        <w:jc w:val="right"/>
                        <w:rPr>
                          <w:rFonts w:ascii="Impact" w:hAnsi="Impact"/>
                          <w:color w:val="D9D9D9" w:themeColor="background1" w:themeShade="D9"/>
                          <w:sz w:val="1300"/>
                          <w:szCs w:val="1360"/>
                          <w:lang w:val="fr-CH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Impact" w:hAnsi="Impact"/>
                          <w:color w:val="D9D9D9" w:themeColor="background1" w:themeShade="D9"/>
                          <w:sz w:val="1300"/>
                          <w:szCs w:val="1360"/>
                          <w:lang w:val="fr-CH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00" w:lineRule="exact"/>
        <w:jc w:val="center"/>
        <w:textAlignment w:val="auto"/>
        <w:rPr>
          <w:rFonts w:ascii="Times New Roman Bold" w:eastAsia="'宋体" w:hAnsi="Times New Roman Bold"/>
          <w:b/>
          <w:bCs/>
          <w:smallCaps/>
          <w:sz w:val="36"/>
          <w:szCs w:val="36"/>
          <w:lang w:eastAsia="zh-CN"/>
        </w:rPr>
      </w:pPr>
    </w:p>
    <w:p w:rsidR="00740F7D" w:rsidRPr="00740F7D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 w:line="540" w:lineRule="exact"/>
        <w:jc w:val="right"/>
        <w:textAlignment w:val="auto"/>
        <w:rPr>
          <w:rFonts w:ascii="HandelGotDLig" w:eastAsia="'宋体" w:hAnsi="HandelGotDLig"/>
          <w:b/>
          <w:bCs/>
          <w:sz w:val="54"/>
          <w:szCs w:val="54"/>
          <w:lang w:eastAsia="zh-CN"/>
        </w:rPr>
      </w:pPr>
    </w:p>
    <w:p w:rsidR="00740F7D" w:rsidRPr="00F06F56" w:rsidRDefault="00F06F56" w:rsidP="00740F7D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ind w:right="181"/>
        <w:jc w:val="left"/>
        <w:textAlignment w:val="auto"/>
        <w:rPr>
          <w:rFonts w:ascii="Helvetica" w:hAnsi="Helvetica"/>
          <w:b/>
          <w:bCs/>
          <w:sz w:val="100"/>
          <w:szCs w:val="8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350E8">
        <w:rPr>
          <w:rFonts w:ascii="Helvetica" w:hAnsi="Helvetica" w:cs="Times New Roman Bold"/>
          <w:b/>
          <w:bCs/>
          <w:sz w:val="100"/>
          <w:szCs w:val="84"/>
          <w:lang w:val="en-US"/>
        </w:rPr>
        <w:t xml:space="preserve">Radio </w:t>
      </w:r>
      <w:r w:rsidRPr="000350E8">
        <w:rPr>
          <w:rFonts w:ascii="Helvetica" w:hAnsi="Helvetica" w:cs="Times New Roman Bold"/>
          <w:b/>
          <w:bCs/>
          <w:sz w:val="100"/>
          <w:szCs w:val="84"/>
          <w:lang w:val="en-US"/>
        </w:rPr>
        <w:br/>
        <w:t>Regulations</w:t>
      </w:r>
    </w:p>
    <w:p w:rsidR="00740F7D" w:rsidRPr="00F06F56" w:rsidRDefault="00740F7D" w:rsidP="00F06F56">
      <w:pPr>
        <w:tabs>
          <w:tab w:val="clear" w:pos="1134"/>
          <w:tab w:val="clear" w:pos="1871"/>
          <w:tab w:val="clear" w:pos="2268"/>
          <w:tab w:val="right" w:pos="10065"/>
        </w:tabs>
        <w:overflowPunct/>
        <w:autoSpaceDE/>
        <w:autoSpaceDN/>
        <w:adjustRightInd/>
        <w:spacing w:before="0"/>
        <w:ind w:right="-426"/>
        <w:jc w:val="left"/>
        <w:textAlignment w:val="auto"/>
        <w:rPr>
          <w:rFonts w:ascii="Helvetica" w:hAnsi="Helvetica"/>
          <w:spacing w:val="-50"/>
          <w:sz w:val="72"/>
          <w:szCs w:val="72"/>
        </w:rPr>
      </w:pPr>
      <w:r w:rsidRPr="00F06F56">
        <w:rPr>
          <w:rFonts w:ascii="Helvetica" w:hAnsi="Helvetica"/>
          <w:spacing w:val="-50"/>
          <w:sz w:val="72"/>
          <w:szCs w:val="72"/>
        </w:rPr>
        <w:t>ITU-R Recommendations incorporated by reference</w:t>
      </w:r>
    </w:p>
    <w:p w:rsidR="00F06F56" w:rsidRDefault="00F06F56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/>
        <w:jc w:val="left"/>
        <w:textAlignment w:val="auto"/>
        <w:rPr>
          <w:rFonts w:ascii="Helvetica" w:eastAsia="'宋体" w:hAnsi="Helvetica"/>
          <w:sz w:val="36"/>
          <w:szCs w:val="34"/>
          <w:lang w:eastAsia="zh-CN"/>
        </w:rPr>
      </w:pPr>
    </w:p>
    <w:p w:rsidR="00F06F56" w:rsidRDefault="00F06F56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/>
        <w:jc w:val="left"/>
        <w:textAlignment w:val="auto"/>
        <w:rPr>
          <w:rFonts w:ascii="Helvetica" w:eastAsia="'宋体" w:hAnsi="Helvetica"/>
          <w:sz w:val="36"/>
          <w:szCs w:val="34"/>
          <w:lang w:eastAsia="zh-CN"/>
        </w:rPr>
      </w:pPr>
    </w:p>
    <w:p w:rsidR="00740F7D" w:rsidRPr="00F06F56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/>
        <w:jc w:val="left"/>
        <w:textAlignment w:val="auto"/>
        <w:rPr>
          <w:rFonts w:ascii="Helvetica" w:eastAsia="'宋体" w:hAnsi="Helvetica"/>
          <w:sz w:val="36"/>
          <w:szCs w:val="34"/>
          <w:lang w:eastAsia="zh-CN"/>
        </w:rPr>
      </w:pPr>
      <w:r w:rsidRPr="00F06F56">
        <w:rPr>
          <w:rFonts w:ascii="Helvetica" w:eastAsia="'宋体" w:hAnsi="Helvetica"/>
          <w:b/>
          <w:bCs/>
          <w:smallCaps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78208" behindDoc="0" locked="0" layoutInCell="1" allowOverlap="1" wp14:anchorId="5AEE3913" wp14:editId="00106473">
            <wp:simplePos x="0" y="0"/>
            <wp:positionH relativeFrom="margin">
              <wp:posOffset>5390515</wp:posOffset>
            </wp:positionH>
            <wp:positionV relativeFrom="margin">
              <wp:posOffset>8237855</wp:posOffset>
            </wp:positionV>
            <wp:extent cx="723900" cy="819150"/>
            <wp:effectExtent l="0" t="0" r="0" b="0"/>
            <wp:wrapSquare wrapText="bothSides"/>
            <wp:docPr id="4" name="Picture 11" descr="sigleI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eIT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0F7D" w:rsidRPr="00F06F56" w:rsidRDefault="00740F7D" w:rsidP="00740F7D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/>
        <w:jc w:val="left"/>
        <w:textAlignment w:val="auto"/>
        <w:rPr>
          <w:rFonts w:ascii="Helvetica" w:eastAsia="'宋体" w:hAnsi="Helvetica"/>
          <w:sz w:val="36"/>
          <w:szCs w:val="34"/>
          <w:lang w:eastAsia="zh-CN"/>
        </w:rPr>
      </w:pPr>
    </w:p>
    <w:p w:rsidR="00740F7D" w:rsidRPr="00740F7D" w:rsidRDefault="00740F7D" w:rsidP="004A6749">
      <w:pPr>
        <w:tabs>
          <w:tab w:val="clear" w:pos="1134"/>
          <w:tab w:val="clear" w:pos="1871"/>
          <w:tab w:val="clear" w:pos="2268"/>
          <w:tab w:val="right" w:pos="9639"/>
        </w:tabs>
        <w:overflowPunct/>
        <w:autoSpaceDE/>
        <w:autoSpaceDN/>
        <w:adjustRightInd/>
        <w:spacing w:before="0"/>
        <w:jc w:val="left"/>
        <w:textAlignment w:val="auto"/>
        <w:rPr>
          <w:rFonts w:ascii="HandelGotDLig" w:eastAsia="'宋体" w:hAnsi="HandelGotDLig"/>
          <w:sz w:val="36"/>
          <w:szCs w:val="34"/>
          <w:lang w:eastAsia="zh-CN"/>
        </w:rPr>
      </w:pPr>
      <w:r w:rsidRPr="00F06F56">
        <w:rPr>
          <w:rFonts w:ascii="Helvetica" w:eastAsia="'宋体" w:hAnsi="Helvetica"/>
          <w:sz w:val="36"/>
          <w:szCs w:val="34"/>
          <w:lang w:eastAsia="zh-CN"/>
        </w:rPr>
        <w:t>Edition of 201</w:t>
      </w:r>
      <w:r w:rsidR="004A6749">
        <w:rPr>
          <w:rFonts w:ascii="Helvetica" w:eastAsia="'宋体" w:hAnsi="Helvetica"/>
          <w:sz w:val="36"/>
          <w:szCs w:val="34"/>
          <w:lang w:eastAsia="zh-CN"/>
        </w:rPr>
        <w:t>6</w:t>
      </w:r>
    </w:p>
    <w:p w:rsidR="00740F7D" w:rsidRDefault="00740F7D" w:rsidP="00277EB9">
      <w:pPr>
        <w:pStyle w:val="MainTitle"/>
        <w:spacing w:before="0"/>
        <w:sectPr w:rsidR="00740F7D" w:rsidSect="00292ECE">
          <w:footerReference w:type="even" r:id="rId9"/>
          <w:footerReference w:type="default" r:id="rId10"/>
          <w:headerReference w:type="first" r:id="rId11"/>
          <w:type w:val="oddPage"/>
          <w:pgSz w:w="11907" w:h="16840" w:code="9"/>
          <w:pgMar w:top="1418" w:right="1134" w:bottom="1418" w:left="1134" w:header="567" w:footer="567" w:gutter="0"/>
          <w:cols w:space="720"/>
          <w:titlePg/>
          <w:docGrid w:linePitch="326"/>
        </w:sectPr>
      </w:pPr>
    </w:p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Pr="00577A24" w:rsidRDefault="00D4554F" w:rsidP="00864B12">
      <w:pPr>
        <w:rPr>
          <w:lang w:val="en-US"/>
        </w:rPr>
      </w:pPr>
    </w:p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D4554F"/>
    <w:p w:rsidR="00D4554F" w:rsidRDefault="00C5272B" w:rsidP="00D4554F">
      <w:pPr>
        <w:jc w:val="center"/>
      </w:pPr>
      <w:r>
        <w:t>©  ITU  2016</w:t>
      </w:r>
    </w:p>
    <w:p w:rsidR="00D4554F" w:rsidRDefault="00D4554F" w:rsidP="00F06F56">
      <w:r>
        <w:t>All rights reserved. No part of this publication may be reproduced, by any means whatsoever, without the prior written permission of ITU.</w:t>
      </w:r>
    </w:p>
    <w:p w:rsidR="00D4554F" w:rsidRDefault="00D4554F">
      <w:pPr>
        <w:sectPr w:rsidR="00D4554F" w:rsidSect="00292ECE">
          <w:type w:val="oddPage"/>
          <w:pgSz w:w="11907" w:h="16840" w:code="9"/>
          <w:pgMar w:top="1418" w:right="1134" w:bottom="1418" w:left="1134" w:header="567" w:footer="567" w:gutter="0"/>
          <w:cols w:space="720"/>
          <w:titlePg/>
          <w:docGrid w:linePitch="326"/>
        </w:sectPr>
      </w:pPr>
    </w:p>
    <w:p w:rsidR="00EC7A77" w:rsidRDefault="00EC7A77" w:rsidP="004406C9">
      <w:pPr>
        <w:pStyle w:val="Heading1"/>
        <w:jc w:val="center"/>
      </w:pPr>
      <w:bookmarkStart w:id="0" w:name="_GoBack"/>
      <w:bookmarkEnd w:id="0"/>
    </w:p>
    <w:sectPr w:rsidR="00EC7A77" w:rsidSect="004406C9">
      <w:headerReference w:type="even" r:id="rId12"/>
      <w:headerReference w:type="default" r:id="rId13"/>
      <w:footerReference w:type="even" r:id="rId14"/>
      <w:footerReference w:type="default" r:id="rId15"/>
      <w:type w:val="oddPage"/>
      <w:pgSz w:w="11907" w:h="16840" w:code="9"/>
      <w:pgMar w:top="1418" w:right="1134" w:bottom="1418" w:left="1134" w:header="567" w:footer="567" w:gutter="0"/>
      <w:pgNumType w:fmt="lowerRoman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FF1" w:rsidRDefault="00503FF1">
      <w:r>
        <w:separator/>
      </w:r>
    </w:p>
  </w:endnote>
  <w:endnote w:type="continuationSeparator" w:id="0">
    <w:p w:rsidR="00503FF1" w:rsidRDefault="0050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'宋体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HandelGotDLig">
    <w:altName w:val="Tahoma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Pr="00D4554F" w:rsidRDefault="00503FF1" w:rsidP="00D4554F">
    <w:pPr>
      <w:ind w:right="360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Default="00503FF1" w:rsidP="00D4554F">
    <w:pPr>
      <w:ind w:right="360"/>
      <w:jc w:val="center"/>
    </w:pPr>
    <w:r>
      <w:rPr>
        <w:lang w:val="en-US"/>
      </w:rP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406C9">
      <w:rPr>
        <w:noProof/>
      </w:rPr>
      <w:t>3</w:t>
    </w:r>
    <w:r>
      <w:rPr>
        <w:noProof/>
      </w:rPr>
      <w:fldChar w:fldCharType="end"/>
    </w:r>
    <w:r>
      <w:t xml:space="preserve"> 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Pr="0072381D" w:rsidRDefault="00503FF1" w:rsidP="0072381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Pr="0072381D" w:rsidRDefault="00503FF1" w:rsidP="007238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FF1" w:rsidRDefault="00503FF1">
      <w:r>
        <w:rPr>
          <w:b/>
        </w:rPr>
        <w:t>_______________</w:t>
      </w:r>
    </w:p>
  </w:footnote>
  <w:footnote w:type="continuationSeparator" w:id="0">
    <w:p w:rsidR="00503FF1" w:rsidRDefault="00503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Default="00503FF1" w:rsidP="00277EB9">
    <w:pPr>
      <w:pStyle w:val="Header"/>
    </w:pPr>
  </w:p>
  <w:p w:rsidR="00503FF1" w:rsidRDefault="00503F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Pr="00793213" w:rsidRDefault="0024587A" w:rsidP="0072381D">
    <w:pPr>
      <w:pStyle w:val="Header"/>
      <w:jc w:val="left"/>
      <w:rPr>
        <w:b/>
        <w:bCs/>
      </w:rPr>
    </w:pPr>
    <w:r>
      <w:fldChar w:fldCharType="begin"/>
    </w:r>
    <w:r>
      <w:instrText xml:space="preserve"> DOCPROPERTY "Header5" \* MERGEFORMAT </w:instrText>
    </w:r>
    <w:r>
      <w:fldChar w:fldCharType="separate"/>
    </w:r>
    <w:r w:rsidRPr="0024587A">
      <w:rPr>
        <w:b/>
        <w:bCs/>
        <w:sz w:val="24"/>
        <w:szCs w:val="24"/>
        <w:lang w:val="en-US"/>
      </w:rPr>
      <w:t>REC</w:t>
    </w:r>
    <w:r>
      <w:rPr>
        <w:b/>
        <w:bCs/>
        <w:sz w:val="24"/>
        <w:szCs w:val="24"/>
        <w:lang w:val="en-US"/>
      </w:rPr>
      <w:fldChar w:fldCharType="end"/>
    </w:r>
    <w:r w:rsidR="00503FF1" w:rsidRPr="00793213">
      <w:rPr>
        <w:b/>
        <w:bCs/>
        <w:sz w:val="24"/>
        <w:szCs w:val="24"/>
        <w:lang w:val="en-CA"/>
      </w:rPr>
      <w:fldChar w:fldCharType="begin"/>
    </w:r>
    <w:r w:rsidR="00503FF1" w:rsidRPr="00793213">
      <w:rPr>
        <w:b/>
        <w:bCs/>
        <w:sz w:val="24"/>
        <w:szCs w:val="24"/>
        <w:lang w:val="en-CA"/>
      </w:rPr>
      <w:instrText>styleref href</w:instrText>
    </w:r>
    <w:r w:rsidR="00503FF1" w:rsidRPr="00793213">
      <w:rPr>
        <w:b/>
        <w:bCs/>
        <w:sz w:val="24"/>
        <w:szCs w:val="24"/>
        <w:lang w:val="en-CA"/>
      </w:rPr>
      <w:fldChar w:fldCharType="separate"/>
    </w:r>
    <w:r>
      <w:rPr>
        <w:noProof/>
        <w:sz w:val="24"/>
        <w:szCs w:val="24"/>
        <w:lang w:val="en-US"/>
      </w:rPr>
      <w:t>Error! No text of specified style in document.</w:t>
    </w:r>
    <w:r w:rsidR="00503FF1" w:rsidRPr="00793213">
      <w:rPr>
        <w:b/>
        <w:bCs/>
        <w:sz w:val="24"/>
        <w:szCs w:val="24"/>
      </w:rPr>
      <w:fldChar w:fldCharType="end"/>
    </w:r>
    <w:r w:rsidR="00503FF1" w:rsidRPr="00793213">
      <w:rPr>
        <w:b/>
        <w:bCs/>
        <w:sz w:val="24"/>
        <w:szCs w:val="24"/>
      </w:rPr>
      <w:t>-</w:t>
    </w:r>
    <w:r w:rsidR="00503FF1" w:rsidRPr="00793213">
      <w:rPr>
        <w:b/>
        <w:bCs/>
        <w:sz w:val="24"/>
        <w:szCs w:val="24"/>
      </w:rPr>
      <w:fldChar w:fldCharType="begin"/>
    </w:r>
    <w:r w:rsidR="00503FF1" w:rsidRPr="00793213">
      <w:rPr>
        <w:b/>
        <w:bCs/>
        <w:sz w:val="24"/>
        <w:szCs w:val="24"/>
      </w:rPr>
      <w:instrText xml:space="preserve"> PAGE  \* MERGEFORMAT </w:instrText>
    </w:r>
    <w:r w:rsidR="00503FF1" w:rsidRPr="00793213"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iv</w:t>
    </w:r>
    <w:r w:rsidR="00503FF1" w:rsidRPr="00793213">
      <w:rPr>
        <w:b/>
        <w:bCs/>
        <w:noProof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F1" w:rsidRPr="004406C9" w:rsidRDefault="00503FF1" w:rsidP="004406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37095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3C42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9623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A20D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447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92AE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2838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FEAA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863C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63827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7FF1129E"/>
    <w:multiLevelType w:val="hybridMultilevel"/>
    <w:tmpl w:val="4A7E2376"/>
    <w:lvl w:ilvl="0" w:tplc="2FC8810C">
      <w:start w:val="1"/>
      <w:numFmt w:val="decimal"/>
      <w:lvlText w:val="%1"/>
      <w:lvlJc w:val="left"/>
      <w:pPr>
        <w:ind w:left="1140" w:hanging="114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hideGrammaticalErrors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doNotHyphenateCaps/>
  <w:evenAndOddHeader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73729" fillcolor="white">
      <v:fill color="white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041EA"/>
    <w:rsid w:val="00013FB2"/>
    <w:rsid w:val="00016C49"/>
    <w:rsid w:val="0002162B"/>
    <w:rsid w:val="00022205"/>
    <w:rsid w:val="00022A29"/>
    <w:rsid w:val="0002453B"/>
    <w:rsid w:val="00030D17"/>
    <w:rsid w:val="00032A0D"/>
    <w:rsid w:val="000355FD"/>
    <w:rsid w:val="00040834"/>
    <w:rsid w:val="0004314C"/>
    <w:rsid w:val="00046E02"/>
    <w:rsid w:val="00051837"/>
    <w:rsid w:val="00051E39"/>
    <w:rsid w:val="00052E64"/>
    <w:rsid w:val="000553E3"/>
    <w:rsid w:val="00060003"/>
    <w:rsid w:val="0006058A"/>
    <w:rsid w:val="00064DDA"/>
    <w:rsid w:val="000656AD"/>
    <w:rsid w:val="00065E3C"/>
    <w:rsid w:val="00067B48"/>
    <w:rsid w:val="000708A0"/>
    <w:rsid w:val="00073ACE"/>
    <w:rsid w:val="00076F75"/>
    <w:rsid w:val="00077239"/>
    <w:rsid w:val="00082CF3"/>
    <w:rsid w:val="00083495"/>
    <w:rsid w:val="00083C1F"/>
    <w:rsid w:val="00086491"/>
    <w:rsid w:val="000878DC"/>
    <w:rsid w:val="00087A40"/>
    <w:rsid w:val="00090338"/>
    <w:rsid w:val="00091346"/>
    <w:rsid w:val="00093F3A"/>
    <w:rsid w:val="0009706C"/>
    <w:rsid w:val="000A2AF1"/>
    <w:rsid w:val="000D2F41"/>
    <w:rsid w:val="000D2FF4"/>
    <w:rsid w:val="000D7910"/>
    <w:rsid w:val="000E2582"/>
    <w:rsid w:val="000F3D65"/>
    <w:rsid w:val="000F73FF"/>
    <w:rsid w:val="00103285"/>
    <w:rsid w:val="0010386B"/>
    <w:rsid w:val="00110C3C"/>
    <w:rsid w:val="00114CF7"/>
    <w:rsid w:val="00117350"/>
    <w:rsid w:val="00123B68"/>
    <w:rsid w:val="00125E8C"/>
    <w:rsid w:val="00126F2E"/>
    <w:rsid w:val="00127F4B"/>
    <w:rsid w:val="00130FD1"/>
    <w:rsid w:val="00140D56"/>
    <w:rsid w:val="00144201"/>
    <w:rsid w:val="00146F6F"/>
    <w:rsid w:val="001516B4"/>
    <w:rsid w:val="00156C14"/>
    <w:rsid w:val="001756ED"/>
    <w:rsid w:val="00180B4B"/>
    <w:rsid w:val="00185ADA"/>
    <w:rsid w:val="00187BD9"/>
    <w:rsid w:val="00190B55"/>
    <w:rsid w:val="0019176F"/>
    <w:rsid w:val="00196E2E"/>
    <w:rsid w:val="001A10FB"/>
    <w:rsid w:val="001B017A"/>
    <w:rsid w:val="001B32AF"/>
    <w:rsid w:val="001B519D"/>
    <w:rsid w:val="001C285F"/>
    <w:rsid w:val="001C3B5F"/>
    <w:rsid w:val="001C4073"/>
    <w:rsid w:val="001C65EE"/>
    <w:rsid w:val="001D058F"/>
    <w:rsid w:val="001D316F"/>
    <w:rsid w:val="001D3B92"/>
    <w:rsid w:val="001D41DA"/>
    <w:rsid w:val="001E010D"/>
    <w:rsid w:val="001E1E4B"/>
    <w:rsid w:val="002009EA"/>
    <w:rsid w:val="00202CA0"/>
    <w:rsid w:val="00204481"/>
    <w:rsid w:val="00210380"/>
    <w:rsid w:val="002113A3"/>
    <w:rsid w:val="0021185B"/>
    <w:rsid w:val="00211DC6"/>
    <w:rsid w:val="00214A8D"/>
    <w:rsid w:val="00215E0E"/>
    <w:rsid w:val="00216B6D"/>
    <w:rsid w:val="00217265"/>
    <w:rsid w:val="002241D7"/>
    <w:rsid w:val="00224CAC"/>
    <w:rsid w:val="002445B7"/>
    <w:rsid w:val="0024587A"/>
    <w:rsid w:val="00245A48"/>
    <w:rsid w:val="00251B33"/>
    <w:rsid w:val="0025671B"/>
    <w:rsid w:val="00257785"/>
    <w:rsid w:val="00262752"/>
    <w:rsid w:val="00262D82"/>
    <w:rsid w:val="00264E41"/>
    <w:rsid w:val="00271316"/>
    <w:rsid w:val="00277EB9"/>
    <w:rsid w:val="002804FD"/>
    <w:rsid w:val="00292ECE"/>
    <w:rsid w:val="002951A7"/>
    <w:rsid w:val="002A3919"/>
    <w:rsid w:val="002B5529"/>
    <w:rsid w:val="002B5C9D"/>
    <w:rsid w:val="002C655A"/>
    <w:rsid w:val="002C6EFC"/>
    <w:rsid w:val="002D1CBE"/>
    <w:rsid w:val="002D1EFE"/>
    <w:rsid w:val="002D2D1C"/>
    <w:rsid w:val="002D58BE"/>
    <w:rsid w:val="002E42BD"/>
    <w:rsid w:val="002E77FF"/>
    <w:rsid w:val="003019FD"/>
    <w:rsid w:val="00301D32"/>
    <w:rsid w:val="00301F3F"/>
    <w:rsid w:val="00303186"/>
    <w:rsid w:val="00310F45"/>
    <w:rsid w:val="003206CD"/>
    <w:rsid w:val="00322FDB"/>
    <w:rsid w:val="003244A0"/>
    <w:rsid w:val="00326646"/>
    <w:rsid w:val="003331AB"/>
    <w:rsid w:val="003408DC"/>
    <w:rsid w:val="00351B98"/>
    <w:rsid w:val="00353CED"/>
    <w:rsid w:val="00361557"/>
    <w:rsid w:val="003638D8"/>
    <w:rsid w:val="00365509"/>
    <w:rsid w:val="00366860"/>
    <w:rsid w:val="00367A57"/>
    <w:rsid w:val="00367EC7"/>
    <w:rsid w:val="003735C3"/>
    <w:rsid w:val="00377BD3"/>
    <w:rsid w:val="00377C3C"/>
    <w:rsid w:val="00381604"/>
    <w:rsid w:val="0038276E"/>
    <w:rsid w:val="00384088"/>
    <w:rsid w:val="0038595F"/>
    <w:rsid w:val="0039169B"/>
    <w:rsid w:val="003A3721"/>
    <w:rsid w:val="003A7F8C"/>
    <w:rsid w:val="003B14E0"/>
    <w:rsid w:val="003B442A"/>
    <w:rsid w:val="003B532E"/>
    <w:rsid w:val="003D0F8B"/>
    <w:rsid w:val="003D1979"/>
    <w:rsid w:val="003D25C4"/>
    <w:rsid w:val="003D719D"/>
    <w:rsid w:val="003E19DD"/>
    <w:rsid w:val="003E1D7B"/>
    <w:rsid w:val="003E2129"/>
    <w:rsid w:val="003E2D52"/>
    <w:rsid w:val="003E4C57"/>
    <w:rsid w:val="003E5B70"/>
    <w:rsid w:val="003F0544"/>
    <w:rsid w:val="003F50CE"/>
    <w:rsid w:val="00407B77"/>
    <w:rsid w:val="00411700"/>
    <w:rsid w:val="0041348E"/>
    <w:rsid w:val="00414336"/>
    <w:rsid w:val="00422D4B"/>
    <w:rsid w:val="004242CC"/>
    <w:rsid w:val="0042441A"/>
    <w:rsid w:val="004324E6"/>
    <w:rsid w:val="00433116"/>
    <w:rsid w:val="00435566"/>
    <w:rsid w:val="00436F6A"/>
    <w:rsid w:val="004406C9"/>
    <w:rsid w:val="004415B9"/>
    <w:rsid w:val="0044773F"/>
    <w:rsid w:val="0044780D"/>
    <w:rsid w:val="004502FE"/>
    <w:rsid w:val="00454BE6"/>
    <w:rsid w:val="0046129D"/>
    <w:rsid w:val="00471738"/>
    <w:rsid w:val="0047551A"/>
    <w:rsid w:val="00481B4A"/>
    <w:rsid w:val="004838EC"/>
    <w:rsid w:val="00483D4E"/>
    <w:rsid w:val="00492075"/>
    <w:rsid w:val="00494285"/>
    <w:rsid w:val="00495806"/>
    <w:rsid w:val="004969AD"/>
    <w:rsid w:val="004A122E"/>
    <w:rsid w:val="004A1BE5"/>
    <w:rsid w:val="004A26C4"/>
    <w:rsid w:val="004A2B4D"/>
    <w:rsid w:val="004A2B68"/>
    <w:rsid w:val="004A2E98"/>
    <w:rsid w:val="004A6749"/>
    <w:rsid w:val="004B13CB"/>
    <w:rsid w:val="004B649A"/>
    <w:rsid w:val="004C230B"/>
    <w:rsid w:val="004C37BC"/>
    <w:rsid w:val="004C54CC"/>
    <w:rsid w:val="004D5D5C"/>
    <w:rsid w:val="004F002F"/>
    <w:rsid w:val="004F1BF8"/>
    <w:rsid w:val="004F3089"/>
    <w:rsid w:val="004F6284"/>
    <w:rsid w:val="004F79C0"/>
    <w:rsid w:val="0050139F"/>
    <w:rsid w:val="00503FF1"/>
    <w:rsid w:val="00506812"/>
    <w:rsid w:val="0051097C"/>
    <w:rsid w:val="00510BDE"/>
    <w:rsid w:val="00515E83"/>
    <w:rsid w:val="0052391C"/>
    <w:rsid w:val="00526A8B"/>
    <w:rsid w:val="005301B9"/>
    <w:rsid w:val="00532534"/>
    <w:rsid w:val="00532FB9"/>
    <w:rsid w:val="00537435"/>
    <w:rsid w:val="005452D5"/>
    <w:rsid w:val="0055140B"/>
    <w:rsid w:val="00553DBC"/>
    <w:rsid w:val="005717F5"/>
    <w:rsid w:val="00577A24"/>
    <w:rsid w:val="00582F5C"/>
    <w:rsid w:val="0058642E"/>
    <w:rsid w:val="00586A1A"/>
    <w:rsid w:val="005964AB"/>
    <w:rsid w:val="005A1CC3"/>
    <w:rsid w:val="005A40A3"/>
    <w:rsid w:val="005A4388"/>
    <w:rsid w:val="005B097C"/>
    <w:rsid w:val="005B6C70"/>
    <w:rsid w:val="005B6F2B"/>
    <w:rsid w:val="005B71B6"/>
    <w:rsid w:val="005C099A"/>
    <w:rsid w:val="005C31A5"/>
    <w:rsid w:val="005D0A4D"/>
    <w:rsid w:val="005D77E7"/>
    <w:rsid w:val="005E10C9"/>
    <w:rsid w:val="005E27B8"/>
    <w:rsid w:val="005E61DD"/>
    <w:rsid w:val="005E72D8"/>
    <w:rsid w:val="005F1656"/>
    <w:rsid w:val="005F70E3"/>
    <w:rsid w:val="005F759E"/>
    <w:rsid w:val="006023DF"/>
    <w:rsid w:val="006112FD"/>
    <w:rsid w:val="00613415"/>
    <w:rsid w:val="006218F9"/>
    <w:rsid w:val="00634622"/>
    <w:rsid w:val="00635BFC"/>
    <w:rsid w:val="00640882"/>
    <w:rsid w:val="006430D1"/>
    <w:rsid w:val="006445C6"/>
    <w:rsid w:val="00646BCC"/>
    <w:rsid w:val="006559B9"/>
    <w:rsid w:val="006566FA"/>
    <w:rsid w:val="00656997"/>
    <w:rsid w:val="00656B53"/>
    <w:rsid w:val="00657DE0"/>
    <w:rsid w:val="00667FBC"/>
    <w:rsid w:val="00670907"/>
    <w:rsid w:val="00675C0F"/>
    <w:rsid w:val="00682D0C"/>
    <w:rsid w:val="00685313"/>
    <w:rsid w:val="006864B4"/>
    <w:rsid w:val="00691A47"/>
    <w:rsid w:val="00691DD1"/>
    <w:rsid w:val="00692833"/>
    <w:rsid w:val="00693226"/>
    <w:rsid w:val="0069489D"/>
    <w:rsid w:val="00696E71"/>
    <w:rsid w:val="006A6E9B"/>
    <w:rsid w:val="006B0E83"/>
    <w:rsid w:val="006B1DE5"/>
    <w:rsid w:val="006B5D1E"/>
    <w:rsid w:val="006B6C62"/>
    <w:rsid w:val="006B7C2A"/>
    <w:rsid w:val="006C08B3"/>
    <w:rsid w:val="006C23DA"/>
    <w:rsid w:val="006D2F7F"/>
    <w:rsid w:val="006D3BED"/>
    <w:rsid w:val="006E3D45"/>
    <w:rsid w:val="006E67F8"/>
    <w:rsid w:val="006F77B7"/>
    <w:rsid w:val="006F78DB"/>
    <w:rsid w:val="00702D7A"/>
    <w:rsid w:val="007149F9"/>
    <w:rsid w:val="00715B72"/>
    <w:rsid w:val="00721125"/>
    <w:rsid w:val="0072381D"/>
    <w:rsid w:val="0072473C"/>
    <w:rsid w:val="00724BE8"/>
    <w:rsid w:val="00726F31"/>
    <w:rsid w:val="00733A30"/>
    <w:rsid w:val="00733BFE"/>
    <w:rsid w:val="00733DBC"/>
    <w:rsid w:val="00734736"/>
    <w:rsid w:val="00736A9F"/>
    <w:rsid w:val="00740F7D"/>
    <w:rsid w:val="00745419"/>
    <w:rsid w:val="00745AEE"/>
    <w:rsid w:val="00746667"/>
    <w:rsid w:val="00750F10"/>
    <w:rsid w:val="00751539"/>
    <w:rsid w:val="00762A04"/>
    <w:rsid w:val="00763370"/>
    <w:rsid w:val="00771679"/>
    <w:rsid w:val="007742CA"/>
    <w:rsid w:val="00781110"/>
    <w:rsid w:val="00790D70"/>
    <w:rsid w:val="00793213"/>
    <w:rsid w:val="007A1816"/>
    <w:rsid w:val="007A2C9D"/>
    <w:rsid w:val="007A5BB0"/>
    <w:rsid w:val="007A5EC1"/>
    <w:rsid w:val="007A6149"/>
    <w:rsid w:val="007B2A91"/>
    <w:rsid w:val="007C2546"/>
    <w:rsid w:val="007D45A4"/>
    <w:rsid w:val="007D5320"/>
    <w:rsid w:val="007D5404"/>
    <w:rsid w:val="007D731F"/>
    <w:rsid w:val="007E3AE6"/>
    <w:rsid w:val="007E796E"/>
    <w:rsid w:val="007F2665"/>
    <w:rsid w:val="007F6CAD"/>
    <w:rsid w:val="00800972"/>
    <w:rsid w:val="00804475"/>
    <w:rsid w:val="00810367"/>
    <w:rsid w:val="00811633"/>
    <w:rsid w:val="00821395"/>
    <w:rsid w:val="00824827"/>
    <w:rsid w:val="00825385"/>
    <w:rsid w:val="00827671"/>
    <w:rsid w:val="008321B2"/>
    <w:rsid w:val="00832DB9"/>
    <w:rsid w:val="00832E34"/>
    <w:rsid w:val="00837438"/>
    <w:rsid w:val="00840BF7"/>
    <w:rsid w:val="00845E77"/>
    <w:rsid w:val="00853592"/>
    <w:rsid w:val="00853BD5"/>
    <w:rsid w:val="00853F5E"/>
    <w:rsid w:val="00857308"/>
    <w:rsid w:val="00861242"/>
    <w:rsid w:val="00864B12"/>
    <w:rsid w:val="00870DA2"/>
    <w:rsid w:val="008725E3"/>
    <w:rsid w:val="00872FC8"/>
    <w:rsid w:val="00873E01"/>
    <w:rsid w:val="00880725"/>
    <w:rsid w:val="00882DCC"/>
    <w:rsid w:val="00883FAC"/>
    <w:rsid w:val="008845D0"/>
    <w:rsid w:val="00886947"/>
    <w:rsid w:val="00891C15"/>
    <w:rsid w:val="008A24CE"/>
    <w:rsid w:val="008A6E8D"/>
    <w:rsid w:val="008B43F2"/>
    <w:rsid w:val="008B6CFF"/>
    <w:rsid w:val="008C569D"/>
    <w:rsid w:val="008D0029"/>
    <w:rsid w:val="008D3832"/>
    <w:rsid w:val="008D4F73"/>
    <w:rsid w:val="008D6E24"/>
    <w:rsid w:val="008D7992"/>
    <w:rsid w:val="008E6288"/>
    <w:rsid w:val="008F4F1D"/>
    <w:rsid w:val="0090036E"/>
    <w:rsid w:val="009221CB"/>
    <w:rsid w:val="00926972"/>
    <w:rsid w:val="009274B4"/>
    <w:rsid w:val="009313AC"/>
    <w:rsid w:val="00934553"/>
    <w:rsid w:val="00934EA2"/>
    <w:rsid w:val="009358D5"/>
    <w:rsid w:val="00940705"/>
    <w:rsid w:val="0094339B"/>
    <w:rsid w:val="00944A5C"/>
    <w:rsid w:val="00951CC0"/>
    <w:rsid w:val="00952A66"/>
    <w:rsid w:val="0095565F"/>
    <w:rsid w:val="00964CA6"/>
    <w:rsid w:val="00973D63"/>
    <w:rsid w:val="00982B16"/>
    <w:rsid w:val="00984EF2"/>
    <w:rsid w:val="0099547E"/>
    <w:rsid w:val="0099717C"/>
    <w:rsid w:val="00997B4C"/>
    <w:rsid w:val="009A139C"/>
    <w:rsid w:val="009A7870"/>
    <w:rsid w:val="009B1BEF"/>
    <w:rsid w:val="009B40EF"/>
    <w:rsid w:val="009C0FD1"/>
    <w:rsid w:val="009C1267"/>
    <w:rsid w:val="009C56E5"/>
    <w:rsid w:val="009E5FC8"/>
    <w:rsid w:val="009E687A"/>
    <w:rsid w:val="009E6E88"/>
    <w:rsid w:val="009F1E14"/>
    <w:rsid w:val="009F1F5A"/>
    <w:rsid w:val="00A066F1"/>
    <w:rsid w:val="00A141AF"/>
    <w:rsid w:val="00A148A4"/>
    <w:rsid w:val="00A16D29"/>
    <w:rsid w:val="00A200C2"/>
    <w:rsid w:val="00A2248E"/>
    <w:rsid w:val="00A23B72"/>
    <w:rsid w:val="00A30065"/>
    <w:rsid w:val="00A30305"/>
    <w:rsid w:val="00A31D2D"/>
    <w:rsid w:val="00A3790C"/>
    <w:rsid w:val="00A439B7"/>
    <w:rsid w:val="00A44157"/>
    <w:rsid w:val="00A4600A"/>
    <w:rsid w:val="00A474B6"/>
    <w:rsid w:val="00A50281"/>
    <w:rsid w:val="00A538A6"/>
    <w:rsid w:val="00A54C25"/>
    <w:rsid w:val="00A55BEF"/>
    <w:rsid w:val="00A642C7"/>
    <w:rsid w:val="00A70850"/>
    <w:rsid w:val="00A710E7"/>
    <w:rsid w:val="00A71C83"/>
    <w:rsid w:val="00A7372E"/>
    <w:rsid w:val="00A73CFE"/>
    <w:rsid w:val="00A93B85"/>
    <w:rsid w:val="00A972BB"/>
    <w:rsid w:val="00AA0B18"/>
    <w:rsid w:val="00AA666F"/>
    <w:rsid w:val="00AB09D8"/>
    <w:rsid w:val="00AB3D7D"/>
    <w:rsid w:val="00AB6D01"/>
    <w:rsid w:val="00AD2AE4"/>
    <w:rsid w:val="00AD3FE5"/>
    <w:rsid w:val="00AD4C48"/>
    <w:rsid w:val="00AD4D7E"/>
    <w:rsid w:val="00AE1CE9"/>
    <w:rsid w:val="00AE257D"/>
    <w:rsid w:val="00AE3314"/>
    <w:rsid w:val="00AE61B3"/>
    <w:rsid w:val="00AF03EF"/>
    <w:rsid w:val="00AF0EF3"/>
    <w:rsid w:val="00AF1676"/>
    <w:rsid w:val="00AF3DA9"/>
    <w:rsid w:val="00B15E59"/>
    <w:rsid w:val="00B2117A"/>
    <w:rsid w:val="00B2526A"/>
    <w:rsid w:val="00B37CBD"/>
    <w:rsid w:val="00B42413"/>
    <w:rsid w:val="00B56A8E"/>
    <w:rsid w:val="00B639E9"/>
    <w:rsid w:val="00B64712"/>
    <w:rsid w:val="00B727BF"/>
    <w:rsid w:val="00B76D7B"/>
    <w:rsid w:val="00B77549"/>
    <w:rsid w:val="00B817CD"/>
    <w:rsid w:val="00B84A30"/>
    <w:rsid w:val="00B94440"/>
    <w:rsid w:val="00B94AD0"/>
    <w:rsid w:val="00BB2188"/>
    <w:rsid w:val="00BB3A95"/>
    <w:rsid w:val="00BD14DA"/>
    <w:rsid w:val="00BD66E7"/>
    <w:rsid w:val="00BE48E9"/>
    <w:rsid w:val="00BE62D3"/>
    <w:rsid w:val="00C0018F"/>
    <w:rsid w:val="00C00FDB"/>
    <w:rsid w:val="00C022A7"/>
    <w:rsid w:val="00C066E9"/>
    <w:rsid w:val="00C113C0"/>
    <w:rsid w:val="00C11CFC"/>
    <w:rsid w:val="00C16A5A"/>
    <w:rsid w:val="00C20466"/>
    <w:rsid w:val="00C214ED"/>
    <w:rsid w:val="00C234E6"/>
    <w:rsid w:val="00C24239"/>
    <w:rsid w:val="00C27122"/>
    <w:rsid w:val="00C311AD"/>
    <w:rsid w:val="00C324A8"/>
    <w:rsid w:val="00C362A8"/>
    <w:rsid w:val="00C45BE1"/>
    <w:rsid w:val="00C4603E"/>
    <w:rsid w:val="00C5272B"/>
    <w:rsid w:val="00C5277E"/>
    <w:rsid w:val="00C54517"/>
    <w:rsid w:val="00C619CF"/>
    <w:rsid w:val="00C619D6"/>
    <w:rsid w:val="00C61F93"/>
    <w:rsid w:val="00C64CD8"/>
    <w:rsid w:val="00C720C5"/>
    <w:rsid w:val="00C760D3"/>
    <w:rsid w:val="00C76B1D"/>
    <w:rsid w:val="00C7725A"/>
    <w:rsid w:val="00C8228C"/>
    <w:rsid w:val="00C82B92"/>
    <w:rsid w:val="00C834C0"/>
    <w:rsid w:val="00C904D2"/>
    <w:rsid w:val="00C97C68"/>
    <w:rsid w:val="00CA106C"/>
    <w:rsid w:val="00CA1A47"/>
    <w:rsid w:val="00CA6658"/>
    <w:rsid w:val="00CB30B5"/>
    <w:rsid w:val="00CB7692"/>
    <w:rsid w:val="00CB7F65"/>
    <w:rsid w:val="00CC1D66"/>
    <w:rsid w:val="00CC247A"/>
    <w:rsid w:val="00CD4B43"/>
    <w:rsid w:val="00CE1DD5"/>
    <w:rsid w:val="00CE388F"/>
    <w:rsid w:val="00CE5E47"/>
    <w:rsid w:val="00CF020F"/>
    <w:rsid w:val="00CF0997"/>
    <w:rsid w:val="00CF1763"/>
    <w:rsid w:val="00CF2B5B"/>
    <w:rsid w:val="00D0314E"/>
    <w:rsid w:val="00D105FC"/>
    <w:rsid w:val="00D11CEC"/>
    <w:rsid w:val="00D13373"/>
    <w:rsid w:val="00D142B4"/>
    <w:rsid w:val="00D14CE0"/>
    <w:rsid w:val="00D152F1"/>
    <w:rsid w:val="00D15DB6"/>
    <w:rsid w:val="00D22F34"/>
    <w:rsid w:val="00D31D81"/>
    <w:rsid w:val="00D33834"/>
    <w:rsid w:val="00D351FF"/>
    <w:rsid w:val="00D35D4F"/>
    <w:rsid w:val="00D37685"/>
    <w:rsid w:val="00D40516"/>
    <w:rsid w:val="00D4554F"/>
    <w:rsid w:val="00D466B9"/>
    <w:rsid w:val="00D54009"/>
    <w:rsid w:val="00D5651D"/>
    <w:rsid w:val="00D57A34"/>
    <w:rsid w:val="00D600F8"/>
    <w:rsid w:val="00D62F86"/>
    <w:rsid w:val="00D74898"/>
    <w:rsid w:val="00D77D7A"/>
    <w:rsid w:val="00D801ED"/>
    <w:rsid w:val="00D92F69"/>
    <w:rsid w:val="00D936BC"/>
    <w:rsid w:val="00D940BA"/>
    <w:rsid w:val="00D96530"/>
    <w:rsid w:val="00DA487F"/>
    <w:rsid w:val="00DB380E"/>
    <w:rsid w:val="00DD1FB6"/>
    <w:rsid w:val="00DD383B"/>
    <w:rsid w:val="00DD44AF"/>
    <w:rsid w:val="00DE2AC3"/>
    <w:rsid w:val="00DE4A59"/>
    <w:rsid w:val="00DE5692"/>
    <w:rsid w:val="00E0048B"/>
    <w:rsid w:val="00E03C94"/>
    <w:rsid w:val="00E074B0"/>
    <w:rsid w:val="00E11C75"/>
    <w:rsid w:val="00E2180B"/>
    <w:rsid w:val="00E25629"/>
    <w:rsid w:val="00E26226"/>
    <w:rsid w:val="00E327D8"/>
    <w:rsid w:val="00E43081"/>
    <w:rsid w:val="00E45081"/>
    <w:rsid w:val="00E45D05"/>
    <w:rsid w:val="00E55816"/>
    <w:rsid w:val="00E55AEF"/>
    <w:rsid w:val="00E56BA5"/>
    <w:rsid w:val="00E6549E"/>
    <w:rsid w:val="00E67626"/>
    <w:rsid w:val="00E721D4"/>
    <w:rsid w:val="00E724A4"/>
    <w:rsid w:val="00E93D33"/>
    <w:rsid w:val="00E96E0D"/>
    <w:rsid w:val="00E976C1"/>
    <w:rsid w:val="00EA12E5"/>
    <w:rsid w:val="00EA6EC3"/>
    <w:rsid w:val="00EB02A5"/>
    <w:rsid w:val="00EB4D02"/>
    <w:rsid w:val="00EB55C6"/>
    <w:rsid w:val="00EC4327"/>
    <w:rsid w:val="00EC7A77"/>
    <w:rsid w:val="00EC7D35"/>
    <w:rsid w:val="00ED388E"/>
    <w:rsid w:val="00EE32F5"/>
    <w:rsid w:val="00EF0F6C"/>
    <w:rsid w:val="00EF1AA9"/>
    <w:rsid w:val="00EF34FD"/>
    <w:rsid w:val="00EF440F"/>
    <w:rsid w:val="00EF76F7"/>
    <w:rsid w:val="00F00F90"/>
    <w:rsid w:val="00F02766"/>
    <w:rsid w:val="00F05BD4"/>
    <w:rsid w:val="00F06F56"/>
    <w:rsid w:val="00F1002F"/>
    <w:rsid w:val="00F1490A"/>
    <w:rsid w:val="00F169EF"/>
    <w:rsid w:val="00F24F3D"/>
    <w:rsid w:val="00F2685B"/>
    <w:rsid w:val="00F313D8"/>
    <w:rsid w:val="00F330AB"/>
    <w:rsid w:val="00F36BE5"/>
    <w:rsid w:val="00F503D9"/>
    <w:rsid w:val="00F509A7"/>
    <w:rsid w:val="00F50E87"/>
    <w:rsid w:val="00F57C24"/>
    <w:rsid w:val="00F6155B"/>
    <w:rsid w:val="00F633F0"/>
    <w:rsid w:val="00F65C19"/>
    <w:rsid w:val="00F926F8"/>
    <w:rsid w:val="00F939A4"/>
    <w:rsid w:val="00F943AB"/>
    <w:rsid w:val="00F94C01"/>
    <w:rsid w:val="00F9531F"/>
    <w:rsid w:val="00F95A55"/>
    <w:rsid w:val="00FA66E3"/>
    <w:rsid w:val="00FB184A"/>
    <w:rsid w:val="00FB752D"/>
    <w:rsid w:val="00FC31F2"/>
    <w:rsid w:val="00FC395A"/>
    <w:rsid w:val="00FD2546"/>
    <w:rsid w:val="00FD4C10"/>
    <w:rsid w:val="00FD4DD7"/>
    <w:rsid w:val="00FD62B8"/>
    <w:rsid w:val="00FD772E"/>
    <w:rsid w:val="00FE12B6"/>
    <w:rsid w:val="00FE2E49"/>
    <w:rsid w:val="00FE78C7"/>
    <w:rsid w:val="00FF0AF8"/>
    <w:rsid w:val="00FF43AC"/>
    <w:rsid w:val="00FF4B11"/>
    <w:rsid w:val="00FF553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fillcolor="white">
      <v:fill color="white"/>
      <v:textbox style="layout-flow:vertical;mso-layout-flow-alt:bottom-to-top"/>
    </o:shapedefaults>
    <o:shapelayout v:ext="edit">
      <o:idmap v:ext="edit" data="1"/>
    </o:shapelayout>
  </w:shapeDefaults>
  <w:decimalSymbol w:val="."/>
  <w:listSeparator w:val=";"/>
  <w15:docId w15:val="{40B96C58-0F1E-423A-AB2B-845F37A8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23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A24CE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A24CE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8A24CE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8A24CE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A24C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8A24CE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A24CE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A24CE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A24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link w:val="AnnexNoCar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A5EC1"/>
    <w:rPr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link w:val="ArtNoChar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link w:val="EquationChar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uiPriority w:val="99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45AEE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321B2"/>
    <w:pPr>
      <w:keepLines/>
      <w:tabs>
        <w:tab w:val="left" w:pos="255"/>
      </w:tabs>
    </w:pPr>
    <w:rPr>
      <w:sz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321B2"/>
    <w:rPr>
      <w:rFonts w:ascii="Times New Roman" w:hAnsi="Times New Roman"/>
      <w:lang w:val="en-GB" w:eastAsia="en-US"/>
    </w:rPr>
  </w:style>
  <w:style w:type="paragraph" w:styleId="Header">
    <w:name w:val="header"/>
    <w:aliases w:val="encabezado,he,header odd,header odd1,header odd2,header,h,Header/Footer,Page No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,he Char,header odd Char,header odd1 Char,header odd2 Char,header Char,h Char,Header/Footer Char,Page No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190B55"/>
    <w:pPr>
      <w:spacing w:before="280"/>
    </w:pPr>
  </w:style>
  <w:style w:type="paragraph" w:customStyle="1" w:styleId="Section1">
    <w:name w:val="Section_1"/>
    <w:basedOn w:val="Normal"/>
    <w:link w:val="Section1Char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link w:val="TablelegendChar"/>
    <w:rsid w:val="00C214ED"/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0656AD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link w:val="ReasonsChar"/>
    <w:qFormat/>
    <w:rsid w:val="00D4554F"/>
    <w:pPr>
      <w:tabs>
        <w:tab w:val="clear" w:pos="1871"/>
        <w:tab w:val="clear" w:pos="2268"/>
        <w:tab w:val="left" w:pos="1588"/>
        <w:tab w:val="left" w:pos="1985"/>
      </w:tabs>
      <w:spacing w:before="0"/>
    </w:pPr>
    <w:rPr>
      <w:sz w:val="4"/>
    </w:r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8725E3"/>
    <w:pPr>
      <w:tabs>
        <w:tab w:val="clear" w:pos="1134"/>
        <w:tab w:val="clear" w:pos="1871"/>
        <w:tab w:val="clear" w:pos="2268"/>
        <w:tab w:val="left" w:pos="1985"/>
        <w:tab w:val="right" w:leader="dot" w:pos="9639"/>
      </w:tabs>
      <w:spacing w:before="240"/>
      <w:ind w:left="1985" w:right="680" w:hanging="1985"/>
    </w:pPr>
    <w:rPr>
      <w:noProof/>
    </w:rPr>
  </w:style>
  <w:style w:type="paragraph" w:styleId="TOC2">
    <w:name w:val="toc 2"/>
    <w:basedOn w:val="TOC1"/>
    <w:uiPriority w:val="39"/>
    <w:rsid w:val="00C619CF"/>
    <w:pPr>
      <w:tabs>
        <w:tab w:val="clear" w:pos="1985"/>
        <w:tab w:val="left" w:pos="2835"/>
        <w:tab w:val="right" w:leader="dot" w:pos="9072"/>
        <w:tab w:val="right" w:pos="9639"/>
      </w:tabs>
      <w:spacing w:before="120"/>
      <w:ind w:left="2835" w:right="567" w:hanging="2835"/>
    </w:pPr>
  </w:style>
  <w:style w:type="paragraph" w:styleId="TOC3">
    <w:name w:val="toc 3"/>
    <w:basedOn w:val="TOC2"/>
    <w:uiPriority w:val="39"/>
    <w:rsid w:val="001D058F"/>
  </w:style>
  <w:style w:type="paragraph" w:styleId="TOC4">
    <w:name w:val="toc 4"/>
    <w:basedOn w:val="TOC3"/>
    <w:uiPriority w:val="39"/>
    <w:rsid w:val="001D058F"/>
  </w:style>
  <w:style w:type="paragraph" w:styleId="TOC5">
    <w:name w:val="toc 5"/>
    <w:basedOn w:val="TOC4"/>
    <w:uiPriority w:val="39"/>
    <w:rsid w:val="001D058F"/>
  </w:style>
  <w:style w:type="paragraph" w:styleId="TOC6">
    <w:name w:val="toc 6"/>
    <w:basedOn w:val="TOC4"/>
    <w:uiPriority w:val="39"/>
    <w:rsid w:val="001D058F"/>
  </w:style>
  <w:style w:type="paragraph" w:styleId="TOC7">
    <w:name w:val="toc 7"/>
    <w:basedOn w:val="TOC4"/>
    <w:uiPriority w:val="39"/>
    <w:rsid w:val="001D058F"/>
  </w:style>
  <w:style w:type="paragraph" w:styleId="TOC8">
    <w:name w:val="toc 8"/>
    <w:basedOn w:val="TOC4"/>
    <w:uiPriority w:val="3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link w:val="TabletextChar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link w:val="NoteChar"/>
    <w:rsid w:val="008321B2"/>
    <w:pPr>
      <w:tabs>
        <w:tab w:val="left" w:pos="284"/>
      </w:tabs>
      <w:spacing w:before="80"/>
    </w:pPr>
    <w:rPr>
      <w:sz w:val="20"/>
    </w:r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9A139C"/>
    <w:pPr>
      <w:keepNext/>
      <w:keepLines/>
      <w:spacing w:before="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link w:val="ResNoChar"/>
    <w:rsid w:val="009A139C"/>
  </w:style>
  <w:style w:type="paragraph" w:customStyle="1" w:styleId="Restitle">
    <w:name w:val="Res_title"/>
    <w:basedOn w:val="Rectitle"/>
    <w:next w:val="Normal"/>
    <w:link w:val="RestitleChar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character" w:customStyle="1" w:styleId="href">
    <w:name w:val="href"/>
    <w:basedOn w:val="DefaultParagraphFont"/>
    <w:rsid w:val="007A1816"/>
    <w:rPr>
      <w:color w:val="auto"/>
    </w:rPr>
  </w:style>
  <w:style w:type="character" w:customStyle="1" w:styleId="ArtrefBold">
    <w:name w:val="Art_ref + Bold"/>
    <w:basedOn w:val="Artref"/>
    <w:rsid w:val="00F9677B"/>
    <w:rPr>
      <w:b/>
      <w:bCs/>
      <w:color w:val="auto"/>
    </w:rPr>
  </w:style>
  <w:style w:type="character" w:customStyle="1" w:styleId="NoteChar">
    <w:name w:val="Note Char"/>
    <w:basedOn w:val="DefaultParagraphFont"/>
    <w:link w:val="Note"/>
    <w:locked/>
    <w:rsid w:val="008321B2"/>
    <w:rPr>
      <w:rFonts w:ascii="Times New Roman" w:hAnsi="Times New Roman"/>
      <w:lang w:val="en-GB" w:eastAsia="en-US"/>
    </w:rPr>
  </w:style>
  <w:style w:type="character" w:customStyle="1" w:styleId="ApprefBold">
    <w:name w:val="App_ref + Bold"/>
    <w:basedOn w:val="Appref"/>
    <w:qFormat/>
    <w:rsid w:val="00F9677B"/>
    <w:rPr>
      <w:b/>
      <w:bCs/>
      <w:color w:val="000000"/>
    </w:rPr>
  </w:style>
  <w:style w:type="character" w:customStyle="1" w:styleId="ArtrefBold0">
    <w:name w:val="Art_ref +  Bold"/>
    <w:basedOn w:val="Artref"/>
    <w:rsid w:val="00C20007"/>
    <w:rPr>
      <w:b/>
      <w:color w:val="auto"/>
    </w:rPr>
  </w:style>
  <w:style w:type="character" w:customStyle="1" w:styleId="ArtNoChar">
    <w:name w:val="Art_No Char"/>
    <w:basedOn w:val="DefaultParagraphFont"/>
    <w:link w:val="ArtNo"/>
    <w:locked/>
    <w:rsid w:val="00F9677B"/>
    <w:rPr>
      <w:rFonts w:ascii="Times New Roman" w:hAnsi="Times New Roman"/>
      <w:caps/>
      <w:sz w:val="28"/>
      <w:lang w:val="en-GB" w:eastAsia="en-US"/>
    </w:rPr>
  </w:style>
  <w:style w:type="character" w:customStyle="1" w:styleId="Tabledefbold">
    <w:name w:val="Table_def + bold"/>
    <w:basedOn w:val="DefaultParagraphFont"/>
    <w:rsid w:val="00C20007"/>
    <w:rPr>
      <w:b/>
      <w:bCs w:val="0"/>
      <w:color w:val="auto"/>
      <w:lang w:val="en-GB"/>
    </w:rPr>
  </w:style>
  <w:style w:type="character" w:customStyle="1" w:styleId="TabletextChar">
    <w:name w:val="Table_text Char"/>
    <w:basedOn w:val="DefaultParagraphFont"/>
    <w:link w:val="Tabletext"/>
    <w:rsid w:val="00DB54B8"/>
    <w:rPr>
      <w:rFonts w:ascii="Times New Roman" w:hAnsi="Times New Roman"/>
      <w:lang w:val="en-GB" w:eastAsia="en-US"/>
    </w:rPr>
  </w:style>
  <w:style w:type="paragraph" w:customStyle="1" w:styleId="TabletextHanging0">
    <w:name w:val="Table_text + Hanging:  0"/>
    <w:aliases w:val="5 cm"/>
    <w:basedOn w:val="Tabletext"/>
    <w:rsid w:val="000E2A9F"/>
    <w:pPr>
      <w:ind w:left="284" w:hanging="284"/>
    </w:pPr>
    <w:rPr>
      <w:lang w:val="en-US"/>
    </w:rPr>
  </w:style>
  <w:style w:type="character" w:customStyle="1" w:styleId="TabletitleChar">
    <w:name w:val="Table_title Char"/>
    <w:basedOn w:val="DefaultParagraphFont"/>
    <w:link w:val="Tabletitle"/>
    <w:locked/>
    <w:rsid w:val="004E2074"/>
    <w:rPr>
      <w:rFonts w:ascii="Times New Roman Bold" w:hAnsi="Times New Roman Bold"/>
      <w:b/>
      <w:lang w:val="en-GB" w:eastAsia="en-US"/>
    </w:rPr>
  </w:style>
  <w:style w:type="paragraph" w:customStyle="1" w:styleId="SubSection10">
    <w:name w:val="SubSection_1"/>
    <w:basedOn w:val="Section1"/>
    <w:qFormat/>
    <w:rsid w:val="003F4BF8"/>
  </w:style>
  <w:style w:type="paragraph" w:customStyle="1" w:styleId="Tablefin">
    <w:name w:val="Table_fin"/>
    <w:basedOn w:val="Normal"/>
    <w:rsid w:val="00F9677B"/>
    <w:pPr>
      <w:tabs>
        <w:tab w:val="clear" w:pos="1134"/>
      </w:tabs>
      <w:spacing w:before="0"/>
    </w:pPr>
    <w:rPr>
      <w:sz w:val="12"/>
    </w:rPr>
  </w:style>
  <w:style w:type="paragraph" w:styleId="Index1">
    <w:name w:val="index 1"/>
    <w:basedOn w:val="Normal"/>
    <w:next w:val="Normal"/>
    <w:rsid w:val="008A24CE"/>
  </w:style>
  <w:style w:type="character" w:customStyle="1" w:styleId="FootnoteCharacters">
    <w:name w:val="Footnote Characters"/>
    <w:rsid w:val="000E2A9F"/>
    <w:rPr>
      <w:vertAlign w:val="superscript"/>
    </w:rPr>
  </w:style>
  <w:style w:type="character" w:styleId="Strong">
    <w:name w:val="Strong"/>
    <w:basedOn w:val="DefaultParagraphFont"/>
    <w:uiPriority w:val="99"/>
    <w:qFormat/>
    <w:rsid w:val="000F1383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8C722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nb-NO" w:eastAsia="nb-NO"/>
    </w:rPr>
  </w:style>
  <w:style w:type="character" w:customStyle="1" w:styleId="NormalaftertitleChar">
    <w:name w:val="Normal after title Char"/>
    <w:basedOn w:val="DefaultParagraphFont"/>
    <w:link w:val="Normalaftertitle"/>
    <w:rsid w:val="00AF1676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rsid w:val="00D4554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554F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rsid w:val="00D4554F"/>
    <w:rPr>
      <w:color w:val="0000FF"/>
      <w:u w:val="single"/>
    </w:rPr>
  </w:style>
  <w:style w:type="paragraph" w:customStyle="1" w:styleId="CharCharCharCharCharChar">
    <w:name w:val="Char Char Char Char Char Char"/>
    <w:basedOn w:val="Normal"/>
    <w:rsid w:val="00D4554F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Signcountry">
    <w:name w:val="Sign_country"/>
    <w:basedOn w:val="Normal"/>
    <w:next w:val="Signpart"/>
    <w:rsid w:val="00D4554F"/>
    <w:pPr>
      <w:keepNext/>
      <w:keepLines/>
      <w:spacing w:before="240" w:after="57"/>
      <w:jc w:val="left"/>
    </w:pPr>
    <w:rPr>
      <w:b/>
      <w:lang w:val="fr-FR"/>
    </w:rPr>
  </w:style>
  <w:style w:type="paragraph" w:customStyle="1" w:styleId="Signpart">
    <w:name w:val="Sign_part"/>
    <w:basedOn w:val="Signcountry"/>
    <w:rsid w:val="00D4554F"/>
    <w:pPr>
      <w:keepNext w:val="0"/>
      <w:keepLines w:val="0"/>
      <w:spacing w:before="0"/>
      <w:ind w:left="284"/>
    </w:pPr>
    <w:rPr>
      <w:b w:val="0"/>
    </w:rPr>
  </w:style>
  <w:style w:type="character" w:styleId="PageNumber">
    <w:name w:val="page number"/>
    <w:basedOn w:val="DefaultParagraphFont"/>
    <w:rsid w:val="00D4554F"/>
  </w:style>
  <w:style w:type="paragraph" w:customStyle="1" w:styleId="ProtNo">
    <w:name w:val="Prot_No"/>
    <w:basedOn w:val="Normal"/>
    <w:next w:val="Normal"/>
    <w:rsid w:val="00D4554F"/>
    <w:pPr>
      <w:keepNext/>
      <w:spacing w:before="240"/>
      <w:jc w:val="center"/>
    </w:pPr>
    <w:rPr>
      <w:lang w:val="fr-FR"/>
    </w:rPr>
  </w:style>
  <w:style w:type="paragraph" w:customStyle="1" w:styleId="prottxt">
    <w:name w:val="prot_txt"/>
    <w:basedOn w:val="Normal"/>
    <w:rsid w:val="00D4554F"/>
    <w:pPr>
      <w:spacing w:before="200"/>
    </w:pPr>
    <w:rPr>
      <w:noProof/>
      <w:lang w:val="fr-FR"/>
    </w:rPr>
  </w:style>
  <w:style w:type="paragraph" w:customStyle="1" w:styleId="Protlang">
    <w:name w:val="Prot_lang"/>
    <w:basedOn w:val="ProtNo"/>
    <w:next w:val="Protpays"/>
    <w:rsid w:val="00D4554F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D4554F"/>
    <w:pPr>
      <w:framePr w:wrap="auto"/>
      <w:spacing w:before="113" w:line="199" w:lineRule="exact"/>
      <w:jc w:val="left"/>
    </w:pPr>
  </w:style>
  <w:style w:type="paragraph" w:customStyle="1" w:styleId="Prottexte">
    <w:name w:val="Prot texte"/>
    <w:basedOn w:val="Protlang0"/>
    <w:rsid w:val="00D4554F"/>
    <w:pPr>
      <w:keepNext w:val="0"/>
      <w:keepLines w:val="0"/>
      <w:framePr w:wrap="around"/>
      <w:spacing w:before="240"/>
      <w:jc w:val="both"/>
    </w:pPr>
    <w:rPr>
      <w:i w:val="0"/>
    </w:rPr>
  </w:style>
  <w:style w:type="paragraph" w:customStyle="1" w:styleId="Protlang0">
    <w:name w:val="Prot lang"/>
    <w:basedOn w:val="Normal"/>
    <w:next w:val="Protpays0"/>
    <w:rsid w:val="00D4554F"/>
    <w:pPr>
      <w:keepNext/>
      <w:keepLines/>
      <w:framePr w:hSpace="181" w:wrap="around" w:vAnchor="page" w:hAnchor="margin" w:y="852"/>
      <w:spacing w:before="0"/>
      <w:jc w:val="right"/>
    </w:pPr>
    <w:rPr>
      <w:i/>
      <w:noProof/>
      <w:sz w:val="22"/>
      <w:lang w:val="en-US"/>
    </w:rPr>
  </w:style>
  <w:style w:type="paragraph" w:customStyle="1" w:styleId="Protpays0">
    <w:name w:val="Prot pays"/>
    <w:basedOn w:val="Protlang0"/>
    <w:next w:val="Normal"/>
    <w:rsid w:val="00D4554F"/>
    <w:pPr>
      <w:framePr w:hSpace="0" w:wrap="auto" w:vAnchor="margin" w:hAnchor="text" w:yAlign="inline"/>
      <w:jc w:val="both"/>
    </w:pPr>
  </w:style>
  <w:style w:type="paragraph" w:customStyle="1" w:styleId="Prottexteafter">
    <w:name w:val="Prot_texte_after"/>
    <w:basedOn w:val="Normal"/>
    <w:rsid w:val="00D4554F"/>
    <w:pPr>
      <w:spacing w:before="600"/>
    </w:pPr>
    <w:rPr>
      <w:i/>
      <w:iCs/>
      <w:sz w:val="22"/>
      <w:lang w:val="fr-CH"/>
    </w:rPr>
  </w:style>
  <w:style w:type="paragraph" w:customStyle="1" w:styleId="Prot">
    <w:name w:val="Prot_#"/>
    <w:basedOn w:val="Normal"/>
    <w:next w:val="Normal"/>
    <w:rsid w:val="00D4554F"/>
    <w:pPr>
      <w:keepNext/>
      <w:spacing w:before="480"/>
      <w:jc w:val="center"/>
    </w:pPr>
    <w:rPr>
      <w:b/>
      <w:bCs/>
      <w:noProof/>
      <w:lang w:val="en-US"/>
    </w:rPr>
  </w:style>
  <w:style w:type="paragraph" w:customStyle="1" w:styleId="protenum">
    <w:name w:val="prot_enum"/>
    <w:basedOn w:val="Normal"/>
    <w:rsid w:val="00D4554F"/>
    <w:pPr>
      <w:tabs>
        <w:tab w:val="clear" w:pos="2268"/>
        <w:tab w:val="left" w:pos="2608"/>
        <w:tab w:val="left" w:pos="3345"/>
      </w:tabs>
      <w:ind w:left="454" w:hanging="454"/>
    </w:pPr>
    <w:rPr>
      <w:noProof/>
      <w:sz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22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line="276" w:lineRule="auto"/>
      <w:ind w:left="0" w:firstLine="0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C022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customStyle="1" w:styleId="StyleProposalLatinBold">
    <w:name w:val="Style Proposal + (Latin) Bold"/>
    <w:basedOn w:val="Proposal"/>
    <w:rsid w:val="007D45A4"/>
    <w:rPr>
      <w:rFonts w:ascii="Times New Roman Bold" w:cs="Times New Roman Bold"/>
      <w:bCs/>
    </w:rPr>
  </w:style>
  <w:style w:type="paragraph" w:customStyle="1" w:styleId="StyleTableTextS5LatinBoldBlack">
    <w:name w:val="Style Table_TextS5 + (Latin) Bold Black"/>
    <w:basedOn w:val="TableTextS5"/>
    <w:rsid w:val="00361557"/>
    <w:pPr>
      <w:jc w:val="left"/>
    </w:pPr>
    <w:rPr>
      <w:b/>
      <w:color w:val="000000"/>
    </w:rPr>
  </w:style>
  <w:style w:type="paragraph" w:customStyle="1" w:styleId="CharCharCharCharCharChar0">
    <w:name w:val="Char Char Char Char Char Char"/>
    <w:basedOn w:val="Normal"/>
    <w:rsid w:val="001756ED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/>
      <w:szCs w:val="24"/>
      <w:lang w:val="en-US"/>
    </w:rPr>
  </w:style>
  <w:style w:type="table" w:styleId="TableGrid">
    <w:name w:val="Table Grid"/>
    <w:basedOn w:val="TableNormal"/>
    <w:rsid w:val="001756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sid w:val="00553DBC"/>
    <w:rPr>
      <w:color w:val="800080"/>
      <w:u w:val="single"/>
    </w:rPr>
  </w:style>
  <w:style w:type="paragraph" w:customStyle="1" w:styleId="xl65">
    <w:name w:val="xl65"/>
    <w:basedOn w:val="Normal"/>
    <w:rsid w:val="00553DB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Narrow" w:hAnsi="Arial Narrow"/>
      <w:szCs w:val="24"/>
      <w:lang w:val="en-US" w:eastAsia="zh-CN"/>
    </w:rPr>
  </w:style>
  <w:style w:type="paragraph" w:customStyle="1" w:styleId="xl66">
    <w:name w:val="xl66"/>
    <w:basedOn w:val="Normal"/>
    <w:rsid w:val="00553DB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Narrow" w:hAnsi="Arial Narrow"/>
      <w:szCs w:val="24"/>
      <w:lang w:val="en-US" w:eastAsia="zh-CN"/>
    </w:rPr>
  </w:style>
  <w:style w:type="paragraph" w:customStyle="1" w:styleId="xl67">
    <w:name w:val="xl67"/>
    <w:basedOn w:val="Normal"/>
    <w:rsid w:val="00553DB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Narrow" w:hAnsi="Arial Narrow"/>
      <w:b/>
      <w:bCs/>
      <w:szCs w:val="24"/>
      <w:lang w:val="en-US" w:eastAsia="zh-CN"/>
    </w:rPr>
  </w:style>
  <w:style w:type="paragraph" w:customStyle="1" w:styleId="xl68">
    <w:name w:val="xl68"/>
    <w:basedOn w:val="Normal"/>
    <w:rsid w:val="00553DB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Narrow" w:hAnsi="Arial Narrow"/>
      <w:b/>
      <w:bCs/>
      <w:szCs w:val="24"/>
      <w:lang w:val="en-US" w:eastAsia="zh-CN"/>
    </w:rPr>
  </w:style>
  <w:style w:type="paragraph" w:customStyle="1" w:styleId="xl69">
    <w:name w:val="xl69"/>
    <w:basedOn w:val="Normal"/>
    <w:rsid w:val="00553DB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b/>
      <w:bCs/>
      <w:szCs w:val="24"/>
      <w:lang w:val="en-US" w:eastAsia="zh-CN"/>
    </w:rPr>
  </w:style>
  <w:style w:type="paragraph" w:customStyle="1" w:styleId="xl70">
    <w:name w:val="xl70"/>
    <w:basedOn w:val="Normal"/>
    <w:rsid w:val="00553DB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7350"/>
  </w:style>
  <w:style w:type="table" w:customStyle="1" w:styleId="TableGrid1">
    <w:name w:val="Table Grid1"/>
    <w:basedOn w:val="TableNormal"/>
    <w:next w:val="TableGrid"/>
    <w:rsid w:val="001173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17350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17350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17350"/>
    <w:rPr>
      <w:rFonts w:ascii="Times New Roman" w:hAnsi="Times New Roman"/>
      <w:b/>
      <w:sz w:val="24"/>
      <w:lang w:val="en-GB" w:eastAsia="en-US"/>
    </w:rPr>
  </w:style>
  <w:style w:type="paragraph" w:styleId="Index2">
    <w:name w:val="index 2"/>
    <w:basedOn w:val="Normal"/>
    <w:next w:val="Normal"/>
    <w:autoRedefine/>
    <w:unhideWhenUsed/>
    <w:rsid w:val="00117350"/>
    <w:pPr>
      <w:ind w:left="283"/>
      <w:jc w:val="left"/>
      <w:textAlignment w:val="auto"/>
    </w:pPr>
    <w:rPr>
      <w:lang w:val="fr-FR"/>
    </w:rPr>
  </w:style>
  <w:style w:type="paragraph" w:styleId="Index3">
    <w:name w:val="index 3"/>
    <w:basedOn w:val="Normal"/>
    <w:next w:val="Normal"/>
    <w:autoRedefine/>
    <w:unhideWhenUsed/>
    <w:rsid w:val="00117350"/>
    <w:pPr>
      <w:ind w:left="566"/>
      <w:jc w:val="left"/>
      <w:textAlignment w:val="auto"/>
    </w:pPr>
    <w:rPr>
      <w:lang w:val="fr-FR"/>
    </w:rPr>
  </w:style>
  <w:style w:type="paragraph" w:styleId="Index4">
    <w:name w:val="index 4"/>
    <w:basedOn w:val="Normal"/>
    <w:next w:val="Normal"/>
    <w:autoRedefine/>
    <w:unhideWhenUsed/>
    <w:rsid w:val="00117350"/>
    <w:pPr>
      <w:ind w:left="849"/>
      <w:jc w:val="left"/>
      <w:textAlignment w:val="auto"/>
    </w:pPr>
    <w:rPr>
      <w:lang w:val="fr-FR"/>
    </w:rPr>
  </w:style>
  <w:style w:type="paragraph" w:styleId="Index5">
    <w:name w:val="index 5"/>
    <w:basedOn w:val="Normal"/>
    <w:next w:val="Normal"/>
    <w:autoRedefine/>
    <w:unhideWhenUsed/>
    <w:rsid w:val="00117350"/>
    <w:pPr>
      <w:ind w:left="1132"/>
      <w:jc w:val="left"/>
      <w:textAlignment w:val="auto"/>
    </w:pPr>
    <w:rPr>
      <w:lang w:val="fr-FR"/>
    </w:rPr>
  </w:style>
  <w:style w:type="paragraph" w:styleId="Index6">
    <w:name w:val="index 6"/>
    <w:basedOn w:val="Normal"/>
    <w:next w:val="Normal"/>
    <w:autoRedefine/>
    <w:unhideWhenUsed/>
    <w:rsid w:val="00117350"/>
    <w:pPr>
      <w:ind w:left="1415"/>
      <w:jc w:val="left"/>
      <w:textAlignment w:val="auto"/>
    </w:pPr>
    <w:rPr>
      <w:lang w:val="fr-FR"/>
    </w:rPr>
  </w:style>
  <w:style w:type="paragraph" w:styleId="Index7">
    <w:name w:val="index 7"/>
    <w:basedOn w:val="Normal"/>
    <w:next w:val="Normal"/>
    <w:autoRedefine/>
    <w:unhideWhenUsed/>
    <w:rsid w:val="00117350"/>
    <w:pPr>
      <w:ind w:left="1698"/>
      <w:jc w:val="left"/>
      <w:textAlignment w:val="auto"/>
    </w:pPr>
    <w:rPr>
      <w:lang w:val="fr-FR"/>
    </w:rPr>
  </w:style>
  <w:style w:type="paragraph" w:styleId="IndexHeading">
    <w:name w:val="index heading"/>
    <w:basedOn w:val="Normal"/>
    <w:next w:val="Index1"/>
    <w:unhideWhenUsed/>
    <w:rsid w:val="00117350"/>
    <w:pPr>
      <w:jc w:val="left"/>
      <w:textAlignment w:val="auto"/>
    </w:pPr>
    <w:rPr>
      <w:lang w:val="fr-FR"/>
    </w:rPr>
  </w:style>
  <w:style w:type="paragraph" w:customStyle="1" w:styleId="ddate">
    <w:name w:val="ddate"/>
    <w:basedOn w:val="Normal"/>
    <w:rsid w:val="00117350"/>
    <w:pPr>
      <w:framePr w:hSpace="181" w:wrap="around" w:vAnchor="page" w:hAnchor="margin" w:y="852"/>
      <w:shd w:val="solid" w:color="FFFFFF" w:fill="FFFFFF"/>
      <w:spacing w:before="0"/>
      <w:jc w:val="left"/>
      <w:textAlignment w:val="auto"/>
    </w:pPr>
    <w:rPr>
      <w:b/>
      <w:bCs/>
      <w:lang w:val="fr-FR"/>
    </w:rPr>
  </w:style>
  <w:style w:type="paragraph" w:customStyle="1" w:styleId="dnum">
    <w:name w:val="dnum"/>
    <w:basedOn w:val="Normal"/>
    <w:rsid w:val="00117350"/>
    <w:pPr>
      <w:framePr w:hSpace="181" w:wrap="around" w:vAnchor="page" w:hAnchor="margin" w:y="852"/>
      <w:shd w:val="solid" w:color="FFFFFF" w:fill="FFFFFF"/>
      <w:jc w:val="left"/>
      <w:textAlignment w:val="auto"/>
    </w:pPr>
    <w:rPr>
      <w:b/>
      <w:bCs/>
      <w:lang w:val="fr-FR"/>
    </w:rPr>
  </w:style>
  <w:style w:type="paragraph" w:customStyle="1" w:styleId="dorlang">
    <w:name w:val="dorlang"/>
    <w:basedOn w:val="Normal"/>
    <w:rsid w:val="00117350"/>
    <w:pPr>
      <w:framePr w:hSpace="181" w:wrap="around" w:vAnchor="page" w:hAnchor="margin" w:y="852"/>
      <w:shd w:val="solid" w:color="FFFFFF" w:fill="FFFFFF"/>
      <w:spacing w:before="0"/>
      <w:jc w:val="left"/>
      <w:textAlignment w:val="auto"/>
    </w:pPr>
    <w:rPr>
      <w:b/>
      <w:bCs/>
      <w:lang w:val="fr-FR"/>
    </w:rPr>
  </w:style>
  <w:style w:type="character" w:customStyle="1" w:styleId="enumlev1Char">
    <w:name w:val="enumlev1 Char"/>
    <w:basedOn w:val="DefaultParagraphFont"/>
    <w:link w:val="enumlev1"/>
    <w:locked/>
    <w:rsid w:val="00117350"/>
    <w:rPr>
      <w:rFonts w:ascii="Times New Roman" w:hAnsi="Times New Roman"/>
      <w:sz w:val="24"/>
      <w:lang w:val="en-GB" w:eastAsia="en-US"/>
    </w:rPr>
  </w:style>
  <w:style w:type="paragraph" w:customStyle="1" w:styleId="toc0">
    <w:name w:val="toc 0"/>
    <w:basedOn w:val="Normal"/>
    <w:next w:val="TOC1"/>
    <w:rsid w:val="00117350"/>
    <w:pPr>
      <w:tabs>
        <w:tab w:val="clear" w:pos="1134"/>
        <w:tab w:val="clear" w:pos="1871"/>
        <w:tab w:val="clear" w:pos="2268"/>
        <w:tab w:val="right" w:pos="9781"/>
      </w:tabs>
      <w:jc w:val="left"/>
      <w:textAlignment w:val="auto"/>
    </w:pPr>
    <w:rPr>
      <w:b/>
      <w:lang w:val="fr-FR"/>
    </w:rPr>
  </w:style>
  <w:style w:type="paragraph" w:customStyle="1" w:styleId="Reftext">
    <w:name w:val="Ref_text"/>
    <w:basedOn w:val="Normal"/>
    <w:rsid w:val="00117350"/>
    <w:pPr>
      <w:ind w:left="1134" w:hanging="1134"/>
      <w:jc w:val="left"/>
      <w:textAlignment w:val="auto"/>
    </w:pPr>
    <w:rPr>
      <w:lang w:val="fr-FR"/>
    </w:rPr>
  </w:style>
  <w:style w:type="paragraph" w:customStyle="1" w:styleId="Reftitle">
    <w:name w:val="Ref_title"/>
    <w:basedOn w:val="Normal"/>
    <w:next w:val="Reftext"/>
    <w:rsid w:val="00117350"/>
    <w:pPr>
      <w:spacing w:before="480"/>
      <w:jc w:val="center"/>
      <w:textAlignment w:val="auto"/>
    </w:pPr>
    <w:rPr>
      <w:caps/>
      <w:lang w:val="fr-FR"/>
    </w:rPr>
  </w:style>
  <w:style w:type="paragraph" w:customStyle="1" w:styleId="Repdate">
    <w:name w:val="Rep_date"/>
    <w:basedOn w:val="Recdate"/>
    <w:next w:val="Normalaftertitle"/>
    <w:rsid w:val="00117350"/>
    <w:pPr>
      <w:textAlignment w:val="auto"/>
    </w:pPr>
    <w:rPr>
      <w:lang w:val="fr-FR"/>
    </w:rPr>
  </w:style>
  <w:style w:type="paragraph" w:customStyle="1" w:styleId="RepNo">
    <w:name w:val="Rep_No"/>
    <w:basedOn w:val="RecNo"/>
    <w:next w:val="Normal"/>
    <w:rsid w:val="00117350"/>
    <w:pPr>
      <w:textAlignment w:val="auto"/>
    </w:pPr>
    <w:rPr>
      <w:lang w:val="fr-FR"/>
    </w:rPr>
  </w:style>
  <w:style w:type="paragraph" w:customStyle="1" w:styleId="Repref">
    <w:name w:val="Rep_ref"/>
    <w:basedOn w:val="Normal"/>
    <w:next w:val="Repdate"/>
    <w:rsid w:val="00117350"/>
    <w:pPr>
      <w:keepNext/>
      <w:keepLines/>
      <w:jc w:val="center"/>
      <w:textAlignment w:val="auto"/>
    </w:pPr>
    <w:rPr>
      <w:lang w:val="fr-FR"/>
    </w:rPr>
  </w:style>
  <w:style w:type="paragraph" w:customStyle="1" w:styleId="Reptitle">
    <w:name w:val="Rep_title"/>
    <w:basedOn w:val="Rectitle"/>
    <w:next w:val="Repref"/>
    <w:rsid w:val="00117350"/>
    <w:pPr>
      <w:textAlignment w:val="auto"/>
    </w:pPr>
    <w:rPr>
      <w:lang w:val="fr-FR"/>
    </w:rPr>
  </w:style>
  <w:style w:type="paragraph" w:customStyle="1" w:styleId="Resdate">
    <w:name w:val="Res_date"/>
    <w:basedOn w:val="Recdate"/>
    <w:next w:val="Normalaftertitle"/>
    <w:rsid w:val="00117350"/>
    <w:pPr>
      <w:textAlignment w:val="auto"/>
    </w:pPr>
    <w:rPr>
      <w:lang w:val="fr-FR"/>
    </w:rPr>
  </w:style>
  <w:style w:type="paragraph" w:customStyle="1" w:styleId="Char">
    <w:name w:val="Char"/>
    <w:basedOn w:val="Normal"/>
    <w:rsid w:val="00117350"/>
    <w:pPr>
      <w:widowControl w:val="0"/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character" w:customStyle="1" w:styleId="Recdef">
    <w:name w:val="Rec_def"/>
    <w:rsid w:val="00117350"/>
    <w:rPr>
      <w:b/>
      <w:bCs w:val="0"/>
    </w:rPr>
  </w:style>
  <w:style w:type="character" w:customStyle="1" w:styleId="Resdef">
    <w:name w:val="Res_def"/>
    <w:rsid w:val="00117350"/>
    <w:rPr>
      <w:rFonts w:ascii="Times New Roman" w:hAnsi="Times New Roman" w:cs="Times New Roman" w:hint="default"/>
      <w:b/>
      <w:bCs w:val="0"/>
    </w:rPr>
  </w:style>
  <w:style w:type="character" w:customStyle="1" w:styleId="ReasonsChar">
    <w:name w:val="Reasons Char"/>
    <w:basedOn w:val="DefaultParagraphFont"/>
    <w:link w:val="Reasons"/>
    <w:rsid w:val="0021185B"/>
    <w:rPr>
      <w:rFonts w:ascii="Times New Roman" w:hAnsi="Times New Roman"/>
      <w:sz w:val="4"/>
      <w:lang w:val="en-GB" w:eastAsia="en-US"/>
    </w:rPr>
  </w:style>
  <w:style w:type="paragraph" w:styleId="EndnoteText">
    <w:name w:val="endnote text"/>
    <w:basedOn w:val="Normal"/>
    <w:link w:val="EndnoteTextChar"/>
    <w:rsid w:val="00837438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37438"/>
    <w:rPr>
      <w:rFonts w:ascii="Times New Roman" w:hAnsi="Times New Roman"/>
      <w:lang w:val="en-GB" w:eastAsia="en-US"/>
    </w:rPr>
  </w:style>
  <w:style w:type="paragraph" w:customStyle="1" w:styleId="Volumetitle">
    <w:name w:val="Volume_title"/>
    <w:basedOn w:val="Normal"/>
    <w:qFormat/>
    <w:rsid w:val="005F1656"/>
    <w:pPr>
      <w:jc w:val="center"/>
    </w:pPr>
    <w:rPr>
      <w:b/>
      <w:bCs/>
      <w:sz w:val="4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4336"/>
  </w:style>
  <w:style w:type="paragraph" w:styleId="BlockText">
    <w:name w:val="Block Text"/>
    <w:basedOn w:val="Normal"/>
    <w:rsid w:val="00414336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143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4336"/>
    <w:rPr>
      <w:rFonts w:ascii="Times New Roman" w:hAnsi="Times New Roman"/>
      <w:sz w:val="24"/>
      <w:lang w:val="en-GB" w:eastAsia="en-US"/>
    </w:rPr>
  </w:style>
  <w:style w:type="paragraph" w:styleId="BodyText2">
    <w:name w:val="Body Text 2"/>
    <w:basedOn w:val="Normal"/>
    <w:link w:val="BodyText2Char"/>
    <w:rsid w:val="004143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4336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4143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43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433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4336"/>
    <w:rPr>
      <w:rFonts w:ascii="Times New Roman" w:hAnsi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143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14336"/>
    <w:rPr>
      <w:rFonts w:ascii="Times New Roman" w:hAnsi="Times New Roman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433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4336"/>
    <w:rPr>
      <w:rFonts w:ascii="Times New Roman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rsid w:val="004143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14336"/>
    <w:rPr>
      <w:rFonts w:ascii="Times New Roman" w:hAnsi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4143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43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14336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414336"/>
    <w:pPr>
      <w:spacing w:before="0"/>
      <w:ind w:left="4252"/>
    </w:pPr>
  </w:style>
  <w:style w:type="character" w:customStyle="1" w:styleId="ClosingChar">
    <w:name w:val="Closing Char"/>
    <w:basedOn w:val="DefaultParagraphFont"/>
    <w:link w:val="Closing"/>
    <w:rsid w:val="00414336"/>
    <w:rPr>
      <w:rFonts w:ascii="Times New Roman" w:hAnsi="Times New Roman"/>
      <w:sz w:val="24"/>
      <w:lang w:val="en-GB" w:eastAsia="en-US"/>
    </w:rPr>
  </w:style>
  <w:style w:type="paragraph" w:styleId="CommentText">
    <w:name w:val="annotation text"/>
    <w:basedOn w:val="Normal"/>
    <w:link w:val="CommentTextChar"/>
    <w:rsid w:val="004143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14336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33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14336"/>
  </w:style>
  <w:style w:type="character" w:customStyle="1" w:styleId="DateChar">
    <w:name w:val="Date Char"/>
    <w:basedOn w:val="DefaultParagraphFont"/>
    <w:link w:val="Date"/>
    <w:rsid w:val="00414336"/>
    <w:rPr>
      <w:rFonts w:ascii="Times New Roman" w:hAnsi="Times New Roman"/>
      <w:sz w:val="24"/>
      <w:lang w:val="en-GB" w:eastAsia="en-US"/>
    </w:rPr>
  </w:style>
  <w:style w:type="paragraph" w:styleId="DocumentMap">
    <w:name w:val="Document Map"/>
    <w:basedOn w:val="Normal"/>
    <w:link w:val="DocumentMapChar"/>
    <w:rsid w:val="00414336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4336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414336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rsid w:val="00414336"/>
    <w:rPr>
      <w:rFonts w:ascii="Times New Roman" w:hAnsi="Times New Roman"/>
      <w:sz w:val="24"/>
      <w:lang w:val="en-GB" w:eastAsia="en-US"/>
    </w:rPr>
  </w:style>
  <w:style w:type="paragraph" w:styleId="EnvelopeAddress">
    <w:name w:val="envelope address"/>
    <w:basedOn w:val="Normal"/>
    <w:rsid w:val="00414336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rsid w:val="00414336"/>
    <w:pPr>
      <w:spacing w:before="0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rsid w:val="00414336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4336"/>
    <w:rPr>
      <w:rFonts w:ascii="Times New Roman" w:hAnsi="Times New Roman"/>
      <w:i/>
      <w:iCs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rsid w:val="00414336"/>
    <w:pPr>
      <w:spacing w:before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414336"/>
    <w:rPr>
      <w:rFonts w:ascii="Consolas" w:hAnsi="Consolas" w:cs="Consolas"/>
      <w:lang w:val="en-GB" w:eastAsia="en-US"/>
    </w:rPr>
  </w:style>
  <w:style w:type="paragraph" w:styleId="Index8">
    <w:name w:val="index 8"/>
    <w:basedOn w:val="Normal"/>
    <w:next w:val="Normal"/>
    <w:autoRedefine/>
    <w:rsid w:val="00414336"/>
    <w:pPr>
      <w:tabs>
        <w:tab w:val="clear" w:pos="1134"/>
        <w:tab w:val="clear" w:pos="1871"/>
        <w:tab w:val="clear" w:pos="2268"/>
      </w:tabs>
      <w:spacing w:before="0"/>
      <w:ind w:left="1920" w:hanging="240"/>
    </w:pPr>
  </w:style>
  <w:style w:type="paragraph" w:styleId="Index9">
    <w:name w:val="index 9"/>
    <w:basedOn w:val="Normal"/>
    <w:next w:val="Normal"/>
    <w:autoRedefine/>
    <w:rsid w:val="00414336"/>
    <w:pPr>
      <w:tabs>
        <w:tab w:val="clear" w:pos="1134"/>
        <w:tab w:val="clear" w:pos="1871"/>
        <w:tab w:val="clear" w:pos="2268"/>
      </w:tabs>
      <w:spacing w:before="0"/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43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4336"/>
    <w:rPr>
      <w:rFonts w:ascii="Times New Roman" w:hAnsi="Times New Roman"/>
      <w:b/>
      <w:bCs/>
      <w:i/>
      <w:iCs/>
      <w:color w:val="4F81BD" w:themeColor="accent1"/>
      <w:sz w:val="24"/>
      <w:lang w:val="en-GB" w:eastAsia="en-US"/>
    </w:rPr>
  </w:style>
  <w:style w:type="paragraph" w:styleId="List">
    <w:name w:val="List"/>
    <w:basedOn w:val="Normal"/>
    <w:rsid w:val="00414336"/>
    <w:pPr>
      <w:ind w:left="283" w:hanging="283"/>
      <w:contextualSpacing/>
    </w:pPr>
  </w:style>
  <w:style w:type="paragraph" w:styleId="List2">
    <w:name w:val="List 2"/>
    <w:basedOn w:val="Normal"/>
    <w:rsid w:val="00414336"/>
    <w:pPr>
      <w:ind w:left="566" w:hanging="283"/>
      <w:contextualSpacing/>
    </w:pPr>
  </w:style>
  <w:style w:type="paragraph" w:styleId="List3">
    <w:name w:val="List 3"/>
    <w:basedOn w:val="Normal"/>
    <w:rsid w:val="00414336"/>
    <w:pPr>
      <w:ind w:left="849" w:hanging="283"/>
      <w:contextualSpacing/>
    </w:pPr>
  </w:style>
  <w:style w:type="paragraph" w:styleId="List4">
    <w:name w:val="List 4"/>
    <w:basedOn w:val="Normal"/>
    <w:rsid w:val="00414336"/>
    <w:pPr>
      <w:ind w:left="1132" w:hanging="283"/>
      <w:contextualSpacing/>
    </w:pPr>
  </w:style>
  <w:style w:type="paragraph" w:styleId="List5">
    <w:name w:val="List 5"/>
    <w:basedOn w:val="Normal"/>
    <w:rsid w:val="00414336"/>
    <w:pPr>
      <w:ind w:left="1415" w:hanging="283"/>
      <w:contextualSpacing/>
    </w:pPr>
  </w:style>
  <w:style w:type="paragraph" w:styleId="ListBullet">
    <w:name w:val="List Bullet"/>
    <w:basedOn w:val="Normal"/>
    <w:rsid w:val="00414336"/>
    <w:pPr>
      <w:numPr>
        <w:numId w:val="3"/>
      </w:numPr>
      <w:contextualSpacing/>
    </w:pPr>
  </w:style>
  <w:style w:type="paragraph" w:styleId="ListBullet2">
    <w:name w:val="List Bullet 2"/>
    <w:basedOn w:val="Normal"/>
    <w:rsid w:val="00414336"/>
    <w:pPr>
      <w:numPr>
        <w:numId w:val="4"/>
      </w:numPr>
      <w:contextualSpacing/>
    </w:pPr>
  </w:style>
  <w:style w:type="paragraph" w:styleId="ListBullet3">
    <w:name w:val="List Bullet 3"/>
    <w:basedOn w:val="Normal"/>
    <w:rsid w:val="00414336"/>
    <w:pPr>
      <w:numPr>
        <w:numId w:val="5"/>
      </w:numPr>
      <w:contextualSpacing/>
    </w:pPr>
  </w:style>
  <w:style w:type="paragraph" w:styleId="ListBullet4">
    <w:name w:val="List Bullet 4"/>
    <w:basedOn w:val="Normal"/>
    <w:rsid w:val="00414336"/>
    <w:pPr>
      <w:numPr>
        <w:numId w:val="6"/>
      </w:numPr>
      <w:contextualSpacing/>
    </w:pPr>
  </w:style>
  <w:style w:type="paragraph" w:styleId="ListBullet5">
    <w:name w:val="List Bullet 5"/>
    <w:basedOn w:val="Normal"/>
    <w:rsid w:val="00414336"/>
    <w:pPr>
      <w:numPr>
        <w:numId w:val="7"/>
      </w:numPr>
      <w:contextualSpacing/>
    </w:pPr>
  </w:style>
  <w:style w:type="paragraph" w:styleId="ListContinue">
    <w:name w:val="List Continue"/>
    <w:basedOn w:val="Normal"/>
    <w:rsid w:val="004143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143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143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143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14336"/>
    <w:pPr>
      <w:spacing w:after="120"/>
      <w:ind w:left="1415"/>
      <w:contextualSpacing/>
    </w:pPr>
  </w:style>
  <w:style w:type="paragraph" w:styleId="ListNumber">
    <w:name w:val="List Number"/>
    <w:basedOn w:val="Normal"/>
    <w:rsid w:val="00414336"/>
    <w:pPr>
      <w:numPr>
        <w:numId w:val="1"/>
      </w:numPr>
      <w:contextualSpacing/>
    </w:pPr>
  </w:style>
  <w:style w:type="paragraph" w:styleId="ListNumber2">
    <w:name w:val="List Number 2"/>
    <w:basedOn w:val="Normal"/>
    <w:rsid w:val="00414336"/>
    <w:pPr>
      <w:numPr>
        <w:numId w:val="8"/>
      </w:numPr>
      <w:contextualSpacing/>
    </w:pPr>
  </w:style>
  <w:style w:type="paragraph" w:styleId="ListNumber3">
    <w:name w:val="List Number 3"/>
    <w:basedOn w:val="Normal"/>
    <w:rsid w:val="00414336"/>
    <w:pPr>
      <w:numPr>
        <w:numId w:val="9"/>
      </w:numPr>
      <w:contextualSpacing/>
    </w:pPr>
  </w:style>
  <w:style w:type="paragraph" w:styleId="ListNumber4">
    <w:name w:val="List Number 4"/>
    <w:basedOn w:val="Normal"/>
    <w:rsid w:val="00414336"/>
    <w:pPr>
      <w:numPr>
        <w:numId w:val="10"/>
      </w:numPr>
      <w:contextualSpacing/>
    </w:pPr>
  </w:style>
  <w:style w:type="paragraph" w:styleId="ListNumber5">
    <w:name w:val="List Number 5"/>
    <w:basedOn w:val="Normal"/>
    <w:rsid w:val="00414336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414336"/>
    <w:pPr>
      <w:ind w:left="720"/>
      <w:contextualSpacing/>
    </w:pPr>
  </w:style>
  <w:style w:type="paragraph" w:styleId="MacroText">
    <w:name w:val="macro"/>
    <w:link w:val="MacroTextChar"/>
    <w:rsid w:val="00414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4336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rsid w:val="00414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43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433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414336"/>
    <w:pPr>
      <w:spacing w:before="0"/>
    </w:pPr>
  </w:style>
  <w:style w:type="character" w:customStyle="1" w:styleId="NoteHeadingChar">
    <w:name w:val="Note Heading Char"/>
    <w:basedOn w:val="DefaultParagraphFont"/>
    <w:link w:val="NoteHeading"/>
    <w:rsid w:val="00414336"/>
    <w:rPr>
      <w:rFonts w:ascii="Times New Roman" w:hAnsi="Times New Roman"/>
      <w:sz w:val="24"/>
      <w:lang w:val="en-GB" w:eastAsia="en-US"/>
    </w:rPr>
  </w:style>
  <w:style w:type="paragraph" w:styleId="PlainText">
    <w:name w:val="Plain Text"/>
    <w:basedOn w:val="Normal"/>
    <w:link w:val="PlainTextChar"/>
    <w:rsid w:val="00414336"/>
    <w:pPr>
      <w:spacing w:before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4336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43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4336"/>
    <w:rPr>
      <w:rFonts w:ascii="Times New Roman" w:hAnsi="Times New Roman"/>
      <w:i/>
      <w:iCs/>
      <w:color w:val="000000" w:themeColor="text1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4336"/>
  </w:style>
  <w:style w:type="character" w:customStyle="1" w:styleId="SalutationChar">
    <w:name w:val="Salutation Char"/>
    <w:basedOn w:val="DefaultParagraphFont"/>
    <w:link w:val="Salutation"/>
    <w:rsid w:val="00414336"/>
    <w:rPr>
      <w:rFonts w:ascii="Times New Roman" w:hAnsi="Times New Roman"/>
      <w:sz w:val="24"/>
      <w:lang w:val="en-GB" w:eastAsia="en-US"/>
    </w:rPr>
  </w:style>
  <w:style w:type="paragraph" w:styleId="Signature">
    <w:name w:val="Signature"/>
    <w:basedOn w:val="Normal"/>
    <w:link w:val="SignatureChar"/>
    <w:rsid w:val="00414336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rsid w:val="00414336"/>
    <w:rPr>
      <w:rFonts w:ascii="Times New Roman" w:hAnsi="Times New Roman"/>
      <w:sz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43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4143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4336"/>
    <w:pPr>
      <w:tabs>
        <w:tab w:val="clear" w:pos="1134"/>
        <w:tab w:val="clear" w:pos="1871"/>
        <w:tab w:val="clear" w:pos="2268"/>
      </w:tabs>
      <w:ind w:left="240" w:hanging="240"/>
    </w:pPr>
  </w:style>
  <w:style w:type="paragraph" w:styleId="TableofFigures">
    <w:name w:val="table of figures"/>
    <w:basedOn w:val="Normal"/>
    <w:next w:val="Normal"/>
    <w:rsid w:val="00414336"/>
    <w:pPr>
      <w:tabs>
        <w:tab w:val="clear" w:pos="1134"/>
        <w:tab w:val="clear" w:pos="1871"/>
        <w:tab w:val="clear" w:pos="2268"/>
      </w:tabs>
    </w:pPr>
  </w:style>
  <w:style w:type="paragraph" w:styleId="Title">
    <w:name w:val="Title"/>
    <w:basedOn w:val="Normal"/>
    <w:next w:val="Normal"/>
    <w:link w:val="TitleChar"/>
    <w:qFormat/>
    <w:rsid w:val="00414336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143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paragraph" w:styleId="TOAHeading">
    <w:name w:val="toa heading"/>
    <w:basedOn w:val="Normal"/>
    <w:next w:val="Normal"/>
    <w:rsid w:val="00414336"/>
    <w:rPr>
      <w:rFonts w:asciiTheme="majorHAnsi" w:eastAsiaTheme="majorEastAsia" w:hAnsiTheme="majorHAnsi" w:cstheme="majorBidi"/>
      <w:b/>
      <w:bCs/>
      <w:szCs w:val="24"/>
    </w:rPr>
  </w:style>
  <w:style w:type="paragraph" w:customStyle="1" w:styleId="VolumeTitle0">
    <w:name w:val="VolumeTitle"/>
    <w:basedOn w:val="Normal"/>
    <w:qFormat/>
    <w:rsid w:val="006559B9"/>
    <w:pPr>
      <w:keepNext/>
      <w:keepLines/>
      <w:spacing w:before="240"/>
      <w:jc w:val="center"/>
    </w:pPr>
    <w:rPr>
      <w:b/>
      <w:sz w:val="48"/>
      <w:szCs w:val="48"/>
    </w:rPr>
  </w:style>
  <w:style w:type="character" w:customStyle="1" w:styleId="CallChar">
    <w:name w:val="Call Char"/>
    <w:basedOn w:val="DefaultParagraphFont"/>
    <w:link w:val="Call"/>
    <w:locked/>
    <w:rsid w:val="006559B9"/>
    <w:rPr>
      <w:rFonts w:ascii="Times New Roman" w:hAnsi="Times New Roman"/>
      <w:i/>
      <w:sz w:val="24"/>
      <w:lang w:val="en-GB" w:eastAsia="en-US"/>
    </w:rPr>
  </w:style>
  <w:style w:type="character" w:customStyle="1" w:styleId="RestitleChar">
    <w:name w:val="Res_title Char"/>
    <w:basedOn w:val="DefaultParagraphFont"/>
    <w:link w:val="Restitle"/>
    <w:rsid w:val="006559B9"/>
    <w:rPr>
      <w:rFonts w:ascii="Times New Roman Bold" w:hAnsi="Times New Roman Bold"/>
      <w:b/>
      <w:sz w:val="28"/>
      <w:lang w:val="en-GB" w:eastAsia="en-US"/>
    </w:rPr>
  </w:style>
  <w:style w:type="character" w:customStyle="1" w:styleId="ResNoChar">
    <w:name w:val="Res_No Char"/>
    <w:basedOn w:val="DefaultParagraphFont"/>
    <w:link w:val="ResNo"/>
    <w:rsid w:val="009A139C"/>
    <w:rPr>
      <w:rFonts w:ascii="Times New Roman" w:hAnsi="Times New Roman"/>
      <w:caps/>
      <w:sz w:val="28"/>
      <w:lang w:val="en-GB" w:eastAsia="en-US"/>
    </w:rPr>
  </w:style>
  <w:style w:type="paragraph" w:customStyle="1" w:styleId="NormalendS2">
    <w:name w:val="Normal_end_S2"/>
    <w:basedOn w:val="Normal"/>
    <w:next w:val="Normal"/>
    <w:qFormat/>
    <w:rsid w:val="006559B9"/>
    <w:pPr>
      <w:jc w:val="left"/>
    </w:pPr>
    <w:rPr>
      <w:lang w:val="en-US"/>
    </w:rPr>
  </w:style>
  <w:style w:type="character" w:customStyle="1" w:styleId="Section1Char">
    <w:name w:val="Section_1 Char"/>
    <w:basedOn w:val="DefaultParagraphFont"/>
    <w:link w:val="Section1"/>
    <w:rsid w:val="006559B9"/>
    <w:rPr>
      <w:rFonts w:ascii="Times New Roman" w:hAnsi="Times New Roman"/>
      <w:b/>
      <w:sz w:val="24"/>
      <w:lang w:val="en-GB" w:eastAsia="en-US"/>
    </w:rPr>
  </w:style>
  <w:style w:type="character" w:customStyle="1" w:styleId="AnnexNoCar">
    <w:name w:val="Annex_No Car"/>
    <w:basedOn w:val="DefaultParagraphFont"/>
    <w:link w:val="AnnexNo"/>
    <w:rsid w:val="006559B9"/>
    <w:rPr>
      <w:rFonts w:ascii="Times New Roman" w:hAnsi="Times New Roman"/>
      <w:caps/>
      <w:sz w:val="28"/>
      <w:lang w:val="en-GB" w:eastAsia="en-US"/>
    </w:rPr>
  </w:style>
  <w:style w:type="character" w:customStyle="1" w:styleId="EquationChar">
    <w:name w:val="Equation Char"/>
    <w:basedOn w:val="DefaultParagraphFont"/>
    <w:link w:val="Equation"/>
    <w:rsid w:val="006559B9"/>
    <w:rPr>
      <w:rFonts w:ascii="Times New Roman" w:hAnsi="Times New Roman"/>
      <w:sz w:val="24"/>
      <w:lang w:val="en-GB" w:eastAsia="en-US"/>
    </w:rPr>
  </w:style>
  <w:style w:type="character" w:customStyle="1" w:styleId="TablelegendChar">
    <w:name w:val="Table_legend Char"/>
    <w:basedOn w:val="TabletextChar"/>
    <w:link w:val="Tablelegend"/>
    <w:rsid w:val="006559B9"/>
    <w:rPr>
      <w:rFonts w:ascii="Times New Roman" w:hAnsi="Times New Roman"/>
      <w:lang w:val="en-GB" w:eastAsia="en-US"/>
    </w:rPr>
  </w:style>
  <w:style w:type="character" w:customStyle="1" w:styleId="TableNoChar">
    <w:name w:val="Table_No Char"/>
    <w:basedOn w:val="DefaultParagraphFont"/>
    <w:link w:val="TableNo"/>
    <w:locked/>
    <w:rsid w:val="006559B9"/>
    <w:rPr>
      <w:rFonts w:ascii="Times New Roman" w:hAnsi="Times New Roman"/>
      <w:caps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6559B9"/>
    <w:rPr>
      <w:rFonts w:ascii="Times New Roman Bold" w:hAnsi="Times New Roman Bold" w:cs="Times New Roman Bold"/>
      <w:b/>
      <w:sz w:val="24"/>
      <w:lang w:val="fr-CH" w:eastAsia="en-US"/>
    </w:rPr>
  </w:style>
  <w:style w:type="character" w:styleId="LineNumber">
    <w:name w:val="line number"/>
    <w:basedOn w:val="DefaultParagraphFont"/>
    <w:rsid w:val="006559B9"/>
  </w:style>
  <w:style w:type="paragraph" w:customStyle="1" w:styleId="Recref">
    <w:name w:val="Rec_ref"/>
    <w:basedOn w:val="Rectitle"/>
    <w:next w:val="Recdate"/>
    <w:rsid w:val="006559B9"/>
    <w:pPr>
      <w:spacing w:before="120"/>
    </w:pPr>
    <w:rPr>
      <w:rFonts w:ascii="Times New Roman" w:hAnsi="Times New Roman"/>
      <w:b w:val="0"/>
      <w:sz w:val="24"/>
    </w:rPr>
  </w:style>
  <w:style w:type="paragraph" w:customStyle="1" w:styleId="Questionref">
    <w:name w:val="Question_ref"/>
    <w:basedOn w:val="Recref"/>
    <w:next w:val="Questiondate"/>
    <w:rsid w:val="006559B9"/>
  </w:style>
  <w:style w:type="paragraph" w:customStyle="1" w:styleId="Resref">
    <w:name w:val="Res_ref"/>
    <w:basedOn w:val="Recref"/>
    <w:next w:val="Resdate"/>
    <w:rsid w:val="006559B9"/>
  </w:style>
  <w:style w:type="paragraph" w:customStyle="1" w:styleId="ASN1">
    <w:name w:val="ASN.1"/>
    <w:basedOn w:val="Normal"/>
    <w:rsid w:val="006559B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Times New Roman Bold" w:hAnsi="Times New Roman Bold"/>
      <w:b/>
      <w:noProof/>
      <w:sz w:val="20"/>
    </w:rPr>
  </w:style>
  <w:style w:type="paragraph" w:customStyle="1" w:styleId="Agendaitem0">
    <w:name w:val="Agenda item"/>
    <w:basedOn w:val="Title3"/>
    <w:next w:val="Normalaftertitle"/>
    <w:qFormat/>
    <w:rsid w:val="006559B9"/>
    <w:rPr>
      <w:lang w:val="es-ES_tradnl"/>
    </w:rPr>
  </w:style>
  <w:style w:type="paragraph" w:customStyle="1" w:styleId="TableHead0">
    <w:name w:val="Table_Head"/>
    <w:basedOn w:val="Normal"/>
    <w:next w:val="Normal"/>
    <w:rsid w:val="00AF1676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bCs/>
      <w:noProof/>
      <w:sz w:val="20"/>
      <w:lang w:val="fr-FR"/>
    </w:rPr>
  </w:style>
  <w:style w:type="paragraph" w:customStyle="1" w:styleId="TableText0">
    <w:name w:val="Table_Text"/>
    <w:basedOn w:val="Normal"/>
    <w:rsid w:val="00AF1676"/>
    <w:pPr>
      <w:spacing w:before="40" w:after="40"/>
    </w:pPr>
    <w:rPr>
      <w:noProof/>
      <w:sz w:val="20"/>
      <w:lang w:val="fr-FR"/>
    </w:rPr>
  </w:style>
  <w:style w:type="character" w:styleId="PlaceholderText">
    <w:name w:val="Placeholder Text"/>
    <w:basedOn w:val="DefaultParagraphFont"/>
    <w:uiPriority w:val="99"/>
    <w:semiHidden/>
    <w:rsid w:val="005301B9"/>
    <w:rPr>
      <w:color w:val="808080"/>
    </w:rPr>
  </w:style>
  <w:style w:type="paragraph" w:customStyle="1" w:styleId="MainTitle">
    <w:name w:val="Main_Title"/>
    <w:basedOn w:val="Header"/>
    <w:rsid w:val="00277EB9"/>
    <w:pPr>
      <w:tabs>
        <w:tab w:val="clear" w:pos="1134"/>
        <w:tab w:val="clear" w:pos="1871"/>
        <w:tab w:val="clear" w:pos="2268"/>
        <w:tab w:val="right" w:pos="9639"/>
      </w:tabs>
      <w:overflowPunct/>
      <w:autoSpaceDE/>
      <w:autoSpaceDN/>
      <w:adjustRightInd/>
      <w:spacing w:before="500" w:line="540" w:lineRule="exact"/>
      <w:textAlignment w:val="auto"/>
    </w:pPr>
    <w:rPr>
      <w:rFonts w:ascii="Times New Roman Bold" w:eastAsia="'宋体" w:hAnsi="Times New Roman Bold"/>
      <w:b/>
      <w:bCs/>
      <w:smallCap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Dropbox\WRC_Sharing\Templates\PE_WRC1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86224-46E5-4F0E-8E13-CC7326D9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PE_WRC12.dotm</Template>
  <TotalTime>5</TotalTime>
  <Pages>5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Radio Regulations</vt:lpstr>
    </vt:vector>
  </TitlesOfParts>
  <Manager>General Secretariat - Pool</Manager>
  <Company>International Telecommunication Union (ITU)</Company>
  <LinksUpToDate>false</LinksUpToDate>
  <CharactersWithSpaces>289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 Regulations</dc:title>
  <dc:subject>Volume III</dc:subject>
  <dc:creator>ITU</dc:creator>
  <cp:lastModifiedBy>Gachet, Christelle</cp:lastModifiedBy>
  <cp:revision>9</cp:revision>
  <cp:lastPrinted>2016-05-17T07:22:00Z</cp:lastPrinted>
  <dcterms:created xsi:type="dcterms:W3CDTF">2012-07-02T12:51:00Z</dcterms:created>
  <dcterms:modified xsi:type="dcterms:W3CDTF">2016-05-17T07:22:00Z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Header1">
    <vt:lpwstr>FA</vt:lpwstr>
  </property>
  <property fmtid="{D5CDD505-2E9C-101B-9397-08002B2CF9AE}" pid="10" name="Header2">
    <vt:lpwstr>ART</vt:lpwstr>
  </property>
  <property fmtid="{D5CDD505-2E9C-101B-9397-08002B2CF9AE}" pid="11" name="Header3">
    <vt:lpwstr>AP</vt:lpwstr>
  </property>
  <property fmtid="{D5CDD505-2E9C-101B-9397-08002B2CF9AE}" pid="12" name="Header4">
    <vt:lpwstr>RES</vt:lpwstr>
  </property>
  <property fmtid="{D5CDD505-2E9C-101B-9397-08002B2CF9AE}" pid="13" name="Header5">
    <vt:lpwstr>REC</vt:lpwstr>
  </property>
</Properties>
</file>