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A0105" w14:textId="77777777" w:rsidR="00432F8E" w:rsidRPr="006B01CE" w:rsidRDefault="00432F8E" w:rsidP="00E71DB5">
      <w:pPr>
        <w:pStyle w:val="Heading1"/>
        <w:spacing w:before="300"/>
        <w:jc w:val="center"/>
      </w:pPr>
      <w:r w:rsidRPr="006B01CE">
        <w:t>PART  B</w:t>
      </w:r>
    </w:p>
    <w:p w14:paraId="66C616DF" w14:textId="77777777" w:rsidR="00432F8E" w:rsidRPr="006B01CE" w:rsidRDefault="00432F8E">
      <w:pPr>
        <w:pStyle w:val="Heading2"/>
        <w:ind w:left="0" w:firstLine="0"/>
        <w:jc w:val="center"/>
      </w:pPr>
      <w:r w:rsidRPr="006B01CE">
        <w:t>SECTION  B</w:t>
      </w:r>
      <w:r w:rsidRPr="006B01CE">
        <w:rPr>
          <w:rStyle w:val="href2"/>
        </w:rPr>
        <w:t>1</w:t>
      </w:r>
    </w:p>
    <w:p w14:paraId="58686518" w14:textId="77777777" w:rsidR="00432F8E" w:rsidRPr="006B01CE" w:rsidRDefault="00432F8E">
      <w:pPr>
        <w:pStyle w:val="Heading2"/>
        <w:jc w:val="center"/>
      </w:pPr>
      <w:r w:rsidRPr="006B01CE">
        <w:t>(Not used)</w:t>
      </w:r>
    </w:p>
    <w:p w14:paraId="37FB1BC4" w14:textId="77777777" w:rsidR="00432F8E" w:rsidRPr="006B01CE" w:rsidRDefault="00432F8E" w:rsidP="00E71DB5"/>
    <w:p w14:paraId="37650412" w14:textId="77777777" w:rsidR="00432F8E" w:rsidRDefault="00432F8E" w:rsidP="00E71DB5">
      <w:pPr>
        <w:jc w:val="center"/>
      </w:pPr>
      <w:r>
        <w:t>____________________</w:t>
      </w:r>
    </w:p>
    <w:p w14:paraId="395A0686" w14:textId="77777777" w:rsidR="00432F8E" w:rsidRDefault="00432F8E" w:rsidP="00E71DB5">
      <w:pPr>
        <w:rPr>
          <w:lang w:val="fr-FR"/>
        </w:rPr>
      </w:pPr>
    </w:p>
    <w:p w14:paraId="4DB9104E" w14:textId="77777777" w:rsidR="00432F8E" w:rsidRDefault="00432F8E" w:rsidP="00E71DB5">
      <w:pPr>
        <w:rPr>
          <w:lang w:val="fr-FR"/>
        </w:rPr>
      </w:pPr>
    </w:p>
    <w:p w14:paraId="4FB36111" w14:textId="77777777" w:rsidR="00432F8E" w:rsidRDefault="00432F8E" w:rsidP="00E71DB5">
      <w:pPr>
        <w:rPr>
          <w:lang w:val="fr-FR"/>
        </w:rPr>
      </w:pPr>
    </w:p>
    <w:p w14:paraId="2F9FB61F" w14:textId="77777777" w:rsidR="00432F8E" w:rsidRDefault="00432F8E" w:rsidP="00E71DB5">
      <w:pPr>
        <w:rPr>
          <w:lang w:val="fr-FR"/>
        </w:rPr>
      </w:pPr>
    </w:p>
    <w:p w14:paraId="1D1AA126" w14:textId="77777777" w:rsidR="00432F8E" w:rsidRDefault="00432F8E" w:rsidP="00E71DB5">
      <w:pPr>
        <w:rPr>
          <w:lang w:val="fr-FR"/>
        </w:rPr>
      </w:pPr>
    </w:p>
    <w:p w14:paraId="21A4F923" w14:textId="77777777" w:rsidR="00432F8E" w:rsidRDefault="00432F8E" w:rsidP="00E71DB5">
      <w:pPr>
        <w:rPr>
          <w:lang w:val="fr-FR"/>
        </w:rPr>
      </w:pPr>
    </w:p>
    <w:p w14:paraId="50F66E62" w14:textId="77777777" w:rsidR="00432F8E" w:rsidRDefault="00432F8E" w:rsidP="00E71DB5">
      <w:pPr>
        <w:rPr>
          <w:lang w:val="fr-FR"/>
        </w:rPr>
      </w:pPr>
    </w:p>
    <w:p w14:paraId="18F5880F" w14:textId="77777777" w:rsidR="00432F8E" w:rsidRDefault="00432F8E" w:rsidP="00E71DB5">
      <w:pPr>
        <w:rPr>
          <w:lang w:val="fr-FR"/>
        </w:rPr>
      </w:pPr>
    </w:p>
    <w:p w14:paraId="1E7174DA" w14:textId="77777777" w:rsidR="00432F8E" w:rsidRDefault="00432F8E" w:rsidP="00E71DB5">
      <w:pPr>
        <w:rPr>
          <w:lang w:val="fr-FR"/>
        </w:rPr>
      </w:pPr>
    </w:p>
    <w:p w14:paraId="019C9B07" w14:textId="77777777" w:rsidR="00432F8E" w:rsidRDefault="00432F8E" w:rsidP="00E71DB5">
      <w:pPr>
        <w:rPr>
          <w:lang w:val="fr-FR"/>
        </w:rPr>
      </w:pPr>
    </w:p>
    <w:p w14:paraId="6FF4081F" w14:textId="77777777" w:rsidR="00432F8E" w:rsidRDefault="00432F8E" w:rsidP="00E71DB5">
      <w:pPr>
        <w:rPr>
          <w:lang w:val="fr-FR"/>
        </w:rPr>
      </w:pPr>
    </w:p>
    <w:p w14:paraId="7FE89062" w14:textId="77777777" w:rsidR="00432F8E" w:rsidRDefault="00432F8E" w:rsidP="00E71DB5">
      <w:pPr>
        <w:rPr>
          <w:lang w:val="fr-FR"/>
        </w:rPr>
      </w:pPr>
    </w:p>
    <w:p w14:paraId="17F80666" w14:textId="77777777" w:rsidR="00432F8E" w:rsidRDefault="00432F8E" w:rsidP="00E71DB5">
      <w:pPr>
        <w:rPr>
          <w:lang w:val="fr-FR"/>
        </w:rPr>
      </w:pPr>
    </w:p>
    <w:p w14:paraId="211A4834" w14:textId="77777777" w:rsidR="00432F8E" w:rsidRDefault="00432F8E" w:rsidP="00E71DB5">
      <w:pPr>
        <w:rPr>
          <w:lang w:val="fr-FR"/>
        </w:rPr>
      </w:pPr>
    </w:p>
    <w:p w14:paraId="0850C1DE" w14:textId="77777777" w:rsidR="00432F8E" w:rsidRDefault="00432F8E" w:rsidP="00E71DB5">
      <w:pPr>
        <w:rPr>
          <w:lang w:val="fr-FR"/>
        </w:rPr>
      </w:pPr>
    </w:p>
    <w:p w14:paraId="1D2A265C" w14:textId="77777777" w:rsidR="00432F8E" w:rsidRDefault="00432F8E" w:rsidP="00E71DB5">
      <w:pPr>
        <w:rPr>
          <w:lang w:val="fr-FR"/>
        </w:rPr>
      </w:pPr>
    </w:p>
    <w:p w14:paraId="750E608D" w14:textId="77777777" w:rsidR="00432F8E" w:rsidRDefault="00432F8E" w:rsidP="00E71DB5">
      <w:pPr>
        <w:rPr>
          <w:lang w:val="fr-FR"/>
        </w:rPr>
      </w:pPr>
    </w:p>
    <w:p w14:paraId="439AE5DA" w14:textId="77777777" w:rsidR="00432F8E" w:rsidRDefault="00432F8E" w:rsidP="00E71DB5">
      <w:pPr>
        <w:rPr>
          <w:lang w:val="fr-FR"/>
        </w:rPr>
      </w:pPr>
    </w:p>
    <w:p w14:paraId="2870B3F0" w14:textId="77777777" w:rsidR="00432F8E" w:rsidRDefault="00432F8E" w:rsidP="00E71DB5">
      <w:pPr>
        <w:rPr>
          <w:lang w:val="fr-FR"/>
        </w:rPr>
      </w:pPr>
    </w:p>
    <w:p w14:paraId="06B3CC91" w14:textId="77777777" w:rsidR="00432F8E" w:rsidRDefault="00432F8E" w:rsidP="00E71DB5">
      <w:pPr>
        <w:rPr>
          <w:lang w:val="en-US"/>
        </w:rPr>
        <w:sectPr w:rsidR="00432F8E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ABB8A01" w14:textId="77777777" w:rsidR="00432F8E" w:rsidRDefault="00432F8E" w:rsidP="00E71DB5"/>
    <w:sectPr w:rsidR="00432F8E" w:rsidSect="00E71DB5">
      <w:headerReference w:type="default" r:id="rId8"/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4F94C" w14:textId="77777777" w:rsidR="00047D0C" w:rsidRDefault="00047D0C">
      <w:r>
        <w:separator/>
      </w:r>
    </w:p>
  </w:endnote>
  <w:endnote w:type="continuationSeparator" w:id="0">
    <w:p w14:paraId="475531C2" w14:textId="77777777" w:rsidR="00047D0C" w:rsidRDefault="000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A0C19" w14:textId="77777777" w:rsidR="00047D0C" w:rsidRDefault="00047D0C">
      <w:r>
        <w:rPr>
          <w:b/>
        </w:rPr>
        <w:t>_______________</w:t>
      </w:r>
    </w:p>
  </w:footnote>
  <w:footnote w:type="continuationSeparator" w:id="0">
    <w:p w14:paraId="2B51C5F5" w14:textId="77777777" w:rsidR="00047D0C" w:rsidRDefault="0004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32F8E" w14:paraId="066E0676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ED58C5" w14:textId="32B4C403" w:rsidR="00432F8E" w:rsidRPr="006B01CE" w:rsidRDefault="00432F8E">
          <w:pPr>
            <w:pStyle w:val="HeaderRegProc"/>
            <w:rPr>
              <w:lang w:val="en-GB"/>
            </w:rPr>
          </w:pPr>
          <w:r w:rsidRPr="006B01CE">
            <w:rPr>
              <w:lang w:val="en-GB"/>
            </w:rPr>
            <w:t>Part A</w:t>
          </w:r>
          <w:r>
            <w:fldChar w:fldCharType="begin"/>
          </w:r>
          <w:r w:rsidRPr="006B01CE">
            <w:rPr>
              <w:lang w:val="en-GB"/>
            </w:rPr>
            <w:instrText>styleref href</w:instrText>
          </w:r>
          <w:r>
            <w:fldChar w:fldCharType="separate"/>
          </w:r>
          <w:r w:rsidR="008A1C95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7347D3" w14:textId="66FDB281" w:rsidR="00432F8E" w:rsidRDefault="00432F8E">
          <w:pPr>
            <w:pStyle w:val="HeaderRegProc"/>
            <w:rPr>
              <w:lang w:val="fr-FR"/>
            </w:rPr>
          </w:pPr>
          <w:r>
            <w:rPr>
              <w:lang w:val="fr-FR"/>
            </w:rPr>
            <w:t>AP</w:t>
          </w:r>
          <w:r>
            <w:fldChar w:fldCharType="begin"/>
          </w:r>
          <w:r>
            <w:rPr>
              <w:lang w:val="fr-FR"/>
            </w:rPr>
            <w:instrText>styleref href2</w:instrText>
          </w:r>
          <w:r>
            <w:fldChar w:fldCharType="separate"/>
          </w:r>
          <w:r w:rsidR="008A1C95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971D5B" w14:textId="77777777" w:rsidR="00432F8E" w:rsidRDefault="00432F8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20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4DEC45" w14:textId="37917D2C" w:rsidR="00432F8E" w:rsidRDefault="00432F8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8A1C95" w:rsidRPr="008A1C95">
              <w:rPr>
                <w:lang w:val="fr-CH"/>
              </w:rPr>
              <w:t>-</w:t>
            </w:r>
          </w:fldSimple>
        </w:p>
      </w:tc>
    </w:tr>
  </w:tbl>
  <w:p w14:paraId="45FA85DA" w14:textId="77777777" w:rsidR="00432F8E" w:rsidRDefault="00432F8E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32F8E" w14:paraId="64F18B3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46F146" w14:textId="77777777" w:rsidR="00432F8E" w:rsidRDefault="00432F8E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A2F0EF" w14:textId="48B8855C" w:rsidR="00432F8E" w:rsidRDefault="00432F8E">
          <w:pPr>
            <w:pStyle w:val="HeaderRegProc"/>
            <w:rPr>
              <w:lang w:val="fr-FR"/>
            </w:rPr>
          </w:pPr>
          <w:r>
            <w:rPr>
              <w:lang w:val="fr-CH"/>
            </w:rPr>
            <w:t>B</w:t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6B01CE">
            <w:rPr>
              <w:noProof/>
              <w:lang w:val="fr-CH"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01C6E1" w14:textId="77777777" w:rsidR="00432F8E" w:rsidRDefault="00432F8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D48A9"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379F93" w14:textId="153C573C" w:rsidR="00432F8E" w:rsidRDefault="00432F8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D877BB">
            <w:rPr>
              <w:lang w:val="fr-CH"/>
            </w:rPr>
            <w:t xml:space="preserve"> </w:t>
          </w:r>
          <w:fldSimple w:instr=" DOCPROPERTY &quot;Header10&quot; \* MERGEFORMAT ">
            <w:r w:rsidR="008A1C95" w:rsidRPr="008A1C95">
              <w:rPr>
                <w:lang w:val="fr-CH"/>
              </w:rPr>
              <w:t>-</w:t>
            </w:r>
          </w:fldSimple>
        </w:p>
      </w:tc>
    </w:tr>
  </w:tbl>
  <w:p w14:paraId="21769B64" w14:textId="77777777" w:rsidR="00432F8E" w:rsidRDefault="0043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32F8E" w14:paraId="51FE2C2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0BF3D17" w14:textId="249968B1" w:rsidR="00432F8E" w:rsidRDefault="00432F8E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 </w:t>
          </w:r>
          <w:proofErr w:type="spellStart"/>
          <w:r>
            <w:rPr>
              <w:lang w:val="en-US"/>
            </w:rPr>
            <w:t>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8A1C95">
            <w:rPr>
              <w:b/>
              <w:bCs w:val="0"/>
              <w:noProof/>
              <w:lang w:val="en-US"/>
            </w:rPr>
            <w:t>Error</w:t>
          </w:r>
          <w:proofErr w:type="spellEnd"/>
          <w:r w:rsidR="008A1C95">
            <w:rPr>
              <w:b/>
              <w:bCs w:val="0"/>
              <w:noProof/>
              <w:lang w:val="en-US"/>
            </w:rPr>
            <w:t>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975A13" w14:textId="621515B6" w:rsidR="00432F8E" w:rsidRDefault="00432F8E">
          <w:pPr>
            <w:pStyle w:val="HeaderRegProc"/>
            <w:rPr>
              <w:lang w:val="en-US"/>
            </w:rPr>
          </w:pPr>
          <w:r>
            <w:rPr>
              <w:lang w:val="en-US"/>
            </w:rPr>
            <w:t>AP</w:t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8A1C95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673FA7" w14:textId="77777777" w:rsidR="00432F8E" w:rsidRDefault="00432F8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01BEB7" w14:textId="2F1EFE21" w:rsidR="00432F8E" w:rsidRDefault="00432F8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8A1C95" w:rsidRPr="008A1C95">
              <w:rPr>
                <w:lang w:val="fr-CH"/>
              </w:rPr>
              <w:t>-</w:t>
            </w:r>
          </w:fldSimple>
        </w:p>
      </w:tc>
    </w:tr>
  </w:tbl>
  <w:p w14:paraId="1EF18EF2" w14:textId="77777777" w:rsidR="00432F8E" w:rsidRDefault="00432F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86237" w14:textId="77777777" w:rsidR="00432F8E" w:rsidRDefault="00432F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F8E"/>
    <w:rsid w:val="00047D0C"/>
    <w:rsid w:val="002D48A9"/>
    <w:rsid w:val="003D6283"/>
    <w:rsid w:val="00432F8E"/>
    <w:rsid w:val="006B01CE"/>
    <w:rsid w:val="008A1C95"/>
    <w:rsid w:val="00D877BB"/>
    <w:rsid w:val="00E7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F14F620"/>
  <w15:docId w15:val="{0D6D67C5-04A9-4945-B0C3-49DB6061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</TotalTime>
  <Pages>2</Pages>
  <Words>10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CP--127223/DD</Manager>
  <Company>ITU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SECB1 B1 du RR</dc:subject>
  <dc:creator/>
  <cp:keywords/>
  <dc:description/>
  <cp:lastModifiedBy>Gachet, Christelle</cp:lastModifiedBy>
  <cp:revision>5</cp:revision>
  <cp:lastPrinted>2020-12-15T10:40:00Z</cp:lastPrinted>
  <dcterms:created xsi:type="dcterms:W3CDTF">2012-08-08T06:53:00Z</dcterms:created>
  <dcterms:modified xsi:type="dcterms:W3CDTF">2025-11-18T13:51:00Z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