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8DA1F" w14:textId="38A78E0A" w:rsidR="000A14AD" w:rsidRPr="008D2125" w:rsidRDefault="000A14AD" w:rsidP="000A14AD">
      <w:pPr>
        <w:pStyle w:val="Heading1"/>
        <w:jc w:val="center"/>
        <w:rPr>
          <w:lang w:val="en-US"/>
        </w:rPr>
      </w:pPr>
      <w:r w:rsidRPr="008D2125">
        <w:rPr>
          <w:lang w:val="en-US"/>
        </w:rPr>
        <w:t>Rules concerning</w:t>
      </w:r>
    </w:p>
    <w:p w14:paraId="4334A051" w14:textId="77777777" w:rsidR="000A14AD" w:rsidRPr="008D2125" w:rsidRDefault="000A14AD" w:rsidP="000A14AD">
      <w:pPr>
        <w:pStyle w:val="Heading2"/>
        <w:jc w:val="center"/>
        <w:rPr>
          <w:lang w:val="en-US"/>
        </w:rPr>
      </w:pPr>
      <w:r w:rsidRPr="008D2125">
        <w:rPr>
          <w:lang w:val="en-US"/>
        </w:rPr>
        <w:t>RESOLUTION  750 (Rev.WRC-19)</w:t>
      </w:r>
    </w:p>
    <w:p w14:paraId="434FAAE2" w14:textId="77777777" w:rsidR="00116408" w:rsidRDefault="00116408" w:rsidP="00116408"/>
    <w:p w14:paraId="54F72116" w14:textId="1752172C" w:rsidR="000A14AD" w:rsidRPr="00917A9B" w:rsidRDefault="000A14AD" w:rsidP="000A14AD">
      <w:pPr>
        <w:rPr>
          <w:color w:val="000000"/>
        </w:rPr>
      </w:pPr>
      <w:r w:rsidRPr="008D2125">
        <w:rPr>
          <w:b/>
          <w:bCs/>
          <w:color w:val="000000"/>
        </w:rPr>
        <w:t>Note</w:t>
      </w:r>
      <w:r w:rsidRPr="008D2125">
        <w:rPr>
          <w:color w:val="000000"/>
        </w:rPr>
        <w:t xml:space="preserve">: WRC-19 took the decision related to Resolution </w:t>
      </w:r>
      <w:r w:rsidRPr="008D2125">
        <w:rPr>
          <w:b/>
          <w:bCs/>
          <w:color w:val="000000"/>
        </w:rPr>
        <w:t>750</w:t>
      </w:r>
      <w:r w:rsidRPr="008D2125">
        <w:rPr>
          <w:color w:val="000000"/>
        </w:rPr>
        <w:t>, during the 8</w:t>
      </w:r>
      <w:r w:rsidRPr="008D2125">
        <w:rPr>
          <w:color w:val="000000"/>
          <w:vertAlign w:val="superscript"/>
        </w:rPr>
        <w:t>th</w:t>
      </w:r>
      <w:r w:rsidRPr="008D2125">
        <w:rPr>
          <w:color w:val="000000"/>
        </w:rPr>
        <w:t xml:space="preserve"> Plenary,</w:t>
      </w:r>
      <w:r w:rsidRPr="00917A9B">
        <w:rPr>
          <w:color w:val="000000"/>
        </w:rPr>
        <w:t xml:space="preserve"> see items 3.19 to 3.21 of </w:t>
      </w:r>
      <w:r w:rsidRPr="00DE61D6">
        <w:rPr>
          <w:color w:val="000000"/>
        </w:rPr>
        <w:t>Document CMR19/569</w:t>
      </w:r>
      <w:r w:rsidRPr="00917A9B">
        <w:rPr>
          <w:color w:val="000000"/>
        </w:rPr>
        <w:t xml:space="preserve">, </w:t>
      </w:r>
      <w:r w:rsidRPr="00DE61D6">
        <w:rPr>
          <w:color w:val="000000"/>
        </w:rPr>
        <w:t>approval of</w:t>
      </w:r>
      <w:r w:rsidRPr="00917A9B">
        <w:rPr>
          <w:color w:val="000000"/>
        </w:rPr>
        <w:t xml:space="preserve"> Doc. </w:t>
      </w:r>
      <w:r w:rsidRPr="00DE61D6">
        <w:rPr>
          <w:color w:val="000000"/>
        </w:rPr>
        <w:t>CMR19/</w:t>
      </w:r>
      <w:r w:rsidRPr="00700163">
        <w:rPr>
          <w:color w:val="000000"/>
        </w:rPr>
        <w:t>471, as follows</w:t>
      </w:r>
      <w:r w:rsidRPr="00917A9B">
        <w:rPr>
          <w:color w:val="000000"/>
        </w:rPr>
        <w:t>:</w:t>
      </w:r>
    </w:p>
    <w:p w14:paraId="27BD24C8" w14:textId="77777777" w:rsidR="000A14AD" w:rsidRPr="008869CC" w:rsidRDefault="000A14AD" w:rsidP="000A14AD">
      <w:pPr>
        <w:rPr>
          <w:i/>
          <w:color w:val="000000"/>
          <w:szCs w:val="24"/>
        </w:rPr>
      </w:pPr>
      <w:r w:rsidRPr="008869CC">
        <w:rPr>
          <w:i/>
          <w:szCs w:val="24"/>
          <w:lang w:val="en-CA"/>
        </w:rPr>
        <w:t xml:space="preserve">“In interpreting Resolution </w:t>
      </w:r>
      <w:r w:rsidRPr="008869CC">
        <w:rPr>
          <w:b/>
          <w:bCs/>
          <w:i/>
          <w:szCs w:val="24"/>
          <w:lang w:val="en-CA"/>
        </w:rPr>
        <w:t>750 (Rev.WRC-15)</w:t>
      </w:r>
      <w:r w:rsidRPr="008869CC">
        <w:rPr>
          <w:i/>
          <w:szCs w:val="24"/>
          <w:lang w:val="en-CA"/>
        </w:rPr>
        <w:t>, resolves 1 and Table 1-1 of this resolution referred to mandatory limits while resolves 2 and Table 1-2 of this resolution referred to non-mandatory limits.”</w:t>
      </w:r>
    </w:p>
    <w:p w14:paraId="1E38D3B1" w14:textId="1CF29B54" w:rsidR="000A14AD" w:rsidRPr="005F7AFB" w:rsidRDefault="000A14AD" w:rsidP="000A14AD">
      <w:pPr>
        <w:rPr>
          <w:color w:val="000000"/>
          <w:szCs w:val="24"/>
        </w:rPr>
      </w:pPr>
      <w:r w:rsidRPr="00DE61D6">
        <w:rPr>
          <w:color w:val="000000"/>
          <w:szCs w:val="24"/>
        </w:rPr>
        <w:t xml:space="preserve">Noting that WRC-19 revised Resolution 750 but that the only modifications made to </w:t>
      </w:r>
      <w:r w:rsidRPr="00DE61D6">
        <w:rPr>
          <w:i/>
          <w:iCs/>
          <w:color w:val="000000"/>
          <w:szCs w:val="24"/>
        </w:rPr>
        <w:t>resolves</w:t>
      </w:r>
      <w:r w:rsidR="008869CC">
        <w:rPr>
          <w:color w:val="000000"/>
          <w:szCs w:val="24"/>
        </w:rPr>
        <w:t> </w:t>
      </w:r>
      <w:r w:rsidRPr="00DE61D6">
        <w:rPr>
          <w:color w:val="000000"/>
          <w:szCs w:val="24"/>
        </w:rPr>
        <w:t xml:space="preserve">1 and 2 were related to the numbering of the two Tables, the Board concluded that the interpretation provided above also applied to Resolution </w:t>
      </w:r>
      <w:r w:rsidRPr="00DE61D6">
        <w:rPr>
          <w:b/>
          <w:bCs/>
          <w:color w:val="000000"/>
          <w:szCs w:val="24"/>
        </w:rPr>
        <w:t>750 (Rev. WRC-19)</w:t>
      </w:r>
      <w:r w:rsidRPr="00DE61D6">
        <w:rPr>
          <w:color w:val="000000"/>
          <w:szCs w:val="24"/>
        </w:rPr>
        <w:t>.</w:t>
      </w:r>
    </w:p>
    <w:p w14:paraId="36E625ED" w14:textId="3240F6A5" w:rsidR="000A14AD" w:rsidRDefault="000A14AD" w:rsidP="000A14AD">
      <w:pPr>
        <w:rPr>
          <w:i/>
          <w:iCs/>
          <w:szCs w:val="24"/>
          <w:lang w:val="en-US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A7806" w14:textId="77777777" w:rsidR="00824378" w:rsidRDefault="00824378">
      <w:r>
        <w:separator/>
      </w:r>
    </w:p>
  </w:endnote>
  <w:endnote w:type="continuationSeparator" w:id="0">
    <w:p w14:paraId="3070176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411ED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0968A897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73B38F62" w:rsidR="000A14AD" w:rsidRDefault="000A14AD" w:rsidP="001221BA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77777777" w:rsidR="000A14AD" w:rsidRDefault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551C6788" w:rsidR="000A14AD" w:rsidRDefault="000A14AD" w:rsidP="006A4C0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 w:rsidR="001708F2">
            <w:rPr>
              <w:lang w:val="fr-CH"/>
            </w:rPr>
            <w:t>-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1708F2"/>
    <w:rsid w:val="003D6283"/>
    <w:rsid w:val="00545224"/>
    <w:rsid w:val="006A4C0E"/>
    <w:rsid w:val="00762ECE"/>
    <w:rsid w:val="007E3EEF"/>
    <w:rsid w:val="00824378"/>
    <w:rsid w:val="00844A76"/>
    <w:rsid w:val="008869CC"/>
    <w:rsid w:val="0089365D"/>
    <w:rsid w:val="00C91547"/>
    <w:rsid w:val="00CC1BC0"/>
    <w:rsid w:val="00D41107"/>
    <w:rsid w:val="00DB2259"/>
    <w:rsid w:val="00E052A7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25</TotalTime>
  <Pages>2</Pages>
  <Words>99</Words>
  <Characters>611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RES1 du RR</dc:subject>
  <dc:creator/>
  <cp:keywords/>
  <dc:description/>
  <cp:lastModifiedBy>Gachet, Christelle</cp:lastModifiedBy>
  <cp:revision>14</cp:revision>
  <cp:lastPrinted>2009-02-24T11:01:00Z</cp:lastPrinted>
  <dcterms:created xsi:type="dcterms:W3CDTF">2016-11-16T10:23:00Z</dcterms:created>
  <dcterms:modified xsi:type="dcterms:W3CDTF">2025-11-18T13:12:00Z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