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4D52B" w14:textId="597B425F" w:rsidR="000A14AD" w:rsidRPr="008D2125" w:rsidRDefault="000A14AD" w:rsidP="00D45056">
      <w:pPr>
        <w:pStyle w:val="Heading1"/>
        <w:spacing w:before="240"/>
        <w:ind w:left="0" w:firstLine="0"/>
        <w:jc w:val="center"/>
        <w:rPr>
          <w:b w:val="0"/>
          <w:szCs w:val="22"/>
          <w:lang w:val="en-US"/>
        </w:rPr>
      </w:pPr>
      <w:r w:rsidRPr="008D2125">
        <w:rPr>
          <w:szCs w:val="22"/>
          <w:lang w:val="en-US"/>
        </w:rPr>
        <w:t>Rules concerning</w:t>
      </w:r>
    </w:p>
    <w:p w14:paraId="11F2C903" w14:textId="43864048" w:rsidR="000A14AD" w:rsidRDefault="000A14AD" w:rsidP="000E7624">
      <w:pPr>
        <w:pStyle w:val="Heading2"/>
        <w:ind w:left="0" w:firstLine="0"/>
        <w:jc w:val="center"/>
        <w:rPr>
          <w:szCs w:val="22"/>
          <w:lang w:val="en-US"/>
        </w:rPr>
      </w:pPr>
      <w:r w:rsidRPr="008D2125">
        <w:rPr>
          <w:szCs w:val="22"/>
          <w:lang w:val="en-US"/>
        </w:rPr>
        <w:t>RESOLUTION  170 (</w:t>
      </w:r>
      <w:r w:rsidR="00262F08">
        <w:rPr>
          <w:szCs w:val="22"/>
          <w:lang w:val="en-US"/>
        </w:rPr>
        <w:t>Rev.</w:t>
      </w:r>
      <w:r w:rsidRPr="008D2125">
        <w:rPr>
          <w:szCs w:val="22"/>
          <w:lang w:val="en-US"/>
        </w:rPr>
        <w:t>WRC-</w:t>
      </w:r>
      <w:r w:rsidR="00262F08">
        <w:rPr>
          <w:szCs w:val="22"/>
          <w:lang w:val="en-US"/>
        </w:rPr>
        <w:t>23</w:t>
      </w:r>
      <w:r w:rsidRPr="008D2125">
        <w:rPr>
          <w:szCs w:val="22"/>
          <w:lang w:val="en-US"/>
        </w:rPr>
        <w:t>)</w:t>
      </w:r>
    </w:p>
    <w:p w14:paraId="1568B2FC" w14:textId="0D81AE26" w:rsidR="007451E1" w:rsidRDefault="005B7FC1" w:rsidP="007451E1">
      <w:pPr>
        <w:pStyle w:val="Restitle"/>
      </w:pPr>
      <w:r>
        <w:t>Additional measures for satellite networks in the fixed-satellite service in frequency bands subject to Appendix 30B for the enhancement of equitable access to those frequency bands</w:t>
      </w:r>
    </w:p>
    <w:p w14:paraId="10AB091F" w14:textId="4EE4D423" w:rsidR="004738B4" w:rsidRDefault="00CD38D5" w:rsidP="00D45056">
      <w:pPr>
        <w:pStyle w:val="AnnexTitle"/>
        <w:outlineLvl w:val="0"/>
      </w:pPr>
      <w:r>
        <w:t>Attachment 1</w:t>
      </w:r>
      <w:r w:rsidR="00BE3F81">
        <w:t xml:space="preserve"> to Resolution 170 (Rev.WRC-23)</w:t>
      </w:r>
    </w:p>
    <w:p w14:paraId="0660D331" w14:textId="38E2B964" w:rsidR="00AD216D" w:rsidRDefault="00AD216D" w:rsidP="00AD216D">
      <w:pPr>
        <w:pStyle w:val="Heading8"/>
        <w:rPr>
          <w:color w:val="000000"/>
        </w:rPr>
      </w:pPr>
      <w:r>
        <w:rPr>
          <w:color w:val="000000"/>
        </w:rPr>
        <w:t>§</w:t>
      </w:r>
      <w:r w:rsidR="006D5C46">
        <w:rPr>
          <w:color w:val="000000"/>
        </w:rPr>
        <w:t xml:space="preserve"> 3 c)</w:t>
      </w:r>
      <w:r w:rsidR="0094621B" w:rsidRPr="0094621B">
        <w:rPr>
          <w:color w:val="000000"/>
        </w:rPr>
        <w:t xml:space="preserve"> </w:t>
      </w:r>
      <w:r w:rsidR="0094621B">
        <w:rPr>
          <w:color w:val="000000"/>
        </w:rPr>
        <w:tab/>
      </w:r>
    </w:p>
    <w:p w14:paraId="01E8BFDE" w14:textId="7D5D1673" w:rsidR="0043124E" w:rsidRPr="0043124E" w:rsidRDefault="0043124E" w:rsidP="00D45056">
      <w:pPr>
        <w:rPr>
          <w:rFonts w:eastAsia="SimSun"/>
        </w:rPr>
      </w:pPr>
      <w:r w:rsidRPr="0043124E">
        <w:rPr>
          <w:rFonts w:eastAsia="SimSun"/>
        </w:rPr>
        <w:t xml:space="preserve">The Board noted that </w:t>
      </w:r>
      <w:r w:rsidRPr="0043124E">
        <w:rPr>
          <w:rFonts w:eastAsia="SimSun"/>
          <w:lang w:eastAsia="zh-CN"/>
        </w:rPr>
        <w:t xml:space="preserve">WRC-23 had </w:t>
      </w:r>
      <w:r w:rsidRPr="0043124E">
        <w:rPr>
          <w:rFonts w:eastAsia="SimSun"/>
        </w:rPr>
        <w:t xml:space="preserve">instructed the Bureau to align the </w:t>
      </w:r>
      <w:r w:rsidR="00D83127">
        <w:rPr>
          <w:rFonts w:eastAsia="SimSun"/>
        </w:rPr>
        <w:t>R</w:t>
      </w:r>
      <w:r w:rsidRPr="0043124E">
        <w:rPr>
          <w:rFonts w:eastAsia="SimSun"/>
        </w:rPr>
        <w:t xml:space="preserve">ules of </w:t>
      </w:r>
      <w:r w:rsidR="00D83127">
        <w:rPr>
          <w:rFonts w:eastAsia="SimSun"/>
        </w:rPr>
        <w:t>P</w:t>
      </w:r>
      <w:r w:rsidRPr="0043124E">
        <w:rPr>
          <w:rFonts w:eastAsia="SimSun"/>
        </w:rPr>
        <w:t xml:space="preserve">rocedure on Resolution </w:t>
      </w:r>
      <w:r w:rsidRPr="0043124E">
        <w:rPr>
          <w:rFonts w:eastAsia="SimSun"/>
          <w:b/>
          <w:bCs/>
        </w:rPr>
        <w:t>170 (Rev.WRC-23)</w:t>
      </w:r>
      <w:r w:rsidRPr="0043124E">
        <w:rPr>
          <w:rFonts w:eastAsia="SimSun"/>
        </w:rPr>
        <w:t xml:space="preserve"> with the decisions of the Conference related to the modifications of Appendices </w:t>
      </w:r>
      <w:r w:rsidRPr="0043124E">
        <w:rPr>
          <w:rFonts w:eastAsia="SimSun"/>
          <w:b/>
          <w:bCs/>
        </w:rPr>
        <w:t>30A</w:t>
      </w:r>
      <w:r w:rsidRPr="0043124E">
        <w:rPr>
          <w:rFonts w:eastAsia="SimSun"/>
        </w:rPr>
        <w:t xml:space="preserve"> and </w:t>
      </w:r>
      <w:r w:rsidRPr="0043124E">
        <w:rPr>
          <w:rFonts w:eastAsia="SimSun"/>
          <w:b/>
          <w:bCs/>
        </w:rPr>
        <w:t>30B</w:t>
      </w:r>
      <w:r w:rsidRPr="0043124E">
        <w:rPr>
          <w:rFonts w:eastAsia="SimSun"/>
        </w:rPr>
        <w:t xml:space="preserve"> (see item 15.1 of the minutes of the 13</w:t>
      </w:r>
      <w:r w:rsidRPr="0043124E">
        <w:rPr>
          <w:rFonts w:eastAsia="SimSun"/>
          <w:vertAlign w:val="superscript"/>
        </w:rPr>
        <w:t>th</w:t>
      </w:r>
      <w:r w:rsidRPr="0043124E">
        <w:rPr>
          <w:rFonts w:eastAsia="SimSun"/>
        </w:rPr>
        <w:t xml:space="preserve"> Plenary meeting in </w:t>
      </w:r>
      <w:hyperlink r:id="rId6" w:history="1">
        <w:r w:rsidRPr="0043124E">
          <w:rPr>
            <w:rFonts w:eastAsia="SimSun"/>
            <w:color w:val="0000FF" w:themeColor="hyperlink"/>
            <w:u w:val="single"/>
          </w:rPr>
          <w:t xml:space="preserve">Document </w:t>
        </w:r>
        <w:r w:rsidR="004E3D61">
          <w:rPr>
            <w:rFonts w:eastAsia="SimSun"/>
            <w:color w:val="0000FF" w:themeColor="hyperlink"/>
            <w:u w:val="single"/>
          </w:rPr>
          <w:t>C</w:t>
        </w:r>
        <w:r w:rsidR="00593F9E">
          <w:rPr>
            <w:rFonts w:eastAsia="SimSun"/>
            <w:color w:val="0000FF" w:themeColor="hyperlink"/>
            <w:u w:val="single"/>
          </w:rPr>
          <w:t>MR</w:t>
        </w:r>
        <w:r w:rsidRPr="0043124E">
          <w:rPr>
            <w:rFonts w:eastAsia="SimSun"/>
            <w:color w:val="0000FF" w:themeColor="hyperlink"/>
            <w:u w:val="single"/>
          </w:rPr>
          <w:t>23/528</w:t>
        </w:r>
      </w:hyperlink>
      <w:r w:rsidRPr="0043124E">
        <w:rPr>
          <w:rFonts w:eastAsia="SimSun"/>
        </w:rPr>
        <w:t>).</w:t>
      </w:r>
      <w:r w:rsidR="0094621B">
        <w:rPr>
          <w:rFonts w:eastAsia="SimSun"/>
        </w:rPr>
        <w:t xml:space="preserve">  </w:t>
      </w:r>
    </w:p>
    <w:p w14:paraId="591563F7" w14:textId="26918C42" w:rsidR="0043124E" w:rsidRDefault="0043124E" w:rsidP="00D45056">
      <w:pPr>
        <w:rPr>
          <w:rFonts w:eastAsia="SimSun"/>
        </w:rPr>
      </w:pPr>
      <w:r w:rsidRPr="0043124E">
        <w:rPr>
          <w:rFonts w:eastAsia="SimSun"/>
        </w:rPr>
        <w:t xml:space="preserve">Therefore, the Board decided that the </w:t>
      </w:r>
      <w:r w:rsidR="00D83127">
        <w:rPr>
          <w:rFonts w:eastAsia="SimSun"/>
        </w:rPr>
        <w:t>R</w:t>
      </w:r>
      <w:r w:rsidRPr="0043124E">
        <w:rPr>
          <w:rFonts w:eastAsia="SimSun"/>
        </w:rPr>
        <w:t xml:space="preserve">ules of </w:t>
      </w:r>
      <w:r w:rsidR="00D83127">
        <w:rPr>
          <w:rFonts w:eastAsia="SimSun"/>
        </w:rPr>
        <w:t>P</w:t>
      </w:r>
      <w:r w:rsidRPr="0043124E">
        <w:rPr>
          <w:rFonts w:eastAsia="SimSun"/>
        </w:rPr>
        <w:t xml:space="preserve">rocedure </w:t>
      </w:r>
      <w:bookmarkStart w:id="0" w:name="_Hlk190941514"/>
      <w:r w:rsidRPr="0043124E">
        <w:rPr>
          <w:rFonts w:eastAsia="SimSun"/>
        </w:rPr>
        <w:t xml:space="preserve">concerning § 6.39 of </w:t>
      </w:r>
      <w:bookmarkEnd w:id="0"/>
      <w:r w:rsidRPr="0043124E">
        <w:rPr>
          <w:rFonts w:eastAsia="SimSun"/>
        </w:rPr>
        <w:t xml:space="preserve">Appendix </w:t>
      </w:r>
      <w:r w:rsidRPr="0043124E">
        <w:rPr>
          <w:rFonts w:eastAsia="SimSun"/>
          <w:b/>
          <w:bCs/>
        </w:rPr>
        <w:t>30B</w:t>
      </w:r>
      <w:r w:rsidRPr="0043124E">
        <w:rPr>
          <w:rFonts w:eastAsia="SimSun"/>
        </w:rPr>
        <w:t xml:space="preserve"> of the Radio Regulations also applies in the case of a beam formed by combining all individual minimum ellipses for a group of named administrations, as described in § 3</w:t>
      </w:r>
      <w:r w:rsidR="00ED095C">
        <w:rPr>
          <w:rFonts w:eastAsia="SimSun"/>
        </w:rPr>
        <w:t xml:space="preserve"> </w:t>
      </w:r>
      <w:r w:rsidRPr="0043124E">
        <w:rPr>
          <w:rFonts w:eastAsia="SimSun"/>
        </w:rPr>
        <w:t xml:space="preserve">c) of Attachment 1 to Resolution </w:t>
      </w:r>
      <w:r w:rsidRPr="0043124E">
        <w:rPr>
          <w:rFonts w:eastAsia="SimSun"/>
          <w:b/>
          <w:bCs/>
        </w:rPr>
        <w:t>170 (Rev.WRC-23)</w:t>
      </w:r>
      <w:r w:rsidRPr="0043124E">
        <w:rPr>
          <w:rFonts w:eastAsia="SimSun"/>
        </w:rPr>
        <w:t>.</w:t>
      </w:r>
    </w:p>
    <w:p w14:paraId="6503250B" w14:textId="77777777" w:rsidR="007648C6" w:rsidRDefault="007648C6" w:rsidP="00154B57">
      <w:pPr>
        <w:rPr>
          <w:rFonts w:eastAsia="SimSun"/>
        </w:rPr>
      </w:pPr>
    </w:p>
    <w:p w14:paraId="2A162B44" w14:textId="4FE1396A" w:rsidR="000A14AD" w:rsidRPr="00917A9B" w:rsidRDefault="000A14AD" w:rsidP="000A14AD">
      <w:pPr>
        <w:rPr>
          <w:color w:val="000000"/>
        </w:rPr>
      </w:pPr>
      <w:r w:rsidRPr="008D2125">
        <w:rPr>
          <w:b/>
          <w:bCs/>
          <w:color w:val="000000"/>
        </w:rPr>
        <w:t>Note</w:t>
      </w:r>
      <w:r w:rsidRPr="008D2125">
        <w:rPr>
          <w:color w:val="000000"/>
        </w:rPr>
        <w:t xml:space="preserve">: WRC-19 took the decision related to Resolution </w:t>
      </w:r>
      <w:r w:rsidRPr="008D2125">
        <w:rPr>
          <w:b/>
          <w:bCs/>
          <w:color w:val="000000"/>
        </w:rPr>
        <w:t>170</w:t>
      </w:r>
      <w:r w:rsidRPr="008D2125">
        <w:rPr>
          <w:color w:val="000000"/>
        </w:rPr>
        <w:t>, during the 10</w:t>
      </w:r>
      <w:r w:rsidRPr="008D2125">
        <w:rPr>
          <w:color w:val="000000"/>
          <w:vertAlign w:val="superscript"/>
        </w:rPr>
        <w:t>th</w:t>
      </w:r>
      <w:r w:rsidRPr="008D2125">
        <w:rPr>
          <w:color w:val="000000"/>
        </w:rPr>
        <w:t xml:space="preserve"> Plenary, see items</w:t>
      </w:r>
      <w:r w:rsidR="00D45056">
        <w:rPr>
          <w:color w:val="000000"/>
        </w:rPr>
        <w:t> </w:t>
      </w:r>
      <w:r w:rsidRPr="008D2125">
        <w:rPr>
          <w:color w:val="000000"/>
        </w:rPr>
        <w:t>12.2 to 12.4 of Doc. CMR19/571, approval of Doc. CMR19/509, see also the Rules of Procedure on</w:t>
      </w:r>
      <w:r w:rsidRPr="00DE61D6">
        <w:rPr>
          <w:color w:val="000000"/>
        </w:rPr>
        <w:t xml:space="preserve"> Annexes 3 and 4 of Appendix </w:t>
      </w:r>
      <w:r w:rsidRPr="00DE61D6">
        <w:rPr>
          <w:b/>
          <w:bCs/>
          <w:color w:val="000000"/>
        </w:rPr>
        <w:t>30B</w:t>
      </w:r>
      <w:r w:rsidRPr="00917A9B">
        <w:rPr>
          <w:color w:val="000000"/>
        </w:rPr>
        <w:t>)</w:t>
      </w:r>
      <w:r w:rsidRPr="00DE61D6">
        <w:rPr>
          <w:color w:val="000000"/>
        </w:rPr>
        <w:t>, as follows</w:t>
      </w:r>
      <w:r w:rsidRPr="00917A9B">
        <w:rPr>
          <w:color w:val="000000"/>
        </w:rPr>
        <w:t xml:space="preserve">: </w:t>
      </w:r>
    </w:p>
    <w:p w14:paraId="2F86ABDE" w14:textId="77777777" w:rsidR="000A14AD" w:rsidRPr="00F17911" w:rsidRDefault="000A14AD" w:rsidP="000A14AD">
      <w:pPr>
        <w:pStyle w:val="Heading1"/>
        <w:spacing w:before="300"/>
        <w:ind w:left="0" w:firstLine="0"/>
        <w:jc w:val="center"/>
        <w:rPr>
          <w:b w:val="0"/>
          <w:i/>
          <w:iCs/>
          <w:szCs w:val="24"/>
          <w:lang w:val="en-US"/>
        </w:rPr>
      </w:pPr>
      <w:r w:rsidRPr="00F17911">
        <w:rPr>
          <w:i/>
          <w:iCs/>
          <w:szCs w:val="24"/>
          <w:lang w:val="en-US"/>
        </w:rPr>
        <w:t xml:space="preserve">“Instructions to the Radiocommunication Bureau in application of </w:t>
      </w:r>
      <w:r w:rsidRPr="00F17911">
        <w:rPr>
          <w:i/>
          <w:iCs/>
          <w:szCs w:val="24"/>
          <w:lang w:val="en-US"/>
        </w:rPr>
        <w:br/>
        <w:t>Resolution [A7(E)-AP30B] (WRC-19)</w:t>
      </w:r>
    </w:p>
    <w:p w14:paraId="5C7C2728" w14:textId="77777777" w:rsidR="000A14AD" w:rsidRPr="00F17911" w:rsidRDefault="000A14AD" w:rsidP="000A14AD">
      <w:pPr>
        <w:keepNext/>
        <w:keepLines/>
        <w:spacing w:before="360"/>
        <w:ind w:left="794" w:hanging="794"/>
        <w:outlineLvl w:val="0"/>
        <w:rPr>
          <w:b/>
          <w:i/>
          <w:iCs/>
          <w:szCs w:val="24"/>
          <w:lang w:val="en-US"/>
        </w:rPr>
      </w:pPr>
      <w:r w:rsidRPr="00F17911">
        <w:rPr>
          <w:b/>
          <w:i/>
          <w:iCs/>
          <w:szCs w:val="24"/>
          <w:lang w:val="en-US"/>
        </w:rPr>
        <w:t>1</w:t>
      </w:r>
      <w:r w:rsidRPr="00F17911">
        <w:rPr>
          <w:b/>
          <w:i/>
          <w:iCs/>
          <w:szCs w:val="24"/>
          <w:lang w:val="en-US"/>
        </w:rPr>
        <w:tab/>
        <w:t xml:space="preserve">Application of the § 2 of the attachment of Resolution [A7(E)-AP30B] (WRC-19) for modification under </w:t>
      </w:r>
      <w:r w:rsidRPr="00F17911">
        <w:rPr>
          <w:b/>
          <w:i/>
          <w:iCs/>
          <w:szCs w:val="24"/>
          <w:lang w:val="en-US" w:eastAsia="zh-CN"/>
        </w:rPr>
        <w:t>§ 6.1 of RR Appendix </w:t>
      </w:r>
      <w:r w:rsidRPr="00F17911">
        <w:rPr>
          <w:b/>
          <w:i/>
          <w:iCs/>
          <w:szCs w:val="24"/>
          <w:lang w:val="en-US"/>
        </w:rPr>
        <w:t xml:space="preserve">30B </w:t>
      </w:r>
      <w:r w:rsidRPr="00F17911">
        <w:rPr>
          <w:b/>
          <w:i/>
          <w:iCs/>
          <w:szCs w:val="24"/>
          <w:lang w:val="en-US" w:eastAsia="zh-CN"/>
        </w:rPr>
        <w:t>of a submission previously sent to the Bureau under § 6.1 of RR Appendix </w:t>
      </w:r>
      <w:r w:rsidRPr="00F17911">
        <w:rPr>
          <w:b/>
          <w:i/>
          <w:iCs/>
          <w:szCs w:val="24"/>
          <w:lang w:val="en-US"/>
        </w:rPr>
        <w:t>30B</w:t>
      </w:r>
    </w:p>
    <w:p w14:paraId="21F71CA0" w14:textId="0E4779BC" w:rsidR="000A14AD" w:rsidRPr="00F17911" w:rsidRDefault="000A14AD" w:rsidP="000A14AD">
      <w:pPr>
        <w:spacing w:before="160"/>
        <w:rPr>
          <w:i/>
          <w:iCs/>
          <w:szCs w:val="24"/>
          <w:lang w:val="en-US"/>
        </w:rPr>
      </w:pPr>
      <w:r w:rsidRPr="00F17911">
        <w:rPr>
          <w:i/>
          <w:iCs/>
          <w:szCs w:val="24"/>
          <w:lang w:val="en-US"/>
        </w:rPr>
        <w:t xml:space="preserve">When, under the application of § 2 of the attachment of Resolution </w:t>
      </w:r>
      <w:r w:rsidRPr="00F17911">
        <w:rPr>
          <w:b/>
          <w:bCs/>
          <w:i/>
          <w:iCs/>
          <w:szCs w:val="24"/>
          <w:lang w:val="en-US"/>
        </w:rPr>
        <w:t>[A7(E)-AP30B]</w:t>
      </w:r>
      <w:r w:rsidRPr="00F17911">
        <w:rPr>
          <w:b/>
          <w:i/>
          <w:iCs/>
          <w:szCs w:val="24"/>
          <w:lang w:val="en-US"/>
        </w:rPr>
        <w:t xml:space="preserve"> (WRC</w:t>
      </w:r>
      <w:r w:rsidRPr="00F17911">
        <w:rPr>
          <w:b/>
          <w:i/>
          <w:iCs/>
          <w:szCs w:val="24"/>
          <w:lang w:val="en-US"/>
        </w:rPr>
        <w:noBreakHyphen/>
        <w:t>19)</w:t>
      </w:r>
      <w:r w:rsidRPr="00F17911">
        <w:rPr>
          <w:i/>
          <w:iCs/>
          <w:szCs w:val="24"/>
          <w:lang w:val="en-US"/>
        </w:rPr>
        <w:t xml:space="preserve">, an administration intends to modify a submission previously sent to the Bureau under § 6.1 of RR Appendix </w:t>
      </w:r>
      <w:r w:rsidRPr="00F17911">
        <w:rPr>
          <w:b/>
          <w:i/>
          <w:iCs/>
          <w:szCs w:val="24"/>
          <w:lang w:val="en-US"/>
        </w:rPr>
        <w:t>30B</w:t>
      </w:r>
      <w:r w:rsidRPr="00F17911">
        <w:rPr>
          <w:i/>
          <w:iCs/>
          <w:szCs w:val="24"/>
          <w:lang w:val="en-US"/>
        </w:rPr>
        <w:t xml:space="preserve">, to resubmit such submission under § 6.1 of RR Appendix </w:t>
      </w:r>
      <w:r w:rsidRPr="00F17911">
        <w:rPr>
          <w:b/>
          <w:i/>
          <w:iCs/>
          <w:szCs w:val="24"/>
          <w:lang w:val="en-US"/>
        </w:rPr>
        <w:t>30B</w:t>
      </w:r>
      <w:r w:rsidRPr="00F17911">
        <w:rPr>
          <w:i/>
          <w:iCs/>
          <w:szCs w:val="24"/>
          <w:lang w:val="en-US"/>
        </w:rPr>
        <w:t xml:space="preserve"> applying the special procedure described in the Attachment of Resolution </w:t>
      </w:r>
      <w:r w:rsidRPr="00F17911">
        <w:rPr>
          <w:b/>
          <w:bCs/>
          <w:i/>
          <w:iCs/>
          <w:szCs w:val="24"/>
          <w:lang w:val="en-US"/>
        </w:rPr>
        <w:t>[A7(E)</w:t>
      </w:r>
      <w:r w:rsidRPr="00F17911">
        <w:rPr>
          <w:b/>
          <w:bCs/>
          <w:i/>
          <w:iCs/>
          <w:szCs w:val="24"/>
          <w:lang w:val="en-US"/>
        </w:rPr>
        <w:noBreakHyphen/>
        <w:t>AP30B]</w:t>
      </w:r>
      <w:r w:rsidRPr="00F17911">
        <w:rPr>
          <w:i/>
          <w:iCs/>
          <w:szCs w:val="24"/>
          <w:lang w:val="en-US"/>
        </w:rPr>
        <w:t xml:space="preserve"> </w:t>
      </w:r>
      <w:r w:rsidRPr="00F17911">
        <w:rPr>
          <w:b/>
          <w:i/>
          <w:iCs/>
          <w:szCs w:val="24"/>
          <w:lang w:val="en-US"/>
        </w:rPr>
        <w:t>(WRC-19)</w:t>
      </w:r>
      <w:r w:rsidRPr="00F17911">
        <w:rPr>
          <w:i/>
          <w:iCs/>
          <w:szCs w:val="24"/>
          <w:lang w:val="en-US"/>
        </w:rPr>
        <w:t>, the Bureau shall verify if the minimum ellipse submitted under this procedure is within the envelope of the initial submission under § 6.1 of RR Appendix </w:t>
      </w:r>
      <w:r w:rsidRPr="00F17911">
        <w:rPr>
          <w:b/>
          <w:i/>
          <w:iCs/>
          <w:szCs w:val="24"/>
          <w:lang w:val="en-US"/>
        </w:rPr>
        <w:t>30B</w:t>
      </w:r>
      <w:r w:rsidRPr="00F17911">
        <w:rPr>
          <w:i/>
          <w:iCs/>
          <w:szCs w:val="24"/>
          <w:lang w:val="en-US"/>
        </w:rPr>
        <w:t xml:space="preserve">. If this is the case, the Bureau shall keep the initial date of receipt of the initial submission under § 6.1 of RR Appendix </w:t>
      </w:r>
      <w:r w:rsidRPr="00F17911">
        <w:rPr>
          <w:b/>
          <w:i/>
          <w:iCs/>
          <w:szCs w:val="24"/>
          <w:lang w:val="en-US"/>
        </w:rPr>
        <w:t>30B</w:t>
      </w:r>
      <w:r w:rsidRPr="00F17911">
        <w:rPr>
          <w:i/>
          <w:iCs/>
          <w:szCs w:val="24"/>
          <w:lang w:val="en-US"/>
        </w:rPr>
        <w:t>, shall restart compatibility examination with existing filing and shall publish a new special section. Otherwise, the Bureau shall give a new date of reception which is the date of reception of request application of this procedure.</w:t>
      </w:r>
    </w:p>
    <w:p w14:paraId="0B7F8525" w14:textId="77777777" w:rsidR="00D45056" w:rsidRDefault="00D45056" w:rsidP="000A14AD">
      <w:pPr>
        <w:keepNext/>
        <w:keepLines/>
        <w:spacing w:before="360"/>
        <w:ind w:left="794" w:hanging="794"/>
        <w:outlineLvl w:val="0"/>
        <w:rPr>
          <w:b/>
          <w:i/>
          <w:iCs/>
          <w:szCs w:val="24"/>
          <w:lang w:val="en-US"/>
        </w:rPr>
      </w:pPr>
      <w:r>
        <w:rPr>
          <w:b/>
          <w:i/>
          <w:iCs/>
          <w:szCs w:val="24"/>
          <w:lang w:val="en-US"/>
        </w:rPr>
        <w:br w:type="page"/>
      </w:r>
    </w:p>
    <w:p w14:paraId="2011D99A" w14:textId="6D3B0018" w:rsidR="000A14AD" w:rsidRPr="00F17911" w:rsidRDefault="000A14AD" w:rsidP="000A14AD">
      <w:pPr>
        <w:keepNext/>
        <w:keepLines/>
        <w:spacing w:before="360"/>
        <w:ind w:left="794" w:hanging="794"/>
        <w:outlineLvl w:val="0"/>
        <w:rPr>
          <w:b/>
          <w:i/>
          <w:iCs/>
          <w:szCs w:val="24"/>
          <w:lang w:val="en-US"/>
        </w:rPr>
      </w:pPr>
      <w:r w:rsidRPr="00F17911">
        <w:rPr>
          <w:b/>
          <w:i/>
          <w:iCs/>
          <w:szCs w:val="24"/>
          <w:lang w:val="en-US"/>
        </w:rPr>
        <w:lastRenderedPageBreak/>
        <w:t>2</w:t>
      </w:r>
      <w:r w:rsidRPr="00F17911">
        <w:rPr>
          <w:b/>
          <w:i/>
          <w:iCs/>
          <w:szCs w:val="24"/>
          <w:lang w:val="en-US"/>
        </w:rPr>
        <w:tab/>
        <w:t xml:space="preserve">Application of the § 2 of the attachment of Resolution [A7(E)-AP30B] (WRC-19) for direct submission under </w:t>
      </w:r>
      <w:r w:rsidRPr="00F17911">
        <w:rPr>
          <w:b/>
          <w:i/>
          <w:iCs/>
          <w:szCs w:val="24"/>
          <w:lang w:val="en-US" w:eastAsia="zh-CN"/>
        </w:rPr>
        <w:t>§ 6.17 of RR Appendix </w:t>
      </w:r>
      <w:r w:rsidRPr="00F17911">
        <w:rPr>
          <w:b/>
          <w:i/>
          <w:iCs/>
          <w:szCs w:val="24"/>
          <w:lang w:val="en-US"/>
        </w:rPr>
        <w:t xml:space="preserve">30B </w:t>
      </w:r>
      <w:r w:rsidRPr="00F17911">
        <w:rPr>
          <w:b/>
          <w:i/>
          <w:iCs/>
          <w:szCs w:val="24"/>
          <w:lang w:val="en-US" w:eastAsia="zh-CN"/>
        </w:rPr>
        <w:t>of a submission previously sent to the Bureau under § 6.1 of RR Appendix </w:t>
      </w:r>
      <w:r w:rsidRPr="00F17911">
        <w:rPr>
          <w:b/>
          <w:i/>
          <w:iCs/>
          <w:szCs w:val="24"/>
          <w:lang w:val="en-US"/>
        </w:rPr>
        <w:t>30B</w:t>
      </w:r>
    </w:p>
    <w:p w14:paraId="67D5BA9D" w14:textId="77777777" w:rsidR="000A14AD" w:rsidRPr="00F17911" w:rsidRDefault="000A14AD" w:rsidP="000A14AD">
      <w:pPr>
        <w:spacing w:before="80"/>
        <w:ind w:left="794" w:hanging="794"/>
        <w:rPr>
          <w:i/>
          <w:iCs/>
          <w:szCs w:val="24"/>
          <w:lang w:val="en-US"/>
        </w:rPr>
      </w:pPr>
      <w:r w:rsidRPr="00F17911">
        <w:rPr>
          <w:i/>
          <w:iCs/>
          <w:szCs w:val="24"/>
          <w:lang w:val="en-US"/>
        </w:rPr>
        <w:t>a)</w:t>
      </w:r>
      <w:r w:rsidRPr="00F17911">
        <w:rPr>
          <w:i/>
          <w:iCs/>
          <w:szCs w:val="24"/>
          <w:lang w:val="en-US"/>
        </w:rPr>
        <w:tab/>
        <w:t xml:space="preserve">Submission of an ellipse under </w:t>
      </w:r>
      <w:r w:rsidRPr="00F17911">
        <w:rPr>
          <w:i/>
          <w:iCs/>
          <w:szCs w:val="24"/>
          <w:lang w:val="en-US" w:eastAsia="zh-CN"/>
        </w:rPr>
        <w:t>§ 6.17 of RR Appendix </w:t>
      </w:r>
      <w:r w:rsidRPr="00F17911">
        <w:rPr>
          <w:i/>
          <w:iCs/>
          <w:szCs w:val="24"/>
          <w:lang w:val="en-US"/>
        </w:rPr>
        <w:t>30B</w:t>
      </w:r>
    </w:p>
    <w:p w14:paraId="0D6518CB" w14:textId="77777777" w:rsidR="000A14AD" w:rsidRPr="00F17911" w:rsidRDefault="000A14AD" w:rsidP="000A14AD">
      <w:pPr>
        <w:spacing w:before="80"/>
        <w:ind w:left="794" w:hanging="794"/>
        <w:rPr>
          <w:i/>
          <w:iCs/>
          <w:szCs w:val="24"/>
          <w:lang w:val="en-US"/>
        </w:rPr>
      </w:pPr>
      <w:r w:rsidRPr="00F17911">
        <w:rPr>
          <w:i/>
          <w:iCs/>
          <w:szCs w:val="24"/>
          <w:lang w:val="en-US"/>
        </w:rPr>
        <w:tab/>
        <w:t xml:space="preserve">When, under the application of § 2 of the attachment of Resolution </w:t>
      </w:r>
      <w:r w:rsidRPr="00F17911">
        <w:rPr>
          <w:b/>
          <w:bCs/>
          <w:i/>
          <w:iCs/>
          <w:szCs w:val="24"/>
          <w:lang w:val="en-US"/>
        </w:rPr>
        <w:t>[A7(E)-AP30B]</w:t>
      </w:r>
      <w:r w:rsidRPr="00F17911">
        <w:rPr>
          <w:b/>
          <w:i/>
          <w:iCs/>
          <w:szCs w:val="24"/>
          <w:lang w:val="en-US"/>
        </w:rPr>
        <w:t xml:space="preserve"> (WRC-19)</w:t>
      </w:r>
      <w:r w:rsidRPr="00F17911">
        <w:rPr>
          <w:i/>
          <w:iCs/>
          <w:szCs w:val="24"/>
          <w:lang w:val="en-US"/>
        </w:rPr>
        <w:t>, an administration intends to directly submit under § 6.17 of RR Appendix </w:t>
      </w:r>
      <w:r w:rsidRPr="00F17911">
        <w:rPr>
          <w:b/>
          <w:i/>
          <w:iCs/>
          <w:szCs w:val="24"/>
          <w:lang w:val="en-US"/>
        </w:rPr>
        <w:t>30B</w:t>
      </w:r>
      <w:r w:rsidRPr="00F17911">
        <w:rPr>
          <w:i/>
          <w:iCs/>
          <w:szCs w:val="24"/>
          <w:lang w:val="en-US"/>
        </w:rPr>
        <w:t xml:space="preserve"> and apply the special procedure described in the Attachment of Resolution </w:t>
      </w:r>
      <w:r w:rsidRPr="00F17911">
        <w:rPr>
          <w:b/>
          <w:bCs/>
          <w:i/>
          <w:iCs/>
          <w:szCs w:val="24"/>
          <w:lang w:val="en-US"/>
        </w:rPr>
        <w:t xml:space="preserve">[A7(E)-AP30B] </w:t>
      </w:r>
      <w:r w:rsidRPr="00F17911">
        <w:rPr>
          <w:b/>
          <w:i/>
          <w:iCs/>
          <w:szCs w:val="24"/>
          <w:lang w:val="en-US"/>
        </w:rPr>
        <w:t>(WRC-19)</w:t>
      </w:r>
      <w:r w:rsidRPr="00F17911">
        <w:rPr>
          <w:i/>
          <w:iCs/>
          <w:szCs w:val="24"/>
          <w:lang w:val="en-US"/>
        </w:rPr>
        <w:t xml:space="preserve"> to a submission previously sent to the Bureau under § 6.1 of RR Appendix </w:t>
      </w:r>
      <w:r w:rsidRPr="00F17911">
        <w:rPr>
          <w:b/>
          <w:i/>
          <w:iCs/>
          <w:szCs w:val="24"/>
          <w:lang w:val="en-US"/>
        </w:rPr>
        <w:t>30B</w:t>
      </w:r>
      <w:r w:rsidRPr="00F17911">
        <w:rPr>
          <w:i/>
          <w:iCs/>
          <w:szCs w:val="24"/>
          <w:lang w:val="en-US"/>
        </w:rPr>
        <w:t>, the Bureau shall verify if the minimum ellipse submitted under this procedure is within the envelope of the initial submission under § 6.1 of RR Appendix </w:t>
      </w:r>
      <w:r w:rsidRPr="00F17911">
        <w:rPr>
          <w:b/>
          <w:i/>
          <w:iCs/>
          <w:szCs w:val="24"/>
          <w:lang w:val="en-US"/>
        </w:rPr>
        <w:t>30B</w:t>
      </w:r>
      <w:r w:rsidRPr="00F17911">
        <w:rPr>
          <w:i/>
          <w:iCs/>
          <w:szCs w:val="24"/>
          <w:lang w:val="en-US"/>
        </w:rPr>
        <w:t>. If this is the case, the Bureau shall keep the initial date of receipt of the initial submission under § 6.1 of RR Appendix </w:t>
      </w:r>
      <w:r w:rsidRPr="00F17911">
        <w:rPr>
          <w:b/>
          <w:i/>
          <w:iCs/>
          <w:szCs w:val="24"/>
          <w:lang w:val="en-US"/>
        </w:rPr>
        <w:t>30B</w:t>
      </w:r>
      <w:r w:rsidRPr="00F17911">
        <w:rPr>
          <w:i/>
          <w:iCs/>
          <w:szCs w:val="24"/>
          <w:lang w:val="en-US"/>
        </w:rPr>
        <w:t xml:space="preserve"> and shall perform analysis under § 6.17 of Appendix </w:t>
      </w:r>
      <w:r w:rsidRPr="00F17911">
        <w:rPr>
          <w:b/>
          <w:i/>
          <w:iCs/>
          <w:szCs w:val="24"/>
          <w:lang w:val="en-US"/>
        </w:rPr>
        <w:t>30B</w:t>
      </w:r>
      <w:r w:rsidRPr="00F17911">
        <w:rPr>
          <w:i/>
          <w:iCs/>
          <w:szCs w:val="24"/>
          <w:lang w:val="en-US"/>
        </w:rPr>
        <w:t xml:space="preserve"> based on this minimum ellipse. Otherwise, the Bureau shall return the notice to the administration.</w:t>
      </w:r>
    </w:p>
    <w:p w14:paraId="7A74CB9B" w14:textId="4D149024" w:rsidR="000A14AD" w:rsidRPr="00F17911" w:rsidRDefault="000A14AD" w:rsidP="00636EA8">
      <w:pPr>
        <w:spacing w:before="120"/>
        <w:ind w:left="794" w:hanging="794"/>
        <w:rPr>
          <w:i/>
          <w:iCs/>
          <w:szCs w:val="24"/>
          <w:lang w:val="en-US"/>
        </w:rPr>
      </w:pPr>
      <w:r w:rsidRPr="00F17911">
        <w:rPr>
          <w:i/>
          <w:iCs/>
          <w:szCs w:val="24"/>
          <w:lang w:val="en-US"/>
        </w:rPr>
        <w:t>b)</w:t>
      </w:r>
      <w:r w:rsidRPr="00F17911">
        <w:rPr>
          <w:i/>
          <w:iCs/>
          <w:szCs w:val="24"/>
          <w:lang w:val="en-US"/>
        </w:rPr>
        <w:tab/>
        <w:t>Submission of a shaped beam under § 6.17 of Appendix 30B</w:t>
      </w:r>
    </w:p>
    <w:p w14:paraId="6DB3EB6C" w14:textId="77777777" w:rsidR="000A14AD" w:rsidRPr="00F17911" w:rsidRDefault="000A14AD" w:rsidP="00636EA8">
      <w:pPr>
        <w:spacing w:before="120"/>
        <w:ind w:left="794" w:hanging="794"/>
        <w:rPr>
          <w:i/>
          <w:iCs/>
          <w:szCs w:val="24"/>
          <w:lang w:val="en-US"/>
        </w:rPr>
      </w:pPr>
      <w:r w:rsidRPr="00F17911">
        <w:rPr>
          <w:i/>
          <w:iCs/>
          <w:szCs w:val="24"/>
          <w:lang w:val="en-US"/>
        </w:rPr>
        <w:tab/>
        <w:t xml:space="preserve">When, under the application of § 2 of the attachment of Resolution </w:t>
      </w:r>
      <w:r w:rsidRPr="00F17911">
        <w:rPr>
          <w:b/>
          <w:bCs/>
          <w:i/>
          <w:iCs/>
          <w:szCs w:val="24"/>
          <w:lang w:val="en-US"/>
        </w:rPr>
        <w:t>[A7(E)-AP30B]</w:t>
      </w:r>
      <w:r w:rsidRPr="00F17911">
        <w:rPr>
          <w:i/>
          <w:iCs/>
          <w:szCs w:val="24"/>
          <w:lang w:val="en-US"/>
        </w:rPr>
        <w:t xml:space="preserve"> </w:t>
      </w:r>
      <w:r w:rsidRPr="00F17911">
        <w:rPr>
          <w:b/>
          <w:i/>
          <w:iCs/>
          <w:szCs w:val="24"/>
          <w:lang w:val="en-US"/>
        </w:rPr>
        <w:t>(WRC-19)</w:t>
      </w:r>
      <w:r w:rsidRPr="00F17911">
        <w:rPr>
          <w:i/>
          <w:iCs/>
          <w:szCs w:val="24"/>
          <w:lang w:val="en-US"/>
        </w:rPr>
        <w:t>, an administration intends to directly submit under § 6.17 of RR Appendix </w:t>
      </w:r>
      <w:r w:rsidRPr="00F17911">
        <w:rPr>
          <w:b/>
          <w:i/>
          <w:iCs/>
          <w:szCs w:val="24"/>
          <w:lang w:val="en-US"/>
        </w:rPr>
        <w:t>30B</w:t>
      </w:r>
      <w:r w:rsidRPr="00F17911">
        <w:rPr>
          <w:i/>
          <w:iCs/>
          <w:szCs w:val="24"/>
          <w:lang w:val="en-US"/>
        </w:rPr>
        <w:t xml:space="preserve"> and apply the special procedure described in the Attachment of Resolution </w:t>
      </w:r>
      <w:r w:rsidRPr="00F17911">
        <w:rPr>
          <w:b/>
          <w:bCs/>
          <w:i/>
          <w:iCs/>
          <w:szCs w:val="24"/>
          <w:lang w:val="en-US"/>
        </w:rPr>
        <w:t>[A7(E)-AP30B]</w:t>
      </w:r>
      <w:r w:rsidRPr="00F17911">
        <w:rPr>
          <w:b/>
          <w:i/>
          <w:iCs/>
          <w:szCs w:val="24"/>
          <w:lang w:val="en-US"/>
        </w:rPr>
        <w:t xml:space="preserve"> (WRC-19)</w:t>
      </w:r>
      <w:r w:rsidRPr="00F17911">
        <w:rPr>
          <w:i/>
          <w:iCs/>
          <w:szCs w:val="24"/>
          <w:lang w:val="en-US"/>
        </w:rPr>
        <w:t xml:space="preserve"> to a submission previously sent to the Bureau under § 6.1 of RR Appendix </w:t>
      </w:r>
      <w:r w:rsidRPr="00F17911">
        <w:rPr>
          <w:b/>
          <w:i/>
          <w:iCs/>
          <w:szCs w:val="24"/>
          <w:lang w:val="en-US"/>
        </w:rPr>
        <w:t>30B</w:t>
      </w:r>
      <w:r w:rsidRPr="00F17911">
        <w:rPr>
          <w:i/>
          <w:iCs/>
          <w:szCs w:val="24"/>
          <w:lang w:val="en-US"/>
        </w:rPr>
        <w:t>, the Bureau shall verify if the shaped beam submitted under this procedure is within the envelope of the minimum ellipse generated by the Bureau, considering associated test points, and within the envelope of the initial submission under § 6.1 of RR Appendix </w:t>
      </w:r>
      <w:r w:rsidRPr="00F17911">
        <w:rPr>
          <w:b/>
          <w:i/>
          <w:iCs/>
          <w:szCs w:val="24"/>
          <w:lang w:val="en-US"/>
        </w:rPr>
        <w:t>30B</w:t>
      </w:r>
      <w:r w:rsidRPr="00F17911">
        <w:rPr>
          <w:i/>
          <w:iCs/>
          <w:szCs w:val="24"/>
          <w:lang w:val="en-US"/>
        </w:rPr>
        <w:t>. If this is the case, the Bureau shall keep the initial date of receipt of the initial submission under § 6.1 of RR Appendix </w:t>
      </w:r>
      <w:r w:rsidRPr="00F17911">
        <w:rPr>
          <w:b/>
          <w:i/>
          <w:iCs/>
          <w:szCs w:val="24"/>
          <w:lang w:val="en-US"/>
        </w:rPr>
        <w:t>30B</w:t>
      </w:r>
      <w:r w:rsidRPr="00F17911">
        <w:rPr>
          <w:i/>
          <w:iCs/>
          <w:szCs w:val="24"/>
          <w:lang w:val="en-US"/>
        </w:rPr>
        <w:t xml:space="preserve"> and shall perform analysis under § 6.17 of RR Appendix </w:t>
      </w:r>
      <w:r w:rsidRPr="00F17911">
        <w:rPr>
          <w:b/>
          <w:i/>
          <w:iCs/>
          <w:szCs w:val="24"/>
          <w:lang w:val="en-US"/>
        </w:rPr>
        <w:t>30B</w:t>
      </w:r>
      <w:r w:rsidRPr="00F17911">
        <w:rPr>
          <w:i/>
          <w:iCs/>
          <w:szCs w:val="24"/>
          <w:lang w:val="en-US"/>
        </w:rPr>
        <w:t xml:space="preserve"> based on this minimum ellipse. Otherwise, the Bureau shall return the notice to the administration.</w:t>
      </w:r>
    </w:p>
    <w:p w14:paraId="2A5B80A7" w14:textId="77777777" w:rsidR="000A14AD" w:rsidRPr="00F17911" w:rsidRDefault="000A14AD" w:rsidP="00636EA8">
      <w:pPr>
        <w:keepNext/>
        <w:keepLines/>
        <w:spacing w:before="240"/>
        <w:ind w:left="794" w:hanging="794"/>
        <w:outlineLvl w:val="0"/>
        <w:rPr>
          <w:b/>
          <w:i/>
          <w:iCs/>
          <w:szCs w:val="24"/>
          <w:lang w:val="en-US"/>
        </w:rPr>
      </w:pPr>
      <w:r w:rsidRPr="00F17911">
        <w:rPr>
          <w:b/>
          <w:i/>
          <w:iCs/>
          <w:szCs w:val="24"/>
          <w:lang w:val="en-US"/>
        </w:rPr>
        <w:t>3</w:t>
      </w:r>
      <w:r w:rsidRPr="00F17911">
        <w:rPr>
          <w:b/>
          <w:i/>
          <w:iCs/>
          <w:szCs w:val="24"/>
          <w:lang w:val="en-US"/>
        </w:rPr>
        <w:tab/>
        <w:t>Beam to be created in cases of submissions of an additional system by an administration acting on behalf of a group of named administrations</w:t>
      </w:r>
    </w:p>
    <w:p w14:paraId="1363483C" w14:textId="77777777" w:rsidR="000A14AD" w:rsidRPr="00F17911" w:rsidRDefault="000A14AD" w:rsidP="00636EA8">
      <w:pPr>
        <w:spacing w:before="120"/>
        <w:rPr>
          <w:i/>
          <w:iCs/>
          <w:szCs w:val="24"/>
          <w:lang w:val="en-US"/>
        </w:rPr>
      </w:pPr>
      <w:r w:rsidRPr="00F17911">
        <w:rPr>
          <w:i/>
          <w:iCs/>
          <w:szCs w:val="24"/>
          <w:lang w:val="en-US"/>
        </w:rPr>
        <w:t>For a submission of an additional system by an administration acting on behalf of a group of named administrations, the beam of the submission is formed by combining all individual minimum ellipses associated with each of the administrations of the group:</w:t>
      </w:r>
    </w:p>
    <w:p w14:paraId="62D6D6CC" w14:textId="77777777" w:rsidR="000A14AD" w:rsidRPr="00F17911" w:rsidRDefault="000A14AD" w:rsidP="000A14AD">
      <w:pPr>
        <w:spacing w:before="80"/>
        <w:ind w:left="794" w:hanging="794"/>
        <w:rPr>
          <w:i/>
          <w:iCs/>
          <w:szCs w:val="24"/>
          <w:lang w:val="en-US"/>
        </w:rPr>
      </w:pPr>
      <w:r w:rsidRPr="00F17911">
        <w:rPr>
          <w:i/>
          <w:iCs/>
          <w:szCs w:val="24"/>
          <w:lang w:val="en-US"/>
        </w:rPr>
        <w:t>–</w:t>
      </w:r>
      <w:r w:rsidRPr="00F17911">
        <w:rPr>
          <w:i/>
          <w:iCs/>
          <w:szCs w:val="24"/>
          <w:lang w:val="en-US"/>
        </w:rPr>
        <w:tab/>
        <w:t>If all individual minimum ellipses overlap with each other, the beam contains only one coverage area formed by the contours stemming from the combination of all individual minimum ellipses.</w:t>
      </w:r>
    </w:p>
    <w:p w14:paraId="66FB485E" w14:textId="77777777" w:rsidR="000A14AD" w:rsidRPr="00F17911" w:rsidRDefault="000A14AD" w:rsidP="000A14AD">
      <w:pPr>
        <w:spacing w:before="80"/>
        <w:ind w:left="794" w:hanging="794"/>
        <w:rPr>
          <w:i/>
          <w:iCs/>
          <w:szCs w:val="24"/>
          <w:lang w:val="en-US"/>
        </w:rPr>
      </w:pPr>
      <w:r w:rsidRPr="00F17911">
        <w:rPr>
          <w:i/>
          <w:iCs/>
          <w:szCs w:val="24"/>
          <w:lang w:val="en-US"/>
        </w:rPr>
        <w:t>–</w:t>
      </w:r>
      <w:r w:rsidRPr="00F17911">
        <w:rPr>
          <w:i/>
          <w:iCs/>
          <w:szCs w:val="24"/>
          <w:lang w:val="en-US"/>
        </w:rPr>
        <w:tab/>
        <w:t>If not all individual minimum ellipses overlap with each other, the beam consists of multiple spots stemming from the non-overlapping ellipses and each spot is formed by the contours stemming from the combination of individual minimum ellipses that overlap with each other.</w:t>
      </w:r>
    </w:p>
    <w:p w14:paraId="613B4C91" w14:textId="77777777" w:rsidR="00D45056" w:rsidRDefault="00D45056" w:rsidP="00636EA8">
      <w:pPr>
        <w:keepNext/>
        <w:keepLines/>
        <w:spacing w:before="240" w:line="320" w:lineRule="exact"/>
        <w:ind w:left="794" w:hanging="794"/>
        <w:outlineLvl w:val="0"/>
        <w:rPr>
          <w:b/>
          <w:i/>
          <w:iCs/>
          <w:szCs w:val="24"/>
          <w:lang w:val="en-US"/>
        </w:rPr>
      </w:pPr>
      <w:r>
        <w:rPr>
          <w:b/>
          <w:i/>
          <w:iCs/>
          <w:szCs w:val="24"/>
          <w:lang w:val="en-US"/>
        </w:rPr>
        <w:br w:type="page"/>
      </w:r>
    </w:p>
    <w:p w14:paraId="51142C71" w14:textId="0C6386E9" w:rsidR="000A14AD" w:rsidRPr="00F17911" w:rsidRDefault="000A14AD" w:rsidP="00636EA8">
      <w:pPr>
        <w:keepNext/>
        <w:keepLines/>
        <w:spacing w:before="240" w:line="320" w:lineRule="exact"/>
        <w:ind w:left="794" w:hanging="794"/>
        <w:outlineLvl w:val="0"/>
        <w:rPr>
          <w:b/>
          <w:i/>
          <w:iCs/>
          <w:szCs w:val="24"/>
          <w:lang w:val="en-US"/>
        </w:rPr>
      </w:pPr>
      <w:r w:rsidRPr="00F17911">
        <w:rPr>
          <w:b/>
          <w:i/>
          <w:iCs/>
          <w:szCs w:val="24"/>
          <w:lang w:val="en-US"/>
        </w:rPr>
        <w:lastRenderedPageBreak/>
        <w:t>4</w:t>
      </w:r>
      <w:r w:rsidRPr="00F17911">
        <w:rPr>
          <w:b/>
          <w:i/>
          <w:iCs/>
          <w:szCs w:val="24"/>
          <w:lang w:val="en-US"/>
        </w:rPr>
        <w:tab/>
        <w:t>Application of the § 12 of the attachment of Resolution [A7(E)-AP30B] (WRC-19) when there is a lack of collaboration of the notifying administration of the existing network</w:t>
      </w:r>
    </w:p>
    <w:p w14:paraId="0DF9D348" w14:textId="20502F98" w:rsidR="000A14AD" w:rsidRPr="00917A9B" w:rsidRDefault="000A14AD" w:rsidP="00636EA8">
      <w:pPr>
        <w:spacing w:before="120"/>
        <w:rPr>
          <w:rFonts w:ascii="Calibri" w:hAnsi="Calibri" w:cs="Calibri"/>
          <w:sz w:val="22"/>
          <w:szCs w:val="22"/>
          <w:lang w:val="en-US"/>
        </w:rPr>
      </w:pPr>
      <w:r w:rsidRPr="00F17911">
        <w:rPr>
          <w:i/>
          <w:iCs/>
          <w:szCs w:val="24"/>
          <w:lang w:val="en-US"/>
        </w:rPr>
        <w:t xml:space="preserve">When, under the application of § 12 of the attachment of Resolution </w:t>
      </w:r>
      <w:r w:rsidRPr="00F17911">
        <w:rPr>
          <w:b/>
          <w:bCs/>
          <w:i/>
          <w:iCs/>
          <w:szCs w:val="24"/>
          <w:lang w:val="en-US"/>
        </w:rPr>
        <w:t xml:space="preserve">[A7(E)-AP30B] </w:t>
      </w:r>
      <w:r w:rsidR="00F17911">
        <w:rPr>
          <w:b/>
          <w:bCs/>
          <w:i/>
          <w:iCs/>
          <w:szCs w:val="24"/>
          <w:lang w:val="en-US"/>
        </w:rPr>
        <w:br/>
      </w:r>
      <w:r w:rsidRPr="00F17911">
        <w:rPr>
          <w:b/>
          <w:bCs/>
          <w:i/>
          <w:iCs/>
          <w:szCs w:val="24"/>
          <w:lang w:val="en-US"/>
        </w:rPr>
        <w:t>(WRC-19)</w:t>
      </w:r>
      <w:r w:rsidRPr="00F17911">
        <w:rPr>
          <w:i/>
          <w:iCs/>
          <w:szCs w:val="24"/>
          <w:lang w:val="en-US"/>
        </w:rPr>
        <w:t>, the Bureau does not receive confirmation from the notifying administration of the incoming network that the collaboration between the two administrations has successfully started, the notifying administration may seek assistance of the Bureau. The Bureau shall immediately send a telefax to the notifying administration of the existing network requesting it to provide within 30 days the conditions for the operation to verify harmful interference and proposed date of the implementation of those conditions within the next 4 months for the application of § 12 of Resolution [</w:t>
      </w:r>
      <w:r w:rsidRPr="00F17911">
        <w:rPr>
          <w:b/>
          <w:i/>
          <w:iCs/>
          <w:szCs w:val="24"/>
          <w:lang w:val="en-US"/>
        </w:rPr>
        <w:t>A7(E)-AP30B]</w:t>
      </w:r>
      <w:r w:rsidRPr="00F17911">
        <w:rPr>
          <w:i/>
          <w:iCs/>
          <w:szCs w:val="24"/>
          <w:lang w:val="en-US"/>
        </w:rPr>
        <w:t>. In the absence of such information received by the Bureau, the Bureau shall immediately send a reminder providing an additional 15-day period for the response. In the absence of such acknowledgment within 15 days, it shall be deemed that the notifying administration of the existing network which has failed to start collaboration has undertaken that no complaint will be made in respect of any harmful interference affecting its own assignments which may be caused by the assignment of the notifying administration of the incoming network for which coordination was requested.</w:t>
      </w:r>
      <w:r w:rsidRPr="00F17911">
        <w:rPr>
          <w:rFonts w:ascii="Calibri" w:hAnsi="Calibri" w:cs="Calibri"/>
          <w:i/>
          <w:iCs/>
          <w:sz w:val="22"/>
          <w:szCs w:val="22"/>
          <w:lang w:val="en-US"/>
        </w:rPr>
        <w:t>”</w:t>
      </w:r>
      <w:r w:rsidRPr="00700163">
        <w:rPr>
          <w:rFonts w:ascii="Calibri" w:hAnsi="Calibri" w:cs="Calibri"/>
          <w:sz w:val="22"/>
          <w:szCs w:val="22"/>
          <w:lang w:val="en-US"/>
        </w:rPr>
        <w:t>*</w:t>
      </w:r>
    </w:p>
    <w:p w14:paraId="442B17AB" w14:textId="3C59561D" w:rsidR="000A14AD" w:rsidRPr="00DE61D6" w:rsidRDefault="000A14AD" w:rsidP="00636EA8">
      <w:pPr>
        <w:overflowPunct/>
        <w:autoSpaceDE/>
        <w:autoSpaceDN/>
        <w:adjustRightInd/>
        <w:spacing w:before="120"/>
        <w:textAlignment w:val="auto"/>
        <w:rPr>
          <w:rFonts w:ascii="Calibri" w:hAnsi="Calibri" w:cs="Calibri"/>
          <w:b/>
          <w:bCs/>
          <w:sz w:val="22"/>
          <w:szCs w:val="22"/>
          <w:lang w:val="en-US"/>
        </w:rPr>
      </w:pPr>
      <w:r>
        <w:rPr>
          <w:i/>
          <w:iCs/>
          <w:sz w:val="22"/>
          <w:szCs w:val="22"/>
          <w:lang w:val="en-US"/>
        </w:rPr>
        <w:t>*</w:t>
      </w:r>
      <w:r w:rsidRPr="00DE61D6">
        <w:rPr>
          <w:i/>
          <w:iCs/>
          <w:sz w:val="22"/>
          <w:szCs w:val="22"/>
          <w:lang w:val="en-US"/>
        </w:rPr>
        <w:t xml:space="preserve">Note by the Secretariat: </w:t>
      </w:r>
      <w:r w:rsidRPr="00DE61D6">
        <w:rPr>
          <w:color w:val="000000"/>
          <w:sz w:val="22"/>
          <w:szCs w:val="22"/>
        </w:rPr>
        <w:t xml:space="preserve">The definitive number of Resolution </w:t>
      </w:r>
      <w:r w:rsidRPr="00DE61D6">
        <w:rPr>
          <w:b/>
          <w:bCs/>
          <w:sz w:val="22"/>
          <w:szCs w:val="22"/>
          <w:lang w:val="en-US"/>
        </w:rPr>
        <w:t>[A7(E)-AP30B] (WRC-19)</w:t>
      </w:r>
      <w:r w:rsidRPr="00DE61D6">
        <w:rPr>
          <w:sz w:val="22"/>
          <w:szCs w:val="22"/>
          <w:lang w:val="en-US"/>
        </w:rPr>
        <w:t xml:space="preserve"> is Resolution </w:t>
      </w:r>
      <w:r w:rsidRPr="00DE61D6">
        <w:rPr>
          <w:b/>
          <w:bCs/>
          <w:sz w:val="22"/>
          <w:szCs w:val="22"/>
          <w:lang w:val="en-US"/>
        </w:rPr>
        <w:t>170 (</w:t>
      </w:r>
      <w:r w:rsidR="00F11493">
        <w:rPr>
          <w:b/>
          <w:bCs/>
          <w:sz w:val="22"/>
          <w:szCs w:val="22"/>
          <w:lang w:val="en-US"/>
        </w:rPr>
        <w:t>Rev.</w:t>
      </w:r>
      <w:r w:rsidRPr="00DE61D6">
        <w:rPr>
          <w:b/>
          <w:bCs/>
          <w:sz w:val="22"/>
          <w:szCs w:val="22"/>
          <w:lang w:val="en-US"/>
        </w:rPr>
        <w:t>WRC-</w:t>
      </w:r>
      <w:r w:rsidR="0049500D">
        <w:rPr>
          <w:b/>
          <w:bCs/>
          <w:sz w:val="22"/>
          <w:szCs w:val="22"/>
          <w:lang w:val="en-US"/>
        </w:rPr>
        <w:t>23</w:t>
      </w:r>
      <w:r w:rsidRPr="00DE61D6">
        <w:rPr>
          <w:b/>
          <w:bCs/>
          <w:sz w:val="22"/>
          <w:szCs w:val="22"/>
          <w:lang w:val="en-US"/>
        </w:rPr>
        <w:t>)</w:t>
      </w:r>
      <w:r w:rsidRPr="00DE61D6">
        <w:rPr>
          <w:sz w:val="22"/>
          <w:szCs w:val="22"/>
          <w:lang w:val="en-US"/>
        </w:rPr>
        <w:t>.</w:t>
      </w:r>
    </w:p>
    <w:p w14:paraId="3370F54D" w14:textId="585010DE" w:rsidR="000E7624" w:rsidRDefault="000E7624" w:rsidP="00D45056">
      <w:pPr>
        <w:rPr>
          <w:lang w:val="en-US"/>
        </w:rPr>
      </w:pPr>
    </w:p>
    <w:p w14:paraId="705DAF8E" w14:textId="77777777" w:rsidR="00D45056" w:rsidRDefault="00D45056" w:rsidP="00D45056">
      <w:pPr>
        <w:rPr>
          <w:lang w:val="en-US"/>
        </w:rPr>
      </w:pPr>
    </w:p>
    <w:p w14:paraId="61F081A4" w14:textId="77777777" w:rsidR="00D45056" w:rsidRPr="000E7624" w:rsidRDefault="00D45056" w:rsidP="00D45056">
      <w:pPr>
        <w:rPr>
          <w:lang w:val="en-US"/>
        </w:rPr>
      </w:pPr>
    </w:p>
    <w:p w14:paraId="01D1B84D" w14:textId="0CD730B2" w:rsidR="00E052A7" w:rsidRDefault="00E052A7" w:rsidP="00D55F11">
      <w:pPr>
        <w:spacing w:before="120"/>
        <w:jc w:val="center"/>
        <w:rPr>
          <w:color w:val="000000"/>
        </w:rPr>
      </w:pPr>
      <w:r>
        <w:rPr>
          <w:color w:val="000000"/>
        </w:rPr>
        <w:t>____________________</w:t>
      </w:r>
    </w:p>
    <w:p w14:paraId="3A4918CB" w14:textId="77777777" w:rsidR="00D45056" w:rsidRDefault="00D45056" w:rsidP="00D45056"/>
    <w:p w14:paraId="077A5D93" w14:textId="77777777" w:rsidR="00D45056" w:rsidRDefault="00D45056" w:rsidP="00D45056"/>
    <w:p w14:paraId="36F9025A" w14:textId="77777777" w:rsidR="00D45056" w:rsidRDefault="00D45056" w:rsidP="00D45056"/>
    <w:p w14:paraId="5828C3D3" w14:textId="77777777" w:rsidR="00D45056" w:rsidRDefault="00D45056" w:rsidP="00D45056"/>
    <w:p w14:paraId="607FACE9" w14:textId="77777777" w:rsidR="00D45056" w:rsidRDefault="00D45056" w:rsidP="00D45056"/>
    <w:p w14:paraId="6EDC8EEC" w14:textId="77777777" w:rsidR="00D45056" w:rsidRDefault="00D45056" w:rsidP="00D45056"/>
    <w:p w14:paraId="771A0367" w14:textId="77777777" w:rsidR="00D45056" w:rsidRDefault="00D45056" w:rsidP="00D45056"/>
    <w:p w14:paraId="2126387B" w14:textId="77777777" w:rsidR="00D45056" w:rsidRDefault="00D45056" w:rsidP="00D45056"/>
    <w:p w14:paraId="1BCDDCCD" w14:textId="77777777" w:rsidR="00D45056" w:rsidRDefault="00D45056" w:rsidP="00D45056"/>
    <w:p w14:paraId="612028DA" w14:textId="77777777" w:rsidR="00D45056" w:rsidRDefault="00D45056" w:rsidP="00D45056"/>
    <w:p w14:paraId="15B7F173" w14:textId="77777777" w:rsidR="00D45056" w:rsidRDefault="00D45056" w:rsidP="00D45056"/>
    <w:p w14:paraId="7F1401F4" w14:textId="77777777" w:rsidR="00D45056" w:rsidRDefault="00D45056" w:rsidP="00D45056"/>
    <w:p w14:paraId="22F49E26" w14:textId="77777777" w:rsidR="00D45056" w:rsidRPr="00D55F11" w:rsidRDefault="00D45056" w:rsidP="00D45056"/>
    <w:p w14:paraId="65980689" w14:textId="77777777" w:rsidR="00E052A7" w:rsidRDefault="00E052A7" w:rsidP="0089365D">
      <w:pPr>
        <w:rPr>
          <w:rtl/>
          <w:lang w:val="en-US"/>
        </w:rPr>
        <w:sectPr w:rsidR="00E052A7">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143FA831" w14:textId="77777777" w:rsidR="00E052A7" w:rsidRDefault="00E052A7" w:rsidP="0089365D">
      <w:pPr>
        <w:rPr>
          <w:lang w:val="en-US"/>
        </w:rPr>
      </w:pPr>
    </w:p>
    <w:sectPr w:rsidR="00E052A7" w:rsidSect="0089365D">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AD163" w14:textId="77777777" w:rsidR="00FE3B07" w:rsidRDefault="00FE3B07">
      <w:r>
        <w:separator/>
      </w:r>
    </w:p>
  </w:endnote>
  <w:endnote w:type="continuationSeparator" w:id="0">
    <w:p w14:paraId="4E1B9ED6" w14:textId="77777777" w:rsidR="00FE3B07" w:rsidRDefault="00FE3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CC703" w14:textId="77777777" w:rsidR="00FE3B07" w:rsidRDefault="00FE3B07">
      <w:r>
        <w:rPr>
          <w:b/>
        </w:rPr>
        <w:t>_______________</w:t>
      </w:r>
    </w:p>
  </w:footnote>
  <w:footnote w:type="continuationSeparator" w:id="0">
    <w:p w14:paraId="43504CBB" w14:textId="77777777" w:rsidR="00FE3B07" w:rsidRDefault="00FE3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A14AD" w14:paraId="6C98E896" w14:textId="77777777" w:rsidTr="000A14AD">
      <w:trPr>
        <w:cantSplit/>
      </w:trPr>
      <w:tc>
        <w:tcPr>
          <w:tcW w:w="1701" w:type="dxa"/>
          <w:tcBorders>
            <w:top w:val="single" w:sz="6" w:space="0" w:color="auto"/>
            <w:left w:val="single" w:sz="6" w:space="0" w:color="auto"/>
            <w:bottom w:val="single" w:sz="6" w:space="0" w:color="auto"/>
            <w:right w:val="single" w:sz="6" w:space="0" w:color="auto"/>
          </w:tcBorders>
        </w:tcPr>
        <w:p w14:paraId="31C116FB" w14:textId="77777777" w:rsidR="000A14AD" w:rsidRDefault="000A14AD" w:rsidP="000A14AD">
          <w:pPr>
            <w:pStyle w:val="HeaderRegProc"/>
          </w:pPr>
          <w:proofErr w:type="spellStart"/>
          <w:r>
            <w:t>Part</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579B64B0" w14:textId="42944E73" w:rsidR="000A14AD" w:rsidRDefault="000A14AD" w:rsidP="000A14AD">
          <w:pPr>
            <w:pStyle w:val="HeaderRegProc"/>
            <w:rPr>
              <w:lang w:val="fr-FR"/>
            </w:rPr>
          </w:pPr>
          <w:r>
            <w:t>RES</w:t>
          </w:r>
          <w:r w:rsidR="003E1D7F">
            <w:t>170</w:t>
          </w:r>
        </w:p>
      </w:tc>
      <w:tc>
        <w:tcPr>
          <w:tcW w:w="1701" w:type="dxa"/>
          <w:tcBorders>
            <w:top w:val="single" w:sz="6" w:space="0" w:color="auto"/>
            <w:left w:val="single" w:sz="6" w:space="0" w:color="auto"/>
            <w:bottom w:val="single" w:sz="6" w:space="0" w:color="auto"/>
            <w:right w:val="single" w:sz="6" w:space="0" w:color="auto"/>
          </w:tcBorders>
        </w:tcPr>
        <w:p w14:paraId="7F72950B" w14:textId="77777777" w:rsidR="000A14AD" w:rsidRDefault="000A14AD" w:rsidP="000A14A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9CCB06B" w14:textId="23B438E0" w:rsidR="000A14AD" w:rsidRDefault="000A14AD" w:rsidP="000A14AD">
          <w:pPr>
            <w:pStyle w:val="HeaderRegProc"/>
            <w:rPr>
              <w:lang w:val="fr-CH"/>
            </w:rPr>
          </w:pPr>
          <w:proofErr w:type="spellStart"/>
          <w:r>
            <w:rPr>
              <w:lang w:val="fr-CH"/>
            </w:rPr>
            <w:t>rev</w:t>
          </w:r>
          <w:proofErr w:type="spellEnd"/>
          <w:r>
            <w:rPr>
              <w:lang w:val="fr-CH"/>
            </w:rPr>
            <w:t>.</w:t>
          </w:r>
          <w:r w:rsidR="000E7624">
            <w:rPr>
              <w:lang w:val="fr-CH"/>
            </w:rPr>
            <w:t xml:space="preserve"> </w:t>
          </w:r>
          <w:r w:rsidR="0049500D">
            <w:rPr>
              <w:lang w:val="fr-CH"/>
            </w:rPr>
            <w:t>-</w:t>
          </w:r>
        </w:p>
      </w:tc>
    </w:tr>
  </w:tbl>
  <w:p w14:paraId="430F01B3" w14:textId="77777777" w:rsidR="000A14AD" w:rsidRDefault="000A14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A14AD" w14:paraId="43B5D11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DF2A2E8" w14:textId="73B38F62" w:rsidR="000A14AD" w:rsidRDefault="000A14AD" w:rsidP="001221BA">
          <w:pPr>
            <w:pStyle w:val="HeaderRegProc"/>
          </w:pPr>
          <w:proofErr w:type="spellStart"/>
          <w:r>
            <w:t>Part</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406085C2" w14:textId="3E1DFB92" w:rsidR="000A14AD" w:rsidRDefault="000A14AD" w:rsidP="001221BA">
          <w:pPr>
            <w:pStyle w:val="HeaderRegProc"/>
            <w:rPr>
              <w:lang w:val="fr-FR"/>
            </w:rPr>
          </w:pPr>
          <w:r>
            <w:t>RES</w:t>
          </w:r>
          <w:r w:rsidR="003E1D7F">
            <w:t>170</w:t>
          </w:r>
        </w:p>
      </w:tc>
      <w:tc>
        <w:tcPr>
          <w:tcW w:w="1701" w:type="dxa"/>
          <w:tcBorders>
            <w:top w:val="single" w:sz="6" w:space="0" w:color="auto"/>
            <w:left w:val="single" w:sz="6" w:space="0" w:color="auto"/>
            <w:bottom w:val="single" w:sz="6" w:space="0" w:color="auto"/>
            <w:right w:val="single" w:sz="6" w:space="0" w:color="auto"/>
          </w:tcBorders>
        </w:tcPr>
        <w:p w14:paraId="51F83765" w14:textId="77777777" w:rsidR="000A14AD" w:rsidRDefault="000A14A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720851" w14:textId="6E574DD3" w:rsidR="000A14AD" w:rsidRDefault="000A14AD" w:rsidP="006A4C0E">
          <w:pPr>
            <w:pStyle w:val="HeaderRegProc"/>
            <w:rPr>
              <w:lang w:val="fr-CH"/>
            </w:rPr>
          </w:pPr>
          <w:proofErr w:type="spellStart"/>
          <w:r>
            <w:rPr>
              <w:lang w:val="fr-CH"/>
            </w:rPr>
            <w:t>rev</w:t>
          </w:r>
          <w:proofErr w:type="spellEnd"/>
          <w:r>
            <w:rPr>
              <w:lang w:val="fr-CH"/>
            </w:rPr>
            <w:t>.</w:t>
          </w:r>
          <w:r w:rsidR="000E7624">
            <w:rPr>
              <w:lang w:val="fr-CH"/>
            </w:rPr>
            <w:t xml:space="preserve"> </w:t>
          </w:r>
          <w:r w:rsidR="0049500D">
            <w:rPr>
              <w:lang w:val="fr-CH"/>
            </w:rPr>
            <w:t>-</w:t>
          </w:r>
        </w:p>
      </w:tc>
    </w:tr>
  </w:tbl>
  <w:p w14:paraId="3123F62A" w14:textId="77777777" w:rsidR="000A14AD" w:rsidRDefault="000A14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E4F4" w14:textId="77777777" w:rsidR="00E052A7" w:rsidRDefault="00E052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52A7"/>
    <w:rsid w:val="000512C0"/>
    <w:rsid w:val="000A14AD"/>
    <w:rsid w:val="000E051F"/>
    <w:rsid w:val="000E7624"/>
    <w:rsid w:val="000F12AB"/>
    <w:rsid w:val="000F7D8B"/>
    <w:rsid w:val="00117C3F"/>
    <w:rsid w:val="001221BA"/>
    <w:rsid w:val="00154B57"/>
    <w:rsid w:val="00262F08"/>
    <w:rsid w:val="002863FD"/>
    <w:rsid w:val="003D5226"/>
    <w:rsid w:val="003D6283"/>
    <w:rsid w:val="003E1D7F"/>
    <w:rsid w:val="0043124E"/>
    <w:rsid w:val="00442396"/>
    <w:rsid w:val="004738B4"/>
    <w:rsid w:val="0049500D"/>
    <w:rsid w:val="00497820"/>
    <w:rsid w:val="004E3D61"/>
    <w:rsid w:val="004F41A7"/>
    <w:rsid w:val="00545224"/>
    <w:rsid w:val="00593F9E"/>
    <w:rsid w:val="005B7FC1"/>
    <w:rsid w:val="00636EA8"/>
    <w:rsid w:val="006A4C0E"/>
    <w:rsid w:val="006B4857"/>
    <w:rsid w:val="006D1AC7"/>
    <w:rsid w:val="006D5C46"/>
    <w:rsid w:val="007451E1"/>
    <w:rsid w:val="00762ECE"/>
    <w:rsid w:val="007648C6"/>
    <w:rsid w:val="007E3EEF"/>
    <w:rsid w:val="00824378"/>
    <w:rsid w:val="00844A76"/>
    <w:rsid w:val="0089365D"/>
    <w:rsid w:val="008D4851"/>
    <w:rsid w:val="00935263"/>
    <w:rsid w:val="0094621B"/>
    <w:rsid w:val="0099265C"/>
    <w:rsid w:val="00AD216D"/>
    <w:rsid w:val="00B77474"/>
    <w:rsid w:val="00BB43A9"/>
    <w:rsid w:val="00BE3F81"/>
    <w:rsid w:val="00C91547"/>
    <w:rsid w:val="00CC1BC0"/>
    <w:rsid w:val="00CD38D5"/>
    <w:rsid w:val="00CD587A"/>
    <w:rsid w:val="00D41107"/>
    <w:rsid w:val="00D45056"/>
    <w:rsid w:val="00D55F11"/>
    <w:rsid w:val="00D83127"/>
    <w:rsid w:val="00DA1A7B"/>
    <w:rsid w:val="00E052A7"/>
    <w:rsid w:val="00ED095C"/>
    <w:rsid w:val="00F11493"/>
    <w:rsid w:val="00F17911"/>
    <w:rsid w:val="00F23C23"/>
    <w:rsid w:val="00F715D6"/>
    <w:rsid w:val="00FC4ADF"/>
    <w:rsid w:val="00FE3B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6B106E"/>
  <w15:docId w15:val="{3A873873-15E5-4745-824A-8F7BDFD5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FootnoteTextChar">
    <w:name w:val="Footnote Text Char"/>
    <w:basedOn w:val="DefaultParagraphFont"/>
    <w:link w:val="FootnoteText"/>
    <w:rsid w:val="000A14AD"/>
    <w:rPr>
      <w:lang w:val="en-GB" w:eastAsia="en-US"/>
    </w:rPr>
  </w:style>
  <w:style w:type="paragraph" w:styleId="Revision">
    <w:name w:val="Revision"/>
    <w:hidden/>
    <w:uiPriority w:val="99"/>
    <w:semiHidden/>
    <w:rsid w:val="002863FD"/>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tu.int/md/R23-WRC23-C-0528/en"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86</TotalTime>
  <Pages>4</Pages>
  <Words>756</Words>
  <Characters>6084</Characters>
  <Application>Microsoft Office Word</Application>
  <DocSecurity>0</DocSecurity>
  <Lines>289</Lines>
  <Paragraphs>253</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RES1 du RR</dc:subject>
  <dc:creator/>
  <cp:keywords/>
  <dc:description/>
  <cp:lastModifiedBy>Gachet, Christelle</cp:lastModifiedBy>
  <cp:revision>39</cp:revision>
  <cp:lastPrinted>2009-02-24T11:01:00Z</cp:lastPrinted>
  <dcterms:created xsi:type="dcterms:W3CDTF">2020-11-18T16:15:00Z</dcterms:created>
  <dcterms:modified xsi:type="dcterms:W3CDTF">2025-12-02T13:27:00Z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