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C433" w14:textId="77777777" w:rsidR="009720F2" w:rsidRPr="00983EF9" w:rsidRDefault="009720F2" w:rsidP="00983EF9">
      <w:pPr>
        <w:pStyle w:val="Heading1"/>
        <w:spacing w:before="300"/>
        <w:jc w:val="center"/>
      </w:pPr>
      <w:r w:rsidRPr="00983EF9">
        <w:t>Rules concerning</w:t>
      </w:r>
    </w:p>
    <w:p w14:paraId="70F8CAA4" w14:textId="77777777" w:rsidR="009720F2" w:rsidRPr="00983EF9" w:rsidRDefault="009720F2">
      <w:pPr>
        <w:pStyle w:val="Heading2"/>
        <w:jc w:val="center"/>
      </w:pPr>
      <w:r w:rsidRPr="00983EF9">
        <w:t xml:space="preserve">ARTICLE </w:t>
      </w:r>
      <w:r w:rsidR="00983EF9" w:rsidRPr="00983EF9">
        <w:t xml:space="preserve"> </w:t>
      </w:r>
      <w:r w:rsidRPr="00983EF9">
        <w:t>6 of the RR</w:t>
      </w:r>
    </w:p>
    <w:p w14:paraId="1382E7EC" w14:textId="77777777" w:rsidR="00983EF9" w:rsidRPr="00983EF9" w:rsidRDefault="00983EF9" w:rsidP="00983EF9"/>
    <w:p w14:paraId="20080368" w14:textId="77777777" w:rsidR="009720F2" w:rsidRPr="00983EF9" w:rsidRDefault="009720F2">
      <w:pPr>
        <w:pStyle w:val="Heading8"/>
      </w:pPr>
      <w:r w:rsidRPr="00983EF9">
        <w:rPr>
          <w:rStyle w:val="href2"/>
        </w:rPr>
        <w:t>6</w:t>
      </w:r>
      <w:r w:rsidRPr="00983EF9">
        <w:t>.7</w:t>
      </w:r>
    </w:p>
    <w:p w14:paraId="6E7768DF" w14:textId="77777777" w:rsidR="009720F2" w:rsidRPr="00983EF9" w:rsidRDefault="009720F2">
      <w:pPr>
        <w:pStyle w:val="Normalaftertitle"/>
      </w:pPr>
      <w:r w:rsidRPr="00983EF9">
        <w:t>The information on the effected coordination referred to in this provision, when communicated to the Bureau, will be recorded in the Master Register with a reference to this provision.</w:t>
      </w:r>
    </w:p>
    <w:p w14:paraId="75FF26C6" w14:textId="77777777" w:rsidR="009720F2" w:rsidRPr="00983EF9" w:rsidRDefault="009720F2" w:rsidP="00983EF9"/>
    <w:p w14:paraId="587F6C32" w14:textId="77777777" w:rsidR="009720F2" w:rsidRPr="00983EF9" w:rsidRDefault="009720F2" w:rsidP="00983EF9">
      <w:pPr>
        <w:jc w:val="center"/>
      </w:pPr>
      <w:r w:rsidRPr="00983EF9">
        <w:t>____________________</w:t>
      </w:r>
    </w:p>
    <w:p w14:paraId="2B669428" w14:textId="77777777" w:rsidR="009720F2" w:rsidRPr="00983EF9" w:rsidRDefault="009720F2" w:rsidP="00983EF9"/>
    <w:p w14:paraId="194E7BC7" w14:textId="77777777" w:rsidR="009720F2" w:rsidRPr="00983EF9" w:rsidRDefault="009720F2" w:rsidP="00983EF9"/>
    <w:p w14:paraId="72EF5270" w14:textId="77777777" w:rsidR="009720F2" w:rsidRPr="00983EF9" w:rsidRDefault="009720F2" w:rsidP="00983EF9"/>
    <w:p w14:paraId="623A8806" w14:textId="77777777" w:rsidR="009720F2" w:rsidRPr="00983EF9" w:rsidRDefault="009720F2" w:rsidP="00983EF9"/>
    <w:p w14:paraId="7A813966" w14:textId="77777777" w:rsidR="009720F2" w:rsidRPr="00983EF9" w:rsidRDefault="009720F2" w:rsidP="00983EF9"/>
    <w:p w14:paraId="4A83FB7C" w14:textId="77777777" w:rsidR="009720F2" w:rsidRPr="00983EF9" w:rsidRDefault="009720F2" w:rsidP="00983EF9"/>
    <w:p w14:paraId="4453A095" w14:textId="77777777" w:rsidR="009720F2" w:rsidRPr="00983EF9" w:rsidRDefault="009720F2" w:rsidP="00983EF9"/>
    <w:p w14:paraId="57445A7B" w14:textId="77777777" w:rsidR="009720F2" w:rsidRPr="00983EF9" w:rsidRDefault="009720F2" w:rsidP="00983EF9"/>
    <w:p w14:paraId="744FFF2A" w14:textId="77777777" w:rsidR="009720F2" w:rsidRPr="00983EF9" w:rsidRDefault="009720F2" w:rsidP="00983EF9"/>
    <w:p w14:paraId="3BFCF055" w14:textId="77777777" w:rsidR="009720F2" w:rsidRPr="00983EF9" w:rsidRDefault="009720F2" w:rsidP="00983EF9"/>
    <w:p w14:paraId="719CD34E" w14:textId="77777777" w:rsidR="009720F2" w:rsidRPr="00983EF9" w:rsidRDefault="009720F2" w:rsidP="00983EF9"/>
    <w:p w14:paraId="28633CCA" w14:textId="77777777" w:rsidR="009720F2" w:rsidRPr="00983EF9" w:rsidRDefault="009720F2" w:rsidP="00983EF9"/>
    <w:p w14:paraId="021FE921" w14:textId="77777777" w:rsidR="009720F2" w:rsidRPr="00983EF9" w:rsidRDefault="009720F2" w:rsidP="00983EF9"/>
    <w:p w14:paraId="1D3F3F01" w14:textId="77777777" w:rsidR="009720F2" w:rsidRPr="00983EF9" w:rsidRDefault="009720F2" w:rsidP="00983EF9"/>
    <w:p w14:paraId="1E60BCB2" w14:textId="77777777" w:rsidR="009720F2" w:rsidRPr="00983EF9" w:rsidRDefault="009720F2" w:rsidP="00983EF9"/>
    <w:p w14:paraId="0033AD0B" w14:textId="77777777" w:rsidR="009720F2" w:rsidRPr="00983EF9" w:rsidRDefault="009720F2" w:rsidP="00983EF9"/>
    <w:p w14:paraId="59823132" w14:textId="77777777" w:rsidR="009720F2" w:rsidRPr="00983EF9" w:rsidRDefault="009720F2" w:rsidP="00983EF9"/>
    <w:p w14:paraId="72A63FD3" w14:textId="77777777" w:rsidR="009720F2" w:rsidRPr="00983EF9" w:rsidRDefault="009720F2" w:rsidP="00983EF9">
      <w:pPr>
        <w:sectPr w:rsidR="009720F2" w:rsidRPr="00983EF9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EEB891F" w14:textId="77777777" w:rsidR="009720F2" w:rsidRPr="00983EF9" w:rsidRDefault="009720F2" w:rsidP="00983EF9"/>
    <w:sectPr w:rsidR="009720F2" w:rsidRPr="00983EF9" w:rsidSect="00983EF9">
      <w:headerReference w:type="even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94CFB" w14:textId="77777777" w:rsidR="00310192" w:rsidRDefault="00310192">
      <w:r>
        <w:separator/>
      </w:r>
    </w:p>
  </w:endnote>
  <w:endnote w:type="continuationSeparator" w:id="0">
    <w:p w14:paraId="462309D9" w14:textId="77777777" w:rsidR="00310192" w:rsidRDefault="0031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53AF" w14:textId="77777777" w:rsidR="00310192" w:rsidRDefault="00310192">
      <w:r>
        <w:rPr>
          <w:b/>
        </w:rPr>
        <w:t>_______________</w:t>
      </w:r>
    </w:p>
    <w:p w14:paraId="3DAF504B" w14:textId="77777777" w:rsidR="00310192" w:rsidRDefault="00310192"/>
  </w:footnote>
  <w:footnote w:type="continuationSeparator" w:id="0">
    <w:p w14:paraId="11F0742D" w14:textId="77777777" w:rsidR="00310192" w:rsidRDefault="0031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7BABB699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E4E1D6" w14:textId="32C6DCA8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spellStart"/>
          <w:r>
            <w:rPr>
              <w:lang w:val="en-US"/>
            </w:rPr>
            <w:t>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846CA6">
            <w:rPr>
              <w:b/>
              <w:bCs w:val="0"/>
              <w:noProof/>
              <w:lang w:val="en-US"/>
            </w:rPr>
            <w:t>Error</w:t>
          </w:r>
          <w:proofErr w:type="spellEnd"/>
          <w:r w:rsidR="00846CA6">
            <w:rPr>
              <w:b/>
              <w:bCs w:val="0"/>
              <w:noProof/>
              <w:lang w:val="en-US"/>
            </w:rPr>
            <w:t>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B8A5A9" w14:textId="18E2496C" w:rsidR="009720F2" w:rsidRDefault="00846CA6">
          <w:pPr>
            <w:pStyle w:val="HeaderRegProc"/>
            <w:rPr>
              <w:lang w:val="en-US"/>
            </w:rPr>
          </w:pPr>
          <w:fldSimple w:instr=" DOCPROPERTY &quot;Header&quot; \* MERGEFORMAT ">
            <w:r w:rsidRPr="00846CA6">
              <w:rPr>
                <w:lang w:val="en-US"/>
              </w:rPr>
              <w:t>AR</w:t>
            </w:r>
          </w:fldSimple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>
            <w:rPr>
              <w:noProof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B812D8" w14:textId="77777777" w:rsidR="009720F2" w:rsidRDefault="009720F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B7C920" w14:textId="5303F1C6" w:rsidR="009720F2" w:rsidRDefault="009720F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846CA6" w:rsidRPr="00846CA6">
              <w:rPr>
                <w:lang w:val="fr-CH"/>
              </w:rPr>
              <w:t>-</w:t>
            </w:r>
          </w:fldSimple>
        </w:p>
      </w:tc>
    </w:tr>
  </w:tbl>
  <w:p w14:paraId="058913F5" w14:textId="77777777" w:rsidR="009720F2" w:rsidRDefault="009720F2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 w14:paraId="49A3F01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1448C7" w14:textId="77777777"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38A4C8" w14:textId="5269CBB0" w:rsidR="009720F2" w:rsidRDefault="00846CA6">
          <w:pPr>
            <w:pStyle w:val="HeaderRegProc"/>
            <w:rPr>
              <w:lang w:val="en-US"/>
            </w:rPr>
          </w:pPr>
          <w:fldSimple w:instr=" DOCPROPERTY &quot;Header&quot; \* MERGEFORMAT ">
            <w:r w:rsidRPr="00846CA6">
              <w:rPr>
                <w:lang w:val="en-US"/>
              </w:rPr>
              <w:t>AR</w:t>
            </w:r>
          </w:fldSimple>
          <w:r w:rsidR="009720F2">
            <w:fldChar w:fldCharType="begin"/>
          </w:r>
          <w:r w:rsidR="009720F2">
            <w:rPr>
              <w:lang w:val="en-US"/>
            </w:rPr>
            <w:instrText>styleref href2</w:instrText>
          </w:r>
          <w:r w:rsidR="009720F2">
            <w:fldChar w:fldCharType="separate"/>
          </w:r>
          <w:r w:rsidR="00461C9C">
            <w:rPr>
              <w:noProof/>
              <w:lang w:val="en-US"/>
            </w:rPr>
            <w:t>6</w:t>
          </w:r>
          <w:r w:rsidR="009720F2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1163FC2" w14:textId="77777777" w:rsidR="009720F2" w:rsidRDefault="009720F2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74F8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98CAAB" w14:textId="1361DB32" w:rsidR="009720F2" w:rsidRDefault="009720F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BB64AA">
            <w:rPr>
              <w:lang w:val="fr-CH"/>
            </w:rPr>
            <w:t xml:space="preserve"> </w:t>
          </w:r>
          <w:fldSimple w:instr=" DOCPROPERTY &quot;Header10&quot; \* MERGEFORMAT ">
            <w:r w:rsidR="00846CA6" w:rsidRPr="00846CA6">
              <w:rPr>
                <w:lang w:val="fr-CH"/>
              </w:rPr>
              <w:t>-</w:t>
            </w:r>
          </w:fldSimple>
        </w:p>
      </w:tc>
    </w:tr>
  </w:tbl>
  <w:p w14:paraId="313F7B40" w14:textId="77777777" w:rsidR="009720F2" w:rsidRDefault="00972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FDF4" w14:textId="77777777" w:rsidR="009720F2" w:rsidRDefault="009720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0F2"/>
    <w:rsid w:val="00310192"/>
    <w:rsid w:val="003D6283"/>
    <w:rsid w:val="00461C9C"/>
    <w:rsid w:val="00474F86"/>
    <w:rsid w:val="006E6E61"/>
    <w:rsid w:val="00846CA6"/>
    <w:rsid w:val="009720F2"/>
    <w:rsid w:val="00983EF9"/>
    <w:rsid w:val="00BB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907271B"/>
  <w15:docId w15:val="{8179CCB0-CB11-4FCA-ACA7-ABFC6C3E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37</Words>
  <Characters>232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Article 9</dc:subject>
  <dc:creator/>
  <cp:keywords/>
  <dc:description/>
  <cp:lastModifiedBy>Gachet, Christelle</cp:lastModifiedBy>
  <cp:revision>6</cp:revision>
  <cp:lastPrinted>2020-12-14T16:22:00Z</cp:lastPrinted>
  <dcterms:created xsi:type="dcterms:W3CDTF">2012-08-08T06:48:00Z</dcterms:created>
  <dcterms:modified xsi:type="dcterms:W3CDTF">2025-11-18T07:34:00Z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