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proofErr w:type="gramStart"/>
      <w:r w:rsidRPr="00C73CC0">
        <w:rPr>
          <w:rStyle w:val="href"/>
          <w:color w:val="000000"/>
        </w:rPr>
        <w:t>TABLE  OF</w:t>
      </w:r>
      <w:proofErr w:type="gramEnd"/>
      <w:r w:rsidRPr="00C73CC0">
        <w:rPr>
          <w:rStyle w:val="href"/>
          <w:color w:val="000000"/>
        </w:rPr>
        <w:t xml:space="preserve">  CONTENTS</w:t>
      </w:r>
    </w:p>
    <w:p w14:paraId="5A815A92" w14:textId="77777777" w:rsidR="00FB779B" w:rsidRPr="00C73CC0" w:rsidRDefault="00FB779B" w:rsidP="00A9646B">
      <w:pPr>
        <w:pStyle w:val="Heading2"/>
        <w:spacing w:before="60"/>
        <w:ind w:left="0" w:firstLine="0"/>
        <w:jc w:val="center"/>
        <w:rPr>
          <w:color w:val="000000"/>
        </w:rPr>
      </w:pPr>
      <w:proofErr w:type="gramStart"/>
      <w:r w:rsidRPr="00C73CC0">
        <w:rPr>
          <w:color w:val="000000"/>
        </w:rPr>
        <w:t>PART  A</w:t>
      </w:r>
      <w:proofErr w:type="gramEnd"/>
    </w:p>
    <w:p w14:paraId="2F7C67C9" w14:textId="77777777" w:rsidR="00FB779B" w:rsidRPr="00C73CC0" w:rsidRDefault="00FB779B" w:rsidP="00A9646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6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E94EE7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30665C23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250139">
        <w:rPr>
          <w:noProof/>
          <w:color w:val="000000"/>
        </w:rPr>
        <w:t>4</w:t>
      </w:r>
    </w:p>
    <w:p w14:paraId="61D8D634" w14:textId="03376BF3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221C99">
        <w:rPr>
          <w:noProof/>
          <w:color w:val="000000"/>
        </w:rPr>
        <w:t>41</w:t>
      </w:r>
    </w:p>
    <w:p w14:paraId="569E844C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369F22A0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DB5A08">
        <w:rPr>
          <w:noProof/>
          <w:color w:val="000000"/>
        </w:rPr>
        <w:t>7</w:t>
      </w:r>
    </w:p>
    <w:p w14:paraId="12D26FB8" w14:textId="77777777" w:rsidR="00B4381B" w:rsidRDefault="00B4381B" w:rsidP="00E94EE7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E94EE7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4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62871D37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E94EE7">
        <w:rPr>
          <w:noProof/>
          <w:color w:val="000000"/>
        </w:rPr>
        <w:t>3</w:t>
      </w:r>
    </w:p>
    <w:p w14:paraId="52CFA92F" w14:textId="65844712" w:rsidR="00E94EE7" w:rsidRP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>Late payment</w:t>
      </w:r>
      <w:r>
        <w:tab/>
      </w:r>
      <w:r>
        <w:tab/>
        <w:t>Late payment-1/1</w:t>
      </w:r>
    </w:p>
    <w:p w14:paraId="192761EB" w14:textId="2647AD6F" w:rsidR="009D5ECD" w:rsidRPr="009D5ECD" w:rsidRDefault="009D5E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9D5ECD">
        <w:t>Extension of the regulatory time</w:t>
      </w:r>
      <w:r w:rsidR="00E94EE7">
        <w:t>-</w:t>
      </w:r>
      <w:r w:rsidRPr="009D5ECD">
        <w:t>limit</w:t>
      </w:r>
      <w:r w:rsidRPr="009D5ECD">
        <w:tab/>
      </w:r>
      <w:r w:rsidRPr="009D5ECD">
        <w:tab/>
        <w:t xml:space="preserve">Extension of the </w:t>
      </w:r>
    </w:p>
    <w:p w14:paraId="16E423E1" w14:textId="3061EF83" w:rsidR="009D5ECD" w:rsidRPr="009D5ECD" w:rsidRDefault="009D5ECD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  <w:spacing w:val="-4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  <w:spacing w:val="-4"/>
        </w:rPr>
        <w:t>reg. time</w:t>
      </w:r>
      <w:r w:rsidR="00663123">
        <w:rPr>
          <w:noProof/>
          <w:color w:val="000000"/>
          <w:spacing w:val="-4"/>
        </w:rPr>
        <w:t>-</w:t>
      </w:r>
      <w:r w:rsidRPr="009D5ECD">
        <w:rPr>
          <w:noProof/>
          <w:color w:val="000000"/>
          <w:spacing w:val="-4"/>
        </w:rPr>
        <w:t>limit-1/</w:t>
      </w:r>
      <w:r w:rsidR="00FD21BA">
        <w:rPr>
          <w:noProof/>
          <w:color w:val="000000"/>
          <w:spacing w:val="-4"/>
        </w:rPr>
        <w:t>3</w:t>
      </w:r>
    </w:p>
    <w:p w14:paraId="4941285C" w14:textId="77777777" w:rsidR="009D5ECD" w:rsidRPr="009D5ECD" w:rsidRDefault="009D5E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9D5ECD">
        <w:t>Simultaneous bringing into use</w:t>
      </w:r>
      <w:r w:rsidRPr="009D5ECD">
        <w:tab/>
      </w:r>
      <w:r w:rsidRPr="009D5ECD">
        <w:tab/>
        <w:t>Simultaneous</w:t>
      </w:r>
    </w:p>
    <w:p w14:paraId="4571E094" w14:textId="7A7A3B92" w:rsidR="009D5ECD" w:rsidRPr="009D5ECD" w:rsidRDefault="009D5ECD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  <w:t>BIU-1</w:t>
      </w:r>
    </w:p>
    <w:p w14:paraId="0154994D" w14:textId="6CCA4308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</w:t>
      </w:r>
      <w:r w:rsidR="00E94EE7">
        <w:rPr>
          <w:noProof/>
          <w:color w:val="000000"/>
        </w:rPr>
        <w:t>2</w:t>
      </w:r>
    </w:p>
    <w:p w14:paraId="45B3F8AC" w14:textId="77777777" w:rsid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>Consolidation of frequency assignments</w:t>
      </w:r>
      <w:r>
        <w:tab/>
      </w:r>
      <w:r>
        <w:tab/>
        <w:t xml:space="preserve">Consolidation of </w:t>
      </w:r>
      <w:r>
        <w:tab/>
      </w:r>
    </w:p>
    <w:p w14:paraId="17B8746B" w14:textId="3274230F" w:rsidR="00E94EE7" w:rsidRP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ab/>
      </w:r>
      <w:r>
        <w:tab/>
      </w:r>
      <w:r>
        <w:tab/>
      </w:r>
      <w:r>
        <w:tab/>
        <w:t xml:space="preserve">freq. </w:t>
      </w:r>
      <w:proofErr w:type="gramStart"/>
      <w:r>
        <w:t>assign.-</w:t>
      </w:r>
      <w:proofErr w:type="gramEnd"/>
      <w:r>
        <w:t>1/2</w:t>
      </w:r>
    </w:p>
    <w:p w14:paraId="2589C975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66C9E6F5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</w:t>
      </w:r>
      <w:r w:rsidR="005D02F9">
        <w:rPr>
          <w:noProof/>
          <w:color w:val="000000"/>
        </w:rPr>
        <w:t>3</w:t>
      </w:r>
    </w:p>
    <w:p w14:paraId="213518CA" w14:textId="0008EFAC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5145DF">
        <w:rPr>
          <w:noProof/>
          <w:color w:val="000000"/>
        </w:rPr>
        <w:t>5</w:t>
      </w:r>
    </w:p>
    <w:p w14:paraId="0D04D3AB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3711E29E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7816F5">
        <w:rPr>
          <w:noProof/>
          <w:color w:val="000000"/>
        </w:rPr>
        <w:t>5</w:t>
      </w:r>
    </w:p>
    <w:p w14:paraId="12BC1616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178DEF68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</w:t>
      </w:r>
    </w:p>
    <w:p w14:paraId="7D90EA6B" w14:textId="078A1F10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E8345D">
        <w:rPr>
          <w:noProof/>
          <w:color w:val="000000"/>
        </w:rPr>
        <w:t>6</w:t>
      </w:r>
    </w:p>
    <w:p w14:paraId="3B7DFE56" w14:textId="709114D2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8C7FC3">
        <w:rPr>
          <w:noProof/>
          <w:color w:val="000000"/>
        </w:rPr>
        <w:t>8</w:t>
      </w:r>
    </w:p>
    <w:p w14:paraId="6B92FFA2" w14:textId="29F2970F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242CB7">
        <w:rPr>
          <w:noProof/>
          <w:color w:val="000000"/>
        </w:rPr>
        <w:t>17</w:t>
      </w:r>
    </w:p>
    <w:p w14:paraId="0165D441" w14:textId="76886A15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0513C58A" w14:textId="1D68C534" w:rsidR="0045237E" w:rsidRP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 w:rsidRPr="0045237E">
        <w:rPr>
          <w:b/>
          <w:bCs/>
        </w:rPr>
        <w:t>8</w:t>
      </w:r>
      <w:r>
        <w:t xml:space="preserve"> </w:t>
      </w:r>
      <w:r w:rsidRPr="0045237E">
        <w:rPr>
          <w:b/>
          <w:bCs/>
        </w:rPr>
        <w:t>(WRC-23)</w:t>
      </w:r>
      <w:r>
        <w:tab/>
      </w:r>
      <w:r>
        <w:tab/>
        <w:t>RES8-1/2</w:t>
      </w:r>
    </w:p>
    <w:p w14:paraId="057D0648" w14:textId="1BBFB8B0" w:rsidR="00234978" w:rsidRDefault="00234978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32 </w:t>
      </w:r>
      <w:r w:rsidRPr="00234978">
        <w:rPr>
          <w:b/>
          <w:color w:val="000000"/>
        </w:rPr>
        <w:t>(</w:t>
      </w:r>
      <w:r w:rsidR="00855805">
        <w:rPr>
          <w:b/>
          <w:color w:val="000000"/>
        </w:rPr>
        <w:t>Rev.</w:t>
      </w:r>
      <w:r w:rsidRPr="00234978">
        <w:rPr>
          <w:b/>
          <w:color w:val="000000"/>
        </w:rPr>
        <w:t>WRC-</w:t>
      </w:r>
      <w:r w:rsidR="005E702A">
        <w:rPr>
          <w:b/>
          <w:color w:val="000000"/>
        </w:rPr>
        <w:t>23</w:t>
      </w:r>
      <w:r w:rsidRPr="00234978">
        <w:rPr>
          <w:b/>
          <w:color w:val="000000"/>
        </w:rPr>
        <w:t>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32</w:t>
      </w:r>
      <w:r w:rsidRPr="00C73CC0">
        <w:rPr>
          <w:noProof/>
          <w:color w:val="000000"/>
        </w:rPr>
        <w:t>-1</w:t>
      </w:r>
    </w:p>
    <w:p w14:paraId="6247827A" w14:textId="0A62ED42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35 </w:t>
      </w:r>
      <w:r w:rsidRPr="00234978">
        <w:rPr>
          <w:b/>
          <w:color w:val="000000"/>
        </w:rPr>
        <w:t>(</w:t>
      </w:r>
      <w:r>
        <w:rPr>
          <w:b/>
          <w:color w:val="000000"/>
        </w:rPr>
        <w:t>Rev.</w:t>
      </w:r>
      <w:r w:rsidRPr="00234978">
        <w:rPr>
          <w:b/>
          <w:color w:val="000000"/>
        </w:rPr>
        <w:t>WRC-</w:t>
      </w:r>
      <w:r>
        <w:rPr>
          <w:b/>
          <w:color w:val="000000"/>
        </w:rPr>
        <w:t>23</w:t>
      </w:r>
      <w:r w:rsidRPr="00234978">
        <w:rPr>
          <w:b/>
          <w:color w:val="000000"/>
        </w:rPr>
        <w:t>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35</w:t>
      </w:r>
      <w:r w:rsidRPr="00C73CC0">
        <w:rPr>
          <w:noProof/>
          <w:color w:val="000000"/>
        </w:rPr>
        <w:t>-1</w:t>
      </w:r>
    </w:p>
    <w:p w14:paraId="60E47E5D" w14:textId="582AF17B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>
        <w:rPr>
          <w:b/>
          <w:bCs/>
        </w:rPr>
        <w:t>121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</w:t>
      </w:r>
      <w:r>
        <w:t>21</w:t>
      </w:r>
      <w:r w:rsidRPr="000E59CD">
        <w:t>-1/2</w:t>
      </w:r>
    </w:p>
    <w:p w14:paraId="71781869" w14:textId="40D31018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123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</w:t>
      </w:r>
      <w:r>
        <w:t>23</w:t>
      </w:r>
      <w:r w:rsidRPr="000E59CD">
        <w:t>-1/2</w:t>
      </w:r>
    </w:p>
    <w:p w14:paraId="11E61C62" w14:textId="37DFA8DB" w:rsidR="000E59CD" w:rsidRDefault="000E59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>
        <w:rPr>
          <w:b/>
          <w:bCs/>
        </w:rPr>
        <w:t>170</w:t>
      </w:r>
      <w:r w:rsidRPr="009B61F5">
        <w:rPr>
          <w:b/>
          <w:bCs/>
        </w:rPr>
        <w:t xml:space="preserve"> (</w:t>
      </w:r>
      <w:r w:rsidR="00837BFC">
        <w:rPr>
          <w:b/>
          <w:color w:val="000000"/>
        </w:rPr>
        <w:t>Rev.</w:t>
      </w:r>
      <w:r w:rsidR="00837BFC" w:rsidRPr="00234978">
        <w:rPr>
          <w:b/>
          <w:color w:val="000000"/>
        </w:rPr>
        <w:t>WRC-</w:t>
      </w:r>
      <w:r w:rsidR="00837BFC">
        <w:rPr>
          <w:b/>
          <w:color w:val="000000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RES170-1/</w:t>
      </w:r>
      <w:r w:rsidR="005D02F9">
        <w:t>3</w:t>
      </w:r>
    </w:p>
    <w:p w14:paraId="0FC503C9" w14:textId="4B8AA3E1" w:rsidR="00855805" w:rsidRPr="00855805" w:rsidRDefault="00855805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 w:rsidRPr="00855805">
        <w:rPr>
          <w:b/>
          <w:bCs/>
        </w:rPr>
        <w:t>559 (WRC-19)</w:t>
      </w:r>
      <w:r>
        <w:tab/>
      </w:r>
      <w:r>
        <w:tab/>
        <w:t>RES559-1/3</w:t>
      </w:r>
    </w:p>
    <w:p w14:paraId="3902FF4F" w14:textId="090E4D25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>
        <w:rPr>
          <w:b/>
          <w:bCs/>
        </w:rPr>
        <w:t>678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</w:t>
      </w:r>
      <w:r>
        <w:t>678</w:t>
      </w:r>
      <w:r w:rsidRPr="000E59CD">
        <w:t>-1/2</w:t>
      </w:r>
    </w:p>
    <w:p w14:paraId="45D01F86" w14:textId="64CAF780" w:rsidR="00A9646B" w:rsidRPr="00A9646B" w:rsidRDefault="00A9646B" w:rsidP="00A9646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>
        <w:rPr>
          <w:b/>
          <w:bCs/>
        </w:rPr>
        <w:t>67</w:t>
      </w:r>
      <w:r>
        <w:rPr>
          <w:b/>
          <w:bCs/>
        </w:rPr>
        <w:t>9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</w:t>
      </w:r>
      <w:r>
        <w:t>67</w:t>
      </w:r>
      <w:r>
        <w:t>9</w:t>
      </w:r>
      <w:r w:rsidRPr="000E59CD">
        <w:t>-1</w:t>
      </w:r>
    </w:p>
    <w:p w14:paraId="15C8AB04" w14:textId="4305E31A" w:rsidR="005F1624" w:rsidRPr="00250139" w:rsidRDefault="000E59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250139">
        <w:t xml:space="preserve">Resolution </w:t>
      </w:r>
      <w:r w:rsidRPr="00250139">
        <w:rPr>
          <w:b/>
          <w:bCs/>
        </w:rPr>
        <w:t>750 (Rev.WRC-19)</w:t>
      </w:r>
      <w:r w:rsidRPr="00250139">
        <w:tab/>
      </w:r>
      <w:r w:rsidRPr="00250139">
        <w:rPr>
          <w:b/>
          <w:bCs/>
        </w:rPr>
        <w:tab/>
      </w:r>
      <w:r w:rsidRPr="00250139">
        <w:t>RES750-1</w:t>
      </w:r>
    </w:p>
    <w:p w14:paraId="643A7450" w14:textId="09261A39" w:rsidR="005F1624" w:rsidRPr="00250139" w:rsidRDefault="005F1624" w:rsidP="005F1624">
      <w:pPr>
        <w:sectPr w:rsidR="005F1624" w:rsidRPr="00250139" w:rsidSect="00C73CC0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7BE5298" w14:textId="77777777" w:rsidR="00F40F8B" w:rsidRPr="00250139" w:rsidRDefault="00F40F8B" w:rsidP="0045237E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0"/>
        <w:ind w:left="0" w:firstLine="0"/>
        <w:rPr>
          <w:noProof/>
          <w:color w:val="000000"/>
        </w:rPr>
      </w:pPr>
      <w:r w:rsidRPr="00250139">
        <w:rPr>
          <w:noProof/>
          <w:color w:val="000000"/>
        </w:rPr>
        <w:lastRenderedPageBreak/>
        <w:t>Section</w:t>
      </w:r>
      <w:r w:rsidRPr="00250139">
        <w:rPr>
          <w:noProof/>
          <w:color w:val="000000"/>
        </w:rPr>
        <w:tab/>
      </w:r>
      <w:r w:rsidRPr="00250139">
        <w:rPr>
          <w:noProof/>
          <w:color w:val="000000"/>
        </w:rPr>
        <w:tab/>
        <w:t>Page</w:t>
      </w:r>
    </w:p>
    <w:p w14:paraId="43D6E802" w14:textId="268F6ABF" w:rsidR="0045237E" w:rsidRPr="0045237E" w:rsidRDefault="0045237E" w:rsidP="0045237E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14:paraId="4DD09E55" w14:textId="77777777" w:rsidR="00FB779B" w:rsidRPr="00C73CC0" w:rsidRDefault="00FB779B" w:rsidP="005F1624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 xml:space="preserve">Rules concerning the Regional Agreement concerning the use by the broadcasting service of frequencies in the medium frequency bands in </w:t>
      </w:r>
      <w:proofErr w:type="gramStart"/>
      <w:r w:rsidRPr="00C73CC0">
        <w:rPr>
          <w:b w:val="0"/>
          <w:bCs/>
          <w:color w:val="000000"/>
          <w:sz w:val="24"/>
        </w:rPr>
        <w:t>Regions</w:t>
      </w:r>
      <w:proofErr w:type="gramEnd"/>
      <w:r w:rsidRPr="00C73CC0">
        <w:rPr>
          <w:b w:val="0"/>
          <w:bCs/>
          <w:color w:val="000000"/>
          <w:sz w:val="24"/>
        </w:rPr>
        <w:t xml:space="preserve"> 1 and 3 and in the low frequency bands in </w:t>
      </w:r>
      <w:proofErr w:type="gramStart"/>
      <w:r w:rsidRPr="00C73CC0">
        <w:rPr>
          <w:b w:val="0"/>
          <w:bCs/>
          <w:color w:val="000000"/>
          <w:sz w:val="24"/>
        </w:rPr>
        <w:t>Region</w:t>
      </w:r>
      <w:proofErr w:type="gramEnd"/>
      <w:r w:rsidRPr="00C73CC0">
        <w:rPr>
          <w:b w:val="0"/>
          <w:bCs/>
          <w:color w:val="000000"/>
          <w:sz w:val="24"/>
        </w:rPr>
        <w:t xml:space="preserve">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</w:t>
      </w:r>
      <w:proofErr w:type="gramStart"/>
      <w:r w:rsidRPr="00C73CC0">
        <w:rPr>
          <w:b w:val="0"/>
          <w:bCs/>
          <w:color w:val="000000"/>
          <w:sz w:val="24"/>
        </w:rPr>
        <w:t>Region</w:t>
      </w:r>
      <w:proofErr w:type="gramEnd"/>
      <w:r w:rsidRPr="00C73CC0">
        <w:rPr>
          <w:b w:val="0"/>
          <w:bCs/>
          <w:color w:val="000000"/>
          <w:sz w:val="24"/>
        </w:rPr>
        <w:t xml:space="preserve">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</w:t>
      </w:r>
      <w:proofErr w:type="spellStart"/>
      <w:r w:rsidRPr="00C73CC0">
        <w:rPr>
          <w:b w:val="0"/>
          <w:bCs/>
          <w:color w:val="000000"/>
          <w:sz w:val="24"/>
        </w:rPr>
        <w:t>radio</w:t>
      </w:r>
      <w:r w:rsidRPr="00C73CC0">
        <w:rPr>
          <w:b w:val="0"/>
          <w:bCs/>
          <w:color w:val="000000"/>
          <w:sz w:val="24"/>
        </w:rPr>
        <w:softHyphen/>
        <w:t>beacons</w:t>
      </w:r>
      <w:proofErr w:type="spellEnd"/>
      <w:r w:rsidRPr="00C73CC0">
        <w:rPr>
          <w:b w:val="0"/>
          <w:bCs/>
          <w:color w:val="000000"/>
          <w:sz w:val="24"/>
        </w:rPr>
        <w:t>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2F1A283D" w:rsidR="00B04987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 xml:space="preserve">Rules concerning the Regional Agreement relating to the planning of the digital terrestrial broadcasting service in parts of </w:t>
      </w:r>
      <w:proofErr w:type="gramStart"/>
      <w:r w:rsidRPr="00C73CC0">
        <w:rPr>
          <w:b w:val="0"/>
          <w:bCs/>
          <w:color w:val="000000"/>
          <w:sz w:val="24"/>
        </w:rPr>
        <w:t>Regions</w:t>
      </w:r>
      <w:proofErr w:type="gramEnd"/>
      <w:r w:rsidRPr="00C73CC0">
        <w:rPr>
          <w:b w:val="0"/>
          <w:bCs/>
          <w:color w:val="000000"/>
          <w:sz w:val="24"/>
        </w:rPr>
        <w:t xml:space="preserve">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5DA35CD4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proofErr w:type="gramStart"/>
      <w:r w:rsidRPr="00C73CC0">
        <w:rPr>
          <w:color w:val="000000"/>
          <w:sz w:val="26"/>
        </w:rPr>
        <w:t>PART  B</w:t>
      </w:r>
      <w:proofErr w:type="gramEnd"/>
    </w:p>
    <w:p w14:paraId="5F2D077B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5D84EB0C" w14:textId="77777777" w:rsidR="00B3111D" w:rsidRPr="005E59F8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5E59F8">
        <w:rPr>
          <w:b w:val="0"/>
          <w:bCs/>
          <w:noProof/>
          <w:color w:val="000000"/>
          <w:sz w:val="24"/>
        </w:rPr>
        <w:t>B1</w:t>
      </w:r>
      <w:r w:rsidRPr="005E59F8">
        <w:rPr>
          <w:b w:val="0"/>
          <w:bCs/>
          <w:noProof/>
          <w:color w:val="000000"/>
          <w:sz w:val="24"/>
        </w:rPr>
        <w:tab/>
        <w:t>(Not used)</w:t>
      </w:r>
    </w:p>
    <w:p w14:paraId="4F3A24BE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04A070C2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>
        <w:rPr>
          <w:b w:val="0"/>
          <w:bCs/>
          <w:noProof/>
          <w:color w:val="000000"/>
          <w:sz w:val="24"/>
        </w:rPr>
        <w:t>8</w:t>
      </w:r>
    </w:p>
    <w:p w14:paraId="36967B35" w14:textId="776BE018" w:rsidR="00491830" w:rsidRPr="00C73CC0" w:rsidRDefault="00491830" w:rsidP="00491830"/>
    <w:p w14:paraId="46017333" w14:textId="77777777" w:rsidR="00491830" w:rsidRPr="00C73CC0" w:rsidRDefault="00491830" w:rsidP="00491830">
      <w:pPr>
        <w:rPr>
          <w:bCs/>
        </w:rPr>
        <w:sectPr w:rsidR="00491830" w:rsidRPr="00C73CC0" w:rsidSect="00C73CC0">
          <w:headerReference w:type="even" r:id="rId9"/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EE3D16" w14:textId="77777777" w:rsidR="005E59F8" w:rsidRPr="00C73CC0" w:rsidRDefault="005E59F8" w:rsidP="005E59F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255B5EAF" w:rsidR="00FB779B" w:rsidRPr="0045237E" w:rsidRDefault="00FB779B" w:rsidP="0045237E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C73CC0">
        <w:rPr>
          <w:b w:val="0"/>
          <w:bCs/>
          <w:color w:val="000000"/>
          <w:sz w:val="24"/>
        </w:rPr>
        <w:t>B6</w:t>
      </w:r>
      <w:r w:rsidRPr="00C73CC0">
        <w:rPr>
          <w:b w:val="0"/>
          <w:bCs/>
          <w:color w:val="000000"/>
          <w:sz w:val="24"/>
        </w:rPr>
        <w:tab/>
      </w:r>
      <w:r w:rsidR="0045237E" w:rsidRPr="0045237E">
        <w:rPr>
          <w:b w:val="0"/>
          <w:bCs/>
          <w:color w:val="000000"/>
          <w:sz w:val="24"/>
        </w:rPr>
        <w:t>Rules concerning criteria for applying the provisions of No.</w:t>
      </w:r>
      <w:r w:rsidR="0045237E">
        <w:rPr>
          <w:b w:val="0"/>
          <w:bCs/>
          <w:color w:val="000000"/>
          <w:sz w:val="24"/>
        </w:rPr>
        <w:t> </w:t>
      </w:r>
      <w:r w:rsidR="0045237E" w:rsidRPr="0045237E">
        <w:rPr>
          <w:color w:val="000000"/>
          <w:sz w:val="24"/>
        </w:rPr>
        <w:t>9.36</w:t>
      </w:r>
      <w:r w:rsidR="0045237E" w:rsidRPr="0045237E">
        <w:rPr>
          <w:b w:val="0"/>
          <w:bCs/>
          <w:color w:val="000000"/>
          <w:sz w:val="24"/>
        </w:rPr>
        <w:t xml:space="preserve"> to a frequency assignment in the terrestrial services whose allocation or identification is governed by Nos. </w:t>
      </w:r>
      <w:r w:rsidR="0045237E" w:rsidRPr="0045237E">
        <w:rPr>
          <w:color w:val="000000"/>
          <w:sz w:val="24"/>
        </w:rPr>
        <w:t>5.292, 5.293, 5.295, 5.295A, 5.296A, 5.297, 5.307A, 5.308, 5.308A, 5.309, 5.323, 5.325, 5.326, 5.341A, 5.341C, 5.346, 5.346A, 5.429F, 5.430A, 5.431A, 5.431B, 5.432B, 5.434A, 5.457F, 5.480A</w:t>
      </w:r>
      <w:r w:rsidR="0045237E" w:rsidRPr="0045237E">
        <w:rPr>
          <w:b w:val="0"/>
          <w:bCs/>
          <w:color w:val="000000"/>
          <w:sz w:val="24"/>
        </w:rPr>
        <w:t xml:space="preserve"> and </w:t>
      </w:r>
      <w:r w:rsidR="0045237E" w:rsidRPr="0045237E">
        <w:rPr>
          <w:color w:val="000000"/>
          <w:sz w:val="24"/>
        </w:rPr>
        <w:t>5.553A</w:t>
      </w:r>
      <w:r w:rsidRPr="00C73CC0">
        <w:rPr>
          <w:b w:val="0"/>
          <w:bCs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ab/>
        <w:t>B6-1/</w:t>
      </w:r>
      <w:r w:rsidR="007C76EA">
        <w:rPr>
          <w:b w:val="0"/>
          <w:bCs/>
          <w:color w:val="000000"/>
          <w:sz w:val="24"/>
        </w:rPr>
        <w:t>6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06A626DA" w:rsidR="005C1154" w:rsidRPr="0045237E" w:rsidRDefault="0045237E" w:rsidP="0045237E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45237E">
        <w:rPr>
          <w:b w:val="0"/>
          <w:bCs/>
          <w:color w:val="000000"/>
          <w:sz w:val="24"/>
        </w:rPr>
        <w:t>B8</w:t>
      </w:r>
      <w:r w:rsidRPr="0045237E">
        <w:rPr>
          <w:b w:val="0"/>
          <w:bCs/>
          <w:color w:val="000000"/>
          <w:sz w:val="24"/>
        </w:rPr>
        <w:tab/>
        <w:t xml:space="preserve">Calculation of power-flux density levels produced by aeronautical earth stations in motion (A-ESIM) and their validation with the limits contained in Annex 3 to Resolution </w:t>
      </w:r>
      <w:r w:rsidRPr="0045237E">
        <w:rPr>
          <w:color w:val="000000"/>
          <w:sz w:val="24"/>
        </w:rPr>
        <w:t>169 (Rev.WRC-23)</w:t>
      </w:r>
      <w:r w:rsidRPr="0045237E">
        <w:rPr>
          <w:b w:val="0"/>
          <w:bCs/>
          <w:color w:val="000000"/>
          <w:sz w:val="24"/>
        </w:rPr>
        <w:t xml:space="preserve">, Annex 2 to Resolution </w:t>
      </w:r>
      <w:r w:rsidRPr="0045237E">
        <w:rPr>
          <w:color w:val="000000"/>
          <w:sz w:val="24"/>
        </w:rPr>
        <w:t>121 (WRC-23)</w:t>
      </w:r>
      <w:r w:rsidRPr="0045237E">
        <w:rPr>
          <w:b w:val="0"/>
          <w:bCs/>
          <w:color w:val="000000"/>
          <w:sz w:val="24"/>
        </w:rPr>
        <w:t xml:space="preserve"> and Annex 2 to Resolution </w:t>
      </w:r>
      <w:r w:rsidRPr="0045237E">
        <w:rPr>
          <w:color w:val="000000"/>
          <w:sz w:val="24"/>
        </w:rPr>
        <w:t>123 (WRC-23)</w:t>
      </w:r>
      <w:r>
        <w:rPr>
          <w:b w:val="0"/>
          <w:bCs/>
          <w:color w:val="000000"/>
          <w:sz w:val="24"/>
        </w:rPr>
        <w:tab/>
      </w:r>
      <w:r>
        <w:rPr>
          <w:b w:val="0"/>
          <w:bCs/>
          <w:color w:val="000000"/>
          <w:sz w:val="24"/>
        </w:rPr>
        <w:tab/>
        <w:t>B8-1/2</w:t>
      </w:r>
    </w:p>
    <w:p w14:paraId="39BEED2C" w14:textId="77777777" w:rsidR="00B04987" w:rsidRPr="0045237E" w:rsidRDefault="00B04987" w:rsidP="0045237E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</w:p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proofErr w:type="gramStart"/>
      <w:r w:rsidRPr="00C73CC0">
        <w:rPr>
          <w:color w:val="000000"/>
        </w:rPr>
        <w:t>PART  C</w:t>
      </w:r>
      <w:proofErr w:type="gramEnd"/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6B057BF6" w14:textId="25F83D60" w:rsidR="002427DD" w:rsidRDefault="002427DD" w:rsidP="002427DD"/>
    <w:p w14:paraId="3F57511C" w14:textId="77777777" w:rsidR="00E94169" w:rsidRPr="00C73CC0" w:rsidRDefault="00E94169" w:rsidP="002427DD"/>
    <w:p w14:paraId="4C716FB9" w14:textId="77777777" w:rsidR="00FB779B" w:rsidRPr="00C73CC0" w:rsidRDefault="00FB779B" w:rsidP="002427DD">
      <w:pPr>
        <w:rPr>
          <w:bCs/>
        </w:rPr>
        <w:sectPr w:rsidR="00FB779B" w:rsidRPr="00C73CC0" w:rsidSect="00C73CC0">
          <w:headerReference w:type="even" r:id="rId11"/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3"/>
      <w:head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F40D" w14:textId="77777777" w:rsidR="00B05CAB" w:rsidRDefault="00B05CAB">
      <w:r>
        <w:separator/>
      </w:r>
    </w:p>
  </w:endnote>
  <w:endnote w:type="continuationSeparator" w:id="0">
    <w:p w14:paraId="12D93F5F" w14:textId="77777777" w:rsidR="00B05CAB" w:rsidRDefault="00B0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E32DB" w14:textId="77777777" w:rsidR="00B05CAB" w:rsidRDefault="00B05CAB">
      <w:r>
        <w:rPr>
          <w:b/>
        </w:rPr>
        <w:t>_______________</w:t>
      </w:r>
    </w:p>
  </w:footnote>
  <w:footnote w:type="continuationSeparator" w:id="0">
    <w:p w14:paraId="36D51310" w14:textId="77777777" w:rsidR="00B05CAB" w:rsidRDefault="00B0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C94E16" w14:paraId="6338043C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5DD5E5" w14:textId="77777777" w:rsidR="00C94E16" w:rsidRDefault="00C94E16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E38F68" w14:textId="77777777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013AC2" w14:textId="2553F380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9D508F">
            <w:rPr>
              <w:color w:val="000000"/>
            </w:rPr>
            <w:t>2</w:t>
          </w:r>
        </w:p>
      </w:tc>
    </w:tr>
  </w:tbl>
  <w:p w14:paraId="12EA1631" w14:textId="77777777" w:rsidR="00C94E16" w:rsidRDefault="00C9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17E189A2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</w:t>
          </w:r>
          <w:r w:rsidR="00DA7C66">
            <w:rPr>
              <w:color w:val="000000"/>
            </w:rPr>
            <w:t xml:space="preserve"> </w:t>
          </w:r>
          <w:r w:rsidR="00221C99">
            <w:rPr>
              <w:color w:val="000000"/>
            </w:rPr>
            <w:t>2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5237E" w14:paraId="1D8C4685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FA1383" w14:textId="77777777" w:rsidR="0045237E" w:rsidRDefault="0045237E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CB777B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B3A34C" w14:textId="3279EC3C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5E702A">
            <w:rPr>
              <w:color w:val="000000"/>
            </w:rPr>
            <w:t>-</w:t>
          </w:r>
        </w:p>
      </w:tc>
    </w:tr>
  </w:tbl>
  <w:p w14:paraId="297A20BA" w14:textId="77777777" w:rsidR="0045237E" w:rsidRDefault="004523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91830" w14:paraId="51F391E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2BB13C7" w14:textId="77777777" w:rsidR="00491830" w:rsidRDefault="00491830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F28B69" w14:textId="77777777" w:rsidR="00491830" w:rsidRDefault="0049183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DB3E59" w14:textId="77777777" w:rsidR="00491830" w:rsidRDefault="00491830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-</w:t>
          </w:r>
        </w:p>
      </w:tc>
    </w:tr>
  </w:tbl>
  <w:p w14:paraId="08314641" w14:textId="77777777" w:rsidR="00491830" w:rsidRDefault="00491830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5237E" w14:paraId="2DED8A1E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BCED9C" w14:textId="77777777" w:rsidR="0045237E" w:rsidRDefault="0045237E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F44C65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23868C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5</w:t>
          </w:r>
        </w:p>
      </w:tc>
    </w:tr>
  </w:tbl>
  <w:p w14:paraId="0CD871E6" w14:textId="77777777" w:rsidR="0045237E" w:rsidRDefault="0045237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7687B" w14:paraId="758D1DF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1872A" w14:textId="77777777" w:rsidR="00B7687B" w:rsidRDefault="00B7687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EB2FCC" w14:textId="77777777" w:rsidR="00B7687B" w:rsidRDefault="00B7687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58146" w14:textId="41EF2A2D" w:rsidR="00B7687B" w:rsidRDefault="00B7687B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E00E1B">
            <w:rPr>
              <w:color w:val="000000"/>
            </w:rPr>
            <w:t>1</w:t>
          </w:r>
        </w:p>
      </w:tc>
    </w:tr>
  </w:tbl>
  <w:p w14:paraId="41C27347" w14:textId="77777777" w:rsidR="00B7687B" w:rsidRDefault="00B7687B">
    <w:pPr>
      <w:pStyle w:val="Header"/>
      <w:rPr>
        <w:color w:val="00000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2484" w14:textId="77777777" w:rsidR="00FB779B" w:rsidRDefault="00FB779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5272" w14:textId="77777777"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72A53"/>
    <w:rsid w:val="000B05B3"/>
    <w:rsid w:val="000C17D8"/>
    <w:rsid w:val="000C636A"/>
    <w:rsid w:val="000E59CD"/>
    <w:rsid w:val="0012535A"/>
    <w:rsid w:val="00157167"/>
    <w:rsid w:val="00161534"/>
    <w:rsid w:val="0017511D"/>
    <w:rsid w:val="001851F6"/>
    <w:rsid w:val="001C7625"/>
    <w:rsid w:val="00221C99"/>
    <w:rsid w:val="00234978"/>
    <w:rsid w:val="002427DD"/>
    <w:rsid w:val="00242CB7"/>
    <w:rsid w:val="00250139"/>
    <w:rsid w:val="0025715F"/>
    <w:rsid w:val="0026622D"/>
    <w:rsid w:val="0027511E"/>
    <w:rsid w:val="002E2240"/>
    <w:rsid w:val="002E768D"/>
    <w:rsid w:val="002F1E01"/>
    <w:rsid w:val="003260C9"/>
    <w:rsid w:val="00336294"/>
    <w:rsid w:val="00362959"/>
    <w:rsid w:val="003975DF"/>
    <w:rsid w:val="003B3279"/>
    <w:rsid w:val="003D6283"/>
    <w:rsid w:val="003F2556"/>
    <w:rsid w:val="003F26DD"/>
    <w:rsid w:val="003F599E"/>
    <w:rsid w:val="00422CB5"/>
    <w:rsid w:val="004332A4"/>
    <w:rsid w:val="004421DD"/>
    <w:rsid w:val="00444FE6"/>
    <w:rsid w:val="0045237E"/>
    <w:rsid w:val="00476838"/>
    <w:rsid w:val="00486444"/>
    <w:rsid w:val="00491830"/>
    <w:rsid w:val="004F41A7"/>
    <w:rsid w:val="005145DF"/>
    <w:rsid w:val="00514D83"/>
    <w:rsid w:val="00573D78"/>
    <w:rsid w:val="00585C14"/>
    <w:rsid w:val="00596780"/>
    <w:rsid w:val="005A562C"/>
    <w:rsid w:val="005C0D6E"/>
    <w:rsid w:val="005C1154"/>
    <w:rsid w:val="005D02F9"/>
    <w:rsid w:val="005E59F8"/>
    <w:rsid w:val="005E702A"/>
    <w:rsid w:val="005F1624"/>
    <w:rsid w:val="005F3B65"/>
    <w:rsid w:val="00633E35"/>
    <w:rsid w:val="00645362"/>
    <w:rsid w:val="00663123"/>
    <w:rsid w:val="00665C8B"/>
    <w:rsid w:val="006C2BD1"/>
    <w:rsid w:val="006C75C0"/>
    <w:rsid w:val="006D6908"/>
    <w:rsid w:val="006F23BD"/>
    <w:rsid w:val="00744265"/>
    <w:rsid w:val="00771A78"/>
    <w:rsid w:val="007816F5"/>
    <w:rsid w:val="007A064E"/>
    <w:rsid w:val="007C521B"/>
    <w:rsid w:val="007C76EA"/>
    <w:rsid w:val="007D7817"/>
    <w:rsid w:val="007E6305"/>
    <w:rsid w:val="00813E50"/>
    <w:rsid w:val="00817080"/>
    <w:rsid w:val="00821536"/>
    <w:rsid w:val="00837BFC"/>
    <w:rsid w:val="00855805"/>
    <w:rsid w:val="008877CF"/>
    <w:rsid w:val="00895D8B"/>
    <w:rsid w:val="008B6856"/>
    <w:rsid w:val="008C7FC3"/>
    <w:rsid w:val="008F27B1"/>
    <w:rsid w:val="009048C6"/>
    <w:rsid w:val="00927E70"/>
    <w:rsid w:val="00940FB2"/>
    <w:rsid w:val="00963257"/>
    <w:rsid w:val="009A033C"/>
    <w:rsid w:val="009B61F5"/>
    <w:rsid w:val="009B7005"/>
    <w:rsid w:val="009C2EEA"/>
    <w:rsid w:val="009D4769"/>
    <w:rsid w:val="009D508F"/>
    <w:rsid w:val="009D5ECD"/>
    <w:rsid w:val="00A13257"/>
    <w:rsid w:val="00A31BB0"/>
    <w:rsid w:val="00A41B81"/>
    <w:rsid w:val="00A46085"/>
    <w:rsid w:val="00A9646B"/>
    <w:rsid w:val="00B04987"/>
    <w:rsid w:val="00B05CAB"/>
    <w:rsid w:val="00B10DAB"/>
    <w:rsid w:val="00B21D77"/>
    <w:rsid w:val="00B3111D"/>
    <w:rsid w:val="00B4381B"/>
    <w:rsid w:val="00B7687B"/>
    <w:rsid w:val="00BC6415"/>
    <w:rsid w:val="00C02663"/>
    <w:rsid w:val="00C17E14"/>
    <w:rsid w:val="00C379E8"/>
    <w:rsid w:val="00C42756"/>
    <w:rsid w:val="00C456B8"/>
    <w:rsid w:val="00C538CA"/>
    <w:rsid w:val="00C73CC0"/>
    <w:rsid w:val="00C8078C"/>
    <w:rsid w:val="00C94E16"/>
    <w:rsid w:val="00CB4657"/>
    <w:rsid w:val="00CB635F"/>
    <w:rsid w:val="00D0556B"/>
    <w:rsid w:val="00D35428"/>
    <w:rsid w:val="00D47F6E"/>
    <w:rsid w:val="00DA223A"/>
    <w:rsid w:val="00DA7C66"/>
    <w:rsid w:val="00DB5A08"/>
    <w:rsid w:val="00E00E1B"/>
    <w:rsid w:val="00E15185"/>
    <w:rsid w:val="00E2050C"/>
    <w:rsid w:val="00E52A2D"/>
    <w:rsid w:val="00E52BE5"/>
    <w:rsid w:val="00E60AB5"/>
    <w:rsid w:val="00E8345D"/>
    <w:rsid w:val="00E94169"/>
    <w:rsid w:val="00E94EE7"/>
    <w:rsid w:val="00EC14CC"/>
    <w:rsid w:val="00ED19F8"/>
    <w:rsid w:val="00EF481D"/>
    <w:rsid w:val="00F003FC"/>
    <w:rsid w:val="00F40F8B"/>
    <w:rsid w:val="00F8088B"/>
    <w:rsid w:val="00F8714A"/>
    <w:rsid w:val="00F90BD0"/>
    <w:rsid w:val="00FA1356"/>
    <w:rsid w:val="00FB06F5"/>
    <w:rsid w:val="00FB779B"/>
    <w:rsid w:val="00FD0802"/>
    <w:rsid w:val="00FD21BA"/>
    <w:rsid w:val="00FE6E86"/>
    <w:rsid w:val="00FE7B20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F40F8B"/>
    <w:rPr>
      <w:lang w:val="en-GB" w:eastAsia="en-US"/>
    </w:rPr>
  </w:style>
  <w:style w:type="paragraph" w:styleId="Revision">
    <w:name w:val="Revision"/>
    <w:hidden/>
    <w:uiPriority w:val="99"/>
    <w:semiHidden/>
    <w:rsid w:val="005D02F9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A0CC-6828-481B-9808-A41CF59B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334</TotalTime>
  <Pages>4</Pages>
  <Words>649</Words>
  <Characters>4016</Characters>
  <Application>Microsoft Office Word</Application>
  <DocSecurity>0</DocSecurity>
  <Lines>125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 Edition of 2025</vt:lpstr>
    </vt:vector>
  </TitlesOfParts>
  <Manager>CP   3342  /  CI</Manager>
  <Company>ITU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Template</dc:subject>
  <dc:creator/>
  <cp:keywords/>
  <dc:description/>
  <cp:lastModifiedBy>Berdyeva, Elena</cp:lastModifiedBy>
  <cp:revision>90</cp:revision>
  <cp:lastPrinted>2026-04-02T12:38:00Z</cp:lastPrinted>
  <dcterms:created xsi:type="dcterms:W3CDTF">2014-08-13T12:52:00Z</dcterms:created>
  <dcterms:modified xsi:type="dcterms:W3CDTF">2026-07-07T13:15:00Z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