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137F3" w14:textId="2779D4CC" w:rsidR="00542C7C" w:rsidRPr="00B46527" w:rsidRDefault="00B46527">
      <w:pPr>
        <w:pStyle w:val="Heading1"/>
        <w:spacing w:before="240"/>
        <w:ind w:left="0" w:firstLine="0"/>
        <w:jc w:val="center"/>
        <w:rPr>
          <w:lang w:val="es-ES"/>
        </w:rPr>
      </w:pPr>
      <w:r w:rsidRPr="00B46527">
        <w:rPr>
          <w:lang w:val="es-ES"/>
        </w:rPr>
        <w:t>ACTUALIZACIONES de las</w:t>
      </w:r>
    </w:p>
    <w:p w14:paraId="5BE137F4" w14:textId="52C9B9B7" w:rsidR="00542C7C" w:rsidRPr="00B46527" w:rsidRDefault="00B46527">
      <w:pPr>
        <w:pStyle w:val="Heading2"/>
        <w:ind w:left="0" w:firstLine="0"/>
        <w:jc w:val="center"/>
        <w:rPr>
          <w:lang w:val="es-ES"/>
        </w:rPr>
      </w:pPr>
      <w:r w:rsidRPr="00B46527">
        <w:rPr>
          <w:lang w:val="es-ES"/>
        </w:rPr>
        <w:t>Reglas de Procedimiento</w:t>
      </w:r>
    </w:p>
    <w:p w14:paraId="5BE137F5" w14:textId="391C0B19" w:rsidR="00542C7C" w:rsidRPr="00B46527" w:rsidRDefault="00542C7C" w:rsidP="00F634C8">
      <w:pPr>
        <w:jc w:val="center"/>
        <w:rPr>
          <w:lang w:val="es-ES"/>
        </w:rPr>
      </w:pPr>
      <w:r w:rsidRPr="00B46527">
        <w:rPr>
          <w:lang w:val="es-ES"/>
        </w:rPr>
        <w:t>(</w:t>
      </w:r>
      <w:r w:rsidR="003B3E66">
        <w:rPr>
          <w:lang w:val="es-ES"/>
        </w:rPr>
        <w:t xml:space="preserve">Edición de </w:t>
      </w:r>
      <w:r w:rsidR="009B0A8C" w:rsidRPr="00B46527">
        <w:rPr>
          <w:lang w:val="es-ES"/>
        </w:rPr>
        <w:t>20</w:t>
      </w:r>
      <w:r w:rsidR="00165F9E" w:rsidRPr="00B46527">
        <w:rPr>
          <w:lang w:val="es-ES"/>
        </w:rPr>
        <w:t>2</w:t>
      </w:r>
      <w:r w:rsidR="00AE2C10">
        <w:rPr>
          <w:lang w:val="es-ES"/>
        </w:rPr>
        <w:t>5</w:t>
      </w:r>
      <w:r w:rsidRPr="00B46527">
        <w:rPr>
          <w:lang w:val="es-ES"/>
        </w:rPr>
        <w:t>)</w:t>
      </w:r>
    </w:p>
    <w:p w14:paraId="5BE137F6" w14:textId="6109917B" w:rsidR="00542C7C" w:rsidRPr="00B46527" w:rsidRDefault="00B46527" w:rsidP="00DA6367">
      <w:pPr>
        <w:pStyle w:val="Heading2"/>
        <w:spacing w:before="240"/>
        <w:ind w:left="0" w:firstLine="0"/>
        <w:jc w:val="center"/>
        <w:rPr>
          <w:lang w:val="es-ES"/>
        </w:rPr>
      </w:pPr>
      <w:r w:rsidRPr="00B46527">
        <w:rPr>
          <w:lang w:val="es-ES"/>
        </w:rPr>
        <w:t>Aprobadas por la Junta del Reglamento de Radiocomunicaciones</w:t>
      </w:r>
      <w:r w:rsidR="009B0A8C" w:rsidRPr="00B46527">
        <w:rPr>
          <w:lang w:val="es-ES"/>
        </w:rPr>
        <w:t>*</w:t>
      </w:r>
    </w:p>
    <w:p w14:paraId="74C076E1" w14:textId="77777777" w:rsidR="00DA6367" w:rsidRPr="00B46527" w:rsidRDefault="00DA6367" w:rsidP="00DA6367">
      <w:pPr>
        <w:spacing w:before="0"/>
        <w:rPr>
          <w:lang w:val="es-E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1192"/>
        <w:gridCol w:w="1665"/>
      </w:tblGrid>
      <w:tr w:rsidR="00B46527" w:rsidRPr="00955437" w14:paraId="5BE137FF" w14:textId="77777777" w:rsidTr="006776D2">
        <w:trPr>
          <w:tblHeader/>
          <w:jc w:val="center"/>
        </w:trPr>
        <w:tc>
          <w:tcPr>
            <w:tcW w:w="1472" w:type="dxa"/>
            <w:vAlign w:val="center"/>
          </w:tcPr>
          <w:p w14:paraId="5BE137F8" w14:textId="5A945394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C423C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222" w:type="dxa"/>
            <w:vAlign w:val="center"/>
          </w:tcPr>
          <w:p w14:paraId="5BE137F9" w14:textId="37D75425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987" w:type="dxa"/>
            <w:vAlign w:val="center"/>
          </w:tcPr>
          <w:p w14:paraId="5BE137FA" w14:textId="25F0C253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BE137FB" w14:textId="7A63E57D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E137FC" w14:textId="5B861BE4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5BE137FD" w14:textId="7C23953A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retirar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5BE137FE" w14:textId="0F021DB4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AE2C10" w:rsidRPr="003475A2" w14:paraId="5BE13807" w14:textId="77777777" w:rsidTr="7041A0F6">
        <w:trPr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05DBD1FD" w:rsidR="00AE2C10" w:rsidRPr="003475A2" w:rsidRDefault="00AE2C10" w:rsidP="00AE2C1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</w:t>
            </w:r>
            <w:r w:rsidRPr="00AE2C10">
              <w:rPr>
                <w:sz w:val="20"/>
                <w:lang w:val="en-US"/>
              </w:rPr>
              <w:t>CR/530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7731E821" w:rsidR="00AE2C10" w:rsidRPr="003475A2" w:rsidRDefault="00AE2C10" w:rsidP="00AE2C1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Abril de 2026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BE13802" w14:textId="1BBBC101" w:rsidR="00AE2C10" w:rsidRPr="003C19E1" w:rsidRDefault="00AE2C10" w:rsidP="00AE2C10">
            <w:pPr>
              <w:spacing w:before="120" w:after="120"/>
              <w:jc w:val="center"/>
              <w:rPr>
                <w:b/>
                <w:bCs/>
                <w:sz w:val="20"/>
                <w:lang w:val="pt-PT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803" w14:textId="2BFC2893" w:rsidR="00AE2C10" w:rsidRPr="00430FAB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804" w14:textId="6BFF588E" w:rsidR="00AE2C10" w:rsidRPr="003475A2" w:rsidRDefault="00AE2C10" w:rsidP="00AE2C1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5902B6D" w14:textId="77777777" w:rsidR="00AE2C10" w:rsidRDefault="00AE2C10" w:rsidP="00AE2C1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5BE13805" w14:textId="56DEA107" w:rsidR="00AE2C10" w:rsidRPr="002D511D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4-6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340EA912" w14:textId="77777777" w:rsidR="00AE2C10" w:rsidRDefault="00AE2C10" w:rsidP="00AE2C1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5BE13806" w14:textId="3178E8EA" w:rsidR="00AE2C10" w:rsidRPr="00D31BEF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4(rev.1)-6</w:t>
            </w:r>
            <w:r w:rsidRPr="00F879D2">
              <w:rPr>
                <w:sz w:val="20"/>
                <w:lang w:val="en-US"/>
              </w:rPr>
              <w:t>(rev.1)</w:t>
            </w:r>
          </w:p>
        </w:tc>
      </w:tr>
      <w:tr w:rsidR="00AE2C10" w:rsidRPr="003475A2" w14:paraId="79989832" w14:textId="77777777" w:rsidTr="7041A0F6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4A40A06" w14:textId="77777777" w:rsidR="00AE2C10" w:rsidRPr="00F879D2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4215908" w14:textId="77777777" w:rsidR="00AE2C10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610B9651" w:rsidR="00AE2C10" w:rsidRPr="00F879D2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AE2C10" w:rsidRPr="00F879D2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AE2C10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7E386EF0" w:rsidR="00AE2C10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17F9B126" w:rsidR="00AE2C10" w:rsidRDefault="00AE2C10" w:rsidP="00AE2C10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3(rev.1)</w:t>
            </w:r>
          </w:p>
        </w:tc>
      </w:tr>
    </w:tbl>
    <w:p w14:paraId="5BE13836" w14:textId="49C0658D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"/>
        </w:rPr>
      </w:pPr>
      <w:r w:rsidRPr="00B46527">
        <w:rPr>
          <w:sz w:val="20"/>
          <w:vertAlign w:val="superscript"/>
          <w:lang w:val="es-ES"/>
        </w:rPr>
        <w:t>*</w:t>
      </w:r>
      <w:r w:rsidRPr="00B46527">
        <w:rPr>
          <w:sz w:val="20"/>
          <w:lang w:val="es-ES"/>
        </w:rPr>
        <w:tab/>
      </w:r>
      <w:r w:rsidR="00B46527" w:rsidRPr="00B46527">
        <w:rPr>
          <w:sz w:val="20"/>
          <w:lang w:val="es-ES"/>
        </w:rPr>
        <w:t>Las nuevas Reglas o las modificaciones a las Reglas existentes surten efecto inmediatamente o según se indique.</w:t>
      </w:r>
    </w:p>
    <w:p w14:paraId="418B78C6" w14:textId="77777777" w:rsidR="00F837B0" w:rsidRPr="00A6074D" w:rsidRDefault="00F837B0" w:rsidP="00AE2C10">
      <w:pPr>
        <w:spacing w:before="0"/>
        <w:rPr>
          <w:lang w:val="es-ES"/>
        </w:rPr>
      </w:pPr>
    </w:p>
    <w:p w14:paraId="5BE1383A" w14:textId="184E56D9" w:rsidR="001A65E4" w:rsidRDefault="009B0A8C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rPr>
          <w:lang w:val="en-US"/>
        </w:rPr>
      </w:pPr>
      <w:r w:rsidRPr="003475A2">
        <w:rPr>
          <w:lang w:val="en-US"/>
        </w:rPr>
        <w:t>______________</w:t>
      </w:r>
    </w:p>
    <w:sectPr w:rsidR="001A65E4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82C4C" w14:textId="77777777" w:rsidR="0044742E" w:rsidRDefault="0044742E">
      <w:r>
        <w:separator/>
      </w:r>
    </w:p>
  </w:endnote>
  <w:endnote w:type="continuationSeparator" w:id="0">
    <w:p w14:paraId="76C439A7" w14:textId="77777777" w:rsidR="0044742E" w:rsidRDefault="0044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542E" w14:textId="77777777" w:rsidR="0044742E" w:rsidRDefault="0044742E">
      <w:r>
        <w:rPr>
          <w:b/>
        </w:rPr>
        <w:t>_______________</w:t>
      </w:r>
    </w:p>
  </w:footnote>
  <w:footnote w:type="continuationSeparator" w:id="0">
    <w:p w14:paraId="2408F847" w14:textId="77777777" w:rsidR="0044742E" w:rsidRDefault="0044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noProof/>
      </w:rPr>
    </w:sdtEndPr>
    <w:sdtContent>
      <w:p w14:paraId="14661576" w14:textId="70F95661" w:rsidR="00791856" w:rsidRDefault="00264EB1" w:rsidP="009838C3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00169B" w14:textId="77777777" w:rsidR="00791856" w:rsidRDefault="0079185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4133"/>
    <w:rsid w:val="00027D25"/>
    <w:rsid w:val="000445F7"/>
    <w:rsid w:val="000662B6"/>
    <w:rsid w:val="00073BB7"/>
    <w:rsid w:val="00073C9E"/>
    <w:rsid w:val="00077D94"/>
    <w:rsid w:val="00080E20"/>
    <w:rsid w:val="000811F7"/>
    <w:rsid w:val="00086B05"/>
    <w:rsid w:val="0008702F"/>
    <w:rsid w:val="00087323"/>
    <w:rsid w:val="0009209B"/>
    <w:rsid w:val="000928FF"/>
    <w:rsid w:val="000B1FFF"/>
    <w:rsid w:val="000B4BE4"/>
    <w:rsid w:val="000E035A"/>
    <w:rsid w:val="000E1294"/>
    <w:rsid w:val="000E3E55"/>
    <w:rsid w:val="00100FAD"/>
    <w:rsid w:val="001056A5"/>
    <w:rsid w:val="00107F66"/>
    <w:rsid w:val="00110C46"/>
    <w:rsid w:val="00111337"/>
    <w:rsid w:val="00112ABF"/>
    <w:rsid w:val="00114217"/>
    <w:rsid w:val="001172FD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5D4"/>
    <w:rsid w:val="00165F9E"/>
    <w:rsid w:val="00172D51"/>
    <w:rsid w:val="00177374"/>
    <w:rsid w:val="00186196"/>
    <w:rsid w:val="00190D47"/>
    <w:rsid w:val="001A51A7"/>
    <w:rsid w:val="001A65E4"/>
    <w:rsid w:val="001A70ED"/>
    <w:rsid w:val="001B6D2A"/>
    <w:rsid w:val="001C3385"/>
    <w:rsid w:val="001C465E"/>
    <w:rsid w:val="001C72AE"/>
    <w:rsid w:val="001D3497"/>
    <w:rsid w:val="001D5A01"/>
    <w:rsid w:val="001E31FB"/>
    <w:rsid w:val="001E68EC"/>
    <w:rsid w:val="0021021E"/>
    <w:rsid w:val="00213532"/>
    <w:rsid w:val="002156D5"/>
    <w:rsid w:val="00220ACA"/>
    <w:rsid w:val="00220DA7"/>
    <w:rsid w:val="00221874"/>
    <w:rsid w:val="00221D22"/>
    <w:rsid w:val="00227464"/>
    <w:rsid w:val="0023370B"/>
    <w:rsid w:val="00233B12"/>
    <w:rsid w:val="00236646"/>
    <w:rsid w:val="0024358A"/>
    <w:rsid w:val="0024750D"/>
    <w:rsid w:val="0025ED87"/>
    <w:rsid w:val="00264EB1"/>
    <w:rsid w:val="00280667"/>
    <w:rsid w:val="00280F3B"/>
    <w:rsid w:val="00284246"/>
    <w:rsid w:val="00287220"/>
    <w:rsid w:val="00292170"/>
    <w:rsid w:val="002928C5"/>
    <w:rsid w:val="002A7F56"/>
    <w:rsid w:val="002B73FA"/>
    <w:rsid w:val="002D1434"/>
    <w:rsid w:val="002D511D"/>
    <w:rsid w:val="002E39C5"/>
    <w:rsid w:val="002E4ADB"/>
    <w:rsid w:val="002F02F7"/>
    <w:rsid w:val="002F23AD"/>
    <w:rsid w:val="002F23DB"/>
    <w:rsid w:val="002F5DAF"/>
    <w:rsid w:val="002F74FA"/>
    <w:rsid w:val="00307134"/>
    <w:rsid w:val="00311FCA"/>
    <w:rsid w:val="00316734"/>
    <w:rsid w:val="00317415"/>
    <w:rsid w:val="003329F2"/>
    <w:rsid w:val="003369A3"/>
    <w:rsid w:val="00340098"/>
    <w:rsid w:val="003428AD"/>
    <w:rsid w:val="00344E1E"/>
    <w:rsid w:val="00347017"/>
    <w:rsid w:val="003475A2"/>
    <w:rsid w:val="00372DA7"/>
    <w:rsid w:val="003776A3"/>
    <w:rsid w:val="0038634D"/>
    <w:rsid w:val="00391E5F"/>
    <w:rsid w:val="0039307C"/>
    <w:rsid w:val="003A19AE"/>
    <w:rsid w:val="003A312D"/>
    <w:rsid w:val="003B3E66"/>
    <w:rsid w:val="003B5625"/>
    <w:rsid w:val="003B77AB"/>
    <w:rsid w:val="003C19E1"/>
    <w:rsid w:val="003F2744"/>
    <w:rsid w:val="003F2917"/>
    <w:rsid w:val="004109B3"/>
    <w:rsid w:val="00415F35"/>
    <w:rsid w:val="00416C07"/>
    <w:rsid w:val="00427262"/>
    <w:rsid w:val="00430FAB"/>
    <w:rsid w:val="004402CD"/>
    <w:rsid w:val="004429BE"/>
    <w:rsid w:val="00443623"/>
    <w:rsid w:val="0044689C"/>
    <w:rsid w:val="0044742E"/>
    <w:rsid w:val="00455D70"/>
    <w:rsid w:val="00456317"/>
    <w:rsid w:val="004641CE"/>
    <w:rsid w:val="004658D6"/>
    <w:rsid w:val="00466F05"/>
    <w:rsid w:val="004755FA"/>
    <w:rsid w:val="0047729C"/>
    <w:rsid w:val="00486CB3"/>
    <w:rsid w:val="00492594"/>
    <w:rsid w:val="004A22FC"/>
    <w:rsid w:val="004A3A27"/>
    <w:rsid w:val="004B2953"/>
    <w:rsid w:val="004B4010"/>
    <w:rsid w:val="004C5733"/>
    <w:rsid w:val="004C6C8C"/>
    <w:rsid w:val="004D1B8F"/>
    <w:rsid w:val="004D6F91"/>
    <w:rsid w:val="004E2160"/>
    <w:rsid w:val="004E77AB"/>
    <w:rsid w:val="004F648A"/>
    <w:rsid w:val="004F71AF"/>
    <w:rsid w:val="00507994"/>
    <w:rsid w:val="00513988"/>
    <w:rsid w:val="00514391"/>
    <w:rsid w:val="00516339"/>
    <w:rsid w:val="00521D5F"/>
    <w:rsid w:val="005224FA"/>
    <w:rsid w:val="0052522A"/>
    <w:rsid w:val="005305FA"/>
    <w:rsid w:val="0053743E"/>
    <w:rsid w:val="00542C7C"/>
    <w:rsid w:val="00544B04"/>
    <w:rsid w:val="0054524B"/>
    <w:rsid w:val="005514CE"/>
    <w:rsid w:val="00552538"/>
    <w:rsid w:val="005546FB"/>
    <w:rsid w:val="00554AB9"/>
    <w:rsid w:val="00560C1C"/>
    <w:rsid w:val="005665EB"/>
    <w:rsid w:val="00572C9C"/>
    <w:rsid w:val="005736F6"/>
    <w:rsid w:val="00581105"/>
    <w:rsid w:val="005929D5"/>
    <w:rsid w:val="0059307C"/>
    <w:rsid w:val="00594F6A"/>
    <w:rsid w:val="005A1999"/>
    <w:rsid w:val="005A1A3A"/>
    <w:rsid w:val="005A1E8E"/>
    <w:rsid w:val="005B79D4"/>
    <w:rsid w:val="005C68AE"/>
    <w:rsid w:val="005C6AF6"/>
    <w:rsid w:val="005D409A"/>
    <w:rsid w:val="005D6B06"/>
    <w:rsid w:val="005E21AC"/>
    <w:rsid w:val="005E24BB"/>
    <w:rsid w:val="005E2B3E"/>
    <w:rsid w:val="005E406D"/>
    <w:rsid w:val="005F04E9"/>
    <w:rsid w:val="005F2A37"/>
    <w:rsid w:val="005F7505"/>
    <w:rsid w:val="00606866"/>
    <w:rsid w:val="0060778D"/>
    <w:rsid w:val="00612A74"/>
    <w:rsid w:val="00612F96"/>
    <w:rsid w:val="00616A31"/>
    <w:rsid w:val="00624674"/>
    <w:rsid w:val="00627FF8"/>
    <w:rsid w:val="00632C44"/>
    <w:rsid w:val="00634022"/>
    <w:rsid w:val="00636217"/>
    <w:rsid w:val="00637DA2"/>
    <w:rsid w:val="006547C1"/>
    <w:rsid w:val="006601B2"/>
    <w:rsid w:val="00662D32"/>
    <w:rsid w:val="006734EA"/>
    <w:rsid w:val="00676D01"/>
    <w:rsid w:val="0068053C"/>
    <w:rsid w:val="00680A82"/>
    <w:rsid w:val="00686A4D"/>
    <w:rsid w:val="0069289F"/>
    <w:rsid w:val="00693ED9"/>
    <w:rsid w:val="00695226"/>
    <w:rsid w:val="006A7330"/>
    <w:rsid w:val="006B6115"/>
    <w:rsid w:val="006B62BB"/>
    <w:rsid w:val="006B74EB"/>
    <w:rsid w:val="006C3053"/>
    <w:rsid w:val="006D3DBE"/>
    <w:rsid w:val="006E04F7"/>
    <w:rsid w:val="006E1B93"/>
    <w:rsid w:val="006F19C7"/>
    <w:rsid w:val="00703F24"/>
    <w:rsid w:val="007108E9"/>
    <w:rsid w:val="0071197C"/>
    <w:rsid w:val="00713984"/>
    <w:rsid w:val="00723657"/>
    <w:rsid w:val="00727441"/>
    <w:rsid w:val="00733168"/>
    <w:rsid w:val="007438A1"/>
    <w:rsid w:val="007543EF"/>
    <w:rsid w:val="00791856"/>
    <w:rsid w:val="00797D07"/>
    <w:rsid w:val="007A0721"/>
    <w:rsid w:val="007A14E0"/>
    <w:rsid w:val="007A19CB"/>
    <w:rsid w:val="007A25B3"/>
    <w:rsid w:val="007A383E"/>
    <w:rsid w:val="007B146E"/>
    <w:rsid w:val="007B1D38"/>
    <w:rsid w:val="007B2A48"/>
    <w:rsid w:val="007B2A69"/>
    <w:rsid w:val="007B52F1"/>
    <w:rsid w:val="007B6D1C"/>
    <w:rsid w:val="007C275D"/>
    <w:rsid w:val="007D1AAD"/>
    <w:rsid w:val="007D23A3"/>
    <w:rsid w:val="007D3B38"/>
    <w:rsid w:val="007D66F1"/>
    <w:rsid w:val="007F1CA4"/>
    <w:rsid w:val="007F2D3B"/>
    <w:rsid w:val="00801C53"/>
    <w:rsid w:val="00814063"/>
    <w:rsid w:val="0082546F"/>
    <w:rsid w:val="00831637"/>
    <w:rsid w:val="00831927"/>
    <w:rsid w:val="00842B47"/>
    <w:rsid w:val="00843A05"/>
    <w:rsid w:val="008530B5"/>
    <w:rsid w:val="00853FD4"/>
    <w:rsid w:val="00867C5C"/>
    <w:rsid w:val="00893D79"/>
    <w:rsid w:val="008A14FB"/>
    <w:rsid w:val="008B2B35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12209"/>
    <w:rsid w:val="00920867"/>
    <w:rsid w:val="009245EC"/>
    <w:rsid w:val="0092596F"/>
    <w:rsid w:val="009274DB"/>
    <w:rsid w:val="00935107"/>
    <w:rsid w:val="00946255"/>
    <w:rsid w:val="009532FD"/>
    <w:rsid w:val="00955437"/>
    <w:rsid w:val="009569E8"/>
    <w:rsid w:val="009838C3"/>
    <w:rsid w:val="00990505"/>
    <w:rsid w:val="00994F48"/>
    <w:rsid w:val="009A4F25"/>
    <w:rsid w:val="009B0A8C"/>
    <w:rsid w:val="009B66EE"/>
    <w:rsid w:val="009C1C7B"/>
    <w:rsid w:val="009C5891"/>
    <w:rsid w:val="009C6A4D"/>
    <w:rsid w:val="009D07A0"/>
    <w:rsid w:val="009D094D"/>
    <w:rsid w:val="009D63E9"/>
    <w:rsid w:val="009E464E"/>
    <w:rsid w:val="009F2DFC"/>
    <w:rsid w:val="009F5174"/>
    <w:rsid w:val="009F70E0"/>
    <w:rsid w:val="00A14F95"/>
    <w:rsid w:val="00A16793"/>
    <w:rsid w:val="00A210F1"/>
    <w:rsid w:val="00A2259C"/>
    <w:rsid w:val="00A262EE"/>
    <w:rsid w:val="00A30608"/>
    <w:rsid w:val="00A443AB"/>
    <w:rsid w:val="00A505AB"/>
    <w:rsid w:val="00A50A77"/>
    <w:rsid w:val="00A52A2A"/>
    <w:rsid w:val="00A56F94"/>
    <w:rsid w:val="00A6074D"/>
    <w:rsid w:val="00A628F3"/>
    <w:rsid w:val="00A62AE9"/>
    <w:rsid w:val="00A65A32"/>
    <w:rsid w:val="00A70933"/>
    <w:rsid w:val="00A71ECB"/>
    <w:rsid w:val="00A77294"/>
    <w:rsid w:val="00A80162"/>
    <w:rsid w:val="00A917BB"/>
    <w:rsid w:val="00AB14F3"/>
    <w:rsid w:val="00AB202C"/>
    <w:rsid w:val="00AB2486"/>
    <w:rsid w:val="00AC0420"/>
    <w:rsid w:val="00AC440F"/>
    <w:rsid w:val="00AE2C10"/>
    <w:rsid w:val="00AE2E23"/>
    <w:rsid w:val="00AE6F86"/>
    <w:rsid w:val="00B040EE"/>
    <w:rsid w:val="00B14677"/>
    <w:rsid w:val="00B14878"/>
    <w:rsid w:val="00B17111"/>
    <w:rsid w:val="00B17EBF"/>
    <w:rsid w:val="00B22BE3"/>
    <w:rsid w:val="00B264A9"/>
    <w:rsid w:val="00B27620"/>
    <w:rsid w:val="00B373F2"/>
    <w:rsid w:val="00B43578"/>
    <w:rsid w:val="00B44842"/>
    <w:rsid w:val="00B44BC1"/>
    <w:rsid w:val="00B46527"/>
    <w:rsid w:val="00B47D6B"/>
    <w:rsid w:val="00B54C91"/>
    <w:rsid w:val="00B573FA"/>
    <w:rsid w:val="00B61E82"/>
    <w:rsid w:val="00B67C18"/>
    <w:rsid w:val="00B71105"/>
    <w:rsid w:val="00BB0733"/>
    <w:rsid w:val="00BB1286"/>
    <w:rsid w:val="00BB2D3F"/>
    <w:rsid w:val="00BB359B"/>
    <w:rsid w:val="00BB7105"/>
    <w:rsid w:val="00BC1212"/>
    <w:rsid w:val="00BC29E4"/>
    <w:rsid w:val="00BC59DD"/>
    <w:rsid w:val="00BC5CB4"/>
    <w:rsid w:val="00BD261C"/>
    <w:rsid w:val="00BD5495"/>
    <w:rsid w:val="00BD5E8C"/>
    <w:rsid w:val="00BE528D"/>
    <w:rsid w:val="00BF3282"/>
    <w:rsid w:val="00BF63CD"/>
    <w:rsid w:val="00C01151"/>
    <w:rsid w:val="00C01CC6"/>
    <w:rsid w:val="00C05334"/>
    <w:rsid w:val="00C1597B"/>
    <w:rsid w:val="00C2017E"/>
    <w:rsid w:val="00C216C7"/>
    <w:rsid w:val="00C24579"/>
    <w:rsid w:val="00C275EB"/>
    <w:rsid w:val="00C32704"/>
    <w:rsid w:val="00C3655D"/>
    <w:rsid w:val="00C36DC8"/>
    <w:rsid w:val="00C37AF6"/>
    <w:rsid w:val="00C40972"/>
    <w:rsid w:val="00C447A4"/>
    <w:rsid w:val="00C477DC"/>
    <w:rsid w:val="00C52523"/>
    <w:rsid w:val="00C55E0F"/>
    <w:rsid w:val="00C631B0"/>
    <w:rsid w:val="00C65091"/>
    <w:rsid w:val="00C74907"/>
    <w:rsid w:val="00C7511F"/>
    <w:rsid w:val="00C821F5"/>
    <w:rsid w:val="00C82211"/>
    <w:rsid w:val="00C86946"/>
    <w:rsid w:val="00C87C1B"/>
    <w:rsid w:val="00C87E54"/>
    <w:rsid w:val="00C906BD"/>
    <w:rsid w:val="00C90C85"/>
    <w:rsid w:val="00CA0887"/>
    <w:rsid w:val="00CA1BE6"/>
    <w:rsid w:val="00CB571A"/>
    <w:rsid w:val="00CC4946"/>
    <w:rsid w:val="00CC5AB1"/>
    <w:rsid w:val="00CE4DB0"/>
    <w:rsid w:val="00CF0C29"/>
    <w:rsid w:val="00CF761D"/>
    <w:rsid w:val="00D00D22"/>
    <w:rsid w:val="00D03FD8"/>
    <w:rsid w:val="00D07EF9"/>
    <w:rsid w:val="00D16482"/>
    <w:rsid w:val="00D2003A"/>
    <w:rsid w:val="00D223C4"/>
    <w:rsid w:val="00D308A8"/>
    <w:rsid w:val="00D31BEF"/>
    <w:rsid w:val="00D56E1F"/>
    <w:rsid w:val="00D634F3"/>
    <w:rsid w:val="00D648FC"/>
    <w:rsid w:val="00D649BE"/>
    <w:rsid w:val="00D65754"/>
    <w:rsid w:val="00D85909"/>
    <w:rsid w:val="00D873EC"/>
    <w:rsid w:val="00D937DC"/>
    <w:rsid w:val="00DA0036"/>
    <w:rsid w:val="00DA2BA8"/>
    <w:rsid w:val="00DA3A00"/>
    <w:rsid w:val="00DA6367"/>
    <w:rsid w:val="00DC214C"/>
    <w:rsid w:val="00DE60DC"/>
    <w:rsid w:val="00DF0248"/>
    <w:rsid w:val="00DF70FD"/>
    <w:rsid w:val="00E020E0"/>
    <w:rsid w:val="00E07F77"/>
    <w:rsid w:val="00E212EC"/>
    <w:rsid w:val="00E24EB0"/>
    <w:rsid w:val="00E27AC6"/>
    <w:rsid w:val="00E40170"/>
    <w:rsid w:val="00E41EC1"/>
    <w:rsid w:val="00E5056F"/>
    <w:rsid w:val="00E5211B"/>
    <w:rsid w:val="00E52D0D"/>
    <w:rsid w:val="00E563D0"/>
    <w:rsid w:val="00E56567"/>
    <w:rsid w:val="00E572D7"/>
    <w:rsid w:val="00E57933"/>
    <w:rsid w:val="00E63EDB"/>
    <w:rsid w:val="00E668C4"/>
    <w:rsid w:val="00E71D49"/>
    <w:rsid w:val="00E73770"/>
    <w:rsid w:val="00E87D95"/>
    <w:rsid w:val="00E909F3"/>
    <w:rsid w:val="00EB0AEC"/>
    <w:rsid w:val="00EB249A"/>
    <w:rsid w:val="00EB42A4"/>
    <w:rsid w:val="00EB5B1D"/>
    <w:rsid w:val="00ED1A17"/>
    <w:rsid w:val="00ED6D03"/>
    <w:rsid w:val="00EE0B98"/>
    <w:rsid w:val="00EE6BA7"/>
    <w:rsid w:val="00EF2B3D"/>
    <w:rsid w:val="00EF79D3"/>
    <w:rsid w:val="00EF7F75"/>
    <w:rsid w:val="00F1760B"/>
    <w:rsid w:val="00F233B0"/>
    <w:rsid w:val="00F234F9"/>
    <w:rsid w:val="00F26A65"/>
    <w:rsid w:val="00F32AFD"/>
    <w:rsid w:val="00F436F1"/>
    <w:rsid w:val="00F51FEB"/>
    <w:rsid w:val="00F53499"/>
    <w:rsid w:val="00F54CB6"/>
    <w:rsid w:val="00F634C8"/>
    <w:rsid w:val="00F64175"/>
    <w:rsid w:val="00F6534E"/>
    <w:rsid w:val="00F66415"/>
    <w:rsid w:val="00F7042C"/>
    <w:rsid w:val="00F74634"/>
    <w:rsid w:val="00F836FC"/>
    <w:rsid w:val="00F837B0"/>
    <w:rsid w:val="00F86376"/>
    <w:rsid w:val="00F879D2"/>
    <w:rsid w:val="00F92190"/>
    <w:rsid w:val="00F96BF7"/>
    <w:rsid w:val="00FA1EA2"/>
    <w:rsid w:val="00FA6312"/>
    <w:rsid w:val="00FA6757"/>
    <w:rsid w:val="00FB797A"/>
    <w:rsid w:val="00FD67F9"/>
    <w:rsid w:val="00FE0672"/>
    <w:rsid w:val="00FE48AD"/>
    <w:rsid w:val="00FF6D6C"/>
    <w:rsid w:val="0A146917"/>
    <w:rsid w:val="20A1BBEB"/>
    <w:rsid w:val="3665EB6E"/>
    <w:rsid w:val="411561EB"/>
    <w:rsid w:val="4E1987DD"/>
    <w:rsid w:val="6D66E442"/>
    <w:rsid w:val="7041A0F6"/>
    <w:rsid w:val="7A0EDC04"/>
    <w:rsid w:val="7DE8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  <w:style w:type="character" w:styleId="Hyperlink">
    <w:name w:val="Hyperlink"/>
    <w:basedOn w:val="DefaultParagraphFont"/>
    <w:unhideWhenUsed/>
    <w:rsid w:val="00594F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4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128</TotalTime>
  <Pages>1</Pages>
  <Words>72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Reglas de Procedimiento</dc:title>
  <dc:subject>Edición 2025 / Rev. 1 /  Update</dc:subject>
  <dc:creator>Composition des Publications</dc:creator>
  <cp:keywords/>
  <dc:description/>
  <cp:lastModifiedBy>Saez Grau, Ricardo</cp:lastModifiedBy>
  <cp:revision>16</cp:revision>
  <cp:lastPrinted>2024-11-29T13:52:00Z</cp:lastPrinted>
  <dcterms:created xsi:type="dcterms:W3CDTF">2024-12-03T16:03:00Z</dcterms:created>
  <dcterms:modified xsi:type="dcterms:W3CDTF">2026-04-08T12:31:00Z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GrammarlyDocumentId">
    <vt:lpwstr>370c81e3bb2461bacf5d16cd18a938488e6a216df7c9058be9e7a09d4bc57469</vt:lpwstr>
  </property>
</Properties>
</file>