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C3B7D" w14:textId="77777777" w:rsidR="00E52277" w:rsidRPr="00A631F8" w:rsidRDefault="00E52277" w:rsidP="00E52277">
      <w:pPr>
        <w:pStyle w:val="Heading2"/>
        <w:spacing w:before="120"/>
        <w:ind w:left="0" w:firstLine="0"/>
        <w:jc w:val="center"/>
        <w:rPr>
          <w:lang w:val="ru-RU"/>
        </w:rPr>
      </w:pPr>
      <w:r w:rsidRPr="00A631F8">
        <w:rPr>
          <w:szCs w:val="26"/>
          <w:lang w:val="ru-RU"/>
        </w:rPr>
        <w:t>ИЗМЕНЕНИЯ к</w:t>
      </w:r>
      <w:r w:rsidRPr="00A631F8">
        <w:rPr>
          <w:szCs w:val="26"/>
          <w:lang w:val="ru-RU"/>
        </w:rPr>
        <w:br/>
      </w:r>
      <w:r w:rsidRPr="00A631F8">
        <w:rPr>
          <w:szCs w:val="26"/>
          <w:lang w:val="ru-RU"/>
        </w:rPr>
        <w:br/>
        <w:t>Правилам процедуры</w:t>
      </w:r>
    </w:p>
    <w:p w14:paraId="67B2F79F" w14:textId="62B26A4F" w:rsidR="00E52277" w:rsidRPr="00057B36" w:rsidRDefault="00E52277" w:rsidP="00E52277">
      <w:pPr>
        <w:jc w:val="center"/>
        <w:rPr>
          <w:szCs w:val="22"/>
          <w:lang w:val="en-US"/>
        </w:rPr>
      </w:pPr>
      <w:r w:rsidRPr="00A631F8">
        <w:rPr>
          <w:szCs w:val="22"/>
          <w:lang w:val="ru-RU"/>
        </w:rPr>
        <w:t>(издание 202</w:t>
      </w:r>
      <w:r>
        <w:rPr>
          <w:szCs w:val="22"/>
          <w:lang w:val="en-US"/>
        </w:rPr>
        <w:t>5</w:t>
      </w:r>
      <w:r w:rsidRPr="00A631F8">
        <w:rPr>
          <w:szCs w:val="22"/>
          <w:lang w:val="ru-RU"/>
        </w:rPr>
        <w:t xml:space="preserve"> года),</w:t>
      </w:r>
    </w:p>
    <w:p w14:paraId="5BE137F6" w14:textId="57D282B6" w:rsidR="00542C7C" w:rsidRDefault="00E52277" w:rsidP="001D7847">
      <w:pPr>
        <w:pStyle w:val="Heading2"/>
        <w:spacing w:after="240"/>
        <w:ind w:left="0" w:firstLine="0"/>
        <w:jc w:val="center"/>
        <w:rPr>
          <w:lang w:val="en-US"/>
        </w:rPr>
      </w:pPr>
      <w:r w:rsidRPr="00A631F8">
        <w:rPr>
          <w:szCs w:val="26"/>
          <w:lang w:val="ru-RU"/>
        </w:rPr>
        <w:t xml:space="preserve">утвержденным </w:t>
      </w:r>
      <w:proofErr w:type="spellStart"/>
      <w:r w:rsidRPr="00A631F8">
        <w:rPr>
          <w:szCs w:val="26"/>
          <w:lang w:val="ru-RU"/>
        </w:rPr>
        <w:t>Радиорегламентарным</w:t>
      </w:r>
      <w:proofErr w:type="spellEnd"/>
      <w:r w:rsidRPr="00A631F8">
        <w:rPr>
          <w:szCs w:val="26"/>
          <w:lang w:val="ru-RU"/>
        </w:rPr>
        <w:t xml:space="preserve"> комитетом</w:t>
      </w:r>
      <w:r w:rsidRPr="00A631F8">
        <w:rPr>
          <w:b w:val="0"/>
          <w:bCs/>
          <w:position w:val="6"/>
          <w:sz w:val="20"/>
          <w:lang w:val="ru-RU"/>
        </w:rPr>
        <w:t>*</w:t>
      </w: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992"/>
        <w:gridCol w:w="1418"/>
        <w:gridCol w:w="1417"/>
        <w:gridCol w:w="1865"/>
      </w:tblGrid>
      <w:tr w:rsidR="001D7847" w:rsidRPr="003475A2" w14:paraId="5BE137FF" w14:textId="77777777" w:rsidTr="00B52FC2">
        <w:trPr>
          <w:tblHeader/>
          <w:jc w:val="center"/>
        </w:trPr>
        <w:tc>
          <w:tcPr>
            <w:tcW w:w="1472" w:type="dxa"/>
          </w:tcPr>
          <w:p w14:paraId="5BE137F8" w14:textId="538BCB76" w:rsidR="001D7847" w:rsidRPr="003475A2" w:rsidRDefault="001D7847" w:rsidP="001D784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Пересмотр (Циркуляр №)</w:t>
            </w:r>
          </w:p>
        </w:tc>
        <w:tc>
          <w:tcPr>
            <w:tcW w:w="1222" w:type="dxa"/>
          </w:tcPr>
          <w:p w14:paraId="5BE137F9" w14:textId="3F056874" w:rsidR="001D7847" w:rsidRPr="003475A2" w:rsidRDefault="001D7847" w:rsidP="001D784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987" w:type="dxa"/>
          </w:tcPr>
          <w:p w14:paraId="5BE137FA" w14:textId="02D6E748" w:rsidR="001D7847" w:rsidRPr="003475A2" w:rsidRDefault="001D7847" w:rsidP="001D784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Часть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E137FB" w14:textId="2C7BF547" w:rsidR="001D7847" w:rsidRPr="003475A2" w:rsidRDefault="001D7847" w:rsidP="001D784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СТ/ПР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E137FC" w14:textId="271434BB" w:rsidR="001D7847" w:rsidRPr="003475A2" w:rsidRDefault="001D7847" w:rsidP="001D784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Пункт РР или другой справочный документ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E137FD" w14:textId="6ACAF94D" w:rsidR="001D7847" w:rsidRPr="003475A2" w:rsidRDefault="001D7847" w:rsidP="001D784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Страницы для исключения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5BE137FE" w14:textId="0D7083EE" w:rsidR="001D7847" w:rsidRPr="003475A2" w:rsidRDefault="001D7847" w:rsidP="001D784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 xml:space="preserve">Страницы для </w:t>
            </w:r>
            <w:r w:rsidRPr="0092179E">
              <w:rPr>
                <w:b/>
                <w:bCs/>
                <w:sz w:val="18"/>
                <w:szCs w:val="18"/>
                <w:lang w:val="ru-RU"/>
              </w:rPr>
              <w:br/>
              <w:t>включения</w:t>
            </w:r>
          </w:p>
        </w:tc>
      </w:tr>
      <w:tr w:rsidR="009B0A8C" w:rsidRPr="003475A2" w14:paraId="5BE13807" w14:textId="77777777" w:rsidTr="00B52FC2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14:paraId="5BE13800" w14:textId="597B7A3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="00B0579C">
              <w:rPr>
                <w:sz w:val="20"/>
                <w:lang w:val="ru-RU"/>
              </w:rPr>
              <w:t>См.</w:t>
            </w:r>
            <w:r w:rsidRPr="00F879D2">
              <w:rPr>
                <w:sz w:val="20"/>
                <w:lang w:val="en-US"/>
              </w:rPr>
              <w:t xml:space="preserve"> CR/</w:t>
            </w:r>
            <w:r w:rsidR="009316ED">
              <w:rPr>
                <w:sz w:val="20"/>
                <w:lang w:val="en-US"/>
              </w:rPr>
              <w:t>530</w:t>
            </w:r>
          </w:p>
        </w:tc>
        <w:tc>
          <w:tcPr>
            <w:tcW w:w="1222" w:type="dxa"/>
            <w:tcBorders>
              <w:bottom w:val="nil"/>
            </w:tcBorders>
          </w:tcPr>
          <w:p w14:paraId="5BE13801" w14:textId="3CBA407F" w:rsidR="009B0A8C" w:rsidRPr="00B0579C" w:rsidRDefault="00B0579C" w:rsidP="00527D8E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Апрель</w:t>
            </w:r>
            <w:r w:rsidR="009B0A8C">
              <w:rPr>
                <w:sz w:val="20"/>
                <w:lang w:val="en-US"/>
              </w:rPr>
              <w:t xml:space="preserve"> 20</w:t>
            </w:r>
            <w:r w:rsidR="00E668C4">
              <w:rPr>
                <w:sz w:val="20"/>
                <w:lang w:val="en-US"/>
              </w:rPr>
              <w:t>2</w:t>
            </w:r>
            <w:r w:rsidR="009316ED">
              <w:rPr>
                <w:sz w:val="20"/>
                <w:lang w:val="en-US"/>
              </w:rPr>
              <w:t>6</w:t>
            </w:r>
            <w:r>
              <w:rPr>
                <w:sz w:val="20"/>
                <w:lang w:val="ru-RU"/>
              </w:rPr>
              <w:t xml:space="preserve"> г.</w:t>
            </w:r>
          </w:p>
        </w:tc>
        <w:tc>
          <w:tcPr>
            <w:tcW w:w="987" w:type="dxa"/>
          </w:tcPr>
          <w:p w14:paraId="5BE13802" w14:textId="345829BF" w:rsidR="009D094D" w:rsidRPr="003475A2" w:rsidRDefault="009879C7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B</w:t>
            </w:r>
            <w:r w:rsidR="002C4DB1">
              <w:rPr>
                <w:sz w:val="20"/>
                <w:lang w:val="en-US"/>
              </w:rPr>
              <w:t>6</w:t>
            </w:r>
          </w:p>
        </w:tc>
        <w:tc>
          <w:tcPr>
            <w:tcW w:w="992" w:type="dxa"/>
          </w:tcPr>
          <w:p w14:paraId="5BE13803" w14:textId="2BFC2893" w:rsidR="003A19AE" w:rsidRPr="00430FAB" w:rsidRDefault="003A19AE" w:rsidP="002B462F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5BE13804" w14:textId="6BFF588E" w:rsidR="003A19AE" w:rsidRPr="003475A2" w:rsidRDefault="003A19AE" w:rsidP="000D6FE5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1417" w:type="dxa"/>
          </w:tcPr>
          <w:p w14:paraId="2CA52949" w14:textId="77777777" w:rsidR="00D525E6" w:rsidRDefault="00073914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5BE13805" w14:textId="38EB981F" w:rsidR="000B5DF6" w:rsidRPr="002D511D" w:rsidRDefault="00D525E6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="00BF7C7D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6</w:t>
            </w:r>
          </w:p>
        </w:tc>
        <w:tc>
          <w:tcPr>
            <w:tcW w:w="1865" w:type="dxa"/>
          </w:tcPr>
          <w:p w14:paraId="0B715358" w14:textId="2A1FDDDC" w:rsidR="00D525E6" w:rsidRDefault="00073914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="006E2192" w:rsidRPr="00F879D2">
              <w:rPr>
                <w:sz w:val="20"/>
                <w:lang w:val="en-US"/>
              </w:rPr>
              <w:t>(</w:t>
            </w:r>
            <w:proofErr w:type="spellStart"/>
            <w:r w:rsidR="00473083">
              <w:rPr>
                <w:sz w:val="20"/>
                <w:lang w:val="ru-RU"/>
              </w:rPr>
              <w:t>Пересм</w:t>
            </w:r>
            <w:proofErr w:type="spellEnd"/>
            <w:r w:rsidR="006E2192" w:rsidRPr="00F879D2">
              <w:rPr>
                <w:sz w:val="20"/>
                <w:lang w:val="en-US"/>
              </w:rPr>
              <w:t>.1)</w:t>
            </w:r>
          </w:p>
          <w:p w14:paraId="5BE13806" w14:textId="63B1CDB5" w:rsidR="006E2192" w:rsidRPr="00D31BEF" w:rsidRDefault="00D525E6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</w:t>
            </w:r>
            <w:proofErr w:type="spellStart"/>
            <w:r w:rsidR="00473083">
              <w:rPr>
                <w:sz w:val="20"/>
                <w:lang w:val="ru-RU"/>
              </w:rPr>
              <w:t>Пересм</w:t>
            </w:r>
            <w:proofErr w:type="spellEnd"/>
            <w:r>
              <w:rPr>
                <w:sz w:val="20"/>
                <w:lang w:val="en-US"/>
              </w:rPr>
              <w:t>.1)</w:t>
            </w:r>
            <w:r w:rsidR="005B5472" w:rsidRPr="0092179E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="005B5472" w:rsidRPr="0092179E">
              <w:rPr>
                <w:sz w:val="18"/>
                <w:szCs w:val="18"/>
                <w:lang w:val="ru-RU"/>
              </w:rPr>
              <w:t xml:space="preserve">– </w:t>
            </w:r>
            <w:r w:rsidR="006A76F7">
              <w:rPr>
                <w:sz w:val="20"/>
                <w:lang w:val="en-US"/>
              </w:rPr>
              <w:t>6</w:t>
            </w:r>
            <w:r w:rsidR="006E2192" w:rsidRPr="00F879D2">
              <w:rPr>
                <w:sz w:val="20"/>
                <w:lang w:val="en-US"/>
              </w:rPr>
              <w:t>(</w:t>
            </w:r>
            <w:proofErr w:type="spellStart"/>
            <w:r w:rsidR="005B5472">
              <w:rPr>
                <w:sz w:val="20"/>
                <w:lang w:val="ru-RU"/>
              </w:rPr>
              <w:t>Пересм</w:t>
            </w:r>
            <w:proofErr w:type="spellEnd"/>
            <w:r w:rsidR="006E2192" w:rsidRPr="00F879D2">
              <w:rPr>
                <w:sz w:val="20"/>
                <w:lang w:val="en-US"/>
              </w:rPr>
              <w:t>.1)</w:t>
            </w:r>
          </w:p>
        </w:tc>
      </w:tr>
      <w:tr w:rsidR="005463A5" w:rsidRPr="003475A2" w14:paraId="7BD1740D" w14:textId="77777777" w:rsidTr="00B52FC2">
        <w:trPr>
          <w:tblHeader/>
          <w:jc w:val="center"/>
        </w:trPr>
        <w:tc>
          <w:tcPr>
            <w:tcW w:w="1472" w:type="dxa"/>
            <w:tcBorders>
              <w:top w:val="nil"/>
            </w:tcBorders>
          </w:tcPr>
          <w:p w14:paraId="2E376CD5" w14:textId="77777777" w:rsidR="005463A5" w:rsidRPr="00F879D2" w:rsidRDefault="005463A5" w:rsidP="00527D8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14:paraId="1F56E8A5" w14:textId="77777777" w:rsidR="005463A5" w:rsidRDefault="005463A5" w:rsidP="00527D8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14:paraId="6427BD6F" w14:textId="43C25B9B" w:rsidR="005463A5" w:rsidRPr="00B0579C" w:rsidRDefault="00B0579C" w:rsidP="00527D8E">
            <w:pPr>
              <w:spacing w:after="200"/>
              <w:jc w:val="center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Содер-жание</w:t>
            </w:r>
            <w:proofErr w:type="spellEnd"/>
          </w:p>
        </w:tc>
        <w:tc>
          <w:tcPr>
            <w:tcW w:w="992" w:type="dxa"/>
          </w:tcPr>
          <w:p w14:paraId="639B2DB4" w14:textId="77777777" w:rsidR="005463A5" w:rsidRPr="00430FAB" w:rsidRDefault="005463A5" w:rsidP="002B462F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53353F30" w14:textId="77777777" w:rsidR="005463A5" w:rsidRPr="003475A2" w:rsidRDefault="005463A5" w:rsidP="000D6FE5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1417" w:type="dxa"/>
          </w:tcPr>
          <w:p w14:paraId="3CC5E463" w14:textId="4D0AD98C" w:rsidR="005463A5" w:rsidRDefault="005463A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865" w:type="dxa"/>
          </w:tcPr>
          <w:p w14:paraId="0ED77C8A" w14:textId="6B65C2F8" w:rsidR="005463A5" w:rsidRDefault="005463A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3(</w:t>
            </w:r>
            <w:proofErr w:type="spellStart"/>
            <w:r w:rsidR="005B5472">
              <w:rPr>
                <w:sz w:val="20"/>
                <w:lang w:val="ru-RU"/>
              </w:rPr>
              <w:t>Пересм</w:t>
            </w:r>
            <w:proofErr w:type="spellEnd"/>
            <w:r>
              <w:rPr>
                <w:sz w:val="20"/>
                <w:lang w:val="en-US"/>
              </w:rPr>
              <w:t>.1)</w:t>
            </w:r>
          </w:p>
        </w:tc>
      </w:tr>
    </w:tbl>
    <w:p w14:paraId="48E244CE" w14:textId="77777777" w:rsidR="00A204E7" w:rsidRPr="00A631F8" w:rsidRDefault="00A204E7" w:rsidP="00A204E7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rFonts w:asciiTheme="majorBidi" w:hAnsiTheme="majorBidi" w:cstheme="majorBidi"/>
          <w:sz w:val="20"/>
          <w:lang w:val="ru-RU"/>
        </w:rPr>
      </w:pPr>
      <w:r w:rsidRPr="00A631F8">
        <w:rPr>
          <w:position w:val="6"/>
          <w:sz w:val="16"/>
          <w:szCs w:val="16"/>
          <w:lang w:val="ru-RU"/>
        </w:rPr>
        <w:t>*</w:t>
      </w:r>
      <w:r w:rsidRPr="00A631F8">
        <w:rPr>
          <w:sz w:val="20"/>
          <w:lang w:val="ru-RU"/>
        </w:rPr>
        <w:tab/>
      </w:r>
      <w:r w:rsidRPr="00A631F8">
        <w:rPr>
          <w:rFonts w:asciiTheme="majorBidi" w:hAnsiTheme="majorBidi" w:cstheme="majorBidi"/>
          <w:sz w:val="20"/>
          <w:lang w:val="ru-RU"/>
        </w:rPr>
        <w:t>Новые Правила или изменения к существующим Правилам процедуры вступают в силу немедленно или с указанной даты.</w:t>
      </w:r>
    </w:p>
    <w:p w14:paraId="5BE1383A" w14:textId="77777777" w:rsidR="00542C7C" w:rsidRDefault="00542C7C">
      <w:pPr>
        <w:pStyle w:val="Index1"/>
        <w:spacing w:before="0"/>
        <w:rPr>
          <w:lang w:val="en-US"/>
        </w:rPr>
      </w:pPr>
    </w:p>
    <w:p w14:paraId="7E6396E3" w14:textId="4DA07CAC" w:rsidR="00DA3FF0" w:rsidRPr="00DA3FF0" w:rsidRDefault="00DA3FF0" w:rsidP="00DA3FF0">
      <w:pPr>
        <w:jc w:val="center"/>
        <w:rPr>
          <w:lang w:val="en-US"/>
        </w:rPr>
      </w:pPr>
      <w:r w:rsidRPr="003475A2">
        <w:rPr>
          <w:lang w:val="en-US"/>
        </w:rPr>
        <w:t>______________</w:t>
      </w:r>
    </w:p>
    <w:sectPr w:rsidR="00DA3FF0" w:rsidRPr="00DA3FF0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9CACC" w14:textId="77777777" w:rsidR="00BB0498" w:rsidRDefault="00BB0498">
      <w:r>
        <w:separator/>
      </w:r>
    </w:p>
  </w:endnote>
  <w:endnote w:type="continuationSeparator" w:id="0">
    <w:p w14:paraId="676CE6C7" w14:textId="77777777" w:rsidR="00BB0498" w:rsidRDefault="00BB0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E2CBB" w14:textId="77777777" w:rsidR="00BB0498" w:rsidRDefault="00BB0498">
      <w:r>
        <w:rPr>
          <w:b/>
        </w:rPr>
        <w:t>_______________</w:t>
      </w:r>
    </w:p>
  </w:footnote>
  <w:footnote w:type="continuationSeparator" w:id="0">
    <w:p w14:paraId="4112C105" w14:textId="77777777" w:rsidR="00BB0498" w:rsidRDefault="00BB0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5BE1383F" w14:textId="77777777"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BC5CB4">
          <w:rPr>
            <w:b w:val="0"/>
            <w:bCs/>
            <w:noProof/>
          </w:rPr>
          <w:t>4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5BE13840" w14:textId="77777777"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E13841" w14:textId="77777777"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BE13842" w14:textId="77777777"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06327"/>
    <w:rsid w:val="00007DB5"/>
    <w:rsid w:val="00027D25"/>
    <w:rsid w:val="000445F7"/>
    <w:rsid w:val="000662B6"/>
    <w:rsid w:val="00073914"/>
    <w:rsid w:val="00073BB7"/>
    <w:rsid w:val="00073C9E"/>
    <w:rsid w:val="00077D94"/>
    <w:rsid w:val="00080E20"/>
    <w:rsid w:val="00086B05"/>
    <w:rsid w:val="00087323"/>
    <w:rsid w:val="0009209B"/>
    <w:rsid w:val="000928FF"/>
    <w:rsid w:val="000B1FFF"/>
    <w:rsid w:val="000B5DF6"/>
    <w:rsid w:val="000D6FE5"/>
    <w:rsid w:val="000E035A"/>
    <w:rsid w:val="000E3E55"/>
    <w:rsid w:val="00100FAD"/>
    <w:rsid w:val="0010217E"/>
    <w:rsid w:val="00110C46"/>
    <w:rsid w:val="00111337"/>
    <w:rsid w:val="00114217"/>
    <w:rsid w:val="0012156F"/>
    <w:rsid w:val="001227BB"/>
    <w:rsid w:val="001303CD"/>
    <w:rsid w:val="00130D3C"/>
    <w:rsid w:val="00146839"/>
    <w:rsid w:val="0015337D"/>
    <w:rsid w:val="001565D0"/>
    <w:rsid w:val="00162D61"/>
    <w:rsid w:val="0016498B"/>
    <w:rsid w:val="00165541"/>
    <w:rsid w:val="00165F9E"/>
    <w:rsid w:val="00190D47"/>
    <w:rsid w:val="001A51A7"/>
    <w:rsid w:val="001A70ED"/>
    <w:rsid w:val="001C465E"/>
    <w:rsid w:val="001D3497"/>
    <w:rsid w:val="001D7847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64EB1"/>
    <w:rsid w:val="00280F3B"/>
    <w:rsid w:val="00284246"/>
    <w:rsid w:val="00287220"/>
    <w:rsid w:val="00292170"/>
    <w:rsid w:val="002A7F56"/>
    <w:rsid w:val="002B462F"/>
    <w:rsid w:val="002C4DB1"/>
    <w:rsid w:val="002D511D"/>
    <w:rsid w:val="002E39C5"/>
    <w:rsid w:val="002E4ADB"/>
    <w:rsid w:val="002F23AD"/>
    <w:rsid w:val="002F23DB"/>
    <w:rsid w:val="002F74FA"/>
    <w:rsid w:val="00311FC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19AE"/>
    <w:rsid w:val="003A312D"/>
    <w:rsid w:val="003B5625"/>
    <w:rsid w:val="003B77AB"/>
    <w:rsid w:val="003F2744"/>
    <w:rsid w:val="003F2917"/>
    <w:rsid w:val="003F3A12"/>
    <w:rsid w:val="004109B3"/>
    <w:rsid w:val="00415F35"/>
    <w:rsid w:val="00416C07"/>
    <w:rsid w:val="00427262"/>
    <w:rsid w:val="00430FAB"/>
    <w:rsid w:val="004402CD"/>
    <w:rsid w:val="0044689C"/>
    <w:rsid w:val="0044742E"/>
    <w:rsid w:val="00455D70"/>
    <w:rsid w:val="00456317"/>
    <w:rsid w:val="004641CE"/>
    <w:rsid w:val="004658D6"/>
    <w:rsid w:val="00473083"/>
    <w:rsid w:val="004755FA"/>
    <w:rsid w:val="0047729C"/>
    <w:rsid w:val="00492594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522A"/>
    <w:rsid w:val="005305FA"/>
    <w:rsid w:val="0053743E"/>
    <w:rsid w:val="00542C7C"/>
    <w:rsid w:val="00544B04"/>
    <w:rsid w:val="005463A5"/>
    <w:rsid w:val="00552538"/>
    <w:rsid w:val="005546FB"/>
    <w:rsid w:val="00554AB9"/>
    <w:rsid w:val="00560C1C"/>
    <w:rsid w:val="005665EB"/>
    <w:rsid w:val="00572C9C"/>
    <w:rsid w:val="005736F6"/>
    <w:rsid w:val="005929D5"/>
    <w:rsid w:val="005B5472"/>
    <w:rsid w:val="005C68AE"/>
    <w:rsid w:val="005D409A"/>
    <w:rsid w:val="005D6B06"/>
    <w:rsid w:val="005E24BB"/>
    <w:rsid w:val="005E2B3E"/>
    <w:rsid w:val="005E406D"/>
    <w:rsid w:val="005F2A37"/>
    <w:rsid w:val="005F7505"/>
    <w:rsid w:val="00606866"/>
    <w:rsid w:val="0060778D"/>
    <w:rsid w:val="00612A74"/>
    <w:rsid w:val="00612F96"/>
    <w:rsid w:val="00624674"/>
    <w:rsid w:val="00627FF8"/>
    <w:rsid w:val="00632C44"/>
    <w:rsid w:val="00634022"/>
    <w:rsid w:val="00636217"/>
    <w:rsid w:val="006547C1"/>
    <w:rsid w:val="006601B2"/>
    <w:rsid w:val="0068053C"/>
    <w:rsid w:val="00680A82"/>
    <w:rsid w:val="006A7330"/>
    <w:rsid w:val="006A76F7"/>
    <w:rsid w:val="006B6115"/>
    <w:rsid w:val="006B62BB"/>
    <w:rsid w:val="006B74EB"/>
    <w:rsid w:val="006D0EB3"/>
    <w:rsid w:val="006D3DBE"/>
    <w:rsid w:val="006E04F7"/>
    <w:rsid w:val="006E2192"/>
    <w:rsid w:val="006E582C"/>
    <w:rsid w:val="00703F24"/>
    <w:rsid w:val="007108E9"/>
    <w:rsid w:val="0071197C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C275D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93D79"/>
    <w:rsid w:val="008A14FB"/>
    <w:rsid w:val="008B4AE9"/>
    <w:rsid w:val="008B569A"/>
    <w:rsid w:val="008B67DF"/>
    <w:rsid w:val="008C2539"/>
    <w:rsid w:val="008E009D"/>
    <w:rsid w:val="008E5622"/>
    <w:rsid w:val="008F42A5"/>
    <w:rsid w:val="008F6895"/>
    <w:rsid w:val="009012B6"/>
    <w:rsid w:val="00911A2D"/>
    <w:rsid w:val="00920867"/>
    <w:rsid w:val="009245EC"/>
    <w:rsid w:val="0092596F"/>
    <w:rsid w:val="009316ED"/>
    <w:rsid w:val="00935107"/>
    <w:rsid w:val="00946255"/>
    <w:rsid w:val="009532FD"/>
    <w:rsid w:val="009569E8"/>
    <w:rsid w:val="009879C7"/>
    <w:rsid w:val="00990505"/>
    <w:rsid w:val="00994F48"/>
    <w:rsid w:val="009A4F25"/>
    <w:rsid w:val="009A58CF"/>
    <w:rsid w:val="009B0A8C"/>
    <w:rsid w:val="009B66EE"/>
    <w:rsid w:val="009D07A0"/>
    <w:rsid w:val="009D094D"/>
    <w:rsid w:val="009D63E9"/>
    <w:rsid w:val="009E464E"/>
    <w:rsid w:val="009F5174"/>
    <w:rsid w:val="00A14F95"/>
    <w:rsid w:val="00A16793"/>
    <w:rsid w:val="00A204E7"/>
    <w:rsid w:val="00A21486"/>
    <w:rsid w:val="00A2259C"/>
    <w:rsid w:val="00A262EE"/>
    <w:rsid w:val="00A30608"/>
    <w:rsid w:val="00A443AB"/>
    <w:rsid w:val="00A505AB"/>
    <w:rsid w:val="00A52A2A"/>
    <w:rsid w:val="00A56F94"/>
    <w:rsid w:val="00A62AE9"/>
    <w:rsid w:val="00A65A32"/>
    <w:rsid w:val="00A77294"/>
    <w:rsid w:val="00A917BB"/>
    <w:rsid w:val="00AA6F57"/>
    <w:rsid w:val="00AB202C"/>
    <w:rsid w:val="00AC0420"/>
    <w:rsid w:val="00AE2E23"/>
    <w:rsid w:val="00AE6F86"/>
    <w:rsid w:val="00B040EE"/>
    <w:rsid w:val="00B0579C"/>
    <w:rsid w:val="00B14677"/>
    <w:rsid w:val="00B17111"/>
    <w:rsid w:val="00B22BE3"/>
    <w:rsid w:val="00B264A9"/>
    <w:rsid w:val="00B27620"/>
    <w:rsid w:val="00B43578"/>
    <w:rsid w:val="00B45DD8"/>
    <w:rsid w:val="00B52FC2"/>
    <w:rsid w:val="00B573FA"/>
    <w:rsid w:val="00B71105"/>
    <w:rsid w:val="00BB0498"/>
    <w:rsid w:val="00BB1286"/>
    <w:rsid w:val="00BB2D3F"/>
    <w:rsid w:val="00BB359B"/>
    <w:rsid w:val="00BB7105"/>
    <w:rsid w:val="00BC59DD"/>
    <w:rsid w:val="00BC5CB4"/>
    <w:rsid w:val="00BD261C"/>
    <w:rsid w:val="00BD5E8C"/>
    <w:rsid w:val="00BF3282"/>
    <w:rsid w:val="00BF7C7D"/>
    <w:rsid w:val="00C01151"/>
    <w:rsid w:val="00C01CC6"/>
    <w:rsid w:val="00C216C7"/>
    <w:rsid w:val="00C24579"/>
    <w:rsid w:val="00C32704"/>
    <w:rsid w:val="00C36DC8"/>
    <w:rsid w:val="00C40972"/>
    <w:rsid w:val="00C477DC"/>
    <w:rsid w:val="00C631B0"/>
    <w:rsid w:val="00C65091"/>
    <w:rsid w:val="00C74907"/>
    <w:rsid w:val="00C7511F"/>
    <w:rsid w:val="00C82211"/>
    <w:rsid w:val="00C86946"/>
    <w:rsid w:val="00C87E54"/>
    <w:rsid w:val="00C906BD"/>
    <w:rsid w:val="00CB571A"/>
    <w:rsid w:val="00CC4946"/>
    <w:rsid w:val="00CE4DB0"/>
    <w:rsid w:val="00CF0C29"/>
    <w:rsid w:val="00CF761D"/>
    <w:rsid w:val="00D07EF9"/>
    <w:rsid w:val="00D16482"/>
    <w:rsid w:val="00D17C6A"/>
    <w:rsid w:val="00D2003A"/>
    <w:rsid w:val="00D223C4"/>
    <w:rsid w:val="00D308A8"/>
    <w:rsid w:val="00D31BEF"/>
    <w:rsid w:val="00D525E6"/>
    <w:rsid w:val="00D649BE"/>
    <w:rsid w:val="00D85909"/>
    <w:rsid w:val="00D873EC"/>
    <w:rsid w:val="00DA223A"/>
    <w:rsid w:val="00DA2BA8"/>
    <w:rsid w:val="00DA3A00"/>
    <w:rsid w:val="00DA3FF0"/>
    <w:rsid w:val="00DE60DC"/>
    <w:rsid w:val="00DF0248"/>
    <w:rsid w:val="00DF70FD"/>
    <w:rsid w:val="00E212EC"/>
    <w:rsid w:val="00E40170"/>
    <w:rsid w:val="00E5056F"/>
    <w:rsid w:val="00E52277"/>
    <w:rsid w:val="00E52D0D"/>
    <w:rsid w:val="00E563D0"/>
    <w:rsid w:val="00E56567"/>
    <w:rsid w:val="00E572D7"/>
    <w:rsid w:val="00E668C4"/>
    <w:rsid w:val="00E73770"/>
    <w:rsid w:val="00E87D95"/>
    <w:rsid w:val="00E909F3"/>
    <w:rsid w:val="00EB42A4"/>
    <w:rsid w:val="00ED6D03"/>
    <w:rsid w:val="00EE0B98"/>
    <w:rsid w:val="00EE6BA7"/>
    <w:rsid w:val="00EF79D3"/>
    <w:rsid w:val="00EF7F75"/>
    <w:rsid w:val="00F26A65"/>
    <w:rsid w:val="00F51FEB"/>
    <w:rsid w:val="00F53499"/>
    <w:rsid w:val="00F54CB6"/>
    <w:rsid w:val="00F634C8"/>
    <w:rsid w:val="00F64175"/>
    <w:rsid w:val="00F6534E"/>
    <w:rsid w:val="00F86376"/>
    <w:rsid w:val="00F879D2"/>
    <w:rsid w:val="00F92190"/>
    <w:rsid w:val="00F96BF7"/>
    <w:rsid w:val="00FA1EA2"/>
    <w:rsid w:val="00FA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137F3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4C6A9-7F50-4184-BC3B-8B9C41BD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44</TotalTime>
  <Pages>1</Pages>
  <Words>61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>Edition 2005 / Rév. 1 /  Update</dc:subject>
  <dc:creator/>
  <cp:keywords>1 page</cp:keywords>
  <dc:description/>
  <cp:lastModifiedBy>Berdyeva, Elena</cp:lastModifiedBy>
  <cp:revision>59</cp:revision>
  <cp:lastPrinted>2018-07-27T07:59:00Z</cp:lastPrinted>
  <dcterms:created xsi:type="dcterms:W3CDTF">2021-10-19T15:09:00Z</dcterms:created>
  <dcterms:modified xsi:type="dcterms:W3CDTF">2026-04-09T09:34:00Z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