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14:paraId="3DA4F19A" w14:textId="77777777" w:rsidR="00542C7C" w:rsidRPr="001A4D64" w:rsidRDefault="001A4D64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47477AAF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</w:t>
      </w:r>
      <w:r w:rsidR="00042569">
        <w:rPr>
          <w:lang w:val="fr-CH"/>
        </w:rPr>
        <w:t>2</w:t>
      </w:r>
      <w:r w:rsidR="00C41223">
        <w:rPr>
          <w:lang w:val="fr-CH"/>
        </w:rPr>
        <w:t>5</w:t>
      </w:r>
      <w:r w:rsidR="00542C7C" w:rsidRPr="001A4D64">
        <w:rPr>
          <w:lang w:val="fr-CH"/>
        </w:rPr>
        <w:t>)</w:t>
      </w:r>
    </w:p>
    <w:p w14:paraId="485E3C7C" w14:textId="5136B5E9" w:rsidR="00542C7C" w:rsidRPr="001A4D64" w:rsidRDefault="00FB6492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Approuvées</w:t>
      </w:r>
      <w:r w:rsidR="001A4D64" w:rsidRPr="00385A83">
        <w:t xml:space="preserve"> par le Comité du Règlement des radiocommunications</w:t>
      </w:r>
      <w:r w:rsidR="00735564">
        <w:t>*</w:t>
      </w:r>
    </w:p>
    <w:p w14:paraId="52B712E9" w14:textId="5DFB9F18" w:rsidR="00042569" w:rsidRPr="00AF2728" w:rsidRDefault="00042569" w:rsidP="00AF2728">
      <w:pPr>
        <w:spacing w:before="0"/>
        <w:rPr>
          <w:sz w:val="16"/>
          <w:szCs w:val="16"/>
        </w:rPr>
      </w:pPr>
    </w:p>
    <w:tbl>
      <w:tblPr>
        <w:tblStyle w:val="TableGrid"/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1605"/>
        <w:gridCol w:w="1222"/>
        <w:gridCol w:w="987"/>
        <w:gridCol w:w="1417"/>
        <w:gridCol w:w="1418"/>
        <w:gridCol w:w="992"/>
        <w:gridCol w:w="1865"/>
      </w:tblGrid>
      <w:tr w:rsidR="00042569" w:rsidRPr="003475A2" w14:paraId="4DF4F1F1" w14:textId="77777777" w:rsidTr="00C41223">
        <w:trPr>
          <w:tblHeader/>
          <w:jc w:val="center"/>
        </w:trPr>
        <w:tc>
          <w:tcPr>
            <w:tcW w:w="1605" w:type="dxa"/>
            <w:tcBorders>
              <w:bottom w:val="single" w:sz="4" w:space="0" w:color="auto"/>
            </w:tcBorders>
          </w:tcPr>
          <w:p w14:paraId="7D158926" w14:textId="3F002F2D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E3B6B2B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88B2DE9" w14:textId="03A2ED3C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CFC97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3087F" w14:textId="58BD367D" w:rsidR="00042569" w:rsidRP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9A93B" w14:textId="46FB79F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2AE2601" w14:textId="2574401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042569" w:rsidRPr="003475A2" w14:paraId="575E270B" w14:textId="77777777" w:rsidTr="007823C9">
        <w:trPr>
          <w:tblHeader/>
          <w:jc w:val="center"/>
        </w:trPr>
        <w:tc>
          <w:tcPr>
            <w:tcW w:w="1605" w:type="dxa"/>
            <w:tcBorders>
              <w:bottom w:val="nil"/>
            </w:tcBorders>
          </w:tcPr>
          <w:p w14:paraId="48F294E0" w14:textId="6D418F3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 w:rsidR="00C41223"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1D46258D" w14:textId="60E48120" w:rsidR="00042569" w:rsidRPr="003475A2" w:rsidRDefault="00C41223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Avril 2026</w:t>
            </w:r>
          </w:p>
        </w:tc>
        <w:tc>
          <w:tcPr>
            <w:tcW w:w="987" w:type="dxa"/>
          </w:tcPr>
          <w:p w14:paraId="16060F12" w14:textId="281E103E" w:rsidR="00042569" w:rsidRPr="003475A2" w:rsidRDefault="00C41223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417" w:type="dxa"/>
          </w:tcPr>
          <w:p w14:paraId="480500B3" w14:textId="77777777" w:rsidR="00042569" w:rsidRPr="00430FAB" w:rsidRDefault="00042569" w:rsidP="00C4122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0EB0D31E" w14:textId="77777777" w:rsidR="00042569" w:rsidRPr="003475A2" w:rsidRDefault="00042569" w:rsidP="00C41223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50209FBA" w14:textId="77777777" w:rsidR="00042569" w:rsidRDefault="00C41223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33D2F485" w14:textId="72CA3001" w:rsidR="00C41223" w:rsidRPr="002D511D" w:rsidRDefault="00C41223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4-6</w:t>
            </w:r>
          </w:p>
        </w:tc>
        <w:tc>
          <w:tcPr>
            <w:tcW w:w="1865" w:type="dxa"/>
          </w:tcPr>
          <w:p w14:paraId="3EFB5155" w14:textId="15840F78" w:rsidR="00042569" w:rsidRPr="00042569" w:rsidRDefault="00C41223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2</w:t>
            </w:r>
            <w:r w:rsidR="00042569" w:rsidRPr="00042569">
              <w:rPr>
                <w:sz w:val="20"/>
                <w:lang w:val="fr-CH"/>
              </w:rPr>
              <w:t>(rév.1)</w:t>
            </w:r>
          </w:p>
          <w:p w14:paraId="3D71F203" w14:textId="7580695E" w:rsidR="00042569" w:rsidRPr="00D942DF" w:rsidRDefault="00C41223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</w:t>
            </w:r>
            <w:r w:rsidR="00042569" w:rsidRPr="00042569">
              <w:rPr>
                <w:sz w:val="20"/>
                <w:lang w:val="fr-CH"/>
              </w:rPr>
              <w:t>(rév.1)-</w:t>
            </w:r>
            <w:r>
              <w:rPr>
                <w:sz w:val="20"/>
                <w:lang w:val="fr-CH"/>
              </w:rPr>
              <w:t>6</w:t>
            </w:r>
            <w:r w:rsidR="00042569" w:rsidRPr="00042569">
              <w:rPr>
                <w:sz w:val="20"/>
                <w:lang w:val="fr-CH"/>
              </w:rPr>
              <w:t>(rév.1)</w:t>
            </w:r>
          </w:p>
        </w:tc>
      </w:tr>
      <w:tr w:rsidR="007823C9" w:rsidRPr="003475A2" w14:paraId="314C99D9" w14:textId="77777777" w:rsidTr="007823C9">
        <w:trPr>
          <w:tblHeader/>
          <w:jc w:val="center"/>
        </w:trPr>
        <w:tc>
          <w:tcPr>
            <w:tcW w:w="1605" w:type="dxa"/>
            <w:tcBorders>
              <w:top w:val="nil"/>
              <w:bottom w:val="single" w:sz="4" w:space="0" w:color="auto"/>
            </w:tcBorders>
          </w:tcPr>
          <w:p w14:paraId="6394EB3C" w14:textId="77777777" w:rsidR="007823C9" w:rsidRPr="00F879D2" w:rsidRDefault="007823C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63115B59" w14:textId="77777777" w:rsidR="007823C9" w:rsidRDefault="007823C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BEA5D85" w14:textId="7548B45C" w:rsidR="007823C9" w:rsidRDefault="007823C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127847" w14:textId="77777777" w:rsidR="007823C9" w:rsidRPr="00430FAB" w:rsidRDefault="007823C9" w:rsidP="00C4122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9D2824" w14:textId="77777777" w:rsidR="007823C9" w:rsidRPr="003475A2" w:rsidRDefault="007823C9" w:rsidP="00C41223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19B995" w14:textId="4CD0FAE9" w:rsidR="007823C9" w:rsidRDefault="007823C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51F14E10" w14:textId="4CCA9095" w:rsidR="007823C9" w:rsidRDefault="007823C9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3(rév.1)</w:t>
            </w:r>
          </w:p>
        </w:tc>
      </w:tr>
    </w:tbl>
    <w:p w14:paraId="0BCA01DF" w14:textId="1382723B" w:rsidR="00735564" w:rsidRPr="00B00E0B" w:rsidRDefault="00735564" w:rsidP="003C5E6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</w:r>
      <w:r w:rsidRPr="003C5E61">
        <w:rPr>
          <w:sz w:val="20"/>
          <w:lang w:val="fr-CH"/>
        </w:rPr>
        <w:t>Des nouvelles Règles ou les modifications apportées aux Règles de procédure en vigueur prennent effet immédiatement, sauf indication contraire.</w:t>
      </w:r>
    </w:p>
    <w:p w14:paraId="4AB96116" w14:textId="77777777" w:rsidR="001C48AF" w:rsidRPr="00FA475F" w:rsidRDefault="001C48AF" w:rsidP="001C48AF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fr-CH"/>
        </w:rPr>
      </w:pPr>
    </w:p>
    <w:p w14:paraId="0FD44F1E" w14:textId="2E2DF704" w:rsidR="00735564" w:rsidRPr="001C48AF" w:rsidRDefault="001C48AF" w:rsidP="001C48AF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735564" w:rsidRPr="001C48AF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A66F3" w14:textId="77777777" w:rsidR="00211424" w:rsidRDefault="00211424">
      <w:r>
        <w:separator/>
      </w:r>
    </w:p>
  </w:endnote>
  <w:endnote w:type="continuationSeparator" w:id="0">
    <w:p w14:paraId="1B2244EF" w14:textId="77777777" w:rsidR="00211424" w:rsidRDefault="0021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15D67" w14:textId="77777777" w:rsidR="00211424" w:rsidRDefault="00211424">
      <w:r>
        <w:rPr>
          <w:b/>
        </w:rPr>
        <w:t>_______________</w:t>
      </w:r>
    </w:p>
  </w:footnote>
  <w:footnote w:type="continuationSeparator" w:id="0">
    <w:p w14:paraId="39278100" w14:textId="77777777" w:rsidR="00211424" w:rsidRDefault="00211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9B"/>
    <w:rsid w:val="0001777B"/>
    <w:rsid w:val="0003503D"/>
    <w:rsid w:val="00042569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1857"/>
    <w:rsid w:val="000A3701"/>
    <w:rsid w:val="000B1FFF"/>
    <w:rsid w:val="000B5A09"/>
    <w:rsid w:val="000C2A87"/>
    <w:rsid w:val="000D7BA6"/>
    <w:rsid w:val="000E3E55"/>
    <w:rsid w:val="000F0C05"/>
    <w:rsid w:val="000F7A24"/>
    <w:rsid w:val="001060FB"/>
    <w:rsid w:val="00107158"/>
    <w:rsid w:val="001226B8"/>
    <w:rsid w:val="001227BB"/>
    <w:rsid w:val="00130D3C"/>
    <w:rsid w:val="001323B0"/>
    <w:rsid w:val="00152267"/>
    <w:rsid w:val="00152A9B"/>
    <w:rsid w:val="00162D61"/>
    <w:rsid w:val="001A0DA8"/>
    <w:rsid w:val="001A4D64"/>
    <w:rsid w:val="001A51A7"/>
    <w:rsid w:val="001A70ED"/>
    <w:rsid w:val="001C48AF"/>
    <w:rsid w:val="001D6C60"/>
    <w:rsid w:val="00201A44"/>
    <w:rsid w:val="002112B2"/>
    <w:rsid w:val="00211424"/>
    <w:rsid w:val="00220ACA"/>
    <w:rsid w:val="0023244B"/>
    <w:rsid w:val="00246CD0"/>
    <w:rsid w:val="0024750D"/>
    <w:rsid w:val="0027043F"/>
    <w:rsid w:val="0027233C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C5E61"/>
    <w:rsid w:val="003D40C3"/>
    <w:rsid w:val="003F2917"/>
    <w:rsid w:val="003F58DF"/>
    <w:rsid w:val="00406667"/>
    <w:rsid w:val="00406898"/>
    <w:rsid w:val="004126C9"/>
    <w:rsid w:val="004345BE"/>
    <w:rsid w:val="00435691"/>
    <w:rsid w:val="00443942"/>
    <w:rsid w:val="004576AA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612E"/>
    <w:rsid w:val="004E77AB"/>
    <w:rsid w:val="004F648A"/>
    <w:rsid w:val="0052190B"/>
    <w:rsid w:val="00536B51"/>
    <w:rsid w:val="00542C7C"/>
    <w:rsid w:val="00542EEA"/>
    <w:rsid w:val="00552FC1"/>
    <w:rsid w:val="00554AB9"/>
    <w:rsid w:val="005665EB"/>
    <w:rsid w:val="00572C9C"/>
    <w:rsid w:val="0057713D"/>
    <w:rsid w:val="00583ED1"/>
    <w:rsid w:val="005A6FD8"/>
    <w:rsid w:val="005B628C"/>
    <w:rsid w:val="005D6B06"/>
    <w:rsid w:val="005E2AEB"/>
    <w:rsid w:val="005E406D"/>
    <w:rsid w:val="005F610F"/>
    <w:rsid w:val="005F7505"/>
    <w:rsid w:val="0060778D"/>
    <w:rsid w:val="00610327"/>
    <w:rsid w:val="00632C44"/>
    <w:rsid w:val="00634022"/>
    <w:rsid w:val="00656426"/>
    <w:rsid w:val="006637E7"/>
    <w:rsid w:val="00666328"/>
    <w:rsid w:val="00673C8A"/>
    <w:rsid w:val="00674530"/>
    <w:rsid w:val="006827B4"/>
    <w:rsid w:val="006B1FB7"/>
    <w:rsid w:val="006D2EB8"/>
    <w:rsid w:val="006E582C"/>
    <w:rsid w:val="006E6CF9"/>
    <w:rsid w:val="00703F24"/>
    <w:rsid w:val="0071197C"/>
    <w:rsid w:val="00735564"/>
    <w:rsid w:val="00755669"/>
    <w:rsid w:val="007823C9"/>
    <w:rsid w:val="007A0721"/>
    <w:rsid w:val="007A2C23"/>
    <w:rsid w:val="007A61CF"/>
    <w:rsid w:val="007C3193"/>
    <w:rsid w:val="007D3B38"/>
    <w:rsid w:val="007E1E16"/>
    <w:rsid w:val="007F1CA4"/>
    <w:rsid w:val="007F4988"/>
    <w:rsid w:val="00801C53"/>
    <w:rsid w:val="0080466E"/>
    <w:rsid w:val="00810174"/>
    <w:rsid w:val="0082546F"/>
    <w:rsid w:val="0082638E"/>
    <w:rsid w:val="00830E80"/>
    <w:rsid w:val="0084587A"/>
    <w:rsid w:val="008602F2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04CFF"/>
    <w:rsid w:val="00911A2D"/>
    <w:rsid w:val="0094670E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9E730B"/>
    <w:rsid w:val="00A03923"/>
    <w:rsid w:val="00A2060B"/>
    <w:rsid w:val="00A21626"/>
    <w:rsid w:val="00A2259C"/>
    <w:rsid w:val="00A33823"/>
    <w:rsid w:val="00A54448"/>
    <w:rsid w:val="00A66CA2"/>
    <w:rsid w:val="00A76695"/>
    <w:rsid w:val="00A917BB"/>
    <w:rsid w:val="00AB0F66"/>
    <w:rsid w:val="00AE2E23"/>
    <w:rsid w:val="00AF05D9"/>
    <w:rsid w:val="00AF2728"/>
    <w:rsid w:val="00AF35D1"/>
    <w:rsid w:val="00B00E0B"/>
    <w:rsid w:val="00B264A9"/>
    <w:rsid w:val="00B27620"/>
    <w:rsid w:val="00B968ED"/>
    <w:rsid w:val="00BA562F"/>
    <w:rsid w:val="00BB499B"/>
    <w:rsid w:val="00BD261C"/>
    <w:rsid w:val="00BD4C45"/>
    <w:rsid w:val="00BE4B99"/>
    <w:rsid w:val="00BF3282"/>
    <w:rsid w:val="00C01CC6"/>
    <w:rsid w:val="00C03D30"/>
    <w:rsid w:val="00C24579"/>
    <w:rsid w:val="00C41223"/>
    <w:rsid w:val="00C631B0"/>
    <w:rsid w:val="00C74907"/>
    <w:rsid w:val="00CB06C8"/>
    <w:rsid w:val="00CB4500"/>
    <w:rsid w:val="00CD587A"/>
    <w:rsid w:val="00CE510A"/>
    <w:rsid w:val="00CE7FBB"/>
    <w:rsid w:val="00CF3B8F"/>
    <w:rsid w:val="00D223C4"/>
    <w:rsid w:val="00D43A93"/>
    <w:rsid w:val="00D5593D"/>
    <w:rsid w:val="00D942DF"/>
    <w:rsid w:val="00D96B1E"/>
    <w:rsid w:val="00DA16FE"/>
    <w:rsid w:val="00DA2BA8"/>
    <w:rsid w:val="00DA318D"/>
    <w:rsid w:val="00DE363C"/>
    <w:rsid w:val="00DE3DDF"/>
    <w:rsid w:val="00DE3F94"/>
    <w:rsid w:val="00E025E0"/>
    <w:rsid w:val="00E11EE0"/>
    <w:rsid w:val="00E21D35"/>
    <w:rsid w:val="00E344FB"/>
    <w:rsid w:val="00E34736"/>
    <w:rsid w:val="00E35039"/>
    <w:rsid w:val="00E37A6F"/>
    <w:rsid w:val="00E563D0"/>
    <w:rsid w:val="00E73770"/>
    <w:rsid w:val="00E77098"/>
    <w:rsid w:val="00E90E9B"/>
    <w:rsid w:val="00EA782D"/>
    <w:rsid w:val="00EB422E"/>
    <w:rsid w:val="00ED2BA8"/>
    <w:rsid w:val="00ED2E16"/>
    <w:rsid w:val="00ED6D03"/>
    <w:rsid w:val="00EE0B98"/>
    <w:rsid w:val="00F051EF"/>
    <w:rsid w:val="00F0745C"/>
    <w:rsid w:val="00F25B2E"/>
    <w:rsid w:val="00F3071A"/>
    <w:rsid w:val="00F634C8"/>
    <w:rsid w:val="00F77E75"/>
    <w:rsid w:val="00F81ADC"/>
    <w:rsid w:val="00F83C94"/>
    <w:rsid w:val="00F86376"/>
    <w:rsid w:val="00F879D2"/>
    <w:rsid w:val="00FA475F"/>
    <w:rsid w:val="00FB3A41"/>
    <w:rsid w:val="00FB649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  <w:style w:type="character" w:styleId="Hyperlink">
    <w:name w:val="Hyperlink"/>
    <w:basedOn w:val="DefaultParagraphFont"/>
    <w:unhideWhenUsed/>
    <w:rsid w:val="003C5E6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3C5E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CC94-3E26-4824-A5B6-792C51DE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89</TotalTime>
  <Pages>1</Pages>
  <Words>70</Words>
  <Characters>418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2024</vt:lpstr>
    </vt:vector>
  </TitlesOfParts>
  <Manager>CP3344/DD</Manager>
  <Company>ITU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2025</dc:title>
  <dc:subject>RoP-2021</dc:subject>
  <cp:keywords>1 page</cp:keywords>
  <dc:description/>
  <cp:lastModifiedBy>Gachet, Christelle</cp:lastModifiedBy>
  <cp:revision>39</cp:revision>
  <cp:lastPrinted>2026-04-07T08:35:00Z</cp:lastPrinted>
  <dcterms:created xsi:type="dcterms:W3CDTF">2021-10-20T12:20:00Z</dcterms:created>
  <dcterms:modified xsi:type="dcterms:W3CDTF">2026-04-07T08:42:00Z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