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8E1EB" w14:textId="77777777" w:rsidR="00674991" w:rsidRDefault="00674991" w:rsidP="00403946">
      <w:pPr>
        <w:pStyle w:val="Heading1"/>
        <w:spacing w:before="300"/>
        <w:jc w:val="center"/>
        <w:rPr>
          <w:lang w:val="es-ES"/>
        </w:rPr>
      </w:pPr>
      <w:r>
        <w:rPr>
          <w:lang w:val="es-ES"/>
        </w:rPr>
        <w:t>PARTE  B</w:t>
      </w:r>
    </w:p>
    <w:p w14:paraId="7BDFCAAF" w14:textId="77777777" w:rsidR="00674991" w:rsidRDefault="00674991">
      <w:pPr>
        <w:pStyle w:val="Heading2"/>
        <w:ind w:left="0" w:firstLine="0"/>
        <w:jc w:val="center"/>
        <w:rPr>
          <w:lang w:val="es-ES"/>
        </w:rPr>
      </w:pPr>
      <w:r>
        <w:rPr>
          <w:lang w:val="es-ES"/>
        </w:rPr>
        <w:t>SECCIÓN  B</w:t>
      </w:r>
      <w:r>
        <w:rPr>
          <w:rStyle w:val="href2"/>
          <w:lang w:val="es-ES"/>
        </w:rPr>
        <w:t>2</w:t>
      </w:r>
    </w:p>
    <w:p w14:paraId="536FA55E" w14:textId="77777777" w:rsidR="00674991" w:rsidRDefault="00674991">
      <w:pPr>
        <w:pStyle w:val="Heading2"/>
        <w:jc w:val="center"/>
        <w:rPr>
          <w:lang w:val="es-ES"/>
        </w:rPr>
      </w:pPr>
      <w:r>
        <w:rPr>
          <w:lang w:val="es-ES"/>
        </w:rPr>
        <w:t>(No utilizado)</w:t>
      </w:r>
    </w:p>
    <w:p w14:paraId="7D27E27C" w14:textId="77777777" w:rsidR="00674991" w:rsidRDefault="00674991" w:rsidP="00403946">
      <w:pPr>
        <w:rPr>
          <w:lang w:val="es-ES"/>
        </w:rPr>
      </w:pPr>
    </w:p>
    <w:p w14:paraId="7E2898FE" w14:textId="77777777" w:rsidR="00674991" w:rsidRDefault="00674991" w:rsidP="00403946">
      <w:pPr>
        <w:jc w:val="center"/>
      </w:pPr>
      <w:r>
        <w:t>____________________</w:t>
      </w:r>
    </w:p>
    <w:p w14:paraId="7E3D4C69" w14:textId="4D1BCDCE" w:rsidR="00674991" w:rsidRDefault="00674991" w:rsidP="00403946">
      <w:pPr>
        <w:rPr>
          <w:lang w:val="fr-FR"/>
        </w:rPr>
      </w:pPr>
    </w:p>
    <w:p w14:paraId="3EB34575" w14:textId="77777777" w:rsidR="002770DD" w:rsidRDefault="002770DD" w:rsidP="00403946">
      <w:pPr>
        <w:rPr>
          <w:lang w:val="fr-FR"/>
        </w:rPr>
      </w:pPr>
    </w:p>
    <w:p w14:paraId="10A94F5C" w14:textId="77777777" w:rsidR="00674991" w:rsidRDefault="00674991" w:rsidP="00403946">
      <w:pPr>
        <w:rPr>
          <w:lang w:val="fr-FR"/>
        </w:rPr>
      </w:pPr>
    </w:p>
    <w:p w14:paraId="4A562F99" w14:textId="77777777" w:rsidR="00674991" w:rsidRDefault="00674991" w:rsidP="00403946">
      <w:pPr>
        <w:rPr>
          <w:lang w:val="fr-FR"/>
        </w:rPr>
      </w:pPr>
    </w:p>
    <w:p w14:paraId="676CDCBE" w14:textId="77777777" w:rsidR="00674991" w:rsidRDefault="00674991" w:rsidP="00403946">
      <w:pPr>
        <w:rPr>
          <w:lang w:val="fr-FR"/>
        </w:rPr>
      </w:pPr>
    </w:p>
    <w:p w14:paraId="565D4EE5" w14:textId="77777777" w:rsidR="00674991" w:rsidRDefault="00674991" w:rsidP="00403946">
      <w:pPr>
        <w:rPr>
          <w:lang w:val="fr-FR"/>
        </w:rPr>
      </w:pPr>
    </w:p>
    <w:p w14:paraId="54A89A48" w14:textId="77777777" w:rsidR="00674991" w:rsidRDefault="00674991" w:rsidP="00403946">
      <w:pPr>
        <w:rPr>
          <w:lang w:val="fr-FR"/>
        </w:rPr>
      </w:pPr>
    </w:p>
    <w:p w14:paraId="633395FE" w14:textId="77777777" w:rsidR="00674991" w:rsidRDefault="00674991" w:rsidP="00403946">
      <w:pPr>
        <w:rPr>
          <w:lang w:val="fr-FR"/>
        </w:rPr>
      </w:pPr>
    </w:p>
    <w:p w14:paraId="4D0E294F" w14:textId="77777777" w:rsidR="00674991" w:rsidRDefault="00674991" w:rsidP="00403946">
      <w:pPr>
        <w:rPr>
          <w:lang w:val="fr-FR"/>
        </w:rPr>
      </w:pPr>
    </w:p>
    <w:p w14:paraId="33539517" w14:textId="77777777" w:rsidR="00674991" w:rsidRDefault="00674991" w:rsidP="00403946">
      <w:pPr>
        <w:rPr>
          <w:lang w:val="fr-FR"/>
        </w:rPr>
      </w:pPr>
    </w:p>
    <w:p w14:paraId="288B6195" w14:textId="77777777" w:rsidR="00674991" w:rsidRDefault="00674991" w:rsidP="00403946">
      <w:pPr>
        <w:rPr>
          <w:lang w:val="fr-FR"/>
        </w:rPr>
      </w:pPr>
    </w:p>
    <w:p w14:paraId="062B5CE3" w14:textId="77777777" w:rsidR="00674991" w:rsidRDefault="00674991" w:rsidP="00403946">
      <w:pPr>
        <w:rPr>
          <w:lang w:val="fr-FR"/>
        </w:rPr>
      </w:pPr>
    </w:p>
    <w:p w14:paraId="48971614" w14:textId="77777777" w:rsidR="00674991" w:rsidRDefault="00674991" w:rsidP="00403946">
      <w:pPr>
        <w:rPr>
          <w:lang w:val="fr-FR"/>
        </w:rPr>
      </w:pPr>
    </w:p>
    <w:p w14:paraId="6736DE25" w14:textId="77777777" w:rsidR="00674991" w:rsidRDefault="00674991" w:rsidP="00403946">
      <w:pPr>
        <w:rPr>
          <w:lang w:val="fr-FR"/>
        </w:rPr>
      </w:pPr>
    </w:p>
    <w:p w14:paraId="3EF52C53" w14:textId="77777777" w:rsidR="00674991" w:rsidRDefault="00674991" w:rsidP="00403946">
      <w:pPr>
        <w:rPr>
          <w:lang w:val="fr-FR"/>
        </w:rPr>
      </w:pPr>
    </w:p>
    <w:p w14:paraId="5EB241CB" w14:textId="77777777" w:rsidR="00674991" w:rsidRDefault="00674991" w:rsidP="00403946">
      <w:pPr>
        <w:rPr>
          <w:lang w:val="fr-FR"/>
        </w:rPr>
      </w:pPr>
    </w:p>
    <w:p w14:paraId="7792FA2F" w14:textId="77777777" w:rsidR="00674991" w:rsidRDefault="00674991" w:rsidP="00403946">
      <w:pPr>
        <w:rPr>
          <w:lang w:val="fr-FR"/>
        </w:rPr>
      </w:pPr>
    </w:p>
    <w:p w14:paraId="5C94DD6D" w14:textId="77777777" w:rsidR="00674991" w:rsidRDefault="00674991" w:rsidP="00403946">
      <w:pPr>
        <w:rPr>
          <w:lang w:val="fr-FR"/>
        </w:rPr>
      </w:pPr>
    </w:p>
    <w:p w14:paraId="55FF7E48" w14:textId="77777777" w:rsidR="00403946" w:rsidRDefault="00403946" w:rsidP="00403946">
      <w:pPr>
        <w:rPr>
          <w:lang w:val="fr-FR"/>
        </w:rPr>
      </w:pPr>
    </w:p>
    <w:p w14:paraId="459C6846" w14:textId="77777777" w:rsidR="00403946" w:rsidRDefault="00403946" w:rsidP="00403946">
      <w:pPr>
        <w:rPr>
          <w:lang w:val="fr-FR"/>
        </w:rPr>
      </w:pPr>
    </w:p>
    <w:p w14:paraId="1C591049" w14:textId="77777777" w:rsidR="00674991" w:rsidRDefault="00674991" w:rsidP="00403946">
      <w:pPr>
        <w:rPr>
          <w:lang w:val="en-US"/>
        </w:rPr>
        <w:sectPr w:rsidR="0067499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1FD2859B" w14:textId="77777777" w:rsidR="00674991" w:rsidRDefault="00674991" w:rsidP="00403946">
      <w:pPr>
        <w:rPr>
          <w:lang w:val="en-US"/>
        </w:rPr>
      </w:pPr>
    </w:p>
    <w:sectPr w:rsidR="00674991" w:rsidSect="00403946">
      <w:headerReference w:type="first" r:id="rId13"/>
      <w:footerReference w:type="first" r:id="rId14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4E709" w14:textId="77777777" w:rsidR="005E1D13" w:rsidRDefault="005E1D13">
      <w:r>
        <w:separator/>
      </w:r>
    </w:p>
  </w:endnote>
  <w:endnote w:type="continuationSeparator" w:id="0">
    <w:p w14:paraId="1775D980" w14:textId="77777777" w:rsidR="005E1D13" w:rsidRDefault="005E1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84E2C" w14:textId="77777777" w:rsidR="00E54578" w:rsidRDefault="00E545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36BA" w14:textId="77777777" w:rsidR="00E54578" w:rsidRDefault="00E545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8DDDF" w14:textId="77777777" w:rsidR="00E54578" w:rsidRDefault="00E5457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76D28" w14:textId="77777777" w:rsidR="00674991" w:rsidRDefault="00674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C50EA" w14:textId="77777777" w:rsidR="005E1D13" w:rsidRDefault="005E1D13">
      <w:r>
        <w:rPr>
          <w:b/>
        </w:rPr>
        <w:t>_______________</w:t>
      </w:r>
    </w:p>
  </w:footnote>
  <w:footnote w:type="continuationSeparator" w:id="0">
    <w:p w14:paraId="7623573A" w14:textId="77777777" w:rsidR="005E1D13" w:rsidRDefault="005E1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74991" w14:paraId="238D182D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54E01F8" w14:textId="49B656BB" w:rsidR="00674991" w:rsidRDefault="00674991">
          <w:pPr>
            <w:pStyle w:val="HeaderRegProc"/>
          </w:pPr>
          <w:r>
            <w:t>Partie A</w:t>
          </w:r>
          <w:r>
            <w:fldChar w:fldCharType="begin"/>
          </w:r>
          <w:r>
            <w:instrText>styleref href</w:instrText>
          </w:r>
          <w:r>
            <w:fldChar w:fldCharType="separate"/>
          </w:r>
          <w:r w:rsidR="001365AA"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CAE4357" w14:textId="31FBA425" w:rsidR="00674991" w:rsidRDefault="00674991">
          <w:pPr>
            <w:pStyle w:val="HeaderRegProc"/>
            <w:rPr>
              <w:lang w:val="fr-FR"/>
            </w:rPr>
          </w:pPr>
          <w:r>
            <w:t>RES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1365AA">
            <w:rPr>
              <w:noProof/>
            </w:rPr>
            <w:t>2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45A1594" w14:textId="77777777" w:rsidR="00674991" w:rsidRDefault="00674991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EFAB8B6" w14:textId="0E215432" w:rsidR="00674991" w:rsidRDefault="00674991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rév</w:t>
          </w:r>
          <w:proofErr w:type="gramEnd"/>
          <w:r>
            <w:rPr>
              <w:lang w:val="fr-CH"/>
            </w:rPr>
            <w:t>.</w:t>
          </w:r>
          <w:r>
            <w:fldChar w:fldCharType="begin"/>
          </w:r>
          <w:r>
            <w:rPr>
              <w:lang w:val="fr-CH"/>
            </w:rPr>
            <w:instrText xml:space="preserve"> DOCPROPERTY "Header10" \* MERGEFORMAT </w:instrText>
          </w:r>
          <w:r>
            <w:fldChar w:fldCharType="separate"/>
          </w:r>
          <w:r w:rsidR="001365AA">
            <w:rPr>
              <w:lang w:val="fr-CH"/>
            </w:rPr>
            <w:t>-</w:t>
          </w:r>
          <w:r>
            <w:fldChar w:fldCharType="end"/>
          </w:r>
        </w:p>
      </w:tc>
    </w:tr>
  </w:tbl>
  <w:p w14:paraId="76E54C23" w14:textId="77777777" w:rsidR="00674991" w:rsidRDefault="00674991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74991" w14:paraId="687E083E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D099C76" w14:textId="77777777" w:rsidR="00674991" w:rsidRDefault="00674991">
          <w:pPr>
            <w:pStyle w:val="HeaderRegProc"/>
          </w:pPr>
          <w:r>
            <w:t>Parte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4C46196" w14:textId="11BE4851" w:rsidR="00674991" w:rsidRDefault="00674991">
          <w:pPr>
            <w:pStyle w:val="HeaderRegProc"/>
            <w:rPr>
              <w:lang w:val="fr-FR"/>
            </w:rPr>
          </w:pPr>
          <w:r>
            <w:t>B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1365AA">
            <w:rPr>
              <w:noProof/>
            </w:rPr>
            <w:t>2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CE0A81C" w14:textId="77777777" w:rsidR="00674991" w:rsidRDefault="00674991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página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4D4BCD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19E1450" w14:textId="4609A052" w:rsidR="00674991" w:rsidRDefault="00674991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 w:rsidR="00E54578">
            <w:rPr>
              <w:lang w:val="fr-CH"/>
            </w:rPr>
            <w:t xml:space="preserve"> -</w:t>
          </w:r>
        </w:p>
      </w:tc>
    </w:tr>
  </w:tbl>
  <w:p w14:paraId="460F21CB" w14:textId="77777777" w:rsidR="00674991" w:rsidRDefault="006749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AA41B" w14:textId="77777777" w:rsidR="00E54578" w:rsidRDefault="00E545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337A0" w14:textId="77777777" w:rsidR="00674991" w:rsidRDefault="006749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730DE7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734BC7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9E4A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604F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EC9CE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2645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BA96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74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165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49C57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B39284A0"/>
    <w:lvl w:ilvl="0">
      <w:numFmt w:val="decimal"/>
      <w:lvlText w:val="*"/>
      <w:lvlJc w:val="left"/>
    </w:lvl>
  </w:abstractNum>
  <w:abstractNum w:abstractNumId="11" w15:restartNumberingAfterBreak="0">
    <w:nsid w:val="01A65EE5"/>
    <w:multiLevelType w:val="hybridMultilevel"/>
    <w:tmpl w:val="8D0EB3DC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02315390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06CA1AA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10375325"/>
    <w:multiLevelType w:val="hybridMultilevel"/>
    <w:tmpl w:val="8ED4EF22"/>
    <w:lvl w:ilvl="0" w:tplc="58948DE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21B585A"/>
    <w:multiLevelType w:val="hybridMultilevel"/>
    <w:tmpl w:val="698CA5C2"/>
    <w:lvl w:ilvl="0" w:tplc="8E1C596E">
      <w:start w:val="11"/>
      <w:numFmt w:val="bullet"/>
      <w:lvlText w:val="-"/>
      <w:lvlJc w:val="left"/>
      <w:pPr>
        <w:tabs>
          <w:tab w:val="num" w:pos="1594"/>
        </w:tabs>
        <w:ind w:left="1594" w:hanging="88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141646BF"/>
    <w:multiLevelType w:val="singleLevel"/>
    <w:tmpl w:val="0C090019"/>
    <w:lvl w:ilvl="0">
      <w:start w:val="5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14EA125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189D77DD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22792E63"/>
    <w:multiLevelType w:val="singleLevel"/>
    <w:tmpl w:val="7D048CDA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268F05A4"/>
    <w:multiLevelType w:val="singleLevel"/>
    <w:tmpl w:val="3094168E"/>
    <w:lvl w:ilvl="0">
      <w:start w:val="6"/>
      <w:numFmt w:val="lowerLetter"/>
      <w:lvlText w:val="(%1)"/>
      <w:lvlJc w:val="left"/>
      <w:pPr>
        <w:tabs>
          <w:tab w:val="num" w:pos="357"/>
        </w:tabs>
        <w:ind w:left="357" w:hanging="360"/>
      </w:pPr>
      <w:rPr>
        <w:rFonts w:hint="default"/>
      </w:rPr>
    </w:lvl>
  </w:abstractNum>
  <w:abstractNum w:abstractNumId="21" w15:restartNumberingAfterBreak="0">
    <w:nsid w:val="40053BE9"/>
    <w:multiLevelType w:val="hybridMultilevel"/>
    <w:tmpl w:val="35A8DA0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453A15D5"/>
    <w:multiLevelType w:val="singleLevel"/>
    <w:tmpl w:val="828C9714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 w15:restartNumberingAfterBreak="0">
    <w:nsid w:val="488D1F27"/>
    <w:multiLevelType w:val="singleLevel"/>
    <w:tmpl w:val="C38E9F88"/>
    <w:lvl w:ilvl="0">
      <w:start w:val="6"/>
      <w:numFmt w:val="lowerLetter"/>
      <w:lvlText w:val="(%1)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24" w15:restartNumberingAfterBreak="0">
    <w:nsid w:val="51B4287E"/>
    <w:multiLevelType w:val="singleLevel"/>
    <w:tmpl w:val="7D048CDA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 w15:restartNumberingAfterBreak="0">
    <w:nsid w:val="53C14C17"/>
    <w:multiLevelType w:val="singleLevel"/>
    <w:tmpl w:val="0C090019"/>
    <w:lvl w:ilvl="0">
      <w:start w:val="6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550E322A"/>
    <w:multiLevelType w:val="multilevel"/>
    <w:tmpl w:val="4D44A1F2"/>
    <w:lvl w:ilvl="0">
      <w:start w:val="4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C725441"/>
    <w:multiLevelType w:val="singleLevel"/>
    <w:tmpl w:val="0C090019"/>
    <w:lvl w:ilvl="0">
      <w:start w:val="6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C9621BB"/>
    <w:multiLevelType w:val="hybridMultilevel"/>
    <w:tmpl w:val="50F40EE8"/>
    <w:lvl w:ilvl="0" w:tplc="50487192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 w15:restartNumberingAfterBreak="0">
    <w:nsid w:val="69A23C38"/>
    <w:multiLevelType w:val="hybridMultilevel"/>
    <w:tmpl w:val="E780BDD8"/>
    <w:lvl w:ilvl="0" w:tplc="76E25BD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AA61D84"/>
    <w:multiLevelType w:val="hybridMultilevel"/>
    <w:tmpl w:val="1E22844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7AB12259"/>
    <w:multiLevelType w:val="hybridMultilevel"/>
    <w:tmpl w:val="AE48B51E"/>
    <w:lvl w:ilvl="0" w:tplc="71460F34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1F1769"/>
    <w:multiLevelType w:val="hybridMultilevel"/>
    <w:tmpl w:val="8C7E49BA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3" w15:restartNumberingAfterBreak="0">
    <w:nsid w:val="7B8D1963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328054239">
    <w:abstractNumId w:val="15"/>
  </w:num>
  <w:num w:numId="2" w16cid:durableId="388235553">
    <w:abstractNumId w:val="31"/>
  </w:num>
  <w:num w:numId="3" w16cid:durableId="835539116">
    <w:abstractNumId w:val="32"/>
  </w:num>
  <w:num w:numId="4" w16cid:durableId="430394647">
    <w:abstractNumId w:val="28"/>
  </w:num>
  <w:num w:numId="5" w16cid:durableId="1402943910">
    <w:abstractNumId w:val="30"/>
  </w:num>
  <w:num w:numId="6" w16cid:durableId="1038314180">
    <w:abstractNumId w:val="11"/>
  </w:num>
  <w:num w:numId="7" w16cid:durableId="1995907674">
    <w:abstractNumId w:val="22"/>
  </w:num>
  <w:num w:numId="8" w16cid:durableId="755323518">
    <w:abstractNumId w:val="19"/>
  </w:num>
  <w:num w:numId="9" w16cid:durableId="1925188365">
    <w:abstractNumId w:val="13"/>
  </w:num>
  <w:num w:numId="10" w16cid:durableId="1282227662">
    <w:abstractNumId w:val="24"/>
  </w:num>
  <w:num w:numId="11" w16cid:durableId="1093552756">
    <w:abstractNumId w:val="21"/>
  </w:num>
  <w:num w:numId="12" w16cid:durableId="1860655713">
    <w:abstractNumId w:val="29"/>
  </w:num>
  <w:num w:numId="13" w16cid:durableId="1143086885">
    <w:abstractNumId w:val="8"/>
  </w:num>
  <w:num w:numId="14" w16cid:durableId="93358989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5" w16cid:durableId="1431706698">
    <w:abstractNumId w:val="14"/>
  </w:num>
  <w:num w:numId="16" w16cid:durableId="1025135330">
    <w:abstractNumId w:val="9"/>
  </w:num>
  <w:num w:numId="17" w16cid:durableId="1792095475">
    <w:abstractNumId w:val="7"/>
  </w:num>
  <w:num w:numId="18" w16cid:durableId="484589893">
    <w:abstractNumId w:val="6"/>
  </w:num>
  <w:num w:numId="19" w16cid:durableId="245572988">
    <w:abstractNumId w:val="5"/>
  </w:num>
  <w:num w:numId="20" w16cid:durableId="1148667277">
    <w:abstractNumId w:val="4"/>
  </w:num>
  <w:num w:numId="21" w16cid:durableId="1953508430">
    <w:abstractNumId w:val="3"/>
  </w:num>
  <w:num w:numId="22" w16cid:durableId="1386175697">
    <w:abstractNumId w:val="2"/>
  </w:num>
  <w:num w:numId="23" w16cid:durableId="1107458221">
    <w:abstractNumId w:val="1"/>
  </w:num>
  <w:num w:numId="24" w16cid:durableId="1346515441">
    <w:abstractNumId w:val="0"/>
  </w:num>
  <w:num w:numId="25" w16cid:durableId="23174586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26" w16cid:durableId="930894549">
    <w:abstractNumId w:val="17"/>
  </w:num>
  <w:num w:numId="27" w16cid:durableId="1241213688">
    <w:abstractNumId w:val="33"/>
  </w:num>
  <w:num w:numId="28" w16cid:durableId="1779837719">
    <w:abstractNumId w:val="18"/>
  </w:num>
  <w:num w:numId="29" w16cid:durableId="104691901">
    <w:abstractNumId w:val="20"/>
  </w:num>
  <w:num w:numId="30" w16cid:durableId="1154109257">
    <w:abstractNumId w:val="23"/>
  </w:num>
  <w:num w:numId="31" w16cid:durableId="1390492730">
    <w:abstractNumId w:val="27"/>
  </w:num>
  <w:num w:numId="32" w16cid:durableId="393048848">
    <w:abstractNumId w:val="12"/>
  </w:num>
  <w:num w:numId="33" w16cid:durableId="1610623869">
    <w:abstractNumId w:val="16"/>
  </w:num>
  <w:num w:numId="34" w16cid:durableId="335694424">
    <w:abstractNumId w:val="25"/>
  </w:num>
  <w:num w:numId="35" w16cid:durableId="204906878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4991"/>
    <w:rsid w:val="001365AA"/>
    <w:rsid w:val="00210BF9"/>
    <w:rsid w:val="002770DD"/>
    <w:rsid w:val="00403946"/>
    <w:rsid w:val="004D4BCD"/>
    <w:rsid w:val="005E1D13"/>
    <w:rsid w:val="00674991"/>
    <w:rsid w:val="006F26AF"/>
    <w:rsid w:val="007E3042"/>
    <w:rsid w:val="00D25317"/>
    <w:rsid w:val="00E5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0DBD17"/>
  <w15:docId w15:val="{1C83EE89-CBF4-4AD8-8AD2-58929D8C1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paragraph" w:customStyle="1" w:styleId="headingb1">
    <w:name w:val="heading_b"/>
    <w:basedOn w:val="Heading3"/>
    <w:next w:val="Normal"/>
    <w:pPr>
      <w:tabs>
        <w:tab w:val="clear" w:pos="1134"/>
        <w:tab w:val="clear" w:pos="1871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jc w:val="left"/>
      <w:textAlignment w:val="auto"/>
      <w:outlineLvl w:val="9"/>
    </w:pPr>
    <w:rPr>
      <w:lang w:val="fr-FR"/>
    </w:rPr>
  </w:style>
  <w:style w:type="paragraph" w:customStyle="1" w:styleId="headingi0">
    <w:name w:val="heading_i"/>
    <w:basedOn w:val="Heading3"/>
    <w:next w:val="Normal"/>
    <w:pPr>
      <w:tabs>
        <w:tab w:val="clear" w:pos="1134"/>
        <w:tab w:val="clear" w:pos="1871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jc w:val="left"/>
      <w:textAlignment w:val="auto"/>
      <w:outlineLvl w:val="9"/>
    </w:pPr>
    <w:rPr>
      <w:b w:val="0"/>
      <w:i/>
      <w:lang w:val="fr-FR"/>
    </w:rPr>
  </w:style>
  <w:style w:type="paragraph" w:customStyle="1" w:styleId="AnnexNo">
    <w:name w:val="Annex_No"/>
    <w:basedOn w:val="Normal"/>
    <w:next w:val="Normal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28"/>
      <w:lang w:val="fr-FR"/>
    </w:rPr>
  </w:style>
  <w:style w:type="paragraph" w:customStyle="1" w:styleId="Annextitle0">
    <w:name w:val="Annex_title"/>
    <w:basedOn w:val="Normal"/>
    <w:next w:val="Normalaftertitle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 Bold" w:hAnsi="Times New Roman Bold"/>
      <w:b/>
      <w:sz w:val="28"/>
      <w:lang w:val="fr-FR"/>
    </w:rPr>
  </w:style>
  <w:style w:type="paragraph" w:customStyle="1" w:styleId="RecNo">
    <w:name w:val="Rec_No"/>
    <w:basedOn w:val="Normal"/>
    <w:next w:val="Normal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caps/>
      <w:sz w:val="28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</TotalTime>
  <Pages>2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Partie B - SECB2  du RR</dc:subject>
  <dc:creator>Composition des Publications</dc:creator>
  <cp:keywords>FOLIOS:  1  -  2 (bl)</cp:keywords>
  <dc:description>Edition 2009:  16.02.2009/DD (dict. ok)</dc:description>
  <cp:lastModifiedBy>Saez Grau, Ricardo</cp:lastModifiedBy>
  <cp:revision>8</cp:revision>
  <cp:lastPrinted>2025-11-28T17:02:00Z</cp:lastPrinted>
  <dcterms:created xsi:type="dcterms:W3CDTF">2012-10-03T08:34:00Z</dcterms:created>
  <dcterms:modified xsi:type="dcterms:W3CDTF">2025-11-28T17:02:00Z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