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D043D" w14:textId="77777777" w:rsidR="00EA22B7" w:rsidRPr="00376552" w:rsidRDefault="00EA22B7" w:rsidP="00400F7B">
      <w:pPr>
        <w:pStyle w:val="Heading1"/>
        <w:spacing w:before="300"/>
        <w:jc w:val="center"/>
        <w:rPr>
          <w:lang w:val="es-ES_tradnl"/>
        </w:rPr>
      </w:pPr>
      <w:r w:rsidRPr="00376552">
        <w:rPr>
          <w:lang w:val="es-ES_tradnl"/>
        </w:rPr>
        <w:t xml:space="preserve">PARTE  </w:t>
      </w:r>
      <w:r w:rsidRPr="00376552">
        <w:rPr>
          <w:rStyle w:val="href"/>
          <w:lang w:val="es-ES_tradnl"/>
        </w:rPr>
        <w:t>A2</w:t>
      </w:r>
    </w:p>
    <w:p w14:paraId="5DA85D05" w14:textId="2B73D00F" w:rsidR="00EA22B7" w:rsidRPr="00376552" w:rsidRDefault="00EA22B7" w:rsidP="008F6821">
      <w:pPr>
        <w:pStyle w:val="Heading1"/>
        <w:ind w:left="0" w:firstLine="0"/>
        <w:jc w:val="center"/>
        <w:rPr>
          <w:lang w:val="es-ES_tradnl"/>
        </w:rPr>
      </w:pPr>
      <w:r w:rsidRPr="00376552">
        <w:rPr>
          <w:lang w:val="es-ES_tradnl"/>
        </w:rPr>
        <w:t>Reglas relativas al Acuerdo Regional para la Zona Europea de</w:t>
      </w:r>
      <w:r w:rsidR="00A94D22">
        <w:rPr>
          <w:lang w:val="es-ES_tradnl"/>
        </w:rPr>
        <w:br/>
      </w:r>
      <w:r w:rsidRPr="00376552">
        <w:rPr>
          <w:lang w:val="es-ES_tradnl"/>
        </w:rPr>
        <w:t>Radiodifusión sobre la utilización de frecuencias por el servicio</w:t>
      </w:r>
      <w:r w:rsidR="008F6821">
        <w:rPr>
          <w:lang w:val="es-ES_tradnl"/>
        </w:rPr>
        <w:br/>
      </w:r>
      <w:r w:rsidRPr="00376552">
        <w:rPr>
          <w:lang w:val="es-ES_tradnl"/>
        </w:rPr>
        <w:t>de</w:t>
      </w:r>
      <w:r w:rsidR="008F6821">
        <w:rPr>
          <w:lang w:val="es-ES_tradnl"/>
        </w:rPr>
        <w:t xml:space="preserve"> </w:t>
      </w:r>
      <w:r w:rsidRPr="00376552">
        <w:rPr>
          <w:lang w:val="es-ES_tradnl"/>
        </w:rPr>
        <w:t>radiodifusión en las bandas de ondas métricas y decimétricas</w:t>
      </w:r>
      <w:r w:rsidRPr="00376552">
        <w:rPr>
          <w:lang w:val="es-ES_tradnl"/>
        </w:rPr>
        <w:br/>
        <w:t>(Estocolmo, 1961) (</w:t>
      </w:r>
      <w:r w:rsidRPr="00376552">
        <w:rPr>
          <w:rStyle w:val="href2"/>
          <w:lang w:val="es-ES_tradnl"/>
        </w:rPr>
        <w:t>ST61</w:t>
      </w:r>
      <w:r w:rsidRPr="00376552">
        <w:rPr>
          <w:lang w:val="es-ES_tradnl"/>
        </w:rPr>
        <w:t>)</w:t>
      </w:r>
    </w:p>
    <w:p w14:paraId="1F055FE3" w14:textId="77777777" w:rsidR="003E28FE" w:rsidRPr="00376552" w:rsidRDefault="003E28FE" w:rsidP="00400F7B">
      <w:pPr>
        <w:pStyle w:val="Heading1"/>
        <w:rPr>
          <w:lang w:val="es-ES_tradnl"/>
        </w:rPr>
      </w:pPr>
      <w:r w:rsidRPr="00376552">
        <w:rPr>
          <w:lang w:val="es-ES_tradnl"/>
        </w:rPr>
        <w:t>1</w:t>
      </w:r>
      <w:r w:rsidRPr="00376552">
        <w:rPr>
          <w:lang w:val="es-ES_tradnl"/>
        </w:rPr>
        <w:tab/>
      </w:r>
      <w:r w:rsidR="00145C0A" w:rsidRPr="00376552">
        <w:rPr>
          <w:lang w:val="es-ES_tradnl"/>
        </w:rPr>
        <w:t>Cometido</w:t>
      </w:r>
      <w:r w:rsidRPr="00376552">
        <w:rPr>
          <w:lang w:val="es-ES_tradnl"/>
        </w:rPr>
        <w:t xml:space="preserve"> del Acuerdo</w:t>
      </w:r>
    </w:p>
    <w:p w14:paraId="2C3C3D7D" w14:textId="1253B5A8" w:rsidR="003E28FE" w:rsidRPr="00376552" w:rsidRDefault="003E28FE" w:rsidP="00376552">
      <w:pPr>
        <w:rPr>
          <w:lang w:val="es-ES_tradnl"/>
        </w:rPr>
      </w:pPr>
      <w:r w:rsidRPr="00376552">
        <w:rPr>
          <w:lang w:val="es-ES_tradnl"/>
        </w:rPr>
        <w:t>Tras las revisiones del Acuerdo ST61 realizadas en 1985 y 2006, y de conformidad con el Cuadro de atribución de bandas de frecuencias contenido en el Artículo</w:t>
      </w:r>
      <w:r w:rsidR="0092384B">
        <w:rPr>
          <w:lang w:val="es-ES_tradnl"/>
        </w:rPr>
        <w:t> </w:t>
      </w:r>
      <w:r w:rsidRPr="00376552">
        <w:rPr>
          <w:rStyle w:val="Artref"/>
          <w:b/>
          <w:color w:val="auto"/>
          <w:lang w:val="es-ES_tradnl"/>
        </w:rPr>
        <w:t>5</w:t>
      </w:r>
      <w:r w:rsidRPr="00376552">
        <w:rPr>
          <w:lang w:val="es-ES_tradnl"/>
        </w:rPr>
        <w:t xml:space="preserve"> del Reglamento de Radiocomunicaciones (RR) (Edición de</w:t>
      </w:r>
      <w:r w:rsidR="00376552" w:rsidRPr="00376552">
        <w:rPr>
          <w:lang w:val="es-ES_tradnl"/>
        </w:rPr>
        <w:t xml:space="preserve"> </w:t>
      </w:r>
      <w:r w:rsidRPr="00376552">
        <w:rPr>
          <w:lang w:val="es-ES_tradnl"/>
        </w:rPr>
        <w:t>2004), el Acuerdo</w:t>
      </w:r>
      <w:r w:rsidR="006B7879">
        <w:rPr>
          <w:lang w:val="es-ES_tradnl"/>
        </w:rPr>
        <w:t> </w:t>
      </w:r>
      <w:r w:rsidRPr="00376552">
        <w:rPr>
          <w:lang w:val="es-ES_tradnl"/>
        </w:rPr>
        <w:t>ST61 controla, a partir del 17 </w:t>
      </w:r>
      <w:r w:rsidR="00376552" w:rsidRPr="00376552">
        <w:rPr>
          <w:rFonts w:ascii="Tms Rmn" w:hAnsi="Tms Rmn"/>
          <w:sz w:val="12"/>
          <w:lang w:val="es-ES_tradnl"/>
        </w:rPr>
        <w:t> </w:t>
      </w:r>
      <w:r w:rsidRPr="00376552">
        <w:rPr>
          <w:lang w:val="es-ES_tradnl"/>
        </w:rPr>
        <w:t>de </w:t>
      </w:r>
      <w:r w:rsidR="00376552" w:rsidRPr="00376552">
        <w:rPr>
          <w:rFonts w:ascii="Tms Rmn" w:hAnsi="Tms Rmn"/>
          <w:sz w:val="12"/>
          <w:lang w:val="es-ES_tradnl"/>
        </w:rPr>
        <w:t> </w:t>
      </w:r>
      <w:r w:rsidRPr="00376552">
        <w:rPr>
          <w:lang w:val="es-ES_tradnl"/>
        </w:rPr>
        <w:t>junio de 2006, la utilización de las siguientes bandas de frecuencias por el servicio de radiodifusión</w:t>
      </w:r>
      <w:r w:rsidR="00145C0A" w:rsidRPr="00376552">
        <w:rPr>
          <w:lang w:val="es-ES_tradnl"/>
        </w:rPr>
        <w:t xml:space="preserve"> </w:t>
      </w:r>
      <w:r w:rsidRPr="00376552">
        <w:rPr>
          <w:lang w:val="es-ES_tradnl"/>
        </w:rPr>
        <w:t>dentro de la Zona Europea de Radiodifusión:</w:t>
      </w:r>
    </w:p>
    <w:p w14:paraId="1E0FBCD4" w14:textId="77777777" w:rsidR="003E28FE" w:rsidRPr="00376552" w:rsidRDefault="003E28FE" w:rsidP="003E28FE">
      <w:pPr>
        <w:pStyle w:val="enumlev1"/>
        <w:rPr>
          <w:lang w:val="es-ES_tradnl"/>
        </w:rPr>
      </w:pPr>
      <w:r w:rsidRPr="00376552">
        <w:rPr>
          <w:lang w:val="es-ES_tradnl"/>
        </w:rPr>
        <w:t>–</w:t>
      </w:r>
      <w:r w:rsidRPr="00376552">
        <w:rPr>
          <w:lang w:val="es-ES_tradnl"/>
        </w:rPr>
        <w:tab/>
        <w:t>47-68 MHz (radiodifusión sonora y televisión);</w:t>
      </w:r>
    </w:p>
    <w:p w14:paraId="5CCBD161" w14:textId="77777777" w:rsidR="003E28FE" w:rsidRPr="00376552" w:rsidRDefault="003E28FE" w:rsidP="003E28FE">
      <w:pPr>
        <w:pStyle w:val="enumlev1"/>
        <w:rPr>
          <w:lang w:val="es-ES_tradnl"/>
        </w:rPr>
      </w:pPr>
      <w:r w:rsidRPr="00376552">
        <w:rPr>
          <w:lang w:val="es-ES_tradnl"/>
        </w:rPr>
        <w:t>–</w:t>
      </w:r>
      <w:r w:rsidRPr="00376552">
        <w:rPr>
          <w:lang w:val="es-ES_tradnl"/>
        </w:rPr>
        <w:tab/>
        <w:t>87,5-100 MHz (televisión); y</w:t>
      </w:r>
    </w:p>
    <w:p w14:paraId="122C5134" w14:textId="77777777" w:rsidR="003E28FE" w:rsidRPr="00376552" w:rsidRDefault="003E28FE" w:rsidP="003E28FE">
      <w:pPr>
        <w:pStyle w:val="enumlev1"/>
        <w:rPr>
          <w:lang w:val="es-ES_tradnl"/>
        </w:rPr>
      </w:pPr>
      <w:r w:rsidRPr="00376552">
        <w:rPr>
          <w:lang w:val="es-ES_tradnl"/>
        </w:rPr>
        <w:t>–</w:t>
      </w:r>
      <w:r w:rsidRPr="00376552">
        <w:rPr>
          <w:lang w:val="es-ES_tradnl"/>
        </w:rPr>
        <w:tab/>
        <w:t>162-170 MHz (televisión).</w:t>
      </w:r>
    </w:p>
    <w:p w14:paraId="4933FEFF" w14:textId="77777777" w:rsidR="00EA22B7" w:rsidRPr="00376552" w:rsidRDefault="003E28FE" w:rsidP="00376552">
      <w:pPr>
        <w:pStyle w:val="Heading1"/>
        <w:rPr>
          <w:lang w:val="es-ES_tradnl"/>
        </w:rPr>
      </w:pPr>
      <w:r w:rsidRPr="00376552">
        <w:rPr>
          <w:lang w:val="es-ES_tradnl"/>
        </w:rPr>
        <w:t>2</w:t>
      </w:r>
      <w:r w:rsidR="00EA22B7" w:rsidRPr="00376552">
        <w:rPr>
          <w:lang w:val="es-ES_tradnl"/>
        </w:rPr>
        <w:tab/>
        <w:t>Aceptabilidad de las notificaciones</w:t>
      </w:r>
    </w:p>
    <w:p w14:paraId="6ACA64EF" w14:textId="5862A6B1" w:rsidR="00EA22B7" w:rsidRDefault="00EA22B7" w:rsidP="00376552">
      <w:pPr>
        <w:rPr>
          <w:lang w:val="es-ES_tradnl"/>
        </w:rPr>
      </w:pPr>
      <w:r w:rsidRPr="00376552">
        <w:rPr>
          <w:lang w:val="es-ES_tradnl"/>
        </w:rPr>
        <w:t>Al aplicar el Acuerdo Regional para la Zona Europea de Radiodifusión sobre la utilización de frecuencias por el servicio de radiodifusión en las bandas de ondas métricas y decimétricas (Estocolmo, 1961), la Oficina utilizará los procedimientos contenidos en los Artículos 4 y 5 del Acuerdo y los criterios técnicos asociados con respecto a las notificaciones recibidas de todas las administraciones que tengan territorios en la Zona Europea de Radiodifusión, definida en el número</w:t>
      </w:r>
      <w:r w:rsidR="006B7879">
        <w:rPr>
          <w:lang w:val="es-ES_tradnl"/>
        </w:rPr>
        <w:t> </w:t>
      </w:r>
      <w:r w:rsidRPr="00376552">
        <w:rPr>
          <w:rStyle w:val="Artref"/>
          <w:b/>
          <w:bCs/>
          <w:color w:val="000000"/>
          <w:lang w:val="es-ES_tradnl"/>
        </w:rPr>
        <w:t>5.14</w:t>
      </w:r>
      <w:r w:rsidRPr="00376552">
        <w:rPr>
          <w:rStyle w:val="Artref0"/>
          <w:b/>
          <w:bCs/>
          <w:lang w:val="es-ES_tradnl"/>
        </w:rPr>
        <w:t xml:space="preserve"> </w:t>
      </w:r>
      <w:r w:rsidRPr="00376552">
        <w:rPr>
          <w:rStyle w:val="Artref0"/>
          <w:lang w:val="es-ES_tradnl"/>
        </w:rPr>
        <w:t>del R</w:t>
      </w:r>
      <w:r w:rsidR="003E28FE" w:rsidRPr="00376552">
        <w:rPr>
          <w:rStyle w:val="Artref0"/>
          <w:lang w:val="es-ES_tradnl"/>
        </w:rPr>
        <w:t>R</w:t>
      </w:r>
      <w:r w:rsidRPr="00376552">
        <w:rPr>
          <w:lang w:val="es-ES_tradnl"/>
        </w:rPr>
        <w:t>, siempre que la esta</w:t>
      </w:r>
      <w:r w:rsidRPr="00376552">
        <w:rPr>
          <w:lang w:val="es-ES_tradnl"/>
        </w:rPr>
        <w:softHyphen/>
        <w:t>ción correspondiente se encuentre situada dentro de la zona de planificación.</w:t>
      </w:r>
    </w:p>
    <w:p w14:paraId="718F1F08" w14:textId="77777777" w:rsidR="00953F44" w:rsidRPr="00376552" w:rsidRDefault="00953F44" w:rsidP="00953F44">
      <w:pPr>
        <w:spacing w:before="0"/>
        <w:rPr>
          <w:lang w:val="es-ES_tradnl"/>
        </w:rPr>
      </w:pPr>
    </w:p>
    <w:p w14:paraId="1AA659A3" w14:textId="77777777" w:rsidR="00EA22B7" w:rsidRPr="00376552" w:rsidRDefault="00EA22B7" w:rsidP="00376552">
      <w:pPr>
        <w:pStyle w:val="Heading8"/>
        <w:rPr>
          <w:lang w:val="es-ES_tradnl"/>
        </w:rPr>
      </w:pPr>
      <w:r w:rsidRPr="00376552">
        <w:rPr>
          <w:lang w:val="es-ES_tradnl"/>
        </w:rPr>
        <w:t>Art. 2</w:t>
      </w:r>
    </w:p>
    <w:p w14:paraId="7AC9930F" w14:textId="77777777" w:rsidR="00EA22B7" w:rsidRPr="00376552" w:rsidRDefault="00EA22B7" w:rsidP="00376552">
      <w:pPr>
        <w:pStyle w:val="Heading2"/>
        <w:jc w:val="center"/>
        <w:rPr>
          <w:lang w:val="es-ES_tradnl"/>
        </w:rPr>
      </w:pPr>
      <w:r w:rsidRPr="00376552">
        <w:rPr>
          <w:lang w:val="es-ES_tradnl"/>
        </w:rPr>
        <w:t>Ejecución del Acuerdo</w:t>
      </w:r>
    </w:p>
    <w:p w14:paraId="221BA647" w14:textId="77777777" w:rsidR="00EA22B7" w:rsidRPr="00376552" w:rsidRDefault="00EA22B7">
      <w:pPr>
        <w:pStyle w:val="Heading9"/>
        <w:rPr>
          <w:lang w:val="es-ES_tradnl"/>
        </w:rPr>
      </w:pPr>
      <w:r w:rsidRPr="00376552">
        <w:rPr>
          <w:lang w:val="es-ES_tradnl"/>
        </w:rPr>
        <w:t>1</w:t>
      </w:r>
    </w:p>
    <w:p w14:paraId="19C6C724" w14:textId="77777777" w:rsidR="00030EF6" w:rsidRDefault="00EA22B7">
      <w:pPr>
        <w:rPr>
          <w:lang w:val="es-ES_tradnl"/>
        </w:rPr>
      </w:pPr>
      <w:r w:rsidRPr="00376552">
        <w:rPr>
          <w:lang w:val="es-ES_tradnl"/>
        </w:rPr>
        <w:t>1</w:t>
      </w:r>
      <w:r w:rsidRPr="00376552">
        <w:rPr>
          <w:lang w:val="es-ES_tradnl"/>
        </w:rPr>
        <w:tab/>
      </w:r>
      <w:r w:rsidR="00030EF6" w:rsidRPr="006B7879">
        <w:rPr>
          <w:lang w:val="es-ES"/>
        </w:rPr>
        <w:t>En el examen para determinar la conformidad con el Acuerdo, se considera que una notificación es conforme al Acuerdo cuando las características notificadas son iguales a las del Plan o, en caso de que sean diferentes, cuando no aumentan la probabilidad de interferencia en ningún acimut más allá de la resultante de la inscripción en el Plan.</w:t>
      </w:r>
    </w:p>
    <w:p w14:paraId="79D25F48" w14:textId="64D9D310" w:rsidR="006B7879" w:rsidRDefault="006B7879" w:rsidP="00030EF6">
      <w:pPr>
        <w:rPr>
          <w:lang w:val="es-ES"/>
        </w:rPr>
      </w:pPr>
      <w:r>
        <w:rPr>
          <w:lang w:val="es-ES"/>
        </w:rPr>
        <w:br w:type="page"/>
      </w:r>
    </w:p>
    <w:p w14:paraId="0F1F21B1" w14:textId="77777777" w:rsidR="00EA22B7" w:rsidRPr="00376552" w:rsidRDefault="00EA22B7">
      <w:pPr>
        <w:rPr>
          <w:lang w:val="es-ES_tradnl"/>
        </w:rPr>
      </w:pPr>
      <w:r w:rsidRPr="00376552">
        <w:rPr>
          <w:lang w:val="es-ES_tradnl"/>
        </w:rPr>
        <w:lastRenderedPageBreak/>
        <w:t>2</w:t>
      </w:r>
      <w:r w:rsidRPr="00376552">
        <w:rPr>
          <w:lang w:val="es-ES_tradnl"/>
        </w:rPr>
        <w:tab/>
        <w:t>Las asignaciones que figuran en el Plan pueden contener, además de la potencia radiada aparente (p.r.a.):</w:t>
      </w:r>
    </w:p>
    <w:p w14:paraId="385C2D7C" w14:textId="77777777" w:rsidR="00EA22B7" w:rsidRPr="00376552" w:rsidRDefault="00EA22B7">
      <w:pPr>
        <w:pStyle w:val="enumlev1"/>
        <w:rPr>
          <w:lang w:val="es-ES_tradnl"/>
        </w:rPr>
      </w:pPr>
      <w:r w:rsidRPr="00376552">
        <w:rPr>
          <w:lang w:val="es-ES_tradnl"/>
        </w:rPr>
        <w:t>–</w:t>
      </w:r>
      <w:r w:rsidRPr="00376552">
        <w:rPr>
          <w:lang w:val="es-ES_tradnl"/>
        </w:rPr>
        <w:tab/>
        <w:t>un acimut de radiación máxima;</w:t>
      </w:r>
    </w:p>
    <w:p w14:paraId="4349D200" w14:textId="77777777" w:rsidR="00EA22B7" w:rsidRPr="00376552" w:rsidRDefault="00EA22B7">
      <w:pPr>
        <w:pStyle w:val="enumlev1"/>
        <w:rPr>
          <w:lang w:val="es-ES_tradnl"/>
        </w:rPr>
      </w:pPr>
      <w:r w:rsidRPr="00376552">
        <w:rPr>
          <w:lang w:val="es-ES_tradnl"/>
        </w:rPr>
        <w:t>–</w:t>
      </w:r>
      <w:r w:rsidRPr="00376552">
        <w:rPr>
          <w:lang w:val="es-ES_tradnl"/>
        </w:rPr>
        <w:tab/>
        <w:t>en algunos casos, una p.r.a. reducida en uno o más acimutes o en uno o más sectores.</w:t>
      </w:r>
    </w:p>
    <w:p w14:paraId="020A2FAF" w14:textId="77777777" w:rsidR="00EA22B7" w:rsidRPr="00376552" w:rsidRDefault="00EA22B7">
      <w:pPr>
        <w:rPr>
          <w:lang w:val="es-ES_tradnl"/>
        </w:rPr>
      </w:pPr>
      <w:r w:rsidRPr="00376552">
        <w:rPr>
          <w:lang w:val="es-ES_tradnl"/>
        </w:rPr>
        <w:t>3</w:t>
      </w:r>
      <w:r w:rsidRPr="00376552">
        <w:rPr>
          <w:lang w:val="es-ES_tradnl"/>
        </w:rPr>
        <w:tab/>
        <w:t>Se considera que las características de radiación notificadas son conformes al Plan si la p.r.a. en cualquier acimut es igual o inferior a la derivada del Plan mediante una combinación de la p.r.a. máxima y la p.r.a. reducida en los acimutes o sectores.</w:t>
      </w:r>
    </w:p>
    <w:p w14:paraId="5BD3EC58" w14:textId="77777777" w:rsidR="00EA22B7" w:rsidRPr="00376552" w:rsidRDefault="00EA22B7" w:rsidP="00376552">
      <w:pPr>
        <w:rPr>
          <w:lang w:val="es-ES_tradnl"/>
        </w:rPr>
      </w:pPr>
      <w:r w:rsidRPr="00376552">
        <w:rPr>
          <w:lang w:val="es-ES_tradnl"/>
        </w:rPr>
        <w:t>4</w:t>
      </w:r>
      <w:r w:rsidRPr="00376552">
        <w:rPr>
          <w:lang w:val="es-ES_tradnl"/>
        </w:rPr>
        <w:tab/>
        <w:t>Se considera que las características de radiación de una asignación son conformes al Plan cuando dicha asignación, notificada en virtud del Artículo</w:t>
      </w:r>
      <w:r w:rsidR="00145C0A" w:rsidRPr="00376552">
        <w:rPr>
          <w:lang w:val="es-ES_tradnl"/>
        </w:rPr>
        <w:t xml:space="preserve"> </w:t>
      </w:r>
      <w:r w:rsidRPr="00376552">
        <w:rPr>
          <w:rStyle w:val="Artref"/>
          <w:b/>
          <w:bCs/>
          <w:color w:val="000000"/>
          <w:lang w:val="es-ES_tradnl"/>
        </w:rPr>
        <w:t>11</w:t>
      </w:r>
      <w:r w:rsidRPr="00376552">
        <w:rPr>
          <w:lang w:val="es-ES_tradnl"/>
        </w:rPr>
        <w:t xml:space="preserve"> </w:t>
      </w:r>
      <w:r w:rsidR="00145C0A" w:rsidRPr="00376552">
        <w:rPr>
          <w:lang w:val="es-ES_tradnl"/>
        </w:rPr>
        <w:t xml:space="preserve">del RR </w:t>
      </w:r>
      <w:r w:rsidRPr="00376552">
        <w:rPr>
          <w:lang w:val="es-ES_tradnl"/>
        </w:rPr>
        <w:t>con un acimut de radiación máxima diferente del acimut que figura en el Plan, satisface la condición enunciada en el §</w:t>
      </w:r>
      <w:r w:rsidR="00376552">
        <w:rPr>
          <w:lang w:val="es-ES_tradnl"/>
        </w:rPr>
        <w:t> </w:t>
      </w:r>
      <w:r w:rsidRPr="00376552">
        <w:rPr>
          <w:lang w:val="es-ES_tradnl"/>
        </w:rPr>
        <w:t>3 anterior.</w:t>
      </w:r>
    </w:p>
    <w:p w14:paraId="6C1EC668" w14:textId="50DF914A" w:rsidR="00EA22B7" w:rsidRDefault="00EA22B7">
      <w:pPr>
        <w:rPr>
          <w:lang w:val="es-ES_tradnl"/>
        </w:rPr>
      </w:pPr>
      <w:r w:rsidRPr="00376552">
        <w:rPr>
          <w:lang w:val="es-ES_tradnl"/>
        </w:rPr>
        <w:t>5</w:t>
      </w:r>
      <w:r w:rsidRPr="00376552">
        <w:rPr>
          <w:lang w:val="es-ES_tradnl"/>
        </w:rPr>
        <w:tab/>
        <w:t>Cuando se recibe una notificación, para modificación en virtud del Artículo</w:t>
      </w:r>
      <w:r w:rsidR="006B7879">
        <w:rPr>
          <w:lang w:val="es-ES_tradnl"/>
        </w:rPr>
        <w:t> </w:t>
      </w:r>
      <w:r w:rsidRPr="00376552">
        <w:rPr>
          <w:lang w:val="es-ES_tradnl"/>
        </w:rPr>
        <w:t>4 del Acuerdo o del Artículo</w:t>
      </w:r>
      <w:r w:rsidR="006B7879">
        <w:rPr>
          <w:lang w:val="es-ES_tradnl"/>
        </w:rPr>
        <w:t> </w:t>
      </w:r>
      <w:r w:rsidRPr="00376552">
        <w:rPr>
          <w:lang w:val="es-ES_tradnl"/>
        </w:rPr>
        <w:t>5, las distancias de coordinación pertinentes del Acuerdo deberán apli</w:t>
      </w:r>
      <w:r w:rsidRPr="00376552">
        <w:rPr>
          <w:lang w:val="es-ES_tradnl"/>
        </w:rPr>
        <w:softHyphen/>
        <w:t>carse tanto a los sistemas analógicos como a los digitales. Se utilizará un símbolo apropiado para identificar la norma de televisión.</w:t>
      </w:r>
    </w:p>
    <w:p w14:paraId="73AE7DD6" w14:textId="77777777" w:rsidR="00871841" w:rsidRPr="006B7879" w:rsidRDefault="00871841" w:rsidP="00871841">
      <w:pPr>
        <w:rPr>
          <w:lang w:val="es-ES"/>
        </w:rPr>
      </w:pPr>
    </w:p>
    <w:p w14:paraId="081E76E7" w14:textId="470263A1" w:rsidR="00871841" w:rsidRPr="006B7879" w:rsidRDefault="00871841" w:rsidP="00871841">
      <w:pPr>
        <w:pStyle w:val="Heading8"/>
        <w:rPr>
          <w:lang w:val="es-ES"/>
        </w:rPr>
      </w:pPr>
      <w:r w:rsidRPr="006B7879">
        <w:rPr>
          <w:lang w:val="es-ES"/>
        </w:rPr>
        <w:t>Art. 4</w:t>
      </w:r>
    </w:p>
    <w:p w14:paraId="13C42EA6" w14:textId="6D373FE9" w:rsidR="00871841" w:rsidRPr="006B7879" w:rsidRDefault="00871841" w:rsidP="00871841">
      <w:pPr>
        <w:keepNext/>
        <w:keepLines/>
        <w:spacing w:before="240"/>
        <w:jc w:val="center"/>
        <w:outlineLvl w:val="1"/>
        <w:rPr>
          <w:b/>
          <w:sz w:val="26"/>
          <w:u w:val="single"/>
          <w:lang w:val="es-ES"/>
        </w:rPr>
      </w:pPr>
      <w:r w:rsidRPr="006B7879">
        <w:rPr>
          <w:b/>
          <w:sz w:val="26"/>
          <w:lang w:val="es-ES"/>
        </w:rPr>
        <w:t>Cambios en las características de las estaciones contempladas</w:t>
      </w:r>
      <w:r w:rsidR="006B7879">
        <w:rPr>
          <w:b/>
          <w:sz w:val="26"/>
          <w:lang w:val="es-ES"/>
        </w:rPr>
        <w:br/>
      </w:r>
      <w:r w:rsidRPr="006B7879">
        <w:rPr>
          <w:b/>
          <w:sz w:val="26"/>
          <w:lang w:val="es-ES"/>
        </w:rPr>
        <w:t>por el Acuerdo</w:t>
      </w:r>
    </w:p>
    <w:p w14:paraId="683E48A8" w14:textId="77777777" w:rsidR="00871841" w:rsidRPr="006B7879" w:rsidRDefault="00871841" w:rsidP="00871841">
      <w:pPr>
        <w:keepNext/>
        <w:keepLines/>
        <w:pBdr>
          <w:top w:val="single" w:sz="6" w:space="1" w:color="auto"/>
          <w:left w:val="single" w:sz="6" w:space="1" w:color="auto"/>
          <w:bottom w:val="single" w:sz="6" w:space="1" w:color="auto"/>
          <w:right w:val="single" w:sz="6" w:space="1" w:color="auto"/>
        </w:pBdr>
        <w:spacing w:before="280"/>
        <w:ind w:right="8646"/>
        <w:outlineLvl w:val="8"/>
        <w:rPr>
          <w:b/>
          <w:lang w:val="es-ES"/>
        </w:rPr>
      </w:pPr>
      <w:r w:rsidRPr="006B7879">
        <w:rPr>
          <w:b/>
          <w:lang w:val="es-ES"/>
        </w:rPr>
        <w:t>1.3</w:t>
      </w:r>
    </w:p>
    <w:p w14:paraId="38763145" w14:textId="697E9BD0" w:rsidR="00871841" w:rsidRPr="006B7879" w:rsidRDefault="00871841" w:rsidP="00871841">
      <w:pPr>
        <w:rPr>
          <w:lang w:val="es-ES"/>
        </w:rPr>
      </w:pPr>
      <w:r w:rsidRPr="006B7879">
        <w:rPr>
          <w:lang w:val="es-ES"/>
        </w:rPr>
        <w:t>Cuando, en aplicación de lo dispuesto en los §</w:t>
      </w:r>
      <w:r w:rsidR="006B7879">
        <w:rPr>
          <w:lang w:val="es-ES"/>
        </w:rPr>
        <w:t> </w:t>
      </w:r>
      <w:r w:rsidRPr="006B7879">
        <w:rPr>
          <w:lang w:val="es-ES"/>
        </w:rPr>
        <w:t xml:space="preserve">1.3 y 2.1.4 del Artículo 4 del Acuerdo, una administración </w:t>
      </w:r>
      <w:r w:rsidR="00336EAD" w:rsidRPr="006B7879">
        <w:rPr>
          <w:lang w:val="es-ES"/>
        </w:rPr>
        <w:t xml:space="preserve">no </w:t>
      </w:r>
      <w:r w:rsidRPr="006B7879">
        <w:rPr>
          <w:lang w:val="es-ES"/>
        </w:rPr>
        <w:t>comunica a la Oficina las características definitivas de la asignación, tras un periodo de dos</w:t>
      </w:r>
      <w:r w:rsidR="006174EF">
        <w:rPr>
          <w:lang w:val="es-ES"/>
        </w:rPr>
        <w:t> </w:t>
      </w:r>
      <w:r w:rsidRPr="006B7879">
        <w:rPr>
          <w:lang w:val="es-ES"/>
        </w:rPr>
        <w:t>años y 12</w:t>
      </w:r>
      <w:r w:rsidR="006B7879">
        <w:rPr>
          <w:lang w:val="es-ES"/>
        </w:rPr>
        <w:t> </w:t>
      </w:r>
      <w:r w:rsidRPr="006B7879">
        <w:rPr>
          <w:lang w:val="es-ES"/>
        </w:rPr>
        <w:t>semanas desde su publicación en la Parte</w:t>
      </w:r>
      <w:r w:rsidR="00336EAD" w:rsidRPr="006B7879">
        <w:rPr>
          <w:lang w:val="es-ES"/>
        </w:rPr>
        <w:t> </w:t>
      </w:r>
      <w:r w:rsidRPr="006B7879">
        <w:rPr>
          <w:lang w:val="es-ES"/>
        </w:rPr>
        <w:t xml:space="preserve">A de una Sección especial ST61, la modificación caducará y se devolverá a la administración notificante. Dos meses antes de que finalice este periodo de dos años y 12 semanas </w:t>
      </w:r>
      <w:r w:rsidR="00336EAD" w:rsidRPr="006B7879">
        <w:rPr>
          <w:lang w:val="es-ES"/>
        </w:rPr>
        <w:t xml:space="preserve">para la devolución de la modificación </w:t>
      </w:r>
      <w:r w:rsidRPr="006B7879">
        <w:rPr>
          <w:lang w:val="es-ES"/>
        </w:rPr>
        <w:t>la Oficina enviará un recordatorio a la administración notificante.</w:t>
      </w:r>
    </w:p>
    <w:p w14:paraId="294CEE8C" w14:textId="0BE4FED6" w:rsidR="00871841" w:rsidRPr="006B7879" w:rsidRDefault="00871841" w:rsidP="00871841">
      <w:pPr>
        <w:rPr>
          <w:lang w:val="es-ES"/>
        </w:rPr>
      </w:pPr>
      <w:r w:rsidRPr="006B7879">
        <w:rPr>
          <w:lang w:val="es-ES"/>
        </w:rPr>
        <w:t>La administración podrá volver a presentar la asignación y seguir el procedimiento completo del Artículo</w:t>
      </w:r>
      <w:r w:rsidR="006B7879">
        <w:rPr>
          <w:lang w:val="es-ES"/>
        </w:rPr>
        <w:t> </w:t>
      </w:r>
      <w:r w:rsidRPr="006B7879">
        <w:rPr>
          <w:lang w:val="es-ES"/>
        </w:rPr>
        <w:t>4 del Acuerdo. La fecha en que la Oficina reciba la nueva presentación se considerará la nueva fecha de recepción de la modificación propuesta.</w:t>
      </w:r>
    </w:p>
    <w:p w14:paraId="07683978" w14:textId="77777777" w:rsidR="00871841" w:rsidRPr="00376552" w:rsidRDefault="00871841">
      <w:pPr>
        <w:rPr>
          <w:lang w:val="es-ES_tradnl"/>
        </w:rPr>
      </w:pPr>
    </w:p>
    <w:p w14:paraId="4D273790" w14:textId="77777777" w:rsidR="00EA22B7" w:rsidRPr="00376552" w:rsidRDefault="00EA22B7" w:rsidP="00376552">
      <w:pPr>
        <w:jc w:val="center"/>
        <w:rPr>
          <w:lang w:val="es-ES_tradnl"/>
        </w:rPr>
      </w:pPr>
      <w:r w:rsidRPr="00376552">
        <w:rPr>
          <w:lang w:val="es-ES_tradnl"/>
        </w:rPr>
        <w:t>____________________</w:t>
      </w:r>
    </w:p>
    <w:p w14:paraId="748B7A75" w14:textId="35AB0010" w:rsidR="00EA22B7" w:rsidRDefault="00EA22B7" w:rsidP="00376552">
      <w:pPr>
        <w:rPr>
          <w:lang w:val="es-ES_tradnl"/>
        </w:rPr>
      </w:pPr>
    </w:p>
    <w:p w14:paraId="08D8C491" w14:textId="77777777" w:rsidR="006B7879" w:rsidRPr="00376552" w:rsidRDefault="006B7879" w:rsidP="00376552">
      <w:pPr>
        <w:rPr>
          <w:lang w:val="es-ES_tradnl"/>
        </w:rPr>
      </w:pPr>
    </w:p>
    <w:p w14:paraId="25E5D0F8" w14:textId="77777777" w:rsidR="00EA22B7" w:rsidRDefault="00EA22B7" w:rsidP="00376552">
      <w:pPr>
        <w:rPr>
          <w:lang w:val="es-ES_tradnl"/>
        </w:rPr>
      </w:pPr>
    </w:p>
    <w:p w14:paraId="7C8E744F" w14:textId="77777777" w:rsidR="0008259A" w:rsidRDefault="0008259A" w:rsidP="00376552">
      <w:pPr>
        <w:rPr>
          <w:lang w:val="es-ES_tradnl"/>
        </w:rPr>
      </w:pPr>
    </w:p>
    <w:p w14:paraId="00110013" w14:textId="77777777" w:rsidR="0008259A" w:rsidRDefault="0008259A" w:rsidP="00376552">
      <w:pPr>
        <w:rPr>
          <w:lang w:val="es-ES_tradnl"/>
        </w:rPr>
        <w:sectPr w:rsidR="0008259A">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273C98AB" w14:textId="77777777" w:rsidR="0008259A" w:rsidRPr="00376552" w:rsidRDefault="0008259A" w:rsidP="00376552">
      <w:pPr>
        <w:rPr>
          <w:lang w:val="es-ES_tradnl"/>
        </w:rPr>
      </w:pPr>
    </w:p>
    <w:p w14:paraId="5AB9A1B3" w14:textId="77777777" w:rsidR="00EA22B7" w:rsidRPr="00376552" w:rsidRDefault="00EA22B7" w:rsidP="00376552">
      <w:pPr>
        <w:rPr>
          <w:lang w:val="es-ES_tradnl"/>
        </w:rPr>
      </w:pPr>
    </w:p>
    <w:p w14:paraId="1E7D45BE" w14:textId="77777777" w:rsidR="00EA22B7" w:rsidRPr="00376552" w:rsidRDefault="00EA22B7" w:rsidP="00376552">
      <w:pPr>
        <w:rPr>
          <w:lang w:val="es-ES_tradnl"/>
        </w:rPr>
        <w:sectPr w:rsidR="00EA22B7" w:rsidRPr="00376552">
          <w:headerReference w:type="default" r:id="rId8"/>
          <w:footnotePr>
            <w:pos w:val="beneathText"/>
          </w:footnotePr>
          <w:pgSz w:w="11907" w:h="16840" w:code="9"/>
          <w:pgMar w:top="1701" w:right="851" w:bottom="1134" w:left="1985" w:header="720" w:footer="482" w:gutter="0"/>
          <w:cols w:space="720"/>
          <w:vAlign w:val="both"/>
        </w:sectPr>
      </w:pPr>
    </w:p>
    <w:p w14:paraId="46E94B36" w14:textId="77777777" w:rsidR="00EA22B7" w:rsidRPr="00376552" w:rsidRDefault="00EA22B7" w:rsidP="00376552">
      <w:pPr>
        <w:rPr>
          <w:lang w:val="es-ES_tradnl"/>
        </w:rPr>
      </w:pPr>
    </w:p>
    <w:sectPr w:rsidR="00EA22B7" w:rsidRPr="00376552" w:rsidSect="00376552">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09854" w14:textId="77777777" w:rsidR="005E352D" w:rsidRDefault="005E352D">
      <w:r>
        <w:separator/>
      </w:r>
    </w:p>
  </w:endnote>
  <w:endnote w:type="continuationSeparator" w:id="0">
    <w:p w14:paraId="7ED40FEC" w14:textId="77777777" w:rsidR="005E352D" w:rsidRDefault="005E3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73180" w14:textId="77777777" w:rsidR="005E352D" w:rsidRDefault="005E352D">
      <w:r>
        <w:rPr>
          <w:b/>
        </w:rPr>
        <w:t>_______________</w:t>
      </w:r>
    </w:p>
  </w:footnote>
  <w:footnote w:type="continuationSeparator" w:id="0">
    <w:p w14:paraId="7CD4C434" w14:textId="77777777" w:rsidR="005E352D" w:rsidRDefault="005E3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8259A" w14:paraId="35A6BCCF"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FBE69CF" w14:textId="29D13D39" w:rsidR="0008259A" w:rsidRDefault="0008259A">
          <w:pPr>
            <w:pStyle w:val="HeaderRegProc"/>
          </w:pPr>
          <w:r>
            <w:t xml:space="preserve">Parte </w:t>
          </w:r>
          <w:r>
            <w:fldChar w:fldCharType="begin"/>
          </w:r>
          <w:r>
            <w:instrText>styleref href</w:instrText>
          </w:r>
          <w:r>
            <w:fldChar w:fldCharType="separate"/>
          </w:r>
          <w:r w:rsidR="002F5726">
            <w:rPr>
              <w:noProof/>
            </w:rPr>
            <w:t>A2</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6EDD3A3" w14:textId="6F08BCF0" w:rsidR="0008259A" w:rsidRDefault="0008259A">
          <w:pPr>
            <w:pStyle w:val="HeaderRegProc"/>
            <w:rPr>
              <w:lang w:val="fr-FR"/>
            </w:rPr>
          </w:pPr>
          <w:r>
            <w:fldChar w:fldCharType="begin"/>
          </w:r>
          <w:r>
            <w:instrText>styleref href2</w:instrText>
          </w:r>
          <w:r>
            <w:fldChar w:fldCharType="separate"/>
          </w:r>
          <w:r w:rsidR="002F5726">
            <w:rPr>
              <w:noProof/>
            </w:rPr>
            <w:t>ST61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CDCD8DA" w14:textId="77777777" w:rsidR="0008259A" w:rsidRDefault="0008259A">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583B89">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77E55A" w14:textId="48B85D39" w:rsidR="0008259A" w:rsidRDefault="0008259A">
          <w:pPr>
            <w:pStyle w:val="HeaderRegProc"/>
            <w:rPr>
              <w:lang w:val="fr-CH"/>
            </w:rPr>
          </w:pPr>
          <w:r>
            <w:rPr>
              <w:lang w:val="fr-CH"/>
            </w:rPr>
            <w:t>rev.</w:t>
          </w:r>
          <w:r w:rsidR="006B7879">
            <w:rPr>
              <w:lang w:val="fr-CH"/>
            </w:rPr>
            <w:t xml:space="preserve"> -</w:t>
          </w:r>
        </w:p>
      </w:tc>
    </w:tr>
  </w:tbl>
  <w:p w14:paraId="58A628A4" w14:textId="77777777" w:rsidR="0008259A" w:rsidRDefault="0008259A">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B7879" w14:paraId="79D31C61" w14:textId="77777777" w:rsidTr="006B7879">
      <w:trPr>
        <w:cantSplit/>
        <w:jc w:val="right"/>
      </w:trPr>
      <w:tc>
        <w:tcPr>
          <w:tcW w:w="1701" w:type="dxa"/>
          <w:tcBorders>
            <w:top w:val="single" w:sz="6" w:space="0" w:color="auto"/>
            <w:left w:val="single" w:sz="6" w:space="0" w:color="auto"/>
            <w:bottom w:val="single" w:sz="6" w:space="0" w:color="auto"/>
            <w:right w:val="single" w:sz="6" w:space="0" w:color="auto"/>
          </w:tcBorders>
        </w:tcPr>
        <w:p w14:paraId="12B1B2F8" w14:textId="21F2AAA3" w:rsidR="006B7879" w:rsidRDefault="006B7879" w:rsidP="006B7879">
          <w:pPr>
            <w:pStyle w:val="HeaderRegProc"/>
          </w:pPr>
          <w:r>
            <w:t xml:space="preserve">Parte </w:t>
          </w:r>
          <w:r>
            <w:fldChar w:fldCharType="begin"/>
          </w:r>
          <w:r>
            <w:instrText>styleref href</w:instrText>
          </w:r>
          <w:r>
            <w:fldChar w:fldCharType="separate"/>
          </w:r>
          <w:r w:rsidR="002F5726">
            <w:rPr>
              <w:noProof/>
            </w:rPr>
            <w:t>A2</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62B85B2" w14:textId="20DA818D" w:rsidR="006B7879" w:rsidRDefault="006B7879" w:rsidP="006B7879">
          <w:pPr>
            <w:pStyle w:val="HeaderRegProc"/>
            <w:rPr>
              <w:lang w:val="fr-FR"/>
            </w:rPr>
          </w:pPr>
          <w:r>
            <w:fldChar w:fldCharType="begin"/>
          </w:r>
          <w:r>
            <w:instrText>styleref href2</w:instrText>
          </w:r>
          <w:r>
            <w:fldChar w:fldCharType="separate"/>
          </w:r>
          <w:r w:rsidR="002F5726">
            <w:rPr>
              <w:noProof/>
            </w:rPr>
            <w:t>ST61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EB4E0F3" w14:textId="77777777" w:rsidR="006B7879" w:rsidRDefault="006B7879" w:rsidP="006B7879">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C26713D" w14:textId="77777777" w:rsidR="006B7879" w:rsidRDefault="006B7879" w:rsidP="006B7879">
          <w:pPr>
            <w:pStyle w:val="HeaderRegProc"/>
            <w:rPr>
              <w:lang w:val="fr-CH"/>
            </w:rPr>
          </w:pPr>
          <w:r>
            <w:rPr>
              <w:lang w:val="fr-CH"/>
            </w:rPr>
            <w:t>rev. -</w:t>
          </w:r>
        </w:p>
      </w:tc>
    </w:tr>
  </w:tbl>
  <w:p w14:paraId="31CADBC0" w14:textId="77777777" w:rsidR="006B7879" w:rsidRDefault="006B78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5050F" w14:textId="77777777" w:rsidR="0008259A" w:rsidRPr="006B7879" w:rsidRDefault="0008259A" w:rsidP="006B78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797F" w14:textId="77777777" w:rsidR="00376552" w:rsidRDefault="0037655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2B7"/>
    <w:rsid w:val="00030EF6"/>
    <w:rsid w:val="0008259A"/>
    <w:rsid w:val="00145C0A"/>
    <w:rsid w:val="002F5726"/>
    <w:rsid w:val="00336EAD"/>
    <w:rsid w:val="00376552"/>
    <w:rsid w:val="003E28FE"/>
    <w:rsid w:val="00400F7B"/>
    <w:rsid w:val="00502E42"/>
    <w:rsid w:val="00583B89"/>
    <w:rsid w:val="0058424A"/>
    <w:rsid w:val="005E352D"/>
    <w:rsid w:val="006174EF"/>
    <w:rsid w:val="006B7879"/>
    <w:rsid w:val="006D6914"/>
    <w:rsid w:val="006F26AF"/>
    <w:rsid w:val="00711A18"/>
    <w:rsid w:val="007F1D8A"/>
    <w:rsid w:val="00813D5F"/>
    <w:rsid w:val="00871841"/>
    <w:rsid w:val="008F6821"/>
    <w:rsid w:val="00922054"/>
    <w:rsid w:val="0092384B"/>
    <w:rsid w:val="00953F44"/>
    <w:rsid w:val="0098763A"/>
    <w:rsid w:val="00A0466A"/>
    <w:rsid w:val="00A66342"/>
    <w:rsid w:val="00A94D22"/>
    <w:rsid w:val="00B26823"/>
    <w:rsid w:val="00B86714"/>
    <w:rsid w:val="00D837F4"/>
    <w:rsid w:val="00EA22B7"/>
    <w:rsid w:val="00EE4C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CE2843"/>
  <w15:docId w15:val="{5D79F8CA-87DE-4290-8AC1-678050DAE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28</TotalTime>
  <Pages>4</Pages>
  <Words>563</Words>
  <Characters>3214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ST61 du RR</dc:subject>
  <dc:creator>Composition des Publications</dc:creator>
  <cp:keywords>FOLIOS:  1  -  2</cp:keywords>
  <dc:description>Edition 2009:  16.02.2009/DD (dict. ok)</dc:description>
  <cp:lastModifiedBy>Saez Grau, Ricardo</cp:lastModifiedBy>
  <cp:revision>20</cp:revision>
  <cp:lastPrinted>2025-11-28T16:27:00Z</cp:lastPrinted>
  <dcterms:created xsi:type="dcterms:W3CDTF">2012-10-03T07:08:00Z</dcterms:created>
  <dcterms:modified xsi:type="dcterms:W3CDTF">2025-11-28T16:27:00Z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