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5295B" w14:textId="77777777" w:rsidR="00825630" w:rsidRPr="005A0667" w:rsidRDefault="00825630" w:rsidP="005A0667">
      <w:pPr>
        <w:pStyle w:val="Heading1"/>
        <w:spacing w:before="300"/>
        <w:jc w:val="center"/>
        <w:rPr>
          <w:lang w:val="es-ES_tradnl"/>
        </w:rPr>
      </w:pPr>
      <w:r w:rsidRPr="005A0667">
        <w:rPr>
          <w:lang w:val="es-ES_tradnl"/>
        </w:rPr>
        <w:t>Reglas relativas al</w:t>
      </w:r>
    </w:p>
    <w:p w14:paraId="598088C9" w14:textId="77777777" w:rsidR="00825630" w:rsidRPr="005A0667" w:rsidRDefault="00825630">
      <w:pPr>
        <w:pStyle w:val="Heading2"/>
        <w:jc w:val="center"/>
        <w:rPr>
          <w:lang w:val="es-ES_tradnl"/>
        </w:rPr>
      </w:pPr>
      <w:r w:rsidRPr="005A0667">
        <w:rPr>
          <w:lang w:val="es-ES_tradnl"/>
        </w:rPr>
        <w:t xml:space="preserve">APÉNDICE  </w:t>
      </w:r>
      <w:r w:rsidRPr="005A0667">
        <w:rPr>
          <w:rStyle w:val="href2"/>
          <w:lang w:val="es-ES_tradnl"/>
        </w:rPr>
        <w:t>7</w:t>
      </w:r>
      <w:r w:rsidRPr="005A0667">
        <w:rPr>
          <w:lang w:val="es-ES_tradnl"/>
        </w:rPr>
        <w:t xml:space="preserve"> al RR</w:t>
      </w:r>
    </w:p>
    <w:p w14:paraId="330C6342" w14:textId="716976AF" w:rsidR="00825630" w:rsidRPr="005A0667" w:rsidRDefault="00825630" w:rsidP="00DE283A">
      <w:pPr>
        <w:pStyle w:val="Normalaftertitle"/>
        <w:spacing w:before="600"/>
        <w:rPr>
          <w:lang w:val="es-ES_tradnl"/>
        </w:rPr>
      </w:pPr>
      <w:r w:rsidRPr="005A0667">
        <w:rPr>
          <w:rStyle w:val="href"/>
          <w:lang w:val="es-ES_tradnl"/>
        </w:rPr>
        <w:t>1</w:t>
      </w:r>
      <w:r w:rsidRPr="005A0667">
        <w:rPr>
          <w:lang w:val="es-ES_tradnl"/>
        </w:rPr>
        <w:tab/>
        <w:t>En la práctica han aparecido casos donde el contorno de coordinación alrededor de una estación terrena es de varios cientos de kilómetros y se superpone únicamente a una pequeña parte del territorio de una administración (menos de unas cuantas decenas de kilómetros). Considerando que se emplean varias hipótesis conservadoras para calcular la distancia de coordinación, la Junta ha decidido que cuando la superposición sea inferior al 5% de la distancia de coordinación no es necesaria la coordinación.</w:t>
      </w:r>
    </w:p>
    <w:p w14:paraId="7D48A574" w14:textId="57754650" w:rsidR="00825630" w:rsidRPr="005A0667" w:rsidRDefault="00825630" w:rsidP="005A0667">
      <w:pPr>
        <w:rPr>
          <w:lang w:val="es-ES_tradnl"/>
        </w:rPr>
      </w:pPr>
      <w:r w:rsidRPr="005A0667">
        <w:rPr>
          <w:lang w:val="es-ES_tradnl"/>
        </w:rPr>
        <w:t>2</w:t>
      </w:r>
      <w:r w:rsidRPr="005A0667">
        <w:rPr>
          <w:lang w:val="es-ES_tradnl"/>
        </w:rPr>
        <w:tab/>
        <w:t xml:space="preserve">El examen con respecto a la aplicación de los números </w:t>
      </w:r>
      <w:r w:rsidRPr="005A0667">
        <w:rPr>
          <w:rStyle w:val="Artref"/>
          <w:b/>
          <w:bCs/>
          <w:color w:val="000000"/>
          <w:lang w:val="es-ES_tradnl"/>
        </w:rPr>
        <w:t>9.15</w:t>
      </w:r>
      <w:r w:rsidRPr="005A0667">
        <w:rPr>
          <w:lang w:val="es-ES_tradnl"/>
        </w:rPr>
        <w:t xml:space="preserve">, </w:t>
      </w:r>
      <w:r w:rsidRPr="005A0667">
        <w:rPr>
          <w:rStyle w:val="Artref"/>
          <w:b/>
          <w:bCs/>
          <w:color w:val="000000"/>
          <w:lang w:val="es-ES_tradnl"/>
        </w:rPr>
        <w:t>9.17</w:t>
      </w:r>
      <w:r w:rsidRPr="005A0667">
        <w:rPr>
          <w:lang w:val="es-ES_tradnl"/>
        </w:rPr>
        <w:t xml:space="preserve"> y </w:t>
      </w:r>
      <w:r w:rsidRPr="005A0667">
        <w:rPr>
          <w:rStyle w:val="Artref"/>
          <w:b/>
          <w:bCs/>
          <w:color w:val="000000"/>
          <w:lang w:val="es-ES_tradnl"/>
        </w:rPr>
        <w:t>9.17A</w:t>
      </w:r>
      <w:r w:rsidRPr="005A0667">
        <w:rPr>
          <w:lang w:val="es-ES_tradnl"/>
        </w:rPr>
        <w:t xml:space="preserve"> supone la aplicación del método de cálculo del Apéndice</w:t>
      </w:r>
      <w:r w:rsidR="005A0667" w:rsidRPr="005A0667">
        <w:rPr>
          <w:lang w:val="es-ES_tradnl"/>
        </w:rPr>
        <w:t xml:space="preserve"> </w:t>
      </w:r>
      <w:r w:rsidRPr="005A0667">
        <w:rPr>
          <w:rStyle w:val="Appref"/>
          <w:b/>
          <w:bCs/>
          <w:color w:val="000000"/>
          <w:lang w:val="es-ES_tradnl"/>
        </w:rPr>
        <w:t>7</w:t>
      </w:r>
      <w:r w:rsidRPr="005A0667">
        <w:rPr>
          <w:lang w:val="es-ES_tradnl"/>
        </w:rPr>
        <w:t>, utilizando los valores de los parámetros del sistema especificados en sus Cuadros 7 a 9. Teniendo en cuenta el hecho de que estos Cuadros contienen múltiples conjuntos de parámetros en varios lugares (por ejemplo, para modulación analógica y digital), lo cual da lugar a distintos contornos de coor</w:t>
      </w:r>
      <w:r w:rsidRPr="005A0667">
        <w:rPr>
          <w:lang w:val="es-ES_tradnl"/>
        </w:rPr>
        <w:softHyphen/>
        <w:t>dinación, y a fin de asegurar que se realizan todas las comprobaciones pertinentes para veri</w:t>
      </w:r>
      <w:r w:rsidRPr="005A0667">
        <w:rPr>
          <w:lang w:val="es-ES_tradnl"/>
        </w:rPr>
        <w:softHyphen/>
        <w:t>ficar la confor</w:t>
      </w:r>
      <w:r w:rsidRPr="005A0667">
        <w:rPr>
          <w:lang w:val="es-ES_tradnl"/>
        </w:rPr>
        <w:softHyphen/>
        <w:t>midad con los requisitos de coordinación, la Junta ha decidido encargar a la Oficina que utilice el conjunto de parámetros que dan lugar a la zona de coordinación más amplia en una banda de frecuencias determinada cuando en los Cuadros aparezcan varios conjuntos de pará</w:t>
      </w:r>
      <w:r w:rsidRPr="005A0667">
        <w:rPr>
          <w:lang w:val="es-ES_tradnl"/>
        </w:rPr>
        <w:softHyphen/>
        <w:t>metros. Además, como en los Cuadros de los parámetros del sistema no aparece completa la información en alguna de las columnas, la Junta encargó a la Oficina que aplicase el siguiente método al respecto:</w:t>
      </w:r>
    </w:p>
    <w:p w14:paraId="6700421B" w14:textId="31F0F54F" w:rsidR="00825630" w:rsidRPr="005A0667" w:rsidRDefault="00825630">
      <w:pPr>
        <w:pStyle w:val="enumlev1"/>
        <w:rPr>
          <w:lang w:val="es-ES_tradnl"/>
        </w:rPr>
      </w:pPr>
      <w:r w:rsidRPr="005A0667">
        <w:rPr>
          <w:lang w:val="es-ES_tradnl"/>
        </w:rPr>
        <w:t>–</w:t>
      </w:r>
      <w:r w:rsidRPr="005A0667">
        <w:rPr>
          <w:lang w:val="es-ES_tradnl"/>
        </w:rPr>
        <w:tab/>
        <w:t>Utilizar los parámetros del Cuadro</w:t>
      </w:r>
      <w:r w:rsidR="00831D1F">
        <w:rPr>
          <w:lang w:val="es-ES_tradnl"/>
        </w:rPr>
        <w:t> </w:t>
      </w:r>
      <w:r w:rsidRPr="005A0667">
        <w:rPr>
          <w:lang w:val="es-ES_tradnl"/>
        </w:rPr>
        <w:t>7 a fin de determinar la zona de coordinación para una estación terrena transmisora en un servicio no mencionado en dicho Cuadro, pero que tenga atribuciones con los mismos derechos, basándose en el hecho de que todos los parámetros relativos a la estación terrena necesarios para el cálculo figuran en el formu</w:t>
      </w:r>
      <w:r w:rsidRPr="005A0667">
        <w:rPr>
          <w:lang w:val="es-ES_tradnl"/>
        </w:rPr>
        <w:softHyphen/>
        <w:t>lario de notificación.</w:t>
      </w:r>
    </w:p>
    <w:p w14:paraId="0FF50677" w14:textId="27B366FD" w:rsidR="00825630" w:rsidRPr="005A0667" w:rsidRDefault="00825630">
      <w:pPr>
        <w:ind w:left="426" w:hanging="426"/>
        <w:rPr>
          <w:lang w:val="es-ES_tradnl"/>
        </w:rPr>
      </w:pPr>
      <w:r w:rsidRPr="005A0667">
        <w:rPr>
          <w:lang w:val="es-ES_tradnl"/>
        </w:rPr>
        <w:t>–</w:t>
      </w:r>
      <w:r w:rsidRPr="005A0667">
        <w:rPr>
          <w:lang w:val="es-ES_tradnl"/>
        </w:rPr>
        <w:tab/>
        <w:t>Utilizar los parámetros del Cuadro</w:t>
      </w:r>
      <w:r w:rsidR="00831D1F">
        <w:rPr>
          <w:lang w:val="es-ES_tradnl"/>
        </w:rPr>
        <w:t> </w:t>
      </w:r>
      <w:r w:rsidRPr="005A0667">
        <w:rPr>
          <w:lang w:val="es-ES_tradnl"/>
        </w:rPr>
        <w:t xml:space="preserve">8 para determinar la zona de coordinación de una estación terrena receptora con respecto a un servicio terrenal no mencionado en dicho Cuadro, pero que tenga atribuciones con igualdad de derechos, bajo la hipótesis de que el servicio terrenal correspondiente puede sufrir la misma interferencia que el resto de servicios terrenales indicados en el Cuadro (véase también el § 4 de las Reglas de Procedimiento relativas al número </w:t>
      </w:r>
      <w:r w:rsidRPr="005A0667">
        <w:rPr>
          <w:rStyle w:val="Artref"/>
          <w:b/>
          <w:bCs/>
          <w:color w:val="000000"/>
          <w:lang w:val="es-ES_tradnl"/>
        </w:rPr>
        <w:t>11.17</w:t>
      </w:r>
      <w:r w:rsidRPr="005A0667">
        <w:rPr>
          <w:lang w:val="es-ES_tradnl"/>
        </w:rPr>
        <w:t>).</w:t>
      </w:r>
    </w:p>
    <w:p w14:paraId="4605B1FC" w14:textId="77777777" w:rsidR="00825630" w:rsidRPr="005A0667" w:rsidRDefault="00825630">
      <w:pPr>
        <w:rPr>
          <w:lang w:val="es-ES_tradnl"/>
        </w:rPr>
      </w:pPr>
    </w:p>
    <w:p w14:paraId="6389F792" w14:textId="77777777" w:rsidR="00825630" w:rsidRPr="005A0667" w:rsidRDefault="00825630">
      <w:pPr>
        <w:jc w:val="center"/>
        <w:rPr>
          <w:lang w:val="es-ES_tradnl"/>
        </w:rPr>
      </w:pPr>
      <w:r w:rsidRPr="005A0667">
        <w:rPr>
          <w:lang w:val="es-ES_tradnl"/>
        </w:rPr>
        <w:t>____________________</w:t>
      </w:r>
    </w:p>
    <w:p w14:paraId="3EEB92E0" w14:textId="590794CB" w:rsidR="00825630" w:rsidRDefault="00825630">
      <w:pPr>
        <w:rPr>
          <w:lang w:val="es-ES_tradnl"/>
        </w:rPr>
      </w:pPr>
    </w:p>
    <w:p w14:paraId="12E425E9" w14:textId="77777777" w:rsidR="00831D1F" w:rsidRPr="005A0667" w:rsidRDefault="00831D1F">
      <w:pPr>
        <w:rPr>
          <w:lang w:val="es-ES_tradnl"/>
        </w:rPr>
      </w:pPr>
    </w:p>
    <w:p w14:paraId="6E6E785C" w14:textId="77777777" w:rsidR="00825630" w:rsidRPr="005A0667" w:rsidRDefault="00825630">
      <w:pPr>
        <w:rPr>
          <w:lang w:val="es-ES_tradnl"/>
        </w:rPr>
      </w:pPr>
    </w:p>
    <w:p w14:paraId="1F0C4B39" w14:textId="77777777" w:rsidR="00825630" w:rsidRPr="005A0667" w:rsidRDefault="00825630">
      <w:pPr>
        <w:rPr>
          <w:lang w:val="es-ES_tradnl"/>
        </w:rPr>
      </w:pPr>
    </w:p>
    <w:p w14:paraId="35AE8F77" w14:textId="77777777" w:rsidR="00825630" w:rsidRPr="005A0667" w:rsidRDefault="00825630">
      <w:pPr>
        <w:rPr>
          <w:lang w:val="es-ES_tradnl"/>
        </w:rPr>
        <w:sectPr w:rsidR="00825630" w:rsidRPr="005A0667">
          <w:headerReference w:type="even" r:id="rId6"/>
          <w:headerReference w:type="default" r:id="rId7"/>
          <w:footerReference w:type="even" r:id="rId8"/>
          <w:footerReference w:type="default" r:id="rId9"/>
          <w:headerReference w:type="first" r:id="rId10"/>
          <w:footerReference w:type="first" r:id="rId11"/>
          <w:footnotePr>
            <w:pos w:val="beneathText"/>
          </w:footnotePr>
          <w:pgSz w:w="11907" w:h="16840" w:code="9"/>
          <w:pgMar w:top="1701" w:right="851" w:bottom="1134" w:left="1985" w:header="720" w:footer="482" w:gutter="0"/>
          <w:cols w:space="720"/>
          <w:vAlign w:val="both"/>
        </w:sectPr>
      </w:pPr>
    </w:p>
    <w:p w14:paraId="04C2A632" w14:textId="77777777" w:rsidR="00825630" w:rsidRPr="005A0667" w:rsidRDefault="00825630">
      <w:pPr>
        <w:rPr>
          <w:lang w:val="es-ES_tradnl"/>
        </w:rPr>
      </w:pPr>
    </w:p>
    <w:sectPr w:rsidR="00825630" w:rsidRPr="005A0667" w:rsidSect="005A0667">
      <w:headerReference w:type="first" r:id="rId1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59785" w14:textId="77777777" w:rsidR="00B303B4" w:rsidRDefault="00B303B4">
      <w:r>
        <w:separator/>
      </w:r>
    </w:p>
  </w:endnote>
  <w:endnote w:type="continuationSeparator" w:id="0">
    <w:p w14:paraId="59492DA7" w14:textId="77777777" w:rsidR="00B303B4" w:rsidRDefault="00B30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5F80D" w14:textId="77777777" w:rsidR="00E9415B" w:rsidRDefault="00E941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04879" w14:textId="77777777" w:rsidR="00E9415B" w:rsidRDefault="00E941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108CC" w14:textId="77777777" w:rsidR="00E9415B" w:rsidRDefault="00E941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E7719" w14:textId="77777777" w:rsidR="00B303B4" w:rsidRDefault="00B303B4">
      <w:r>
        <w:rPr>
          <w:b/>
        </w:rPr>
        <w:t>_______________</w:t>
      </w:r>
    </w:p>
  </w:footnote>
  <w:footnote w:type="continuationSeparator" w:id="0">
    <w:p w14:paraId="1ED3B11B" w14:textId="77777777" w:rsidR="00B303B4" w:rsidRDefault="00B30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25630" w14:paraId="56507E7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BE1159D" w14:textId="0D5D297C" w:rsidR="00825630" w:rsidRDefault="00825630">
          <w:pPr>
            <w:pStyle w:val="HeaderRegProc"/>
          </w:pPr>
          <w:r>
            <w:t xml:space="preserve">Parte </w:t>
          </w:r>
          <w:r>
            <w:fldChar w:fldCharType="begin"/>
          </w:r>
          <w:r>
            <w:instrText>styleref href</w:instrText>
          </w:r>
          <w:r>
            <w:fldChar w:fldCharType="separate"/>
          </w:r>
          <w:r w:rsidR="00972289">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506F98F" w14:textId="4D07B618" w:rsidR="00825630" w:rsidRDefault="004C3FA0">
          <w:pPr>
            <w:pStyle w:val="HeaderRegProc"/>
            <w:rPr>
              <w:lang w:val="fr-FR"/>
            </w:rPr>
          </w:pPr>
          <w:fldSimple w:instr=" DOCPROPERTY &quot;Header1&quot; \* MERGEFORMAT ">
            <w:r w:rsidR="00972289">
              <w:t>AP</w:t>
            </w:r>
          </w:fldSimple>
          <w:r w:rsidR="00825630">
            <w:fldChar w:fldCharType="begin"/>
          </w:r>
          <w:r w:rsidR="00825630">
            <w:instrText>styleref href2</w:instrText>
          </w:r>
          <w:r w:rsidR="00825630">
            <w:fldChar w:fldCharType="separate"/>
          </w:r>
          <w:r w:rsidR="00972289">
            <w:rPr>
              <w:noProof/>
            </w:rPr>
            <w:t>7</w:t>
          </w:r>
          <w:r w:rsidR="00825630">
            <w:fldChar w:fldCharType="end"/>
          </w:r>
        </w:p>
      </w:tc>
      <w:tc>
        <w:tcPr>
          <w:tcW w:w="1701" w:type="dxa"/>
          <w:tcBorders>
            <w:top w:val="single" w:sz="6" w:space="0" w:color="auto"/>
            <w:left w:val="single" w:sz="6" w:space="0" w:color="auto"/>
            <w:bottom w:val="single" w:sz="6" w:space="0" w:color="auto"/>
            <w:right w:val="single" w:sz="6" w:space="0" w:color="auto"/>
          </w:tcBorders>
        </w:tcPr>
        <w:p w14:paraId="47A0AE67" w14:textId="77777777" w:rsidR="00825630" w:rsidRDefault="00825630">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A4F7BE2" w14:textId="5617BF45" w:rsidR="00825630" w:rsidRDefault="00825630">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972289">
            <w:rPr>
              <w:lang w:val="fr-CH"/>
            </w:rPr>
            <w:t>-</w:t>
          </w:r>
          <w:r>
            <w:fldChar w:fldCharType="end"/>
          </w:r>
        </w:p>
      </w:tc>
    </w:tr>
  </w:tbl>
  <w:p w14:paraId="691094B0" w14:textId="77777777" w:rsidR="00825630" w:rsidRDefault="00825630">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25630" w14:paraId="38A8ABF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4AF4FDD" w14:textId="4789BE52" w:rsidR="00825630" w:rsidRDefault="00825630">
          <w:pPr>
            <w:pStyle w:val="HeaderRegProc"/>
          </w:pPr>
          <w:r>
            <w:t>Parte A</w:t>
          </w:r>
          <w:r>
            <w:fldChar w:fldCharType="begin"/>
          </w:r>
          <w:r>
            <w:instrText>styleref href</w:instrText>
          </w:r>
          <w:r>
            <w:fldChar w:fldCharType="separate"/>
          </w:r>
          <w:r w:rsidR="00972289">
            <w:rPr>
              <w:noProof/>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497CA86" w14:textId="4AE52E2E" w:rsidR="00825630" w:rsidRDefault="004C3FA0">
          <w:pPr>
            <w:pStyle w:val="HeaderRegProc"/>
            <w:rPr>
              <w:lang w:val="fr-FR"/>
            </w:rPr>
          </w:pPr>
          <w:fldSimple w:instr=" DOCPROPERTY &quot;Header1&quot; \* MERGEFORMAT ">
            <w:r w:rsidR="00972289">
              <w:t>AP</w:t>
            </w:r>
          </w:fldSimple>
          <w:r w:rsidR="00825630">
            <w:fldChar w:fldCharType="begin"/>
          </w:r>
          <w:r w:rsidR="00825630">
            <w:instrText>styleref href2</w:instrText>
          </w:r>
          <w:r w:rsidR="00825630">
            <w:fldChar w:fldCharType="separate"/>
          </w:r>
          <w:r w:rsidR="00972289">
            <w:rPr>
              <w:noProof/>
            </w:rPr>
            <w:t>7</w:t>
          </w:r>
          <w:r w:rsidR="00825630">
            <w:fldChar w:fldCharType="end"/>
          </w:r>
        </w:p>
      </w:tc>
      <w:tc>
        <w:tcPr>
          <w:tcW w:w="1701" w:type="dxa"/>
          <w:tcBorders>
            <w:top w:val="single" w:sz="6" w:space="0" w:color="auto"/>
            <w:left w:val="single" w:sz="6" w:space="0" w:color="auto"/>
            <w:bottom w:val="single" w:sz="6" w:space="0" w:color="auto"/>
            <w:right w:val="single" w:sz="6" w:space="0" w:color="auto"/>
          </w:tcBorders>
        </w:tcPr>
        <w:p w14:paraId="4E412642" w14:textId="77777777" w:rsidR="00825630" w:rsidRDefault="00825630">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2B4EAC">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6598EE" w14:textId="5E982CF9" w:rsidR="00825630" w:rsidRDefault="00825630">
          <w:pPr>
            <w:pStyle w:val="HeaderRegProc"/>
            <w:rPr>
              <w:lang w:val="fr-CH"/>
            </w:rPr>
          </w:pPr>
          <w:r>
            <w:rPr>
              <w:lang w:val="fr-CH"/>
            </w:rPr>
            <w:t>rev.</w:t>
          </w:r>
          <w:r w:rsidR="00831D1F">
            <w:rPr>
              <w:lang w:val="fr-CH"/>
            </w:rPr>
            <w:t xml:space="preserve"> </w:t>
          </w:r>
          <w:r>
            <w:fldChar w:fldCharType="begin"/>
          </w:r>
          <w:r>
            <w:rPr>
              <w:lang w:val="fr-CH"/>
            </w:rPr>
            <w:instrText xml:space="preserve"> DOCPROPERTY "Header10" \* MERGEFORMAT </w:instrText>
          </w:r>
          <w:r>
            <w:fldChar w:fldCharType="separate"/>
          </w:r>
          <w:r w:rsidR="00972289">
            <w:rPr>
              <w:lang w:val="fr-CH"/>
            </w:rPr>
            <w:t>-</w:t>
          </w:r>
          <w:r>
            <w:fldChar w:fldCharType="end"/>
          </w:r>
        </w:p>
      </w:tc>
    </w:tr>
  </w:tbl>
  <w:p w14:paraId="39DA03D7" w14:textId="77777777" w:rsidR="00825630" w:rsidRDefault="008256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C1BB3" w14:textId="77777777" w:rsidR="00E9415B" w:rsidRDefault="00E941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FC4E7" w14:textId="77777777" w:rsidR="00825630" w:rsidRDefault="008256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630"/>
    <w:rsid w:val="000548BC"/>
    <w:rsid w:val="00144600"/>
    <w:rsid w:val="002B4EAC"/>
    <w:rsid w:val="004C3FA0"/>
    <w:rsid w:val="00573E0D"/>
    <w:rsid w:val="005A0667"/>
    <w:rsid w:val="005A4295"/>
    <w:rsid w:val="006F26AF"/>
    <w:rsid w:val="00825630"/>
    <w:rsid w:val="00831D1F"/>
    <w:rsid w:val="00972289"/>
    <w:rsid w:val="00B23482"/>
    <w:rsid w:val="00B303B4"/>
    <w:rsid w:val="00C45407"/>
    <w:rsid w:val="00DE283A"/>
    <w:rsid w:val="00E941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A2C1E5"/>
  <w15:docId w15:val="{D6A6396A-E3A5-4762-A719-498B6683B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6</TotalTime>
  <Pages>2</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CP--10/223/DD</Manager>
  <Company>ITU</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AP7</dc:subject>
  <dc:creator>Composition des Publications</dc:creator>
  <cp:keywords>FOLIOS:  1  -  2 (bl)</cp:keywords>
  <dc:description>Edition 2009:   13.02.2009/DD (dict. ok)</dc:description>
  <cp:lastModifiedBy>Saez Grau, Ricardo</cp:lastModifiedBy>
  <cp:revision>11</cp:revision>
  <cp:lastPrinted>2025-11-28T15:09:00Z</cp:lastPrinted>
  <dcterms:created xsi:type="dcterms:W3CDTF">2012-10-02T09:53:00Z</dcterms:created>
  <dcterms:modified xsi:type="dcterms:W3CDTF">2025-11-28T15:10:00Z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