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F6432" w14:textId="77777777" w:rsidR="005B0B05" w:rsidRPr="00AF7598" w:rsidRDefault="005B0B05">
      <w:pPr>
        <w:pStyle w:val="Heading1"/>
        <w:spacing w:before="300"/>
        <w:jc w:val="center"/>
        <w:rPr>
          <w:lang w:val="es-ES_tradnl"/>
        </w:rPr>
      </w:pPr>
      <w:r w:rsidRPr="00AF7598">
        <w:rPr>
          <w:lang w:val="es-ES_tradnl"/>
        </w:rPr>
        <w:t>Reglas relativas al</w:t>
      </w:r>
    </w:p>
    <w:p w14:paraId="4E23C015" w14:textId="77777777" w:rsidR="005B0B05" w:rsidRDefault="005B0B05" w:rsidP="00285DB6">
      <w:pPr>
        <w:pStyle w:val="Heading2"/>
        <w:jc w:val="center"/>
        <w:rPr>
          <w:lang w:val="es-ES_tradnl"/>
        </w:rPr>
      </w:pPr>
      <w:r w:rsidRPr="00AF7598">
        <w:rPr>
          <w:lang w:val="es-ES_tradnl"/>
        </w:rPr>
        <w:t xml:space="preserve">ARTÍCULO </w:t>
      </w:r>
      <w:r w:rsidR="00AF7598" w:rsidRPr="00AF7598">
        <w:rPr>
          <w:lang w:val="es-ES_tradnl"/>
        </w:rPr>
        <w:t xml:space="preserve"> </w:t>
      </w:r>
      <w:r w:rsidRPr="00AF7598">
        <w:rPr>
          <w:rStyle w:val="href2"/>
          <w:lang w:val="es-ES_tradnl"/>
        </w:rPr>
        <w:t>22</w:t>
      </w:r>
      <w:r w:rsidRPr="00AF7598">
        <w:rPr>
          <w:lang w:val="es-ES_tradnl"/>
        </w:rPr>
        <w:t xml:space="preserve"> del RR</w:t>
      </w:r>
    </w:p>
    <w:p w14:paraId="20AFBB0E" w14:textId="09C646A6" w:rsidR="00BA5C00" w:rsidRPr="00BA5C00" w:rsidRDefault="00BA5C00" w:rsidP="00BA5C00">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C0439A">
        <w:rPr>
          <w:rFonts w:asciiTheme="majorBidi" w:hAnsiTheme="majorBidi" w:cstheme="majorBidi"/>
          <w:b/>
        </w:rPr>
        <w:t>22.5K</w:t>
      </w:r>
    </w:p>
    <w:p w14:paraId="48DC4BB7" w14:textId="044D3325" w:rsidR="00BA5C00" w:rsidRPr="00BA5C00" w:rsidRDefault="00BA5C00" w:rsidP="00BA5C00">
      <w:pPr>
        <w:rPr>
          <w:lang w:val="es-ES"/>
        </w:rPr>
      </w:pPr>
      <w:r w:rsidRPr="00BA5C00">
        <w:rPr>
          <w:lang w:val="es-ES"/>
        </w:rPr>
        <w:t>Habida cuenta de que la Conferencia Mundial de Radiocomunicaciones (Dubái, 2023) (CMR</w:t>
      </w:r>
      <w:r w:rsidRPr="00BA5C00">
        <w:rPr>
          <w:lang w:val="es-ES"/>
        </w:rPr>
        <w:noBreakHyphen/>
        <w:t>23) no actualizó las referencias a la Resolución </w:t>
      </w:r>
      <w:r w:rsidRPr="00BA5C00">
        <w:rPr>
          <w:b/>
          <w:bCs/>
          <w:lang w:val="es-ES"/>
        </w:rPr>
        <w:t>76 (Rev.CMR</w:t>
      </w:r>
      <w:r w:rsidRPr="00BA5C00">
        <w:rPr>
          <w:b/>
          <w:bCs/>
          <w:lang w:val="es-ES"/>
        </w:rPr>
        <w:noBreakHyphen/>
        <w:t>23)</w:t>
      </w:r>
      <w:r w:rsidRPr="00BA5C00">
        <w:rPr>
          <w:lang w:val="es-ES"/>
        </w:rPr>
        <w:t xml:space="preserve"> en el número </w:t>
      </w:r>
      <w:r w:rsidRPr="00BA5C00">
        <w:rPr>
          <w:b/>
          <w:bCs/>
          <w:lang w:val="es-ES"/>
        </w:rPr>
        <w:t>22.5K</w:t>
      </w:r>
      <w:r w:rsidRPr="00BA5C00">
        <w:rPr>
          <w:lang w:val="es-ES"/>
        </w:rPr>
        <w:t>, la Junta decidió que esta disposición se aplica a los sistemas de satélites no geoestacionarios (no OSG) que funcionan en el servicio fijo por satélite en las bandas de frecuencias y Regiones enumeradas en los Cuadros 1A, 1B, 1C y 1D de la Resolución </w:t>
      </w:r>
      <w:r w:rsidRPr="00BA5C00">
        <w:rPr>
          <w:b/>
          <w:bCs/>
          <w:lang w:val="es-ES"/>
        </w:rPr>
        <w:t>76 (Rev.CMR</w:t>
      </w:r>
      <w:r w:rsidRPr="00BA5C00">
        <w:rPr>
          <w:b/>
          <w:bCs/>
          <w:lang w:val="es-ES"/>
        </w:rPr>
        <w:noBreakHyphen/>
        <w:t>23)</w:t>
      </w:r>
      <w:r w:rsidRPr="00BA5C00">
        <w:rPr>
          <w:lang w:val="es-ES"/>
        </w:rPr>
        <w:t>. Además, la Junta llegó a la conclusión de que no se aplica a los sistemas no OSG del servicio fijo por satélite en la banda de frecuencias 17,3</w:t>
      </w:r>
      <w:r w:rsidRPr="00BA5C00">
        <w:rPr>
          <w:lang w:val="es-ES"/>
        </w:rPr>
        <w:noBreakHyphen/>
        <w:t>17,7 GHz en la Región 2.</w:t>
      </w:r>
    </w:p>
    <w:p w14:paraId="514C113A" w14:textId="77777777" w:rsidR="005B0B05" w:rsidRPr="00AF7598" w:rsidRDefault="005B0B05" w:rsidP="001A0250">
      <w:pPr>
        <w:pStyle w:val="Heading8"/>
        <w:rPr>
          <w:lang w:val="es-ES_tradnl"/>
        </w:rPr>
      </w:pPr>
      <w:r w:rsidRPr="00AF7598">
        <w:rPr>
          <w:lang w:val="es-ES_tradnl"/>
        </w:rPr>
        <w:t>22.10</w:t>
      </w:r>
    </w:p>
    <w:p w14:paraId="6E3DBFD9" w14:textId="41171AB5" w:rsidR="005B0B05" w:rsidRPr="00AF7598" w:rsidRDefault="005B0B05">
      <w:pPr>
        <w:rPr>
          <w:lang w:val="es-ES_tradnl"/>
        </w:rPr>
      </w:pPr>
      <w:r w:rsidRPr="00AF7598">
        <w:rPr>
          <w:lang w:val="es-ES_tradnl"/>
        </w:rPr>
        <w:t>La Junta determina que esta disposición significa que corresponde a la administración interesada decidir si puede o no cumplir el límite especificado en el número</w:t>
      </w:r>
      <w:r w:rsidR="00450BFC">
        <w:rPr>
          <w:lang w:val="es-ES_tradnl"/>
        </w:rPr>
        <w:t> </w:t>
      </w:r>
      <w:r w:rsidRPr="00AF7598">
        <w:rPr>
          <w:rStyle w:val="Artref"/>
          <w:b/>
          <w:bCs/>
          <w:color w:val="000000"/>
          <w:lang w:val="es-ES_tradnl"/>
        </w:rPr>
        <w:t>22.8</w:t>
      </w:r>
      <w:r w:rsidRPr="00AF7598">
        <w:rPr>
          <w:lang w:val="es-ES_tradnl"/>
        </w:rPr>
        <w:t>. En lo tocante al examen que efectúa la Oficina de la conformidad con respecto al número</w:t>
      </w:r>
      <w:r w:rsidR="0041503D">
        <w:rPr>
          <w:lang w:val="es-ES_tradnl"/>
        </w:rPr>
        <w:t> </w:t>
      </w:r>
      <w:r w:rsidRPr="00AF7598">
        <w:rPr>
          <w:rStyle w:val="Artref"/>
          <w:b/>
          <w:bCs/>
          <w:color w:val="000000"/>
          <w:lang w:val="es-ES_tradnl"/>
        </w:rPr>
        <w:t>22.10</w:t>
      </w:r>
      <w:r w:rsidRPr="00AF7598">
        <w:rPr>
          <w:lang w:val="es-ES_tradnl"/>
        </w:rPr>
        <w:t xml:space="preserve">, la Oficina formulará una conclusión favorable con respecto al número </w:t>
      </w:r>
      <w:r w:rsidRPr="00AF7598">
        <w:rPr>
          <w:rStyle w:val="Artref"/>
          <w:b/>
          <w:bCs/>
          <w:color w:val="000000"/>
          <w:lang w:val="es-ES_tradnl"/>
        </w:rPr>
        <w:t>11.31</w:t>
      </w:r>
      <w:r w:rsidRPr="00AF7598">
        <w:rPr>
          <w:lang w:val="es-ES_tradnl"/>
        </w:rPr>
        <w:t xml:space="preserve"> al examinar la validez de la tolerancia longitudinal únicamente en los siguientes casos:</w:t>
      </w:r>
    </w:p>
    <w:p w14:paraId="51F5E99B" w14:textId="77777777" w:rsidR="005B0B05" w:rsidRPr="00AF7598" w:rsidRDefault="005B0B05">
      <w:pPr>
        <w:pStyle w:val="enumlev1"/>
        <w:rPr>
          <w:lang w:val="es-ES_tradnl"/>
        </w:rPr>
      </w:pPr>
      <w:r w:rsidRPr="00AF7598">
        <w:rPr>
          <w:i/>
          <w:lang w:val="es-ES_tradnl"/>
        </w:rPr>
        <w:t>a)</w:t>
      </w:r>
      <w:r w:rsidRPr="00AF7598">
        <w:rPr>
          <w:lang w:val="es-ES_tradnl"/>
        </w:rPr>
        <w:tab/>
        <w:t xml:space="preserve">si la tolerancia está dentro de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o</w:t>
      </w:r>
    </w:p>
    <w:p w14:paraId="620FD039" w14:textId="77777777" w:rsidR="005B0B05" w:rsidRPr="00AF7598" w:rsidRDefault="005B0B05">
      <w:pPr>
        <w:pStyle w:val="enumlev1"/>
        <w:spacing w:line="270" w:lineRule="exact"/>
        <w:rPr>
          <w:lang w:val="es-ES_tradnl"/>
        </w:rPr>
      </w:pPr>
      <w:r w:rsidRPr="00AF7598">
        <w:rPr>
          <w:i/>
          <w:lang w:val="es-ES_tradnl"/>
        </w:rPr>
        <w:t>b)</w:t>
      </w:r>
      <w:r w:rsidRPr="00AF7598">
        <w:rPr>
          <w:lang w:val="es-ES_tradnl"/>
        </w:rPr>
        <w:tab/>
        <w:t xml:space="preserve">si la administración indica que su estación espacial puede ser mantenida dentro de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de ser necesario.</w:t>
      </w:r>
    </w:p>
    <w:p w14:paraId="13B410A6" w14:textId="77777777" w:rsidR="005B0B05" w:rsidRPr="00AF7598" w:rsidRDefault="005B0B05" w:rsidP="001A0250">
      <w:pPr>
        <w:pStyle w:val="Heading8"/>
        <w:rPr>
          <w:lang w:val="es-ES_tradnl"/>
        </w:rPr>
      </w:pPr>
      <w:r w:rsidRPr="00AF7598">
        <w:rPr>
          <w:lang w:val="es-ES_tradnl"/>
        </w:rPr>
        <w:t>22.14</w:t>
      </w:r>
    </w:p>
    <w:p w14:paraId="7DEF6008" w14:textId="787AC6F7" w:rsidR="005B0B05" w:rsidRPr="00AF7598" w:rsidRDefault="005B0B05" w:rsidP="00AF7598">
      <w:pPr>
        <w:spacing w:line="270" w:lineRule="exact"/>
        <w:rPr>
          <w:lang w:val="es-ES_tradnl"/>
        </w:rPr>
      </w:pPr>
      <w:r w:rsidRPr="00AF7598">
        <w:rPr>
          <w:lang w:val="es-ES_tradnl"/>
        </w:rPr>
        <w:t>Se aplican los comentarios a las Reglas de Procedimiento relativas al número</w:t>
      </w:r>
      <w:r w:rsidR="0041503D">
        <w:rPr>
          <w:lang w:val="es-ES_tradnl"/>
        </w:rPr>
        <w:t> </w:t>
      </w:r>
      <w:r w:rsidRPr="00AF7598">
        <w:rPr>
          <w:rStyle w:val="Artref"/>
          <w:b/>
          <w:bCs/>
          <w:color w:val="000000"/>
          <w:lang w:val="es-ES_tradnl"/>
        </w:rPr>
        <w:t>22.10</w:t>
      </w:r>
      <w:r w:rsidRPr="00AF7598">
        <w:rPr>
          <w:lang w:val="es-ES_tradnl"/>
        </w:rPr>
        <w:t xml:space="preserve"> sustituyendo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por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0,5°.</w:t>
      </w:r>
    </w:p>
    <w:p w14:paraId="634407CB" w14:textId="77777777" w:rsidR="005B0B05" w:rsidRPr="00AF7598" w:rsidRDefault="005B0B05">
      <w:pPr>
        <w:pStyle w:val="Heading8"/>
        <w:rPr>
          <w:lang w:val="es-ES_tradnl"/>
        </w:rPr>
      </w:pPr>
      <w:r w:rsidRPr="00AF7598">
        <w:rPr>
          <w:lang w:val="es-ES_tradnl"/>
        </w:rPr>
        <w:t>22.19</w:t>
      </w:r>
    </w:p>
    <w:p w14:paraId="43EBDE5F" w14:textId="77777777" w:rsidR="005B0B05" w:rsidRPr="00AF7598" w:rsidRDefault="005B0B05">
      <w:pPr>
        <w:rPr>
          <w:lang w:val="es-ES_tradnl"/>
        </w:rPr>
      </w:pPr>
      <w:r w:rsidRPr="00AF7598">
        <w:rPr>
          <w:lang w:val="es-ES_tradnl"/>
        </w:rPr>
        <w:t>En el caso de la precisión de puntería no hay un valor obligatorio que deba respetarse. La administración tiene que indicar que su estación espacial puede ser mantenida dentro de los límites especificados en esta disposición. En ausencia de una declaración en tal sentido la Oficina formulará una conclusión desfavorable con respecto al número </w:t>
      </w:r>
      <w:r w:rsidRPr="00AF7598">
        <w:rPr>
          <w:rStyle w:val="Artref"/>
          <w:b/>
          <w:bCs/>
          <w:color w:val="000000"/>
          <w:lang w:val="es-ES_tradnl"/>
        </w:rPr>
        <w:t>11.31</w:t>
      </w:r>
      <w:r w:rsidRPr="00AF7598">
        <w:rPr>
          <w:lang w:val="es-ES_tradnl"/>
        </w:rPr>
        <w:t>.</w:t>
      </w:r>
    </w:p>
    <w:p w14:paraId="4ABEC45E" w14:textId="77777777" w:rsidR="005B0B05" w:rsidRPr="00AF7598" w:rsidRDefault="005B0B05">
      <w:pPr>
        <w:rPr>
          <w:lang w:val="es-ES_tradnl"/>
        </w:rPr>
      </w:pPr>
    </w:p>
    <w:p w14:paraId="13802C88" w14:textId="77777777" w:rsidR="005B0B05" w:rsidRPr="00AF7598" w:rsidRDefault="005B0B05">
      <w:pPr>
        <w:jc w:val="center"/>
        <w:rPr>
          <w:lang w:val="es-ES_tradnl"/>
        </w:rPr>
      </w:pPr>
      <w:r w:rsidRPr="00AF7598">
        <w:rPr>
          <w:lang w:val="es-ES_tradnl"/>
        </w:rPr>
        <w:t>____________________</w:t>
      </w:r>
    </w:p>
    <w:p w14:paraId="373923D7" w14:textId="77777777" w:rsidR="005B0B05" w:rsidRPr="00AF7598" w:rsidRDefault="005B0B05" w:rsidP="00AF7598">
      <w:pPr>
        <w:rPr>
          <w:lang w:val="es-ES_tradnl"/>
        </w:rPr>
      </w:pPr>
    </w:p>
    <w:p w14:paraId="4E42AD8F" w14:textId="77777777" w:rsidR="00AF7598" w:rsidRPr="00AF7598" w:rsidRDefault="00AF7598" w:rsidP="00AF7598">
      <w:pPr>
        <w:rPr>
          <w:lang w:val="es-ES_tradnl"/>
        </w:rPr>
      </w:pPr>
    </w:p>
    <w:p w14:paraId="6F093577" w14:textId="77777777" w:rsidR="005B0B05" w:rsidRPr="00AF7598" w:rsidRDefault="005B0B05" w:rsidP="00AF7598">
      <w:pPr>
        <w:rPr>
          <w:lang w:val="es-ES_tradnl"/>
        </w:rPr>
        <w:sectPr w:rsidR="005B0B05" w:rsidRPr="00AF7598">
          <w:headerReference w:type="first" r:id="rId6"/>
          <w:footnotePr>
            <w:pos w:val="beneathText"/>
          </w:footnotePr>
          <w:type w:val="oddPage"/>
          <w:pgSz w:w="11907" w:h="16840" w:code="9"/>
          <w:pgMar w:top="1701" w:right="851" w:bottom="1134" w:left="1985" w:header="720" w:footer="482" w:gutter="0"/>
          <w:cols w:space="720"/>
          <w:vAlign w:val="both"/>
          <w:titlePg/>
        </w:sectPr>
      </w:pPr>
    </w:p>
    <w:p w14:paraId="4F55135C" w14:textId="77777777" w:rsidR="005B0B05" w:rsidRPr="00AF7598" w:rsidRDefault="005B0B05" w:rsidP="00AF7598">
      <w:pPr>
        <w:rPr>
          <w:lang w:val="es-ES_tradnl"/>
        </w:rPr>
      </w:pPr>
    </w:p>
    <w:sectPr w:rsidR="005B0B05" w:rsidRPr="00AF7598">
      <w:headerReference w:type="even" r:id="rId7"/>
      <w:headerReference w:type="default" r:id="rId8"/>
      <w:footerReference w:type="even" r:id="rId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E3557" w14:textId="77777777" w:rsidR="00EC27F2" w:rsidRDefault="00EC27F2">
      <w:r>
        <w:separator/>
      </w:r>
    </w:p>
  </w:endnote>
  <w:endnote w:type="continuationSeparator" w:id="0">
    <w:p w14:paraId="0CFE13FA" w14:textId="77777777" w:rsidR="00EC27F2" w:rsidRDefault="00EC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ACE4" w14:textId="77777777" w:rsidR="005B0B05" w:rsidRDefault="005B0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49774" w14:textId="77777777" w:rsidR="00EC27F2" w:rsidRDefault="00EC27F2">
      <w:r>
        <w:rPr>
          <w:b/>
        </w:rPr>
        <w:t>_______________</w:t>
      </w:r>
    </w:p>
  </w:footnote>
  <w:footnote w:type="continuationSeparator" w:id="0">
    <w:p w14:paraId="632E5F3C" w14:textId="77777777" w:rsidR="00EC27F2" w:rsidRDefault="00EC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0B05" w14:paraId="19257F8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3873CFA" w14:textId="77777777" w:rsidR="005B0B05" w:rsidRDefault="005B0B05">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563B3310" w14:textId="2174A88E" w:rsidR="005B0B05" w:rsidRDefault="005B0B05">
          <w:pPr>
            <w:pStyle w:val="HeaderRegProc"/>
            <w:rPr>
              <w:lang w:val="es-ES_tradnl"/>
            </w:rPr>
          </w:pPr>
          <w:r>
            <w:fldChar w:fldCharType="begin"/>
          </w:r>
          <w:r>
            <w:rPr>
              <w:lang w:val="es-ES_tradnl"/>
            </w:rPr>
            <w:instrText xml:space="preserve"> DOCPROPERTY "Header" \* MERGEFORMAT </w:instrText>
          </w:r>
          <w:r>
            <w:fldChar w:fldCharType="separate"/>
          </w:r>
          <w:r w:rsidR="003D5D03">
            <w:rPr>
              <w:lang w:val="es-ES_tradnl"/>
            </w:rPr>
            <w:t>AR</w:t>
          </w:r>
          <w:r>
            <w:fldChar w:fldCharType="end"/>
          </w:r>
          <w:r>
            <w:fldChar w:fldCharType="begin"/>
          </w:r>
          <w:r>
            <w:rPr>
              <w:lang w:val="es-ES_tradnl"/>
            </w:rPr>
            <w:instrText>styleref href2</w:instrText>
          </w:r>
          <w:r>
            <w:fldChar w:fldCharType="separate"/>
          </w:r>
          <w:r w:rsidR="003D5D03">
            <w:rPr>
              <w:noProof/>
              <w:lang w:val="es-ES_tradnl"/>
            </w:rPr>
            <w:t>22</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822CA66" w14:textId="77777777" w:rsidR="005B0B05" w:rsidRDefault="005B0B05">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EC21BD">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BB7FE0" w14:textId="257989D4" w:rsidR="005B0B05" w:rsidRDefault="005B0B05">
          <w:pPr>
            <w:pStyle w:val="HeaderRegProc"/>
            <w:rPr>
              <w:lang w:val="fr-CH"/>
            </w:rPr>
          </w:pPr>
          <w:proofErr w:type="gramStart"/>
          <w:r>
            <w:rPr>
              <w:lang w:val="fr-CH"/>
            </w:rPr>
            <w:t>rev</w:t>
          </w:r>
          <w:proofErr w:type="gramEnd"/>
          <w:r>
            <w:rPr>
              <w:lang w:val="fr-CH"/>
            </w:rPr>
            <w:t>.</w:t>
          </w:r>
          <w:r w:rsidR="0041503D">
            <w:rPr>
              <w:lang w:val="fr-CH"/>
            </w:rPr>
            <w:t xml:space="preserve"> </w:t>
          </w:r>
          <w:r w:rsidR="003634CB">
            <w:t>-</w:t>
          </w:r>
        </w:p>
      </w:tc>
    </w:tr>
  </w:tbl>
  <w:p w14:paraId="4E9A3F00" w14:textId="77777777" w:rsidR="005B0B05" w:rsidRDefault="005B0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B92EE" w14:textId="77777777" w:rsidR="005B0B05" w:rsidRDefault="005B0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F9280" w14:textId="77777777" w:rsidR="005B0B05" w:rsidRDefault="005B0B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B05"/>
    <w:rsid w:val="00014758"/>
    <w:rsid w:val="001A0250"/>
    <w:rsid w:val="00285DB6"/>
    <w:rsid w:val="002A4A1B"/>
    <w:rsid w:val="00340B6E"/>
    <w:rsid w:val="003634CB"/>
    <w:rsid w:val="003D5D03"/>
    <w:rsid w:val="0041503D"/>
    <w:rsid w:val="00450BFC"/>
    <w:rsid w:val="004762CB"/>
    <w:rsid w:val="0053642D"/>
    <w:rsid w:val="00594373"/>
    <w:rsid w:val="005B0B05"/>
    <w:rsid w:val="006F26AF"/>
    <w:rsid w:val="00766D72"/>
    <w:rsid w:val="0080647E"/>
    <w:rsid w:val="009D1C25"/>
    <w:rsid w:val="00A43919"/>
    <w:rsid w:val="00A561BA"/>
    <w:rsid w:val="00AF7598"/>
    <w:rsid w:val="00B60096"/>
    <w:rsid w:val="00BA5C00"/>
    <w:rsid w:val="00C74C13"/>
    <w:rsid w:val="00D92967"/>
    <w:rsid w:val="00DE1D44"/>
    <w:rsid w:val="00EC21BD"/>
    <w:rsid w:val="00EC27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4C6C1"/>
  <w15:docId w15:val="{D6A6396A-E3A5-4762-A719-498B6683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BA5C00"/>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21</TotalTime>
  <Pages>2</Pages>
  <Words>261</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Manager>
  <Company>ITU</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Article 22</dc:subject>
  <dc:creator>Composition des Publications</dc:creator>
  <cp:keywords>Folios: 1 - 2 (blanc)</cp:keywords>
  <dc:description>Edition 2009:    13.02.2009/DD (dict. ok)</dc:description>
  <cp:lastModifiedBy>Saez Grau, Ricardo</cp:lastModifiedBy>
  <cp:revision>16</cp:revision>
  <cp:lastPrinted>2025-12-05T10:55:00Z</cp:lastPrinted>
  <dcterms:created xsi:type="dcterms:W3CDTF">2012-10-02T09:54:00Z</dcterms:created>
  <dcterms:modified xsi:type="dcterms:W3CDTF">2025-12-05T10:55:00Z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