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26524" w14:textId="77777777" w:rsidR="00D1661E" w:rsidRDefault="00D1661E" w:rsidP="007D0DAD">
      <w:pPr>
        <w:pStyle w:val="Heading1"/>
        <w:spacing w:before="300"/>
        <w:jc w:val="center"/>
        <w:rPr>
          <w:lang w:val="fr-FR"/>
        </w:rPr>
      </w:pPr>
      <w:proofErr w:type="gramStart"/>
      <w:r>
        <w:rPr>
          <w:lang w:val="fr-FR"/>
        </w:rPr>
        <w:t>PARTIE  B</w:t>
      </w:r>
      <w:proofErr w:type="gramEnd"/>
    </w:p>
    <w:p w14:paraId="153ECC8E" w14:textId="77777777" w:rsidR="00D1661E" w:rsidRPr="004E421B" w:rsidRDefault="00D1661E">
      <w:pPr>
        <w:pStyle w:val="Heading2"/>
        <w:ind w:left="0" w:firstLine="0"/>
        <w:jc w:val="center"/>
        <w:rPr>
          <w:lang w:val="fr-CH"/>
        </w:rPr>
      </w:pPr>
      <w:r w:rsidRPr="004E421B">
        <w:rPr>
          <w:lang w:val="fr-CH"/>
        </w:rPr>
        <w:t>SECTION  B</w:t>
      </w:r>
      <w:r w:rsidRPr="004E421B">
        <w:rPr>
          <w:rStyle w:val="href2"/>
          <w:lang w:val="fr-CH"/>
        </w:rPr>
        <w:t>2</w:t>
      </w:r>
    </w:p>
    <w:p w14:paraId="253A1916" w14:textId="77777777" w:rsidR="00D1661E" w:rsidRPr="004E421B" w:rsidRDefault="00D1661E">
      <w:pPr>
        <w:pStyle w:val="Heading2"/>
        <w:jc w:val="center"/>
        <w:rPr>
          <w:lang w:val="fr-CH"/>
        </w:rPr>
      </w:pPr>
      <w:r w:rsidRPr="004E421B">
        <w:rPr>
          <w:lang w:val="fr-CH"/>
        </w:rPr>
        <w:t>(Non utilisé)</w:t>
      </w:r>
    </w:p>
    <w:p w14:paraId="40E12EFE" w14:textId="77777777" w:rsidR="00D1661E" w:rsidRPr="004E421B" w:rsidRDefault="00D1661E" w:rsidP="007D0DAD">
      <w:pPr>
        <w:rPr>
          <w:lang w:val="fr-CH"/>
        </w:rPr>
      </w:pPr>
    </w:p>
    <w:p w14:paraId="19D4A37D" w14:textId="77777777" w:rsidR="00D1661E" w:rsidRDefault="00D1661E" w:rsidP="007D0DAD">
      <w:pPr>
        <w:jc w:val="center"/>
      </w:pPr>
      <w:r>
        <w:t>____________________</w:t>
      </w:r>
    </w:p>
    <w:p w14:paraId="0D90A464" w14:textId="77777777" w:rsidR="00D1661E" w:rsidRDefault="00D1661E" w:rsidP="007D0DAD">
      <w:pPr>
        <w:rPr>
          <w:lang w:val="fr-FR"/>
        </w:rPr>
      </w:pPr>
    </w:p>
    <w:p w14:paraId="00FF49BA" w14:textId="77777777" w:rsidR="00D1661E" w:rsidRDefault="00D1661E" w:rsidP="007D0DAD">
      <w:pPr>
        <w:rPr>
          <w:lang w:val="fr-FR"/>
        </w:rPr>
      </w:pPr>
    </w:p>
    <w:p w14:paraId="5CBC1D4A" w14:textId="77777777" w:rsidR="00D1661E" w:rsidRDefault="00D1661E" w:rsidP="007D0DAD">
      <w:pPr>
        <w:rPr>
          <w:lang w:val="fr-FR"/>
        </w:rPr>
      </w:pPr>
    </w:p>
    <w:p w14:paraId="37BC8CFB" w14:textId="77777777" w:rsidR="00D1661E" w:rsidRDefault="00D1661E" w:rsidP="007D0DAD">
      <w:pPr>
        <w:rPr>
          <w:lang w:val="fr-FR"/>
        </w:rPr>
      </w:pPr>
    </w:p>
    <w:p w14:paraId="57794A1B" w14:textId="77777777" w:rsidR="00D1661E" w:rsidRDefault="00D1661E" w:rsidP="007D0DAD">
      <w:pPr>
        <w:rPr>
          <w:lang w:val="fr-FR"/>
        </w:rPr>
      </w:pPr>
    </w:p>
    <w:p w14:paraId="631CCE3D" w14:textId="77777777" w:rsidR="00D1661E" w:rsidRDefault="00D1661E" w:rsidP="007D0DAD">
      <w:pPr>
        <w:rPr>
          <w:lang w:val="fr-FR"/>
        </w:rPr>
      </w:pPr>
    </w:p>
    <w:p w14:paraId="6320F198" w14:textId="77777777" w:rsidR="00D1661E" w:rsidRDefault="00D1661E" w:rsidP="007D0DAD">
      <w:pPr>
        <w:rPr>
          <w:lang w:val="fr-FR"/>
        </w:rPr>
      </w:pPr>
    </w:p>
    <w:p w14:paraId="01E14298" w14:textId="77777777" w:rsidR="00D1661E" w:rsidRDefault="00D1661E" w:rsidP="007D0DAD">
      <w:pPr>
        <w:rPr>
          <w:lang w:val="fr-FR"/>
        </w:rPr>
      </w:pPr>
    </w:p>
    <w:p w14:paraId="39C463B0" w14:textId="77777777" w:rsidR="00D1661E" w:rsidRDefault="00D1661E" w:rsidP="007D0DAD">
      <w:pPr>
        <w:rPr>
          <w:lang w:val="fr-FR"/>
        </w:rPr>
      </w:pPr>
    </w:p>
    <w:p w14:paraId="3E311FB2" w14:textId="77777777" w:rsidR="00D1661E" w:rsidRDefault="00D1661E" w:rsidP="007D0DAD">
      <w:pPr>
        <w:rPr>
          <w:lang w:val="fr-FR"/>
        </w:rPr>
      </w:pPr>
    </w:p>
    <w:p w14:paraId="7D99C873" w14:textId="77777777" w:rsidR="00D1661E" w:rsidRDefault="00D1661E" w:rsidP="007D0DAD">
      <w:pPr>
        <w:rPr>
          <w:lang w:val="fr-FR"/>
        </w:rPr>
      </w:pPr>
    </w:p>
    <w:p w14:paraId="0FABED59" w14:textId="77777777" w:rsidR="00D1661E" w:rsidRDefault="00D1661E" w:rsidP="007D0DAD">
      <w:pPr>
        <w:rPr>
          <w:lang w:val="fr-FR"/>
        </w:rPr>
      </w:pPr>
    </w:p>
    <w:p w14:paraId="51BD35B0" w14:textId="77777777" w:rsidR="00D1661E" w:rsidRDefault="00D1661E" w:rsidP="007D0DAD">
      <w:pPr>
        <w:rPr>
          <w:lang w:val="fr-FR"/>
        </w:rPr>
      </w:pPr>
    </w:p>
    <w:p w14:paraId="62C19047" w14:textId="77777777" w:rsidR="00D1661E" w:rsidRDefault="00D1661E" w:rsidP="007D0DAD">
      <w:pPr>
        <w:rPr>
          <w:lang w:val="fr-FR"/>
        </w:rPr>
      </w:pPr>
    </w:p>
    <w:p w14:paraId="36C8F0D9" w14:textId="77777777" w:rsidR="00D1661E" w:rsidRDefault="00D1661E" w:rsidP="007D0DAD">
      <w:pPr>
        <w:rPr>
          <w:lang w:val="fr-FR"/>
        </w:rPr>
      </w:pPr>
    </w:p>
    <w:p w14:paraId="55CC94BD" w14:textId="77777777" w:rsidR="00D1661E" w:rsidRDefault="00D1661E" w:rsidP="007D0DAD">
      <w:pPr>
        <w:rPr>
          <w:lang w:val="fr-FR"/>
        </w:rPr>
      </w:pPr>
    </w:p>
    <w:p w14:paraId="247303AF" w14:textId="77777777" w:rsidR="00D1661E" w:rsidRDefault="00D1661E" w:rsidP="007D0DAD">
      <w:pPr>
        <w:rPr>
          <w:lang w:val="fr-FR"/>
        </w:rPr>
      </w:pPr>
    </w:p>
    <w:p w14:paraId="6B610F10" w14:textId="77777777" w:rsidR="007D0DAD" w:rsidRDefault="007D0DAD" w:rsidP="007D0DAD">
      <w:pPr>
        <w:rPr>
          <w:lang w:val="fr-FR"/>
        </w:rPr>
      </w:pPr>
    </w:p>
    <w:p w14:paraId="058BC563" w14:textId="77777777" w:rsidR="007D0DAD" w:rsidRDefault="007D0DAD" w:rsidP="007D0DAD">
      <w:pPr>
        <w:rPr>
          <w:lang w:val="fr-FR"/>
        </w:rPr>
      </w:pPr>
    </w:p>
    <w:p w14:paraId="5E202215" w14:textId="77777777" w:rsidR="007D0DAD" w:rsidRDefault="007D0DAD" w:rsidP="007D0DAD">
      <w:pPr>
        <w:rPr>
          <w:lang w:val="fr-FR"/>
        </w:rPr>
      </w:pPr>
    </w:p>
    <w:p w14:paraId="11C86589" w14:textId="77777777" w:rsidR="00D1661E" w:rsidRDefault="00D1661E" w:rsidP="007D0DAD">
      <w:pPr>
        <w:rPr>
          <w:lang w:val="en-US"/>
        </w:rPr>
        <w:sectPr w:rsidR="00D1661E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4FEBED72" w14:textId="77777777" w:rsidR="00D1661E" w:rsidRDefault="00D1661E" w:rsidP="007D0DAD">
      <w:pPr>
        <w:rPr>
          <w:lang w:val="en-US"/>
        </w:rPr>
      </w:pPr>
    </w:p>
    <w:sectPr w:rsidR="00D1661E" w:rsidSect="007D0DAD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575EE" w14:textId="77777777" w:rsidR="003312FF" w:rsidRDefault="003312FF">
      <w:r>
        <w:separator/>
      </w:r>
    </w:p>
  </w:endnote>
  <w:endnote w:type="continuationSeparator" w:id="0">
    <w:p w14:paraId="0DBE9E83" w14:textId="77777777" w:rsidR="003312FF" w:rsidRDefault="00331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478D2" w14:textId="77777777" w:rsidR="003312FF" w:rsidRDefault="003312FF">
      <w:r>
        <w:rPr>
          <w:b/>
        </w:rPr>
        <w:t>_______________</w:t>
      </w:r>
    </w:p>
  </w:footnote>
  <w:footnote w:type="continuationSeparator" w:id="0">
    <w:p w14:paraId="7E0D0AFA" w14:textId="77777777" w:rsidR="003312FF" w:rsidRDefault="00331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D1661E" w14:paraId="0D64ED28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448DC6" w14:textId="77777777" w:rsidR="00D1661E" w:rsidRPr="004E421B" w:rsidRDefault="00D1661E">
          <w:pPr>
            <w:pStyle w:val="HeaderRegProc"/>
            <w:rPr>
              <w:lang w:val="en-GB"/>
            </w:rPr>
          </w:pPr>
          <w:proofErr w:type="spellStart"/>
          <w:r w:rsidRPr="004E421B">
            <w:rPr>
              <w:lang w:val="en-GB"/>
            </w:rPr>
            <w:t>Partie</w:t>
          </w:r>
          <w:proofErr w:type="spellEnd"/>
          <w:r w:rsidRPr="004E421B">
            <w:rPr>
              <w:lang w:val="en-GB"/>
            </w:rPr>
            <w:t xml:space="preserve"> A</w:t>
          </w:r>
          <w:r>
            <w:fldChar w:fldCharType="begin"/>
          </w:r>
          <w:r w:rsidRPr="004E421B">
            <w:rPr>
              <w:lang w:val="en-GB"/>
            </w:rPr>
            <w:instrText>styleref href</w:instrText>
          </w:r>
          <w:r>
            <w:fldChar w:fldCharType="separate"/>
          </w:r>
          <w:r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FFCA87" w14:textId="77777777" w:rsidR="00D1661E" w:rsidRDefault="00D1661E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F09A8F0" w14:textId="77777777" w:rsidR="00D1661E" w:rsidRDefault="00D1661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0A2B775" w14:textId="77777777" w:rsidR="00D1661E" w:rsidRDefault="00D1661E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rév</w:t>
          </w:r>
          <w:proofErr w:type="gramEnd"/>
          <w:r>
            <w:rPr>
              <w:lang w:val="fr-CH"/>
            </w:rPr>
            <w:t>.</w:t>
          </w:r>
          <w:fldSimple w:instr=" DOCPROPERTY &quot;Header10&quot; \* MERGEFORMAT ">
            <w:r>
              <w:rPr>
                <w:lang w:val="fr-CH"/>
              </w:rPr>
              <w:t>-</w:t>
            </w:r>
          </w:fldSimple>
        </w:p>
      </w:tc>
    </w:tr>
  </w:tbl>
  <w:p w14:paraId="73EACF5A" w14:textId="77777777" w:rsidR="00D1661E" w:rsidRDefault="00D1661E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D1661E" w14:paraId="35700466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D80691B" w14:textId="77777777" w:rsidR="00D1661E" w:rsidRDefault="00D1661E">
          <w:pPr>
            <w:pStyle w:val="HeaderRegProc"/>
          </w:pPr>
          <w:proofErr w:type="spellStart"/>
          <w:r>
            <w:t>Partie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4CEE67" w14:textId="5A9B1C07" w:rsidR="00D1661E" w:rsidRDefault="00D1661E">
          <w:pPr>
            <w:pStyle w:val="HeaderRegProc"/>
            <w:rPr>
              <w:lang w:val="fr-FR"/>
            </w:rPr>
          </w:pPr>
          <w:r>
            <w:t>B</w:t>
          </w:r>
          <w:r w:rsidR="00866CC5">
            <w:fldChar w:fldCharType="begin"/>
          </w:r>
          <w:r w:rsidR="00866CC5">
            <w:instrText>styleref href2</w:instrText>
          </w:r>
          <w:r w:rsidR="00866CC5">
            <w:fldChar w:fldCharType="separate"/>
          </w:r>
          <w:r w:rsidR="004E421B">
            <w:rPr>
              <w:noProof/>
            </w:rPr>
            <w:t>2</w:t>
          </w:r>
          <w:r w:rsidR="00866CC5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C62A4BB" w14:textId="77777777" w:rsidR="00D1661E" w:rsidRDefault="00D1661E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66CC5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56866D" w14:textId="77777777" w:rsidR="00D1661E" w:rsidRDefault="00D1661E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rév</w:t>
          </w:r>
          <w:proofErr w:type="gramEnd"/>
          <w:r>
            <w:rPr>
              <w:lang w:val="fr-CH"/>
            </w:rPr>
            <w:t>.</w:t>
          </w:r>
          <w:fldSimple w:instr=" DOCPROPERTY &quot;Header10&quot; \* MERGEFORMAT ">
            <w:r>
              <w:rPr>
                <w:lang w:val="fr-CH"/>
              </w:rPr>
              <w:t>-</w:t>
            </w:r>
          </w:fldSimple>
        </w:p>
      </w:tc>
    </w:tr>
  </w:tbl>
  <w:p w14:paraId="2565A030" w14:textId="77777777" w:rsidR="00D1661E" w:rsidRDefault="00D166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5621E" w14:textId="77777777" w:rsidR="00D1661E" w:rsidRDefault="00D166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30DE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734BC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9E4A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04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EC9C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2645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BA96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7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9C5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1A65EE5"/>
    <w:multiLevelType w:val="hybridMultilevel"/>
    <w:tmpl w:val="8D0EB3D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02315390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6CA1AA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0375325"/>
    <w:multiLevelType w:val="hybridMultilevel"/>
    <w:tmpl w:val="8ED4EF22"/>
    <w:lvl w:ilvl="0" w:tplc="58948D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1B585A"/>
    <w:multiLevelType w:val="hybridMultilevel"/>
    <w:tmpl w:val="698CA5C2"/>
    <w:lvl w:ilvl="0" w:tplc="8E1C596E">
      <w:start w:val="1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41646BF"/>
    <w:multiLevelType w:val="singleLevel"/>
    <w:tmpl w:val="0C090019"/>
    <w:lvl w:ilvl="0">
      <w:start w:val="5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14EA125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189D77DD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2792E63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268F05A4"/>
    <w:multiLevelType w:val="singleLevel"/>
    <w:tmpl w:val="3094168E"/>
    <w:lvl w:ilvl="0">
      <w:start w:val="6"/>
      <w:numFmt w:val="lowerLetter"/>
      <w:lvlText w:val="(%1)"/>
      <w:lvlJc w:val="left"/>
      <w:pPr>
        <w:tabs>
          <w:tab w:val="num" w:pos="357"/>
        </w:tabs>
        <w:ind w:left="357" w:hanging="360"/>
      </w:pPr>
      <w:rPr>
        <w:rFonts w:hint="default"/>
      </w:rPr>
    </w:lvl>
  </w:abstractNum>
  <w:abstractNum w:abstractNumId="21" w15:restartNumberingAfterBreak="0">
    <w:nsid w:val="40053BE9"/>
    <w:multiLevelType w:val="hybridMultilevel"/>
    <w:tmpl w:val="35A8DA0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453A15D5"/>
    <w:multiLevelType w:val="singleLevel"/>
    <w:tmpl w:val="828C971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488D1F27"/>
    <w:multiLevelType w:val="singleLevel"/>
    <w:tmpl w:val="C38E9F88"/>
    <w:lvl w:ilvl="0">
      <w:start w:val="6"/>
      <w:numFmt w:val="lowerLetter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 w15:restartNumberingAfterBreak="0">
    <w:nsid w:val="51B4287E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53C14C17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50E322A"/>
    <w:multiLevelType w:val="multilevel"/>
    <w:tmpl w:val="4D44A1F2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C725441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9621BB"/>
    <w:multiLevelType w:val="hybridMultilevel"/>
    <w:tmpl w:val="50F40EE8"/>
    <w:lvl w:ilvl="0" w:tplc="504871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69A23C38"/>
    <w:multiLevelType w:val="hybridMultilevel"/>
    <w:tmpl w:val="E780BDD8"/>
    <w:lvl w:ilvl="0" w:tplc="76E25B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A61D84"/>
    <w:multiLevelType w:val="hybridMultilevel"/>
    <w:tmpl w:val="1E22844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AB12259"/>
    <w:multiLevelType w:val="hybridMultilevel"/>
    <w:tmpl w:val="AE48B51E"/>
    <w:lvl w:ilvl="0" w:tplc="71460F3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1F1769"/>
    <w:multiLevelType w:val="hybridMultilevel"/>
    <w:tmpl w:val="8C7E49B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 w15:restartNumberingAfterBreak="0">
    <w:nsid w:val="7B8D1963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2074884907">
    <w:abstractNumId w:val="15"/>
  </w:num>
  <w:num w:numId="2" w16cid:durableId="2137332313">
    <w:abstractNumId w:val="31"/>
  </w:num>
  <w:num w:numId="3" w16cid:durableId="1046872729">
    <w:abstractNumId w:val="32"/>
  </w:num>
  <w:num w:numId="4" w16cid:durableId="1033923680">
    <w:abstractNumId w:val="28"/>
  </w:num>
  <w:num w:numId="5" w16cid:durableId="1093160934">
    <w:abstractNumId w:val="30"/>
  </w:num>
  <w:num w:numId="6" w16cid:durableId="704327832">
    <w:abstractNumId w:val="11"/>
  </w:num>
  <w:num w:numId="7" w16cid:durableId="296103623">
    <w:abstractNumId w:val="22"/>
  </w:num>
  <w:num w:numId="8" w16cid:durableId="2100906296">
    <w:abstractNumId w:val="19"/>
  </w:num>
  <w:num w:numId="9" w16cid:durableId="676159291">
    <w:abstractNumId w:val="13"/>
  </w:num>
  <w:num w:numId="10" w16cid:durableId="1029645640">
    <w:abstractNumId w:val="24"/>
  </w:num>
  <w:num w:numId="11" w16cid:durableId="1100876572">
    <w:abstractNumId w:val="21"/>
  </w:num>
  <w:num w:numId="12" w16cid:durableId="1723366007">
    <w:abstractNumId w:val="29"/>
  </w:num>
  <w:num w:numId="13" w16cid:durableId="1884904946">
    <w:abstractNumId w:val="8"/>
  </w:num>
  <w:num w:numId="14" w16cid:durableId="19519382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492722825">
    <w:abstractNumId w:val="14"/>
  </w:num>
  <w:num w:numId="16" w16cid:durableId="531304253">
    <w:abstractNumId w:val="9"/>
  </w:num>
  <w:num w:numId="17" w16cid:durableId="2042897980">
    <w:abstractNumId w:val="7"/>
  </w:num>
  <w:num w:numId="18" w16cid:durableId="859315755">
    <w:abstractNumId w:val="6"/>
  </w:num>
  <w:num w:numId="19" w16cid:durableId="734742859">
    <w:abstractNumId w:val="5"/>
  </w:num>
  <w:num w:numId="20" w16cid:durableId="1955818320">
    <w:abstractNumId w:val="4"/>
  </w:num>
  <w:num w:numId="21" w16cid:durableId="64768615">
    <w:abstractNumId w:val="3"/>
  </w:num>
  <w:num w:numId="22" w16cid:durableId="43067980">
    <w:abstractNumId w:val="2"/>
  </w:num>
  <w:num w:numId="23" w16cid:durableId="1958633692">
    <w:abstractNumId w:val="1"/>
  </w:num>
  <w:num w:numId="24" w16cid:durableId="2111008211">
    <w:abstractNumId w:val="0"/>
  </w:num>
  <w:num w:numId="25" w16cid:durableId="3004306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6" w16cid:durableId="1540509224">
    <w:abstractNumId w:val="17"/>
  </w:num>
  <w:num w:numId="27" w16cid:durableId="784735981">
    <w:abstractNumId w:val="33"/>
  </w:num>
  <w:num w:numId="28" w16cid:durableId="51120814">
    <w:abstractNumId w:val="18"/>
  </w:num>
  <w:num w:numId="29" w16cid:durableId="956831749">
    <w:abstractNumId w:val="20"/>
  </w:num>
  <w:num w:numId="30" w16cid:durableId="1250582799">
    <w:abstractNumId w:val="23"/>
  </w:num>
  <w:num w:numId="31" w16cid:durableId="935214923">
    <w:abstractNumId w:val="27"/>
  </w:num>
  <w:num w:numId="32" w16cid:durableId="1009602952">
    <w:abstractNumId w:val="12"/>
  </w:num>
  <w:num w:numId="33" w16cid:durableId="759915720">
    <w:abstractNumId w:val="16"/>
  </w:num>
  <w:num w:numId="34" w16cid:durableId="1757283517">
    <w:abstractNumId w:val="25"/>
  </w:num>
  <w:num w:numId="35" w16cid:durableId="3385850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661E"/>
    <w:rsid w:val="001B0944"/>
    <w:rsid w:val="003312FF"/>
    <w:rsid w:val="00342A73"/>
    <w:rsid w:val="004E421B"/>
    <w:rsid w:val="007D0DAD"/>
    <w:rsid w:val="00866CC5"/>
    <w:rsid w:val="00D1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C5EE7C3"/>
  <w15:docId w15:val="{0A670DC6-2285-4D77-8DC1-5DA09318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b1">
    <w:name w:val="heading_b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lang w:val="fr-FR"/>
    </w:rPr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b w:val="0"/>
      <w:i/>
      <w:lang w:val="fr-FR"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28"/>
      <w:lang w:val="fr-FR"/>
    </w:rPr>
  </w:style>
  <w:style w:type="paragraph" w:customStyle="1" w:styleId="Annextitle0">
    <w:name w:val="Annex_title"/>
    <w:basedOn w:val="Normal"/>
    <w:next w:val="Normalaftertitl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fr-FR"/>
    </w:rPr>
  </w:style>
  <w:style w:type="paragraph" w:customStyle="1" w:styleId="RecNo">
    <w:name w:val="Rec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</TotalTime>
  <Pages>2</Pages>
  <Words>13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 / DD</Manager>
  <Company>ITU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2025</dc:title>
  <dc:subject>Partie B / SECB2  du RR</dc:subject>
  <dc:creator/>
  <cp:keywords/>
  <dc:description/>
  <cp:lastModifiedBy>Gachet, Christelle</cp:lastModifiedBy>
  <cp:revision>3</cp:revision>
  <cp:lastPrinted>2005-05-11T16:41:00Z</cp:lastPrinted>
  <dcterms:created xsi:type="dcterms:W3CDTF">2012-08-08T16:04:00Z</dcterms:created>
  <dcterms:modified xsi:type="dcterms:W3CDTF">2025-11-21T08:29:00Z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