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D7857" w14:textId="77777777" w:rsidR="00354502" w:rsidRPr="00575AAD" w:rsidRDefault="00354502" w:rsidP="00495E7C">
      <w:pPr>
        <w:pStyle w:val="Heading1"/>
        <w:spacing w:before="300"/>
        <w:jc w:val="center"/>
        <w:rPr>
          <w:lang w:val="fr-FR"/>
        </w:rPr>
      </w:pPr>
      <w:r w:rsidRPr="00575AAD">
        <w:rPr>
          <w:lang w:val="fr-FR"/>
        </w:rPr>
        <w:t xml:space="preserve">PARTIE  </w:t>
      </w:r>
      <w:r w:rsidRPr="00575AAD">
        <w:rPr>
          <w:rStyle w:val="href"/>
          <w:lang w:val="fr-FR"/>
        </w:rPr>
        <w:t>A6</w:t>
      </w:r>
    </w:p>
    <w:p w14:paraId="11DE8843" w14:textId="77777777" w:rsidR="00354502" w:rsidRPr="00575AAD" w:rsidRDefault="00354502" w:rsidP="00495E7C">
      <w:pPr>
        <w:pStyle w:val="Heading1"/>
        <w:ind w:left="0" w:firstLine="0"/>
        <w:jc w:val="center"/>
        <w:rPr>
          <w:lang w:val="fr-FR"/>
        </w:rPr>
      </w:pPr>
      <w:r w:rsidRPr="00575AAD">
        <w:rPr>
          <w:lang w:val="fr-FR"/>
        </w:rPr>
        <w:t>Règles relatives à l'Accord régional relatif à la planification de la</w:t>
      </w:r>
      <w:r w:rsidRPr="00575AAD">
        <w:rPr>
          <w:lang w:val="fr-FR"/>
        </w:rPr>
        <w:br/>
        <w:t>radiodiffusion télévisuelle en ondes métriques/décimétriques</w:t>
      </w:r>
      <w:r w:rsidR="00495E7C" w:rsidRPr="00575AAD">
        <w:rPr>
          <w:lang w:val="fr-FR"/>
        </w:rPr>
        <w:br/>
      </w:r>
      <w:r w:rsidRPr="00575AAD">
        <w:rPr>
          <w:lang w:val="fr-FR"/>
        </w:rPr>
        <w:t>dans</w:t>
      </w:r>
      <w:r w:rsidR="00495E7C" w:rsidRPr="00575AAD">
        <w:rPr>
          <w:lang w:val="fr-FR"/>
        </w:rPr>
        <w:t xml:space="preserve"> </w:t>
      </w:r>
      <w:r w:rsidRPr="00575AAD">
        <w:rPr>
          <w:lang w:val="fr-FR"/>
        </w:rPr>
        <w:t>la</w:t>
      </w:r>
      <w:r w:rsidR="00495E7C" w:rsidRPr="00575AAD">
        <w:rPr>
          <w:lang w:val="fr-FR"/>
        </w:rPr>
        <w:t xml:space="preserve"> </w:t>
      </w:r>
      <w:r w:rsidRPr="00575AAD">
        <w:rPr>
          <w:lang w:val="fr-FR"/>
        </w:rPr>
        <w:t>Zone africaine de radiodiffusion et les pays voisins</w:t>
      </w:r>
      <w:r w:rsidRPr="00575AAD">
        <w:rPr>
          <w:lang w:val="fr-FR"/>
        </w:rPr>
        <w:br/>
        <w:t>(Genève, 1989) (</w:t>
      </w:r>
      <w:r w:rsidRPr="00575AAD">
        <w:rPr>
          <w:rStyle w:val="href2"/>
          <w:lang w:val="fr-FR"/>
        </w:rPr>
        <w:t>GE89</w:t>
      </w:r>
      <w:r w:rsidRPr="00575AAD">
        <w:rPr>
          <w:lang w:val="fr-FR"/>
        </w:rPr>
        <w:t>)</w:t>
      </w:r>
    </w:p>
    <w:p w14:paraId="211E2020" w14:textId="77777777" w:rsidR="00277D4D" w:rsidRPr="00575AAD" w:rsidRDefault="00277D4D" w:rsidP="00495E7C">
      <w:pPr>
        <w:pStyle w:val="Heading1"/>
        <w:rPr>
          <w:lang w:val="fr-FR"/>
        </w:rPr>
      </w:pPr>
      <w:r w:rsidRPr="00575AAD">
        <w:rPr>
          <w:lang w:val="fr-FR"/>
        </w:rPr>
        <w:t>1</w:t>
      </w:r>
      <w:r w:rsidRPr="00575AAD">
        <w:rPr>
          <w:lang w:val="fr-FR"/>
        </w:rPr>
        <w:tab/>
        <w:t xml:space="preserve">Domaine de compétence </w:t>
      </w:r>
      <w:r w:rsidR="008C756F" w:rsidRPr="00575AAD">
        <w:rPr>
          <w:lang w:val="fr-FR"/>
        </w:rPr>
        <w:t>de l'Accord</w:t>
      </w:r>
    </w:p>
    <w:p w14:paraId="1BC31E6E" w14:textId="77777777" w:rsidR="00277D4D" w:rsidRPr="00575AAD" w:rsidRDefault="00277D4D" w:rsidP="00495E7C">
      <w:pPr>
        <w:rPr>
          <w:lang w:val="fr-FR"/>
        </w:rPr>
      </w:pPr>
      <w:r w:rsidRPr="00575AAD">
        <w:rPr>
          <w:lang w:val="fr-FR"/>
        </w:rPr>
        <w:t>1.1</w:t>
      </w:r>
      <w:r w:rsidRPr="00575AAD">
        <w:rPr>
          <w:lang w:val="fr-FR"/>
        </w:rPr>
        <w:tab/>
        <w:t>Compte tenu de la révision de l'Accord GE89, effectuée en 2006 par la CRR</w:t>
      </w:r>
      <w:r w:rsidR="008C756F" w:rsidRPr="00575AAD">
        <w:rPr>
          <w:lang w:val="fr-FR"/>
        </w:rPr>
        <w:noBreakHyphen/>
      </w:r>
      <w:r w:rsidRPr="00575AAD">
        <w:rPr>
          <w:lang w:val="fr-FR"/>
        </w:rPr>
        <w:t>06</w:t>
      </w:r>
      <w:r w:rsidR="008C756F" w:rsidRPr="00575AAD">
        <w:rPr>
          <w:lang w:val="fr-FR"/>
        </w:rPr>
        <w:noBreakHyphen/>
      </w:r>
      <w:r w:rsidRPr="00575AAD">
        <w:rPr>
          <w:lang w:val="fr-FR"/>
        </w:rPr>
        <w:t>Rév.GE89, et conformément au Tableau d'attribution des bandes de fréquences figurant dans l'Article</w:t>
      </w:r>
      <w:r w:rsidR="00495E7C" w:rsidRPr="00575AAD">
        <w:rPr>
          <w:lang w:val="fr-FR"/>
        </w:rPr>
        <w:t xml:space="preserve"> </w:t>
      </w:r>
      <w:r w:rsidRPr="00575AAD">
        <w:rPr>
          <w:rStyle w:val="Artref"/>
          <w:b/>
          <w:color w:val="auto"/>
          <w:lang w:val="fr-FR"/>
        </w:rPr>
        <w:t>5</w:t>
      </w:r>
      <w:r w:rsidRPr="00575AAD">
        <w:rPr>
          <w:lang w:val="fr-FR"/>
        </w:rPr>
        <w:t xml:space="preserve"> du RR (Edition de 2004), l'Accord GE89 régit, à compter du 17 juin 2006, l'utilisation de la bande de fréquences 47-68</w:t>
      </w:r>
      <w:r w:rsidR="00495E7C" w:rsidRPr="00575AAD">
        <w:rPr>
          <w:lang w:val="fr-FR"/>
        </w:rPr>
        <w:t xml:space="preserve"> </w:t>
      </w:r>
      <w:r w:rsidRPr="00575AAD">
        <w:rPr>
          <w:lang w:val="fr-FR"/>
        </w:rPr>
        <w:t>MHz par le service de radio</w:t>
      </w:r>
      <w:r w:rsidR="00495E7C" w:rsidRPr="00575AAD">
        <w:rPr>
          <w:lang w:val="fr-FR"/>
        </w:rPr>
        <w:softHyphen/>
      </w:r>
      <w:r w:rsidRPr="00575AAD">
        <w:rPr>
          <w:lang w:val="fr-FR"/>
        </w:rPr>
        <w:t xml:space="preserve">diffusion télévisuelle et par d'autres services de Terre primaires ayant des attributions dans cette bande (voir aussi le § 4 ci-après), dans la Zone de planification dudit Accord (c'est-à-dire la Zone africaine de radiodiffusion, telle qu'elle est définie aux numéros </w:t>
      </w:r>
      <w:r w:rsidRPr="00575AAD">
        <w:rPr>
          <w:b/>
          <w:lang w:val="fr-FR"/>
        </w:rPr>
        <w:t>5.10</w:t>
      </w:r>
      <w:r w:rsidRPr="00575AAD">
        <w:rPr>
          <w:lang w:val="fr-FR"/>
        </w:rPr>
        <w:t xml:space="preserve"> à </w:t>
      </w:r>
      <w:r w:rsidRPr="00575AAD">
        <w:rPr>
          <w:b/>
          <w:lang w:val="fr-FR"/>
        </w:rPr>
        <w:t>5.13</w:t>
      </w:r>
      <w:r w:rsidRPr="00575AAD">
        <w:rPr>
          <w:lang w:val="fr-FR"/>
        </w:rPr>
        <w:t xml:space="preserve"> du RR (Edition de 2004) et les pays voisins suivants: Arabie saoudite, Bahreïn, Emirats arabes unis, Iran (République islamique d'), Iraq, Koweït, Oman, Qatar, Yémen (y compris les parties du Yémen situées en dehors de la Zone africaine de radiodiffusion)).</w:t>
      </w:r>
    </w:p>
    <w:p w14:paraId="27731B48" w14:textId="77777777" w:rsidR="00277D4D" w:rsidRPr="00575AAD" w:rsidRDefault="00277D4D" w:rsidP="00495E7C">
      <w:pPr>
        <w:rPr>
          <w:lang w:val="fr-FR"/>
        </w:rPr>
      </w:pPr>
      <w:r w:rsidRPr="00575AAD">
        <w:rPr>
          <w:lang w:val="fr-FR"/>
        </w:rPr>
        <w:t>1.2</w:t>
      </w:r>
      <w:r w:rsidRPr="00575AAD">
        <w:rPr>
          <w:lang w:val="fr-FR"/>
        </w:rPr>
        <w:tab/>
        <w:t xml:space="preserve">Le Plan annexé à l'Accord GE89 contient aussi les assignations de fréquence aux stations de radiodiffusion télévisuelle, dans les bandes 230-238 MHz et 246-254 MHz, des Etats Membres énumérés dans le numéro </w:t>
      </w:r>
      <w:r w:rsidRPr="00575AAD">
        <w:rPr>
          <w:rStyle w:val="Artref"/>
          <w:b/>
          <w:color w:val="auto"/>
          <w:lang w:val="fr-FR"/>
        </w:rPr>
        <w:t>5.252</w:t>
      </w:r>
      <w:r w:rsidRPr="00575AAD">
        <w:rPr>
          <w:lang w:val="fr-FR"/>
        </w:rPr>
        <w:t xml:space="preserve"> du RR, pour lesquelles la procédure visée au numéro</w:t>
      </w:r>
      <w:r w:rsidR="00495E7C" w:rsidRPr="00575AAD">
        <w:rPr>
          <w:lang w:val="fr-FR"/>
        </w:rPr>
        <w:t> </w:t>
      </w:r>
      <w:r w:rsidRPr="00575AAD">
        <w:rPr>
          <w:rStyle w:val="Artref"/>
          <w:b/>
          <w:color w:val="auto"/>
          <w:lang w:val="fr-FR"/>
        </w:rPr>
        <w:t>9.21</w:t>
      </w:r>
      <w:r w:rsidRPr="00575AAD">
        <w:rPr>
          <w:lang w:val="fr-FR"/>
        </w:rPr>
        <w:t xml:space="preserve"> du RR a été menée à bien.</w:t>
      </w:r>
    </w:p>
    <w:p w14:paraId="05EA7147" w14:textId="77777777" w:rsidR="00354502" w:rsidRPr="00575AAD" w:rsidRDefault="00277D4D" w:rsidP="00495E7C">
      <w:pPr>
        <w:pStyle w:val="Heading1"/>
        <w:spacing w:before="560"/>
        <w:rPr>
          <w:lang w:val="fr-FR"/>
        </w:rPr>
      </w:pPr>
      <w:r w:rsidRPr="00575AAD">
        <w:rPr>
          <w:lang w:val="fr-FR"/>
        </w:rPr>
        <w:t>2</w:t>
      </w:r>
      <w:r w:rsidR="00354502" w:rsidRPr="00575AAD">
        <w:rPr>
          <w:lang w:val="fr-FR"/>
        </w:rPr>
        <w:tab/>
        <w:t>Recevabilité des fiches de notification</w:t>
      </w:r>
    </w:p>
    <w:p w14:paraId="0E085549" w14:textId="77777777" w:rsidR="00354502" w:rsidRPr="00575AAD" w:rsidRDefault="00354502" w:rsidP="00495E7C">
      <w:pPr>
        <w:rPr>
          <w:lang w:val="fr-FR"/>
        </w:rPr>
      </w:pPr>
      <w:r w:rsidRPr="00575AAD">
        <w:rPr>
          <w:lang w:val="fr-FR"/>
        </w:rPr>
        <w:t>Pour l’application de l'Accord régional relatif à la planification de la radiodiffusion télé</w:t>
      </w:r>
      <w:r w:rsidRPr="00575AAD">
        <w:rPr>
          <w:lang w:val="fr-FR"/>
        </w:rPr>
        <w:softHyphen/>
        <w:t>visuelle en ondes métriques/décimétriques dans la Zone africaine de radiodiffusion et les pays voisins (Genève, 1989), le Bureau appliquera les procédures contenues dans les Articles</w:t>
      </w:r>
      <w:r w:rsidR="00495E7C" w:rsidRPr="00575AAD">
        <w:rPr>
          <w:lang w:val="fr-FR"/>
        </w:rPr>
        <w:t> </w:t>
      </w:r>
      <w:r w:rsidRPr="00575AAD">
        <w:rPr>
          <w:lang w:val="fr-FR"/>
        </w:rPr>
        <w:t>4 et</w:t>
      </w:r>
      <w:r w:rsidR="00495E7C" w:rsidRPr="00575AAD">
        <w:rPr>
          <w:lang w:val="fr-FR"/>
        </w:rPr>
        <w:t> </w:t>
      </w:r>
      <w:r w:rsidRPr="00575AAD">
        <w:rPr>
          <w:lang w:val="fr-FR"/>
        </w:rPr>
        <w:t xml:space="preserve">5 de l'Accord et les critères techniques associés aux fiches de notification soumises par toutes les administrations dont le territoire est situé dans la zone de planification (c'est-à-dire toutes les administrations dont le territoire est situé dans la Zone africaine de radiodiffusion, telle qu'elle est définie aux numéros </w:t>
      </w:r>
      <w:r w:rsidRPr="00575AAD">
        <w:rPr>
          <w:rStyle w:val="Artref"/>
          <w:b/>
          <w:color w:val="000000"/>
          <w:lang w:val="fr-FR"/>
        </w:rPr>
        <w:t>5.10</w:t>
      </w:r>
      <w:r w:rsidRPr="00575AAD">
        <w:rPr>
          <w:lang w:val="fr-FR"/>
        </w:rPr>
        <w:t xml:space="preserve"> à </w:t>
      </w:r>
      <w:r w:rsidRPr="00575AAD">
        <w:rPr>
          <w:rStyle w:val="Artref"/>
          <w:b/>
          <w:color w:val="000000"/>
          <w:lang w:val="fr-FR"/>
        </w:rPr>
        <w:t>5.13</w:t>
      </w:r>
      <w:r w:rsidRPr="00575AAD">
        <w:rPr>
          <w:rStyle w:val="Artref0"/>
          <w:b/>
          <w:bCs/>
          <w:lang w:val="fr-FR"/>
        </w:rPr>
        <w:t xml:space="preserve"> </w:t>
      </w:r>
      <w:r w:rsidRPr="00575AAD">
        <w:rPr>
          <w:rStyle w:val="Artref0"/>
          <w:lang w:val="fr-FR"/>
        </w:rPr>
        <w:t xml:space="preserve">du </w:t>
      </w:r>
      <w:r w:rsidR="008C756F" w:rsidRPr="00575AAD">
        <w:rPr>
          <w:rStyle w:val="Artref0"/>
          <w:lang w:val="fr-FR"/>
        </w:rPr>
        <w:t>RR</w:t>
      </w:r>
      <w:r w:rsidRPr="00575AAD">
        <w:rPr>
          <w:lang w:val="fr-FR"/>
        </w:rPr>
        <w:t>, et les administrations des pays voisins de la Zone africaine de radiodiffusion, énumérés au §</w:t>
      </w:r>
      <w:r w:rsidR="00495E7C" w:rsidRPr="00575AAD">
        <w:rPr>
          <w:lang w:val="fr-FR"/>
        </w:rPr>
        <w:t> </w:t>
      </w:r>
      <w:r w:rsidRPr="00575AAD">
        <w:rPr>
          <w:lang w:val="fr-FR"/>
        </w:rPr>
        <w:t>1.8 de l'Article 1 de l'Accord GE89), à condition que la station concernée soit située à l'intérieur de la zone de planification.</w:t>
      </w:r>
    </w:p>
    <w:p w14:paraId="70BC969A" w14:textId="77777777" w:rsidR="00354502" w:rsidRPr="00575AAD" w:rsidRDefault="00277D4D" w:rsidP="00495E7C">
      <w:pPr>
        <w:pStyle w:val="Heading1"/>
        <w:spacing w:before="560"/>
        <w:rPr>
          <w:lang w:val="fr-FR"/>
        </w:rPr>
      </w:pPr>
      <w:r w:rsidRPr="00575AAD">
        <w:rPr>
          <w:lang w:val="fr-FR"/>
        </w:rPr>
        <w:t>3</w:t>
      </w:r>
      <w:r w:rsidR="00354502" w:rsidRPr="00575AAD">
        <w:rPr>
          <w:lang w:val="fr-FR"/>
        </w:rPr>
        <w:tab/>
        <w:t>Exécution de l'Accord</w:t>
      </w:r>
    </w:p>
    <w:p w14:paraId="0DEA7DEC" w14:textId="77777777" w:rsidR="00354502" w:rsidRPr="00575AAD" w:rsidRDefault="00354502" w:rsidP="00495E7C">
      <w:pPr>
        <w:rPr>
          <w:lang w:val="fr-FR"/>
        </w:rPr>
      </w:pPr>
      <w:r w:rsidRPr="00575AAD">
        <w:rPr>
          <w:lang w:val="fr-FR"/>
        </w:rPr>
        <w:t>Lorsqu'une fiche de notification est reçue, pour modification au titre de l'Article 4 de l'Accord, les distances de coordination pertinentes doivent s'appliquer aussi bien aux systèmes analogiques qu'aux systèmes numériques. Il convient d'utiliser un symbole approprié pour identifier la norme de télévision. Les calculs requis en application des §</w:t>
      </w:r>
      <w:r w:rsidR="00495E7C" w:rsidRPr="00575AAD">
        <w:rPr>
          <w:lang w:val="fr-FR"/>
        </w:rPr>
        <w:t> </w:t>
      </w:r>
      <w:r w:rsidRPr="00575AAD">
        <w:rPr>
          <w:lang w:val="fr-FR"/>
        </w:rPr>
        <w:t xml:space="preserve">4.3.8 et 4.3.13 de l'Accord doivent être effectués, si possible, sur la base de la Recommandation </w:t>
      </w:r>
      <w:r w:rsidR="008C756F" w:rsidRPr="00575AAD">
        <w:rPr>
          <w:lang w:val="fr-FR"/>
        </w:rPr>
        <w:t>UIT</w:t>
      </w:r>
      <w:r w:rsidR="00495E7C" w:rsidRPr="00575AAD">
        <w:rPr>
          <w:lang w:val="fr-FR"/>
        </w:rPr>
        <w:noBreakHyphen/>
      </w:r>
      <w:r w:rsidR="008C756F" w:rsidRPr="00575AAD">
        <w:rPr>
          <w:lang w:val="fr-FR"/>
        </w:rPr>
        <w:t xml:space="preserve">R </w:t>
      </w:r>
      <w:r w:rsidRPr="00575AAD">
        <w:rPr>
          <w:lang w:val="fr-FR"/>
        </w:rPr>
        <w:t>la plus récente.</w:t>
      </w:r>
    </w:p>
    <w:p w14:paraId="77ED7077" w14:textId="77777777" w:rsidR="00354502" w:rsidRPr="00575AAD" w:rsidRDefault="00277D4D" w:rsidP="00062F78">
      <w:pPr>
        <w:pStyle w:val="Heading1"/>
        <w:spacing w:before="0"/>
        <w:rPr>
          <w:lang w:val="fr-FR"/>
        </w:rPr>
      </w:pPr>
      <w:r w:rsidRPr="00575AAD">
        <w:rPr>
          <w:lang w:val="fr-FR"/>
        </w:rPr>
        <w:lastRenderedPageBreak/>
        <w:t>4</w:t>
      </w:r>
      <w:r w:rsidR="00354502" w:rsidRPr="00575AAD">
        <w:rPr>
          <w:lang w:val="fr-FR"/>
        </w:rPr>
        <w:tab/>
        <w:t>Examen des fiches de notification relatives aux services non planifiés dans les bandes de fréquences régies par l'Accord</w:t>
      </w:r>
      <w:r w:rsidRPr="00575AAD">
        <w:rPr>
          <w:lang w:val="fr-FR"/>
        </w:rPr>
        <w:t> </w:t>
      </w:r>
      <w:r w:rsidR="00354502" w:rsidRPr="00575AAD">
        <w:rPr>
          <w:lang w:val="fr-FR"/>
        </w:rPr>
        <w:t>GE89</w:t>
      </w:r>
    </w:p>
    <w:p w14:paraId="6B008C19" w14:textId="77777777" w:rsidR="00354502" w:rsidRPr="00575AAD" w:rsidRDefault="00277D4D" w:rsidP="00495E7C">
      <w:pPr>
        <w:rPr>
          <w:lang w:val="fr-FR"/>
        </w:rPr>
      </w:pPr>
      <w:r w:rsidRPr="00575AAD">
        <w:rPr>
          <w:lang w:val="fr-FR"/>
        </w:rPr>
        <w:t>4</w:t>
      </w:r>
      <w:r w:rsidR="00354502" w:rsidRPr="00575AAD">
        <w:rPr>
          <w:lang w:val="fr-FR"/>
        </w:rPr>
        <w:t>.1</w:t>
      </w:r>
      <w:r w:rsidR="00354502" w:rsidRPr="00575AAD">
        <w:rPr>
          <w:lang w:val="fr-FR"/>
        </w:rPr>
        <w:tab/>
        <w:t>Le §</w:t>
      </w:r>
      <w:r w:rsidR="00495E7C" w:rsidRPr="00575AAD">
        <w:rPr>
          <w:lang w:val="fr-FR"/>
        </w:rPr>
        <w:t> </w:t>
      </w:r>
      <w:r w:rsidR="00354502" w:rsidRPr="00575AAD">
        <w:rPr>
          <w:lang w:val="fr-FR"/>
        </w:rPr>
        <w:t>5.2 de l'Article 5 de l'Accord GE89 spécifie la procédure à utiliser pour l'examen des fiches de notification relatives aux services primaires non planifiés dans les bandes de fréquences régies par l'Accord. Le Tableau ci-dessous récapitule les bandes de fréquences et les services en cause.</w:t>
      </w:r>
    </w:p>
    <w:p w14:paraId="0F0B997D" w14:textId="77777777" w:rsidR="00354502" w:rsidRDefault="00354502" w:rsidP="00FC0A11">
      <w:pPr>
        <w:pStyle w:val="Table"/>
        <w:spacing w:before="240"/>
        <w:rPr>
          <w:lang w:val="fr-FR"/>
        </w:rPr>
      </w:pPr>
      <w:r w:rsidRPr="00575AAD">
        <w:rPr>
          <w:lang w:val="fr-FR"/>
        </w:rPr>
        <w:t>TABLEAU</w:t>
      </w:r>
      <w:r w:rsidR="00AB417E">
        <w:rPr>
          <w:lang w:val="fr-FR"/>
        </w:rPr>
        <w:t> </w:t>
      </w:r>
    </w:p>
    <w:tbl>
      <w:tblPr>
        <w:tblW w:w="9126" w:type="dxa"/>
        <w:tblLayout w:type="fixed"/>
        <w:tblCellMar>
          <w:left w:w="0" w:type="dxa"/>
          <w:right w:w="0" w:type="dxa"/>
        </w:tblCellMar>
        <w:tblLook w:val="0000" w:firstRow="0" w:lastRow="0" w:firstColumn="0" w:lastColumn="0" w:noHBand="0" w:noVBand="0"/>
      </w:tblPr>
      <w:tblGrid>
        <w:gridCol w:w="1021"/>
        <w:gridCol w:w="2195"/>
        <w:gridCol w:w="4104"/>
        <w:gridCol w:w="1073"/>
        <w:gridCol w:w="733"/>
      </w:tblGrid>
      <w:tr w:rsidR="006F1D50" w:rsidRPr="003D2C83" w14:paraId="22CCE534" w14:textId="77777777" w:rsidTr="006F1D50">
        <w:trPr>
          <w:cantSplit/>
        </w:trPr>
        <w:tc>
          <w:tcPr>
            <w:tcW w:w="1021" w:type="dxa"/>
            <w:tcBorders>
              <w:top w:val="single" w:sz="6" w:space="0" w:color="auto"/>
              <w:left w:val="single" w:sz="6" w:space="0" w:color="auto"/>
              <w:right w:val="single" w:sz="6" w:space="0" w:color="auto"/>
            </w:tcBorders>
            <w:vAlign w:val="center"/>
          </w:tcPr>
          <w:p w14:paraId="4B0C145F" w14:textId="77777777" w:rsidR="006F1D50" w:rsidRPr="00575AAD" w:rsidRDefault="006F1D50" w:rsidP="006F1D50">
            <w:pPr>
              <w:pStyle w:val="TableHead"/>
              <w:framePr w:hSpace="180" w:wrap="around" w:vAnchor="text" w:hAnchor="text" w:y="1"/>
              <w:spacing w:before="160" w:after="160"/>
              <w:rPr>
                <w:lang w:val="fr-FR"/>
              </w:rPr>
            </w:pPr>
            <w:r w:rsidRPr="00575AAD">
              <w:rPr>
                <w:lang w:val="fr-FR"/>
              </w:rPr>
              <w:t>Bande de fréquences (MHz)</w:t>
            </w:r>
          </w:p>
        </w:tc>
        <w:tc>
          <w:tcPr>
            <w:tcW w:w="6299" w:type="dxa"/>
            <w:gridSpan w:val="2"/>
            <w:tcBorders>
              <w:top w:val="single" w:sz="6" w:space="0" w:color="auto"/>
              <w:left w:val="single" w:sz="6" w:space="0" w:color="auto"/>
              <w:bottom w:val="single" w:sz="6" w:space="0" w:color="auto"/>
              <w:right w:val="single" w:sz="6" w:space="0" w:color="auto"/>
            </w:tcBorders>
            <w:vAlign w:val="center"/>
          </w:tcPr>
          <w:p w14:paraId="297650B0" w14:textId="77777777" w:rsidR="006F1D50" w:rsidRPr="00575AAD" w:rsidRDefault="006F1D50" w:rsidP="006F1D50">
            <w:pPr>
              <w:pStyle w:val="TableHead"/>
              <w:framePr w:hSpace="180" w:wrap="around" w:vAnchor="text" w:hAnchor="text" w:y="1"/>
              <w:tabs>
                <w:tab w:val="left" w:pos="1094"/>
              </w:tabs>
              <w:spacing w:before="160" w:after="160"/>
              <w:rPr>
                <w:lang w:val="fr-FR"/>
              </w:rPr>
            </w:pPr>
            <w:r w:rsidRPr="00575AAD">
              <w:rPr>
                <w:lang w:val="fr-FR"/>
              </w:rPr>
              <w:t>Services et pays situés dans la zone de planification</w:t>
            </w:r>
          </w:p>
        </w:tc>
        <w:tc>
          <w:tcPr>
            <w:tcW w:w="1073" w:type="dxa"/>
            <w:tcBorders>
              <w:top w:val="single" w:sz="6" w:space="0" w:color="auto"/>
              <w:left w:val="single" w:sz="6" w:space="0" w:color="auto"/>
              <w:bottom w:val="single" w:sz="6" w:space="0" w:color="auto"/>
              <w:right w:val="single" w:sz="6" w:space="0" w:color="auto"/>
            </w:tcBorders>
            <w:vAlign w:val="center"/>
          </w:tcPr>
          <w:p w14:paraId="3B02310D" w14:textId="77777777" w:rsidR="006F1D50" w:rsidRPr="00575AAD" w:rsidRDefault="006F1D50" w:rsidP="006F1D50">
            <w:pPr>
              <w:pStyle w:val="TableHead"/>
              <w:framePr w:hSpace="180" w:wrap="around" w:vAnchor="text" w:hAnchor="text" w:y="1"/>
              <w:spacing w:before="160" w:after="160"/>
              <w:rPr>
                <w:lang w:val="fr-FR"/>
              </w:rPr>
            </w:pPr>
            <w:r w:rsidRPr="00575AAD">
              <w:rPr>
                <w:lang w:val="fr-FR"/>
              </w:rPr>
              <w:t>Dispositions</w:t>
            </w:r>
          </w:p>
        </w:tc>
        <w:tc>
          <w:tcPr>
            <w:tcW w:w="733" w:type="dxa"/>
            <w:tcBorders>
              <w:top w:val="single" w:sz="6" w:space="0" w:color="auto"/>
              <w:right w:val="single" w:sz="6" w:space="0" w:color="auto"/>
            </w:tcBorders>
            <w:vAlign w:val="center"/>
          </w:tcPr>
          <w:p w14:paraId="5E2093A4" w14:textId="77777777" w:rsidR="006F1D50" w:rsidRPr="003D2C83" w:rsidRDefault="006F1D50" w:rsidP="006F1D50">
            <w:pPr>
              <w:pStyle w:val="TableHead"/>
              <w:framePr w:hSpace="180" w:wrap="around" w:vAnchor="text" w:hAnchor="text" w:y="1"/>
              <w:spacing w:before="160" w:after="160"/>
            </w:pPr>
            <w:r w:rsidRPr="003D2C83">
              <w:t>Notes</w:t>
            </w:r>
          </w:p>
        </w:tc>
      </w:tr>
      <w:tr w:rsidR="009B20DE" w:rsidRPr="003D2C83" w14:paraId="5029D94B" w14:textId="77777777" w:rsidTr="006F1D50">
        <w:trPr>
          <w:cantSplit/>
        </w:trPr>
        <w:tc>
          <w:tcPr>
            <w:tcW w:w="1021" w:type="dxa"/>
            <w:tcBorders>
              <w:top w:val="single" w:sz="6" w:space="0" w:color="auto"/>
              <w:left w:val="single" w:sz="6" w:space="0" w:color="auto"/>
              <w:right w:val="single" w:sz="6" w:space="0" w:color="auto"/>
            </w:tcBorders>
          </w:tcPr>
          <w:p w14:paraId="2981C193" w14:textId="77777777" w:rsidR="009B20DE" w:rsidRPr="00F17404" w:rsidRDefault="009B20DE" w:rsidP="00B274E5">
            <w:pPr>
              <w:pStyle w:val="TableText"/>
              <w:framePr w:hSpace="180" w:wrap="around" w:vAnchor="text" w:hAnchor="text" w:y="1"/>
              <w:spacing w:before="80" w:after="80"/>
              <w:ind w:left="57" w:right="57"/>
              <w:jc w:val="center"/>
            </w:pPr>
            <w:r w:rsidRPr="00F17404">
              <w:t>47-68</w:t>
            </w:r>
          </w:p>
        </w:tc>
        <w:tc>
          <w:tcPr>
            <w:tcW w:w="2195" w:type="dxa"/>
            <w:tcBorders>
              <w:top w:val="single" w:sz="6" w:space="0" w:color="auto"/>
              <w:left w:val="single" w:sz="6" w:space="0" w:color="auto"/>
              <w:bottom w:val="single" w:sz="6" w:space="0" w:color="auto"/>
            </w:tcBorders>
          </w:tcPr>
          <w:p w14:paraId="71EBFB64" w14:textId="77777777" w:rsidR="009B20DE" w:rsidRPr="00F17404" w:rsidRDefault="009B20DE" w:rsidP="00B274E5">
            <w:pPr>
              <w:pStyle w:val="TableText"/>
              <w:framePr w:hSpace="180" w:wrap="around" w:vAnchor="text" w:hAnchor="text" w:y="1"/>
              <w:tabs>
                <w:tab w:val="left" w:pos="1316"/>
              </w:tabs>
              <w:spacing w:before="80" w:after="80"/>
              <w:ind w:left="1316" w:right="57" w:hanging="1259"/>
            </w:pPr>
            <w:r w:rsidRPr="00F17404">
              <w:rPr>
                <w:b/>
              </w:rPr>
              <w:t>FIXE</w:t>
            </w:r>
            <w:r w:rsidRPr="00F17404">
              <w:t>:</w:t>
            </w:r>
          </w:p>
        </w:tc>
        <w:tc>
          <w:tcPr>
            <w:tcW w:w="4104" w:type="dxa"/>
            <w:tcBorders>
              <w:top w:val="single" w:sz="6" w:space="0" w:color="auto"/>
              <w:left w:val="nil"/>
              <w:bottom w:val="single" w:sz="6" w:space="0" w:color="auto"/>
              <w:right w:val="single" w:sz="6" w:space="0" w:color="auto"/>
            </w:tcBorders>
          </w:tcPr>
          <w:p w14:paraId="0518271D" w14:textId="77777777" w:rsidR="009B20DE" w:rsidRPr="00F17404" w:rsidRDefault="009B20DE" w:rsidP="00B274E5">
            <w:pPr>
              <w:pStyle w:val="TableText"/>
              <w:framePr w:hSpace="180" w:wrap="around" w:vAnchor="text" w:hAnchor="text" w:y="1"/>
              <w:spacing w:before="80" w:after="80"/>
              <w:ind w:left="61" w:right="57" w:hanging="4"/>
            </w:pPr>
            <w:r w:rsidRPr="00F17404">
              <w:t>AFS, AGL, BOT, CME, COD, COG, IRN, LSO, MDG, MLI, MOZ, MWI, NGR, NMB, RRW, SOM, SDN, SSD, SWZ, TCD, TZA, ZMB, ZWE</w:t>
            </w:r>
          </w:p>
        </w:tc>
        <w:tc>
          <w:tcPr>
            <w:tcW w:w="1073" w:type="dxa"/>
            <w:tcBorders>
              <w:top w:val="single" w:sz="6" w:space="0" w:color="auto"/>
              <w:left w:val="single" w:sz="6" w:space="0" w:color="auto"/>
              <w:bottom w:val="single" w:sz="6" w:space="0" w:color="auto"/>
              <w:right w:val="single" w:sz="6" w:space="0" w:color="auto"/>
            </w:tcBorders>
          </w:tcPr>
          <w:p w14:paraId="0AA139B6"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5.165</w:t>
            </w:r>
            <w:r w:rsidRPr="00F17404">
              <w:rPr>
                <w:rStyle w:val="Artref0"/>
                <w:b/>
              </w:rPr>
              <w:br/>
            </w:r>
            <w:r w:rsidRPr="00F17404">
              <w:rPr>
                <w:rStyle w:val="Artref"/>
                <w:b/>
                <w:color w:val="auto"/>
              </w:rPr>
              <w:t>5.167</w:t>
            </w:r>
            <w:r w:rsidRPr="00F17404">
              <w:br/>
            </w:r>
            <w:r w:rsidRPr="00F17404">
              <w:rPr>
                <w:rStyle w:val="Artref"/>
                <w:b/>
                <w:color w:val="auto"/>
              </w:rPr>
              <w:t>5.171</w:t>
            </w:r>
          </w:p>
        </w:tc>
        <w:tc>
          <w:tcPr>
            <w:tcW w:w="733" w:type="dxa"/>
            <w:tcBorders>
              <w:top w:val="single" w:sz="6" w:space="0" w:color="auto"/>
              <w:right w:val="single" w:sz="6" w:space="0" w:color="auto"/>
            </w:tcBorders>
          </w:tcPr>
          <w:p w14:paraId="662FBB1B" w14:textId="77777777" w:rsidR="009B20DE" w:rsidRPr="00F17404" w:rsidRDefault="009B20DE" w:rsidP="00B274E5">
            <w:pPr>
              <w:pStyle w:val="TableText"/>
              <w:framePr w:hSpace="180" w:wrap="around" w:vAnchor="text" w:hAnchor="text" w:y="1"/>
              <w:spacing w:before="80" w:after="80"/>
              <w:ind w:left="57" w:right="57"/>
              <w:jc w:val="center"/>
            </w:pPr>
            <w:r w:rsidRPr="00F17404">
              <w:br/>
              <w:t>1</w:t>
            </w:r>
            <w:r w:rsidRPr="00F17404">
              <w:br/>
            </w:r>
          </w:p>
        </w:tc>
      </w:tr>
      <w:tr w:rsidR="009B20DE" w:rsidRPr="003D2C83" w14:paraId="1146460E" w14:textId="77777777" w:rsidTr="006F1D50">
        <w:trPr>
          <w:cantSplit/>
        </w:trPr>
        <w:tc>
          <w:tcPr>
            <w:tcW w:w="1021" w:type="dxa"/>
            <w:tcBorders>
              <w:left w:val="single" w:sz="6" w:space="0" w:color="auto"/>
              <w:right w:val="single" w:sz="6" w:space="0" w:color="auto"/>
            </w:tcBorders>
          </w:tcPr>
          <w:p w14:paraId="7081EDF5"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4392B66E" w14:textId="77777777" w:rsidR="009B20DE" w:rsidRPr="00F17404" w:rsidRDefault="009B20DE" w:rsidP="00DE4D5E">
            <w:pPr>
              <w:pStyle w:val="TableText"/>
              <w:framePr w:hSpace="180" w:wrap="around" w:vAnchor="text" w:hAnchor="text" w:y="1"/>
              <w:tabs>
                <w:tab w:val="left" w:pos="1316"/>
              </w:tabs>
              <w:spacing w:before="80" w:after="80"/>
              <w:ind w:left="57" w:right="57"/>
            </w:pPr>
            <w:r w:rsidRPr="00F17404">
              <w:rPr>
                <w:b/>
              </w:rPr>
              <w:t>MOBILE</w:t>
            </w:r>
            <w:r w:rsidR="00DE4D5E">
              <w:rPr>
                <w:b/>
              </w:rPr>
              <w:br/>
            </w:r>
            <w:r w:rsidR="00946F45">
              <w:rPr>
                <w:b/>
              </w:rPr>
              <w:t xml:space="preserve">(sauf </w:t>
            </w:r>
            <w:r w:rsidR="00DE4D5E" w:rsidRPr="00DE4D5E">
              <w:rPr>
                <w:b/>
              </w:rPr>
              <w:t>AÉRONAUTIQUE)</w:t>
            </w:r>
            <w:r w:rsidR="00DE4D5E" w:rsidRPr="00DE4D5E">
              <w:rPr>
                <w:b/>
                <w:bCs/>
              </w:rPr>
              <w:t>:</w:t>
            </w:r>
          </w:p>
        </w:tc>
        <w:tc>
          <w:tcPr>
            <w:tcW w:w="4104" w:type="dxa"/>
            <w:tcBorders>
              <w:top w:val="single" w:sz="6" w:space="0" w:color="auto"/>
              <w:left w:val="nil"/>
              <w:bottom w:val="single" w:sz="6" w:space="0" w:color="auto"/>
              <w:right w:val="single" w:sz="6" w:space="0" w:color="auto"/>
            </w:tcBorders>
          </w:tcPr>
          <w:p w14:paraId="6E6D7F7C" w14:textId="77777777" w:rsidR="009B20DE" w:rsidRPr="00F17404" w:rsidRDefault="009B20DE" w:rsidP="00B274E5">
            <w:pPr>
              <w:pStyle w:val="TableText"/>
              <w:framePr w:hSpace="180" w:wrap="around" w:vAnchor="text" w:hAnchor="text" w:y="1"/>
              <w:spacing w:before="80" w:after="80"/>
              <w:ind w:left="61" w:right="57" w:hanging="4"/>
            </w:pPr>
            <w:r w:rsidRPr="00F17404">
              <w:t>AFS, AGL, BOT, CME, COD, COG, LSO, MDG, MLI, MOZ, MWI, NGR, NMB, RRW, SOM, SDN, SSD, SWZ, TCD, TZA, ZMB, ZWE</w:t>
            </w:r>
          </w:p>
        </w:tc>
        <w:tc>
          <w:tcPr>
            <w:tcW w:w="1073" w:type="dxa"/>
            <w:tcBorders>
              <w:top w:val="single" w:sz="6" w:space="0" w:color="auto"/>
              <w:left w:val="single" w:sz="6" w:space="0" w:color="auto"/>
              <w:bottom w:val="single" w:sz="6" w:space="0" w:color="auto"/>
              <w:right w:val="single" w:sz="6" w:space="0" w:color="auto"/>
            </w:tcBorders>
          </w:tcPr>
          <w:p w14:paraId="79C0BCF7"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5.165</w:t>
            </w:r>
            <w:r w:rsidRPr="00F17404">
              <w:br/>
            </w:r>
            <w:r w:rsidRPr="00F17404">
              <w:rPr>
                <w:rStyle w:val="Artref"/>
                <w:b/>
                <w:color w:val="auto"/>
              </w:rPr>
              <w:t>5.171</w:t>
            </w:r>
          </w:p>
        </w:tc>
        <w:tc>
          <w:tcPr>
            <w:tcW w:w="733" w:type="dxa"/>
            <w:tcBorders>
              <w:right w:val="single" w:sz="6" w:space="0" w:color="auto"/>
            </w:tcBorders>
          </w:tcPr>
          <w:p w14:paraId="721E58EC" w14:textId="77777777" w:rsidR="009B20DE" w:rsidRPr="00F17404" w:rsidRDefault="009B20DE" w:rsidP="00B274E5">
            <w:pPr>
              <w:pStyle w:val="TableText"/>
              <w:framePr w:hSpace="180" w:wrap="around" w:vAnchor="text" w:hAnchor="text" w:y="1"/>
              <w:spacing w:before="80" w:after="80"/>
              <w:ind w:left="57" w:right="57"/>
              <w:jc w:val="center"/>
            </w:pPr>
            <w:r w:rsidRPr="00F17404">
              <w:t>1</w:t>
            </w:r>
          </w:p>
        </w:tc>
      </w:tr>
      <w:tr w:rsidR="009B20DE" w:rsidRPr="003D2C83" w14:paraId="426B8ED8" w14:textId="77777777" w:rsidTr="006F1D50">
        <w:trPr>
          <w:cantSplit/>
        </w:trPr>
        <w:tc>
          <w:tcPr>
            <w:tcW w:w="1021" w:type="dxa"/>
            <w:tcBorders>
              <w:left w:val="single" w:sz="6" w:space="0" w:color="auto"/>
              <w:bottom w:val="single" w:sz="6" w:space="0" w:color="auto"/>
              <w:right w:val="single" w:sz="6" w:space="0" w:color="auto"/>
            </w:tcBorders>
          </w:tcPr>
          <w:p w14:paraId="4FFA455A"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4F43655C"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rPr>
            </w:pPr>
            <w:r w:rsidRPr="00F17404">
              <w:rPr>
                <w:b/>
              </w:rPr>
              <w:t>MOBILE:</w:t>
            </w:r>
          </w:p>
        </w:tc>
        <w:tc>
          <w:tcPr>
            <w:tcW w:w="4104" w:type="dxa"/>
            <w:tcBorders>
              <w:top w:val="single" w:sz="6" w:space="0" w:color="auto"/>
              <w:left w:val="nil"/>
              <w:bottom w:val="single" w:sz="6" w:space="0" w:color="auto"/>
              <w:right w:val="single" w:sz="6" w:space="0" w:color="auto"/>
            </w:tcBorders>
          </w:tcPr>
          <w:p w14:paraId="67946831" w14:textId="77777777" w:rsidR="009B20DE" w:rsidRPr="00F17404" w:rsidRDefault="009B20DE" w:rsidP="00B274E5">
            <w:pPr>
              <w:pStyle w:val="TableText"/>
              <w:framePr w:hSpace="180" w:wrap="around" w:vAnchor="text" w:hAnchor="text" w:y="1"/>
              <w:tabs>
                <w:tab w:val="left" w:pos="1316"/>
              </w:tabs>
              <w:spacing w:before="80" w:after="80"/>
              <w:ind w:left="1316" w:right="57" w:hanging="1259"/>
            </w:pPr>
            <w:r w:rsidRPr="00F17404">
              <w:t>IRN</w:t>
            </w:r>
          </w:p>
        </w:tc>
        <w:tc>
          <w:tcPr>
            <w:tcW w:w="1073" w:type="dxa"/>
            <w:tcBorders>
              <w:top w:val="single" w:sz="6" w:space="0" w:color="auto"/>
              <w:left w:val="single" w:sz="6" w:space="0" w:color="auto"/>
              <w:bottom w:val="single" w:sz="6" w:space="0" w:color="auto"/>
              <w:right w:val="single" w:sz="6" w:space="0" w:color="auto"/>
            </w:tcBorders>
          </w:tcPr>
          <w:p w14:paraId="436DFD9C" w14:textId="77777777" w:rsidR="009B20DE" w:rsidRPr="00F17404" w:rsidRDefault="009B20DE" w:rsidP="00B274E5">
            <w:pPr>
              <w:pStyle w:val="TableText"/>
              <w:framePr w:hSpace="180" w:wrap="around" w:vAnchor="text" w:hAnchor="text" w:y="1"/>
              <w:spacing w:before="80" w:after="80"/>
              <w:ind w:left="57" w:right="57"/>
              <w:jc w:val="center"/>
              <w:rPr>
                <w:rStyle w:val="Artref"/>
                <w:b/>
                <w:color w:val="auto"/>
              </w:rPr>
            </w:pPr>
            <w:r w:rsidRPr="00F17404">
              <w:rPr>
                <w:rStyle w:val="Artref"/>
                <w:b/>
                <w:color w:val="auto"/>
              </w:rPr>
              <w:t>5.167</w:t>
            </w:r>
          </w:p>
        </w:tc>
        <w:tc>
          <w:tcPr>
            <w:tcW w:w="733" w:type="dxa"/>
            <w:tcBorders>
              <w:bottom w:val="single" w:sz="6" w:space="0" w:color="auto"/>
              <w:right w:val="single" w:sz="6" w:space="0" w:color="auto"/>
            </w:tcBorders>
          </w:tcPr>
          <w:p w14:paraId="6DA73365" w14:textId="77777777" w:rsidR="009B20DE" w:rsidRPr="00F17404" w:rsidRDefault="009B20DE" w:rsidP="00B274E5">
            <w:pPr>
              <w:pStyle w:val="TableText"/>
              <w:framePr w:hSpace="180" w:wrap="around" w:vAnchor="text" w:hAnchor="text" w:y="1"/>
              <w:spacing w:before="80" w:after="80"/>
              <w:ind w:left="57" w:right="57"/>
              <w:jc w:val="center"/>
            </w:pPr>
          </w:p>
        </w:tc>
      </w:tr>
      <w:tr w:rsidR="009B20DE" w:rsidRPr="003D2C83" w14:paraId="62E33DA9" w14:textId="77777777" w:rsidTr="006F1D50">
        <w:trPr>
          <w:cantSplit/>
        </w:trPr>
        <w:tc>
          <w:tcPr>
            <w:tcW w:w="1021" w:type="dxa"/>
            <w:tcBorders>
              <w:top w:val="single" w:sz="6" w:space="0" w:color="auto"/>
              <w:left w:val="single" w:sz="6" w:space="0" w:color="auto"/>
              <w:right w:val="single" w:sz="6" w:space="0" w:color="auto"/>
            </w:tcBorders>
          </w:tcPr>
          <w:p w14:paraId="3353D6B3" w14:textId="77777777" w:rsidR="009B20DE" w:rsidRPr="00F17404" w:rsidRDefault="009B20DE" w:rsidP="00B274E5">
            <w:pPr>
              <w:pStyle w:val="TableText"/>
              <w:framePr w:hSpace="180" w:wrap="around" w:vAnchor="text" w:hAnchor="text" w:y="1"/>
              <w:spacing w:before="80" w:after="80"/>
              <w:ind w:left="57" w:right="57"/>
              <w:jc w:val="center"/>
            </w:pPr>
            <w:r w:rsidRPr="00F17404">
              <w:t>230-238</w:t>
            </w:r>
          </w:p>
        </w:tc>
        <w:tc>
          <w:tcPr>
            <w:tcW w:w="2195" w:type="dxa"/>
            <w:tcBorders>
              <w:top w:val="single" w:sz="6" w:space="0" w:color="auto"/>
              <w:left w:val="single" w:sz="6" w:space="0" w:color="auto"/>
            </w:tcBorders>
          </w:tcPr>
          <w:p w14:paraId="32606FE3" w14:textId="77777777" w:rsidR="009B20DE" w:rsidRPr="00F17404" w:rsidRDefault="009B20DE" w:rsidP="00DE4D5E">
            <w:pPr>
              <w:pStyle w:val="TableText"/>
              <w:framePr w:hSpace="180" w:wrap="around" w:vAnchor="text" w:hAnchor="text" w:y="1"/>
              <w:tabs>
                <w:tab w:val="left" w:pos="1316"/>
              </w:tabs>
              <w:spacing w:before="80" w:after="80"/>
              <w:ind w:left="1316" w:right="57" w:hanging="1259"/>
              <w:rPr>
                <w:b/>
              </w:rPr>
            </w:pPr>
            <w:r w:rsidRPr="00F17404">
              <w:rPr>
                <w:b/>
              </w:rPr>
              <w:t>FIXE</w:t>
            </w:r>
            <w:r w:rsidRPr="00F17404">
              <w:t>:</w:t>
            </w:r>
          </w:p>
        </w:tc>
        <w:tc>
          <w:tcPr>
            <w:tcW w:w="4104" w:type="dxa"/>
            <w:tcBorders>
              <w:top w:val="single" w:sz="6" w:space="0" w:color="auto"/>
              <w:left w:val="nil"/>
              <w:right w:val="single" w:sz="6" w:space="0" w:color="auto"/>
            </w:tcBorders>
          </w:tcPr>
          <w:p w14:paraId="38B12FA8" w14:textId="77777777" w:rsidR="009B20DE" w:rsidRPr="00356C49" w:rsidRDefault="00356C49" w:rsidP="00B274E5">
            <w:pPr>
              <w:pStyle w:val="TableText"/>
              <w:framePr w:hSpace="180" w:wrap="around" w:vAnchor="text" w:hAnchor="text" w:y="1"/>
              <w:spacing w:before="80" w:after="80"/>
              <w:ind w:left="54" w:right="57" w:firstLine="3"/>
              <w:rPr>
                <w:lang w:val="fr-CH"/>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073" w:type="dxa"/>
            <w:tcBorders>
              <w:top w:val="single" w:sz="6" w:space="0" w:color="auto"/>
              <w:left w:val="single" w:sz="6" w:space="0" w:color="auto"/>
              <w:right w:val="single" w:sz="6" w:space="0" w:color="auto"/>
            </w:tcBorders>
          </w:tcPr>
          <w:p w14:paraId="007E11DB"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top w:val="single" w:sz="6" w:space="0" w:color="auto"/>
              <w:right w:val="single" w:sz="6" w:space="0" w:color="auto"/>
            </w:tcBorders>
            <w:vAlign w:val="bottom"/>
          </w:tcPr>
          <w:p w14:paraId="7F7FBF85"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3D2C83" w14:paraId="016464E6" w14:textId="77777777" w:rsidTr="006F1D50">
        <w:trPr>
          <w:cantSplit/>
        </w:trPr>
        <w:tc>
          <w:tcPr>
            <w:tcW w:w="1021" w:type="dxa"/>
            <w:tcBorders>
              <w:left w:val="single" w:sz="6" w:space="0" w:color="auto"/>
              <w:right w:val="single" w:sz="6" w:space="0" w:color="auto"/>
            </w:tcBorders>
          </w:tcPr>
          <w:p w14:paraId="42C17ACC"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tcBorders>
          </w:tcPr>
          <w:p w14:paraId="1390CE5C"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bCs/>
              </w:rPr>
            </w:pPr>
            <w:r w:rsidRPr="00F17404">
              <w:rPr>
                <w:b/>
                <w:bCs/>
              </w:rPr>
              <w:t>MOBILE:</w:t>
            </w:r>
          </w:p>
        </w:tc>
        <w:tc>
          <w:tcPr>
            <w:tcW w:w="4104" w:type="dxa"/>
            <w:tcBorders>
              <w:right w:val="single" w:sz="6" w:space="0" w:color="auto"/>
            </w:tcBorders>
          </w:tcPr>
          <w:p w14:paraId="354968A1" w14:textId="77777777" w:rsidR="009B20DE" w:rsidRPr="00356C49" w:rsidRDefault="00356C49" w:rsidP="00B274E5">
            <w:pPr>
              <w:pStyle w:val="TableText"/>
              <w:framePr w:hSpace="180" w:wrap="around" w:vAnchor="text" w:hAnchor="text" w:y="1"/>
              <w:spacing w:before="80" w:after="80"/>
              <w:ind w:left="54" w:right="57" w:firstLine="3"/>
              <w:rPr>
                <w:lang w:val="fr-CH"/>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073" w:type="dxa"/>
            <w:tcBorders>
              <w:left w:val="single" w:sz="6" w:space="0" w:color="auto"/>
              <w:right w:val="single" w:sz="6" w:space="0" w:color="auto"/>
            </w:tcBorders>
            <w:vAlign w:val="bottom"/>
          </w:tcPr>
          <w:p w14:paraId="5C3FADB8" w14:textId="77777777" w:rsidR="009B20DE" w:rsidRPr="00356C49" w:rsidRDefault="009B20DE" w:rsidP="00B274E5">
            <w:pPr>
              <w:pStyle w:val="TableText"/>
              <w:framePr w:hSpace="180" w:wrap="around" w:vAnchor="text" w:hAnchor="text" w:y="1"/>
              <w:spacing w:before="80" w:after="80"/>
              <w:ind w:left="57" w:right="57"/>
              <w:jc w:val="center"/>
              <w:rPr>
                <w:rStyle w:val="Artref"/>
                <w:b/>
                <w:color w:val="auto"/>
                <w:lang w:val="fr-CH"/>
              </w:rPr>
            </w:pPr>
          </w:p>
        </w:tc>
        <w:tc>
          <w:tcPr>
            <w:tcW w:w="733" w:type="dxa"/>
            <w:tcBorders>
              <w:left w:val="single" w:sz="6" w:space="0" w:color="auto"/>
              <w:right w:val="single" w:sz="6" w:space="0" w:color="auto"/>
            </w:tcBorders>
            <w:vAlign w:val="center"/>
          </w:tcPr>
          <w:p w14:paraId="11F865C1"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3D2C83" w14:paraId="4207540D" w14:textId="77777777" w:rsidTr="006F1D50">
        <w:trPr>
          <w:cantSplit/>
        </w:trPr>
        <w:tc>
          <w:tcPr>
            <w:tcW w:w="1021" w:type="dxa"/>
            <w:tcBorders>
              <w:left w:val="single" w:sz="6" w:space="0" w:color="auto"/>
              <w:bottom w:val="single" w:sz="6" w:space="0" w:color="auto"/>
              <w:right w:val="single" w:sz="6" w:space="0" w:color="auto"/>
            </w:tcBorders>
          </w:tcPr>
          <w:p w14:paraId="037F7F7C"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4D4A66CE" w14:textId="77777777" w:rsidR="009B20DE" w:rsidRPr="00F17404" w:rsidRDefault="00DE4D5E" w:rsidP="00B274E5">
            <w:pPr>
              <w:pStyle w:val="TableText"/>
              <w:framePr w:hSpace="180" w:wrap="around" w:vAnchor="text" w:hAnchor="text" w:y="1"/>
              <w:tabs>
                <w:tab w:val="left" w:pos="1316"/>
              </w:tabs>
              <w:spacing w:before="80" w:after="80"/>
              <w:ind w:left="57" w:right="57"/>
            </w:pPr>
            <w:r w:rsidRPr="00575AAD">
              <w:rPr>
                <w:b/>
                <w:bCs/>
                <w:lang w:val="fr-FR"/>
              </w:rPr>
              <w:t>RADIONAVIGATION AÉRONAUTIQUE</w:t>
            </w:r>
            <w:r w:rsidRPr="00575AAD">
              <w:rPr>
                <w:lang w:val="fr-FR"/>
              </w:rPr>
              <w:t>:</w:t>
            </w:r>
            <w:r w:rsidR="009B20DE" w:rsidRPr="00F17404">
              <w:rPr>
                <w:bCs/>
              </w:rPr>
              <w:t>:</w:t>
            </w:r>
          </w:p>
        </w:tc>
        <w:tc>
          <w:tcPr>
            <w:tcW w:w="4104" w:type="dxa"/>
            <w:tcBorders>
              <w:left w:val="nil"/>
              <w:bottom w:val="single" w:sz="6" w:space="0" w:color="auto"/>
              <w:right w:val="single" w:sz="6" w:space="0" w:color="auto"/>
            </w:tcBorders>
            <w:vAlign w:val="bottom"/>
          </w:tcPr>
          <w:p w14:paraId="3A56B8FF" w14:textId="77777777" w:rsidR="009B20DE" w:rsidRPr="00F17404" w:rsidRDefault="009B20DE" w:rsidP="00B274E5">
            <w:pPr>
              <w:pStyle w:val="TableText"/>
              <w:framePr w:hSpace="180" w:wrap="around" w:vAnchor="text" w:hAnchor="text" w:y="1"/>
              <w:tabs>
                <w:tab w:val="left" w:pos="1316"/>
              </w:tabs>
              <w:spacing w:before="80" w:after="80"/>
              <w:ind w:left="54" w:right="57" w:firstLine="3"/>
            </w:pPr>
            <w:r w:rsidRPr="00F17404">
              <w:t>ARS, BHR, IRN, OMA, QAT, UAE</w:t>
            </w:r>
          </w:p>
        </w:tc>
        <w:tc>
          <w:tcPr>
            <w:tcW w:w="1073" w:type="dxa"/>
            <w:tcBorders>
              <w:left w:val="single" w:sz="6" w:space="0" w:color="auto"/>
              <w:bottom w:val="single" w:sz="6" w:space="0" w:color="auto"/>
              <w:right w:val="single" w:sz="6" w:space="0" w:color="auto"/>
            </w:tcBorders>
            <w:vAlign w:val="bottom"/>
          </w:tcPr>
          <w:p w14:paraId="2C03E628"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5.247</w:t>
            </w:r>
          </w:p>
        </w:tc>
        <w:tc>
          <w:tcPr>
            <w:tcW w:w="733" w:type="dxa"/>
            <w:tcBorders>
              <w:bottom w:val="single" w:sz="6" w:space="0" w:color="auto"/>
              <w:right w:val="single" w:sz="6" w:space="0" w:color="auto"/>
            </w:tcBorders>
            <w:vAlign w:val="bottom"/>
          </w:tcPr>
          <w:p w14:paraId="2CA14601" w14:textId="77777777" w:rsidR="009B20DE" w:rsidRPr="00F17404" w:rsidRDefault="009B20DE" w:rsidP="00B274E5">
            <w:pPr>
              <w:pStyle w:val="TableText"/>
              <w:framePr w:hSpace="180" w:wrap="around" w:vAnchor="text" w:hAnchor="text" w:y="1"/>
              <w:spacing w:before="80" w:after="80"/>
              <w:ind w:left="57" w:right="57"/>
              <w:jc w:val="center"/>
            </w:pPr>
            <w:r w:rsidRPr="00F17404">
              <w:t>3</w:t>
            </w:r>
          </w:p>
        </w:tc>
      </w:tr>
      <w:tr w:rsidR="009B20DE" w:rsidRPr="003D2C83" w14:paraId="0DD1156C" w14:textId="77777777" w:rsidTr="006F1D50">
        <w:trPr>
          <w:cantSplit/>
        </w:trPr>
        <w:tc>
          <w:tcPr>
            <w:tcW w:w="1021" w:type="dxa"/>
            <w:tcBorders>
              <w:top w:val="single" w:sz="6" w:space="0" w:color="auto"/>
              <w:left w:val="single" w:sz="6" w:space="0" w:color="auto"/>
              <w:right w:val="single" w:sz="6" w:space="0" w:color="auto"/>
            </w:tcBorders>
          </w:tcPr>
          <w:p w14:paraId="2E305FB3" w14:textId="77777777" w:rsidR="009B20DE" w:rsidRPr="00F17404" w:rsidRDefault="009B20DE" w:rsidP="00B274E5">
            <w:pPr>
              <w:pStyle w:val="TableText"/>
              <w:framePr w:hSpace="180" w:wrap="around" w:vAnchor="text" w:hAnchor="text" w:y="1"/>
              <w:spacing w:before="80" w:after="80"/>
              <w:ind w:left="57" w:right="57"/>
              <w:jc w:val="center"/>
            </w:pPr>
            <w:r w:rsidRPr="00F17404">
              <w:t>246-254</w:t>
            </w:r>
          </w:p>
        </w:tc>
        <w:tc>
          <w:tcPr>
            <w:tcW w:w="2195" w:type="dxa"/>
            <w:tcBorders>
              <w:top w:val="single" w:sz="6" w:space="0" w:color="auto"/>
              <w:left w:val="single" w:sz="6" w:space="0" w:color="auto"/>
            </w:tcBorders>
          </w:tcPr>
          <w:p w14:paraId="10D41BDD" w14:textId="77777777" w:rsidR="009B20DE" w:rsidRPr="00F17404" w:rsidRDefault="009B20DE" w:rsidP="00DE4D5E">
            <w:pPr>
              <w:pStyle w:val="TableText"/>
              <w:framePr w:hSpace="180" w:wrap="around" w:vAnchor="text" w:hAnchor="text" w:y="1"/>
              <w:tabs>
                <w:tab w:val="left" w:pos="1316"/>
              </w:tabs>
              <w:spacing w:before="80" w:after="80"/>
              <w:ind w:left="1316" w:right="57" w:hanging="1259"/>
              <w:rPr>
                <w:b/>
              </w:rPr>
            </w:pPr>
            <w:r w:rsidRPr="00F17404">
              <w:rPr>
                <w:b/>
              </w:rPr>
              <w:t>FIXE</w:t>
            </w:r>
            <w:r w:rsidRPr="00F17404">
              <w:t>:</w:t>
            </w:r>
          </w:p>
        </w:tc>
        <w:tc>
          <w:tcPr>
            <w:tcW w:w="4104" w:type="dxa"/>
            <w:tcBorders>
              <w:top w:val="single" w:sz="6" w:space="0" w:color="auto"/>
              <w:left w:val="nil"/>
              <w:right w:val="single" w:sz="6" w:space="0" w:color="auto"/>
            </w:tcBorders>
          </w:tcPr>
          <w:p w14:paraId="343DABDA" w14:textId="77777777" w:rsidR="009B20DE" w:rsidRPr="00356C49" w:rsidRDefault="00356C49" w:rsidP="00B274E5">
            <w:pPr>
              <w:pStyle w:val="TableText"/>
              <w:framePr w:hSpace="180" w:wrap="around" w:vAnchor="text" w:hAnchor="text" w:y="1"/>
              <w:tabs>
                <w:tab w:val="left" w:pos="1316"/>
              </w:tabs>
              <w:spacing w:before="80" w:after="80"/>
              <w:ind w:left="57" w:right="57"/>
              <w:rPr>
                <w:b/>
                <w:lang w:val="fr-CH"/>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073" w:type="dxa"/>
            <w:tcBorders>
              <w:top w:val="single" w:sz="6" w:space="0" w:color="auto"/>
              <w:left w:val="single" w:sz="6" w:space="0" w:color="auto"/>
              <w:right w:val="single" w:sz="6" w:space="0" w:color="auto"/>
            </w:tcBorders>
          </w:tcPr>
          <w:p w14:paraId="3CF6975F"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top w:val="single" w:sz="6" w:space="0" w:color="auto"/>
              <w:right w:val="single" w:sz="6" w:space="0" w:color="auto"/>
            </w:tcBorders>
            <w:vAlign w:val="bottom"/>
          </w:tcPr>
          <w:p w14:paraId="5B19F4CC"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805A81" w14:paraId="685CD240" w14:textId="77777777" w:rsidTr="006F1D50">
        <w:trPr>
          <w:cantSplit/>
        </w:trPr>
        <w:tc>
          <w:tcPr>
            <w:tcW w:w="1021" w:type="dxa"/>
            <w:tcBorders>
              <w:left w:val="single" w:sz="6" w:space="0" w:color="auto"/>
              <w:bottom w:val="single" w:sz="6" w:space="0" w:color="auto"/>
              <w:right w:val="single" w:sz="6" w:space="0" w:color="auto"/>
            </w:tcBorders>
          </w:tcPr>
          <w:p w14:paraId="292F8583"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1F21ABB0"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rPr>
            </w:pPr>
            <w:r w:rsidRPr="00F17404">
              <w:rPr>
                <w:b/>
              </w:rPr>
              <w:t>MOBILE</w:t>
            </w:r>
            <w:r w:rsidRPr="00F17404">
              <w:t>:</w:t>
            </w:r>
          </w:p>
        </w:tc>
        <w:tc>
          <w:tcPr>
            <w:tcW w:w="4104" w:type="dxa"/>
            <w:tcBorders>
              <w:left w:val="nil"/>
              <w:bottom w:val="single" w:sz="6" w:space="0" w:color="auto"/>
              <w:right w:val="single" w:sz="6" w:space="0" w:color="auto"/>
            </w:tcBorders>
          </w:tcPr>
          <w:p w14:paraId="69C44225" w14:textId="77777777" w:rsidR="009B20DE" w:rsidRPr="00356C49" w:rsidRDefault="00356C49" w:rsidP="00B274E5">
            <w:pPr>
              <w:pStyle w:val="TableText"/>
              <w:framePr w:hSpace="180" w:wrap="around" w:vAnchor="text" w:hAnchor="text" w:y="1"/>
              <w:tabs>
                <w:tab w:val="left" w:pos="1316"/>
              </w:tabs>
              <w:spacing w:before="80" w:after="80"/>
              <w:ind w:left="57" w:right="57"/>
              <w:rPr>
                <w:b/>
                <w:lang w:val="fr-CH"/>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073" w:type="dxa"/>
            <w:tcBorders>
              <w:left w:val="single" w:sz="6" w:space="0" w:color="auto"/>
              <w:bottom w:val="single" w:sz="6" w:space="0" w:color="auto"/>
              <w:right w:val="single" w:sz="6" w:space="0" w:color="auto"/>
            </w:tcBorders>
          </w:tcPr>
          <w:p w14:paraId="292A8306"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bottom w:val="single" w:sz="6" w:space="0" w:color="auto"/>
              <w:right w:val="single" w:sz="6" w:space="0" w:color="auto"/>
            </w:tcBorders>
          </w:tcPr>
          <w:p w14:paraId="5EF14123"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r>
      <w:tr w:rsidR="009B20DE" w:rsidRPr="00805A81" w14:paraId="5472E007" w14:textId="77777777" w:rsidTr="006F1D50">
        <w:tblPrEx>
          <w:tblCellMar>
            <w:left w:w="108" w:type="dxa"/>
            <w:right w:w="108" w:type="dxa"/>
          </w:tblCellMar>
        </w:tblPrEx>
        <w:trPr>
          <w:cantSplit/>
        </w:trPr>
        <w:tc>
          <w:tcPr>
            <w:tcW w:w="9126" w:type="dxa"/>
            <w:gridSpan w:val="5"/>
          </w:tcPr>
          <w:p w14:paraId="4BFAC8BA" w14:textId="6A3AEDAF" w:rsidR="00DC784A" w:rsidRPr="00575AAD" w:rsidRDefault="00DC784A" w:rsidP="00DC784A">
            <w:pPr>
              <w:pStyle w:val="TableLegend"/>
              <w:framePr w:hSpace="180" w:wrap="around" w:vAnchor="text" w:hAnchor="text" w:y="1"/>
              <w:rPr>
                <w:lang w:val="fr-FR"/>
              </w:rPr>
            </w:pPr>
            <w:r w:rsidRPr="00575AAD">
              <w:rPr>
                <w:lang w:val="fr-FR"/>
              </w:rPr>
              <w:t xml:space="preserve">NOTE 1 – Les attributions additionnelles aux pays mentionnés au numéro </w:t>
            </w:r>
            <w:r w:rsidRPr="00575AAD">
              <w:rPr>
                <w:rStyle w:val="Artref"/>
                <w:b/>
                <w:color w:val="000000"/>
                <w:lang w:val="fr-FR"/>
              </w:rPr>
              <w:t>5.171</w:t>
            </w:r>
            <w:r w:rsidRPr="00575AAD">
              <w:rPr>
                <w:lang w:val="fr-FR"/>
              </w:rPr>
              <w:t xml:space="preserve"> sont limitées à la bande 54</w:t>
            </w:r>
            <w:r w:rsidR="00805A81">
              <w:rPr>
                <w:lang w:val="fr-FR"/>
              </w:rPr>
              <w:noBreakHyphen/>
            </w:r>
            <w:r w:rsidRPr="00575AAD">
              <w:rPr>
                <w:lang w:val="fr-FR"/>
              </w:rPr>
              <w:t>68 MHz.</w:t>
            </w:r>
          </w:p>
          <w:p w14:paraId="6EF35B7D" w14:textId="77777777" w:rsidR="00DC784A" w:rsidRPr="00575AAD" w:rsidRDefault="00DC784A" w:rsidP="00DC784A">
            <w:pPr>
              <w:pStyle w:val="TableLegend"/>
              <w:framePr w:hSpace="180" w:wrap="around" w:vAnchor="text" w:hAnchor="text" w:y="1"/>
              <w:rPr>
                <w:lang w:val="fr-FR"/>
              </w:rPr>
            </w:pPr>
            <w:r w:rsidRPr="00575AAD">
              <w:rPr>
                <w:lang w:val="fr-FR"/>
              </w:rPr>
              <w:t>NOTE 2 – Dans les bandes de fréquences 230-238 MHz et 246-254 MHz, il ne sera tenu compte, pour les examens effectués en vertu du § 5.2 de l'Accord, que des assignations du service de radiodiffusion inscrites dans le Plan à la suite de l'application avec succès de la procédure énoncée au numéro </w:t>
            </w:r>
            <w:r w:rsidRPr="00575AAD">
              <w:rPr>
                <w:rStyle w:val="Artref"/>
                <w:b/>
                <w:color w:val="000000"/>
                <w:lang w:val="fr-FR"/>
              </w:rPr>
              <w:t>9.21</w:t>
            </w:r>
            <w:r w:rsidRPr="00575AAD">
              <w:rPr>
                <w:lang w:val="fr-FR"/>
              </w:rPr>
              <w:t>, comme l'exigent la Résolution 1 (GE89) et le numéro </w:t>
            </w:r>
            <w:r w:rsidRPr="00575AAD">
              <w:rPr>
                <w:rStyle w:val="Artref"/>
                <w:b/>
                <w:color w:val="000000"/>
                <w:lang w:val="fr-FR"/>
              </w:rPr>
              <w:t>5.252</w:t>
            </w:r>
            <w:r w:rsidRPr="00575AAD">
              <w:rPr>
                <w:lang w:val="fr-FR"/>
              </w:rPr>
              <w:t>.</w:t>
            </w:r>
          </w:p>
          <w:p w14:paraId="0909B509" w14:textId="7962DFB4" w:rsidR="009B20DE" w:rsidRPr="00DC784A" w:rsidRDefault="00DC784A" w:rsidP="00DC784A">
            <w:pPr>
              <w:pStyle w:val="TableLegend"/>
              <w:framePr w:hSpace="180" w:wrap="around" w:vAnchor="text" w:hAnchor="text" w:y="1"/>
              <w:rPr>
                <w:lang w:val="fr-CH"/>
              </w:rPr>
            </w:pPr>
            <w:r w:rsidRPr="00575AAD">
              <w:rPr>
                <w:lang w:val="fr-FR"/>
              </w:rPr>
              <w:t xml:space="preserve">NOTE 3 – L'attribution additionnelle aux pays mentionnés au numéro </w:t>
            </w:r>
            <w:r w:rsidRPr="00575AAD">
              <w:rPr>
                <w:rStyle w:val="Artref"/>
                <w:b/>
                <w:color w:val="000000"/>
                <w:lang w:val="fr-FR"/>
              </w:rPr>
              <w:t>5.247</w:t>
            </w:r>
            <w:r w:rsidRPr="00575AAD">
              <w:rPr>
                <w:lang w:val="fr-FR"/>
              </w:rPr>
              <w:t xml:space="preserve"> étant limitée à la bande 223</w:t>
            </w:r>
            <w:r w:rsidR="00805A81">
              <w:rPr>
                <w:lang w:val="fr-FR"/>
              </w:rPr>
              <w:noBreakHyphen/>
            </w:r>
            <w:r w:rsidRPr="00575AAD">
              <w:rPr>
                <w:lang w:val="fr-FR"/>
              </w:rPr>
              <w:t>235 MHz, les procédures visées au § 5.2 de l'Article 5 de l'Accord GE89 s'appliquent uniquement dans la bande 230-235 MHz.</w:t>
            </w:r>
          </w:p>
        </w:tc>
      </w:tr>
    </w:tbl>
    <w:p w14:paraId="56094A81" w14:textId="77777777" w:rsidR="009B20DE" w:rsidRDefault="009B20DE" w:rsidP="00495E7C">
      <w:pPr>
        <w:spacing w:before="0"/>
        <w:rPr>
          <w:sz w:val="12"/>
          <w:szCs w:val="12"/>
          <w:lang w:val="fr-FR"/>
        </w:rPr>
      </w:pPr>
    </w:p>
    <w:p w14:paraId="22F3B3CF" w14:textId="77777777" w:rsidR="00805A81" w:rsidRDefault="00805A81" w:rsidP="00805A81">
      <w:pPr>
        <w:rPr>
          <w:lang w:val="fr-FR"/>
        </w:rPr>
      </w:pPr>
    </w:p>
    <w:p w14:paraId="581D26D8" w14:textId="77777777" w:rsidR="00805A81" w:rsidRDefault="00805A81" w:rsidP="00805A81">
      <w:pPr>
        <w:rPr>
          <w:lang w:val="fr-FR"/>
        </w:rPr>
      </w:pPr>
    </w:p>
    <w:p w14:paraId="289DF804" w14:textId="77777777" w:rsidR="00805A81" w:rsidRDefault="00805A81" w:rsidP="00805A81">
      <w:pPr>
        <w:rPr>
          <w:lang w:val="fr-FR"/>
        </w:rPr>
      </w:pPr>
    </w:p>
    <w:p w14:paraId="357EBBB1" w14:textId="77777777" w:rsidR="00805A81" w:rsidRDefault="00805A81" w:rsidP="00805A81">
      <w:pPr>
        <w:rPr>
          <w:lang w:val="fr-FR"/>
        </w:rPr>
      </w:pPr>
    </w:p>
    <w:p w14:paraId="3D7C0829" w14:textId="77777777" w:rsidR="00AF1D51" w:rsidRDefault="00AF1D5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A51E9CE" w14:textId="77777777" w:rsidR="00354502" w:rsidRPr="00575AAD" w:rsidRDefault="00277D4D" w:rsidP="00495E7C">
      <w:pPr>
        <w:rPr>
          <w:lang w:val="fr-FR"/>
        </w:rPr>
      </w:pPr>
      <w:r w:rsidRPr="00575AAD">
        <w:rPr>
          <w:lang w:val="fr-FR"/>
        </w:rPr>
        <w:lastRenderedPageBreak/>
        <w:t>4</w:t>
      </w:r>
      <w:r w:rsidR="00354502" w:rsidRPr="00575AAD">
        <w:rPr>
          <w:lang w:val="fr-FR"/>
        </w:rPr>
        <w:t>.2</w:t>
      </w:r>
      <w:r w:rsidR="00354502" w:rsidRPr="00575AAD">
        <w:rPr>
          <w:lang w:val="fr-FR"/>
        </w:rPr>
        <w:tab/>
        <w:t>Les fiches de notification d'assignation de fréquence relatives au service de radio</w:t>
      </w:r>
      <w:r w:rsidR="00495E7C" w:rsidRPr="00575AAD">
        <w:rPr>
          <w:lang w:val="fr-FR"/>
        </w:rPr>
        <w:softHyphen/>
      </w:r>
      <w:r w:rsidR="00354502" w:rsidRPr="00575AAD">
        <w:rPr>
          <w:lang w:val="fr-FR"/>
        </w:rPr>
        <w:t>navigation aéronautique du Nigeria, dont l'attribution est régie par le numéro</w:t>
      </w:r>
      <w:r w:rsidR="00495E7C" w:rsidRPr="00575AAD">
        <w:rPr>
          <w:lang w:val="fr-FR"/>
        </w:rPr>
        <w:t xml:space="preserve"> </w:t>
      </w:r>
      <w:r w:rsidR="00354502" w:rsidRPr="00575AAD">
        <w:rPr>
          <w:rStyle w:val="Artref"/>
          <w:b/>
          <w:color w:val="000000"/>
          <w:lang w:val="fr-FR"/>
        </w:rPr>
        <w:t>5.251</w:t>
      </w:r>
      <w:r w:rsidR="00354502" w:rsidRPr="00575AAD">
        <w:rPr>
          <w:lang w:val="fr-FR"/>
        </w:rPr>
        <w:t>, ne seront pas soumises aux examens mentionnés au §</w:t>
      </w:r>
      <w:r w:rsidR="00495E7C" w:rsidRPr="00575AAD">
        <w:rPr>
          <w:lang w:val="fr-FR"/>
        </w:rPr>
        <w:t> </w:t>
      </w:r>
      <w:r w:rsidR="00354502" w:rsidRPr="00575AAD">
        <w:rPr>
          <w:lang w:val="fr-FR"/>
        </w:rPr>
        <w:t>5.2 de l'Article 5 de l'Accord, puisqu'elles sont soumises à l'application de la procédure du numéro </w:t>
      </w:r>
      <w:r w:rsidR="00354502" w:rsidRPr="00575AAD">
        <w:rPr>
          <w:rStyle w:val="Artref"/>
          <w:b/>
          <w:color w:val="000000"/>
          <w:lang w:val="fr-FR"/>
        </w:rPr>
        <w:t>9.21</w:t>
      </w:r>
      <w:r w:rsidR="00354502" w:rsidRPr="00575AAD">
        <w:rPr>
          <w:lang w:val="fr-FR"/>
        </w:rPr>
        <w:t>.</w:t>
      </w:r>
    </w:p>
    <w:p w14:paraId="138366AB" w14:textId="77777777" w:rsidR="00354502" w:rsidRPr="00575AAD" w:rsidRDefault="00277D4D" w:rsidP="00495E7C">
      <w:pPr>
        <w:rPr>
          <w:lang w:val="fr-FR"/>
        </w:rPr>
      </w:pPr>
      <w:r w:rsidRPr="00575AAD">
        <w:rPr>
          <w:lang w:val="fr-FR"/>
        </w:rPr>
        <w:t>4</w:t>
      </w:r>
      <w:r w:rsidR="00354502" w:rsidRPr="00575AAD">
        <w:rPr>
          <w:lang w:val="fr-FR"/>
        </w:rPr>
        <w:t>.3</w:t>
      </w:r>
      <w:r w:rsidR="00354502" w:rsidRPr="00575AAD">
        <w:rPr>
          <w:lang w:val="fr-FR"/>
        </w:rPr>
        <w:tab/>
        <w:t xml:space="preserve">Les notifications d'assignation de fréquence relatives au service </w:t>
      </w:r>
      <w:r w:rsidR="008C756F" w:rsidRPr="00575AAD">
        <w:rPr>
          <w:lang w:val="fr-FR"/>
        </w:rPr>
        <w:t xml:space="preserve">mobile terrestre des </w:t>
      </w:r>
      <w:r w:rsidR="00354502" w:rsidRPr="00575AAD">
        <w:rPr>
          <w:lang w:val="fr-FR"/>
        </w:rPr>
        <w:t>pays mentionné</w:t>
      </w:r>
      <w:r w:rsidR="007612A7" w:rsidRPr="00575AAD">
        <w:rPr>
          <w:lang w:val="fr-FR"/>
        </w:rPr>
        <w:t>s</w:t>
      </w:r>
      <w:r w:rsidR="00354502" w:rsidRPr="00575AAD">
        <w:rPr>
          <w:lang w:val="fr-FR"/>
        </w:rPr>
        <w:t xml:space="preserve"> au numéro</w:t>
      </w:r>
      <w:r w:rsidR="00495E7C" w:rsidRPr="00575AAD">
        <w:rPr>
          <w:lang w:val="fr-FR"/>
        </w:rPr>
        <w:t xml:space="preserve"> </w:t>
      </w:r>
      <w:r w:rsidR="00354502" w:rsidRPr="00575AAD">
        <w:rPr>
          <w:rStyle w:val="Artref"/>
          <w:b/>
          <w:color w:val="000000"/>
          <w:lang w:val="fr-FR"/>
        </w:rPr>
        <w:t>5.164</w:t>
      </w:r>
      <w:r w:rsidR="008C756F" w:rsidRPr="00575AAD">
        <w:rPr>
          <w:rStyle w:val="Artref"/>
          <w:b/>
          <w:color w:val="000000"/>
          <w:lang w:val="fr-FR"/>
        </w:rPr>
        <w:t xml:space="preserve"> </w:t>
      </w:r>
      <w:r w:rsidR="00354502" w:rsidRPr="00575AAD">
        <w:rPr>
          <w:lang w:val="fr-FR"/>
        </w:rPr>
        <w:t>ne doivent pas faire l'objet des examens demandés au §</w:t>
      </w:r>
      <w:r w:rsidR="008C756F" w:rsidRPr="00575AAD">
        <w:rPr>
          <w:lang w:val="fr-FR"/>
        </w:rPr>
        <w:t> </w:t>
      </w:r>
      <w:r w:rsidR="00354502" w:rsidRPr="00575AAD">
        <w:rPr>
          <w:lang w:val="fr-FR"/>
        </w:rPr>
        <w:t xml:space="preserve">5.2 de l'Article 5 de l'Accord, puisque leur attribution est faite sous réserve de ne pas causer de brouillage préjudiciable au service de radiodiffusion ou de ne pas prétendre à la protection contre les brouillages qui seraient causés par lui. Elles seront donc inscrites dans le Fichier de </w:t>
      </w:r>
      <w:r w:rsidR="00354502" w:rsidRPr="00575AAD">
        <w:rPr>
          <w:spacing w:val="-2"/>
          <w:szCs w:val="24"/>
          <w:lang w:val="fr-FR"/>
        </w:rPr>
        <w:t>référence aux conditions stipulées au numéro</w:t>
      </w:r>
      <w:r w:rsidR="008C756F" w:rsidRPr="00575AAD">
        <w:rPr>
          <w:spacing w:val="-2"/>
          <w:szCs w:val="24"/>
          <w:lang w:val="fr-FR"/>
        </w:rPr>
        <w:t xml:space="preserve"> </w:t>
      </w:r>
      <w:r w:rsidR="00354502" w:rsidRPr="00575AAD">
        <w:rPr>
          <w:rStyle w:val="Artref"/>
          <w:b/>
          <w:color w:val="000000"/>
          <w:spacing w:val="-2"/>
          <w:szCs w:val="24"/>
          <w:lang w:val="fr-FR"/>
        </w:rPr>
        <w:t>5.43</w:t>
      </w:r>
      <w:r w:rsidR="00354502" w:rsidRPr="00575AAD">
        <w:rPr>
          <w:spacing w:val="-2"/>
          <w:szCs w:val="24"/>
          <w:lang w:val="fr-FR"/>
        </w:rPr>
        <w:t xml:space="preserve"> pour le service de radiodiffusion</w:t>
      </w:r>
      <w:r w:rsidR="00354502" w:rsidRPr="00575AAD">
        <w:rPr>
          <w:lang w:val="fr-FR"/>
        </w:rPr>
        <w:t xml:space="preserve"> (symbole</w:t>
      </w:r>
      <w:r w:rsidR="008C756F" w:rsidRPr="00575AAD">
        <w:rPr>
          <w:lang w:val="fr-FR"/>
        </w:rPr>
        <w:t> </w:t>
      </w:r>
      <w:r w:rsidR="00354502" w:rsidRPr="00575AAD">
        <w:rPr>
          <w:lang w:val="fr-FR"/>
        </w:rPr>
        <w:t>R dans la Colonne</w:t>
      </w:r>
      <w:r w:rsidR="00495E7C" w:rsidRPr="00575AAD">
        <w:rPr>
          <w:lang w:val="fr-FR"/>
        </w:rPr>
        <w:t> </w:t>
      </w:r>
      <w:r w:rsidR="00354502" w:rsidRPr="00575AAD">
        <w:rPr>
          <w:lang w:val="fr-FR"/>
        </w:rPr>
        <w:t>13B2).</w:t>
      </w:r>
    </w:p>
    <w:p w14:paraId="33067800" w14:textId="77777777" w:rsidR="00354502" w:rsidRPr="00575AAD" w:rsidRDefault="00354502" w:rsidP="00495E7C">
      <w:pPr>
        <w:rPr>
          <w:lang w:val="fr-FR"/>
        </w:rPr>
      </w:pPr>
    </w:p>
    <w:p w14:paraId="1A367597" w14:textId="77777777" w:rsidR="00354502" w:rsidRPr="00575AAD" w:rsidRDefault="00354502" w:rsidP="00495E7C">
      <w:pPr>
        <w:jc w:val="center"/>
        <w:rPr>
          <w:lang w:val="fr-FR"/>
        </w:rPr>
      </w:pPr>
      <w:r w:rsidRPr="00575AAD">
        <w:rPr>
          <w:lang w:val="fr-FR"/>
        </w:rPr>
        <w:t>____________________</w:t>
      </w:r>
    </w:p>
    <w:p w14:paraId="3649D050" w14:textId="77777777" w:rsidR="00354502" w:rsidRPr="00575AAD" w:rsidRDefault="00354502" w:rsidP="00495E7C">
      <w:pPr>
        <w:rPr>
          <w:lang w:val="fr-FR"/>
        </w:rPr>
      </w:pPr>
    </w:p>
    <w:p w14:paraId="48C95837" w14:textId="77777777" w:rsidR="00354502" w:rsidRDefault="00354502" w:rsidP="00495E7C">
      <w:pPr>
        <w:rPr>
          <w:lang w:val="fr-FR"/>
        </w:rPr>
      </w:pPr>
    </w:p>
    <w:p w14:paraId="254E6E91" w14:textId="77777777" w:rsidR="00805A81" w:rsidRDefault="00805A81" w:rsidP="00495E7C">
      <w:pPr>
        <w:rPr>
          <w:lang w:val="fr-FR"/>
        </w:rPr>
      </w:pPr>
    </w:p>
    <w:p w14:paraId="035AB948" w14:textId="77777777" w:rsidR="00805A81" w:rsidRDefault="00805A81" w:rsidP="00495E7C">
      <w:pPr>
        <w:rPr>
          <w:lang w:val="fr-FR"/>
        </w:rPr>
      </w:pPr>
    </w:p>
    <w:p w14:paraId="10941940" w14:textId="77777777" w:rsidR="00805A81" w:rsidRDefault="00805A81" w:rsidP="00495E7C">
      <w:pPr>
        <w:rPr>
          <w:lang w:val="fr-FR"/>
        </w:rPr>
      </w:pPr>
    </w:p>
    <w:p w14:paraId="371D7141" w14:textId="77777777" w:rsidR="00805A81" w:rsidRPr="00575AAD" w:rsidRDefault="00805A81" w:rsidP="00495E7C">
      <w:pPr>
        <w:rPr>
          <w:lang w:val="fr-FR"/>
        </w:rPr>
      </w:pPr>
    </w:p>
    <w:p w14:paraId="6F4A16EF" w14:textId="77777777" w:rsidR="00354502" w:rsidRPr="00575AAD" w:rsidRDefault="00354502" w:rsidP="00495E7C">
      <w:pPr>
        <w:rPr>
          <w:lang w:val="fr-FR"/>
        </w:rPr>
      </w:pPr>
    </w:p>
    <w:p w14:paraId="085ED0AE" w14:textId="77777777" w:rsidR="00354502" w:rsidRPr="00575AAD" w:rsidRDefault="00354502" w:rsidP="00495E7C">
      <w:pPr>
        <w:rPr>
          <w:lang w:val="fr-FR"/>
        </w:rPr>
      </w:pPr>
    </w:p>
    <w:p w14:paraId="38784E72" w14:textId="77777777" w:rsidR="00354502" w:rsidRPr="00575AAD" w:rsidRDefault="00354502" w:rsidP="00495E7C">
      <w:pPr>
        <w:rPr>
          <w:lang w:val="fr-FR"/>
        </w:rPr>
      </w:pPr>
    </w:p>
    <w:p w14:paraId="7A663DD5" w14:textId="77777777" w:rsidR="00354502" w:rsidRPr="00575AAD" w:rsidRDefault="00354502" w:rsidP="00495E7C">
      <w:pPr>
        <w:rPr>
          <w:lang w:val="fr-FR"/>
        </w:rPr>
      </w:pPr>
    </w:p>
    <w:p w14:paraId="3F5F0D17" w14:textId="77777777" w:rsidR="00354502" w:rsidRPr="00575AAD" w:rsidRDefault="00354502" w:rsidP="00495E7C">
      <w:pPr>
        <w:rPr>
          <w:lang w:val="fr-FR"/>
        </w:rPr>
      </w:pPr>
    </w:p>
    <w:p w14:paraId="3C85F6CF" w14:textId="77777777" w:rsidR="00354502" w:rsidRPr="00575AAD" w:rsidRDefault="00354502" w:rsidP="00495E7C">
      <w:pPr>
        <w:rPr>
          <w:lang w:val="fr-FR"/>
        </w:rPr>
      </w:pPr>
    </w:p>
    <w:p w14:paraId="7A5A39AA" w14:textId="77777777" w:rsidR="00354502" w:rsidRPr="00575AAD" w:rsidRDefault="00354502" w:rsidP="00495E7C">
      <w:pPr>
        <w:rPr>
          <w:lang w:val="fr-FR"/>
        </w:rPr>
      </w:pPr>
    </w:p>
    <w:p w14:paraId="7263201F" w14:textId="77777777" w:rsidR="00354502" w:rsidRPr="00575AAD" w:rsidRDefault="00354502" w:rsidP="00495E7C">
      <w:pPr>
        <w:rPr>
          <w:lang w:val="fr-FR"/>
        </w:rPr>
      </w:pPr>
    </w:p>
    <w:p w14:paraId="5FD43EB8" w14:textId="77777777" w:rsidR="00354502" w:rsidRPr="00575AAD" w:rsidRDefault="00354502" w:rsidP="00495E7C">
      <w:pPr>
        <w:rPr>
          <w:lang w:val="fr-FR"/>
        </w:rPr>
      </w:pPr>
    </w:p>
    <w:p w14:paraId="6C77039D" w14:textId="77777777" w:rsidR="00354502" w:rsidRPr="00575AAD" w:rsidRDefault="00354502" w:rsidP="00495E7C">
      <w:pPr>
        <w:rPr>
          <w:lang w:val="fr-FR"/>
        </w:rPr>
        <w:sectPr w:rsidR="00354502" w:rsidRPr="00575AAD">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14:paraId="2CD29805" w14:textId="77777777" w:rsidR="00354502" w:rsidRPr="00575AAD" w:rsidRDefault="00354502" w:rsidP="00495E7C">
      <w:pPr>
        <w:rPr>
          <w:lang w:val="fr-FR"/>
        </w:rPr>
      </w:pPr>
    </w:p>
    <w:sectPr w:rsidR="00354502" w:rsidRPr="00575AAD" w:rsidSect="00495E7C">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77463" w14:textId="77777777" w:rsidR="007B4E92" w:rsidRDefault="007B4E92">
      <w:r>
        <w:separator/>
      </w:r>
    </w:p>
  </w:endnote>
  <w:endnote w:type="continuationSeparator" w:id="0">
    <w:p w14:paraId="10541D84" w14:textId="77777777" w:rsidR="007B4E92" w:rsidRDefault="007B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A50D5" w14:textId="77777777" w:rsidR="00A4205B" w:rsidRDefault="00A420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59DD" w14:textId="77777777" w:rsidR="00A4205B" w:rsidRDefault="00A420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79A7" w14:textId="77777777" w:rsidR="00A4205B" w:rsidRDefault="00A42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A66E5" w14:textId="77777777" w:rsidR="007B4E92" w:rsidRDefault="007B4E92">
      <w:r>
        <w:rPr>
          <w:b/>
        </w:rPr>
        <w:t>_______________</w:t>
      </w:r>
    </w:p>
  </w:footnote>
  <w:footnote w:type="continuationSeparator" w:id="0">
    <w:p w14:paraId="0F9AE958" w14:textId="77777777" w:rsidR="007B4E92" w:rsidRDefault="007B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42E5" w14:paraId="4C8818E1"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1151D535" w14:textId="001D7D19" w:rsidR="007942E5" w:rsidRDefault="007942E5" w:rsidP="007942E5">
          <w:pPr>
            <w:pStyle w:val="HeaderRegProc"/>
          </w:pPr>
          <w:r>
            <w:t xml:space="preserve">Partie </w:t>
          </w:r>
          <w:r>
            <w:fldChar w:fldCharType="begin"/>
          </w:r>
          <w:r>
            <w:instrText>styleref href</w:instrText>
          </w:r>
          <w:r>
            <w:fldChar w:fldCharType="separate"/>
          </w:r>
          <w:r w:rsidR="00805A81">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6D14B8" w14:textId="015244CC" w:rsidR="007942E5" w:rsidRDefault="007942E5" w:rsidP="007942E5">
          <w:pPr>
            <w:pStyle w:val="HeaderRegProc"/>
            <w:rPr>
              <w:lang w:val="fr-FR"/>
            </w:rPr>
          </w:pPr>
          <w:r>
            <w:fldChar w:fldCharType="begin"/>
          </w:r>
          <w:r>
            <w:instrText>styleref href2</w:instrText>
          </w:r>
          <w:r>
            <w:fldChar w:fldCharType="separate"/>
          </w:r>
          <w:r w:rsidR="00805A81">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C08EBD" w14:textId="77777777" w:rsidR="007942E5" w:rsidRDefault="007942E5" w:rsidP="007942E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46F4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0D5D4" w14:textId="751E9408" w:rsidR="007942E5" w:rsidRDefault="007942E5" w:rsidP="007942E5">
          <w:pPr>
            <w:pStyle w:val="HeaderRegProc"/>
            <w:rPr>
              <w:lang w:val="fr-CH"/>
            </w:rPr>
          </w:pPr>
          <w:r>
            <w:rPr>
              <w:lang w:val="fr-CH"/>
            </w:rPr>
            <w:t>r</w:t>
          </w:r>
          <w:r w:rsidR="00A4205B">
            <w:rPr>
              <w:lang w:val="fr-CH"/>
            </w:rPr>
            <w:t>é</w:t>
          </w:r>
          <w:r>
            <w:rPr>
              <w:lang w:val="fr-CH"/>
            </w:rPr>
            <w:t>v.</w:t>
          </w:r>
          <w:r>
            <w:t>-</w:t>
          </w:r>
        </w:p>
      </w:tc>
    </w:tr>
  </w:tbl>
  <w:p w14:paraId="1C2F5B0A" w14:textId="77777777" w:rsidR="007942E5" w:rsidRDefault="007942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2A19" w14:paraId="08005BB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C9F69B" w14:textId="15939C5E" w:rsidR="00302A19" w:rsidRDefault="00302A19">
          <w:pPr>
            <w:pStyle w:val="HeaderRegProc"/>
          </w:pPr>
          <w:r>
            <w:t xml:space="preserve">Partie </w:t>
          </w:r>
          <w:r>
            <w:fldChar w:fldCharType="begin"/>
          </w:r>
          <w:r>
            <w:instrText>styleref href</w:instrText>
          </w:r>
          <w:r>
            <w:fldChar w:fldCharType="separate"/>
          </w:r>
          <w:r w:rsidR="00805A81">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64ABC" w14:textId="3D9C033A" w:rsidR="00302A19" w:rsidRDefault="00302A19">
          <w:pPr>
            <w:pStyle w:val="HeaderRegProc"/>
            <w:rPr>
              <w:lang w:val="fr-FR"/>
            </w:rPr>
          </w:pPr>
          <w:r>
            <w:fldChar w:fldCharType="begin"/>
          </w:r>
          <w:r>
            <w:instrText>styleref href2</w:instrText>
          </w:r>
          <w:r>
            <w:fldChar w:fldCharType="separate"/>
          </w:r>
          <w:r w:rsidR="00805A81">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6DF181" w14:textId="77777777" w:rsidR="00302A19" w:rsidRDefault="00302A1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46F4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6A839" w14:textId="77777777" w:rsidR="00302A19" w:rsidRDefault="00302A19">
          <w:pPr>
            <w:pStyle w:val="HeaderRegProc"/>
            <w:rPr>
              <w:lang w:val="fr-CH"/>
            </w:rPr>
          </w:pPr>
          <w:r>
            <w:rPr>
              <w:lang w:val="fr-CH"/>
            </w:rPr>
            <w:t>rév.-</w:t>
          </w:r>
        </w:p>
      </w:tc>
    </w:tr>
  </w:tbl>
  <w:p w14:paraId="10CA45A2" w14:textId="77777777" w:rsidR="00302A19" w:rsidRDefault="00302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5413C" w14:textId="77777777" w:rsidR="00A4205B" w:rsidRDefault="00A420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3CB6" w14:textId="77777777" w:rsidR="00575AAD" w:rsidRDefault="00575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4502"/>
    <w:rsid w:val="00013E52"/>
    <w:rsid w:val="00062F78"/>
    <w:rsid w:val="000C38A7"/>
    <w:rsid w:val="0016415F"/>
    <w:rsid w:val="00164A91"/>
    <w:rsid w:val="001B0944"/>
    <w:rsid w:val="001F7BA9"/>
    <w:rsid w:val="00277D4D"/>
    <w:rsid w:val="00302A19"/>
    <w:rsid w:val="00324E0C"/>
    <w:rsid w:val="003360AF"/>
    <w:rsid w:val="00354502"/>
    <w:rsid w:val="00356C49"/>
    <w:rsid w:val="00370FCA"/>
    <w:rsid w:val="00445C2D"/>
    <w:rsid w:val="00495E7C"/>
    <w:rsid w:val="004E61BE"/>
    <w:rsid w:val="00575AAD"/>
    <w:rsid w:val="00632816"/>
    <w:rsid w:val="006F1D50"/>
    <w:rsid w:val="007612A7"/>
    <w:rsid w:val="00783A49"/>
    <w:rsid w:val="00786114"/>
    <w:rsid w:val="007942E5"/>
    <w:rsid w:val="007B4E92"/>
    <w:rsid w:val="007B5823"/>
    <w:rsid w:val="00805A81"/>
    <w:rsid w:val="008C756F"/>
    <w:rsid w:val="00912311"/>
    <w:rsid w:val="00946F45"/>
    <w:rsid w:val="00966DC4"/>
    <w:rsid w:val="009B20DE"/>
    <w:rsid w:val="00A41D0F"/>
    <w:rsid w:val="00A4205B"/>
    <w:rsid w:val="00AB417E"/>
    <w:rsid w:val="00AF1D51"/>
    <w:rsid w:val="00DC784A"/>
    <w:rsid w:val="00DE4D5E"/>
    <w:rsid w:val="00E40245"/>
    <w:rsid w:val="00EE0154"/>
    <w:rsid w:val="00F61E05"/>
    <w:rsid w:val="00FA48FF"/>
    <w:rsid w:val="00FC0A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100D8"/>
  <w15:docId w15:val="{48ACBC50-59AF-46A0-B6DC-905A3CA8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A202B-3BF1-4F20-AF85-D249B422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37</TotalTime>
  <Pages>4</Pages>
  <Words>1008</Words>
  <Characters>4802</Characters>
  <Application>Microsoft Office Word</Application>
  <DocSecurity>0</DocSecurity>
  <Lines>77</Lines>
  <Paragraphs>92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A6 / GE89 du RR</dc:subject>
  <dc:creator/>
  <cp:keywords/>
  <dc:description/>
  <cp:lastModifiedBy>Gachet, Christelle</cp:lastModifiedBy>
  <cp:revision>27</cp:revision>
  <cp:lastPrinted>2020-12-15T12:48:00Z</cp:lastPrinted>
  <dcterms:created xsi:type="dcterms:W3CDTF">2012-08-08T16:00:00Z</dcterms:created>
  <dcterms:modified xsi:type="dcterms:W3CDTF">2025-11-21T08:05:00Z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