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04D44" w14:textId="77777777" w:rsidR="00CD2902" w:rsidRDefault="002B00C1" w:rsidP="00A02E6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 w:bidi="ar-EG"/>
        </w:rPr>
      </w:pPr>
      <w:r w:rsidRPr="002B00C1">
        <w:rPr>
          <w:rFonts w:ascii="Times New Roman Bold" w:hAnsi="Times New Roman Bold" w:hint="cs"/>
          <w:b/>
          <w:bCs/>
          <w:sz w:val="30"/>
          <w:szCs w:val="40"/>
          <w:rtl/>
          <w:lang w:bidi="ar-EG"/>
        </w:rPr>
        <w:t xml:space="preserve">الجزء </w:t>
      </w:r>
      <w:r w:rsidR="00A02E6E">
        <w:rPr>
          <w:rFonts w:ascii="Times New Roman Bold" w:hAnsi="Times New Roman Bold"/>
          <w:b/>
          <w:bCs/>
          <w:sz w:val="30"/>
          <w:szCs w:val="40"/>
          <w:lang w:val="en-US" w:bidi="ar-EG"/>
        </w:rPr>
        <w:t>B</w:t>
      </w:r>
    </w:p>
    <w:p w14:paraId="0290FA8E" w14:textId="77777777" w:rsidR="00A02E6E" w:rsidRDefault="00A02E6E" w:rsidP="004E1A1A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 xml:space="preserve">القسم </w:t>
      </w:r>
      <w:r w:rsidR="004E1A1A">
        <w:rPr>
          <w:rFonts w:ascii="Times New Roman Bold" w:hAnsi="Times New Roman Bold"/>
          <w:b/>
          <w:bCs/>
          <w:sz w:val="30"/>
          <w:szCs w:val="40"/>
          <w:lang w:val="en-US"/>
        </w:rPr>
        <w:t>2</w:t>
      </w:r>
      <w:r>
        <w:rPr>
          <w:rFonts w:ascii="Times New Roman Bold" w:hAnsi="Times New Roman Bold"/>
          <w:b/>
          <w:bCs/>
          <w:sz w:val="30"/>
          <w:szCs w:val="40"/>
          <w:lang w:val="en-US"/>
        </w:rPr>
        <w:t>B</w:t>
      </w:r>
    </w:p>
    <w:p w14:paraId="0EE8CCB1" w14:textId="77777777" w:rsidR="00C401C8" w:rsidRDefault="00C401C8" w:rsidP="000C68C6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(</w:t>
      </w:r>
      <w:r w:rsidR="000C68C6"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غير مستعمل</w:t>
      </w: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)</w:t>
      </w:r>
    </w:p>
    <w:p w14:paraId="14015123" w14:textId="77777777" w:rsidR="0046520E" w:rsidRDefault="0046520E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</w:p>
    <w:p w14:paraId="119263FD" w14:textId="4FE21FA7" w:rsidR="0046520E" w:rsidRPr="00DA5386" w:rsidRDefault="0046520E" w:rsidP="00140646">
      <w:pPr>
        <w:jc w:val="center"/>
        <w:rPr>
          <w:rtl/>
          <w:lang w:val="en-US"/>
        </w:rPr>
      </w:pPr>
      <w:r>
        <w:rPr>
          <w:rtl/>
          <w:lang w:val="en-US"/>
        </w:rPr>
        <w:br/>
      </w:r>
      <w:r w:rsidR="00E178D6" w:rsidRPr="00E178D6">
        <w:rPr>
          <w:rtl/>
          <w:lang w:val="en-US"/>
        </w:rPr>
        <w:t>______________</w:t>
      </w:r>
    </w:p>
    <w:p w14:paraId="3812A432" w14:textId="77777777" w:rsidR="00B546FE" w:rsidRDefault="00B546FE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3E31F059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1CDE6C89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1BF69452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5DA4CB61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161B2DEB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2BBD5681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19AC6D4E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06EA0608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5AF61953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2E367CBD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7B5C349A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1B5ADEE6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0825E737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3123CB4D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453B03CB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14:paraId="040D4CC7" w14:textId="77777777"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tl/>
          <w:lang w:val="en-US"/>
        </w:rPr>
        <w:sectPr w:rsidR="00E52DCA" w:rsidSect="004036A6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14:paraId="0D473375" w14:textId="77777777" w:rsidR="00E52DCA" w:rsidRPr="002B00C1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tl/>
          <w:lang w:val="en-US"/>
        </w:rPr>
      </w:pPr>
    </w:p>
    <w:sectPr w:rsidR="00E52DCA" w:rsidRPr="002B00C1" w:rsidSect="004036A6">
      <w:headerReference w:type="even" r:id="rId10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24308" w14:textId="77777777" w:rsidR="00F0517D" w:rsidRDefault="00F0517D">
      <w:r>
        <w:separator/>
      </w:r>
    </w:p>
  </w:endnote>
  <w:endnote w:type="continuationSeparator" w:id="0">
    <w:p w14:paraId="296D2BE2" w14:textId="77777777" w:rsidR="00F0517D" w:rsidRDefault="00F05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8663" w14:textId="023DF6AA" w:rsidR="00F0517D" w:rsidRDefault="003907DC">
    <w:pPr>
      <w:pStyle w:val="Footer"/>
    </w:pPr>
    <w:fldSimple w:instr=" FILENAME \p \* MERGEFORMAT ">
      <w:r>
        <w:t>M:\COMP_PROD\ITU-R\2021\Publications\Regl_proc\Publication_Edition_2021_20-00968\A\35-B1-SECB2-a.docx</w:t>
      </w:r>
    </w:fldSimple>
    <w:r w:rsidR="00F0517D">
      <w:tab/>
    </w:r>
    <w:r w:rsidR="00F0517D">
      <w:fldChar w:fldCharType="begin"/>
    </w:r>
    <w:r w:rsidR="00F0517D">
      <w:instrText xml:space="preserve"> savedate \@ dd.MM.yy </w:instrText>
    </w:r>
    <w:r w:rsidR="00F0517D">
      <w:fldChar w:fldCharType="separate"/>
    </w:r>
    <w:r w:rsidR="00E178D6">
      <w:t>16.12.20</w:t>
    </w:r>
    <w:r w:rsidR="00F0517D">
      <w:fldChar w:fldCharType="end"/>
    </w:r>
    <w:r w:rsidR="00F0517D">
      <w:tab/>
    </w:r>
    <w:r w:rsidR="00F0517D">
      <w:fldChar w:fldCharType="begin"/>
    </w:r>
    <w:r w:rsidR="00F0517D">
      <w:instrText xml:space="preserve"> printdate \@ dd.MM.yy </w:instrText>
    </w:r>
    <w:r w:rsidR="00F0517D">
      <w:fldChar w:fldCharType="separate"/>
    </w:r>
    <w:r>
      <w:t>16.12.20</w:t>
    </w:r>
    <w:r w:rsidR="00F0517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11FBE" w14:textId="77777777" w:rsidR="00F0517D" w:rsidRDefault="00F0517D">
      <w:r>
        <w:t>____________________</w:t>
      </w:r>
    </w:p>
  </w:footnote>
  <w:footnote w:type="continuationSeparator" w:id="0">
    <w:p w14:paraId="45668E8F" w14:textId="77777777" w:rsidR="00F0517D" w:rsidRDefault="00F05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F0517D" w:rsidRPr="000F2A0B" w14:paraId="16C43161" w14:textId="77777777">
      <w:tc>
        <w:tcPr>
          <w:tcW w:w="1701" w:type="dxa"/>
        </w:tcPr>
        <w:p w14:paraId="1D509E2B" w14:textId="77777777" w:rsidR="00F0517D" w:rsidRPr="00913BF7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14:paraId="38D08D6C" w14:textId="77777777"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14:paraId="33CE2BBF" w14:textId="77777777"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E52DCA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7710B1E" w14:textId="77777777"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7FA7018B" w14:textId="77777777" w:rsidR="00F0517D" w:rsidRPr="007358FA" w:rsidRDefault="00F0517D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F0517D" w:rsidRPr="000F2A0B" w14:paraId="59E5C8A7" w14:textId="77777777">
      <w:trPr>
        <w:jc w:val="right"/>
      </w:trPr>
      <w:tc>
        <w:tcPr>
          <w:tcW w:w="1701" w:type="dxa"/>
        </w:tcPr>
        <w:p w14:paraId="40B5328D" w14:textId="77777777" w:rsidR="00F0517D" w:rsidRPr="00913BF7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02611DF3" w14:textId="77777777" w:rsidR="00F0517D" w:rsidRPr="00433E7A" w:rsidRDefault="00F0517D" w:rsidP="004F4C52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2B</w:t>
          </w:r>
        </w:p>
      </w:tc>
      <w:tc>
        <w:tcPr>
          <w:tcW w:w="1701" w:type="dxa"/>
        </w:tcPr>
        <w:p w14:paraId="62C694C5" w14:textId="77777777"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7D4E50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7462AD3" w14:textId="77777777"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5F4F8D00" w14:textId="77777777" w:rsidR="00F0517D" w:rsidRPr="007358FA" w:rsidRDefault="00F0517D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188F8" w14:textId="77777777" w:rsidR="00E52DCA" w:rsidRPr="00E52DCA" w:rsidRDefault="00E52DCA" w:rsidP="00E52D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9609454">
    <w:abstractNumId w:val="10"/>
  </w:num>
  <w:num w:numId="2" w16cid:durableId="894006567">
    <w:abstractNumId w:val="6"/>
  </w:num>
  <w:num w:numId="3" w16cid:durableId="303125603">
    <w:abstractNumId w:val="5"/>
  </w:num>
  <w:num w:numId="4" w16cid:durableId="1708678211">
    <w:abstractNumId w:val="4"/>
  </w:num>
  <w:num w:numId="5" w16cid:durableId="380061019">
    <w:abstractNumId w:val="8"/>
  </w:num>
  <w:num w:numId="6" w16cid:durableId="579407484">
    <w:abstractNumId w:val="3"/>
  </w:num>
  <w:num w:numId="7" w16cid:durableId="1000620985">
    <w:abstractNumId w:val="2"/>
  </w:num>
  <w:num w:numId="8" w16cid:durableId="787044359">
    <w:abstractNumId w:val="1"/>
  </w:num>
  <w:num w:numId="9" w16cid:durableId="943994755">
    <w:abstractNumId w:val="0"/>
  </w:num>
  <w:num w:numId="10" w16cid:durableId="596644792">
    <w:abstractNumId w:val="9"/>
  </w:num>
  <w:num w:numId="11" w16cid:durableId="13176810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31807"/>
    <w:rsid w:val="00041E07"/>
    <w:rsid w:val="00094D45"/>
    <w:rsid w:val="000C68C6"/>
    <w:rsid w:val="000F2A0B"/>
    <w:rsid w:val="000F4B2C"/>
    <w:rsid w:val="001139B6"/>
    <w:rsid w:val="001147B6"/>
    <w:rsid w:val="00117E13"/>
    <w:rsid w:val="00130C60"/>
    <w:rsid w:val="00140646"/>
    <w:rsid w:val="0020710C"/>
    <w:rsid w:val="002301AE"/>
    <w:rsid w:val="002466FF"/>
    <w:rsid w:val="002631B1"/>
    <w:rsid w:val="002B00C1"/>
    <w:rsid w:val="002B499D"/>
    <w:rsid w:val="002C0904"/>
    <w:rsid w:val="002C55F4"/>
    <w:rsid w:val="002D6D41"/>
    <w:rsid w:val="00325DCF"/>
    <w:rsid w:val="00360881"/>
    <w:rsid w:val="003907DC"/>
    <w:rsid w:val="004036A6"/>
    <w:rsid w:val="00433E7A"/>
    <w:rsid w:val="0044702B"/>
    <w:rsid w:val="00463414"/>
    <w:rsid w:val="0046520E"/>
    <w:rsid w:val="004E1A1A"/>
    <w:rsid w:val="004F4C52"/>
    <w:rsid w:val="0055056E"/>
    <w:rsid w:val="0066056C"/>
    <w:rsid w:val="006A69F5"/>
    <w:rsid w:val="006B3E33"/>
    <w:rsid w:val="006B42DC"/>
    <w:rsid w:val="006B5D10"/>
    <w:rsid w:val="006C1EF7"/>
    <w:rsid w:val="007301FB"/>
    <w:rsid w:val="007358FA"/>
    <w:rsid w:val="007460F7"/>
    <w:rsid w:val="00770B96"/>
    <w:rsid w:val="0078123B"/>
    <w:rsid w:val="007B10EA"/>
    <w:rsid w:val="007B27E5"/>
    <w:rsid w:val="007D4E50"/>
    <w:rsid w:val="007E511B"/>
    <w:rsid w:val="00836F48"/>
    <w:rsid w:val="00867AB1"/>
    <w:rsid w:val="00885EC1"/>
    <w:rsid w:val="00892D16"/>
    <w:rsid w:val="008B0B84"/>
    <w:rsid w:val="008B631A"/>
    <w:rsid w:val="00913BF7"/>
    <w:rsid w:val="009158D2"/>
    <w:rsid w:val="00922FE8"/>
    <w:rsid w:val="00993C1C"/>
    <w:rsid w:val="009F171D"/>
    <w:rsid w:val="00A02E6E"/>
    <w:rsid w:val="00A0604B"/>
    <w:rsid w:val="00A64B91"/>
    <w:rsid w:val="00A7482F"/>
    <w:rsid w:val="00A97087"/>
    <w:rsid w:val="00AC41A3"/>
    <w:rsid w:val="00AD269C"/>
    <w:rsid w:val="00AF44BC"/>
    <w:rsid w:val="00B0263D"/>
    <w:rsid w:val="00B10079"/>
    <w:rsid w:val="00B546FE"/>
    <w:rsid w:val="00B765E7"/>
    <w:rsid w:val="00B96ACC"/>
    <w:rsid w:val="00BE0D0E"/>
    <w:rsid w:val="00BF3BC8"/>
    <w:rsid w:val="00C374B3"/>
    <w:rsid w:val="00C401C8"/>
    <w:rsid w:val="00CA31BF"/>
    <w:rsid w:val="00CA4B7C"/>
    <w:rsid w:val="00CD2902"/>
    <w:rsid w:val="00CF3F55"/>
    <w:rsid w:val="00CF495E"/>
    <w:rsid w:val="00D232A2"/>
    <w:rsid w:val="00DE66AC"/>
    <w:rsid w:val="00DE6CD7"/>
    <w:rsid w:val="00DF5487"/>
    <w:rsid w:val="00E003AC"/>
    <w:rsid w:val="00E03822"/>
    <w:rsid w:val="00E178D6"/>
    <w:rsid w:val="00E40169"/>
    <w:rsid w:val="00E52DCA"/>
    <w:rsid w:val="00E7261D"/>
    <w:rsid w:val="00EB4871"/>
    <w:rsid w:val="00EB7F8D"/>
    <w:rsid w:val="00EC59CD"/>
    <w:rsid w:val="00EF272D"/>
    <w:rsid w:val="00F0517D"/>
    <w:rsid w:val="00F419C1"/>
    <w:rsid w:val="00F6061F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C1FDFC"/>
  <w15:docId w15:val="{A0F60514-5451-4494-A80C-15F173D06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2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9</cp:revision>
  <cp:lastPrinted>2020-12-16T09:59:00Z</cp:lastPrinted>
  <dcterms:created xsi:type="dcterms:W3CDTF">2012-09-07T13:59:00Z</dcterms:created>
  <dcterms:modified xsi:type="dcterms:W3CDTF">2025-11-28T08:58:00Z</dcterms:modified>
</cp:coreProperties>
</file>