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E0A9B" w14:textId="77777777"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الجزء </w:t>
      </w:r>
      <w:r w:rsidRPr="0063384B">
        <w:rPr>
          <w:rFonts w:ascii="Times New Roman Bold" w:hAnsi="Times New Roman Bold" w:cs="Traditional Arabic"/>
          <w:szCs w:val="40"/>
        </w:rPr>
        <w:t>7A</w:t>
      </w:r>
    </w:p>
    <w:p w14:paraId="45C9AE5B" w14:textId="77777777"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القواعد المتعلقة بالقرار </w:t>
      </w:r>
      <w:r w:rsidRPr="0063384B">
        <w:rPr>
          <w:rFonts w:ascii="Times New Roman Bold" w:hAnsi="Times New Roman Bold" w:cs="Traditional Arabic"/>
          <w:szCs w:val="40"/>
        </w:rPr>
        <w:t>1</w:t>
      </w:r>
      <w:r w:rsidRPr="0063384B">
        <w:rPr>
          <w:rFonts w:ascii="Times New Roman Bold" w:hAnsi="Times New Roman Bold" w:cs="Traditional Arabic"/>
          <w:szCs w:val="40"/>
          <w:rtl/>
        </w:rPr>
        <w:t xml:space="preserve"> الصادر عن المؤتمر </w:t>
      </w:r>
      <w:r w:rsidRPr="0063384B">
        <w:rPr>
          <w:rFonts w:ascii="Times New Roman Bold" w:hAnsi="Times New Roman Bold" w:cs="Traditional Arabic"/>
          <w:szCs w:val="40"/>
        </w:rPr>
        <w:t>RJ88</w:t>
      </w:r>
      <w:r w:rsidRPr="0063384B">
        <w:rPr>
          <w:rFonts w:ascii="Times New Roman Bold" w:hAnsi="Times New Roman Bold" w:cs="Traditional Arabic"/>
          <w:szCs w:val="40"/>
          <w:rtl/>
        </w:rPr>
        <w:br/>
        <w:t xml:space="preserve">وبالمادة </w:t>
      </w:r>
      <w:r w:rsidRPr="0063384B">
        <w:rPr>
          <w:rFonts w:ascii="Times New Roman Bold" w:hAnsi="Times New Roman Bold" w:cs="Traditional Arabic"/>
          <w:szCs w:val="40"/>
        </w:rPr>
        <w:t>6</w:t>
      </w:r>
      <w:r w:rsidRPr="0063384B">
        <w:rPr>
          <w:rFonts w:ascii="Times New Roman Bold" w:hAnsi="Times New Roman Bold" w:cs="Traditional Arabic"/>
          <w:szCs w:val="40"/>
          <w:rtl/>
        </w:rPr>
        <w:t xml:space="preserve"> من الاتفاق </w:t>
      </w:r>
      <w:r w:rsidRPr="0063384B">
        <w:rPr>
          <w:rFonts w:ascii="Times New Roman Bold" w:hAnsi="Times New Roman Bold" w:cs="Traditional Arabic"/>
          <w:szCs w:val="40"/>
        </w:rPr>
        <w:t>RJ88</w:t>
      </w:r>
    </w:p>
    <w:p w14:paraId="6532AEED" w14:textId="77777777" w:rsidR="00672301" w:rsidRPr="009050B4" w:rsidRDefault="00672301" w:rsidP="0063384B">
      <w:pPr>
        <w:pStyle w:val="Heading1"/>
        <w:spacing w:before="600"/>
        <w:rPr>
          <w:bCs/>
          <w:rtl/>
        </w:rPr>
      </w:pPr>
      <w:r w:rsidRPr="009050B4">
        <w:rPr>
          <w:bCs/>
        </w:rPr>
        <w:t>1</w:t>
      </w:r>
      <w:r w:rsidRPr="009050B4">
        <w:rPr>
          <w:bCs/>
          <w:rtl/>
        </w:rPr>
        <w:tab/>
        <w:t xml:space="preserve">تطبيق القرار </w:t>
      </w:r>
      <w:r w:rsidRPr="009050B4">
        <w:rPr>
          <w:bCs/>
        </w:rPr>
        <w:t>1 (RJ88)</w:t>
      </w:r>
    </w:p>
    <w:p w14:paraId="646D9A14" w14:textId="77777777" w:rsidR="00672301" w:rsidRPr="005039B4" w:rsidRDefault="00672301" w:rsidP="005B68E3">
      <w:pPr>
        <w:spacing w:before="240"/>
        <w:rPr>
          <w:rtl/>
        </w:rPr>
      </w:pPr>
      <w:r>
        <w:t>1.1</w:t>
      </w:r>
      <w:r w:rsidRPr="005039B4">
        <w:rPr>
          <w:rtl/>
        </w:rPr>
        <w:tab/>
        <w:t>كل</w:t>
      </w:r>
      <w:r w:rsidR="00AA76A4">
        <w:rPr>
          <w:rFonts w:hint="cs"/>
          <w:rtl/>
        </w:rPr>
        <w:t>ّ</w:t>
      </w:r>
      <w:r w:rsidRPr="005039B4">
        <w:rPr>
          <w:rtl/>
        </w:rPr>
        <w:t>ف هذا القرار اللجنة</w:t>
      </w:r>
      <w:r w:rsidR="00AA76A4">
        <w:rPr>
          <w:rFonts w:hint="cs"/>
          <w:rtl/>
        </w:rPr>
        <w:t xml:space="preserve"> الدولية لتسجيل الترددات</w:t>
      </w:r>
      <w:r w:rsidRPr="005039B4">
        <w:rPr>
          <w:rtl/>
        </w:rPr>
        <w:t xml:space="preserve"> </w:t>
      </w:r>
      <w:r w:rsidR="00544BEB">
        <w:rPr>
          <w:rFonts w:hint="cs"/>
          <w:rtl/>
        </w:rPr>
        <w:t>(</w:t>
      </w:r>
      <w:r w:rsidRPr="005039B4">
        <w:t>IFRB</w:t>
      </w:r>
      <w:r w:rsidR="00544BEB">
        <w:rPr>
          <w:rFonts w:hint="cs"/>
          <w:rtl/>
        </w:rPr>
        <w:t>)</w:t>
      </w:r>
      <w:r w:rsidR="00B069CD">
        <w:rPr>
          <w:rtl/>
        </w:rPr>
        <w:t xml:space="preserve"> </w:t>
      </w:r>
      <w:r w:rsidR="00B069CD">
        <w:rPr>
          <w:rFonts w:hint="cs"/>
          <w:rtl/>
        </w:rPr>
        <w:t xml:space="preserve">السابقة </w:t>
      </w:r>
      <w:r w:rsidR="00A60CE1">
        <w:rPr>
          <w:rFonts w:hint="cs"/>
          <w:rtl/>
        </w:rPr>
        <w:t>ب</w:t>
      </w:r>
      <w:r w:rsidRPr="005039B4">
        <w:rPr>
          <w:rtl/>
        </w:rPr>
        <w:t xml:space="preserve">تقييم التداخل الذي تتعرض له التعيينات الواردة في الخطة الإذاعية بسبب تخصيصات الخدمتين الثابتة والمتنقلة في النطاق </w:t>
      </w:r>
      <w:r w:rsidRPr="005039B4">
        <w:t>kHz</w:t>
      </w:r>
      <w:r w:rsidR="006F3917">
        <w:t> </w:t>
      </w:r>
      <w:r w:rsidRPr="005039B4">
        <w:t>1</w:t>
      </w:r>
      <w:r w:rsidR="006F3917">
        <w:t> </w:t>
      </w:r>
      <w:r w:rsidRPr="005039B4">
        <w:t>705-1</w:t>
      </w:r>
      <w:r w:rsidR="006F3917">
        <w:t> </w:t>
      </w:r>
      <w:r w:rsidRPr="005039B4">
        <w:t>625</w:t>
      </w:r>
      <w:r w:rsidRPr="005039B4">
        <w:rPr>
          <w:rtl/>
        </w:rPr>
        <w:t xml:space="preserve"> المبل</w:t>
      </w:r>
      <w:r w:rsidR="007170E5">
        <w:rPr>
          <w:rFonts w:hint="cs"/>
          <w:rtl/>
        </w:rPr>
        <w:t>ّ</w:t>
      </w:r>
      <w:r w:rsidRPr="005039B4">
        <w:rPr>
          <w:rtl/>
        </w:rPr>
        <w:t>غ عنها قبل</w:t>
      </w:r>
      <w:r w:rsidR="00A60CE1">
        <w:rPr>
          <w:rFonts w:hint="cs"/>
          <w:rtl/>
        </w:rPr>
        <w:t xml:space="preserve"> </w:t>
      </w:r>
      <w:r w:rsidRPr="005039B4">
        <w:t>1</w:t>
      </w:r>
      <w:r w:rsidRPr="005039B4">
        <w:rPr>
          <w:rtl/>
        </w:rPr>
        <w:t xml:space="preserve"> يوليو </w:t>
      </w:r>
      <w:r w:rsidRPr="005039B4">
        <w:t>1990</w:t>
      </w:r>
      <w:r w:rsidRPr="005039B4">
        <w:rPr>
          <w:rtl/>
        </w:rPr>
        <w:t xml:space="preserve">، وهو تاريخ بدء العمل بالوثائق الختامية للمؤتمر </w:t>
      </w:r>
      <w:r w:rsidR="00544BEB">
        <w:t>RJ</w:t>
      </w:r>
      <w:r w:rsidRPr="005039B4">
        <w:t>88</w:t>
      </w:r>
      <w:r w:rsidRPr="005039B4">
        <w:rPr>
          <w:rtl/>
        </w:rPr>
        <w:t xml:space="preserve"> (انظر الفقرة </w:t>
      </w:r>
      <w:r w:rsidRPr="005039B4">
        <w:t>2</w:t>
      </w:r>
      <w:r w:rsidRPr="005039B4">
        <w:rPr>
          <w:rtl/>
        </w:rPr>
        <w:t xml:space="preserve"> من </w:t>
      </w:r>
      <w:r w:rsidRPr="005039B4">
        <w:rPr>
          <w:i/>
          <w:iCs/>
          <w:rtl/>
        </w:rPr>
        <w:t xml:space="preserve">يقرر أن يطلب من اللجنة </w:t>
      </w:r>
      <w:r w:rsidRPr="005039B4">
        <w:t>(</w:t>
      </w:r>
      <w:r w:rsidRPr="005039B4">
        <w:rPr>
          <w:i/>
          <w:iCs/>
        </w:rPr>
        <w:t>I</w:t>
      </w:r>
      <w:r w:rsidR="00544BEB">
        <w:rPr>
          <w:i/>
          <w:iCs/>
        </w:rPr>
        <w:t>FR</w:t>
      </w:r>
      <w:r w:rsidRPr="005039B4">
        <w:rPr>
          <w:i/>
          <w:iCs/>
        </w:rPr>
        <w:t>B</w:t>
      </w:r>
      <w:r w:rsidRPr="005039B4">
        <w:rPr>
          <w:rtl/>
        </w:rPr>
        <w:t xml:space="preserve">. كما يطلب هذا القرار من اللجنة </w:t>
      </w:r>
      <w:r w:rsidR="00E90F36">
        <w:rPr>
          <w:rFonts w:hint="cs"/>
          <w:rtl/>
        </w:rPr>
        <w:t>"</w:t>
      </w:r>
      <w:r w:rsidRPr="005039B4">
        <w:t>I</w:t>
      </w:r>
      <w:r w:rsidR="00544BEB">
        <w:t>FR</w:t>
      </w:r>
      <w:r w:rsidRPr="005039B4">
        <w:t>B</w:t>
      </w:r>
      <w:r w:rsidR="00E90F36">
        <w:rPr>
          <w:rFonts w:hint="cs"/>
          <w:rtl/>
        </w:rPr>
        <w:t>"</w:t>
      </w:r>
      <w:r w:rsidR="004F31EC">
        <w:rPr>
          <w:rFonts w:hint="cs"/>
          <w:rtl/>
        </w:rPr>
        <w:t xml:space="preserve"> السابقة</w:t>
      </w:r>
      <w:r w:rsidRPr="005039B4">
        <w:rPr>
          <w:rtl/>
        </w:rPr>
        <w:t xml:space="preserve"> أن تعيد النظر في نتيجة كل تخصيص للخدمتين الثابتة والمتنقلة مسجل في السجل الأساسي وغير متوائم مع الخطة الإذاعية، وأن تسجل ملاحظة في العمود المناسب من السجل الأساسي تبين أن هذه النتيجة سيعاد النظر فيها عندما توضع في الخدمة محطة إذاعية </w:t>
      </w:r>
      <w:r w:rsidR="005117A1">
        <w:rPr>
          <w:rFonts w:hint="cs"/>
          <w:rtl/>
        </w:rPr>
        <w:t>يشملها التعيين</w:t>
      </w:r>
      <w:r w:rsidRPr="005039B4">
        <w:rPr>
          <w:rtl/>
        </w:rPr>
        <w:t xml:space="preserve"> </w:t>
      </w:r>
      <w:r w:rsidR="007170E5">
        <w:rPr>
          <w:rFonts w:hint="cs"/>
          <w:rtl/>
        </w:rPr>
        <w:t>المسبب</w:t>
      </w:r>
      <w:r w:rsidR="002B5EE6">
        <w:rPr>
          <w:rFonts w:hint="cs"/>
          <w:rtl/>
        </w:rPr>
        <w:t xml:space="preserve"> ل</w:t>
      </w:r>
      <w:r w:rsidRPr="005039B4">
        <w:rPr>
          <w:rtl/>
        </w:rPr>
        <w:t xml:space="preserve">لنتيجة غير المؤاتية (انظر الفقرة </w:t>
      </w:r>
      <w:r w:rsidRPr="005039B4">
        <w:t>3</w:t>
      </w:r>
      <w:r w:rsidRPr="005039B4">
        <w:rPr>
          <w:rtl/>
        </w:rPr>
        <w:t xml:space="preserve"> من </w:t>
      </w:r>
      <w:r w:rsidRPr="005039B4">
        <w:rPr>
          <w:i/>
          <w:iCs/>
          <w:rtl/>
        </w:rPr>
        <w:t xml:space="preserve">يقرر أن يطلب من اللجنة </w:t>
      </w:r>
      <w:r w:rsidRPr="005039B4">
        <w:t>(</w:t>
      </w:r>
      <w:r w:rsidRPr="005039B4">
        <w:rPr>
          <w:i/>
          <w:iCs/>
        </w:rPr>
        <w:t>IFRB</w:t>
      </w:r>
      <w:r w:rsidRPr="005039B4">
        <w:rPr>
          <w:rtl/>
        </w:rPr>
        <w:t>.</w:t>
      </w:r>
    </w:p>
    <w:p w14:paraId="5BBCE541" w14:textId="77777777" w:rsidR="00672301" w:rsidRPr="005039B4" w:rsidRDefault="00672301" w:rsidP="005B68E3">
      <w:pPr>
        <w:spacing w:before="240"/>
        <w:rPr>
          <w:rtl/>
        </w:rPr>
      </w:pPr>
      <w:r>
        <w:t>2.1</w:t>
      </w:r>
      <w:r w:rsidRPr="005039B4">
        <w:rPr>
          <w:rtl/>
        </w:rPr>
        <w:tab/>
      </w:r>
      <w:r w:rsidRPr="00C615A4">
        <w:rPr>
          <w:spacing w:val="-2"/>
          <w:rtl/>
        </w:rPr>
        <w:t xml:space="preserve">عندما يكون تخصيص للخدمتين الثابتة أو المتنقلة غير متوائم وبالتالي نتيجته غير مؤاتية فيما يتعلق بتعيين للخطة الإذاعية، </w:t>
      </w:r>
      <w:r w:rsidR="00544BEB" w:rsidRPr="00C615A4">
        <w:rPr>
          <w:rFonts w:hint="cs"/>
          <w:spacing w:val="-2"/>
          <w:rtl/>
        </w:rPr>
        <w:t>ينبغي</w:t>
      </w:r>
      <w:r w:rsidRPr="00C615A4">
        <w:rPr>
          <w:spacing w:val="-2"/>
          <w:rtl/>
        </w:rPr>
        <w:t xml:space="preserve"> بموجب هذا القرار تطبيق إجراء الرقم </w:t>
      </w:r>
      <w:r w:rsidRPr="00C615A4">
        <w:rPr>
          <w:spacing w:val="-2"/>
        </w:rPr>
        <w:t>1255</w:t>
      </w:r>
      <w:r w:rsidRPr="00C615A4">
        <w:rPr>
          <w:spacing w:val="-2"/>
          <w:rtl/>
        </w:rPr>
        <w:t xml:space="preserve"> من لوائح الراديو</w:t>
      </w:r>
      <w:r w:rsidR="00544BEB" w:rsidRPr="00C615A4">
        <w:rPr>
          <w:rFonts w:hint="cs"/>
          <w:spacing w:val="-2"/>
          <w:rtl/>
        </w:rPr>
        <w:t xml:space="preserve"> (طبعة </w:t>
      </w:r>
      <w:r w:rsidR="00544BEB" w:rsidRPr="00C615A4">
        <w:rPr>
          <w:spacing w:val="-2"/>
          <w:lang w:val="en-US"/>
        </w:rPr>
        <w:t>1990</w:t>
      </w:r>
      <w:r w:rsidR="00544BEB" w:rsidRPr="00C615A4">
        <w:rPr>
          <w:rFonts w:hint="cs"/>
          <w:spacing w:val="-2"/>
          <w:rtl/>
          <w:lang w:val="en-US"/>
        </w:rPr>
        <w:t xml:space="preserve">، المراجعة في </w:t>
      </w:r>
      <w:r w:rsidR="00544BEB" w:rsidRPr="00C615A4">
        <w:rPr>
          <w:spacing w:val="-2"/>
          <w:lang w:val="en-US"/>
        </w:rPr>
        <w:t>1994</w:t>
      </w:r>
      <w:r w:rsidR="00544BEB" w:rsidRPr="00C615A4">
        <w:rPr>
          <w:rFonts w:hint="cs"/>
          <w:spacing w:val="-2"/>
          <w:rtl/>
          <w:lang w:val="en-US"/>
        </w:rPr>
        <w:t>)</w:t>
      </w:r>
      <w:r w:rsidRPr="00C615A4">
        <w:rPr>
          <w:spacing w:val="-2"/>
          <w:rtl/>
        </w:rPr>
        <w:t xml:space="preserve"> على التخصيص المذكور للخدم</w:t>
      </w:r>
      <w:r w:rsidR="007170E5" w:rsidRPr="00C615A4">
        <w:rPr>
          <w:rFonts w:hint="cs"/>
          <w:spacing w:val="-2"/>
          <w:rtl/>
        </w:rPr>
        <w:t>ة</w:t>
      </w:r>
      <w:r w:rsidRPr="00C615A4">
        <w:rPr>
          <w:spacing w:val="-2"/>
          <w:rtl/>
        </w:rPr>
        <w:t xml:space="preserve"> الثابتة أو </w:t>
      </w:r>
      <w:r w:rsidR="007170E5" w:rsidRPr="00C615A4">
        <w:rPr>
          <w:rFonts w:hint="cs"/>
          <w:spacing w:val="-2"/>
          <w:rtl/>
        </w:rPr>
        <w:t xml:space="preserve">الخدمة </w:t>
      </w:r>
      <w:r w:rsidRPr="00C615A4">
        <w:rPr>
          <w:spacing w:val="-2"/>
          <w:rtl/>
        </w:rPr>
        <w:t xml:space="preserve">المتنقلة، على أن تبدأ فترة الشهرين المحددة في هذا الإجراء اعتباراً من تاريخ وضع محطة الخدمة الإذاعية المطابقة للتعيين المعني في الخدمة (انظر الفقرة </w:t>
      </w:r>
      <w:r w:rsidRPr="00C615A4">
        <w:rPr>
          <w:spacing w:val="-2"/>
        </w:rPr>
        <w:t>4</w:t>
      </w:r>
      <w:r w:rsidRPr="00C615A4">
        <w:rPr>
          <w:spacing w:val="-2"/>
          <w:rtl/>
        </w:rPr>
        <w:t xml:space="preserve"> من </w:t>
      </w:r>
      <w:r w:rsidRPr="00C615A4">
        <w:rPr>
          <w:i/>
          <w:iCs/>
          <w:spacing w:val="-2"/>
          <w:rtl/>
        </w:rPr>
        <w:t>يقرر أن يطلب</w:t>
      </w:r>
      <w:r w:rsidRPr="00C615A4">
        <w:rPr>
          <w:spacing w:val="-2"/>
          <w:rtl/>
        </w:rPr>
        <w:t xml:space="preserve"> </w:t>
      </w:r>
      <w:r w:rsidRPr="00C615A4">
        <w:rPr>
          <w:i/>
          <w:iCs/>
          <w:spacing w:val="-2"/>
          <w:rtl/>
        </w:rPr>
        <w:t>من اللجنة</w:t>
      </w:r>
      <w:r w:rsidRPr="00C615A4">
        <w:rPr>
          <w:spacing w:val="-2"/>
          <w:rtl/>
        </w:rPr>
        <w:t xml:space="preserve"> </w:t>
      </w:r>
      <w:r w:rsidRPr="00C615A4">
        <w:rPr>
          <w:spacing w:val="-2"/>
        </w:rPr>
        <w:t>(</w:t>
      </w:r>
      <w:r w:rsidRPr="00C615A4">
        <w:rPr>
          <w:i/>
          <w:iCs/>
          <w:spacing w:val="-2"/>
        </w:rPr>
        <w:t>I</w:t>
      </w:r>
      <w:r w:rsidR="00544BEB" w:rsidRPr="00C615A4">
        <w:rPr>
          <w:i/>
          <w:iCs/>
          <w:spacing w:val="-2"/>
        </w:rPr>
        <w:t>FR</w:t>
      </w:r>
      <w:r w:rsidRPr="00C615A4">
        <w:rPr>
          <w:i/>
          <w:iCs/>
          <w:spacing w:val="-2"/>
        </w:rPr>
        <w:t>B</w:t>
      </w:r>
      <w:r w:rsidRPr="00C615A4">
        <w:rPr>
          <w:spacing w:val="-2"/>
          <w:rtl/>
        </w:rPr>
        <w:t>.</w:t>
      </w:r>
    </w:p>
    <w:p w14:paraId="78B3CF58" w14:textId="77777777" w:rsidR="00672301" w:rsidRPr="005039B4" w:rsidRDefault="00672301" w:rsidP="005B68E3">
      <w:pPr>
        <w:spacing w:before="240"/>
        <w:rPr>
          <w:rtl/>
        </w:rPr>
      </w:pPr>
      <w:r>
        <w:t>3.1</w:t>
      </w:r>
      <w:r w:rsidRPr="005039B4">
        <w:rPr>
          <w:rtl/>
        </w:rPr>
        <w:tab/>
        <w:t>أ</w:t>
      </w:r>
      <w:r w:rsidR="008C5DED">
        <w:rPr>
          <w:rFonts w:hint="cs"/>
          <w:rtl/>
        </w:rPr>
        <w:t>حاطت</w:t>
      </w:r>
      <w:r w:rsidRPr="005039B4">
        <w:rPr>
          <w:rtl/>
        </w:rPr>
        <w:t xml:space="preserve"> اللجنة علماً بأحكام الرقم </w:t>
      </w:r>
      <w:r w:rsidRPr="005039B4">
        <w:rPr>
          <w:b/>
          <w:bCs/>
        </w:rPr>
        <w:t>89</w:t>
      </w:r>
      <w:r w:rsidR="00840958">
        <w:rPr>
          <w:b/>
          <w:bCs/>
        </w:rPr>
        <w:t>.5</w:t>
      </w:r>
      <w:r w:rsidRPr="005039B4">
        <w:rPr>
          <w:rtl/>
        </w:rPr>
        <w:t xml:space="preserve"> التي تنص</w:t>
      </w:r>
      <w:r w:rsidR="004B7355">
        <w:rPr>
          <w:rFonts w:hint="cs"/>
          <w:rtl/>
        </w:rPr>
        <w:t xml:space="preserve"> على أنه ينبغي أن تؤخذ بعين الاعتبار التعيينات الواردة في الخطة </w:t>
      </w:r>
      <w:r w:rsidR="004B7355">
        <w:rPr>
          <w:lang w:val="en-US"/>
        </w:rPr>
        <w:t>(RJ88)</w:t>
      </w:r>
      <w:r w:rsidRPr="005039B4">
        <w:rPr>
          <w:rtl/>
        </w:rPr>
        <w:t xml:space="preserve"> ع</w:t>
      </w:r>
      <w:r w:rsidR="004B7355">
        <w:rPr>
          <w:rFonts w:hint="cs"/>
          <w:rtl/>
        </w:rPr>
        <w:t>ند</w:t>
      </w:r>
      <w:r w:rsidRPr="005039B4">
        <w:rPr>
          <w:rtl/>
        </w:rPr>
        <w:t xml:space="preserve"> تفحص تخصيصات التردد لمحطات الخدمتين الثابتة والمتنقلة في النطاق </w:t>
      </w:r>
      <w:r w:rsidRPr="005039B4">
        <w:t>kHz 1705-1625</w:t>
      </w:r>
      <w:r w:rsidR="004B7355">
        <w:rPr>
          <w:rFonts w:hint="cs"/>
          <w:rtl/>
        </w:rPr>
        <w:t>.</w:t>
      </w:r>
    </w:p>
    <w:p w14:paraId="25264FEB" w14:textId="77777777" w:rsidR="00672301" w:rsidRPr="005039B4" w:rsidRDefault="00672301" w:rsidP="005B68E3">
      <w:pPr>
        <w:spacing w:before="240"/>
        <w:rPr>
          <w:rtl/>
        </w:rPr>
      </w:pPr>
      <w:r>
        <w:t>4.1</w:t>
      </w:r>
      <w:r w:rsidRPr="005039B4">
        <w:rPr>
          <w:rtl/>
        </w:rPr>
        <w:tab/>
      </w:r>
      <w:r w:rsidR="004B7355">
        <w:rPr>
          <w:rFonts w:hint="cs"/>
          <w:rtl/>
        </w:rPr>
        <w:t>وبناء على</w:t>
      </w:r>
      <w:r w:rsidRPr="005039B4">
        <w:rPr>
          <w:rtl/>
        </w:rPr>
        <w:t xml:space="preserve"> ما سبق، قررت اللجنة أن تسلك المنهج التالي تطبيقاً للقرار </w:t>
      </w:r>
      <w:r w:rsidRPr="005039B4">
        <w:t>1 (RJ88)</w:t>
      </w:r>
      <w:r w:rsidRPr="005039B4">
        <w:rPr>
          <w:rtl/>
        </w:rPr>
        <w:t>:</w:t>
      </w:r>
    </w:p>
    <w:p w14:paraId="49D4A20B" w14:textId="77777777" w:rsidR="00672301" w:rsidRPr="005039B4" w:rsidRDefault="00672301" w:rsidP="005B68E3">
      <w:pPr>
        <w:spacing w:before="240"/>
        <w:rPr>
          <w:rtl/>
        </w:rPr>
      </w:pPr>
      <w:r>
        <w:t>1.4.1</w:t>
      </w:r>
      <w:r w:rsidRPr="005039B4">
        <w:rPr>
          <w:rtl/>
        </w:rPr>
        <w:tab/>
        <w:t xml:space="preserve">عند تطبيق الفقرة </w:t>
      </w:r>
      <w:r w:rsidRPr="005039B4">
        <w:t>3</w:t>
      </w:r>
      <w:r w:rsidRPr="005039B4">
        <w:rPr>
          <w:rtl/>
        </w:rPr>
        <w:t xml:space="preserve"> من القرار، يشار إلى كل تخصيص غير متوائم في الخدم</w:t>
      </w:r>
      <w:r w:rsidR="00B7226A">
        <w:rPr>
          <w:rFonts w:hint="cs"/>
          <w:rtl/>
        </w:rPr>
        <w:t>ة</w:t>
      </w:r>
      <w:r w:rsidRPr="005039B4">
        <w:rPr>
          <w:rtl/>
        </w:rPr>
        <w:t xml:space="preserve"> الثابتة أو </w:t>
      </w:r>
      <w:r w:rsidR="00B7226A">
        <w:rPr>
          <w:rFonts w:hint="cs"/>
          <w:rtl/>
        </w:rPr>
        <w:t xml:space="preserve">الخدمة </w:t>
      </w:r>
      <w:r w:rsidRPr="005039B4">
        <w:rPr>
          <w:rtl/>
        </w:rPr>
        <w:t xml:space="preserve">المتنقلة فيما يتعلق بتعيين وارد في الخطة، بالرمز </w:t>
      </w:r>
      <w:r w:rsidRPr="005039B4">
        <w:t>H</w:t>
      </w:r>
      <w:r w:rsidRPr="005039B4">
        <w:rPr>
          <w:rtl/>
        </w:rPr>
        <w:t xml:space="preserve"> في العمود </w:t>
      </w:r>
      <w:r w:rsidRPr="005039B4">
        <w:t>13B2</w:t>
      </w:r>
      <w:r w:rsidRPr="005039B4">
        <w:rPr>
          <w:rtl/>
        </w:rPr>
        <w:t xml:space="preserve"> وبالرمز </w:t>
      </w:r>
      <w:r w:rsidRPr="005039B4">
        <w:t>X/RS1 (RJ88)/---</w:t>
      </w:r>
      <w:r w:rsidRPr="005039B4">
        <w:rPr>
          <w:rtl/>
        </w:rPr>
        <w:t xml:space="preserve"> (هو الرمز الدليلي للبلد الذي يحتمل لتعيينه أن يتأثر) في العمود </w:t>
      </w:r>
      <w:r w:rsidRPr="005039B4">
        <w:t>11</w:t>
      </w:r>
      <w:r w:rsidRPr="005039B4">
        <w:rPr>
          <w:rtl/>
        </w:rPr>
        <w:t>؛</w:t>
      </w:r>
    </w:p>
    <w:p w14:paraId="7D595842" w14:textId="77777777" w:rsidR="00672301" w:rsidRPr="005039B4" w:rsidRDefault="00672301" w:rsidP="005B68E3">
      <w:pPr>
        <w:spacing w:before="240"/>
        <w:rPr>
          <w:rtl/>
        </w:rPr>
      </w:pPr>
      <w:r w:rsidRPr="005039B4">
        <w:t>2.4.1</w:t>
      </w:r>
      <w:r w:rsidRPr="005039B4">
        <w:tab/>
      </w:r>
      <w:r w:rsidRPr="005039B4">
        <w:rPr>
          <w:rtl/>
        </w:rPr>
        <w:t xml:space="preserve">عندما يوضع تخصيص في الخدمة يقابل التعيين المعين في الخطة الإذاعية، ويستلم المكتب معلومات بشأن حدوث تداخل ضار خلال فترة الشهرين المذكورة في الفقرة </w:t>
      </w:r>
      <w:r w:rsidRPr="005039B4">
        <w:t>4</w:t>
      </w:r>
      <w:r w:rsidRPr="005039B4">
        <w:rPr>
          <w:rtl/>
        </w:rPr>
        <w:t xml:space="preserve"> </w:t>
      </w:r>
      <w:r w:rsidRPr="00544BEB">
        <w:rPr>
          <w:i/>
          <w:iCs/>
          <w:rtl/>
        </w:rPr>
        <w:t>ب)</w:t>
      </w:r>
      <w:r w:rsidRPr="005039B4">
        <w:rPr>
          <w:rtl/>
        </w:rPr>
        <w:t xml:space="preserve"> من القرار </w:t>
      </w:r>
      <w:r w:rsidRPr="005039B4">
        <w:t>1 (RJ</w:t>
      </w:r>
      <w:proofErr w:type="gramStart"/>
      <w:r w:rsidRPr="005039B4">
        <w:t>88)</w:t>
      </w:r>
      <w:r w:rsidRPr="005039B4">
        <w:rPr>
          <w:rtl/>
        </w:rPr>
        <w:t>،</w:t>
      </w:r>
      <w:proofErr w:type="gramEnd"/>
      <w:r w:rsidRPr="005039B4">
        <w:rPr>
          <w:rtl/>
        </w:rPr>
        <w:t xml:space="preserve"> يعيد المكتب النظر في نتيجة التخصيص للمحطة الثابتة أو المتنقلة. وعندما يفعل ذلك، يعدل النتيجة السابقة المبينة في الفقرة </w:t>
      </w:r>
      <w:r w:rsidRPr="005039B4">
        <w:t>1.4.1</w:t>
      </w:r>
      <w:r w:rsidRPr="005039B4">
        <w:rPr>
          <w:rtl/>
        </w:rPr>
        <w:t xml:space="preserve"> أعلاه عن طريق إدراج الرمز </w:t>
      </w:r>
      <w:r w:rsidRPr="005039B4">
        <w:t>N</w:t>
      </w:r>
      <w:r w:rsidRPr="005039B4">
        <w:rPr>
          <w:rtl/>
        </w:rPr>
        <w:t xml:space="preserve"> في العمود </w:t>
      </w:r>
      <w:r w:rsidRPr="005039B4">
        <w:t>13A2</w:t>
      </w:r>
      <w:r w:rsidRPr="005039B4">
        <w:rPr>
          <w:rtl/>
        </w:rPr>
        <w:t xml:space="preserve"> والرمز </w:t>
      </w:r>
      <w:r w:rsidRPr="005039B4">
        <w:t>Y</w:t>
      </w:r>
      <w:r w:rsidRPr="005039B4">
        <w:rPr>
          <w:rtl/>
        </w:rPr>
        <w:t xml:space="preserve"> في العمود </w:t>
      </w:r>
      <w:r w:rsidRPr="005039B4">
        <w:t>13B2</w:t>
      </w:r>
      <w:r w:rsidRPr="005039B4">
        <w:rPr>
          <w:rtl/>
        </w:rPr>
        <w:t xml:space="preserve"> والرمز </w:t>
      </w:r>
      <w:r w:rsidRPr="005039B4">
        <w:t>X/RS1 (RJ88)</w:t>
      </w:r>
      <w:r w:rsidRPr="005039B4">
        <w:rPr>
          <w:rtl/>
        </w:rPr>
        <w:t xml:space="preserve"> في العمود </w:t>
      </w:r>
      <w:r w:rsidRPr="005039B4">
        <w:t>13B1</w:t>
      </w:r>
      <w:r w:rsidRPr="005039B4">
        <w:rPr>
          <w:rtl/>
        </w:rPr>
        <w:t xml:space="preserve">؛ وتلغى الرموز المذكورة في الفقرة </w:t>
      </w:r>
      <w:r w:rsidRPr="005039B4">
        <w:t>1.4.1</w:t>
      </w:r>
      <w:r w:rsidRPr="005039B4">
        <w:rPr>
          <w:rtl/>
        </w:rPr>
        <w:t xml:space="preserve"> أعلاه؛</w:t>
      </w:r>
    </w:p>
    <w:p w14:paraId="679BDB21" w14:textId="77777777" w:rsidR="00672301" w:rsidRPr="005039B4" w:rsidRDefault="00672301" w:rsidP="00385D03">
      <w:pPr>
        <w:rPr>
          <w:rtl/>
        </w:rPr>
      </w:pPr>
      <w:r w:rsidRPr="005039B4">
        <w:rPr>
          <w:rtl/>
        </w:rPr>
        <w:br w:type="page"/>
      </w:r>
      <w:r w:rsidRPr="005039B4">
        <w:lastRenderedPageBreak/>
        <w:t>3.4.1</w:t>
      </w:r>
      <w:r w:rsidRPr="005039B4">
        <w:rPr>
          <w:rtl/>
        </w:rPr>
        <w:tab/>
        <w:t>إلا أنه إذا لم يستلم المكتب أية معلومات تفيد أن تداخلاً ضاراً قد حدث أثناء فترة الشهرين، يحتفظ بنتيجة التخصيص الموزع على محطة الخدم</w:t>
      </w:r>
      <w:r w:rsidR="005456D0">
        <w:rPr>
          <w:rFonts w:hint="cs"/>
          <w:rtl/>
        </w:rPr>
        <w:t>ة</w:t>
      </w:r>
      <w:r w:rsidRPr="005039B4">
        <w:rPr>
          <w:rtl/>
        </w:rPr>
        <w:t xml:space="preserve"> الثابتة أو </w:t>
      </w:r>
      <w:r w:rsidR="005456D0">
        <w:rPr>
          <w:rFonts w:hint="cs"/>
          <w:rtl/>
        </w:rPr>
        <w:t xml:space="preserve">الخدمة </w:t>
      </w:r>
      <w:r w:rsidRPr="005039B4">
        <w:rPr>
          <w:rtl/>
        </w:rPr>
        <w:t xml:space="preserve">المتنقلة المذكورة في الفقرة </w:t>
      </w:r>
      <w:r w:rsidRPr="005039B4">
        <w:t>1.4.1</w:t>
      </w:r>
      <w:r w:rsidRPr="005039B4">
        <w:rPr>
          <w:rtl/>
        </w:rPr>
        <w:t xml:space="preserve"> أعلاه</w:t>
      </w:r>
      <w:r w:rsidR="00544BEB">
        <w:rPr>
          <w:rFonts w:hint="cs"/>
          <w:rtl/>
        </w:rPr>
        <w:t>.</w:t>
      </w:r>
    </w:p>
    <w:p w14:paraId="61326444" w14:textId="77777777" w:rsidR="00672301" w:rsidRPr="00544BEB" w:rsidRDefault="00672301" w:rsidP="0050564F">
      <w:pPr>
        <w:pStyle w:val="Heading1"/>
        <w:rPr>
          <w:bCs/>
          <w:rtl/>
          <w:lang w:val="en-US"/>
        </w:rPr>
      </w:pPr>
      <w:r w:rsidRPr="00544BEB">
        <w:rPr>
          <w:bCs/>
        </w:rPr>
        <w:t>2</w:t>
      </w:r>
      <w:r w:rsidRPr="00544BEB">
        <w:rPr>
          <w:bCs/>
          <w:rtl/>
        </w:rPr>
        <w:tab/>
        <w:t xml:space="preserve">تطبيق المادة </w:t>
      </w:r>
      <w:r w:rsidRPr="00544BEB">
        <w:rPr>
          <w:bCs/>
        </w:rPr>
        <w:t>6</w:t>
      </w:r>
      <w:r w:rsidRPr="00544BEB">
        <w:rPr>
          <w:bCs/>
          <w:rtl/>
        </w:rPr>
        <w:t xml:space="preserve"> من الاتفاق </w:t>
      </w:r>
      <w:r w:rsidRPr="00544BEB">
        <w:rPr>
          <w:bCs/>
        </w:rPr>
        <w:t>RJ88</w:t>
      </w:r>
    </w:p>
    <w:p w14:paraId="653D7864" w14:textId="77777777" w:rsidR="00672301" w:rsidRPr="005039B4" w:rsidRDefault="00672301" w:rsidP="005456D0">
      <w:pPr>
        <w:spacing w:before="360"/>
        <w:rPr>
          <w:rtl/>
        </w:rPr>
      </w:pPr>
      <w:r>
        <w:t>1.2</w:t>
      </w:r>
      <w:r w:rsidRPr="005039B4">
        <w:rPr>
          <w:rtl/>
        </w:rPr>
        <w:tab/>
        <w:t xml:space="preserve">لا </w:t>
      </w:r>
      <w:r w:rsidR="00AC4E5D">
        <w:rPr>
          <w:rFonts w:hint="cs"/>
          <w:rtl/>
        </w:rPr>
        <w:t>يطرح</w:t>
      </w:r>
      <w:r w:rsidRPr="005039B4">
        <w:rPr>
          <w:rtl/>
        </w:rPr>
        <w:t xml:space="preserve"> تطبيق الفقرات من </w:t>
      </w:r>
      <w:r w:rsidRPr="005039B4">
        <w:t>1</w:t>
      </w:r>
      <w:r w:rsidRPr="005039B4">
        <w:rPr>
          <w:rtl/>
        </w:rPr>
        <w:t xml:space="preserve"> إلى </w:t>
      </w:r>
      <w:r w:rsidRPr="005039B4">
        <w:t>6</w:t>
      </w:r>
      <w:r w:rsidRPr="005039B4">
        <w:rPr>
          <w:rtl/>
        </w:rPr>
        <w:t xml:space="preserve"> أية مشاكل ويجب تطبيقها </w:t>
      </w:r>
      <w:r w:rsidR="005456D0">
        <w:rPr>
          <w:rFonts w:hint="cs"/>
          <w:rtl/>
        </w:rPr>
        <w:t>على النحو</w:t>
      </w:r>
      <w:r w:rsidRPr="005039B4">
        <w:rPr>
          <w:rtl/>
        </w:rPr>
        <w:t xml:space="preserve"> </w:t>
      </w:r>
      <w:r w:rsidR="005456D0">
        <w:rPr>
          <w:rFonts w:hint="cs"/>
          <w:rtl/>
        </w:rPr>
        <w:t>ال</w:t>
      </w:r>
      <w:r w:rsidRPr="005039B4">
        <w:rPr>
          <w:rtl/>
        </w:rPr>
        <w:t xml:space="preserve">مبين في المادة </w:t>
      </w:r>
      <w:r w:rsidRPr="005039B4">
        <w:t>6</w:t>
      </w:r>
      <w:r w:rsidRPr="005039B4">
        <w:rPr>
          <w:rtl/>
        </w:rPr>
        <w:t>.</w:t>
      </w:r>
    </w:p>
    <w:p w14:paraId="02407F8E" w14:textId="593ACDAD" w:rsidR="00672301" w:rsidRPr="005039B4" w:rsidRDefault="00672301" w:rsidP="005456D0">
      <w:pPr>
        <w:spacing w:before="360"/>
        <w:rPr>
          <w:rtl/>
        </w:rPr>
      </w:pPr>
      <w:r>
        <w:t>2.2</w:t>
      </w:r>
      <w:r w:rsidRPr="005039B4">
        <w:rPr>
          <w:rtl/>
        </w:rPr>
        <w:tab/>
        <w:t xml:space="preserve">إذا أعادت الإدارة تقديم بطاقة التبليغ وفقاً للفقرة </w:t>
      </w:r>
      <w:r w:rsidRPr="005039B4">
        <w:t>7</w:t>
      </w:r>
      <w:r w:rsidRPr="005039B4">
        <w:rPr>
          <w:rtl/>
        </w:rPr>
        <w:t xml:space="preserve"> من المادة </w:t>
      </w:r>
      <w:r w:rsidRPr="005039B4">
        <w:t>6</w:t>
      </w:r>
      <w:r w:rsidRPr="005039B4">
        <w:rPr>
          <w:rtl/>
        </w:rPr>
        <w:t xml:space="preserve">، يقوم المكتب بتسجيلها مؤقتاً بانتظار استلام التبليغ عن محطة إذاعية في منطقة التعيين </w:t>
      </w:r>
      <w:r w:rsidR="005456D0">
        <w:rPr>
          <w:rFonts w:hint="cs"/>
          <w:rtl/>
        </w:rPr>
        <w:t>المسبب</w:t>
      </w:r>
      <w:r w:rsidR="00AC4E5D">
        <w:rPr>
          <w:rFonts w:hint="cs"/>
          <w:rtl/>
        </w:rPr>
        <w:t xml:space="preserve"> ل</w:t>
      </w:r>
      <w:r w:rsidRPr="005039B4">
        <w:rPr>
          <w:rtl/>
        </w:rPr>
        <w:t>لنتيجة غير المؤاتية.</w:t>
      </w:r>
    </w:p>
    <w:p w14:paraId="7F6A1B49" w14:textId="77777777" w:rsidR="00672301" w:rsidRPr="005039B4" w:rsidRDefault="00672301" w:rsidP="005456D0">
      <w:pPr>
        <w:spacing w:before="360"/>
        <w:rPr>
          <w:rtl/>
        </w:rPr>
      </w:pPr>
      <w:r>
        <w:t>3.2</w:t>
      </w:r>
      <w:r w:rsidRPr="005039B4">
        <w:rPr>
          <w:rtl/>
        </w:rPr>
        <w:tab/>
        <w:t xml:space="preserve">يعيد المكتب تفحص هذا التسجيل عندما يحاط علماً بأن محطة إذاعية وضعت في الخدمة داخل منطقة التعيين </w:t>
      </w:r>
      <w:r w:rsidR="005456D0">
        <w:rPr>
          <w:rFonts w:hint="cs"/>
          <w:rtl/>
        </w:rPr>
        <w:t>المسبب</w:t>
      </w:r>
      <w:r w:rsidRPr="005039B4">
        <w:rPr>
          <w:rtl/>
        </w:rPr>
        <w:t xml:space="preserve"> </w:t>
      </w:r>
      <w:r w:rsidR="00AC4E5D">
        <w:rPr>
          <w:rFonts w:hint="cs"/>
          <w:rtl/>
        </w:rPr>
        <w:t>ل</w:t>
      </w:r>
      <w:r w:rsidRPr="005039B4">
        <w:rPr>
          <w:rtl/>
        </w:rPr>
        <w:t>لنتيجة غير المؤاتية.</w:t>
      </w:r>
    </w:p>
    <w:p w14:paraId="24A5C246" w14:textId="77777777" w:rsidR="00672301" w:rsidRPr="005039B4" w:rsidRDefault="00672301" w:rsidP="0050564F">
      <w:pPr>
        <w:spacing w:before="360"/>
        <w:rPr>
          <w:rtl/>
        </w:rPr>
      </w:pPr>
      <w:r>
        <w:t>4.2</w:t>
      </w:r>
      <w:r w:rsidRPr="005039B4">
        <w:rPr>
          <w:rtl/>
        </w:rPr>
        <w:tab/>
        <w:t>إذا لم يتم التبليغ عن أي تداخل تعانيه المحطة الإذاعية في غضون مهلة الشهرين، يتم الاحتفاظ بالتسجيل المؤقت دون تعديل.</w:t>
      </w:r>
    </w:p>
    <w:p w14:paraId="061AC07D" w14:textId="77777777" w:rsidR="00672301" w:rsidRPr="005039B4" w:rsidRDefault="00672301" w:rsidP="0050564F">
      <w:pPr>
        <w:spacing w:before="360"/>
        <w:rPr>
          <w:rtl/>
        </w:rPr>
      </w:pPr>
      <w:r>
        <w:t>5.2</w:t>
      </w:r>
      <w:r w:rsidRPr="005039B4">
        <w:rPr>
          <w:rtl/>
        </w:rPr>
        <w:tab/>
        <w:t>إذا تم التبليغ عن تداخل تعانيه المحطة الإذاعية في غضون مهلة الشهرين، يلغى التسجيل المؤقت وتعاد بطاقة التبليغ إلى الإدارة.</w:t>
      </w:r>
    </w:p>
    <w:p w14:paraId="6B41258A" w14:textId="06192ADA" w:rsidR="00BF3BC8" w:rsidRDefault="00401CE7" w:rsidP="00401CE7">
      <w:pPr>
        <w:spacing w:before="600"/>
        <w:jc w:val="center"/>
        <w:rPr>
          <w:szCs w:val="22"/>
          <w:rtl/>
        </w:rPr>
      </w:pPr>
      <w:r>
        <w:rPr>
          <w:rFonts w:hint="cs"/>
          <w:szCs w:val="2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3D4A0C87" w14:textId="77777777" w:rsidR="00F60A50" w:rsidRDefault="00F60A50" w:rsidP="00672301">
      <w:pPr>
        <w:rPr>
          <w:szCs w:val="22"/>
          <w:rtl/>
        </w:rPr>
      </w:pPr>
    </w:p>
    <w:p w14:paraId="5CCF7860" w14:textId="77777777" w:rsidR="00F60A50" w:rsidRDefault="00F60A50" w:rsidP="00672301">
      <w:pPr>
        <w:rPr>
          <w:szCs w:val="22"/>
          <w:rtl/>
        </w:rPr>
      </w:pPr>
    </w:p>
    <w:p w14:paraId="1E49D2D8" w14:textId="77777777" w:rsidR="00F60A50" w:rsidRDefault="00F60A50" w:rsidP="00672301">
      <w:pPr>
        <w:rPr>
          <w:szCs w:val="22"/>
          <w:rtl/>
        </w:rPr>
      </w:pPr>
    </w:p>
    <w:p w14:paraId="112A6563" w14:textId="77777777" w:rsidR="00F60A50" w:rsidRDefault="00F60A50" w:rsidP="00672301">
      <w:pPr>
        <w:rPr>
          <w:szCs w:val="22"/>
          <w:rtl/>
        </w:rPr>
      </w:pPr>
    </w:p>
    <w:p w14:paraId="2280544B" w14:textId="77777777" w:rsidR="00F60A50" w:rsidRDefault="00F60A50" w:rsidP="00672301">
      <w:pPr>
        <w:rPr>
          <w:szCs w:val="22"/>
          <w:rtl/>
        </w:rPr>
      </w:pPr>
    </w:p>
    <w:p w14:paraId="6FE9BA41" w14:textId="77777777" w:rsidR="00F60A50" w:rsidRDefault="00F60A50" w:rsidP="00672301">
      <w:pPr>
        <w:rPr>
          <w:szCs w:val="22"/>
          <w:rtl/>
        </w:rPr>
      </w:pPr>
    </w:p>
    <w:p w14:paraId="749B3656" w14:textId="77777777" w:rsidR="00F60A50" w:rsidRDefault="00F60A50" w:rsidP="00672301">
      <w:pPr>
        <w:rPr>
          <w:szCs w:val="22"/>
          <w:rtl/>
        </w:rPr>
      </w:pPr>
    </w:p>
    <w:p w14:paraId="018082A6" w14:textId="77777777" w:rsidR="00F60A50" w:rsidRDefault="00F60A50" w:rsidP="00672301">
      <w:pPr>
        <w:rPr>
          <w:szCs w:val="22"/>
          <w:rtl/>
        </w:rPr>
      </w:pPr>
    </w:p>
    <w:p w14:paraId="3A20C218" w14:textId="77777777" w:rsidR="00F60A50" w:rsidRDefault="00F60A50" w:rsidP="00672301">
      <w:pPr>
        <w:rPr>
          <w:szCs w:val="22"/>
          <w:rtl/>
        </w:rPr>
      </w:pPr>
    </w:p>
    <w:p w14:paraId="15C2D782" w14:textId="77777777" w:rsidR="00F60A50" w:rsidRDefault="00F60A50" w:rsidP="00672301">
      <w:pPr>
        <w:rPr>
          <w:szCs w:val="22"/>
          <w:rtl/>
        </w:rPr>
      </w:pPr>
    </w:p>
    <w:p w14:paraId="6ED24B6C" w14:textId="77777777" w:rsidR="00F60A50" w:rsidRDefault="00F60A50" w:rsidP="00672301">
      <w:pPr>
        <w:rPr>
          <w:szCs w:val="22"/>
          <w:rtl/>
        </w:rPr>
      </w:pPr>
    </w:p>
    <w:p w14:paraId="14A46D17" w14:textId="77777777" w:rsidR="00F60A50" w:rsidRPr="00672301" w:rsidRDefault="00F60A50" w:rsidP="00672301">
      <w:pPr>
        <w:rPr>
          <w:szCs w:val="22"/>
          <w:rtl/>
        </w:rPr>
      </w:pPr>
    </w:p>
    <w:sectPr w:rsidR="00F60A50" w:rsidRPr="00672301" w:rsidSect="00F60A50">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30E0B" w14:textId="77777777" w:rsidR="00702878" w:rsidRDefault="00702878">
      <w:r>
        <w:separator/>
      </w:r>
    </w:p>
  </w:endnote>
  <w:endnote w:type="continuationSeparator" w:id="0">
    <w:p w14:paraId="1A009262" w14:textId="77777777" w:rsidR="00702878" w:rsidRDefault="0070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5CBC" w14:textId="5AE9C590" w:rsidR="00702878" w:rsidRDefault="009C2974">
    <w:pPr>
      <w:pStyle w:val="Footer"/>
    </w:pPr>
    <w:fldSimple w:instr=" FILENAME \p \* MERGEFORMAT ">
      <w:r>
        <w:t>M:\COMP_PROD\ITU-R\2021\Publications\Regl_proc\Publication_Edition_2021_20-00968\A\31-A7-RJ88-a.docx</w:t>
      </w:r>
    </w:fldSimple>
    <w:r w:rsidR="00702878">
      <w:tab/>
    </w:r>
    <w:r w:rsidR="00702878">
      <w:fldChar w:fldCharType="begin"/>
    </w:r>
    <w:r w:rsidR="00702878">
      <w:instrText xml:space="preserve"> savedate \@ dd.MM.yy </w:instrText>
    </w:r>
    <w:r w:rsidR="00702878">
      <w:fldChar w:fldCharType="separate"/>
    </w:r>
    <w:r w:rsidR="00401CE7">
      <w:t>16.12.20</w:t>
    </w:r>
    <w:r w:rsidR="00702878">
      <w:fldChar w:fldCharType="end"/>
    </w:r>
    <w:r w:rsidR="00702878">
      <w:tab/>
    </w:r>
    <w:r w:rsidR="00702878">
      <w:fldChar w:fldCharType="begin"/>
    </w:r>
    <w:r w:rsidR="00702878">
      <w:instrText xml:space="preserve"> printdate \@ dd.MM.yy </w:instrText>
    </w:r>
    <w:r w:rsidR="00702878">
      <w:fldChar w:fldCharType="separate"/>
    </w:r>
    <w:r>
      <w:t>16.12.20</w:t>
    </w:r>
    <w:r w:rsidR="0070287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D2C4" w14:textId="77777777" w:rsidR="00702878" w:rsidRDefault="00702878">
      <w:r>
        <w:t>____________________</w:t>
      </w:r>
    </w:p>
  </w:footnote>
  <w:footnote w:type="continuationSeparator" w:id="0">
    <w:p w14:paraId="2CE3AA08" w14:textId="77777777" w:rsidR="00702878" w:rsidRDefault="0070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702878" w:rsidRPr="000F2A0B" w14:paraId="41628E57" w14:textId="77777777">
      <w:tc>
        <w:tcPr>
          <w:tcW w:w="1701" w:type="dxa"/>
        </w:tcPr>
        <w:p w14:paraId="4C5582E1" w14:textId="77777777"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14:paraId="078AE090" w14:textId="77777777" w:rsidR="00702878" w:rsidRPr="00AC4E5D" w:rsidRDefault="00702878" w:rsidP="006F3917">
          <w:pPr>
            <w:pStyle w:val="Header"/>
            <w:spacing w:before="40" w:after="40" w:line="280" w:lineRule="exact"/>
            <w:jc w:val="left"/>
            <w:rPr>
              <w:sz w:val="21"/>
              <w:szCs w:val="28"/>
              <w:lang w:val="en-US"/>
            </w:rPr>
          </w:pPr>
          <w:r>
            <w:rPr>
              <w:sz w:val="21"/>
              <w:szCs w:val="28"/>
              <w:lang w:val="en-US"/>
            </w:rPr>
            <w:t>RJ88</w:t>
          </w:r>
        </w:p>
      </w:tc>
      <w:tc>
        <w:tcPr>
          <w:tcW w:w="1701" w:type="dxa"/>
        </w:tcPr>
        <w:p w14:paraId="75D59A39" w14:textId="77777777"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B7B9B">
            <w:rPr>
              <w:rStyle w:val="PageNumber"/>
              <w:noProof/>
              <w:sz w:val="21"/>
              <w:szCs w:val="21"/>
              <w:rtl/>
            </w:rPr>
            <w:t>2</w:t>
          </w:r>
          <w:r w:rsidRPr="000F2A0B">
            <w:rPr>
              <w:rStyle w:val="PageNumber"/>
              <w:sz w:val="21"/>
              <w:szCs w:val="21"/>
            </w:rPr>
            <w:fldChar w:fldCharType="end"/>
          </w:r>
        </w:p>
      </w:tc>
      <w:tc>
        <w:tcPr>
          <w:tcW w:w="1701" w:type="dxa"/>
        </w:tcPr>
        <w:p w14:paraId="1E8A7977" w14:textId="77777777"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14:paraId="7CFB7DB6" w14:textId="77777777" w:rsidR="00702878" w:rsidRPr="007358FA" w:rsidRDefault="00702878"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02878" w:rsidRPr="000F2A0B" w14:paraId="118B046D" w14:textId="77777777">
      <w:trPr>
        <w:jc w:val="right"/>
      </w:trPr>
      <w:tc>
        <w:tcPr>
          <w:tcW w:w="1701" w:type="dxa"/>
        </w:tcPr>
        <w:p w14:paraId="03ABA53A" w14:textId="77777777"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14:paraId="6AEE6641" w14:textId="77777777" w:rsidR="00702878" w:rsidRPr="00433E7A" w:rsidRDefault="00702878" w:rsidP="006F3917">
          <w:pPr>
            <w:pStyle w:val="Header"/>
            <w:spacing w:before="40" w:after="40" w:line="280" w:lineRule="exact"/>
            <w:jc w:val="left"/>
            <w:rPr>
              <w:sz w:val="21"/>
              <w:szCs w:val="28"/>
              <w:lang w:val="en-US" w:bidi="ar-EG"/>
            </w:rPr>
          </w:pPr>
          <w:r>
            <w:rPr>
              <w:sz w:val="21"/>
              <w:szCs w:val="28"/>
              <w:lang w:val="en-US" w:bidi="ar-EG"/>
            </w:rPr>
            <w:t>RJ88</w:t>
          </w:r>
        </w:p>
      </w:tc>
      <w:tc>
        <w:tcPr>
          <w:tcW w:w="1701" w:type="dxa"/>
        </w:tcPr>
        <w:p w14:paraId="56D5B0B1" w14:textId="77777777"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B7B9B">
            <w:rPr>
              <w:rStyle w:val="PageNumber"/>
              <w:noProof/>
              <w:sz w:val="21"/>
              <w:szCs w:val="21"/>
              <w:rtl/>
            </w:rPr>
            <w:t>1</w:t>
          </w:r>
          <w:r w:rsidRPr="000F2A0B">
            <w:rPr>
              <w:rStyle w:val="PageNumber"/>
              <w:sz w:val="21"/>
              <w:szCs w:val="21"/>
            </w:rPr>
            <w:fldChar w:fldCharType="end"/>
          </w:r>
        </w:p>
      </w:tc>
      <w:tc>
        <w:tcPr>
          <w:tcW w:w="1701" w:type="dxa"/>
        </w:tcPr>
        <w:p w14:paraId="5EE8517D" w14:textId="77777777"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14:paraId="1D357F2D" w14:textId="77777777" w:rsidR="00702878" w:rsidRPr="007358FA" w:rsidRDefault="00702878">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018045854">
    <w:abstractNumId w:val="10"/>
  </w:num>
  <w:num w:numId="2" w16cid:durableId="329606210">
    <w:abstractNumId w:val="6"/>
  </w:num>
  <w:num w:numId="3" w16cid:durableId="1476726551">
    <w:abstractNumId w:val="5"/>
  </w:num>
  <w:num w:numId="4" w16cid:durableId="2144500368">
    <w:abstractNumId w:val="4"/>
  </w:num>
  <w:num w:numId="5" w16cid:durableId="2047951916">
    <w:abstractNumId w:val="8"/>
  </w:num>
  <w:num w:numId="6" w16cid:durableId="22827591">
    <w:abstractNumId w:val="3"/>
  </w:num>
  <w:num w:numId="7" w16cid:durableId="299313707">
    <w:abstractNumId w:val="2"/>
  </w:num>
  <w:num w:numId="8" w16cid:durableId="1214654706">
    <w:abstractNumId w:val="1"/>
  </w:num>
  <w:num w:numId="9" w16cid:durableId="972490780">
    <w:abstractNumId w:val="0"/>
  </w:num>
  <w:num w:numId="10" w16cid:durableId="1200776532">
    <w:abstractNumId w:val="9"/>
  </w:num>
  <w:num w:numId="11" w16cid:durableId="19537862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2293B"/>
    <w:rsid w:val="00041E07"/>
    <w:rsid w:val="0005124B"/>
    <w:rsid w:val="000F2A0B"/>
    <w:rsid w:val="001139B6"/>
    <w:rsid w:val="001147B6"/>
    <w:rsid w:val="00130C60"/>
    <w:rsid w:val="00194EEA"/>
    <w:rsid w:val="0020710C"/>
    <w:rsid w:val="002301AE"/>
    <w:rsid w:val="002466FF"/>
    <w:rsid w:val="002631B1"/>
    <w:rsid w:val="0028264C"/>
    <w:rsid w:val="002B5EE6"/>
    <w:rsid w:val="002C0904"/>
    <w:rsid w:val="002C55F4"/>
    <w:rsid w:val="002D6D41"/>
    <w:rsid w:val="00360881"/>
    <w:rsid w:val="00384A9A"/>
    <w:rsid w:val="00385D03"/>
    <w:rsid w:val="00401CE7"/>
    <w:rsid w:val="004036A6"/>
    <w:rsid w:val="00433E7A"/>
    <w:rsid w:val="0044702B"/>
    <w:rsid w:val="00463414"/>
    <w:rsid w:val="004B7355"/>
    <w:rsid w:val="004E201B"/>
    <w:rsid w:val="004F31EC"/>
    <w:rsid w:val="0050564F"/>
    <w:rsid w:val="005117A1"/>
    <w:rsid w:val="00516752"/>
    <w:rsid w:val="00544BEB"/>
    <w:rsid w:val="005456D0"/>
    <w:rsid w:val="0055056E"/>
    <w:rsid w:val="005B68E3"/>
    <w:rsid w:val="0063384B"/>
    <w:rsid w:val="0066056C"/>
    <w:rsid w:val="00672301"/>
    <w:rsid w:val="006A69F5"/>
    <w:rsid w:val="006B3E33"/>
    <w:rsid w:val="006B42DC"/>
    <w:rsid w:val="006B5D10"/>
    <w:rsid w:val="006C1EF7"/>
    <w:rsid w:val="006F3917"/>
    <w:rsid w:val="00702878"/>
    <w:rsid w:val="007170E5"/>
    <w:rsid w:val="00731068"/>
    <w:rsid w:val="007358FA"/>
    <w:rsid w:val="007460F7"/>
    <w:rsid w:val="00770B96"/>
    <w:rsid w:val="00772F1F"/>
    <w:rsid w:val="0078123B"/>
    <w:rsid w:val="0082218E"/>
    <w:rsid w:val="00840958"/>
    <w:rsid w:val="00867AB1"/>
    <w:rsid w:val="00885EC1"/>
    <w:rsid w:val="008B0B84"/>
    <w:rsid w:val="008B631A"/>
    <w:rsid w:val="008C5DED"/>
    <w:rsid w:val="009050B4"/>
    <w:rsid w:val="00913BF7"/>
    <w:rsid w:val="009158D2"/>
    <w:rsid w:val="00993C1C"/>
    <w:rsid w:val="009C2974"/>
    <w:rsid w:val="009F171D"/>
    <w:rsid w:val="00A0604B"/>
    <w:rsid w:val="00A2228A"/>
    <w:rsid w:val="00A60CE1"/>
    <w:rsid w:val="00A64B91"/>
    <w:rsid w:val="00A7482F"/>
    <w:rsid w:val="00AA76A4"/>
    <w:rsid w:val="00AC41A3"/>
    <w:rsid w:val="00AC4E5D"/>
    <w:rsid w:val="00AC703A"/>
    <w:rsid w:val="00AC7A82"/>
    <w:rsid w:val="00AD269C"/>
    <w:rsid w:val="00AF44BC"/>
    <w:rsid w:val="00B0263D"/>
    <w:rsid w:val="00B069CD"/>
    <w:rsid w:val="00B10079"/>
    <w:rsid w:val="00B4329F"/>
    <w:rsid w:val="00B7226A"/>
    <w:rsid w:val="00B765E7"/>
    <w:rsid w:val="00BB7B9B"/>
    <w:rsid w:val="00BD651D"/>
    <w:rsid w:val="00BE0D0E"/>
    <w:rsid w:val="00BF3BC8"/>
    <w:rsid w:val="00C615A4"/>
    <w:rsid w:val="00CA31BF"/>
    <w:rsid w:val="00CA4B7C"/>
    <w:rsid w:val="00CD2902"/>
    <w:rsid w:val="00D15992"/>
    <w:rsid w:val="00DE66AC"/>
    <w:rsid w:val="00DE6CD7"/>
    <w:rsid w:val="00DF5487"/>
    <w:rsid w:val="00E003AC"/>
    <w:rsid w:val="00E03822"/>
    <w:rsid w:val="00E40169"/>
    <w:rsid w:val="00E7261D"/>
    <w:rsid w:val="00E90F36"/>
    <w:rsid w:val="00EB4871"/>
    <w:rsid w:val="00EB7F8D"/>
    <w:rsid w:val="00EC59CD"/>
    <w:rsid w:val="00F419C1"/>
    <w:rsid w:val="00F6061F"/>
    <w:rsid w:val="00F60A50"/>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1CFC0"/>
  <w15:docId w15:val="{3DE564F5-B2B9-4E2F-907E-E9623C46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28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A2228A"/>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672301"/>
    <w:pPr>
      <w:tabs>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7</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11</cp:revision>
  <cp:lastPrinted>2020-12-16T09:46:00Z</cp:lastPrinted>
  <dcterms:created xsi:type="dcterms:W3CDTF">2012-09-07T13:11:00Z</dcterms:created>
  <dcterms:modified xsi:type="dcterms:W3CDTF">2025-11-28T08:34:00Z</dcterms:modified>
</cp:coreProperties>
</file>