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2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oter3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4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footer5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header2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1E8C8D" w14:textId="77777777" w:rsidR="00A305AE" w:rsidRPr="00A305AE" w:rsidRDefault="00A305AE" w:rsidP="00A305AE">
      <w:pPr>
        <w:keepNext/>
        <w:keepLines/>
        <w:tabs>
          <w:tab w:val="left" w:pos="794"/>
          <w:tab w:val="left" w:pos="1191"/>
          <w:tab w:val="left" w:pos="1588"/>
          <w:tab w:val="left" w:pos="1985"/>
        </w:tabs>
        <w:spacing w:before="0"/>
        <w:ind w:left="794" w:hanging="794"/>
        <w:jc w:val="center"/>
        <w:outlineLvl w:val="0"/>
        <w:rPr>
          <w:b/>
          <w:color w:val="000000"/>
          <w:sz w:val="26"/>
          <w:szCs w:val="26"/>
          <w:lang w:val="ru-RU"/>
        </w:rPr>
      </w:pPr>
      <w:bookmarkStart w:id="0" w:name="_Toc103502030"/>
      <w:proofErr w:type="gramStart"/>
      <w:r w:rsidRPr="00A305AE">
        <w:rPr>
          <w:b/>
          <w:color w:val="000000"/>
          <w:sz w:val="26"/>
          <w:szCs w:val="26"/>
          <w:lang w:val="ru-RU"/>
        </w:rPr>
        <w:t xml:space="preserve">ЧАСТЬ  </w:t>
      </w:r>
      <w:r w:rsidRPr="00A305AE">
        <w:rPr>
          <w:b/>
          <w:color w:val="000000"/>
          <w:sz w:val="26"/>
          <w:lang w:val="ru-RU"/>
        </w:rPr>
        <w:t>B</w:t>
      </w:r>
      <w:bookmarkEnd w:id="0"/>
      <w:proofErr w:type="gramEnd"/>
    </w:p>
    <w:p w14:paraId="2302AE14" w14:textId="77777777" w:rsidR="00A305AE" w:rsidRPr="00AB6203" w:rsidRDefault="00A305AE" w:rsidP="00A305AE">
      <w:pPr>
        <w:tabs>
          <w:tab w:val="left" w:pos="794"/>
          <w:tab w:val="left" w:pos="1191"/>
          <w:tab w:val="left" w:pos="1588"/>
          <w:tab w:val="left" w:pos="1985"/>
          <w:tab w:val="center" w:pos="4678"/>
        </w:tabs>
        <w:spacing w:before="360"/>
        <w:jc w:val="center"/>
        <w:rPr>
          <w:b/>
          <w:sz w:val="26"/>
          <w:szCs w:val="26"/>
          <w:lang w:val="ru-RU"/>
        </w:rPr>
      </w:pPr>
      <w:bookmarkStart w:id="1" w:name="_Toc103502031"/>
      <w:proofErr w:type="gramStart"/>
      <w:r w:rsidRPr="00AB6203">
        <w:rPr>
          <w:b/>
          <w:sz w:val="26"/>
          <w:szCs w:val="26"/>
          <w:lang w:val="ru-RU"/>
        </w:rPr>
        <w:t xml:space="preserve">РАЗДЕЛ  </w:t>
      </w:r>
      <w:r w:rsidRPr="00AB6203">
        <w:rPr>
          <w:b/>
          <w:color w:val="000000"/>
          <w:sz w:val="26"/>
          <w:szCs w:val="26"/>
          <w:lang w:val="ru-RU"/>
        </w:rPr>
        <w:t>B</w:t>
      </w:r>
      <w:proofErr w:type="gramEnd"/>
      <w:r w:rsidRPr="00AB6203">
        <w:rPr>
          <w:b/>
          <w:color w:val="000000"/>
          <w:sz w:val="26"/>
          <w:szCs w:val="26"/>
          <w:lang w:val="ru-RU"/>
        </w:rPr>
        <w:t>4</w:t>
      </w:r>
      <w:bookmarkEnd w:id="1"/>
    </w:p>
    <w:p w14:paraId="38DCF93A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  <w:tab w:val="center" w:pos="4678"/>
        </w:tabs>
        <w:spacing w:before="360"/>
        <w:jc w:val="center"/>
        <w:rPr>
          <w:b/>
          <w:color w:val="000000"/>
          <w:sz w:val="26"/>
          <w:szCs w:val="26"/>
          <w:lang w:val="ru-RU"/>
        </w:rPr>
      </w:pPr>
      <w:bookmarkStart w:id="2" w:name="_Toc103502032"/>
      <w:r w:rsidRPr="00A305AE">
        <w:rPr>
          <w:b/>
          <w:color w:val="000000"/>
          <w:sz w:val="26"/>
          <w:szCs w:val="26"/>
          <w:lang w:val="ru-RU"/>
        </w:rPr>
        <w:t xml:space="preserve">Правила, касающиеся методики расчетов и технических </w:t>
      </w:r>
      <w:r w:rsidRPr="00A305AE">
        <w:rPr>
          <w:b/>
          <w:color w:val="000000"/>
          <w:sz w:val="26"/>
          <w:szCs w:val="26"/>
          <w:lang w:val="ru-RU"/>
        </w:rPr>
        <w:br/>
        <w:t xml:space="preserve">стандартов для определения затронутых администраций </w:t>
      </w:r>
      <w:r w:rsidRPr="00A305AE">
        <w:rPr>
          <w:b/>
          <w:color w:val="000000"/>
          <w:sz w:val="26"/>
          <w:szCs w:val="26"/>
          <w:lang w:val="ru-RU"/>
        </w:rPr>
        <w:br/>
        <w:t xml:space="preserve">и для оценки вероятности вредных помех в полосах частот </w:t>
      </w:r>
      <w:r w:rsidRPr="00A305AE">
        <w:rPr>
          <w:b/>
          <w:color w:val="000000"/>
          <w:sz w:val="26"/>
          <w:szCs w:val="26"/>
          <w:lang w:val="ru-RU"/>
        </w:rPr>
        <w:br/>
        <w:t>между 9 кГц и 28</w:t>
      </w:r>
      <w:r w:rsidRPr="00A305AE">
        <w:rPr>
          <w:rFonts w:ascii="Tms Rmn" w:hAnsi="Tms Rmn"/>
          <w:b/>
          <w:color w:val="000000"/>
          <w:sz w:val="26"/>
          <w:szCs w:val="26"/>
          <w:lang w:val="ru-RU"/>
        </w:rPr>
        <w:t> </w:t>
      </w:r>
      <w:r w:rsidRPr="00A305AE">
        <w:rPr>
          <w:b/>
          <w:color w:val="000000"/>
          <w:sz w:val="26"/>
          <w:szCs w:val="26"/>
          <w:lang w:val="ru-RU"/>
        </w:rPr>
        <w:t>000 кГц</w:t>
      </w:r>
      <w:bookmarkEnd w:id="2"/>
    </w:p>
    <w:p w14:paraId="1051F63F" w14:textId="77777777" w:rsidR="00A305AE" w:rsidRPr="00146070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160"/>
        <w:jc w:val="left"/>
        <w:rPr>
          <w:b/>
          <w:sz w:val="26"/>
          <w:szCs w:val="26"/>
          <w:lang w:val="ru-RU"/>
        </w:rPr>
      </w:pPr>
      <w:r w:rsidRPr="00146070">
        <w:rPr>
          <w:b/>
          <w:sz w:val="26"/>
          <w:szCs w:val="26"/>
          <w:lang w:val="ru-RU"/>
        </w:rPr>
        <w:t>Введение</w:t>
      </w:r>
    </w:p>
    <w:p w14:paraId="33609000" w14:textId="77777777" w:rsidR="00A305AE" w:rsidRPr="00A305AE" w:rsidRDefault="00A305AE" w:rsidP="00146070">
      <w:pPr>
        <w:rPr>
          <w:lang w:val="ru-RU"/>
        </w:rPr>
      </w:pPr>
      <w:r w:rsidRPr="00A305AE">
        <w:rPr>
          <w:lang w:val="ru-RU"/>
        </w:rPr>
        <w:t>Данный Раздел содержит элементы методики расчетов, которые должны использоваться:</w:t>
      </w:r>
    </w:p>
    <w:p w14:paraId="1A8123EC" w14:textId="77777777" w:rsidR="00A305AE" w:rsidRPr="0023078B" w:rsidRDefault="00A305AE" w:rsidP="000C4B27">
      <w:pPr>
        <w:tabs>
          <w:tab w:val="left" w:pos="454"/>
          <w:tab w:val="left" w:pos="567"/>
          <w:tab w:val="left" w:pos="1191"/>
          <w:tab w:val="left" w:pos="1588"/>
          <w:tab w:val="left" w:pos="1985"/>
        </w:tabs>
        <w:spacing w:before="80"/>
        <w:ind w:left="454" w:hanging="454"/>
        <w:rPr>
          <w:sz w:val="16"/>
          <w:szCs w:val="16"/>
          <w:lang w:val="ru-RU"/>
        </w:rPr>
      </w:pPr>
      <w:r w:rsidRPr="00A305AE">
        <w:rPr>
          <w:szCs w:val="22"/>
          <w:lang w:val="ru-RU"/>
        </w:rPr>
        <w:t>–</w:t>
      </w:r>
      <w:r w:rsidRPr="00A305AE">
        <w:rPr>
          <w:szCs w:val="22"/>
          <w:lang w:val="ru-RU"/>
        </w:rPr>
        <w:tab/>
        <w:t>для определения администраций, согласия которых следует добиваться при применении п. </w:t>
      </w:r>
      <w:r w:rsidRPr="00A305AE">
        <w:rPr>
          <w:b/>
          <w:bCs/>
          <w:lang w:val="ru-RU"/>
        </w:rPr>
        <w:t>9.21</w:t>
      </w:r>
      <w:r w:rsidRPr="00A305AE">
        <w:rPr>
          <w:szCs w:val="22"/>
          <w:lang w:val="ru-RU"/>
        </w:rPr>
        <w:t xml:space="preserve"> в контексте соответствующих примечаний к распределению частот, т. е. </w:t>
      </w:r>
      <w:proofErr w:type="spellStart"/>
      <w:r w:rsidRPr="00A305AE">
        <w:rPr>
          <w:szCs w:val="22"/>
          <w:lang w:val="ru-RU"/>
        </w:rPr>
        <w:t>пп</w:t>
      </w:r>
      <w:proofErr w:type="spellEnd"/>
      <w:r w:rsidRPr="00A305AE">
        <w:rPr>
          <w:szCs w:val="22"/>
          <w:lang w:val="ru-RU"/>
        </w:rPr>
        <w:t xml:space="preserve">. </w:t>
      </w:r>
      <w:r w:rsidRPr="00A305AE">
        <w:rPr>
          <w:b/>
          <w:bCs/>
          <w:szCs w:val="22"/>
          <w:lang w:val="ru-RU"/>
        </w:rPr>
        <w:t>5.61</w:t>
      </w:r>
      <w:r w:rsidRPr="00A305AE">
        <w:rPr>
          <w:bCs/>
          <w:szCs w:val="22"/>
          <w:lang w:val="ru-RU"/>
        </w:rPr>
        <w:t xml:space="preserve">, </w:t>
      </w:r>
      <w:r w:rsidRPr="00A305AE">
        <w:rPr>
          <w:b/>
          <w:bCs/>
          <w:szCs w:val="22"/>
          <w:lang w:val="ru-RU"/>
        </w:rPr>
        <w:t>5.87A</w:t>
      </w:r>
      <w:r w:rsidRPr="00A305AE">
        <w:rPr>
          <w:bCs/>
          <w:szCs w:val="22"/>
          <w:lang w:val="ru-RU"/>
        </w:rPr>
        <w:t xml:space="preserve">, </w:t>
      </w:r>
      <w:r w:rsidRPr="00A305AE">
        <w:rPr>
          <w:b/>
          <w:bCs/>
          <w:szCs w:val="22"/>
          <w:lang w:val="ru-RU"/>
        </w:rPr>
        <w:t>5.92</w:t>
      </w:r>
      <w:r w:rsidRPr="00A305AE">
        <w:rPr>
          <w:bCs/>
          <w:position w:val="6"/>
          <w:sz w:val="16"/>
          <w:lang w:val="ru-RU"/>
        </w:rPr>
        <w:footnoteReference w:id="1"/>
      </w:r>
      <w:r w:rsidRPr="00A305AE">
        <w:rPr>
          <w:bCs/>
          <w:szCs w:val="22"/>
          <w:lang w:val="ru-RU"/>
        </w:rPr>
        <w:t xml:space="preserve">, </w:t>
      </w:r>
      <w:r w:rsidRPr="00A305AE">
        <w:rPr>
          <w:b/>
          <w:bCs/>
          <w:szCs w:val="22"/>
          <w:lang w:val="ru-RU"/>
        </w:rPr>
        <w:t xml:space="preserve">5.93 </w:t>
      </w:r>
      <w:r w:rsidRPr="00A305AE">
        <w:rPr>
          <w:szCs w:val="22"/>
          <w:lang w:val="ru-RU"/>
        </w:rPr>
        <w:t>и</w:t>
      </w:r>
      <w:r w:rsidRPr="00A305AE">
        <w:rPr>
          <w:b/>
          <w:bCs/>
          <w:szCs w:val="22"/>
          <w:lang w:val="ru-RU"/>
        </w:rPr>
        <w:t xml:space="preserve"> 5.123</w:t>
      </w:r>
      <w:r w:rsidRPr="00A305AE">
        <w:rPr>
          <w:szCs w:val="22"/>
          <w:lang w:val="ru-RU"/>
        </w:rPr>
        <w:t>, в полосах частот между 9 кГц и 28 000 кГц;</w:t>
      </w:r>
    </w:p>
    <w:p w14:paraId="674BD8FE" w14:textId="77777777" w:rsidR="00A305AE" w:rsidRPr="00A305AE" w:rsidRDefault="00A305AE" w:rsidP="000C4B27">
      <w:pPr>
        <w:tabs>
          <w:tab w:val="left" w:pos="454"/>
          <w:tab w:val="left" w:pos="567"/>
          <w:tab w:val="left" w:pos="1191"/>
          <w:tab w:val="left" w:pos="1588"/>
          <w:tab w:val="left" w:pos="1985"/>
        </w:tabs>
        <w:spacing w:before="80"/>
        <w:ind w:left="454" w:hanging="454"/>
        <w:rPr>
          <w:szCs w:val="22"/>
          <w:lang w:val="ru-RU"/>
        </w:rPr>
      </w:pPr>
      <w:r w:rsidRPr="00A305AE">
        <w:rPr>
          <w:szCs w:val="22"/>
          <w:lang w:val="ru-RU"/>
        </w:rPr>
        <w:t>–</w:t>
      </w:r>
      <w:r w:rsidRPr="00A305AE">
        <w:rPr>
          <w:szCs w:val="22"/>
          <w:lang w:val="ru-RU"/>
        </w:rPr>
        <w:tab/>
        <w:t>для оценки вероятности вредных помех в полосах частот между 9 кГц и 28 000 кГц, которая может потребоваться при применении положений п. </w:t>
      </w:r>
      <w:r w:rsidRPr="00A305AE">
        <w:rPr>
          <w:b/>
          <w:bCs/>
          <w:lang w:val="ru-RU"/>
        </w:rPr>
        <w:t>7.6</w:t>
      </w:r>
      <w:r w:rsidRPr="00A305AE">
        <w:rPr>
          <w:szCs w:val="22"/>
          <w:lang w:val="ru-RU"/>
        </w:rPr>
        <w:t xml:space="preserve"> либо при любых других исследованиях Бюро радиосвязи, которые могут потребоваться.</w:t>
      </w:r>
    </w:p>
    <w:p w14:paraId="63D07451" w14:textId="77777777" w:rsidR="00A305AE" w:rsidRPr="00A305AE" w:rsidRDefault="00A305AE" w:rsidP="001A70E6">
      <w:pPr>
        <w:pStyle w:val="Heading1"/>
        <w:rPr>
          <w:lang w:val="ru-RU"/>
        </w:rPr>
      </w:pPr>
      <w:bookmarkStart w:id="3" w:name="_Toc103502034"/>
      <w:r w:rsidRPr="00A305AE">
        <w:rPr>
          <w:lang w:val="ru-RU"/>
        </w:rPr>
        <w:t>1</w:t>
      </w:r>
      <w:r w:rsidRPr="00A305AE">
        <w:rPr>
          <w:lang w:val="ru-RU"/>
        </w:rPr>
        <w:tab/>
      </w:r>
      <w:bookmarkEnd w:id="3"/>
      <w:r w:rsidRPr="00A305AE">
        <w:rPr>
          <w:lang w:val="ru-RU"/>
        </w:rPr>
        <w:t>Технический стандарт A-1: Защитное отношение сигнал/помеха</w:t>
      </w:r>
    </w:p>
    <w:p w14:paraId="4F0B44C8" w14:textId="77777777" w:rsidR="00A305AE" w:rsidRPr="00A305AE" w:rsidRDefault="00A305AE" w:rsidP="00146070">
      <w:pPr>
        <w:rPr>
          <w:lang w:val="ru-RU"/>
        </w:rPr>
      </w:pPr>
      <w:r w:rsidRPr="00A305AE">
        <w:rPr>
          <w:lang w:val="ru-RU"/>
        </w:rPr>
        <w:t>1.1</w:t>
      </w:r>
      <w:r w:rsidRPr="00A305AE">
        <w:rPr>
          <w:lang w:val="ru-RU"/>
        </w:rPr>
        <w:tab/>
        <w:t>Настоящий Технический стандарт содержит значения защитного отношения сигнал/помеха (см. Таблицу 1) для применения при техническом рассмотрении заявок на частотные присвоения в полосах частот между 9 кГц и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 кГц.</w:t>
      </w:r>
    </w:p>
    <w:p w14:paraId="7E5A8212" w14:textId="77777777" w:rsidR="00A305AE" w:rsidRPr="0023078B" w:rsidRDefault="00A305AE" w:rsidP="00D861B8">
      <w:pPr>
        <w:rPr>
          <w:lang w:val="ru-RU"/>
        </w:rPr>
      </w:pPr>
      <w:r w:rsidRPr="00A305AE">
        <w:rPr>
          <w:lang w:val="ru-RU"/>
        </w:rPr>
        <w:t>1.2</w:t>
      </w:r>
      <w:r w:rsidRPr="00A305AE">
        <w:rPr>
          <w:lang w:val="ru-RU"/>
        </w:rPr>
        <w:tab/>
        <w:t xml:space="preserve">Данные значения защитных отношений основаны на результатах исследований в рамках исследовательских комиссий по радиосвязи (см. Рекомендации МСЭ-R F.240-7, </w:t>
      </w:r>
      <w:r w:rsidRPr="00A305AE">
        <w:rPr>
          <w:lang w:val="ru-RU"/>
        </w:rPr>
        <w:br/>
        <w:t>МСЭ-R SM.326</w:t>
      </w:r>
      <w:r w:rsidRPr="00A305AE">
        <w:rPr>
          <w:lang w:val="ru-RU"/>
        </w:rPr>
        <w:noBreakHyphen/>
        <w:t>6, МСЭ-R F.339-7 и бывшую Рекомендацию МСЭ-R SM.669-1).</w:t>
      </w:r>
    </w:p>
    <w:p w14:paraId="713CEF70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1.3</w:t>
      </w:r>
      <w:r w:rsidRPr="00A305AE">
        <w:rPr>
          <w:lang w:val="ru-RU"/>
        </w:rPr>
        <w:tab/>
        <w:t>Значения защитных отношений сигнал/помеха (ЗО) для основных типов передачи (от телеграфии, приема на слух до телефонии, с подключением к сетям общего пользования), подлежащих защите при техническом рассмотрении в полосах частот от 9 кГц до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 кГц, выражаются в дБ. Данные значения защитных отношений были определены из значений РЧ защитных отношений для стационарного режима путем добавления допусков на долговременные флуктуации интенсивности и кратковременные замирания для заданного процента времени в соответствии с критериями качества работы, применимыми для каждого типа передачи.</w:t>
      </w:r>
    </w:p>
    <w:p w14:paraId="49BA821D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br w:type="page"/>
      </w:r>
      <w:r w:rsidRPr="00A305AE">
        <w:rPr>
          <w:lang w:val="ru-RU"/>
        </w:rPr>
        <w:lastRenderedPageBreak/>
        <w:t>1.4</w:t>
      </w:r>
      <w:r w:rsidRPr="00A305AE">
        <w:rPr>
          <w:lang w:val="ru-RU"/>
        </w:rPr>
        <w:tab/>
        <w:t>При расчете отношений сигнал/помеха напряженности поля как полезного сигнала, так и помехи рассматриваются как медианные значения (превышаемые в течение 50% времени) на основе пиковой мощности огибающей (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 xml:space="preserve">.; заявленный тип мощности: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X). Другие типы мощности, отличные от 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 xml:space="preserve">. (заявленные как </w:t>
      </w:r>
      <w:r w:rsidRPr="00A305AE">
        <w:rPr>
          <w:i/>
          <w:lang w:val="ru-RU"/>
        </w:rPr>
        <w:t>P</w:t>
      </w:r>
      <w:r w:rsidRPr="00A305AE">
        <w:rPr>
          <w:iCs/>
          <w:lang w:val="ru-RU"/>
        </w:rPr>
        <w:t>Y</w:t>
      </w:r>
      <w:r w:rsidRPr="00A305AE">
        <w:rPr>
          <w:lang w:val="ru-RU"/>
        </w:rPr>
        <w:t xml:space="preserve"> или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Z для средней мощности или мощности несущей, соответственно), преобразуются в значения 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>. с использованием переводных коэффициентов, приведенных в Таблице 2.</w:t>
      </w:r>
    </w:p>
    <w:p w14:paraId="131E7811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360" w:after="120"/>
        <w:jc w:val="center"/>
        <w:rPr>
          <w:color w:val="000000"/>
          <w:sz w:val="20"/>
          <w:lang w:val="ru-RU"/>
        </w:rPr>
      </w:pPr>
      <w:proofErr w:type="gramStart"/>
      <w:r w:rsidRPr="00A305AE">
        <w:rPr>
          <w:color w:val="000000"/>
          <w:sz w:val="20"/>
          <w:lang w:val="ru-RU"/>
        </w:rPr>
        <w:t>ТАБЛИЦА  1</w:t>
      </w:r>
      <w:proofErr w:type="gramEnd"/>
    </w:p>
    <w:p w14:paraId="12F0DC60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>РЧ защитные отношения сигнал/помеха (дБ)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74"/>
        <w:gridCol w:w="2464"/>
        <w:gridCol w:w="1343"/>
        <w:gridCol w:w="1417"/>
        <w:gridCol w:w="1418"/>
      </w:tblGrid>
      <w:tr w:rsidR="00A305AE" w:rsidRPr="00A305AE" w14:paraId="3FC8A6A3" w14:textId="77777777" w:rsidTr="00A305AE">
        <w:trPr>
          <w:cantSplit/>
          <w:jc w:val="center"/>
        </w:trPr>
        <w:tc>
          <w:tcPr>
            <w:tcW w:w="4838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430B3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Тип передачи</w:t>
            </w:r>
          </w:p>
        </w:tc>
        <w:tc>
          <w:tcPr>
            <w:tcW w:w="4178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1391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Полоса частот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(кГц)</w:t>
            </w:r>
          </w:p>
        </w:tc>
      </w:tr>
      <w:tr w:rsidR="00A305AE" w:rsidRPr="00A305AE" w14:paraId="3E62D9B7" w14:textId="77777777" w:rsidTr="00A305AE">
        <w:trPr>
          <w:cantSplit/>
          <w:jc w:val="center"/>
        </w:trPr>
        <w:tc>
          <w:tcPr>
            <w:tcW w:w="4838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AD8F4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5EB5B8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9–1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606,5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6E114A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7716AE">
              <w:rPr>
                <w:b/>
                <w:color w:val="000000"/>
                <w:sz w:val="20"/>
                <w:lang w:val="ru-RU"/>
              </w:rPr>
              <w:t>1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606,5–4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000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99F543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b/>
                <w:color w:val="000000"/>
                <w:sz w:val="20"/>
                <w:lang w:val="ru-RU"/>
              </w:rPr>
            </w:pPr>
            <w:r w:rsidRPr="007716AE">
              <w:rPr>
                <w:b/>
                <w:color w:val="000000"/>
                <w:sz w:val="20"/>
                <w:lang w:val="ru-RU"/>
              </w:rPr>
              <w:t>4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000–28</w:t>
            </w:r>
            <w:r w:rsidRPr="007716AE">
              <w:rPr>
                <w:rFonts w:ascii="Tms Rmn" w:hAnsi="Tms Rmn"/>
                <w:b/>
                <w:color w:val="000000"/>
                <w:sz w:val="20"/>
                <w:lang w:val="ru-RU"/>
              </w:rPr>
              <w:t> </w:t>
            </w:r>
            <w:r w:rsidRPr="007716AE">
              <w:rPr>
                <w:b/>
                <w:color w:val="000000"/>
                <w:sz w:val="20"/>
                <w:lang w:val="ru-RU"/>
              </w:rPr>
              <w:t>000</w:t>
            </w:r>
          </w:p>
        </w:tc>
      </w:tr>
      <w:tr w:rsidR="00A305AE" w:rsidRPr="00A305AE" w14:paraId="6D5DEBE7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471B2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прием на слух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EA2AB8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 </w:t>
            </w:r>
            <w:r w:rsidRPr="007716AE">
              <w:rPr>
                <w:color w:val="000000"/>
                <w:sz w:val="20"/>
                <w:lang w:val="ru-RU"/>
              </w:rPr>
              <w:t>8 (3–7)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75B679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11 (5–10)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E633CB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 (7–14)</w:t>
            </w:r>
          </w:p>
        </w:tc>
      </w:tr>
      <w:tr w:rsidR="00A305AE" w:rsidRPr="00A305AE" w14:paraId="644AEA55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2FF22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прием на слух; метео, пресса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6AB2E5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 </w:t>
            </w:r>
            <w:r w:rsidRPr="007716AE">
              <w:rPr>
                <w:color w:val="000000"/>
                <w:sz w:val="20"/>
                <w:lang w:val="ru-RU"/>
              </w:rPr>
              <w:t>9 (3–8)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5DA90C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13 (5–12)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B117E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17 (7–16)</w:t>
            </w:r>
          </w:p>
        </w:tc>
      </w:tr>
      <w:tr w:rsidR="00A305AE" w:rsidRPr="00A305AE" w14:paraId="326E9D34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0CBDB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автоматический прием, без исправления ошибок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D79CA0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11 (6–10)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A0A355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17 (10–16)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A6BB5C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26 (13–25)</w:t>
            </w:r>
          </w:p>
        </w:tc>
      </w:tr>
      <w:tr w:rsidR="00A305AE" w:rsidRPr="00A305AE" w14:paraId="77FEB95F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919321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Телеграфия, автоматический прием, с исправлением ошибок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C63E84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 </w:t>
            </w:r>
            <w:r w:rsidRPr="007716AE">
              <w:rPr>
                <w:color w:val="000000"/>
                <w:sz w:val="20"/>
                <w:lang w:val="ru-RU"/>
              </w:rPr>
              <w:t>8 (6–7)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592C83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12 (7–11)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0D8045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14 (8–13)</w:t>
            </w:r>
          </w:p>
        </w:tc>
      </w:tr>
      <w:tr w:rsidR="00A305AE" w:rsidRPr="00A305AE" w14:paraId="1FA26CB7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1A5758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Фототелеграфия, факсимильная связь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9578C0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19 (14–18)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4636EB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24 (16–23)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B5A5B2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28 (18–27)</w:t>
            </w:r>
          </w:p>
        </w:tc>
      </w:tr>
      <w:tr w:rsidR="00A305AE" w:rsidRPr="00A305AE" w14:paraId="6A226D99" w14:textId="77777777" w:rsidTr="00A305AE">
        <w:trPr>
          <w:jc w:val="center"/>
        </w:trPr>
        <w:tc>
          <w:tcPr>
            <w:tcW w:w="237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5317429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Телефония </w:t>
            </w:r>
            <w:r w:rsidRPr="00A305AE">
              <w:rPr>
                <w:i/>
                <w:color w:val="000000"/>
                <w:sz w:val="20"/>
                <w:lang w:val="ru-RU"/>
              </w:rPr>
              <w:t>не</w:t>
            </w:r>
            <w:r w:rsidRPr="00A305AE">
              <w:rPr>
                <w:color w:val="000000"/>
                <w:sz w:val="20"/>
                <w:lang w:val="ru-RU"/>
              </w:rPr>
              <w:t xml:space="preserve"> для </w:t>
            </w:r>
            <w:proofErr w:type="gramStart"/>
            <w:r w:rsidRPr="00A305AE">
              <w:rPr>
                <w:color w:val="000000"/>
                <w:sz w:val="20"/>
                <w:lang w:val="ru-RU"/>
              </w:rPr>
              <w:t>подключения  к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 xml:space="preserve"> сетям общего пользования (CO)</w:t>
            </w: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420DE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ДБП и</w:t>
            </w:r>
            <w:r w:rsidRPr="00A305AE">
              <w:rPr>
                <w:color w:val="000000"/>
                <w:sz w:val="20"/>
                <w:lang w:val="ru-RU"/>
              </w:rPr>
              <w:br/>
              <w:t>ОБП с полной несущей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1C3BED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18 (15–17)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33A0E1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21 (17–20)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AFB0E7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24 (19–23)</w:t>
            </w:r>
          </w:p>
        </w:tc>
      </w:tr>
      <w:tr w:rsidR="00A305AE" w:rsidRPr="00A305AE" w14:paraId="7D99563C" w14:textId="77777777" w:rsidTr="00A305AE">
        <w:trPr>
          <w:jc w:val="center"/>
        </w:trPr>
        <w:tc>
          <w:tcPr>
            <w:tcW w:w="237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38510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b/>
                <w:color w:val="000000"/>
                <w:sz w:val="20"/>
                <w:lang w:val="ru-RU"/>
              </w:rPr>
            </w:pP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A481AA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ОБП, с ослабленной или подавленной несущей, ISB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0F4234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12 (9–11)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6BB0DD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 (11–14)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6CDE4F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18 (13–17)</w:t>
            </w:r>
          </w:p>
        </w:tc>
      </w:tr>
      <w:tr w:rsidR="00A305AE" w:rsidRPr="00A305AE" w14:paraId="18099A0C" w14:textId="77777777" w:rsidTr="00A305AE">
        <w:trPr>
          <w:jc w:val="center"/>
        </w:trPr>
        <w:tc>
          <w:tcPr>
            <w:tcW w:w="237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E8E3E5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Телефония для </w:t>
            </w:r>
            <w:proofErr w:type="gramStart"/>
            <w:r w:rsidRPr="00A305AE">
              <w:rPr>
                <w:color w:val="000000"/>
                <w:sz w:val="20"/>
                <w:lang w:val="ru-RU"/>
              </w:rPr>
              <w:t>подключения  к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 xml:space="preserve"> сетям общего пользования (CP)</w:t>
            </w: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F9B9D0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ДБП и</w:t>
            </w:r>
            <w:r w:rsidRPr="00A305AE">
              <w:rPr>
                <w:color w:val="000000"/>
                <w:sz w:val="20"/>
                <w:lang w:val="ru-RU"/>
              </w:rPr>
              <w:br/>
              <w:t>ОБП с полной несущей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5A3B4D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31 (26–30)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A1D18A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34 (28–33)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F0696E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38 (30–37)</w:t>
            </w:r>
          </w:p>
        </w:tc>
      </w:tr>
      <w:tr w:rsidR="00A305AE" w:rsidRPr="00A305AE" w14:paraId="4C1B0090" w14:textId="77777777" w:rsidTr="00A305AE">
        <w:trPr>
          <w:jc w:val="center"/>
        </w:trPr>
        <w:tc>
          <w:tcPr>
            <w:tcW w:w="237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7863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</w:p>
        </w:tc>
        <w:tc>
          <w:tcPr>
            <w:tcW w:w="24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94CD3C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ОБП, с ослабленной или подавленной несущей, ISB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926E28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25 (20–24)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98DC02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28 (22–27)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3D0CA6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32 (24–31)</w:t>
            </w:r>
          </w:p>
        </w:tc>
      </w:tr>
      <w:tr w:rsidR="00A305AE" w:rsidRPr="00A305AE" w14:paraId="35CD5C34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F1805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Радиовещание (кроме ВЧРВ в полосах частот исключительного пользования СЧРВ в полосе </w:t>
            </w:r>
            <w:r w:rsidRPr="00A305AE">
              <w:rPr>
                <w:color w:val="000000"/>
                <w:sz w:val="20"/>
                <w:lang w:val="ru-RU"/>
              </w:rPr>
              <w:br/>
              <w:t>526,5–1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705 кГц)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6206A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38 (33–37)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A657ED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38 (32–37)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87FBA3" w14:textId="77777777" w:rsidR="00A305AE" w:rsidRPr="007716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38 (32–37)</w:t>
            </w:r>
          </w:p>
        </w:tc>
      </w:tr>
      <w:tr w:rsidR="00A305AE" w:rsidRPr="00A305AE" w14:paraId="3D7CA27F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571561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Воздушная подвижная служба (телеграфия или телефония)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DBF698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8FDC37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01043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</w:tr>
      <w:tr w:rsidR="00A305AE" w:rsidRPr="00A305AE" w14:paraId="33654790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72B8E7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Радиомаяки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C5CCB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F0C0B9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1E3F0A" w14:textId="77777777" w:rsidR="00A305AE" w:rsidRPr="007716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7716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78DA7B2D" w14:textId="77777777" w:rsidTr="00A305AE">
        <w:trPr>
          <w:jc w:val="center"/>
        </w:trPr>
        <w:tc>
          <w:tcPr>
            <w:tcW w:w="48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772C7D" w14:textId="77777777" w:rsidR="00A305AE" w:rsidRPr="00A305AE" w:rsidRDefault="00A305AE" w:rsidP="006E1488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left"/>
              <w:rPr>
                <w:color w:val="000000"/>
                <w:sz w:val="16"/>
                <w:szCs w:val="16"/>
                <w:lang w:val="ru-RU"/>
              </w:rPr>
            </w:pPr>
            <w:r w:rsidRPr="00A305AE">
              <w:rPr>
                <w:sz w:val="20"/>
                <w:lang w:val="ru-RU"/>
              </w:rPr>
              <w:t>Цифровые передачи, ОБП, подавленная несущая (класс излучения J2D)</w:t>
            </w:r>
            <w:r w:rsidRPr="00A305AE">
              <w:rPr>
                <w:sz w:val="16"/>
                <w:szCs w:val="16"/>
                <w:lang w:val="ru-RU"/>
              </w:rPr>
              <w:t>  </w:t>
            </w:r>
          </w:p>
        </w:tc>
        <w:tc>
          <w:tcPr>
            <w:tcW w:w="13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F294B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sz w:val="20"/>
                <w:lang w:val="ru-RU"/>
              </w:rPr>
              <w:t>9</w:t>
            </w:r>
          </w:p>
        </w:tc>
        <w:tc>
          <w:tcPr>
            <w:tcW w:w="141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3F4FF9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57" w:right="57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sz w:val="20"/>
                <w:lang w:val="ru-RU"/>
              </w:rPr>
              <w:t>9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EBDF1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sz w:val="20"/>
                <w:lang w:val="ru-RU"/>
              </w:rPr>
              <w:t>9</w:t>
            </w:r>
          </w:p>
        </w:tc>
      </w:tr>
    </w:tbl>
    <w:p w14:paraId="70B456EB" w14:textId="77777777" w:rsidR="0023078B" w:rsidRDefault="0023078B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51777306" w14:textId="77777777" w:rsidR="00A305AE" w:rsidRPr="0023078B" w:rsidRDefault="00A305AE" w:rsidP="00D861B8">
      <w:pPr>
        <w:rPr>
          <w:lang w:val="ru-RU"/>
        </w:rPr>
      </w:pPr>
      <w:r w:rsidRPr="00A305AE">
        <w:rPr>
          <w:lang w:val="ru-RU"/>
        </w:rPr>
        <w:t>1.5</w:t>
      </w:r>
      <w:r w:rsidRPr="00A305AE">
        <w:rPr>
          <w:lang w:val="ru-RU"/>
        </w:rPr>
        <w:tab/>
        <w:t>Для каждого типа передачи используются два значения процента времени: одно (например, 99% времени), которое предназначено для полного удовлетворения требуемым критериям качества работы в условиях замирания сигнала при минимальном уровне полезного сигнала в тот момент, когда уровень помехи, вероятно, будет максимальным (значения защитного отношения, соответствующие этим условиям, приведены в Таблице 1 за пределами скобок), и второе (например, 75%), обеспечивающее защиту в течение меньшего процента времени (значения в скобках в Таблице 1).</w:t>
      </w:r>
    </w:p>
    <w:p w14:paraId="6E849E8B" w14:textId="38421176" w:rsidR="00976D99" w:rsidRDefault="00976D99">
      <w:pPr>
        <w:tabs>
          <w:tab w:val="clear" w:pos="851"/>
        </w:tabs>
        <w:overflowPunct/>
        <w:autoSpaceDE/>
        <w:autoSpaceDN/>
        <w:adjustRightInd/>
        <w:spacing w:before="0"/>
        <w:jc w:val="left"/>
        <w:textAlignment w:val="auto"/>
        <w:rPr>
          <w:lang w:val="ru-RU"/>
        </w:rPr>
      </w:pPr>
      <w:r>
        <w:rPr>
          <w:lang w:val="ru-RU"/>
        </w:rPr>
        <w:br w:type="page"/>
      </w:r>
    </w:p>
    <w:p w14:paraId="70C333E1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360" w:after="120"/>
        <w:jc w:val="center"/>
        <w:rPr>
          <w:color w:val="000000"/>
          <w:sz w:val="20"/>
          <w:lang w:val="ru-RU"/>
        </w:rPr>
      </w:pPr>
      <w:proofErr w:type="gramStart"/>
      <w:r w:rsidRPr="00A305AE">
        <w:rPr>
          <w:color w:val="000000"/>
          <w:sz w:val="20"/>
          <w:lang w:val="ru-RU"/>
        </w:rPr>
        <w:lastRenderedPageBreak/>
        <w:t>ТАБЛИЦА  2</w:t>
      </w:r>
      <w:proofErr w:type="gramEnd"/>
    </w:p>
    <w:p w14:paraId="0BAA2279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>Переводные коэффициенты для различных заявленных типов мощности</w:t>
      </w: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2"/>
        <w:gridCol w:w="859"/>
        <w:gridCol w:w="1012"/>
        <w:gridCol w:w="1871"/>
        <w:gridCol w:w="1871"/>
      </w:tblGrid>
      <w:tr w:rsidR="00A305AE" w:rsidRPr="00A305AE" w14:paraId="40D14870" w14:textId="77777777" w:rsidTr="00A305AE">
        <w:trPr>
          <w:cantSplit/>
          <w:jc w:val="center"/>
        </w:trPr>
        <w:tc>
          <w:tcPr>
            <w:tcW w:w="3402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F92672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Класс излучения</w:t>
            </w:r>
          </w:p>
        </w:tc>
        <w:tc>
          <w:tcPr>
            <w:tcW w:w="1871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44968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Заявленный тип мощности</w:t>
            </w:r>
          </w:p>
        </w:tc>
        <w:tc>
          <w:tcPr>
            <w:tcW w:w="374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4F1B2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Преобразование</w:t>
            </w:r>
            <w:r w:rsidRPr="00A305AE">
              <w:rPr>
                <w:color w:val="000000"/>
                <w:position w:val="6"/>
                <w:sz w:val="16"/>
                <w:lang w:val="ru-RU"/>
              </w:rPr>
              <w:t>1, 2</w:t>
            </w:r>
          </w:p>
        </w:tc>
      </w:tr>
      <w:tr w:rsidR="00A305AE" w:rsidRPr="003D79D7" w14:paraId="65D56970" w14:textId="77777777" w:rsidTr="00A305AE">
        <w:trPr>
          <w:cantSplit/>
          <w:jc w:val="center"/>
        </w:trPr>
        <w:tc>
          <w:tcPr>
            <w:tcW w:w="3402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D4BD0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  <w:tab w:val="center" w:pos="4678"/>
              </w:tabs>
              <w:spacing w:before="40" w:after="40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871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6505F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  <w:tab w:val="center" w:pos="4678"/>
              </w:tabs>
              <w:spacing w:before="40" w:after="40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A3C78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 xml:space="preserve">средняя в </w:t>
            </w:r>
            <w:proofErr w:type="spellStart"/>
            <w:r w:rsidRPr="00A305AE">
              <w:rPr>
                <w:b/>
                <w:color w:val="000000"/>
                <w:sz w:val="20"/>
                <w:lang w:val="ru-RU"/>
              </w:rPr>
              <w:t>p.e.p</w:t>
            </w:r>
            <w:proofErr w:type="spellEnd"/>
            <w:r w:rsidRPr="00A305AE">
              <w:rPr>
                <w:b/>
                <w:color w:val="000000"/>
                <w:sz w:val="20"/>
                <w:lang w:val="ru-RU"/>
              </w:rPr>
              <w:t>.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2B43D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rPr>
                <w:b/>
                <w:color w:val="000000"/>
                <w:sz w:val="20"/>
                <w:lang w:val="ru-RU"/>
              </w:rPr>
            </w:pPr>
            <w:proofErr w:type="spellStart"/>
            <w:r w:rsidRPr="00A305AE">
              <w:rPr>
                <w:b/>
                <w:color w:val="000000"/>
                <w:sz w:val="20"/>
                <w:lang w:val="ru-RU"/>
              </w:rPr>
              <w:t>p.e.p</w:t>
            </w:r>
            <w:proofErr w:type="spellEnd"/>
            <w:r w:rsidRPr="00A305AE">
              <w:rPr>
                <w:b/>
                <w:color w:val="000000"/>
                <w:sz w:val="20"/>
                <w:lang w:val="ru-RU"/>
              </w:rPr>
              <w:t>. в среднюю</w:t>
            </w:r>
          </w:p>
        </w:tc>
      </w:tr>
      <w:tr w:rsidR="00A305AE" w:rsidRPr="00A305AE" w14:paraId="7E419E14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3AD69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N0N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471DB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Z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4C04E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6491F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4E36C55A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5A592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A1A, A1B, A1C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1C138D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26D9E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1FF9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</w:tr>
      <w:tr w:rsidR="00A305AE" w:rsidRPr="00A305AE" w14:paraId="3237081A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3DFFD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A2A, A2B, A2N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8B9A8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B4810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+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C64AF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18A3849B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3E988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H2A, H2B, H2N, D2A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E26A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CE4DBB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+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88D01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43C801AA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22F30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R2B, J2B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D1CFF2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235B8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7BBB2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</w:tr>
      <w:tr w:rsidR="00A305AE" w:rsidRPr="00A305AE" w14:paraId="6A590B0E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4B49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A3E(BC)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C0086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Z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0F164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+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D6B13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08F840E0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09F8F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A3E, H3E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A1169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ED5AA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(3–6)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BC904B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024801D5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DD8A9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R3E, J3E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1BC6E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AA7A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ED439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(4–10)</w:t>
            </w:r>
          </w:p>
        </w:tc>
      </w:tr>
      <w:tr w:rsidR="00A305AE" w:rsidRPr="00A305AE" w14:paraId="592E53AD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7B09E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A3C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37C9F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4CA053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AF752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561C9923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4CED03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R3C, J3C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2D6BC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8C630B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C08E3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0E0AF652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2BC6A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A7B, H7B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70E6F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5838B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85834D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3F1F392E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9856F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R7C, J7C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4E38B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3D57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82485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(3–6)</w:t>
            </w:r>
          </w:p>
        </w:tc>
      </w:tr>
      <w:tr w:rsidR="00A305AE" w:rsidRPr="00A305AE" w14:paraId="76AEBDC7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E17D4B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B7B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90691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C255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D25FB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</w:tr>
      <w:tr w:rsidR="00A305AE" w:rsidRPr="00A305AE" w14:paraId="333C4E67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B3746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B8E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84751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8CFAF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8519D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(3–13)</w:t>
            </w:r>
          </w:p>
        </w:tc>
      </w:tr>
      <w:tr w:rsidR="00A305AE" w:rsidRPr="00A305AE" w14:paraId="4D9F6B6E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98995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B8C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3F62DE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C0A45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D27D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5D420220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E9377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AXX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02E97D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C43F0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B372A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5D8EDE2E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586BE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BXX, JXX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0547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24062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0D129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 (3–10)</w:t>
            </w:r>
          </w:p>
        </w:tc>
      </w:tr>
      <w:tr w:rsidR="00A305AE" w:rsidRPr="00A305AE" w14:paraId="07E56FB4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EE74C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B9W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040AD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205AD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4A568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</w:tr>
      <w:tr w:rsidR="00A305AE" w:rsidRPr="00A305AE" w14:paraId="0EE83BE8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FB01E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F, G/1,2,3,7, X/</w:t>
            </w:r>
            <w:proofErr w:type="gramStart"/>
            <w:r w:rsidRPr="00A305AE">
              <w:rPr>
                <w:color w:val="000000"/>
                <w:sz w:val="20"/>
                <w:lang w:val="ru-RU"/>
              </w:rPr>
              <w:t>B,C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>,</w:t>
            </w:r>
            <w:proofErr w:type="gramStart"/>
            <w:r w:rsidRPr="00A305AE">
              <w:rPr>
                <w:color w:val="000000"/>
                <w:sz w:val="20"/>
                <w:lang w:val="ru-RU"/>
              </w:rPr>
              <w:t>D,X</w:t>
            </w:r>
            <w:proofErr w:type="gramEnd"/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8455D4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Y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DD833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00206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</w:tr>
      <w:tr w:rsidR="00A305AE" w:rsidRPr="00A305AE" w14:paraId="36D1A4E9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4EEC00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proofErr w:type="gramStart"/>
            <w:r w:rsidRPr="00A305AE">
              <w:rPr>
                <w:color w:val="000000"/>
                <w:sz w:val="20"/>
                <w:lang w:val="ru-RU"/>
              </w:rPr>
              <w:t>P,L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>,</w:t>
            </w:r>
            <w:proofErr w:type="gramStart"/>
            <w:r w:rsidRPr="00A305AE">
              <w:rPr>
                <w:color w:val="000000"/>
                <w:sz w:val="20"/>
                <w:lang w:val="ru-RU"/>
              </w:rPr>
              <w:t>M,X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>/любой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C0A91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3E98A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C33B96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10 </w:t>
            </w:r>
            <w:proofErr w:type="spellStart"/>
            <w:r w:rsidRPr="00A305AE">
              <w:rPr>
                <w:color w:val="000000"/>
                <w:sz w:val="20"/>
                <w:lang w:val="ru-RU"/>
              </w:rPr>
              <w:t>log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 xml:space="preserve"> (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/</w:t>
            </w:r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)</w:t>
            </w:r>
            <w:proofErr w:type="gramEnd"/>
          </w:p>
        </w:tc>
      </w:tr>
      <w:tr w:rsidR="00A305AE" w:rsidRPr="00A305AE" w14:paraId="2F981AAF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B05A0F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K2B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BBC0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E841F1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366A48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10 </w:t>
            </w:r>
            <w:proofErr w:type="spellStart"/>
            <w:r w:rsidRPr="00A305AE">
              <w:rPr>
                <w:color w:val="000000"/>
                <w:sz w:val="20"/>
                <w:lang w:val="ru-RU"/>
              </w:rPr>
              <w:t>log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 xml:space="preserve"> (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/</w:t>
            </w:r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)</w:t>
            </w:r>
            <w:proofErr w:type="gramEnd"/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</w:t>
            </w:r>
          </w:p>
        </w:tc>
      </w:tr>
      <w:tr w:rsidR="00A305AE" w:rsidRPr="00A305AE" w14:paraId="63ABC323" w14:textId="77777777" w:rsidTr="00A305AE">
        <w:trPr>
          <w:jc w:val="center"/>
        </w:trPr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446CD5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K3E</w:t>
            </w:r>
          </w:p>
        </w:tc>
        <w:tc>
          <w:tcPr>
            <w:tcW w:w="1871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102F99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X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FEE31C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</w:t>
            </w:r>
          </w:p>
        </w:tc>
        <w:tc>
          <w:tcPr>
            <w:tcW w:w="18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5BA3E7" w14:textId="77777777" w:rsidR="00A305AE" w:rsidRPr="00A305AE" w:rsidRDefault="00A305AE" w:rsidP="00510017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left="113" w:right="113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 xml:space="preserve">10 </w:t>
            </w:r>
            <w:proofErr w:type="spellStart"/>
            <w:r w:rsidRPr="00A305AE">
              <w:rPr>
                <w:color w:val="000000"/>
                <w:sz w:val="20"/>
                <w:lang w:val="ru-RU"/>
              </w:rPr>
              <w:t>log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 xml:space="preserve"> (</w:t>
            </w:r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/</w:t>
            </w:r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T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)</w:t>
            </w:r>
            <w:proofErr w:type="gramEnd"/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–</w:t>
            </w:r>
            <w:r w:rsidRPr="00A305AE">
              <w:rPr>
                <w:rFonts w:ascii="Tms Rmn" w:hAnsi="Tms Rmn"/>
                <w:color w:val="000000"/>
                <w:sz w:val="12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</w:t>
            </w:r>
          </w:p>
        </w:tc>
      </w:tr>
      <w:tr w:rsidR="00A305AE" w:rsidRPr="00A305AE" w14:paraId="2F375F54" w14:textId="77777777" w:rsidTr="00A305AE">
        <w:trPr>
          <w:jc w:val="center"/>
        </w:trPr>
        <w:tc>
          <w:tcPr>
            <w:tcW w:w="9015" w:type="dxa"/>
            <w:gridSpan w:val="5"/>
            <w:tcBorders>
              <w:top w:val="single" w:sz="6" w:space="0" w:color="auto"/>
              <w:left w:val="nil"/>
              <w:bottom w:val="nil"/>
              <w:right w:val="nil"/>
            </w:tcBorders>
          </w:tcPr>
          <w:p w14:paraId="4F69F70C" w14:textId="77777777" w:rsidR="00A305AE" w:rsidRPr="00A305AE" w:rsidRDefault="00A305AE" w:rsidP="00510017">
            <w:pPr>
              <w:keepNext/>
              <w:framePr w:hSpace="181" w:wrap="notBeside" w:vAnchor="text" w:hAnchor="text" w:xAlign="center" w:y="1"/>
              <w:tabs>
                <w:tab w:val="left" w:pos="398"/>
                <w:tab w:val="left" w:pos="794"/>
                <w:tab w:val="left" w:pos="1191"/>
                <w:tab w:val="left" w:pos="1588"/>
                <w:tab w:val="left" w:pos="1985"/>
                <w:tab w:val="left" w:pos="3269"/>
              </w:tabs>
              <w:spacing w:before="120" w:after="120"/>
              <w:ind w:left="397" w:right="113" w:hanging="284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position w:val="6"/>
                <w:sz w:val="16"/>
                <w:lang w:val="ru-RU"/>
              </w:rPr>
              <w:t>1</w:t>
            </w:r>
            <w:r w:rsidRPr="00A305AE">
              <w:rPr>
                <w:color w:val="000000"/>
                <w:sz w:val="20"/>
                <w:lang w:val="ru-RU"/>
              </w:rPr>
              <w:tab/>
              <w:t>В случае, когда в скобках приведены несколько чисел, эти числа соответствуют различным условиям модуляции сигнала (например, равномерно читаемый текст вместо синусоидального модулирующего сигнала при 100% модуляции несущей) (см. Рекомендацию МСЭ-R SM.326-6).</w:t>
            </w:r>
          </w:p>
        </w:tc>
      </w:tr>
      <w:tr w:rsidR="00A305AE" w:rsidRPr="00A305AE" w14:paraId="34C72487" w14:textId="77777777" w:rsidTr="00A305AE">
        <w:trPr>
          <w:jc w:val="center"/>
        </w:trPr>
        <w:tc>
          <w:tcPr>
            <w:tcW w:w="426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A50D66E" w14:textId="77777777" w:rsidR="00A305AE" w:rsidRPr="00A305AE" w:rsidRDefault="00A305AE" w:rsidP="00510017">
            <w:pPr>
              <w:keepNext/>
              <w:framePr w:hSpace="181" w:wrap="notBeside" w:vAnchor="text" w:hAnchor="text" w:xAlign="center" w:y="1"/>
              <w:tabs>
                <w:tab w:val="left" w:pos="426"/>
                <w:tab w:val="left" w:pos="794"/>
                <w:tab w:val="left" w:pos="1191"/>
                <w:tab w:val="left" w:pos="1588"/>
                <w:tab w:val="left" w:pos="1985"/>
              </w:tabs>
              <w:spacing w:before="120"/>
              <w:ind w:left="425" w:right="113" w:hanging="312"/>
              <w:rPr>
                <w:color w:val="000000"/>
                <w:position w:val="6"/>
                <w:sz w:val="16"/>
                <w:lang w:val="ru-RU"/>
              </w:rPr>
            </w:pPr>
            <w:r w:rsidRPr="00A305AE">
              <w:rPr>
                <w:color w:val="000000"/>
                <w:position w:val="6"/>
                <w:sz w:val="16"/>
                <w:lang w:val="ru-RU"/>
              </w:rPr>
              <w:t>2</w:t>
            </w:r>
            <w:r w:rsidRPr="00A305AE">
              <w:rPr>
                <w:color w:val="000000"/>
                <w:sz w:val="20"/>
                <w:lang w:val="ru-RU"/>
              </w:rPr>
              <w:tab/>
              <w:t>В случае импульсной модуляции:</w:t>
            </w:r>
          </w:p>
        </w:tc>
        <w:tc>
          <w:tcPr>
            <w:tcW w:w="4754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3F2DA7" w14:textId="77777777" w:rsidR="00A305AE" w:rsidRPr="00A305AE" w:rsidRDefault="00510017" w:rsidP="00510017">
            <w:pPr>
              <w:keepNext/>
              <w:framePr w:hSpace="181" w:wrap="notBeside" w:vAnchor="text" w:hAnchor="text" w:xAlign="center" w:y="1"/>
              <w:tabs>
                <w:tab w:val="left" w:pos="284"/>
                <w:tab w:val="left" w:pos="426"/>
                <w:tab w:val="left" w:pos="567"/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left"/>
              <w:rPr>
                <w:color w:val="000000"/>
                <w:position w:val="6"/>
                <w:sz w:val="16"/>
                <w:lang w:val="ru-RU"/>
              </w:rPr>
            </w:pPr>
            <w:r>
              <w:rPr>
                <w:noProof/>
                <w:color w:val="000000"/>
                <w:sz w:val="20"/>
                <w:lang w:eastAsia="zh-CN"/>
              </w:rPr>
              <w:drawing>
                <wp:inline distT="0" distB="0" distL="0" distR="0" wp14:anchorId="5257E9F6" wp14:editId="11B7674C">
                  <wp:extent cx="1200785" cy="413385"/>
                  <wp:effectExtent l="0" t="0" r="0" b="5715"/>
                  <wp:docPr id="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41338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D1261C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30AFDC8F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65AD325D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40720083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708A7C8D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0BD91AB2" w14:textId="77777777" w:rsidR="00A305AE" w:rsidRPr="00A305AE" w:rsidRDefault="00A305AE" w:rsidP="00D861B8">
      <w:pPr>
        <w:pStyle w:val="Heading1"/>
        <w:spacing w:before="120"/>
        <w:rPr>
          <w:lang w:val="ru-RU"/>
        </w:rPr>
      </w:pPr>
      <w:r w:rsidRPr="00A305AE">
        <w:rPr>
          <w:lang w:val="ru-RU"/>
        </w:rPr>
        <w:br w:type="page"/>
      </w:r>
      <w:bookmarkStart w:id="4" w:name="_Toc103502035"/>
      <w:r w:rsidRPr="00A305AE">
        <w:rPr>
          <w:lang w:val="ru-RU"/>
        </w:rPr>
        <w:lastRenderedPageBreak/>
        <w:t>2</w:t>
      </w:r>
      <w:r w:rsidRPr="00A305AE">
        <w:rPr>
          <w:lang w:val="ru-RU"/>
        </w:rPr>
        <w:tab/>
      </w:r>
      <w:bookmarkEnd w:id="4"/>
      <w:r w:rsidRPr="00A305AE">
        <w:rPr>
          <w:lang w:val="ru-RU"/>
        </w:rPr>
        <w:t>Технический стандарт A-2: Минимальная защищаемая напряжен</w:t>
      </w:r>
      <w:r w:rsidRPr="00A305AE">
        <w:rPr>
          <w:lang w:val="ru-RU"/>
        </w:rPr>
        <w:softHyphen/>
        <w:t>ность поля</w:t>
      </w:r>
    </w:p>
    <w:p w14:paraId="22E1E0AE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2.1</w:t>
      </w:r>
      <w:r w:rsidRPr="00A305AE">
        <w:rPr>
          <w:lang w:val="ru-RU"/>
        </w:rPr>
        <w:tab/>
        <w:t>Настоящий Технический стандарт содержит значения минимальной защищаемой напряженности поля (см. Таблицы 1–4, а также 5A и 5B), применяемые при техническом рассмотрении заявок на частотные присвоения в полосах частот между 9 кГц и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 кГц.</w:t>
      </w:r>
    </w:p>
    <w:p w14:paraId="4E7527A9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2.2</w:t>
      </w:r>
      <w:r w:rsidRPr="00A305AE">
        <w:rPr>
          <w:lang w:val="ru-RU"/>
        </w:rPr>
        <w:tab/>
        <w:t>Приведенные в данном стандарте значения основаны на Рекомендациях МСЭ</w:t>
      </w:r>
      <w:r w:rsidRPr="00A305AE">
        <w:rPr>
          <w:lang w:val="ru-RU"/>
        </w:rPr>
        <w:noBreakHyphen/>
        <w:t>R F.339</w:t>
      </w:r>
      <w:r w:rsidRPr="00A305AE">
        <w:rPr>
          <w:lang w:val="ru-RU"/>
        </w:rPr>
        <w:noBreakHyphen/>
        <w:t>7 и МСЭ-R P.378-2</w:t>
      </w:r>
      <w:r w:rsidRPr="00A305AE">
        <w:rPr>
          <w:position w:val="6"/>
          <w:sz w:val="16"/>
          <w:lang w:val="ru-RU"/>
        </w:rPr>
        <w:footnoteReference w:id="2"/>
      </w:r>
      <w:r w:rsidRPr="00A305AE">
        <w:rPr>
          <w:lang w:val="ru-RU"/>
        </w:rPr>
        <w:t>.</w:t>
      </w:r>
    </w:p>
    <w:p w14:paraId="7F7F5DED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2.3</w:t>
      </w:r>
      <w:r w:rsidRPr="00A305AE">
        <w:rPr>
          <w:lang w:val="ru-RU"/>
        </w:rPr>
        <w:tab/>
        <w:t>Целью расчета минимальной защищаемой напряженности поля в рамках технического рассмотрения является определение напряженности поля в точке приема, ниже которой полезный сигнал не будет достаточно защищен от мешающих сигналов ввиду того, что отношение полезный сигнал/шум будет меньше уровня, который мог бы удовлетворить требуемым критериям качества работы при приеме без помех.</w:t>
      </w:r>
    </w:p>
    <w:p w14:paraId="54433DA4" w14:textId="77777777" w:rsidR="00A305AE" w:rsidRPr="0023078B" w:rsidRDefault="00A305AE" w:rsidP="00D861B8">
      <w:pPr>
        <w:rPr>
          <w:lang w:val="ru-RU"/>
        </w:rPr>
      </w:pPr>
      <w:r w:rsidRPr="00A305AE">
        <w:rPr>
          <w:lang w:val="ru-RU"/>
        </w:rPr>
        <w:t>2.4</w:t>
      </w:r>
      <w:r w:rsidRPr="00A305AE">
        <w:rPr>
          <w:lang w:val="ru-RU"/>
        </w:rPr>
        <w:tab/>
        <w:t xml:space="preserve">Технический стандарт A-2 содержит значения минимальной защищаемой напряженности поля (дБ относительно 1 мкВ/м) для основных типов передачи (от телеграфии, приема на слух до телефонии, с подключением к сетям общего пользования, и до цифровых передач) в полосах частот от 9 кГц до 28 000 кГц. Данные значения минимальной напряженности поля были определены из медианных значений (превышаемых в течение 50% времени) уровня шумов (атмосферных, промышленных или галактических) и отношения </w:t>
      </w:r>
      <w:r w:rsidRPr="00A305AE">
        <w:rPr>
          <w:i/>
          <w:lang w:val="ru-RU"/>
        </w:rPr>
        <w:t>S</w:t>
      </w:r>
      <w:r w:rsidRPr="00A305AE">
        <w:rPr>
          <w:lang w:val="ru-RU"/>
        </w:rPr>
        <w:t>/</w:t>
      </w:r>
      <w:r w:rsidRPr="00A305AE">
        <w:rPr>
          <w:i/>
          <w:lang w:val="ru-RU"/>
        </w:rPr>
        <w:t>N</w:t>
      </w:r>
      <w:r w:rsidRPr="00A305AE">
        <w:rPr>
          <w:lang w:val="ru-RU"/>
        </w:rPr>
        <w:t xml:space="preserve"> для стационарного режима путем добавления соответствующих допусков для 90% времени с целью учета изменений уровня шума, </w:t>
      </w:r>
      <w:r w:rsidRPr="00A305AE">
        <w:rPr>
          <w:i/>
          <w:lang w:val="ru-RU"/>
        </w:rPr>
        <w:t>D</w:t>
      </w:r>
      <w:r w:rsidRPr="00A305AE">
        <w:rPr>
          <w:i/>
          <w:position w:val="-4"/>
          <w:sz w:val="18"/>
          <w:szCs w:val="18"/>
          <w:lang w:val="ru-RU"/>
        </w:rPr>
        <w:t>u</w:t>
      </w:r>
      <w:r w:rsidRPr="00A305AE">
        <w:rPr>
          <w:lang w:val="ru-RU"/>
        </w:rPr>
        <w:t xml:space="preserve">, и флуктуации интенсивности полезного сигнала, </w:t>
      </w:r>
      <w:r w:rsidRPr="00A305AE">
        <w:rPr>
          <w:iCs/>
          <w:lang w:val="ru-RU"/>
        </w:rPr>
        <w:t>IF</w:t>
      </w:r>
      <w:r w:rsidRPr="00A305AE">
        <w:rPr>
          <w:lang w:val="ru-RU"/>
        </w:rPr>
        <w:t>.</w:t>
      </w:r>
    </w:p>
    <w:p w14:paraId="32A08FD3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2.5</w:t>
      </w:r>
      <w:r w:rsidRPr="00A305AE">
        <w:rPr>
          <w:lang w:val="ru-RU"/>
        </w:rPr>
        <w:tab/>
        <w:t>Определение минимальной защищаемой напряженности поля основано на едином эталонном типе мощности: пиковой мощности огибающей (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 xml:space="preserve">., заявляемая как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X). Другие типы мощности, отличные от </w:t>
      </w:r>
      <w:proofErr w:type="spellStart"/>
      <w:r w:rsidRPr="00A305AE">
        <w:rPr>
          <w:lang w:val="ru-RU"/>
        </w:rPr>
        <w:t>р.е.р</w:t>
      </w:r>
      <w:proofErr w:type="spellEnd"/>
      <w:r w:rsidRPr="00A305AE">
        <w:rPr>
          <w:lang w:val="ru-RU"/>
        </w:rPr>
        <w:t xml:space="preserve">. (заявляемые как </w:t>
      </w:r>
      <w:r w:rsidRPr="00A305AE">
        <w:rPr>
          <w:i/>
          <w:lang w:val="ru-RU"/>
        </w:rPr>
        <w:t>P</w:t>
      </w:r>
      <w:r w:rsidRPr="00A305AE">
        <w:rPr>
          <w:iCs/>
          <w:lang w:val="ru-RU"/>
        </w:rPr>
        <w:t>Y</w:t>
      </w:r>
      <w:r w:rsidRPr="00A305AE">
        <w:rPr>
          <w:lang w:val="ru-RU"/>
        </w:rPr>
        <w:t xml:space="preserve"> или </w:t>
      </w:r>
      <w:r w:rsidRPr="00A305AE">
        <w:rPr>
          <w:i/>
          <w:lang w:val="ru-RU"/>
        </w:rPr>
        <w:t>P</w:t>
      </w:r>
      <w:r w:rsidRPr="00A305AE">
        <w:rPr>
          <w:lang w:val="ru-RU"/>
        </w:rPr>
        <w:t xml:space="preserve">Z для средней мощности или мощности несущей, соответственно), преобразуются в значения </w:t>
      </w:r>
      <w:proofErr w:type="spellStart"/>
      <w:r w:rsidRPr="00A305AE">
        <w:rPr>
          <w:lang w:val="ru-RU"/>
        </w:rPr>
        <w:t>p.e.p</w:t>
      </w:r>
      <w:proofErr w:type="spellEnd"/>
      <w:r w:rsidRPr="00A305AE">
        <w:rPr>
          <w:lang w:val="ru-RU"/>
        </w:rPr>
        <w:t>. с использованием переводных коэффициентов, приведенных в Таблице 2 Технического стандарта A-1.</w:t>
      </w:r>
    </w:p>
    <w:p w14:paraId="54BA63EC" w14:textId="77777777" w:rsidR="00A305AE" w:rsidRPr="00A305AE" w:rsidRDefault="00A305AE" w:rsidP="00D861B8">
      <w:pPr>
        <w:rPr>
          <w:lang w:val="ru-RU"/>
        </w:rPr>
      </w:pPr>
      <w:r w:rsidRPr="00A305AE">
        <w:rPr>
          <w:lang w:val="ru-RU"/>
        </w:rPr>
        <w:t>2.6</w:t>
      </w:r>
      <w:r w:rsidRPr="00A305AE">
        <w:rPr>
          <w:lang w:val="ru-RU"/>
        </w:rPr>
        <w:tab/>
        <w:t>Технический стандарт A-2 содержит четыре таблицы (Таблицы 1–4), в которых приведены уровни шума, выраженные в виде медиан почасовых значений мощности радиочастотного шума в короткой вертикальной антенне относительно теплового шума, на частоте 1 МГц, в зависимости от широты и долготы точки приема. Отдельные таблицы приведены для четырех периодов года (DC, MR, JN и SE), и в каждой таблице уровни шума даны для каждого из шести блоков местного времени по четыре часа (N2, T1, J1, J2, T2, N1). Таблицы 1–4 накладываются на контурную карту мира.</w:t>
      </w:r>
    </w:p>
    <w:p w14:paraId="0D983F83" w14:textId="58741DCB" w:rsidR="00B26901" w:rsidRDefault="00A305AE" w:rsidP="00D861B8">
      <w:pPr>
        <w:rPr>
          <w:lang w:val="ru-RU"/>
        </w:rPr>
      </w:pPr>
      <w:r w:rsidRPr="00A305AE">
        <w:rPr>
          <w:lang w:val="ru-RU"/>
        </w:rPr>
        <w:t>2.7</w:t>
      </w:r>
      <w:r w:rsidRPr="00A305AE">
        <w:rPr>
          <w:lang w:val="ru-RU"/>
        </w:rPr>
        <w:tab/>
        <w:t>В Таблицах 5A и 5B приведены минимальные значения защищаемого поля для различных типов передачи (дБ относительно 1 мкВ/м) на основе уровней шума, полученных из Таблиц 1–4, используемой частоты и времени передачи. При работе с Таблицами 1–5B в общем случае требуется интерполяция как результат ограничения размеров этих Таблиц до управляемых пропорций.</w:t>
      </w:r>
    </w:p>
    <w:p w14:paraId="79A7C823" w14:textId="34B5ED49" w:rsidR="00976D99" w:rsidRDefault="00976D99">
      <w:pPr>
        <w:tabs>
          <w:tab w:val="clear" w:pos="851"/>
        </w:tabs>
        <w:overflowPunct/>
        <w:autoSpaceDE/>
        <w:autoSpaceDN/>
        <w:adjustRightInd/>
        <w:spacing w:before="0"/>
        <w:jc w:val="left"/>
        <w:textAlignment w:val="auto"/>
        <w:rPr>
          <w:lang w:val="ru-RU"/>
        </w:rPr>
      </w:pPr>
      <w:r>
        <w:rPr>
          <w:lang w:val="ru-RU"/>
        </w:rPr>
        <w:br w:type="page"/>
      </w:r>
    </w:p>
    <w:bookmarkStart w:id="5" w:name="_MON_1143893344"/>
    <w:bookmarkStart w:id="6" w:name="_MON_1143893657"/>
    <w:bookmarkStart w:id="7" w:name="_MON_1143893688"/>
    <w:bookmarkStart w:id="8" w:name="_MON_1143893945"/>
    <w:bookmarkStart w:id="9" w:name="_MON_1144744768"/>
    <w:bookmarkStart w:id="10" w:name="_MON_1144745159"/>
    <w:bookmarkStart w:id="11" w:name="_MON_1144745261"/>
    <w:bookmarkStart w:id="12" w:name="_MON_1144745322"/>
    <w:bookmarkStart w:id="13" w:name="_MON_1144745533"/>
    <w:bookmarkStart w:id="14" w:name="_MON_1144746513"/>
    <w:bookmarkStart w:id="15" w:name="_MON_1144747589"/>
    <w:bookmarkStart w:id="16" w:name="_MON_1144839295"/>
    <w:bookmarkStart w:id="17" w:name="_MON_1144839793"/>
    <w:bookmarkStart w:id="18" w:name="_MON_1298105240"/>
    <w:bookmarkStart w:id="19" w:name="_MON_1298105319"/>
    <w:bookmarkStart w:id="20" w:name="_MON_1298105533"/>
    <w:bookmarkStart w:id="21" w:name="_MON_1143543675"/>
    <w:bookmarkStart w:id="22" w:name="_MON_1143544495"/>
    <w:bookmarkStart w:id="23" w:name="_MON_1143544757"/>
    <w:bookmarkStart w:id="24" w:name="_MON_1143544794"/>
    <w:bookmarkStart w:id="25" w:name="_MON_1143547152"/>
    <w:bookmarkStart w:id="26" w:name="_MON_1143892897"/>
    <w:bookmarkStart w:id="27" w:name="_MON_1143892948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Start w:id="28" w:name="_MON_1143893042"/>
    <w:bookmarkEnd w:id="28"/>
    <w:p w14:paraId="2F10CA4C" w14:textId="77777777" w:rsidR="00B26901" w:rsidRPr="002612F8" w:rsidRDefault="006C5BB1" w:rsidP="00092011">
      <w:r w:rsidRPr="008578CF">
        <w:rPr>
          <w:color w:val="000000"/>
          <w:szCs w:val="22"/>
          <w:lang w:val="ru-RU"/>
        </w:rPr>
        <w:object w:dxaOrig="9709" w:dyaOrig="13621" w14:anchorId="44029BC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4.1pt;height:636.05pt" o:ole="">
            <v:imagedata r:id="rId7" o:title=""/>
          </v:shape>
          <o:OLEObject Type="Embed" ProgID="Word.Picture.8" ShapeID="_x0000_i1025" DrawAspect="Content" ObjectID="_1825849314" r:id="rId8"/>
        </w:object>
      </w:r>
      <w:r w:rsidR="00B26901" w:rsidRPr="00B12EFA">
        <w:br w:type="page"/>
      </w:r>
      <w:bookmarkStart w:id="29" w:name="_MON_1144745717"/>
      <w:bookmarkStart w:id="30" w:name="_MON_1144745995"/>
      <w:bookmarkStart w:id="31" w:name="_MON_1144746039"/>
      <w:bookmarkStart w:id="32" w:name="_MON_1144746118"/>
      <w:bookmarkStart w:id="33" w:name="_MON_1144746427"/>
      <w:bookmarkStart w:id="34" w:name="_MON_1144747687"/>
      <w:bookmarkStart w:id="35" w:name="_MON_1144839705"/>
      <w:bookmarkStart w:id="36" w:name="_MON_1144839831"/>
      <w:bookmarkStart w:id="37" w:name="_MON_1181040497"/>
      <w:bookmarkStart w:id="38" w:name="_MON_1230542548"/>
      <w:bookmarkStart w:id="39" w:name="_MON_1298105552"/>
      <w:bookmarkStart w:id="40" w:name="_MON_1143544841"/>
      <w:bookmarkStart w:id="41" w:name="_MON_1143545349"/>
      <w:bookmarkStart w:id="42" w:name="_MON_1143547154"/>
      <w:bookmarkStart w:id="43" w:name="_MON_1143893120"/>
      <w:bookmarkStart w:id="44" w:name="_MON_1143893216"/>
      <w:bookmarkStart w:id="45" w:name="_MON_1143893256"/>
      <w:bookmarkStart w:id="46" w:name="_MON_1143893301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Start w:id="47" w:name="_MON_1143893604"/>
      <w:bookmarkEnd w:id="47"/>
      <w:r w:rsidRPr="006E251F">
        <w:rPr>
          <w:color w:val="000000"/>
          <w:sz w:val="23"/>
          <w:lang w:val="ru-RU"/>
        </w:rPr>
        <w:object w:dxaOrig="9685" w:dyaOrig="13573" w14:anchorId="331F4B4E">
          <v:shape id="_x0000_i1026" type="#_x0000_t75" style="width:452.75pt;height:635.2pt" o:ole="">
            <v:imagedata r:id="rId9" o:title=""/>
          </v:shape>
          <o:OLEObject Type="Embed" ProgID="Word.Picture.8" ShapeID="_x0000_i1026" DrawAspect="Content" ObjectID="_1825849315" r:id="rId10"/>
        </w:object>
      </w:r>
    </w:p>
    <w:p w14:paraId="322D9B1B" w14:textId="77777777" w:rsidR="00B26901" w:rsidRPr="002612F8" w:rsidRDefault="00B26901" w:rsidP="00092011">
      <w:r w:rsidRPr="00B12EFA">
        <w:br w:type="page"/>
      </w:r>
      <w:bookmarkStart w:id="48" w:name="_MON_1144746947"/>
      <w:bookmarkStart w:id="49" w:name="_MON_1144747133"/>
      <w:bookmarkStart w:id="50" w:name="_MON_1144747202"/>
      <w:bookmarkStart w:id="51" w:name="_MON_1144747722"/>
      <w:bookmarkStart w:id="52" w:name="_MON_1144749005"/>
      <w:bookmarkStart w:id="53" w:name="_MON_1144839880"/>
      <w:bookmarkStart w:id="54" w:name="_MON_1298105583"/>
      <w:bookmarkStart w:id="55" w:name="_MON_1143544714"/>
      <w:bookmarkStart w:id="56" w:name="_MON_1143545604"/>
      <w:bookmarkStart w:id="57" w:name="_MON_1143546281"/>
      <w:bookmarkStart w:id="58" w:name="_MON_1143547156"/>
      <w:bookmarkStart w:id="59" w:name="_MON_1143893377"/>
      <w:bookmarkStart w:id="60" w:name="_MON_1143893467"/>
      <w:bookmarkStart w:id="61" w:name="_MON_1143894035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Start w:id="62" w:name="_MON_1144746722"/>
      <w:bookmarkEnd w:id="62"/>
      <w:r w:rsidR="006C5BB1" w:rsidRPr="006E251F">
        <w:rPr>
          <w:color w:val="000000"/>
          <w:sz w:val="23"/>
          <w:lang w:val="ru-RU"/>
        </w:rPr>
        <w:object w:dxaOrig="9673" w:dyaOrig="13573" w14:anchorId="5298CEA5">
          <v:shape id="_x0000_i1027" type="#_x0000_t75" style="width:453.2pt;height:636.5pt" o:ole="">
            <v:imagedata r:id="rId11" o:title=""/>
          </v:shape>
          <o:OLEObject Type="Embed" ProgID="Word.Picture.8" ShapeID="_x0000_i1027" DrawAspect="Content" ObjectID="_1825849316" r:id="rId12"/>
        </w:object>
      </w:r>
    </w:p>
    <w:p w14:paraId="1AA417F4" w14:textId="77777777" w:rsidR="00B26901" w:rsidRPr="00A857F1" w:rsidRDefault="00B26901" w:rsidP="00092011">
      <w:r w:rsidRPr="00B12EFA">
        <w:br w:type="page"/>
      </w:r>
      <w:bookmarkStart w:id="63" w:name="_MON_1144748905"/>
      <w:bookmarkStart w:id="64" w:name="_MON_1144748966"/>
      <w:bookmarkStart w:id="65" w:name="_MON_1144839981"/>
      <w:bookmarkStart w:id="66" w:name="_MON_1298105625"/>
      <w:bookmarkStart w:id="67" w:name="_MON_1143546405"/>
      <w:bookmarkStart w:id="68" w:name="_MON_1143547164"/>
      <w:bookmarkStart w:id="69" w:name="_MON_1143548136"/>
      <w:bookmarkStart w:id="70" w:name="_MON_1143551012"/>
      <w:bookmarkStart w:id="71" w:name="_MON_1143894063"/>
      <w:bookmarkStart w:id="72" w:name="_MON_1143894161"/>
      <w:bookmarkStart w:id="73" w:name="_MON_1144747869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Start w:id="74" w:name="_MON_1144748555"/>
      <w:bookmarkEnd w:id="74"/>
      <w:r w:rsidR="006C5BB1" w:rsidRPr="006E251F">
        <w:rPr>
          <w:color w:val="000000"/>
          <w:sz w:val="23"/>
          <w:lang w:val="ru-RU"/>
        </w:rPr>
        <w:object w:dxaOrig="9589" w:dyaOrig="13621" w14:anchorId="4B3C6B94">
          <v:shape id="_x0000_i1028" type="#_x0000_t75" style="width:453.2pt;height:643.6pt" o:ole="">
            <v:imagedata r:id="rId13" o:title=""/>
          </v:shape>
          <o:OLEObject Type="Embed" ProgID="Word.Picture.8" ShapeID="_x0000_i1028" DrawAspect="Content" ObjectID="_1825849317" r:id="rId14"/>
        </w:object>
      </w:r>
    </w:p>
    <w:p w14:paraId="2437A783" w14:textId="77777777" w:rsidR="00B26901" w:rsidRPr="00B12EFA" w:rsidRDefault="00B26901">
      <w:pPr>
        <w:pStyle w:val="MEP"/>
        <w:sectPr w:rsidR="00B26901" w:rsidRPr="00B12EFA" w:rsidSect="00BA024A">
          <w:headerReference w:type="even" r:id="rId15"/>
          <w:headerReference w:type="default" r:id="rId16"/>
          <w:footnotePr>
            <w:pos w:val="beneathText"/>
          </w:footnotePr>
          <w:pgSz w:w="11907" w:h="16840" w:code="9"/>
          <w:pgMar w:top="1701" w:right="851" w:bottom="1134" w:left="1985" w:header="720" w:footer="720" w:gutter="0"/>
          <w:cols w:space="0"/>
          <w:vAlign w:val="both"/>
        </w:sectPr>
      </w:pPr>
    </w:p>
    <w:tbl>
      <w:tblPr>
        <w:tblW w:w="0" w:type="auto"/>
        <w:jc w:val="center"/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6766"/>
        <w:gridCol w:w="6237"/>
        <w:gridCol w:w="1201"/>
      </w:tblGrid>
      <w:tr w:rsidR="00A305AE" w:rsidRPr="00310D8E" w14:paraId="5236E358" w14:textId="77777777" w:rsidTr="00A305AE">
        <w:trPr>
          <w:cantSplit/>
          <w:jc w:val="center"/>
        </w:trPr>
        <w:tc>
          <w:tcPr>
            <w:tcW w:w="6766" w:type="dxa"/>
            <w:vAlign w:val="center"/>
          </w:tcPr>
          <w:p w14:paraId="7EAFDDE4" w14:textId="77777777" w:rsidR="00A305AE" w:rsidRPr="00310D8E" w:rsidRDefault="00A305AE" w:rsidP="00A305AE">
            <w:pPr>
              <w:spacing w:before="0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lastRenderedPageBreak/>
              <w:t>Минимальная защищаемая напряженность поля (дБ относительно 1 мкВ/м)</w:t>
            </w:r>
          </w:p>
        </w:tc>
        <w:tc>
          <w:tcPr>
            <w:tcW w:w="6237" w:type="dxa"/>
            <w:vAlign w:val="center"/>
          </w:tcPr>
          <w:p w14:paraId="3BE08185" w14:textId="77777777" w:rsidR="00A305AE" w:rsidRPr="00310D8E" w:rsidRDefault="00A305AE" w:rsidP="00A305AE">
            <w:pPr>
              <w:tabs>
                <w:tab w:val="left" w:pos="176"/>
                <w:tab w:val="left" w:pos="3720"/>
              </w:tabs>
              <w:spacing w:before="0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t>Тип передачи: Телеграфия, прием на слух</w:t>
            </w:r>
            <w:r w:rsidRPr="00310D8E">
              <w:rPr>
                <w:sz w:val="18"/>
                <w:szCs w:val="18"/>
                <w:lang w:val="ru-RU"/>
              </w:rPr>
              <w:tab/>
              <w:t>(</w:t>
            </w:r>
            <w:proofErr w:type="gramStart"/>
            <w:r w:rsidRPr="00310D8E">
              <w:rPr>
                <w:i/>
                <w:sz w:val="18"/>
                <w:szCs w:val="18"/>
                <w:lang w:val="ru-RU"/>
              </w:rPr>
              <w:t>B</w:t>
            </w:r>
            <w:r w:rsidRPr="00310D8E">
              <w:rPr>
                <w:sz w:val="18"/>
                <w:szCs w:val="18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8"/>
                <w:szCs w:val="18"/>
                <w:lang w:val="ru-RU"/>
              </w:rPr>
              <w:t></w:t>
            </w:r>
            <w:proofErr w:type="gramEnd"/>
            <w:r w:rsidRPr="00310D8E">
              <w:rPr>
                <w:sz w:val="18"/>
                <w:szCs w:val="18"/>
                <w:lang w:val="ru-RU"/>
              </w:rPr>
              <w:t xml:space="preserve">  0,5 кГц)</w:t>
            </w:r>
          </w:p>
        </w:tc>
        <w:tc>
          <w:tcPr>
            <w:tcW w:w="1201" w:type="dxa"/>
          </w:tcPr>
          <w:p w14:paraId="2ED59160" w14:textId="77777777" w:rsidR="00A305AE" w:rsidRPr="00310D8E" w:rsidRDefault="00A305AE" w:rsidP="006E1488">
            <w:pPr>
              <w:spacing w:before="80"/>
              <w:rPr>
                <w:sz w:val="16"/>
                <w:szCs w:val="16"/>
                <w:lang w:val="ru-RU"/>
              </w:rPr>
            </w:pPr>
            <w:r w:rsidRPr="00310D8E">
              <w:rPr>
                <w:b/>
                <w:sz w:val="36"/>
                <w:szCs w:val="36"/>
                <w:lang w:val="ru-RU"/>
              </w:rPr>
              <w:t>5A</w:t>
            </w:r>
            <w:r w:rsidRPr="00310D8E">
              <w:rPr>
                <w:b/>
                <w:sz w:val="36"/>
                <w:szCs w:val="36"/>
                <w:lang w:val="ru-RU"/>
              </w:rPr>
              <w:br/>
            </w:r>
          </w:p>
        </w:tc>
      </w:tr>
    </w:tbl>
    <w:p w14:paraId="1EBC8E26" w14:textId="77777777" w:rsidR="00A305AE" w:rsidRPr="00310D8E" w:rsidRDefault="00A305AE" w:rsidP="00A305AE">
      <w:pPr>
        <w:spacing w:after="120" w:line="240" w:lineRule="atLeast"/>
        <w:ind w:left="993"/>
        <w:jc w:val="right"/>
        <w:rPr>
          <w:b/>
          <w:sz w:val="56"/>
          <w:lang w:val="ru-RU"/>
        </w:rPr>
        <w:sectPr w:rsidR="00A305AE" w:rsidRPr="00310D8E" w:rsidSect="00A305AE">
          <w:headerReference w:type="even" r:id="rId17"/>
          <w:headerReference w:type="default" r:id="rId18"/>
          <w:footnotePr>
            <w:pos w:val="beneathText"/>
          </w:footnotePr>
          <w:pgSz w:w="16834" w:h="11907" w:orient="landscape"/>
          <w:pgMar w:top="1701" w:right="1134" w:bottom="284" w:left="851" w:header="567" w:footer="567" w:gutter="0"/>
          <w:pgNumType w:start="9"/>
          <w:cols w:space="0"/>
        </w:sectPr>
      </w:pPr>
    </w:p>
    <w:p w14:paraId="42A5FFDA" w14:textId="77777777" w:rsidR="00A305AE" w:rsidRPr="00310D8E" w:rsidRDefault="00A305AE" w:rsidP="00A305AE">
      <w:pPr>
        <w:spacing w:before="0" w:after="120" w:line="240" w:lineRule="atLeast"/>
        <w:ind w:left="993"/>
        <w:rPr>
          <w:sz w:val="8"/>
          <w:lang w:val="ru-RU"/>
        </w:rPr>
      </w:pPr>
    </w:p>
    <w:tbl>
      <w:tblPr>
        <w:tblW w:w="0" w:type="auto"/>
        <w:jc w:val="right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321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</w:tblGrid>
      <w:tr w:rsidR="00A305AE" w:rsidRPr="00310D8E" w14:paraId="15428087" w14:textId="77777777" w:rsidTr="00A305AE">
        <w:trPr>
          <w:cantSplit/>
          <w:jc w:val="right"/>
        </w:trPr>
        <w:tc>
          <w:tcPr>
            <w:tcW w:w="13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55522F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b/>
                <w:sz w:val="18"/>
                <w:szCs w:val="18"/>
                <w:lang w:val="ru-RU"/>
              </w:rPr>
            </w:pPr>
            <w:r w:rsidRPr="00310D8E">
              <w:rPr>
                <w:b/>
                <w:sz w:val="18"/>
                <w:szCs w:val="18"/>
                <w:lang w:val="ru-RU"/>
              </w:rPr>
              <w:t xml:space="preserve">УРОВЕНЬ </w:t>
            </w:r>
            <w:r w:rsidRPr="00310D8E">
              <w:rPr>
                <w:b/>
                <w:sz w:val="18"/>
                <w:szCs w:val="18"/>
                <w:lang w:val="ru-RU"/>
              </w:rPr>
              <w:br/>
              <w:t>ШУМА</w:t>
            </w:r>
          </w:p>
        </w:tc>
        <w:tc>
          <w:tcPr>
            <w:tcW w:w="6120" w:type="dxa"/>
            <w:gridSpan w:val="1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2A3BBC" w14:textId="77777777" w:rsidR="00A305AE" w:rsidRPr="00310D8E" w:rsidRDefault="00A305AE" w:rsidP="00A305AE">
            <w:pPr>
              <w:spacing w:after="120"/>
              <w:jc w:val="center"/>
              <w:rPr>
                <w:sz w:val="16"/>
                <w:lang w:val="ru-RU"/>
              </w:rPr>
            </w:pPr>
            <w:r w:rsidRPr="00310D8E">
              <w:rPr>
                <w:b/>
                <w:sz w:val="18"/>
                <w:lang w:val="ru-RU"/>
              </w:rPr>
              <w:t>(кГц)</w:t>
            </w:r>
          </w:p>
        </w:tc>
      </w:tr>
      <w:tr w:rsidR="00A305AE" w:rsidRPr="00310D8E" w14:paraId="4CFF68B5" w14:textId="77777777" w:rsidTr="00A305AE">
        <w:trPr>
          <w:cantSplit/>
          <w:jc w:val="right"/>
        </w:trPr>
        <w:tc>
          <w:tcPr>
            <w:tcW w:w="1321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3497DB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b/>
                <w:sz w:val="18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693BB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257C1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16E5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69D4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E00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58429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500</w:t>
            </w:r>
          </w:p>
        </w:tc>
      </w:tr>
      <w:tr w:rsidR="00A305AE" w:rsidRPr="00310D8E" w14:paraId="2B3F635D" w14:textId="77777777" w:rsidTr="00A305AE">
        <w:trPr>
          <w:cantSplit/>
          <w:jc w:val="right"/>
        </w:trPr>
        <w:tc>
          <w:tcPr>
            <w:tcW w:w="13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60B706" w14:textId="77777777" w:rsidR="00A305AE" w:rsidRPr="00310D8E" w:rsidRDefault="00A305AE" w:rsidP="00A305AE">
            <w:pPr>
              <w:spacing w:before="20" w:after="20"/>
              <w:jc w:val="center"/>
              <w:rPr>
                <w:b/>
                <w:sz w:val="18"/>
                <w:lang w:val="ru-RU"/>
              </w:rPr>
            </w:pP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5A68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615972B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9276D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0E665A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D6BD6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362D6E3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E909B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1227A3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C5B64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5CEE20E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70FB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2767D02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A9A9A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0BDD85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58E9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09F85E1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3D7FA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0A56FC7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20300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5BE066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BE6A1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05F8652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4D1B2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1A17716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6716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5DCF48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11267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50FD729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217F6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6E2101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74A7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7B3031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D5170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43E08D4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97D5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13D9F2A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</w:tr>
      <w:tr w:rsidR="00A305AE" w:rsidRPr="00310D8E" w14:paraId="2171756C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D3A713" w14:textId="77777777" w:rsidR="00A305AE" w:rsidRPr="00310D8E" w:rsidRDefault="00A305AE" w:rsidP="00A305AE">
            <w:pPr>
              <w:spacing w:before="20" w:after="20"/>
              <w:jc w:val="center"/>
              <w:rPr>
                <w:position w:val="-6"/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BD57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05E1DD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06299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1876107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63AA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  <w:p w14:paraId="7E7EE3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DF03C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  <w:p w14:paraId="5A9FD01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FDE48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0A3607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C149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81</w:t>
            </w:r>
          </w:p>
          <w:p w14:paraId="732D2A6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C1BEF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  <w:p w14:paraId="71C8C1A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BA2A6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  <w:p w14:paraId="29F9089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CB163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85</w:t>
            </w:r>
          </w:p>
          <w:p w14:paraId="771F3C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5C224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14:paraId="5D9B5A0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DA8C4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  <w:p w14:paraId="7A4434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97ED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83</w:t>
            </w:r>
          </w:p>
          <w:p w14:paraId="508F898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9B86C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62</w:t>
            </w:r>
          </w:p>
          <w:p w14:paraId="428EB4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A3C09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14:paraId="601F9C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B6221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78</w:t>
            </w:r>
          </w:p>
          <w:p w14:paraId="6145AB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EEDE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2B59FF6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A8D52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06055FB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355AE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  <w:p w14:paraId="74EC1F1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</w:tr>
      <w:tr w:rsidR="00A305AE" w:rsidRPr="00310D8E" w14:paraId="2A628A1D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B26F67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687A9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1334BBB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123D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7BD92D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C0B1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5C75BD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EAA5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  <w:p w14:paraId="63CBE62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484F1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110FDE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CB71F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  <w:p w14:paraId="1FDFCFB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31A3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  <w:p w14:paraId="53476EA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6CB7D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14:paraId="43D65FC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25C5B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78</w:t>
            </w:r>
          </w:p>
          <w:p w14:paraId="4E1FB91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0C10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13ED6ED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C1732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14:paraId="166AE16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56F90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75</w:t>
            </w:r>
          </w:p>
          <w:p w14:paraId="2C9C40A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685E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1BFBFB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F9BC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03B30C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2754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1E8A1BE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5CDC0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0C719A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3C1BF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0608E4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34B7F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678312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</w:tr>
      <w:tr w:rsidR="00A305AE" w:rsidRPr="00310D8E" w14:paraId="44566381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594876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3DAD1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14:paraId="4E26E7A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91116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14:paraId="6954CD2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4ED78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69</w:t>
            </w:r>
          </w:p>
          <w:p w14:paraId="6CAF8D7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D3013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  <w:p w14:paraId="2AE3A0D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9DE82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  <w:p w14:paraId="39DF81F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9FFA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73</w:t>
            </w:r>
          </w:p>
          <w:p w14:paraId="1F218D7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3D32B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  <w:p w14:paraId="77CECB6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5E081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5969DDF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75CE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72</w:t>
            </w:r>
          </w:p>
          <w:p w14:paraId="3B8ABE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B63C0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6E2A63A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3E394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4D289F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6D875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  <w:p w14:paraId="46EDB99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F6D8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20D3517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E914E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39D2BCA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9B2B8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14:paraId="2FE0C4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DEB3F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66AB12A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F7572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6AD830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C06F2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2B750B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</w:tc>
      </w:tr>
      <w:tr w:rsidR="00A305AE" w:rsidRPr="00310D8E" w14:paraId="3CAF4BCE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341A63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E52F9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  <w:p w14:paraId="215F95B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F497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  <w:p w14:paraId="5EB379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5995C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14:paraId="55D39F8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9AD1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14:paraId="786ECF2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0E01C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14:paraId="0A671DD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EF8B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  <w:p w14:paraId="70C0FC6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9F71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  <w:p w14:paraId="1DC7A3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D083A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7057B7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1BD9F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  <w:p w14:paraId="7785F30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C86D9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6C20256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48809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007A117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FD290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3C1B8B6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BF7A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57BF246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E4809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0B27419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0CBC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0F987D9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1715B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58AA1EF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720C9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  <w:p w14:paraId="5F5A058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92CB8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69960E4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</w:tr>
      <w:tr w:rsidR="00A305AE" w:rsidRPr="00310D8E" w14:paraId="4391F3B2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FC01A4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D7C8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14:paraId="5A2CC02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D4E51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14:paraId="5F65C1C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C6E28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  <w:p w14:paraId="31EC541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62DF6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3621659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42E5F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337BF5B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8F2D6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64</w:t>
            </w:r>
          </w:p>
          <w:p w14:paraId="50CE79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105C7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3AB8CEE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E61CD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3CECD19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31B99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  <w:p w14:paraId="62A9BBF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9D7C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48AFBFB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5A1B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30D7558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F9317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  <w:p w14:paraId="25EAE9F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1E4C6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  <w:p w14:paraId="6565AA3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3FCC9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129755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C5661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79EB18C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3B8D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347692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D0D22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  <w:p w14:paraId="3D1B1E0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5BAFA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  <w:p w14:paraId="5C6FAE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</w:tr>
      <w:tr w:rsidR="00A305AE" w:rsidRPr="00310D8E" w14:paraId="48C53A08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3ECBDB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F62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  <w:p w14:paraId="5C0E0A9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B822B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57</w:t>
            </w:r>
          </w:p>
          <w:p w14:paraId="301959C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959B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61</w:t>
            </w:r>
          </w:p>
          <w:p w14:paraId="2176B6A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49D30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  <w:p w14:paraId="45325DE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4972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  <w:p w14:paraId="74B50E8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FB72D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  <w:p w14:paraId="297075B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60093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314ECE9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731A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27185D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D2AF8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69A3A64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2ED77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  <w:p w14:paraId="0E0D031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3C63C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3BCD45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FBA84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  <w:p w14:paraId="6D72BD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D1237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234A999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F439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  <w:p w14:paraId="57448F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4CD58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2AA88F2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87E53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</w:t>
            </w:r>
          </w:p>
          <w:p w14:paraId="3B705A7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4BAD5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5245FD8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1D22B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12C91F5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</w:tr>
      <w:tr w:rsidR="00A305AE" w:rsidRPr="00310D8E" w14:paraId="3BF24CE8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50196D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EC403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  <w:p w14:paraId="6A69559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05CEE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  <w:p w14:paraId="07E0867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92217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  <w:p w14:paraId="401AEDE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26AE8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3B0286E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E0A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2ED984B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C6349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  <w:p w14:paraId="73DBFD8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996C1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6DD3D48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8CADF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  <w:p w14:paraId="19FA805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19AE6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064516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7E73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  <w:p w14:paraId="452352F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31D14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4D364F9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97E9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59E04D4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019B5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  <w:p w14:paraId="11B1772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34FA7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  <w:p w14:paraId="6B7AA01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5D91C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52ADD13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3FE99E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14:paraId="5DDF4DD0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7D3985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1489F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12FDC31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32149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184C800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D9707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56</w:t>
            </w:r>
          </w:p>
          <w:p w14:paraId="35BBE4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281B9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11B64B8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7CBA0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  <w:p w14:paraId="60F8C68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E40C4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41B8736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2F64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  <w:p w14:paraId="2121CEB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03EB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167B7B2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2FB40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3319260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D41B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  <w:p w14:paraId="723F4C7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64C85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1265C5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44BC8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  <w:p w14:paraId="1901F06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70A8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4EED39D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D0016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2FD3D8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25133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13</w:t>
            </w:r>
          </w:p>
          <w:p w14:paraId="4260179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754B86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14:paraId="4B84541B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B90166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7781E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31BFE25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5C33B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  <w:p w14:paraId="5139188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6F929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515896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91D9C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  <w:p w14:paraId="4C5C931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84A7F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7A2D505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6F81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4BD8520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CF330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5BE569A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1260B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5B161A4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FB445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  <w:p w14:paraId="377AF94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B91F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6FF9AEF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BA08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73D8AD7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82B4F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  <w:p w14:paraId="636678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3036B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6DB13C8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C5D6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2F4878E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534E7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38F64AE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A45CAE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14:paraId="6C8FC829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B61EE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08C4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5D5F737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DDB6F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  <w:p w14:paraId="21C0B2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81C0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  <w:p w14:paraId="24BBE9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FB7F1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6647906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B09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  <w:p w14:paraId="252A02B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B6416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05F7E4F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1865D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4D0808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3CF77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  <w:p w14:paraId="65ED8B4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0626B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3807621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49F3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4601015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9E5ED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69A878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2F3A7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51E3F4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332E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1380FAB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1E957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6E59F5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22FA2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34E3C33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C62540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  <w:tr w:rsidR="00A305AE" w:rsidRPr="00310D8E" w14:paraId="4F205B27" w14:textId="77777777" w:rsidTr="00A305AE">
        <w:trPr>
          <w:cantSplit/>
          <w:jc w:val="right"/>
        </w:trPr>
        <w:tc>
          <w:tcPr>
            <w:tcW w:w="13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FECAC6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B5EDC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  <w:p w14:paraId="556F37E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C00E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  <w:p w14:paraId="3104BAA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7A170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48</w:t>
            </w:r>
          </w:p>
          <w:p w14:paraId="6FD31AE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BBC6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  <w:p w14:paraId="0EC8057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876F0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28BAC7C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8F7A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3B54E29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84F71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0209325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DBD69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4DC358A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2D300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12982DD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23A53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3986F2F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23FDD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44CD201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54815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  <w:p w14:paraId="20F3044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F7120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127C276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0195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17CAA6B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6A5CD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0F79BF2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A7742A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</w:tr>
    </w:tbl>
    <w:p w14:paraId="2755D697" w14:textId="77777777" w:rsidR="00A305AE" w:rsidRPr="00310D8E" w:rsidRDefault="00A305AE" w:rsidP="00A305AE">
      <w:pPr>
        <w:spacing w:before="0" w:after="120" w:line="240" w:lineRule="atLeast"/>
        <w:rPr>
          <w:sz w:val="8"/>
          <w:lang w:val="ru-RU"/>
        </w:rPr>
      </w:pPr>
      <w:r w:rsidRPr="00310D8E">
        <w:rPr>
          <w:sz w:val="16"/>
          <w:lang w:val="ru-RU"/>
        </w:rPr>
        <w:br w:type="column"/>
      </w:r>
    </w:p>
    <w:tbl>
      <w:tblPr>
        <w:tblW w:w="0" w:type="auto"/>
        <w:jc w:val="center"/>
        <w:tblLayout w:type="fixed"/>
        <w:tblCellMar>
          <w:left w:w="56" w:type="dxa"/>
          <w:right w:w="56" w:type="dxa"/>
        </w:tblCellMar>
        <w:tblLook w:val="0000" w:firstRow="0" w:lastRow="0" w:firstColumn="0" w:lastColumn="0" w:noHBand="0" w:noVBand="0"/>
      </w:tblPr>
      <w:tblGrid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567"/>
        <w:gridCol w:w="567"/>
        <w:gridCol w:w="565"/>
        <w:gridCol w:w="569"/>
      </w:tblGrid>
      <w:tr w:rsidR="00A305AE" w:rsidRPr="003D79D7" w14:paraId="0430F99B" w14:textId="77777777" w:rsidTr="00124694">
        <w:trPr>
          <w:cantSplit/>
          <w:trHeight w:val="487"/>
          <w:jc w:val="center"/>
        </w:trPr>
        <w:tc>
          <w:tcPr>
            <w:tcW w:w="5100" w:type="dxa"/>
            <w:gridSpan w:val="1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161628" w14:textId="77777777" w:rsidR="00A305AE" w:rsidRPr="00310D8E" w:rsidRDefault="00A305AE" w:rsidP="00A305AE">
            <w:pPr>
              <w:spacing w:before="100" w:after="100"/>
              <w:jc w:val="center"/>
              <w:rPr>
                <w:sz w:val="16"/>
                <w:lang w:val="ru-RU"/>
              </w:rPr>
            </w:pPr>
            <w:r w:rsidRPr="00310D8E">
              <w:rPr>
                <w:b/>
                <w:sz w:val="18"/>
                <w:lang w:val="ru-RU"/>
              </w:rPr>
              <w:t>(МГц)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215CB1F5" w14:textId="77777777" w:rsidR="00A305AE" w:rsidRPr="00310D8E" w:rsidRDefault="00A305AE" w:rsidP="00A305AE">
            <w:pPr>
              <w:spacing w:before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2268" w:type="dxa"/>
            <w:gridSpan w:val="4"/>
            <w:vMerge w:val="restart"/>
            <w:tcBorders>
              <w:top w:val="double" w:sz="6" w:space="0" w:color="auto"/>
              <w:left w:val="double" w:sz="6" w:space="0" w:color="auto"/>
              <w:right w:val="double" w:sz="6" w:space="0" w:color="auto"/>
            </w:tcBorders>
            <w:vAlign w:val="center"/>
          </w:tcPr>
          <w:p w14:paraId="7C23CB08" w14:textId="77777777" w:rsidR="00A305AE" w:rsidRPr="00310D8E" w:rsidRDefault="00A305AE" w:rsidP="00A305AE">
            <w:pPr>
              <w:spacing w:before="0"/>
              <w:jc w:val="center"/>
              <w:rPr>
                <w:b/>
                <w:sz w:val="14"/>
                <w:szCs w:val="14"/>
                <w:lang w:val="ru-RU"/>
              </w:rPr>
            </w:pPr>
            <w:r w:rsidRPr="00310D8E">
              <w:rPr>
                <w:b/>
                <w:sz w:val="14"/>
                <w:szCs w:val="14"/>
                <w:lang w:val="ru-RU"/>
              </w:rPr>
              <w:t>Постоянные, которые должны добавляться для получения других типов излучений</w:t>
            </w:r>
          </w:p>
        </w:tc>
      </w:tr>
      <w:tr w:rsidR="00A305AE" w:rsidRPr="00310D8E" w14:paraId="3C3018BD" w14:textId="77777777" w:rsidTr="00A305AE">
        <w:trPr>
          <w:cantSplit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E460F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698D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1,5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71945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53ACA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13A2F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4E5EBF55" w14:textId="77777777" w:rsidR="00A305AE" w:rsidRPr="00310D8E" w:rsidRDefault="00A305AE" w:rsidP="00A305AE">
            <w:pPr>
              <w:spacing w:before="20" w:after="20" w:line="240" w:lineRule="atLeast"/>
              <w:rPr>
                <w:sz w:val="16"/>
                <w:lang w:val="ru-RU"/>
              </w:rPr>
            </w:pPr>
          </w:p>
        </w:tc>
        <w:tc>
          <w:tcPr>
            <w:tcW w:w="2268" w:type="dxa"/>
            <w:gridSpan w:val="4"/>
            <w:vMerge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23DEFA2B" w14:textId="77777777" w:rsidR="00A305AE" w:rsidRPr="00310D8E" w:rsidRDefault="00A305AE" w:rsidP="00A305AE">
            <w:pPr>
              <w:spacing w:after="20"/>
              <w:jc w:val="center"/>
              <w:rPr>
                <w:b/>
                <w:sz w:val="18"/>
                <w:lang w:val="ru-RU"/>
              </w:rPr>
            </w:pPr>
          </w:p>
        </w:tc>
      </w:tr>
      <w:tr w:rsidR="00A305AE" w:rsidRPr="00310D8E" w14:paraId="3A985E78" w14:textId="77777777" w:rsidTr="00124694">
        <w:trPr>
          <w:cantSplit/>
          <w:trHeight w:val="532"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1F1B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4311BD6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9C422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7A1D5C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936C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30A87F1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153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5898B84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E1C5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164523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2F76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5CC9E1C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E7E52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264E58F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B8C39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193558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E252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0403CBA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A82C3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6EB436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AC2E3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275C1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82D8B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78BFB34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4D6E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N2</w:t>
            </w:r>
          </w:p>
          <w:p w14:paraId="4E9053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D0305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T1</w:t>
            </w:r>
          </w:p>
          <w:p w14:paraId="7ADC0A3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7FF2A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J1</w:t>
            </w:r>
          </w:p>
          <w:p w14:paraId="558D16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20AFEB3F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4" w:space="0" w:color="auto"/>
              <w:left w:val="doub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17E09BA4" w14:textId="77777777" w:rsidR="00A305AE" w:rsidRPr="00310D8E" w:rsidRDefault="00A305AE" w:rsidP="00A305AE">
            <w:pPr>
              <w:spacing w:before="0" w:line="240" w:lineRule="atLeast"/>
              <w:jc w:val="left"/>
              <w:rPr>
                <w:b/>
                <w:sz w:val="18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Цифровые передачи, J2D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14:paraId="1EBFAE8F" w14:textId="77777777" w:rsidR="00A305AE" w:rsidRPr="00310D8E" w:rsidRDefault="00A305AE" w:rsidP="00A305AE">
            <w:pPr>
              <w:spacing w:before="0"/>
              <w:jc w:val="center"/>
              <w:rPr>
                <w:b/>
                <w:sz w:val="18"/>
                <w:lang w:val="ru-RU"/>
              </w:rPr>
            </w:pPr>
            <w:r w:rsidRPr="00310D8E">
              <w:rPr>
                <w:sz w:val="16"/>
                <w:lang w:val="ru-RU"/>
              </w:rPr>
              <w:t>–8</w:t>
            </w:r>
          </w:p>
        </w:tc>
      </w:tr>
      <w:tr w:rsidR="00A305AE" w:rsidRPr="00310D8E" w14:paraId="3D2A6C8F" w14:textId="77777777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6CF61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292A8C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508BC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  <w:p w14:paraId="0D0FB5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ADFA6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52</w:t>
            </w:r>
          </w:p>
          <w:p w14:paraId="636CACD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2FA95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  <w:p w14:paraId="4E815F4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300DD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50</w:t>
            </w:r>
          </w:p>
          <w:p w14:paraId="5290BB8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77785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  <w:p w14:paraId="234FBD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313D6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0D0DBA1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9C3A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47</w:t>
            </w:r>
          </w:p>
          <w:p w14:paraId="25C2A9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FA795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1F0DEF7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A7D7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65FEA4D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05B41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76DA280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3F4AF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  <w:p w14:paraId="592BFA9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3A2FC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5E48B25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EEE93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597661A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8D79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  <w:p w14:paraId="2778D7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61E539C9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E6C7EF" w14:textId="77777777" w:rsidR="00A305AE" w:rsidRPr="00310D8E" w:rsidRDefault="00A305AE" w:rsidP="00A305AE">
            <w:pPr>
              <w:spacing w:before="0" w:line="240" w:lineRule="atLeast"/>
              <w:jc w:val="left"/>
              <w:rPr>
                <w:sz w:val="12"/>
                <w:szCs w:val="12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Узкополосная телеграфия</w:t>
            </w:r>
            <w:r w:rsidRPr="00310D8E">
              <w:rPr>
                <w:sz w:val="12"/>
                <w:szCs w:val="12"/>
                <w:lang w:val="ru-RU"/>
              </w:rPr>
              <w:br/>
            </w:r>
            <w:r w:rsidRPr="00310D8E">
              <w:rPr>
                <w:sz w:val="14"/>
                <w:szCs w:val="14"/>
                <w:lang w:val="ru-RU"/>
              </w:rPr>
              <w:t>(</w:t>
            </w:r>
            <w:proofErr w:type="gramStart"/>
            <w:r w:rsidRPr="00310D8E">
              <w:rPr>
                <w:i/>
                <w:sz w:val="14"/>
                <w:szCs w:val="14"/>
                <w:lang w:val="ru-RU"/>
              </w:rPr>
              <w:t>B</w:t>
            </w:r>
            <w:r w:rsidRPr="00310D8E">
              <w:rPr>
                <w:sz w:val="14"/>
                <w:szCs w:val="14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4"/>
                <w:szCs w:val="14"/>
                <w:lang w:val="ru-RU"/>
              </w:rPr>
              <w:t></w:t>
            </w:r>
            <w:proofErr w:type="gramEnd"/>
            <w:r w:rsidRPr="00310D8E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14:paraId="7D90F596" w14:textId="77777777"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–5</w:t>
            </w:r>
          </w:p>
        </w:tc>
      </w:tr>
      <w:tr w:rsidR="00A305AE" w:rsidRPr="00310D8E" w14:paraId="655DF495" w14:textId="77777777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93878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79C3679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69D7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  <w:p w14:paraId="6F6A48C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761C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42</w:t>
            </w:r>
          </w:p>
          <w:p w14:paraId="5D40CA6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A09EA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41F2C44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60DB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  <w:p w14:paraId="33D7FCF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10ABB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1A99058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7577F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  <w:p w14:paraId="64880C2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46F84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38</w:t>
            </w:r>
          </w:p>
          <w:p w14:paraId="07AF99E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B0122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  <w:p w14:paraId="5BB536D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05937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  <w:p w14:paraId="3AF759B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3A2D6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58EDAE4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43A10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17</w:t>
            </w:r>
          </w:p>
          <w:p w14:paraId="0A863F9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429C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256E9B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4F80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  <w:p w14:paraId="47FF69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730CC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  <w:p w14:paraId="54BD62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0082CF73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D24E0" w14:textId="77777777" w:rsidR="00A305AE" w:rsidRPr="00310D8E" w:rsidRDefault="00A305AE" w:rsidP="00A305AE">
            <w:pPr>
              <w:spacing w:before="0" w:line="240" w:lineRule="atLeast"/>
              <w:jc w:val="left"/>
              <w:rPr>
                <w:sz w:val="12"/>
                <w:szCs w:val="12"/>
                <w:lang w:val="ru-RU"/>
              </w:rPr>
            </w:pPr>
            <w:proofErr w:type="spellStart"/>
            <w:r w:rsidRPr="00310D8E">
              <w:rPr>
                <w:sz w:val="14"/>
                <w:szCs w:val="14"/>
                <w:lang w:val="ru-RU"/>
              </w:rPr>
              <w:t>Автоматич</w:t>
            </w:r>
            <w:proofErr w:type="spellEnd"/>
            <w:r w:rsidRPr="00310D8E">
              <w:rPr>
                <w:sz w:val="14"/>
                <w:szCs w:val="14"/>
                <w:lang w:val="ru-RU"/>
              </w:rPr>
              <w:t>. телеграфия</w:t>
            </w:r>
            <w:r w:rsidRPr="00310D8E">
              <w:rPr>
                <w:sz w:val="12"/>
                <w:szCs w:val="12"/>
                <w:lang w:val="ru-RU"/>
              </w:rPr>
              <w:br/>
            </w:r>
            <w:r w:rsidRPr="00310D8E">
              <w:rPr>
                <w:sz w:val="14"/>
                <w:szCs w:val="14"/>
                <w:lang w:val="ru-RU"/>
              </w:rPr>
              <w:t>(</w:t>
            </w:r>
            <w:proofErr w:type="gramStart"/>
            <w:r w:rsidRPr="00310D8E">
              <w:rPr>
                <w:i/>
                <w:sz w:val="14"/>
                <w:szCs w:val="14"/>
                <w:lang w:val="ru-RU"/>
              </w:rPr>
              <w:t>B</w:t>
            </w:r>
            <w:r w:rsidRPr="00310D8E">
              <w:rPr>
                <w:sz w:val="14"/>
                <w:szCs w:val="14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4"/>
                <w:szCs w:val="14"/>
                <w:lang w:val="ru-RU"/>
              </w:rPr>
              <w:t></w:t>
            </w:r>
            <w:proofErr w:type="gramEnd"/>
            <w:r w:rsidRPr="00310D8E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14:paraId="515C84C2" w14:textId="77777777"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</w:tr>
      <w:tr w:rsidR="00A305AE" w:rsidRPr="00310D8E" w14:paraId="420F0AC0" w14:textId="77777777" w:rsidTr="00A305AE">
        <w:trPr>
          <w:cantSplit/>
          <w:trHeight w:val="392"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7CE21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31F9ECF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046F1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  <w:p w14:paraId="312671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CB628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32</w:t>
            </w:r>
          </w:p>
          <w:p w14:paraId="578EA8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E26AA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  <w:p w14:paraId="0723293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F10FE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  <w:p w14:paraId="3CFCD4F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8391F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  <w:p w14:paraId="3482FF4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8825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  <w:p w14:paraId="220530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2C978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29</w:t>
            </w:r>
          </w:p>
          <w:p w14:paraId="15BD3AE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8A9B1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3B6CD15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A8E1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  <w:p w14:paraId="61D9601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47D62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27</w:t>
            </w:r>
          </w:p>
          <w:p w14:paraId="3DF060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AB4FC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4C213F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8F89B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47A22F1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F5F6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  <w:p w14:paraId="7E004D9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ADC04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</w:t>
            </w:r>
          </w:p>
          <w:p w14:paraId="60B6013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415A69D6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1699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9B0711" w14:textId="77777777" w:rsidR="00A305AE" w:rsidRPr="00310D8E" w:rsidRDefault="00A305AE" w:rsidP="00A305AE">
            <w:pPr>
              <w:spacing w:before="0"/>
              <w:jc w:val="left"/>
              <w:rPr>
                <w:sz w:val="14"/>
                <w:szCs w:val="14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Фототелеграфия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14:paraId="0A6AE63B" w14:textId="77777777"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</w:tr>
      <w:tr w:rsidR="00A305AE" w:rsidRPr="00310D8E" w14:paraId="4F2B92F7" w14:textId="77777777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1C2CC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11EDF37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A289D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  <w:p w14:paraId="268E63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FBB8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224AA9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5748D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  <w:p w14:paraId="2091FF9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068F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  <w:p w14:paraId="42B57D0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8B5F5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  <w:p w14:paraId="48D69ED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97B9E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13C4988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1D694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  <w:p w14:paraId="1B5DE0D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87ED6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28AC4D7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2459D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17</w:t>
            </w:r>
          </w:p>
          <w:p w14:paraId="0E9793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F7F74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19</w:t>
            </w:r>
          </w:p>
          <w:p w14:paraId="2ED740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F49F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4F848BC0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F21F7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  <w:p w14:paraId="25AED6F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A031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18</w:t>
            </w:r>
          </w:p>
          <w:p w14:paraId="46D68EF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38216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</w:t>
            </w:r>
          </w:p>
          <w:p w14:paraId="74664DA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13BEB6D9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</w:tcPr>
          <w:p w14:paraId="167963F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  <w:p w14:paraId="49FC0ED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T</w:t>
            </w:r>
          </w:p>
        </w:tc>
        <w:tc>
          <w:tcPr>
            <w:tcW w:w="567" w:type="dxa"/>
            <w:tcBorders>
              <w:top w:val="single" w:sz="6" w:space="0" w:color="auto"/>
              <w:right w:val="single" w:sz="6" w:space="0" w:color="auto"/>
            </w:tcBorders>
          </w:tcPr>
          <w:p w14:paraId="65D1EC00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157A80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J3E</w:t>
            </w:r>
          </w:p>
          <w:p w14:paraId="5AD6AB5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R3E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14:paraId="7878711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  <w:p w14:paraId="3F98421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</w:tr>
      <w:tr w:rsidR="00A305AE" w:rsidRPr="00310D8E" w14:paraId="1539620A" w14:textId="77777777" w:rsidTr="00A305AE">
        <w:trPr>
          <w:cantSplit/>
          <w:trHeight w:val="522"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B1F32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26CB29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0A458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  <w:p w14:paraId="341B60E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60811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264511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C39D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657BED7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51B9E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0055E4A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31BFA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6</w:t>
            </w:r>
          </w:p>
          <w:p w14:paraId="6192FDA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18F11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5AE6C76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C29B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5058F18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377E2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  <w:p w14:paraId="0EF0308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83980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666BC8E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069AD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286ECC9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AAEC2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14:paraId="6132A2A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97D97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  <w:p w14:paraId="527F2F9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51302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12</w:t>
            </w:r>
          </w:p>
          <w:p w14:paraId="69B258B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3003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14:paraId="602CD2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329E8272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05FF0FB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e</w:t>
            </w:r>
          </w:p>
          <w:p w14:paraId="250A406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л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14:paraId="1554E132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CO</w:t>
            </w:r>
          </w:p>
        </w:tc>
        <w:tc>
          <w:tcPr>
            <w:tcW w:w="565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4FFCB9" w14:textId="77777777" w:rsidR="00A305AE" w:rsidRPr="00310D8E" w:rsidRDefault="00A305AE" w:rsidP="00A305AE">
            <w:pPr>
              <w:spacing w:before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B8E</w:t>
            </w:r>
          </w:p>
          <w:p w14:paraId="3B9F42F0" w14:textId="77777777" w:rsidR="00A305AE" w:rsidRPr="00310D8E" w:rsidRDefault="00A305AE" w:rsidP="00A305AE">
            <w:pPr>
              <w:spacing w:before="2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</w:p>
          <w:p w14:paraId="67D7C33B" w14:textId="77777777" w:rsidR="00A305AE" w:rsidRPr="00310D8E" w:rsidRDefault="00A305AE" w:rsidP="00A305AE">
            <w:pPr>
              <w:spacing w:before="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5B69AAAA" w14:textId="77777777" w:rsidR="00A305AE" w:rsidRPr="00310D8E" w:rsidRDefault="00A305AE" w:rsidP="00A305AE">
            <w:pPr>
              <w:spacing w:before="20"/>
              <w:jc w:val="center"/>
              <w:rPr>
                <w:sz w:val="16"/>
                <w:lang w:val="ru-RU"/>
              </w:rPr>
            </w:pPr>
          </w:p>
          <w:p w14:paraId="7FC51BBD" w14:textId="77777777" w:rsidR="00A305AE" w:rsidRPr="00310D8E" w:rsidRDefault="00A305AE" w:rsidP="00A305AE">
            <w:pPr>
              <w:spacing w:before="2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  <w:r w:rsidRPr="00310D8E">
              <w:rPr>
                <w:sz w:val="16"/>
                <w:lang w:val="ru-RU"/>
              </w:rPr>
              <w:sym w:font="Symbol" w:char="F0BE"/>
            </w:r>
          </w:p>
          <w:p w14:paraId="47C615A6" w14:textId="77777777" w:rsidR="00A305AE" w:rsidRPr="00310D8E" w:rsidRDefault="00A305AE" w:rsidP="00A305AE">
            <w:pPr>
              <w:spacing w:before="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20</w:t>
            </w:r>
          </w:p>
        </w:tc>
      </w:tr>
      <w:tr w:rsidR="00A305AE" w:rsidRPr="00310D8E" w14:paraId="58712897" w14:textId="77777777" w:rsidTr="00A305AE">
        <w:trPr>
          <w:cantSplit/>
          <w:jc w:val="center"/>
        </w:trPr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72E03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33107BD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6CBDF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58C100D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4A8DA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6A290D1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E7377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1846C3F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D8B35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2D6618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D17F6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40118EF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A5D5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  <w:p w14:paraId="0106CA1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82F6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4741C26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CCB35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  <w:p w14:paraId="08086E4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7BDF6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  <w:p w14:paraId="1935658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85BFD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161D915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5DA893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14:paraId="2F18CD7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8E512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1FCCFF1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63FE9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5</w:t>
            </w:r>
          </w:p>
          <w:p w14:paraId="152A8E6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A6751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  <w:p w14:paraId="38E7B5F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2C3DD706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5B6EBD6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e</w:t>
            </w:r>
          </w:p>
          <w:p w14:paraId="4265B39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ф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14:paraId="52A6D1FD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D2AA9A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00E7D208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23</w:t>
            </w:r>
          </w:p>
        </w:tc>
      </w:tr>
      <w:tr w:rsidR="00A305AE" w:rsidRPr="00310D8E" w14:paraId="0203604D" w14:textId="77777777" w:rsidTr="00A305AE">
        <w:trPr>
          <w:cantSplit/>
          <w:trHeight w:val="368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2EFEB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0DEEEAA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ACF4A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2079B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5A787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CD093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32E73722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6B3AD70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о</w:t>
            </w:r>
          </w:p>
          <w:p w14:paraId="4B5768C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н</w:t>
            </w:r>
          </w:p>
        </w:tc>
        <w:tc>
          <w:tcPr>
            <w:tcW w:w="567" w:type="dxa"/>
            <w:tcBorders>
              <w:top w:val="single" w:sz="6" w:space="0" w:color="auto"/>
              <w:right w:val="single" w:sz="6" w:space="0" w:color="auto"/>
            </w:tcBorders>
          </w:tcPr>
          <w:p w14:paraId="735A85DB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CE2947" w14:textId="77777777" w:rsidR="00A305AE" w:rsidRPr="00310D8E" w:rsidRDefault="00A305AE" w:rsidP="00A305AE">
            <w:pPr>
              <w:spacing w:before="20" w:after="20"/>
              <w:jc w:val="center"/>
              <w:rPr>
                <w:sz w:val="12"/>
                <w:lang w:val="ru-RU"/>
              </w:rPr>
            </w:pPr>
            <w:r w:rsidRPr="00310D8E">
              <w:rPr>
                <w:sz w:val="12"/>
                <w:lang w:val="ru-RU"/>
              </w:rPr>
              <w:t>J3E</w:t>
            </w:r>
          </w:p>
          <w:p w14:paraId="6A127968" w14:textId="77777777" w:rsidR="00A305AE" w:rsidRPr="00310D8E" w:rsidRDefault="00A305AE" w:rsidP="00A305AE">
            <w:pPr>
              <w:spacing w:before="20" w:after="20"/>
              <w:jc w:val="center"/>
              <w:rPr>
                <w:sz w:val="12"/>
                <w:lang w:val="ru-RU"/>
              </w:rPr>
            </w:pPr>
            <w:r w:rsidRPr="00310D8E">
              <w:rPr>
                <w:sz w:val="12"/>
                <w:lang w:val="ru-RU"/>
              </w:rPr>
              <w:t>R3E</w:t>
            </w:r>
          </w:p>
          <w:p w14:paraId="61C88B48" w14:textId="77777777" w:rsidR="00A305AE" w:rsidRPr="00310D8E" w:rsidRDefault="00A305AE" w:rsidP="00A305AE">
            <w:pPr>
              <w:spacing w:before="20" w:after="20"/>
              <w:jc w:val="center"/>
              <w:rPr>
                <w:sz w:val="12"/>
                <w:lang w:val="ru-RU"/>
              </w:rPr>
            </w:pPr>
            <w:r w:rsidRPr="00310D8E">
              <w:rPr>
                <w:sz w:val="12"/>
                <w:lang w:val="ru-RU"/>
              </w:rPr>
              <w:t>B8E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659436B3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2"/>
                <w:lang w:val="ru-RU"/>
              </w:rPr>
              <w:t>25</w:t>
            </w:r>
          </w:p>
        </w:tc>
      </w:tr>
      <w:tr w:rsidR="00A305AE" w:rsidRPr="00310D8E" w14:paraId="5AF7672E" w14:textId="77777777" w:rsidTr="00124694">
        <w:trPr>
          <w:cantSplit/>
          <w:trHeight w:val="532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92135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3CFC87E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F6D2EE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06D3C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F70835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02925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53B549E8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6CE1207F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и</w:t>
            </w:r>
          </w:p>
          <w:p w14:paraId="13A89277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я</w:t>
            </w:r>
          </w:p>
        </w:tc>
        <w:tc>
          <w:tcPr>
            <w:tcW w:w="567" w:type="dxa"/>
            <w:tcBorders>
              <w:right w:val="single" w:sz="6" w:space="0" w:color="auto"/>
            </w:tcBorders>
          </w:tcPr>
          <w:p w14:paraId="4507891E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CP</w:t>
            </w: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240BFB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7AEC6BFB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31</w:t>
            </w:r>
          </w:p>
        </w:tc>
      </w:tr>
      <w:tr w:rsidR="00A305AE" w:rsidRPr="00310D8E" w14:paraId="5F6D43BA" w14:textId="77777777" w:rsidTr="00124694">
        <w:trPr>
          <w:cantSplit/>
          <w:trHeight w:val="532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3E383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4E003E8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6C5826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7E9B1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10DA22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8D323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41CBC570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right w:val="single" w:sz="6" w:space="0" w:color="auto"/>
            </w:tcBorders>
          </w:tcPr>
          <w:p w14:paraId="41623DA4" w14:textId="77777777" w:rsidR="00A305AE" w:rsidRPr="00310D8E" w:rsidRDefault="00A305AE" w:rsidP="00A305AE">
            <w:pPr>
              <w:spacing w:before="20" w:after="20"/>
              <w:jc w:val="center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bottom w:val="single" w:sz="6" w:space="0" w:color="auto"/>
              <w:right w:val="single" w:sz="6" w:space="0" w:color="auto"/>
            </w:tcBorders>
          </w:tcPr>
          <w:p w14:paraId="70E3A241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D4841B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5EDD009C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34</w:t>
            </w:r>
          </w:p>
        </w:tc>
      </w:tr>
      <w:tr w:rsidR="00A305AE" w:rsidRPr="00310D8E" w14:paraId="07A823C5" w14:textId="77777777" w:rsidTr="00124694">
        <w:trPr>
          <w:cantSplit/>
          <w:trHeight w:val="518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CC155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195C1549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A9411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33430A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9F79ED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1541C8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0C89507A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  <w:vAlign w:val="bottom"/>
          </w:tcPr>
          <w:p w14:paraId="0AE1225A" w14:textId="77777777" w:rsidR="00A305AE" w:rsidRPr="00310D8E" w:rsidRDefault="00A305AE" w:rsidP="00A305AE">
            <w:pPr>
              <w:spacing w:before="60" w:line="240" w:lineRule="atLeast"/>
              <w:ind w:right="-57"/>
              <w:jc w:val="left"/>
              <w:rPr>
                <w:sz w:val="14"/>
                <w:szCs w:val="14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Радио-</w:t>
            </w:r>
          </w:p>
        </w:tc>
        <w:tc>
          <w:tcPr>
            <w:tcW w:w="1132" w:type="dxa"/>
            <w:gridSpan w:val="2"/>
            <w:tcBorders>
              <w:top w:val="single" w:sz="6" w:space="0" w:color="auto"/>
              <w:right w:val="single" w:sz="6" w:space="0" w:color="auto"/>
            </w:tcBorders>
          </w:tcPr>
          <w:p w14:paraId="79EF9BDA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НЧ/СЧ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14:paraId="783AED22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49</w:t>
            </w:r>
          </w:p>
        </w:tc>
      </w:tr>
      <w:tr w:rsidR="00A305AE" w:rsidRPr="00310D8E" w14:paraId="1904BD3A" w14:textId="77777777" w:rsidTr="00124694">
        <w:trPr>
          <w:cantSplit/>
          <w:trHeight w:val="476"/>
          <w:jc w:val="center"/>
        </w:trPr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70FE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</w:t>
            </w:r>
          </w:p>
          <w:p w14:paraId="01D20F5C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A3E7F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0669F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1AF521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3ABDC4" w14:textId="77777777" w:rsidR="00A305AE" w:rsidRPr="00310D8E" w:rsidRDefault="00A305AE" w:rsidP="00A305AE">
            <w:pPr>
              <w:spacing w:before="20" w:after="20" w:line="240" w:lineRule="atLeast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left w:val="single" w:sz="6" w:space="0" w:color="auto"/>
            </w:tcBorders>
          </w:tcPr>
          <w:p w14:paraId="1B8EECAF" w14:textId="77777777" w:rsidR="00A305AE" w:rsidRPr="00310D8E" w:rsidRDefault="00A305AE" w:rsidP="00A305AE">
            <w:pPr>
              <w:spacing w:before="20" w:after="2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14:paraId="551ABF4D" w14:textId="77777777" w:rsidR="00A305AE" w:rsidRPr="00310D8E" w:rsidRDefault="00A305AE" w:rsidP="00A305AE">
            <w:pPr>
              <w:spacing w:before="0" w:after="20" w:line="170" w:lineRule="exact"/>
              <w:ind w:right="-57"/>
              <w:jc w:val="left"/>
              <w:rPr>
                <w:sz w:val="14"/>
                <w:szCs w:val="14"/>
                <w:lang w:val="ru-RU"/>
              </w:rPr>
            </w:pPr>
            <w:r w:rsidRPr="00310D8E">
              <w:rPr>
                <w:sz w:val="14"/>
                <w:szCs w:val="14"/>
                <w:lang w:val="ru-RU"/>
              </w:rPr>
              <w:t>вещание</w:t>
            </w:r>
          </w:p>
        </w:tc>
        <w:tc>
          <w:tcPr>
            <w:tcW w:w="1132" w:type="dxa"/>
            <w:gridSpan w:val="2"/>
            <w:tcBorders>
              <w:top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7E29E2FB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 xml:space="preserve">РВ </w:t>
            </w:r>
            <w:proofErr w:type="spellStart"/>
            <w:r w:rsidRPr="00310D8E">
              <w:rPr>
                <w:sz w:val="16"/>
                <w:lang w:val="ru-RU"/>
              </w:rPr>
              <w:t>тропич</w:t>
            </w:r>
            <w:proofErr w:type="spellEnd"/>
            <w:r w:rsidRPr="00310D8E">
              <w:rPr>
                <w:sz w:val="16"/>
                <w:lang w:val="ru-RU"/>
              </w:rPr>
              <w:t>.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14:paraId="27F5BA9C" w14:textId="77777777" w:rsidR="00A305AE" w:rsidRPr="00310D8E" w:rsidRDefault="00A305AE" w:rsidP="00A305AE">
            <w:pPr>
              <w:spacing w:before="160" w:after="20"/>
              <w:jc w:val="center"/>
              <w:rPr>
                <w:sz w:val="16"/>
                <w:lang w:val="ru-RU"/>
              </w:rPr>
            </w:pPr>
            <w:r w:rsidRPr="00310D8E">
              <w:rPr>
                <w:sz w:val="16"/>
                <w:lang w:val="ru-RU"/>
              </w:rPr>
              <w:t>46</w:t>
            </w:r>
          </w:p>
        </w:tc>
      </w:tr>
    </w:tbl>
    <w:p w14:paraId="65DC29A4" w14:textId="77777777" w:rsidR="00A305AE" w:rsidRPr="00310D8E" w:rsidRDefault="00A305AE" w:rsidP="00A305AE">
      <w:pPr>
        <w:spacing w:before="0"/>
        <w:rPr>
          <w:sz w:val="8"/>
          <w:lang w:val="ru-RU"/>
        </w:rPr>
      </w:pPr>
    </w:p>
    <w:p w14:paraId="4A367509" w14:textId="77777777" w:rsidR="00A305AE" w:rsidRPr="00310D8E" w:rsidRDefault="00A305AE" w:rsidP="00A305AE">
      <w:pPr>
        <w:rPr>
          <w:lang w:val="ru-RU"/>
        </w:rPr>
        <w:sectPr w:rsidR="00A305AE" w:rsidRPr="00310D8E">
          <w:headerReference w:type="even" r:id="rId19"/>
          <w:footnotePr>
            <w:pos w:val="beneathText"/>
          </w:footnotePr>
          <w:type w:val="continuous"/>
          <w:pgSz w:w="16834" w:h="11907" w:orient="landscape"/>
          <w:pgMar w:top="851" w:right="851" w:bottom="851" w:left="284" w:header="567" w:footer="567" w:gutter="0"/>
          <w:paperSrc w:first="269" w:other="269"/>
          <w:cols w:num="2" w:space="0"/>
        </w:sectPr>
      </w:pPr>
    </w:p>
    <w:tbl>
      <w:tblPr>
        <w:tblW w:w="0" w:type="auto"/>
        <w:jc w:val="center"/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6766"/>
        <w:gridCol w:w="6095"/>
        <w:gridCol w:w="1343"/>
      </w:tblGrid>
      <w:tr w:rsidR="00A305AE" w:rsidRPr="00310D8E" w14:paraId="12FB5188" w14:textId="77777777" w:rsidTr="00A305AE">
        <w:trPr>
          <w:cantSplit/>
          <w:jc w:val="center"/>
        </w:trPr>
        <w:tc>
          <w:tcPr>
            <w:tcW w:w="6766" w:type="dxa"/>
            <w:vAlign w:val="center"/>
          </w:tcPr>
          <w:p w14:paraId="2634A8CC" w14:textId="77777777" w:rsidR="00A305AE" w:rsidRPr="00310D8E" w:rsidRDefault="00A305AE" w:rsidP="00A305AE">
            <w:pPr>
              <w:spacing w:before="0"/>
              <w:jc w:val="left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lastRenderedPageBreak/>
              <w:t>Минимальная защищаемая напряженность поля (дБ относительно 1 мкВ/м)</w:t>
            </w:r>
          </w:p>
        </w:tc>
        <w:tc>
          <w:tcPr>
            <w:tcW w:w="6095" w:type="dxa"/>
            <w:vAlign w:val="center"/>
          </w:tcPr>
          <w:p w14:paraId="4D3C5B5F" w14:textId="77777777" w:rsidR="00A305AE" w:rsidRPr="00310D8E" w:rsidRDefault="00A305AE" w:rsidP="00A305AE">
            <w:pPr>
              <w:tabs>
                <w:tab w:val="left" w:pos="176"/>
                <w:tab w:val="left" w:pos="3720"/>
              </w:tabs>
              <w:spacing w:before="0"/>
              <w:jc w:val="left"/>
              <w:rPr>
                <w:sz w:val="18"/>
                <w:szCs w:val="18"/>
                <w:lang w:val="ru-RU"/>
              </w:rPr>
            </w:pPr>
            <w:r w:rsidRPr="00310D8E">
              <w:rPr>
                <w:sz w:val="18"/>
                <w:szCs w:val="18"/>
                <w:lang w:val="ru-RU"/>
              </w:rPr>
              <w:t>Тип передачи: Телеграфия, прием на слух</w:t>
            </w:r>
            <w:r w:rsidRPr="00310D8E">
              <w:rPr>
                <w:sz w:val="18"/>
                <w:szCs w:val="18"/>
                <w:lang w:val="ru-RU"/>
              </w:rPr>
              <w:tab/>
              <w:t>(</w:t>
            </w:r>
            <w:proofErr w:type="gramStart"/>
            <w:r w:rsidRPr="00310D8E">
              <w:rPr>
                <w:i/>
                <w:sz w:val="18"/>
                <w:szCs w:val="18"/>
                <w:lang w:val="ru-RU"/>
              </w:rPr>
              <w:t>B</w:t>
            </w:r>
            <w:r w:rsidRPr="00310D8E">
              <w:rPr>
                <w:sz w:val="18"/>
                <w:szCs w:val="18"/>
                <w:lang w:val="ru-RU"/>
              </w:rPr>
              <w:t xml:space="preserve">  </w:t>
            </w:r>
            <w:r w:rsidRPr="00310D8E">
              <w:rPr>
                <w:rFonts w:ascii="Symbol" w:hAnsi="Symbol"/>
                <w:sz w:val="18"/>
                <w:szCs w:val="18"/>
                <w:lang w:val="ru-RU"/>
              </w:rPr>
              <w:t></w:t>
            </w:r>
            <w:proofErr w:type="gramEnd"/>
            <w:r w:rsidRPr="00310D8E">
              <w:rPr>
                <w:sz w:val="18"/>
                <w:szCs w:val="18"/>
                <w:lang w:val="ru-RU"/>
              </w:rPr>
              <w:t xml:space="preserve">  0,5 кГц)</w:t>
            </w:r>
          </w:p>
        </w:tc>
        <w:tc>
          <w:tcPr>
            <w:tcW w:w="1343" w:type="dxa"/>
            <w:vAlign w:val="center"/>
          </w:tcPr>
          <w:p w14:paraId="1F8A2D5F" w14:textId="77777777" w:rsidR="00A305AE" w:rsidRPr="00310D8E" w:rsidRDefault="00A305AE" w:rsidP="006E1488">
            <w:pPr>
              <w:spacing w:before="80"/>
              <w:rPr>
                <w:sz w:val="36"/>
                <w:szCs w:val="36"/>
                <w:lang w:val="ru-RU"/>
              </w:rPr>
            </w:pPr>
            <w:r w:rsidRPr="00310D8E">
              <w:rPr>
                <w:b/>
                <w:sz w:val="36"/>
                <w:szCs w:val="36"/>
                <w:lang w:val="ru-RU"/>
              </w:rPr>
              <w:t>5B</w:t>
            </w:r>
            <w:r w:rsidRPr="00310D8E">
              <w:rPr>
                <w:b/>
                <w:sz w:val="36"/>
                <w:szCs w:val="36"/>
                <w:lang w:val="ru-RU"/>
              </w:rPr>
              <w:br/>
            </w:r>
          </w:p>
        </w:tc>
      </w:tr>
    </w:tbl>
    <w:p w14:paraId="4E7394D7" w14:textId="77777777" w:rsidR="00A305AE" w:rsidRPr="00310D8E" w:rsidRDefault="00A305AE" w:rsidP="00A305AE">
      <w:pPr>
        <w:spacing w:before="0"/>
        <w:rPr>
          <w:sz w:val="16"/>
          <w:lang w:val="ru-RU"/>
        </w:rPr>
        <w:sectPr w:rsidR="00A305AE" w:rsidRPr="00310D8E">
          <w:headerReference w:type="even" r:id="rId20"/>
          <w:headerReference w:type="default" r:id="rId21"/>
          <w:footerReference w:type="default" r:id="rId22"/>
          <w:footnotePr>
            <w:pos w:val="beneathText"/>
          </w:footnotePr>
          <w:pgSz w:w="16834" w:h="11907" w:orient="landscape"/>
          <w:pgMar w:top="1701" w:right="1134" w:bottom="284" w:left="851" w:header="567" w:footer="567" w:gutter="0"/>
          <w:cols w:space="0"/>
        </w:sectPr>
      </w:pPr>
    </w:p>
    <w:p w14:paraId="4321CC0E" w14:textId="77777777" w:rsidR="00A305AE" w:rsidRPr="00310D8E" w:rsidRDefault="00A305AE" w:rsidP="00A305AE">
      <w:pPr>
        <w:spacing w:before="0" w:after="120" w:line="240" w:lineRule="atLeast"/>
        <w:ind w:left="993"/>
        <w:rPr>
          <w:sz w:val="8"/>
          <w:lang w:val="ru-RU"/>
        </w:rPr>
      </w:pPr>
      <w:r w:rsidRPr="00310D8E">
        <w:rPr>
          <w:rFonts w:ascii="CG Times" w:hAnsi="CG Times"/>
          <w:sz w:val="8"/>
          <w:lang w:val="ru-RU"/>
        </w:rPr>
        <w:softHyphen/>
      </w:r>
    </w:p>
    <w:tbl>
      <w:tblPr>
        <w:tblW w:w="0" w:type="auto"/>
        <w:jc w:val="right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49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40"/>
        <w:gridCol w:w="352"/>
      </w:tblGrid>
      <w:tr w:rsidR="00275280" w:rsidRPr="00275280" w14:paraId="10181E91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bottom"/>
          </w:tcPr>
          <w:p w14:paraId="029E07A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sz w:val="18"/>
                <w:szCs w:val="18"/>
                <w:lang w:val="ru-RU"/>
              </w:rPr>
            </w:pPr>
            <w:r w:rsidRPr="00275280">
              <w:rPr>
                <w:b/>
                <w:sz w:val="18"/>
                <w:szCs w:val="18"/>
                <w:lang w:val="ru-RU"/>
              </w:rPr>
              <w:t>УРОВЕНЬ</w:t>
            </w:r>
          </w:p>
        </w:tc>
        <w:tc>
          <w:tcPr>
            <w:tcW w:w="5792" w:type="dxa"/>
            <w:gridSpan w:val="1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398985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20" w:after="120" w:line="240" w:lineRule="atLeast"/>
              <w:jc w:val="right"/>
              <w:rPr>
                <w:sz w:val="18"/>
                <w:lang w:val="ru-RU"/>
              </w:rPr>
            </w:pPr>
            <w:r w:rsidRPr="00275280">
              <w:rPr>
                <w:b/>
                <w:sz w:val="18"/>
                <w:lang w:val="ru-RU"/>
              </w:rPr>
              <w:t>(МГц)</w:t>
            </w:r>
          </w:p>
        </w:tc>
      </w:tr>
      <w:tr w:rsidR="00275280" w:rsidRPr="00275280" w14:paraId="420314EE" w14:textId="77777777" w:rsidTr="000E4E82">
        <w:trPr>
          <w:cantSplit/>
          <w:jc w:val="right"/>
        </w:trPr>
        <w:tc>
          <w:tcPr>
            <w:tcW w:w="1449" w:type="dxa"/>
            <w:vMerge w:val="restart"/>
            <w:tcBorders>
              <w:left w:val="single" w:sz="6" w:space="0" w:color="auto"/>
              <w:right w:val="single" w:sz="6" w:space="0" w:color="auto"/>
            </w:tcBorders>
          </w:tcPr>
          <w:p w14:paraId="0859618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20"/>
              <w:jc w:val="center"/>
              <w:rPr>
                <w:b/>
                <w:sz w:val="18"/>
                <w:szCs w:val="18"/>
                <w:lang w:val="ru-RU"/>
              </w:rPr>
            </w:pPr>
            <w:r w:rsidRPr="00275280">
              <w:rPr>
                <w:b/>
                <w:sz w:val="18"/>
                <w:szCs w:val="18"/>
                <w:lang w:val="ru-RU"/>
              </w:rPr>
              <w:t>ШУМА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005AB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4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A503A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5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8AAF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6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8B29A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C8D0D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8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801A42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right="57"/>
              <w:jc w:val="right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10</w:t>
            </w:r>
          </w:p>
        </w:tc>
      </w:tr>
      <w:tr w:rsidR="00275280" w:rsidRPr="00275280" w14:paraId="2FE70B68" w14:textId="77777777" w:rsidTr="000E4E82">
        <w:trPr>
          <w:cantSplit/>
          <w:jc w:val="right"/>
        </w:trPr>
        <w:tc>
          <w:tcPr>
            <w:tcW w:w="144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46C11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sz w:val="18"/>
                <w:lang w:val="ru-RU"/>
              </w:rPr>
            </w:pP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6B101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0A53F4D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E439A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3B840D2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F8D9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0CB418F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2D861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117E884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3E2CB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724608B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898E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419F136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B88B2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58BEE8C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F4E81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0477C2D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7ABD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5CB81F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A1DA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4236E80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6F72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01983A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16676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1E88D83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DAC0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1D28C20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A876A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3CDC31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71E5A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3A83B62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F077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49270D3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A333B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1A90610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</w:tr>
      <w:tr w:rsidR="00275280" w:rsidRPr="00275280" w14:paraId="04C55AAB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AD61A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position w:val="-6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8851C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34</w:t>
            </w:r>
          </w:p>
          <w:p w14:paraId="7BB73BA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7769A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38</w:t>
            </w:r>
          </w:p>
          <w:p w14:paraId="631C0CB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21CB4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197F94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1C5F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31</w:t>
            </w:r>
          </w:p>
          <w:p w14:paraId="63940AC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6DD4F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34</w:t>
            </w:r>
          </w:p>
          <w:p w14:paraId="2D90312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BA265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  <w:p w14:paraId="735EBA6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216AC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14:paraId="610AA6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B24F8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31</w:t>
            </w:r>
          </w:p>
          <w:p w14:paraId="03A2A75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9B9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3442AD2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F9598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14:paraId="04ED72C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582BC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14:paraId="65937C8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1E2D9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2EC7400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EF843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14:paraId="7BB0E72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9FEE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14:paraId="2E8A94C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7B681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3A544E1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4469C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0E9AAB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EA7587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14:paraId="54F98DE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</w:tc>
      </w:tr>
      <w:tr w:rsidR="00275280" w:rsidRPr="00275280" w14:paraId="399DD0FE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3408B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404AD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14:paraId="5A83466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31081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31</w:t>
            </w:r>
          </w:p>
          <w:p w14:paraId="6910C51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679C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4D5B4A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47A2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  <w:p w14:paraId="5136655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DB4BB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28</w:t>
            </w:r>
          </w:p>
          <w:p w14:paraId="2DF4AEC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E104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  <w:p w14:paraId="398781C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8B265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14:paraId="5B4A5FB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46212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14:paraId="5073C2A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FFF59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  <w:p w14:paraId="0D7E333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7ED0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14:paraId="451613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04F6A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14:paraId="087737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A03EA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7E90F6E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5C81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69E8165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AD62B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14:paraId="21B1DE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BC44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3493EBF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CF9DC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  <w:p w14:paraId="1CE570C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17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923673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4E3A9CC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</w:tc>
      </w:tr>
      <w:tr w:rsidR="00275280" w:rsidRPr="00275280" w14:paraId="7084E8C4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67716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770B3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  <w:p w14:paraId="66F5DB7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F1AE7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25</w:t>
            </w:r>
          </w:p>
          <w:p w14:paraId="52BEC8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1407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275D7D9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A6F3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  <w:p w14:paraId="47CBD47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2F89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23</w:t>
            </w:r>
          </w:p>
          <w:p w14:paraId="1428133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754A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0EBF46D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0E489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4E041E4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09631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21</w:t>
            </w:r>
          </w:p>
          <w:p w14:paraId="762ACA5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1177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590D079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8246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5BC8B43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B6A26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2281565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DAD47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14:paraId="24150F2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F226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  <w:p w14:paraId="22AF673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184F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45A7030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2C1D6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  <w:p w14:paraId="3E6FD3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00782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240D851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5B7D4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  <w:p w14:paraId="685719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</w:tc>
      </w:tr>
      <w:tr w:rsidR="00275280" w:rsidRPr="00275280" w14:paraId="502CE43B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E2A29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851AC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57622C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4E1D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18</w:t>
            </w:r>
          </w:p>
          <w:p w14:paraId="0BD04B3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E16DA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73381A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5A860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  <w:p w14:paraId="0DD406C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1479B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17</w:t>
            </w:r>
          </w:p>
          <w:p w14:paraId="1E8DA27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9E924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705ED9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C3569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  <w:p w14:paraId="3DDC81E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6FEEC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16</w:t>
            </w:r>
          </w:p>
          <w:p w14:paraId="14284F2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71D64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  <w:p w14:paraId="4F370BD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CEC02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4FAD77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C3994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  <w:p w14:paraId="06DB1A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906EF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  <w:p w14:paraId="25FE684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F439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533B857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C4F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13</w:t>
            </w:r>
          </w:p>
          <w:p w14:paraId="1513BA5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E0D47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3C43441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986AB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2143D7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2BFCEA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5367CC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14</w:t>
            </w:r>
          </w:p>
        </w:tc>
      </w:tr>
      <w:tr w:rsidR="00275280" w:rsidRPr="00275280" w14:paraId="6A66AF59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3C804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1108C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  <w:p w14:paraId="718A282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33886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  <w:p w14:paraId="4003E93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61B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783B0B9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39C49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1F3738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7800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12</w:t>
            </w:r>
          </w:p>
          <w:p w14:paraId="2ABE956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75B4B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7AA251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0A77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6C9EA38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F477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11</w:t>
            </w:r>
          </w:p>
          <w:p w14:paraId="6990440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8F39C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37A7803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EDEB4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  <w:p w14:paraId="55672EC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7B308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  <w:p w14:paraId="7B02BFB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8244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2787B4D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121C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23EA87D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694EA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9</w:t>
            </w:r>
          </w:p>
          <w:p w14:paraId="1DFBC59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D933F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  <w:p w14:paraId="4DAB3DF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75A95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65ED47D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AE8EA0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3466E4D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</w:tc>
      </w:tr>
      <w:tr w:rsidR="00275280" w:rsidRPr="00275280" w14:paraId="2D7286C5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61EAF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7F9BF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058FEA5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1ED58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22F1F9B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06273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5F1B503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E1CCD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327B183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5BADF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14:paraId="532EF13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E7D1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3A638A6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C15FD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  <w:p w14:paraId="7087A84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509E5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14:paraId="72D6452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276D5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009B69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205A6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  <w:p w14:paraId="253982E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5EC60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  <w:p w14:paraId="10E0080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A00C2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–2</w:t>
            </w:r>
          </w:p>
          <w:p w14:paraId="7FFFA67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A2CD6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8</w:t>
            </w:r>
          </w:p>
          <w:p w14:paraId="39AD85C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F151E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5</w:t>
            </w:r>
          </w:p>
          <w:p w14:paraId="54E09A8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953E6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4387DDF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5A4F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14:paraId="79A1144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33933FA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32FCF5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6</w:t>
            </w:r>
          </w:p>
        </w:tc>
      </w:tr>
      <w:tr w:rsidR="00275280" w:rsidRPr="00275280" w14:paraId="7D9DBE55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A903F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09F0B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65BD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4A1C452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95F7F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495739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57942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64DB19F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811B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FDBCB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4C3D60A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B15B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  <w:p w14:paraId="5404BBB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A370C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1D29FC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B55BF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3E954BD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8BA44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082995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63BB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13154D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4380B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14:paraId="3FAD4B4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62E1DD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  <w:p w14:paraId="623A9CC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</w:t>
            </w:r>
          </w:p>
        </w:tc>
      </w:tr>
      <w:tr w:rsidR="00275280" w:rsidRPr="00275280" w14:paraId="503AA292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9BB1A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30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FA0C9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05C1989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747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50A14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47C4F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5CC71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4FC65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14:paraId="0A796B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  <w:tc>
          <w:tcPr>
            <w:tcW w:w="3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6F0C8A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  <w:p w14:paraId="4F3C1D3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–2</w:t>
            </w:r>
          </w:p>
        </w:tc>
      </w:tr>
      <w:tr w:rsidR="00275280" w:rsidRPr="00275280" w14:paraId="1FA94906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7BAD1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20</w:t>
            </w:r>
          </w:p>
          <w:p w14:paraId="47ABC3A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7D294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13A5FD5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F5877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AC04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8FAB7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B243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EE4EEC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</w:tr>
      <w:tr w:rsidR="00275280" w:rsidRPr="00275280" w14:paraId="739A48F0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6337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10</w:t>
            </w:r>
          </w:p>
          <w:p w14:paraId="4564991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530BE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6FFDA9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5171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70CA0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027A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2D0C2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0B37B7F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</w:tr>
      <w:tr w:rsidR="00275280" w:rsidRPr="00275280" w14:paraId="3A8CC8AC" w14:textId="77777777" w:rsidTr="000E4E82">
        <w:trPr>
          <w:cantSplit/>
          <w:jc w:val="right"/>
        </w:trPr>
        <w:tc>
          <w:tcPr>
            <w:tcW w:w="14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ED0BD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0</w:t>
            </w:r>
          </w:p>
          <w:p w14:paraId="20EBD2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06D0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–1</w:t>
            </w:r>
          </w:p>
          <w:p w14:paraId="2A8012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62749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1F6AF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570DA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B2F32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–3</w:t>
            </w:r>
          </w:p>
        </w:tc>
        <w:tc>
          <w:tcPr>
            <w:tcW w:w="69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42781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right="57"/>
              <w:jc w:val="right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–5</w:t>
            </w:r>
          </w:p>
        </w:tc>
      </w:tr>
    </w:tbl>
    <w:p w14:paraId="45FB48FF" w14:textId="77777777" w:rsidR="00275280" w:rsidRPr="00275280" w:rsidRDefault="00275280" w:rsidP="00275280">
      <w:pPr>
        <w:spacing w:before="0" w:after="120" w:line="240" w:lineRule="atLeast"/>
        <w:ind w:left="993"/>
        <w:rPr>
          <w:sz w:val="8"/>
          <w:lang w:val="ru-RU"/>
        </w:rPr>
      </w:pPr>
      <w:r w:rsidRPr="00275280">
        <w:rPr>
          <w:sz w:val="16"/>
          <w:lang w:val="ru-RU"/>
        </w:rPr>
        <w:br w:type="column"/>
      </w:r>
    </w:p>
    <w:tbl>
      <w:tblPr>
        <w:tblW w:w="0" w:type="auto"/>
        <w:tblInd w:w="3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40"/>
        <w:gridCol w:w="340"/>
        <w:gridCol w:w="340"/>
        <w:gridCol w:w="341"/>
        <w:gridCol w:w="340"/>
        <w:gridCol w:w="340"/>
        <w:gridCol w:w="341"/>
        <w:gridCol w:w="340"/>
        <w:gridCol w:w="340"/>
        <w:gridCol w:w="341"/>
        <w:gridCol w:w="340"/>
        <w:gridCol w:w="340"/>
        <w:gridCol w:w="340"/>
        <w:gridCol w:w="391"/>
        <w:gridCol w:w="608"/>
        <w:gridCol w:w="526"/>
        <w:gridCol w:w="567"/>
        <w:gridCol w:w="569"/>
      </w:tblGrid>
      <w:tr w:rsidR="00275280" w:rsidRPr="003D79D7" w14:paraId="141B51C9" w14:textId="77777777" w:rsidTr="00275280">
        <w:trPr>
          <w:cantSplit/>
          <w:trHeight w:val="446"/>
        </w:trPr>
        <w:tc>
          <w:tcPr>
            <w:tcW w:w="4423" w:type="dxa"/>
            <w:gridSpan w:val="13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2C48A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00" w:after="145"/>
              <w:jc w:val="center"/>
              <w:rPr>
                <w:sz w:val="18"/>
                <w:lang w:val="ru-RU"/>
              </w:rPr>
            </w:pP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41EC560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 w:line="240" w:lineRule="atLeast"/>
              <w:jc w:val="center"/>
              <w:rPr>
                <w:sz w:val="18"/>
                <w:lang w:val="ru-RU"/>
              </w:rPr>
            </w:pPr>
          </w:p>
        </w:tc>
        <w:tc>
          <w:tcPr>
            <w:tcW w:w="2270" w:type="dxa"/>
            <w:gridSpan w:val="4"/>
            <w:vMerge w:val="restart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14:paraId="22AE4F0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sz w:val="14"/>
                <w:szCs w:val="14"/>
                <w:lang w:val="ru-RU"/>
              </w:rPr>
            </w:pPr>
            <w:r w:rsidRPr="00275280">
              <w:rPr>
                <w:b/>
                <w:sz w:val="14"/>
                <w:szCs w:val="14"/>
                <w:lang w:val="ru-RU"/>
              </w:rPr>
              <w:t>Постоянные, которые должны добавляться для получения других типов излучений</w:t>
            </w:r>
          </w:p>
        </w:tc>
      </w:tr>
      <w:tr w:rsidR="00275280" w:rsidRPr="00275280" w14:paraId="7E8DCC26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1D38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A49B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12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EBCD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15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E1C8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20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D9F14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8"/>
                <w:lang w:val="ru-RU"/>
              </w:rPr>
            </w:pPr>
            <w:r w:rsidRPr="00275280">
              <w:rPr>
                <w:sz w:val="18"/>
                <w:lang w:val="ru-RU"/>
              </w:rPr>
              <w:t>30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44097F5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20"/>
                <w:lang w:val="ru-RU"/>
              </w:rPr>
            </w:pPr>
          </w:p>
        </w:tc>
        <w:tc>
          <w:tcPr>
            <w:tcW w:w="2270" w:type="dxa"/>
            <w:gridSpan w:val="4"/>
            <w:vMerge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</w:tcPr>
          <w:p w14:paraId="3B6721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/>
              <w:jc w:val="center"/>
              <w:rPr>
                <w:b/>
                <w:sz w:val="20"/>
                <w:lang w:val="ru-RU"/>
              </w:rPr>
            </w:pPr>
          </w:p>
        </w:tc>
      </w:tr>
      <w:tr w:rsidR="00275280" w:rsidRPr="00275280" w14:paraId="32AE3965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DDD77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799F24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3BC48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34EFB51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029D0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5E4EEA6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849CE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3E836D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1C350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7C2AF58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1B224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06FEC19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5619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601ED9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7FE63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37B0115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96216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328B59D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031BA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3D496BA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B3BB2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N2</w:t>
            </w:r>
          </w:p>
          <w:p w14:paraId="3E1FF7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N1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62E64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T1</w:t>
            </w:r>
          </w:p>
          <w:p w14:paraId="4C295D6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F02A9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J1</w:t>
            </w:r>
          </w:p>
          <w:p w14:paraId="3D9E4F8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J2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7D5DA6C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4" w:space="0" w:color="auto"/>
              <w:left w:val="doub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14:paraId="0CD373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/>
              <w:jc w:val="center"/>
              <w:rPr>
                <w:b/>
                <w:sz w:val="18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Цифровые передачи, J2D</w:t>
            </w:r>
          </w:p>
        </w:tc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14:paraId="271383A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20" w:after="20"/>
              <w:jc w:val="center"/>
              <w:rPr>
                <w:b/>
                <w:sz w:val="18"/>
                <w:lang w:val="ru-RU"/>
              </w:rPr>
            </w:pPr>
            <w:r w:rsidRPr="00275280">
              <w:rPr>
                <w:sz w:val="16"/>
                <w:lang w:val="ru-RU"/>
              </w:rPr>
              <w:t>–8</w:t>
            </w:r>
          </w:p>
        </w:tc>
      </w:tr>
      <w:tr w:rsidR="00275280" w:rsidRPr="00275280" w14:paraId="344783FF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DC931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  <w:p w14:paraId="0904749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F969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  <w:p w14:paraId="1D3FC0F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D966E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17</w:t>
            </w:r>
          </w:p>
          <w:p w14:paraId="7C4E13E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5E1FD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  <w:p w14:paraId="67F776D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9798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  <w:p w14:paraId="21D1E4F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495B5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  <w:p w14:paraId="7541749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22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21AA5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  <w:p w14:paraId="05912A3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0D72F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  <w:p w14:paraId="7801738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B9180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14:paraId="59DB50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BBACF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10</w:t>
            </w:r>
          </w:p>
          <w:p w14:paraId="33E88EE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BDF1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40F4272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8F50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2211DFF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CA60D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  <w:p w14:paraId="48F2354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0EF3CE5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3F099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left="57"/>
              <w:jc w:val="left"/>
              <w:rPr>
                <w:sz w:val="12"/>
                <w:szCs w:val="12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 xml:space="preserve">Узкополосная телеграфия  </w:t>
            </w:r>
            <w:r w:rsidRPr="00275280">
              <w:rPr>
                <w:sz w:val="14"/>
                <w:szCs w:val="14"/>
                <w:lang w:val="ru-RU"/>
              </w:rPr>
              <w:br/>
              <w:t>(</w:t>
            </w:r>
            <w:proofErr w:type="gramStart"/>
            <w:r w:rsidRPr="00275280">
              <w:rPr>
                <w:i/>
                <w:sz w:val="14"/>
                <w:szCs w:val="14"/>
                <w:lang w:val="ru-RU"/>
              </w:rPr>
              <w:t>B</w:t>
            </w:r>
            <w:r w:rsidRPr="00275280">
              <w:rPr>
                <w:sz w:val="14"/>
                <w:szCs w:val="14"/>
                <w:lang w:val="ru-RU"/>
              </w:rPr>
              <w:t xml:space="preserve">  </w:t>
            </w:r>
            <w:r w:rsidRPr="00275280">
              <w:rPr>
                <w:rFonts w:ascii="Symbol" w:hAnsi="Symbol"/>
                <w:sz w:val="14"/>
                <w:szCs w:val="14"/>
                <w:lang w:val="ru-RU"/>
              </w:rPr>
              <w:t></w:t>
            </w:r>
            <w:proofErr w:type="gramEnd"/>
            <w:r w:rsidRPr="00275280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1F5FAB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</w:tr>
      <w:tr w:rsidR="00275280" w:rsidRPr="00275280" w14:paraId="24A4A6E5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9F9EE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10</w:t>
            </w:r>
          </w:p>
          <w:p w14:paraId="24A113B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7EF62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  <w:p w14:paraId="6BB519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AE373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  <w:p w14:paraId="3F89CD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A4D16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  <w:p w14:paraId="6202F91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1A036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14:paraId="2C01546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106A1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  <w:p w14:paraId="72C27F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18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42CD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  <w:p w14:paraId="5D29866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16FEA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16334A1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AD576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3CFDD89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6BD79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  <w:p w14:paraId="513AFD3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12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122CA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4904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273A9A3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0E3A1B2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314AD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left="57"/>
              <w:jc w:val="left"/>
              <w:rPr>
                <w:sz w:val="12"/>
                <w:szCs w:val="12"/>
                <w:lang w:val="ru-RU"/>
              </w:rPr>
            </w:pPr>
            <w:proofErr w:type="spellStart"/>
            <w:r w:rsidRPr="00275280">
              <w:rPr>
                <w:sz w:val="14"/>
                <w:szCs w:val="14"/>
                <w:lang w:val="ru-RU"/>
              </w:rPr>
              <w:t>Автоматич</w:t>
            </w:r>
            <w:proofErr w:type="spellEnd"/>
            <w:r w:rsidRPr="00275280">
              <w:rPr>
                <w:sz w:val="14"/>
                <w:szCs w:val="14"/>
                <w:lang w:val="ru-RU"/>
              </w:rPr>
              <w:t xml:space="preserve">. телеграфия </w:t>
            </w:r>
            <w:r w:rsidRPr="00275280">
              <w:rPr>
                <w:sz w:val="14"/>
                <w:szCs w:val="14"/>
                <w:lang w:val="ru-RU"/>
              </w:rPr>
              <w:br/>
              <w:t>(</w:t>
            </w:r>
            <w:proofErr w:type="gramStart"/>
            <w:r w:rsidRPr="00275280">
              <w:rPr>
                <w:i/>
                <w:sz w:val="14"/>
                <w:szCs w:val="14"/>
                <w:lang w:val="ru-RU"/>
              </w:rPr>
              <w:t>B</w:t>
            </w:r>
            <w:r w:rsidRPr="00275280">
              <w:rPr>
                <w:sz w:val="14"/>
                <w:szCs w:val="14"/>
                <w:lang w:val="ru-RU"/>
              </w:rPr>
              <w:t xml:space="preserve">  </w:t>
            </w:r>
            <w:r w:rsidRPr="00275280">
              <w:rPr>
                <w:rFonts w:ascii="Symbol" w:hAnsi="Symbol"/>
                <w:sz w:val="14"/>
                <w:szCs w:val="14"/>
                <w:lang w:val="ru-RU"/>
              </w:rPr>
              <w:t></w:t>
            </w:r>
            <w:proofErr w:type="gramEnd"/>
            <w:r w:rsidRPr="00275280">
              <w:rPr>
                <w:sz w:val="14"/>
                <w:szCs w:val="14"/>
                <w:lang w:val="ru-RU"/>
              </w:rPr>
              <w:t xml:space="preserve">  0,5 кГц)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0C11DEF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</w:tr>
      <w:tr w:rsidR="00275280" w:rsidRPr="00275280" w14:paraId="0D1FB041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A352E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  <w:p w14:paraId="23AFDB6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10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80F1C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14:paraId="69C9618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B01F6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  <w:p w14:paraId="18B1DA0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64B7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  <w:p w14:paraId="5E8AA11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52254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756BEFC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DB665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  <w:p w14:paraId="23F2BE0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6FD30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  <w:p w14:paraId="06FF82E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4D4C6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1778002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9B22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162362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7539E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  <w:p w14:paraId="3A3B411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3BDD1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299E039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1701" w:type="dxa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14:paraId="2DFB925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ind w:left="57"/>
              <w:rPr>
                <w:sz w:val="16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Фототелеграфия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2729E41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16</w:t>
            </w:r>
          </w:p>
        </w:tc>
      </w:tr>
      <w:tr w:rsidR="00275280" w:rsidRPr="00275280" w14:paraId="180F46D9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B9710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  <w:p w14:paraId="4C32C57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8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CEDDA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  <w:p w14:paraId="6519D43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F0051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14:paraId="54FF665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13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07146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  <w:p w14:paraId="5BA61D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D66ED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5366862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36009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  <w:p w14:paraId="75C1094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8CD42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  <w:p w14:paraId="7AB30E2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335E1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47AD638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CF532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69B70D8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01ED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14:paraId="69FBC33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7C2BA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08A2B0D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</w:tcPr>
          <w:p w14:paraId="646794A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</w:p>
          <w:p w14:paraId="74BEB55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T</w:t>
            </w:r>
          </w:p>
        </w:tc>
        <w:tc>
          <w:tcPr>
            <w:tcW w:w="526" w:type="dxa"/>
            <w:tcBorders>
              <w:top w:val="single" w:sz="6" w:space="0" w:color="auto"/>
              <w:right w:val="single" w:sz="6" w:space="0" w:color="auto"/>
            </w:tcBorders>
          </w:tcPr>
          <w:p w14:paraId="5340A3C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1D8C26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J3E</w:t>
            </w:r>
          </w:p>
          <w:p w14:paraId="23A75FA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R3E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14:paraId="670C9EE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</w:p>
          <w:p w14:paraId="6A38973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14</w:t>
            </w:r>
          </w:p>
        </w:tc>
      </w:tr>
      <w:tr w:rsidR="00275280" w:rsidRPr="00275280" w14:paraId="748330B0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1DA91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  <w:p w14:paraId="15EC519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6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02C1D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52D3CAA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11FED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14:paraId="276A9BA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9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E33BA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  <w:p w14:paraId="0B75310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E73AA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26C0FED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FD5B7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16AACA8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27B4B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  <w:p w14:paraId="5B4DBCD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3039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1BBE60A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8E862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03BCD1A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–6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C3743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4E4D600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6AD46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62641D2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35C067C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e</w:t>
            </w:r>
          </w:p>
          <w:p w14:paraId="3159C64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л</w:t>
            </w:r>
          </w:p>
        </w:tc>
        <w:tc>
          <w:tcPr>
            <w:tcW w:w="526" w:type="dxa"/>
            <w:tcBorders>
              <w:right w:val="single" w:sz="6" w:space="0" w:color="auto"/>
            </w:tcBorders>
          </w:tcPr>
          <w:p w14:paraId="5C18B09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CO</w:t>
            </w:r>
          </w:p>
        </w:tc>
        <w:tc>
          <w:tcPr>
            <w:tcW w:w="567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3A808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B8E</w:t>
            </w:r>
          </w:p>
          <w:p w14:paraId="7162347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</w:p>
          <w:p w14:paraId="5F8420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2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6AD8576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</w:p>
          <w:p w14:paraId="089F03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80" w:lineRule="exact"/>
              <w:ind w:left="-57" w:right="-57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  <w:r w:rsidRPr="00275280">
              <w:rPr>
                <w:sz w:val="16"/>
                <w:lang w:val="ru-RU"/>
              </w:rPr>
              <w:sym w:font="Symbol" w:char="F0BE"/>
            </w:r>
          </w:p>
          <w:p w14:paraId="5765B95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20</w:t>
            </w:r>
          </w:p>
        </w:tc>
      </w:tr>
      <w:tr w:rsidR="00275280" w:rsidRPr="00275280" w14:paraId="05056415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EFCF1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14:paraId="75E888A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CEA28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363E735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DC41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60BE24E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99C66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</w:t>
            </w:r>
          </w:p>
          <w:p w14:paraId="1B5CF7C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9AFE3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4D1650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13842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43C1680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C1375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  <w:p w14:paraId="28754A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5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C5F21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E5A5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1F1ACD0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37BF1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0FAB78E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404A06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e</w:t>
            </w:r>
          </w:p>
          <w:p w14:paraId="72EF86C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ф</w:t>
            </w:r>
          </w:p>
        </w:tc>
        <w:tc>
          <w:tcPr>
            <w:tcW w:w="526" w:type="dxa"/>
            <w:tcBorders>
              <w:right w:val="single" w:sz="6" w:space="0" w:color="auto"/>
            </w:tcBorders>
          </w:tcPr>
          <w:p w14:paraId="6A1319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C331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505C6E6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23</w:t>
            </w:r>
          </w:p>
        </w:tc>
      </w:tr>
      <w:tr w:rsidR="00275280" w:rsidRPr="00275280" w14:paraId="1A64F059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DD1F3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14:paraId="50046E6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0C604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56D73F9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B05B7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7AB2314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1A834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  <w:p w14:paraId="112C3E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73D9C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779EE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14:paraId="341819C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2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A1A59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9369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  <w:p w14:paraId="309112C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–6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8B46A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222211A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100C8B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о</w:t>
            </w:r>
          </w:p>
          <w:p w14:paraId="4C604BB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н</w:t>
            </w:r>
          </w:p>
        </w:tc>
        <w:tc>
          <w:tcPr>
            <w:tcW w:w="526" w:type="dxa"/>
            <w:tcBorders>
              <w:top w:val="single" w:sz="6" w:space="0" w:color="auto"/>
              <w:right w:val="single" w:sz="6" w:space="0" w:color="auto"/>
            </w:tcBorders>
          </w:tcPr>
          <w:p w14:paraId="2545EF7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20"/>
              <w:rPr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0195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2"/>
                <w:lang w:val="ru-RU"/>
              </w:rPr>
            </w:pPr>
            <w:r w:rsidRPr="00275280">
              <w:rPr>
                <w:rFonts w:ascii="CG Times" w:hAnsi="CG Times"/>
                <w:sz w:val="12"/>
                <w:lang w:val="ru-RU"/>
              </w:rPr>
              <w:t>J3E</w:t>
            </w:r>
          </w:p>
          <w:p w14:paraId="62C5E35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2"/>
                <w:lang w:val="ru-RU"/>
              </w:rPr>
            </w:pPr>
            <w:r w:rsidRPr="00275280">
              <w:rPr>
                <w:rFonts w:ascii="CG Times" w:hAnsi="CG Times"/>
                <w:sz w:val="12"/>
                <w:lang w:val="ru-RU"/>
              </w:rPr>
              <w:t>R3E</w:t>
            </w:r>
          </w:p>
          <w:p w14:paraId="5CAED58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2"/>
                <w:lang w:val="ru-RU"/>
              </w:rPr>
            </w:pPr>
            <w:r w:rsidRPr="00275280">
              <w:rPr>
                <w:rFonts w:ascii="CG Times" w:hAnsi="CG Times"/>
                <w:sz w:val="12"/>
                <w:lang w:val="ru-RU"/>
              </w:rPr>
              <w:t>B8E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3A423E8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20"/>
              <w:jc w:val="center"/>
              <w:rPr>
                <w:sz w:val="12"/>
                <w:lang w:val="ru-RU"/>
              </w:rPr>
            </w:pPr>
            <w:r w:rsidRPr="00275280">
              <w:rPr>
                <w:sz w:val="12"/>
                <w:lang w:val="ru-RU"/>
              </w:rPr>
              <w:t>25</w:t>
            </w:r>
          </w:p>
        </w:tc>
      </w:tr>
      <w:tr w:rsidR="00275280" w:rsidRPr="00275280" w14:paraId="1708EB2C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65481F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218C932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F6C48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DDEB6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0</w:t>
            </w:r>
          </w:p>
          <w:p w14:paraId="659B792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1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468C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B43AF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5F46D0B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C13AF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01058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1C3EE5E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340706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и</w:t>
            </w:r>
          </w:p>
          <w:p w14:paraId="0C9F49B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я</w:t>
            </w:r>
          </w:p>
        </w:tc>
        <w:tc>
          <w:tcPr>
            <w:tcW w:w="526" w:type="dxa"/>
            <w:tcBorders>
              <w:right w:val="single" w:sz="6" w:space="0" w:color="auto"/>
            </w:tcBorders>
          </w:tcPr>
          <w:p w14:paraId="55DBCD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CP</w:t>
            </w: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75961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H3E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760ACA8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31</w:t>
            </w:r>
          </w:p>
        </w:tc>
      </w:tr>
      <w:tr w:rsidR="00275280" w:rsidRPr="00275280" w14:paraId="7FA094F6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32C52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52C1948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6AC29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B8481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–2</w:t>
            </w:r>
          </w:p>
          <w:p w14:paraId="09B2726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–1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DB76F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6EC4C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3F7F0BB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F118A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4BF98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48B0FD6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right w:val="single" w:sz="6" w:space="0" w:color="auto"/>
            </w:tcBorders>
          </w:tcPr>
          <w:p w14:paraId="48F6ED5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526" w:type="dxa"/>
            <w:tcBorders>
              <w:bottom w:val="single" w:sz="6" w:space="0" w:color="auto"/>
              <w:right w:val="single" w:sz="6" w:space="0" w:color="auto"/>
            </w:tcBorders>
          </w:tcPr>
          <w:p w14:paraId="43FC7CB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rFonts w:ascii="CG Times" w:hAnsi="CG Times"/>
                <w:sz w:val="16"/>
                <w:lang w:val="ru-RU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995A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A3E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14:paraId="4A00113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34</w:t>
            </w:r>
          </w:p>
        </w:tc>
      </w:tr>
      <w:tr w:rsidR="00275280" w:rsidRPr="00275280" w14:paraId="784FEC1B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7F8D7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0E63D273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</w:tc>
        <w:tc>
          <w:tcPr>
            <w:tcW w:w="680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8D37A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3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9DE70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–4</w:t>
            </w:r>
          </w:p>
          <w:p w14:paraId="4EB3CE3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–3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FA8D9C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17890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F03525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2033AC5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top w:val="single" w:sz="6" w:space="0" w:color="auto"/>
              <w:left w:val="double" w:sz="6" w:space="0" w:color="auto"/>
              <w:right w:val="single" w:sz="6" w:space="0" w:color="auto"/>
            </w:tcBorders>
            <w:vAlign w:val="bottom"/>
          </w:tcPr>
          <w:p w14:paraId="7967BF59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240" w:lineRule="atLeast"/>
              <w:ind w:left="57"/>
              <w:jc w:val="left"/>
              <w:rPr>
                <w:sz w:val="14"/>
                <w:szCs w:val="14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Радио-</w:t>
            </w:r>
          </w:p>
        </w:tc>
        <w:tc>
          <w:tcPr>
            <w:tcW w:w="1093" w:type="dxa"/>
            <w:gridSpan w:val="2"/>
            <w:tcBorders>
              <w:top w:val="single" w:sz="6" w:space="0" w:color="auto"/>
              <w:right w:val="single" w:sz="6" w:space="0" w:color="auto"/>
            </w:tcBorders>
          </w:tcPr>
          <w:p w14:paraId="1C24C48D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НЧ/СЧ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right w:val="double" w:sz="6" w:space="0" w:color="auto"/>
            </w:tcBorders>
          </w:tcPr>
          <w:p w14:paraId="49951B94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/>
              <w:jc w:val="center"/>
              <w:rPr>
                <w:rFonts w:ascii="CG Times" w:hAnsi="CG Times"/>
                <w:sz w:val="16"/>
                <w:lang w:val="ru-RU"/>
              </w:rPr>
            </w:pPr>
            <w:r w:rsidRPr="00275280">
              <w:rPr>
                <w:rFonts w:ascii="CG Times" w:hAnsi="CG Times"/>
                <w:sz w:val="16"/>
                <w:lang w:val="ru-RU"/>
              </w:rPr>
              <w:t>49</w:t>
            </w:r>
          </w:p>
        </w:tc>
      </w:tr>
      <w:tr w:rsidR="00275280" w:rsidRPr="00275280" w14:paraId="0BA62EDD" w14:textId="77777777" w:rsidTr="00275280">
        <w:trPr>
          <w:cantSplit/>
        </w:trPr>
        <w:tc>
          <w:tcPr>
            <w:tcW w:w="340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21C4DE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8A324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  <w:p w14:paraId="67B74EB1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52BD08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–5</w:t>
            </w:r>
          </w:p>
        </w:tc>
        <w:tc>
          <w:tcPr>
            <w:tcW w:w="1021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2AC8DA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1020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68313B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15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–7</w:t>
            </w:r>
          </w:p>
        </w:tc>
        <w:tc>
          <w:tcPr>
            <w:tcW w:w="391" w:type="dxa"/>
            <w:tcBorders>
              <w:left w:val="single" w:sz="6" w:space="0" w:color="auto"/>
            </w:tcBorders>
          </w:tcPr>
          <w:p w14:paraId="6B357CB2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rPr>
                <w:lang w:val="ru-RU"/>
              </w:rPr>
            </w:pPr>
          </w:p>
        </w:tc>
        <w:tc>
          <w:tcPr>
            <w:tcW w:w="608" w:type="dxa"/>
            <w:tcBorders>
              <w:left w:val="double" w:sz="6" w:space="0" w:color="auto"/>
              <w:bottom w:val="double" w:sz="6" w:space="0" w:color="auto"/>
              <w:right w:val="single" w:sz="6" w:space="0" w:color="auto"/>
            </w:tcBorders>
          </w:tcPr>
          <w:p w14:paraId="7DFDB7D0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20" w:line="170" w:lineRule="exact"/>
              <w:ind w:left="57"/>
              <w:jc w:val="left"/>
              <w:rPr>
                <w:sz w:val="14"/>
                <w:szCs w:val="14"/>
                <w:lang w:val="ru-RU"/>
              </w:rPr>
            </w:pPr>
            <w:r w:rsidRPr="00275280">
              <w:rPr>
                <w:sz w:val="14"/>
                <w:szCs w:val="14"/>
                <w:lang w:val="ru-RU"/>
              </w:rPr>
              <w:t>вещание</w:t>
            </w:r>
          </w:p>
        </w:tc>
        <w:tc>
          <w:tcPr>
            <w:tcW w:w="1093" w:type="dxa"/>
            <w:gridSpan w:val="2"/>
            <w:tcBorders>
              <w:top w:val="single" w:sz="6" w:space="0" w:color="auto"/>
              <w:bottom w:val="double" w:sz="6" w:space="0" w:color="auto"/>
              <w:right w:val="single" w:sz="6" w:space="0" w:color="auto"/>
            </w:tcBorders>
          </w:tcPr>
          <w:p w14:paraId="0981B036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jc w:val="center"/>
              <w:rPr>
                <w:sz w:val="18"/>
                <w:lang w:val="ru-RU"/>
              </w:rPr>
            </w:pPr>
            <w:r w:rsidRPr="00275280">
              <w:rPr>
                <w:sz w:val="16"/>
                <w:lang w:val="ru-RU"/>
              </w:rPr>
              <w:t xml:space="preserve">РВ </w:t>
            </w:r>
            <w:proofErr w:type="spellStart"/>
            <w:r w:rsidRPr="00275280">
              <w:rPr>
                <w:sz w:val="16"/>
                <w:lang w:val="ru-RU"/>
              </w:rPr>
              <w:t>тропич</w:t>
            </w:r>
            <w:proofErr w:type="spellEnd"/>
            <w:r w:rsidRPr="00275280">
              <w:rPr>
                <w:sz w:val="16"/>
                <w:lang w:val="ru-RU"/>
              </w:rPr>
              <w:t>.</w:t>
            </w:r>
          </w:p>
        </w:tc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6" w:space="0" w:color="auto"/>
              <w:right w:val="double" w:sz="6" w:space="0" w:color="auto"/>
            </w:tcBorders>
          </w:tcPr>
          <w:p w14:paraId="4F51AEA7" w14:textId="77777777" w:rsidR="00275280" w:rsidRPr="00275280" w:rsidRDefault="00275280" w:rsidP="00275280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60" w:after="20"/>
              <w:jc w:val="center"/>
              <w:rPr>
                <w:sz w:val="16"/>
                <w:lang w:val="ru-RU"/>
              </w:rPr>
            </w:pPr>
            <w:r w:rsidRPr="00275280">
              <w:rPr>
                <w:sz w:val="16"/>
                <w:lang w:val="ru-RU"/>
              </w:rPr>
              <w:t>46</w:t>
            </w:r>
          </w:p>
        </w:tc>
      </w:tr>
    </w:tbl>
    <w:p w14:paraId="016080DF" w14:textId="77777777" w:rsidR="00B26901" w:rsidRPr="00B12EFA" w:rsidRDefault="00B26901">
      <w:pPr>
        <w:jc w:val="center"/>
        <w:rPr>
          <w:u w:val="single"/>
        </w:rPr>
        <w:sectPr w:rsidR="00B26901" w:rsidRPr="00B12EFA">
          <w:headerReference w:type="even" r:id="rId23"/>
          <w:headerReference w:type="default" r:id="rId24"/>
          <w:footerReference w:type="default" r:id="rId25"/>
          <w:headerReference w:type="first" r:id="rId26"/>
          <w:footnotePr>
            <w:pos w:val="beneathText"/>
          </w:footnotePr>
          <w:type w:val="continuous"/>
          <w:pgSz w:w="16834" w:h="11907" w:orient="landscape"/>
          <w:pgMar w:top="851" w:right="567" w:bottom="851" w:left="284" w:header="567" w:footer="567" w:gutter="0"/>
          <w:paperSrc w:first="15" w:other="15"/>
          <w:cols w:num="2" w:space="0"/>
        </w:sectPr>
      </w:pPr>
    </w:p>
    <w:p w14:paraId="6E3CA168" w14:textId="77777777" w:rsidR="0055288E" w:rsidRPr="006E251F" w:rsidRDefault="0055288E" w:rsidP="00D861B8">
      <w:pPr>
        <w:pStyle w:val="Heading1"/>
        <w:spacing w:before="120"/>
        <w:rPr>
          <w:lang w:val="ru-RU"/>
        </w:rPr>
      </w:pPr>
      <w:r w:rsidRPr="006E251F">
        <w:rPr>
          <w:lang w:val="ru-RU"/>
        </w:rPr>
        <w:lastRenderedPageBreak/>
        <w:t>3</w:t>
      </w:r>
      <w:r w:rsidRPr="006E251F">
        <w:rPr>
          <w:lang w:val="ru-RU"/>
        </w:rPr>
        <w:tab/>
      </w:r>
      <w:r w:rsidRPr="003D79D7">
        <w:rPr>
          <w:lang w:val="ru-RU"/>
        </w:rPr>
        <w:t>Технический</w:t>
      </w:r>
      <w:r w:rsidRPr="006E251F">
        <w:rPr>
          <w:lang w:val="ru-RU"/>
        </w:rPr>
        <w:t xml:space="preserve"> стандарт A-</w:t>
      </w:r>
      <w:proofErr w:type="gramStart"/>
      <w:r w:rsidRPr="006E251F">
        <w:rPr>
          <w:lang w:val="ru-RU"/>
        </w:rPr>
        <w:t>3:  избирательность</w:t>
      </w:r>
      <w:proofErr w:type="gramEnd"/>
      <w:r w:rsidRPr="006E251F">
        <w:rPr>
          <w:lang w:val="ru-RU"/>
        </w:rPr>
        <w:t xml:space="preserve"> по частоте</w:t>
      </w:r>
    </w:p>
    <w:p w14:paraId="27090E0B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3.1</w:t>
      </w:r>
      <w:r w:rsidRPr="006E251F">
        <w:rPr>
          <w:color w:val="000000"/>
          <w:szCs w:val="22"/>
          <w:lang w:val="ru-RU"/>
        </w:rPr>
        <w:tab/>
        <w:t xml:space="preserve">Настоящий Технический </w:t>
      </w:r>
      <w:proofErr w:type="spellStart"/>
      <w:r w:rsidRPr="006E251F">
        <w:rPr>
          <w:color w:val="000000"/>
          <w:szCs w:val="22"/>
          <w:lang w:val="ru-RU"/>
        </w:rPr>
        <w:t>cтандарт</w:t>
      </w:r>
      <w:proofErr w:type="spellEnd"/>
      <w:r w:rsidRPr="006E251F">
        <w:rPr>
          <w:color w:val="000000"/>
          <w:szCs w:val="22"/>
          <w:lang w:val="ru-RU"/>
        </w:rPr>
        <w:t xml:space="preserve"> содержит значения "избирательности приемника", которые определены, как поправка (дБ), применяемая </w:t>
      </w:r>
      <w:proofErr w:type="gramStart"/>
      <w:r w:rsidRPr="006E251F">
        <w:rPr>
          <w:color w:val="000000"/>
          <w:szCs w:val="22"/>
          <w:lang w:val="ru-RU"/>
        </w:rPr>
        <w:t>к отношению</w:t>
      </w:r>
      <w:proofErr w:type="gramEnd"/>
      <w:r w:rsidRPr="006E251F">
        <w:rPr>
          <w:color w:val="000000"/>
          <w:szCs w:val="22"/>
          <w:lang w:val="ru-RU"/>
        </w:rPr>
        <w:t xml:space="preserve"> сигнал/помеха, и выражены как функция разноса частот между полезным и мешающим излучениями (</w:t>
      </w:r>
      <w:r w:rsidRPr="006E251F">
        <w:rPr>
          <w:rFonts w:ascii="Symbol" w:hAnsi="Symbol"/>
          <w:color w:val="000000"/>
          <w:szCs w:val="22"/>
          <w:lang w:val="ru-RU"/>
        </w:rPr>
        <w:t></w:t>
      </w:r>
      <w:r w:rsidRPr="006E251F">
        <w:rPr>
          <w:rFonts w:ascii="Tms Rmn" w:hAnsi="Tms Rmn"/>
          <w:i/>
          <w:color w:val="000000"/>
          <w:szCs w:val="22"/>
          <w:lang w:val="ru-RU"/>
        </w:rPr>
        <w:t> </w:t>
      </w:r>
      <w:proofErr w:type="gramStart"/>
      <w:r w:rsidRPr="006E251F">
        <w:rPr>
          <w:i/>
          <w:color w:val="000000"/>
          <w:szCs w:val="22"/>
          <w:lang w:val="ru-RU"/>
        </w:rPr>
        <w:t>f</w:t>
      </w:r>
      <w:r w:rsidRPr="006E251F">
        <w:rPr>
          <w:rFonts w:ascii="Tms Rmn" w:hAnsi="Tms Rmn"/>
          <w:color w:val="000000"/>
          <w:szCs w:val="22"/>
          <w:lang w:val="ru-RU"/>
        </w:rPr>
        <w:t> </w:t>
      </w:r>
      <w:r w:rsidRPr="006E251F">
        <w:rPr>
          <w:color w:val="000000"/>
          <w:szCs w:val="22"/>
          <w:lang w:val="ru-RU"/>
        </w:rPr>
        <w:t>)</w:t>
      </w:r>
      <w:proofErr w:type="gramEnd"/>
      <w:r w:rsidRPr="006E251F">
        <w:rPr>
          <w:color w:val="000000"/>
          <w:szCs w:val="22"/>
          <w:lang w:val="ru-RU"/>
        </w:rPr>
        <w:t>. Термин "избирательность приемника" эквивалентен определению "относительное РЧ защитное отношение".</w:t>
      </w:r>
    </w:p>
    <w:p w14:paraId="216C735F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3.2</w:t>
      </w:r>
      <w:r w:rsidRPr="006E251F">
        <w:rPr>
          <w:color w:val="000000"/>
          <w:szCs w:val="22"/>
          <w:lang w:val="ru-RU"/>
        </w:rPr>
        <w:tab/>
        <w:t>Значения, содержащиеся в данном Техническом стандарте, определялись на основании:</w:t>
      </w:r>
    </w:p>
    <w:p w14:paraId="5892BFE7" w14:textId="77777777" w:rsidR="0055288E" w:rsidRPr="006E251F" w:rsidRDefault="0055288E" w:rsidP="0055288E">
      <w:pPr>
        <w:pStyle w:val="enumlev1"/>
        <w:tabs>
          <w:tab w:val="clear" w:pos="2608"/>
          <w:tab w:val="clear" w:pos="3345"/>
        </w:tabs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–</w:t>
      </w:r>
      <w:r w:rsidRPr="006E251F">
        <w:rPr>
          <w:color w:val="000000"/>
          <w:szCs w:val="22"/>
          <w:lang w:val="ru-RU"/>
        </w:rPr>
        <w:tab/>
        <w:t>избирательности типичных приемников, которые предполагается использовать для различных классов излучения, а также</w:t>
      </w:r>
    </w:p>
    <w:p w14:paraId="10D8EA32" w14:textId="77777777" w:rsidR="0055288E" w:rsidRPr="006E251F" w:rsidRDefault="0055288E" w:rsidP="0055288E">
      <w:pPr>
        <w:pStyle w:val="enumlev1"/>
        <w:tabs>
          <w:tab w:val="clear" w:pos="2608"/>
          <w:tab w:val="clear" w:pos="3345"/>
        </w:tabs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–</w:t>
      </w:r>
      <w:r w:rsidRPr="006E251F">
        <w:rPr>
          <w:color w:val="000000"/>
          <w:szCs w:val="22"/>
          <w:lang w:val="ru-RU"/>
        </w:rPr>
        <w:tab/>
        <w:t>необходимой ширины полосы частот, занимаемой мешающими станциями, и распределения энергии в пределах и за пределами этой полосы частот.</w:t>
      </w:r>
    </w:p>
    <w:p w14:paraId="6C9D3B81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3.3</w:t>
      </w:r>
      <w:r w:rsidRPr="006E251F">
        <w:rPr>
          <w:color w:val="000000"/>
          <w:szCs w:val="22"/>
          <w:lang w:val="ru-RU"/>
        </w:rPr>
        <w:tab/>
        <w:t>Данные, использованные при разработке данного Стандарта, были взяты из Рекомендаций МСЭ-R SM.328-8 и МСЭ-R SM.332-4; они сведены в Таблицу 1.</w:t>
      </w:r>
    </w:p>
    <w:p w14:paraId="6700BEAB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3.4</w:t>
      </w:r>
      <w:r w:rsidRPr="006E251F">
        <w:rPr>
          <w:color w:val="000000"/>
          <w:szCs w:val="22"/>
          <w:lang w:val="ru-RU"/>
        </w:rPr>
        <w:tab/>
        <w:t>Метод расчета значений Технического стандарта A-3 состоит в определении энергии, принимаемой приемником, настроенным на частоту данного частотного разноса (</w:t>
      </w:r>
      <w:r w:rsidRPr="006E251F">
        <w:rPr>
          <w:rFonts w:ascii="Symbol" w:hAnsi="Symbol"/>
          <w:color w:val="000000"/>
          <w:szCs w:val="22"/>
          <w:lang w:val="ru-RU"/>
        </w:rPr>
        <w:t></w:t>
      </w:r>
      <w:r w:rsidRPr="006E251F">
        <w:rPr>
          <w:rFonts w:ascii="Tms Rmn" w:hAnsi="Tms Rmn"/>
          <w:i/>
          <w:color w:val="000000"/>
          <w:szCs w:val="22"/>
          <w:lang w:val="ru-RU"/>
        </w:rPr>
        <w:t> </w:t>
      </w:r>
      <w:proofErr w:type="gramStart"/>
      <w:r w:rsidRPr="006E251F">
        <w:rPr>
          <w:i/>
          <w:color w:val="000000"/>
          <w:szCs w:val="22"/>
          <w:lang w:val="ru-RU"/>
        </w:rPr>
        <w:t>f</w:t>
      </w:r>
      <w:r w:rsidRPr="006E251F">
        <w:rPr>
          <w:rFonts w:ascii="Tms Rmn" w:hAnsi="Tms Rmn"/>
          <w:color w:val="000000"/>
          <w:szCs w:val="22"/>
          <w:lang w:val="ru-RU"/>
        </w:rPr>
        <w:t> </w:t>
      </w:r>
      <w:r w:rsidRPr="006E251F">
        <w:rPr>
          <w:color w:val="000000"/>
          <w:szCs w:val="22"/>
          <w:lang w:val="ru-RU"/>
        </w:rPr>
        <w:t>)</w:t>
      </w:r>
      <w:proofErr w:type="gramEnd"/>
      <w:r w:rsidRPr="006E251F">
        <w:rPr>
          <w:color w:val="000000"/>
          <w:szCs w:val="22"/>
          <w:lang w:val="ru-RU"/>
        </w:rPr>
        <w:t>, и сравнения этой энергии с энергией, получаемой приемником, настроенным на присвоенную частоту излучения (</w:t>
      </w:r>
      <w:r w:rsidRPr="006E251F">
        <w:rPr>
          <w:rFonts w:ascii="Symbol" w:hAnsi="Symbol"/>
          <w:color w:val="000000"/>
          <w:szCs w:val="22"/>
          <w:lang w:val="ru-RU"/>
        </w:rPr>
        <w:t></w:t>
      </w:r>
      <w:r w:rsidRPr="006E251F">
        <w:rPr>
          <w:rFonts w:ascii="Tms Rmn" w:hAnsi="Tms Rmn"/>
          <w:i/>
          <w:color w:val="000000"/>
          <w:szCs w:val="22"/>
          <w:lang w:val="ru-RU"/>
        </w:rPr>
        <w:t> </w:t>
      </w:r>
      <w:r w:rsidRPr="006E251F">
        <w:rPr>
          <w:i/>
          <w:color w:val="000000"/>
          <w:szCs w:val="22"/>
          <w:lang w:val="ru-RU"/>
        </w:rPr>
        <w:t>f</w:t>
      </w:r>
      <w:r w:rsidRPr="006E251F">
        <w:rPr>
          <w:color w:val="000000"/>
          <w:szCs w:val="22"/>
          <w:lang w:val="ru-RU"/>
        </w:rPr>
        <w:t xml:space="preserve"> </w:t>
      </w:r>
      <w:r w:rsidRPr="006E251F">
        <w:rPr>
          <w:rFonts w:ascii="Symbol" w:hAnsi="Symbol"/>
          <w:color w:val="000000"/>
          <w:szCs w:val="22"/>
          <w:lang w:val="ru-RU"/>
        </w:rPr>
        <w:t></w:t>
      </w:r>
      <w:r w:rsidRPr="006E251F">
        <w:rPr>
          <w:color w:val="000000"/>
          <w:szCs w:val="22"/>
          <w:lang w:val="ru-RU"/>
        </w:rPr>
        <w:t xml:space="preserve"> 0).</w:t>
      </w:r>
    </w:p>
    <w:p w14:paraId="229F9B3C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3.5</w:t>
      </w:r>
      <w:r w:rsidRPr="006E251F">
        <w:rPr>
          <w:color w:val="000000"/>
          <w:szCs w:val="22"/>
          <w:lang w:val="ru-RU"/>
        </w:rPr>
        <w:tab/>
        <w:t xml:space="preserve">Значение избирательности в случаях, когда ширина полосы частот полезного сигнала имеет перекрытие с полосой пропускания приемника, зависит как от спектра передаваемого сигнала, так и от кривой избирательности приемника. Однако, в случаях большего разноса частот (когда отсутствует перекрытие) избирательность определяется в основном наклоном кривой внеполосного излучения. </w:t>
      </w:r>
    </w:p>
    <w:p w14:paraId="601322F6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3.6</w:t>
      </w:r>
      <w:r w:rsidRPr="006E251F">
        <w:rPr>
          <w:color w:val="000000"/>
          <w:szCs w:val="22"/>
          <w:lang w:val="ru-RU"/>
        </w:rPr>
        <w:tab/>
        <w:t xml:space="preserve">Значения избирательности приемника приведены в Таблице 2 в виде коэффициента избирательности по частоте, </w:t>
      </w:r>
      <w:r w:rsidRPr="006E251F">
        <w:rPr>
          <w:i/>
          <w:color w:val="000000"/>
          <w:szCs w:val="22"/>
          <w:lang w:val="ru-RU"/>
        </w:rPr>
        <w:t>d</w:t>
      </w:r>
      <w:r w:rsidRPr="006E251F">
        <w:rPr>
          <w:color w:val="000000"/>
          <w:szCs w:val="22"/>
          <w:lang w:val="ru-RU"/>
        </w:rPr>
        <w:t xml:space="preserve">. Коэффициент избирательности по частоте, </w:t>
      </w:r>
      <w:r w:rsidRPr="006E251F">
        <w:rPr>
          <w:i/>
          <w:color w:val="000000"/>
          <w:szCs w:val="22"/>
          <w:lang w:val="ru-RU"/>
        </w:rPr>
        <w:t>d,</w:t>
      </w:r>
      <w:r w:rsidRPr="006E251F">
        <w:rPr>
          <w:color w:val="000000"/>
          <w:szCs w:val="22"/>
          <w:lang w:val="ru-RU"/>
        </w:rPr>
        <w:t xml:space="preserve"> показывает разность частот между краями полос, как показано на Рис. 1, ниже.</w:t>
      </w:r>
    </w:p>
    <w:bookmarkStart w:id="75" w:name="_MON_1143550959"/>
    <w:bookmarkStart w:id="76" w:name="_MON_1143551013"/>
    <w:bookmarkStart w:id="77" w:name="_MON_1144752942"/>
    <w:bookmarkEnd w:id="75"/>
    <w:bookmarkEnd w:id="76"/>
    <w:bookmarkEnd w:id="77"/>
    <w:bookmarkStart w:id="78" w:name="_MON_1178084192"/>
    <w:bookmarkEnd w:id="78"/>
    <w:p w14:paraId="59313339" w14:textId="77777777" w:rsidR="0055288E" w:rsidRPr="006E251F" w:rsidRDefault="0055288E" w:rsidP="0055288E">
      <w:pPr>
        <w:spacing w:before="120"/>
        <w:jc w:val="center"/>
        <w:rPr>
          <w:color w:val="000000"/>
          <w:sz w:val="23"/>
          <w:lang w:val="ru-RU"/>
        </w:rPr>
      </w:pPr>
      <w:r w:rsidRPr="0055288E">
        <w:rPr>
          <w:color w:val="000000"/>
          <w:szCs w:val="22"/>
          <w:lang w:val="ru-RU"/>
        </w:rPr>
        <w:object w:dxaOrig="3505" w:dyaOrig="2977" w14:anchorId="67F7EC39">
          <v:shape id="_x0000_i1029" type="#_x0000_t75" style="width:174.9pt;height:149.3pt" o:ole="">
            <v:imagedata r:id="rId27" o:title=""/>
          </v:shape>
          <o:OLEObject Type="Embed" ProgID="Word.Picture.8" ShapeID="_x0000_i1029" DrawAspect="Content" ObjectID="_1825849318" r:id="rId28"/>
        </w:object>
      </w:r>
    </w:p>
    <w:p w14:paraId="4F86F536" w14:textId="77777777" w:rsidR="0055288E" w:rsidRPr="006E251F" w:rsidRDefault="0055288E" w:rsidP="0055288E">
      <w:pPr>
        <w:spacing w:before="120"/>
        <w:rPr>
          <w:color w:val="000000"/>
          <w:szCs w:val="22"/>
          <w:lang w:val="ru-RU"/>
        </w:rPr>
      </w:pPr>
    </w:p>
    <w:p w14:paraId="0779FADA" w14:textId="77777777" w:rsidR="0055288E" w:rsidRPr="006E251F" w:rsidRDefault="0055288E" w:rsidP="00BA024A">
      <w:pPr>
        <w:spacing w:before="120"/>
        <w:rPr>
          <w:color w:val="000000"/>
          <w:szCs w:val="22"/>
          <w:lang w:val="ru-RU"/>
        </w:rPr>
      </w:pPr>
      <w:r w:rsidRPr="006E251F">
        <w:rPr>
          <w:color w:val="000000"/>
          <w:szCs w:val="22"/>
          <w:lang w:val="ru-RU"/>
        </w:rPr>
        <w:t>3.7</w:t>
      </w:r>
      <w:r w:rsidRPr="006E251F">
        <w:rPr>
          <w:color w:val="000000"/>
          <w:szCs w:val="22"/>
          <w:lang w:val="ru-RU"/>
        </w:rPr>
        <w:tab/>
        <w:t xml:space="preserve">При данном подходе вероятность создания взаимных помех не рассматривается в случаях, когда заявленные значения ширины полосы излучений разнесены более </w:t>
      </w:r>
      <w:proofErr w:type="gramStart"/>
      <w:r w:rsidRPr="006E251F">
        <w:rPr>
          <w:color w:val="000000"/>
          <w:szCs w:val="22"/>
          <w:lang w:val="ru-RU"/>
        </w:rPr>
        <w:t>чем  на</w:t>
      </w:r>
      <w:proofErr w:type="gramEnd"/>
      <w:r w:rsidRPr="006E251F">
        <w:rPr>
          <w:color w:val="000000"/>
          <w:szCs w:val="22"/>
          <w:lang w:val="ru-RU"/>
        </w:rPr>
        <w:t xml:space="preserve"> 500 Гц (т. e. для </w:t>
      </w:r>
      <w:r w:rsidRPr="006E251F">
        <w:rPr>
          <w:i/>
          <w:color w:val="000000"/>
          <w:szCs w:val="22"/>
          <w:lang w:val="ru-RU"/>
        </w:rPr>
        <w:t>d</w:t>
      </w:r>
      <w:r w:rsidRPr="006E251F">
        <w:rPr>
          <w:color w:val="000000"/>
          <w:szCs w:val="22"/>
          <w:lang w:val="ru-RU"/>
        </w:rPr>
        <w:t> </w:t>
      </w:r>
      <w:r w:rsidRPr="006E251F">
        <w:rPr>
          <w:rFonts w:ascii="Symbol" w:hAnsi="Symbol"/>
          <w:color w:val="000000"/>
          <w:szCs w:val="22"/>
          <w:lang w:val="ru-RU"/>
        </w:rPr>
        <w:t></w:t>
      </w:r>
      <w:r w:rsidRPr="006E251F">
        <w:rPr>
          <w:color w:val="000000"/>
          <w:szCs w:val="22"/>
          <w:lang w:val="ru-RU"/>
        </w:rPr>
        <w:t> 0,5).</w:t>
      </w:r>
    </w:p>
    <w:p w14:paraId="6D9935B0" w14:textId="77777777" w:rsidR="00B26901" w:rsidRPr="0023078B" w:rsidRDefault="00B26901">
      <w:pPr>
        <w:rPr>
          <w:lang w:val="ru-RU"/>
        </w:rPr>
        <w:sectPr w:rsidR="00B26901" w:rsidRPr="0023078B">
          <w:headerReference w:type="even" r:id="rId29"/>
          <w:headerReference w:type="default" r:id="rId30"/>
          <w:footerReference w:type="default" r:id="rId31"/>
          <w:headerReference w:type="first" r:id="rId32"/>
          <w:footnotePr>
            <w:pos w:val="beneathText"/>
          </w:footnotePr>
          <w:pgSz w:w="11907" w:h="16840" w:code="9"/>
          <w:pgMar w:top="1701" w:right="851" w:bottom="1134" w:left="1985" w:header="720" w:footer="482" w:gutter="0"/>
          <w:cols w:space="720"/>
          <w:vAlign w:val="both"/>
        </w:sectPr>
      </w:pPr>
    </w:p>
    <w:p w14:paraId="29AD9F7E" w14:textId="77777777" w:rsidR="0055288E" w:rsidRPr="006E251F" w:rsidRDefault="0055288E" w:rsidP="00591949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lastRenderedPageBreak/>
        <w:t>ТАБЛИЦА  1</w:t>
      </w:r>
      <w:proofErr w:type="gramEnd"/>
    </w:p>
    <w:p w14:paraId="04CC76AD" w14:textId="77777777" w:rsidR="0055288E" w:rsidRPr="006E251F" w:rsidRDefault="0055288E" w:rsidP="0055288E">
      <w:pPr>
        <w:pStyle w:val="TableTitle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>Предполагаемые характеристики приемников полезных излучений и характеристики мешающих излучений</w:t>
      </w:r>
    </w:p>
    <w:tbl>
      <w:tblPr>
        <w:tblW w:w="1414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2534"/>
        <w:gridCol w:w="3544"/>
        <w:gridCol w:w="1701"/>
        <w:gridCol w:w="1984"/>
        <w:gridCol w:w="2410"/>
        <w:gridCol w:w="1968"/>
      </w:tblGrid>
      <w:tr w:rsidR="0055288E" w:rsidRPr="006E251F" w14:paraId="6DBFAAE8" w14:textId="77777777" w:rsidTr="00814C12">
        <w:trPr>
          <w:cantSplit/>
        </w:trPr>
        <w:tc>
          <w:tcPr>
            <w:tcW w:w="2534" w:type="dxa"/>
            <w:tcBorders>
              <w:top w:val="nil"/>
              <w:left w:val="nil"/>
            </w:tcBorders>
          </w:tcPr>
          <w:p w14:paraId="32F16C6B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</w:p>
        </w:tc>
        <w:tc>
          <w:tcPr>
            <w:tcW w:w="5245" w:type="dxa"/>
            <w:gridSpan w:val="2"/>
            <w:tcBorders>
              <w:right w:val="double" w:sz="6" w:space="0" w:color="auto"/>
            </w:tcBorders>
          </w:tcPr>
          <w:p w14:paraId="72D906BB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Приемник полезного излучения</w:t>
            </w:r>
          </w:p>
        </w:tc>
        <w:tc>
          <w:tcPr>
            <w:tcW w:w="6362" w:type="dxa"/>
            <w:gridSpan w:val="3"/>
            <w:tcBorders>
              <w:left w:val="nil"/>
            </w:tcBorders>
          </w:tcPr>
          <w:p w14:paraId="0AE4272D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Мешающее излучение </w:t>
            </w:r>
          </w:p>
        </w:tc>
      </w:tr>
      <w:tr w:rsidR="0055288E" w:rsidRPr="006E251F" w14:paraId="677D8270" w14:textId="77777777" w:rsidTr="00814C12">
        <w:trPr>
          <w:cantSplit/>
        </w:trPr>
        <w:tc>
          <w:tcPr>
            <w:tcW w:w="2534" w:type="dxa"/>
            <w:vAlign w:val="center"/>
          </w:tcPr>
          <w:p w14:paraId="6D0C8402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Класс излучения</w:t>
            </w:r>
          </w:p>
        </w:tc>
        <w:tc>
          <w:tcPr>
            <w:tcW w:w="3544" w:type="dxa"/>
            <w:vAlign w:val="center"/>
          </w:tcPr>
          <w:p w14:paraId="14313924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Предполагаемая полоса пропускания</w:t>
            </w:r>
            <w:r w:rsidRPr="006E251F">
              <w:rPr>
                <w:color w:val="000000"/>
                <w:lang w:val="ru-RU"/>
              </w:rPr>
              <w:br/>
              <w:t>(кГц)</w:t>
            </w:r>
          </w:p>
        </w:tc>
        <w:tc>
          <w:tcPr>
            <w:tcW w:w="1701" w:type="dxa"/>
            <w:tcBorders>
              <w:right w:val="double" w:sz="6" w:space="0" w:color="auto"/>
            </w:tcBorders>
            <w:vAlign w:val="center"/>
          </w:tcPr>
          <w:p w14:paraId="3F69C9A8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Наклон характеристики затухания (дБ/кГц)</w:t>
            </w:r>
          </w:p>
        </w:tc>
        <w:tc>
          <w:tcPr>
            <w:tcW w:w="1984" w:type="dxa"/>
            <w:tcBorders>
              <w:left w:val="nil"/>
            </w:tcBorders>
            <w:vAlign w:val="center"/>
          </w:tcPr>
          <w:p w14:paraId="586A18FB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Необходимая ширина полосы</w:t>
            </w:r>
            <w:r w:rsidRPr="006E251F">
              <w:rPr>
                <w:color w:val="000000"/>
                <w:lang w:val="ru-RU"/>
              </w:rPr>
              <w:br/>
              <w:t>(кГц)</w:t>
            </w:r>
          </w:p>
        </w:tc>
        <w:tc>
          <w:tcPr>
            <w:tcW w:w="2410" w:type="dxa"/>
            <w:vAlign w:val="center"/>
          </w:tcPr>
          <w:p w14:paraId="794D450C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Уровень составляющих на границе необходимой ширины полосы</w:t>
            </w:r>
            <w:r w:rsidRPr="006E251F">
              <w:rPr>
                <w:color w:val="000000"/>
                <w:lang w:val="ru-RU"/>
              </w:rPr>
              <w:br/>
              <w:t>(дБ)</w:t>
            </w:r>
          </w:p>
        </w:tc>
        <w:tc>
          <w:tcPr>
            <w:tcW w:w="1968" w:type="dxa"/>
            <w:vAlign w:val="center"/>
          </w:tcPr>
          <w:p w14:paraId="245EE4D5" w14:textId="77777777" w:rsidR="0055288E" w:rsidRPr="006E251F" w:rsidRDefault="0055288E" w:rsidP="00BA024A">
            <w:pPr>
              <w:pStyle w:val="TableHead"/>
              <w:framePr w:hSpace="181" w:wrap="notBeside" w:vAnchor="text" w:hAnchor="text" w:xAlign="center" w:y="1"/>
              <w:spacing w:before="0" w:after="0" w:line="200" w:lineRule="exact"/>
              <w:ind w:left="85" w:right="85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Наклон внеполосного спектра</w:t>
            </w:r>
          </w:p>
        </w:tc>
      </w:tr>
      <w:tr w:rsidR="0055288E" w:rsidRPr="003D79D7" w14:paraId="792F1843" w14:textId="77777777" w:rsidTr="00814C12">
        <w:trPr>
          <w:cantSplit/>
        </w:trPr>
        <w:tc>
          <w:tcPr>
            <w:tcW w:w="2534" w:type="dxa"/>
          </w:tcPr>
          <w:p w14:paraId="5501F254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A1A (9–1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 кГц)</w:t>
            </w:r>
          </w:p>
        </w:tc>
        <w:tc>
          <w:tcPr>
            <w:tcW w:w="3544" w:type="dxa"/>
          </w:tcPr>
          <w:p w14:paraId="46BA7315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0,3; 0,5; 0,75 или 1 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79DDBC0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4A842D3E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4BC87A5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–27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/2</w:t>
            </w:r>
          </w:p>
        </w:tc>
        <w:tc>
          <w:tcPr>
            <w:tcW w:w="1968" w:type="dxa"/>
          </w:tcPr>
          <w:p w14:paraId="650B2FA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–57 дБ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, далее 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3D79D7" w14:paraId="3CD9D012" w14:textId="77777777" w:rsidTr="00814C12">
        <w:trPr>
          <w:cantSplit/>
        </w:trPr>
        <w:tc>
          <w:tcPr>
            <w:tcW w:w="2534" w:type="dxa"/>
          </w:tcPr>
          <w:p w14:paraId="1EC2CE4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A1A (1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605–28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 кГц)</w:t>
            </w:r>
            <w:r w:rsidRPr="006E251F">
              <w:rPr>
                <w:color w:val="000000"/>
                <w:lang w:val="ru-RU"/>
              </w:rPr>
              <w:br/>
              <w:t>(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: до 200 Бод)</w:t>
            </w:r>
          </w:p>
        </w:tc>
        <w:tc>
          <w:tcPr>
            <w:tcW w:w="3544" w:type="dxa"/>
          </w:tcPr>
          <w:p w14:paraId="32716BD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4443DBD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7A55D025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491F241C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–27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/2</w:t>
            </w:r>
          </w:p>
        </w:tc>
        <w:tc>
          <w:tcPr>
            <w:tcW w:w="1968" w:type="dxa"/>
          </w:tcPr>
          <w:p w14:paraId="4AB92C00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–57 </w:t>
            </w:r>
            <w:proofErr w:type="spellStart"/>
            <w:r w:rsidRPr="006E251F">
              <w:rPr>
                <w:color w:val="000000"/>
                <w:lang w:val="ru-RU"/>
              </w:rPr>
              <w:t>dB</w:t>
            </w:r>
            <w:proofErr w:type="spellEnd"/>
            <w:r w:rsidRPr="006E251F">
              <w:rPr>
                <w:color w:val="000000"/>
                <w:lang w:val="ru-RU"/>
              </w:rPr>
              <w:t xml:space="preserve">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, далее 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083C2937" w14:textId="77777777" w:rsidTr="00814C12">
        <w:trPr>
          <w:cantSplit/>
        </w:trPr>
        <w:tc>
          <w:tcPr>
            <w:tcW w:w="2534" w:type="dxa"/>
          </w:tcPr>
          <w:p w14:paraId="0B1014B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F1B (9–1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 кГц)</w:t>
            </w:r>
          </w:p>
        </w:tc>
        <w:tc>
          <w:tcPr>
            <w:tcW w:w="3544" w:type="dxa"/>
          </w:tcPr>
          <w:p w14:paraId="02F8541B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0,3; 0,5; 0,75; 1 или 1,5 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0BBF413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43349CD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5470C83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1968" w:type="dxa"/>
          </w:tcPr>
          <w:p w14:paraId="05BEEAA3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57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13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r w:rsidRPr="006E251F">
              <w:rPr>
                <w:color w:val="000000"/>
                <w:lang w:val="ru-RU"/>
              </w:rPr>
              <w:t xml:space="preserve"> 1,8 </w:t>
            </w:r>
            <w:r w:rsidRPr="006E251F">
              <w:rPr>
                <w:i/>
                <w:color w:val="000000"/>
                <w:lang w:val="ru-RU"/>
              </w:rPr>
              <w:t>m</w:t>
            </w:r>
            <w:r w:rsidRPr="006E251F">
              <w:rPr>
                <w:color w:val="000000"/>
                <w:lang w:val="ru-RU"/>
              </w:rPr>
              <w:t xml:space="preserve">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r w:rsidRPr="006E251F">
              <w:rPr>
                <w:color w:val="000000"/>
                <w:lang w:val="ru-RU"/>
              </w:rPr>
              <w:t xml:space="preserve"> 20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25F43D05" w14:textId="77777777" w:rsidTr="00814C12">
        <w:trPr>
          <w:cantSplit/>
        </w:trPr>
        <w:tc>
          <w:tcPr>
            <w:tcW w:w="2534" w:type="dxa"/>
          </w:tcPr>
          <w:p w14:paraId="0705C6BA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F1B (1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605–28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 кГц)</w:t>
            </w:r>
            <w:r w:rsidRPr="006E251F">
              <w:rPr>
                <w:color w:val="000000"/>
                <w:lang w:val="ru-RU"/>
              </w:rPr>
              <w:br/>
              <w:t>(2</w:t>
            </w:r>
            <w:proofErr w:type="gramStart"/>
            <w:r w:rsidRPr="006E251F">
              <w:rPr>
                <w:i/>
                <w:color w:val="000000"/>
                <w:lang w:val="ru-RU"/>
              </w:rPr>
              <w:t>D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proofErr w:type="gramEnd"/>
            <w:r w:rsidRPr="006E251F">
              <w:rPr>
                <w:color w:val="000000"/>
                <w:lang w:val="ru-RU"/>
              </w:rPr>
              <w:t xml:space="preserve">  200–400 Гц,</w:t>
            </w:r>
            <w:r w:rsidRPr="006E251F">
              <w:rPr>
                <w:color w:val="000000"/>
                <w:lang w:val="ru-RU"/>
              </w:rPr>
              <w:br/>
              <w:t xml:space="preserve"> 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: до 200 Бод,</w:t>
            </w:r>
            <w:r w:rsidRPr="006E251F">
              <w:rPr>
                <w:color w:val="000000"/>
                <w:lang w:val="ru-RU"/>
              </w:rPr>
              <w:br/>
              <w:t xml:space="preserve"> </w:t>
            </w:r>
            <w:proofErr w:type="gramStart"/>
            <w:r w:rsidRPr="006E251F">
              <w:rPr>
                <w:i/>
                <w:color w:val="000000"/>
                <w:lang w:val="ru-RU"/>
              </w:rPr>
              <w:t>m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proofErr w:type="gramEnd"/>
            <w:r w:rsidRPr="006E251F">
              <w:rPr>
                <w:color w:val="000000"/>
                <w:lang w:val="ru-RU"/>
              </w:rPr>
              <w:t xml:space="preserve">  2–6)</w:t>
            </w:r>
          </w:p>
        </w:tc>
        <w:tc>
          <w:tcPr>
            <w:tcW w:w="3544" w:type="dxa"/>
          </w:tcPr>
          <w:p w14:paraId="03A57357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1,5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7D4672B2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12AB094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4690CBE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–15 на 2,6 </w:t>
            </w:r>
            <w:proofErr w:type="gramStart"/>
            <w:r w:rsidRPr="006E251F">
              <w:rPr>
                <w:i/>
                <w:color w:val="000000"/>
                <w:lang w:val="ru-RU"/>
              </w:rPr>
              <w:t>D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proofErr w:type="gramEnd"/>
            <w:r w:rsidRPr="006E251F">
              <w:rPr>
                <w:color w:val="000000"/>
                <w:lang w:val="ru-RU"/>
              </w:rPr>
              <w:t xml:space="preserve">  0,55 </w:t>
            </w:r>
            <w:r w:rsidRPr="006E251F">
              <w:rPr>
                <w:i/>
                <w:color w:val="000000"/>
                <w:lang w:val="ru-RU"/>
              </w:rPr>
              <w:t>B</w:t>
            </w:r>
          </w:p>
        </w:tc>
        <w:tc>
          <w:tcPr>
            <w:tcW w:w="1968" w:type="dxa"/>
          </w:tcPr>
          <w:p w14:paraId="3BEA48B6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57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13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r w:rsidRPr="006E251F">
              <w:rPr>
                <w:color w:val="000000"/>
                <w:lang w:val="ru-RU"/>
              </w:rPr>
              <w:t xml:space="preserve"> 1,8 </w:t>
            </w:r>
            <w:r w:rsidRPr="006E251F">
              <w:rPr>
                <w:i/>
                <w:color w:val="000000"/>
                <w:lang w:val="ru-RU"/>
              </w:rPr>
              <w:t>m</w:t>
            </w:r>
            <w:r w:rsidRPr="006E251F">
              <w:rPr>
                <w:color w:val="000000"/>
                <w:lang w:val="ru-RU"/>
              </w:rPr>
              <w:t xml:space="preserve"> </w:t>
            </w:r>
            <w:r w:rsidRPr="006E251F">
              <w:rPr>
                <w:rFonts w:ascii="Symbol" w:hAnsi="Symbol"/>
                <w:color w:val="000000"/>
                <w:lang w:val="ru-RU"/>
              </w:rPr>
              <w:t></w:t>
            </w:r>
            <w:r w:rsidRPr="006E251F">
              <w:rPr>
                <w:color w:val="000000"/>
                <w:lang w:val="ru-RU"/>
              </w:rPr>
              <w:t xml:space="preserve"> 20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41BE10BB" w14:textId="77777777" w:rsidTr="00814C12">
        <w:trPr>
          <w:cantSplit/>
        </w:trPr>
        <w:tc>
          <w:tcPr>
            <w:tcW w:w="2534" w:type="dxa"/>
          </w:tcPr>
          <w:p w14:paraId="25D5A68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A2A, A2B </w:t>
            </w:r>
            <w:r w:rsidRPr="006E251F">
              <w:rPr>
                <w:color w:val="000000"/>
                <w:lang w:val="ru-RU"/>
              </w:rPr>
              <w:br/>
              <w:t>(</w:t>
            </w:r>
            <w:r w:rsidRPr="006E251F">
              <w:rPr>
                <w:i/>
                <w:color w:val="000000"/>
                <w:lang w:val="ru-RU"/>
              </w:rPr>
              <w:t>F</w:t>
            </w:r>
            <w:r w:rsidRPr="006E251F">
              <w:rPr>
                <w:color w:val="000000"/>
                <w:lang w:val="ru-RU"/>
              </w:rPr>
              <w:t>: до 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 Гц,</w:t>
            </w:r>
            <w:r w:rsidRPr="006E251F">
              <w:rPr>
                <w:color w:val="000000"/>
                <w:lang w:val="ru-RU"/>
              </w:rPr>
              <w:br/>
              <w:t xml:space="preserve"> 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: до 50 Бод)</w:t>
            </w:r>
          </w:p>
        </w:tc>
        <w:tc>
          <w:tcPr>
            <w:tcW w:w="3544" w:type="dxa"/>
          </w:tcPr>
          <w:p w14:paraId="10638934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55934DC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0F1BCCD9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388E567B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 xml:space="preserve">–24 </w:t>
            </w:r>
            <w:proofErr w:type="gramStart"/>
            <w:r w:rsidRPr="006E251F">
              <w:rPr>
                <w:color w:val="000000"/>
                <w:lang w:val="ru-RU"/>
              </w:rPr>
              <w:t xml:space="preserve">на  </w:t>
            </w:r>
            <w:r w:rsidRPr="006E251F">
              <w:rPr>
                <w:rFonts w:ascii="Symbol" w:hAnsi="Symbol"/>
                <w:color w:val="000000"/>
                <w:lang w:val="ru-RU"/>
              </w:rPr>
              <w:t></w:t>
            </w:r>
            <w:proofErr w:type="gramEnd"/>
            <w:r w:rsidRPr="006E251F">
              <w:rPr>
                <w:color w:val="000000"/>
                <w:lang w:val="ru-RU"/>
              </w:rPr>
              <w:t>(</w:t>
            </w:r>
            <w:proofErr w:type="gramStart"/>
            <w:r w:rsidRPr="006E251F">
              <w:rPr>
                <w:i/>
                <w:color w:val="000000"/>
                <w:lang w:val="ru-RU"/>
              </w:rPr>
              <w:t>F</w:t>
            </w:r>
            <w:r w:rsidRPr="006E251F">
              <w:rPr>
                <w:color w:val="000000"/>
                <w:lang w:val="ru-RU"/>
              </w:rPr>
              <w:t xml:space="preserve">  </w:t>
            </w:r>
            <w:r w:rsidRPr="006E251F">
              <w:rPr>
                <w:rFonts w:ascii="Symbol" w:hAnsi="Symbol"/>
                <w:color w:val="000000"/>
                <w:lang w:val="ru-RU"/>
              </w:rPr>
              <w:t></w:t>
            </w:r>
            <w:proofErr w:type="gramEnd"/>
            <w:r w:rsidRPr="006E251F">
              <w:rPr>
                <w:color w:val="000000"/>
                <w:lang w:val="ru-RU"/>
              </w:rPr>
              <w:t xml:space="preserve">  5 </w:t>
            </w:r>
            <w:r w:rsidRPr="006E251F">
              <w:rPr>
                <w:i/>
                <w:color w:val="000000"/>
                <w:lang w:val="ru-RU"/>
              </w:rPr>
              <w:t>B</w:t>
            </w:r>
            <w:r w:rsidRPr="006E251F">
              <w:rPr>
                <w:color w:val="000000"/>
                <w:lang w:val="ru-RU"/>
              </w:rPr>
              <w:t>/2)</w:t>
            </w:r>
          </w:p>
        </w:tc>
        <w:tc>
          <w:tcPr>
            <w:tcW w:w="1968" w:type="dxa"/>
          </w:tcPr>
          <w:p w14:paraId="4798889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3D79D7" w14:paraId="4F379109" w14:textId="77777777" w:rsidTr="00814C12">
        <w:trPr>
          <w:cantSplit/>
        </w:trPr>
        <w:tc>
          <w:tcPr>
            <w:tcW w:w="2534" w:type="dxa"/>
          </w:tcPr>
          <w:p w14:paraId="3394AF06" w14:textId="77777777" w:rsidR="0055288E" w:rsidRPr="0023078B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</w:rPr>
            </w:pPr>
            <w:r w:rsidRPr="0023078B">
              <w:rPr>
                <w:color w:val="000000"/>
              </w:rPr>
              <w:t>A1C, A3C, A7B, AXX,</w:t>
            </w:r>
            <w:r w:rsidRPr="0023078B">
              <w:rPr>
                <w:color w:val="000000"/>
              </w:rPr>
              <w:br/>
              <w:t>F1C, F2B, F7B</w:t>
            </w:r>
          </w:p>
        </w:tc>
        <w:tc>
          <w:tcPr>
            <w:tcW w:w="3544" w:type="dxa"/>
          </w:tcPr>
          <w:p w14:paraId="6A0B51E4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2; 2,5; 3; 3,5; 4; 4,5; 5; 6; 7; 8; 9; 10 или 12 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4F519A6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120</w:t>
            </w:r>
          </w:p>
        </w:tc>
        <w:tc>
          <w:tcPr>
            <w:tcW w:w="1984" w:type="dxa"/>
            <w:tcBorders>
              <w:left w:val="nil"/>
            </w:tcBorders>
          </w:tcPr>
          <w:p w14:paraId="089E3872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38E80FA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1968" w:type="dxa"/>
          </w:tcPr>
          <w:p w14:paraId="39AD7A3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  <w:r w:rsidRPr="006E251F">
              <w:rPr>
                <w:color w:val="000000"/>
                <w:lang w:val="ru-RU"/>
              </w:rPr>
              <w:t xml:space="preserve"> </w:t>
            </w:r>
            <w:r w:rsidRPr="006E251F">
              <w:rPr>
                <w:color w:val="000000"/>
                <w:lang w:val="ru-RU"/>
              </w:rPr>
              <w:br/>
              <w:t>в отношении внешнего канала</w:t>
            </w:r>
          </w:p>
        </w:tc>
      </w:tr>
      <w:tr w:rsidR="0055288E" w:rsidRPr="006E251F" w14:paraId="6C500EA8" w14:textId="77777777" w:rsidTr="00814C12">
        <w:trPr>
          <w:cantSplit/>
        </w:trPr>
        <w:tc>
          <w:tcPr>
            <w:tcW w:w="2534" w:type="dxa"/>
          </w:tcPr>
          <w:p w14:paraId="21C3F16B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A3E</w:t>
            </w:r>
          </w:p>
        </w:tc>
        <w:tc>
          <w:tcPr>
            <w:tcW w:w="3544" w:type="dxa"/>
          </w:tcPr>
          <w:p w14:paraId="751165F7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3781BB9A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1984" w:type="dxa"/>
            <w:tcBorders>
              <w:left w:val="nil"/>
            </w:tcBorders>
          </w:tcPr>
          <w:p w14:paraId="0706DAF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2D0BDFCC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–23</w:t>
            </w:r>
          </w:p>
        </w:tc>
        <w:tc>
          <w:tcPr>
            <w:tcW w:w="1968" w:type="dxa"/>
          </w:tcPr>
          <w:p w14:paraId="3B955E51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23F48F1D" w14:textId="77777777" w:rsidTr="00814C12">
        <w:trPr>
          <w:cantSplit/>
        </w:trPr>
        <w:tc>
          <w:tcPr>
            <w:tcW w:w="2534" w:type="dxa"/>
          </w:tcPr>
          <w:p w14:paraId="564F3CF0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R3E, H3E, J3E</w:t>
            </w:r>
          </w:p>
        </w:tc>
        <w:tc>
          <w:tcPr>
            <w:tcW w:w="3544" w:type="dxa"/>
          </w:tcPr>
          <w:p w14:paraId="38E1B16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455FC40A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984" w:type="dxa"/>
            <w:tcBorders>
              <w:left w:val="nil"/>
            </w:tcBorders>
          </w:tcPr>
          <w:p w14:paraId="05F084A2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771CFBE3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–23</w:t>
            </w:r>
          </w:p>
        </w:tc>
        <w:tc>
          <w:tcPr>
            <w:tcW w:w="1968" w:type="dxa"/>
          </w:tcPr>
          <w:p w14:paraId="2DF826C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  <w:tr w:rsidR="0055288E" w:rsidRPr="006E251F" w14:paraId="64C0FA4F" w14:textId="77777777" w:rsidTr="00814C12">
        <w:trPr>
          <w:cantSplit/>
        </w:trPr>
        <w:tc>
          <w:tcPr>
            <w:tcW w:w="2534" w:type="dxa"/>
          </w:tcPr>
          <w:p w14:paraId="782317CF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tabs>
                <w:tab w:val="left" w:pos="454"/>
              </w:tabs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B8E</w:t>
            </w:r>
          </w:p>
        </w:tc>
        <w:tc>
          <w:tcPr>
            <w:tcW w:w="3544" w:type="dxa"/>
          </w:tcPr>
          <w:p w14:paraId="75555CF4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6, 9 или 12 кГц, в зависимости от заявленной ширины полосы полезного излучения</w:t>
            </w:r>
          </w:p>
        </w:tc>
        <w:tc>
          <w:tcPr>
            <w:tcW w:w="1701" w:type="dxa"/>
            <w:tcBorders>
              <w:right w:val="double" w:sz="6" w:space="0" w:color="auto"/>
            </w:tcBorders>
          </w:tcPr>
          <w:p w14:paraId="66DBE71D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984" w:type="dxa"/>
            <w:tcBorders>
              <w:left w:val="nil"/>
            </w:tcBorders>
          </w:tcPr>
          <w:p w14:paraId="1D3E21B9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Как заявлено</w:t>
            </w:r>
          </w:p>
        </w:tc>
        <w:tc>
          <w:tcPr>
            <w:tcW w:w="2410" w:type="dxa"/>
          </w:tcPr>
          <w:p w14:paraId="73A0760B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–23</w:t>
            </w:r>
          </w:p>
        </w:tc>
        <w:tc>
          <w:tcPr>
            <w:tcW w:w="1968" w:type="dxa"/>
          </w:tcPr>
          <w:p w14:paraId="6DDD7AE8" w14:textId="77777777" w:rsidR="0055288E" w:rsidRPr="006E251F" w:rsidRDefault="0055288E" w:rsidP="00BA024A">
            <w:pPr>
              <w:pStyle w:val="TableText"/>
              <w:framePr w:hSpace="181" w:wrap="notBeside" w:vAnchor="text" w:hAnchor="text" w:xAlign="center" w:y="1"/>
              <w:spacing w:before="0" w:after="0" w:line="200" w:lineRule="exact"/>
              <w:ind w:left="85" w:right="85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 дБ/</w:t>
            </w:r>
            <w:proofErr w:type="spellStart"/>
            <w:r w:rsidRPr="006E251F">
              <w:rPr>
                <w:color w:val="000000"/>
                <w:lang w:val="ru-RU"/>
              </w:rPr>
              <w:t>окт</w:t>
            </w:r>
            <w:proofErr w:type="spellEnd"/>
          </w:p>
        </w:tc>
      </w:tr>
    </w:tbl>
    <w:p w14:paraId="5A4F956B" w14:textId="77777777" w:rsidR="00B26901" w:rsidRDefault="0055288E" w:rsidP="0055288E">
      <w:pPr>
        <w:pStyle w:val="TableLegend"/>
        <w:tabs>
          <w:tab w:val="clear" w:pos="284"/>
          <w:tab w:val="clear" w:pos="851"/>
          <w:tab w:val="clear" w:pos="1134"/>
        </w:tabs>
        <w:jc w:val="left"/>
        <w:rPr>
          <w:color w:val="000000"/>
          <w:lang w:val="ru-RU"/>
        </w:rPr>
      </w:pPr>
      <w:r w:rsidRPr="006E251F">
        <w:rPr>
          <w:i/>
          <w:color w:val="000000"/>
          <w:lang w:val="ru-RU"/>
        </w:rPr>
        <w:t>B</w:t>
      </w:r>
      <w:r w:rsidRPr="006E251F">
        <w:rPr>
          <w:color w:val="000000"/>
          <w:lang w:val="ru-RU"/>
        </w:rPr>
        <w:t>:</w:t>
      </w:r>
      <w:r w:rsidRPr="006E251F">
        <w:rPr>
          <w:color w:val="000000"/>
          <w:lang w:val="ru-RU"/>
        </w:rPr>
        <w:tab/>
        <w:t>телеграфная скорость (Бод)</w:t>
      </w:r>
      <w:r w:rsidRPr="006E251F">
        <w:rPr>
          <w:color w:val="000000"/>
          <w:lang w:val="ru-RU"/>
        </w:rPr>
        <w:br/>
        <w:t>2</w:t>
      </w:r>
      <w:r w:rsidRPr="006E251F">
        <w:rPr>
          <w:i/>
          <w:color w:val="000000"/>
          <w:lang w:val="ru-RU"/>
        </w:rPr>
        <w:t>D</w:t>
      </w:r>
      <w:r w:rsidRPr="006E251F">
        <w:rPr>
          <w:color w:val="000000"/>
          <w:lang w:val="ru-RU"/>
        </w:rPr>
        <w:t>:</w:t>
      </w:r>
      <w:r w:rsidRPr="006E251F">
        <w:rPr>
          <w:color w:val="000000"/>
          <w:lang w:val="ru-RU"/>
        </w:rPr>
        <w:tab/>
        <w:t>разность между частотами точек и тире</w:t>
      </w:r>
      <w:r w:rsidRPr="006E251F">
        <w:rPr>
          <w:color w:val="000000"/>
          <w:lang w:val="ru-RU"/>
        </w:rPr>
        <w:br/>
      </w:r>
      <w:r w:rsidRPr="006E251F">
        <w:rPr>
          <w:i/>
          <w:color w:val="000000"/>
          <w:lang w:val="ru-RU"/>
        </w:rPr>
        <w:t>m</w:t>
      </w:r>
      <w:r w:rsidRPr="006E251F">
        <w:rPr>
          <w:color w:val="000000"/>
          <w:lang w:val="ru-RU"/>
        </w:rPr>
        <w:t>:</w:t>
      </w:r>
      <w:r w:rsidRPr="006E251F">
        <w:rPr>
          <w:color w:val="000000"/>
          <w:lang w:val="ru-RU"/>
        </w:rPr>
        <w:tab/>
        <w:t>индекс модуляции 2</w:t>
      </w:r>
      <w:r w:rsidRPr="006E251F">
        <w:rPr>
          <w:i/>
          <w:color w:val="000000"/>
          <w:lang w:val="ru-RU"/>
        </w:rPr>
        <w:t>D</w:t>
      </w:r>
      <w:r w:rsidRPr="006E251F">
        <w:rPr>
          <w:color w:val="000000"/>
          <w:lang w:val="ru-RU"/>
        </w:rPr>
        <w:t>/</w:t>
      </w:r>
      <w:r w:rsidRPr="006E251F">
        <w:rPr>
          <w:i/>
          <w:color w:val="000000"/>
          <w:lang w:val="ru-RU"/>
        </w:rPr>
        <w:t>B</w:t>
      </w:r>
      <w:r w:rsidRPr="006E251F">
        <w:rPr>
          <w:color w:val="000000"/>
          <w:lang w:val="ru-RU"/>
        </w:rPr>
        <w:br/>
      </w:r>
      <w:r w:rsidRPr="006E251F">
        <w:rPr>
          <w:i/>
          <w:color w:val="000000"/>
          <w:lang w:val="ru-RU"/>
        </w:rPr>
        <w:t>F</w:t>
      </w:r>
      <w:r w:rsidRPr="006E251F">
        <w:rPr>
          <w:color w:val="000000"/>
          <w:lang w:val="ru-RU"/>
        </w:rPr>
        <w:t xml:space="preserve">: </w:t>
      </w:r>
      <w:r w:rsidRPr="006E251F">
        <w:rPr>
          <w:color w:val="000000"/>
          <w:lang w:val="ru-RU"/>
        </w:rPr>
        <w:tab/>
        <w:t>частота модуляции.</w:t>
      </w:r>
    </w:p>
    <w:p w14:paraId="3A241937" w14:textId="77777777" w:rsidR="00591949" w:rsidRPr="00591949" w:rsidRDefault="00591949" w:rsidP="00591949">
      <w:pPr>
        <w:rPr>
          <w:lang w:val="ru-RU"/>
        </w:rPr>
      </w:pPr>
    </w:p>
    <w:p w14:paraId="15E829AD" w14:textId="77777777" w:rsidR="00B26901" w:rsidRPr="0023078B" w:rsidRDefault="00B26901">
      <w:pPr>
        <w:pStyle w:val="Table"/>
        <w:rPr>
          <w:lang w:val="ru-RU"/>
        </w:rPr>
        <w:sectPr w:rsidR="00B26901" w:rsidRPr="0023078B">
          <w:headerReference w:type="even" r:id="rId33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06938B65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color w:val="000000"/>
          <w:sz w:val="20"/>
          <w:lang w:val="ru-RU"/>
        </w:rPr>
      </w:pPr>
      <w:proofErr w:type="gramStart"/>
      <w:r w:rsidRPr="00A305AE">
        <w:rPr>
          <w:color w:val="000000"/>
          <w:sz w:val="20"/>
          <w:lang w:val="ru-RU"/>
        </w:rPr>
        <w:t>ТАБЛИЦА  2</w:t>
      </w:r>
      <w:proofErr w:type="gramEnd"/>
    </w:p>
    <w:p w14:paraId="65576859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120"/>
        <w:jc w:val="center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>Значения избирательности по частоте (дБ) для различных мешающих излучений</w:t>
      </w:r>
    </w:p>
    <w:tbl>
      <w:tblPr>
        <w:tblW w:w="1403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46"/>
        <w:gridCol w:w="1134"/>
        <w:gridCol w:w="1134"/>
        <w:gridCol w:w="1418"/>
        <w:gridCol w:w="1701"/>
        <w:gridCol w:w="1701"/>
        <w:gridCol w:w="1985"/>
        <w:gridCol w:w="1985"/>
        <w:gridCol w:w="1929"/>
      </w:tblGrid>
      <w:tr w:rsidR="00A305AE" w:rsidRPr="003D79D7" w14:paraId="552E0C0B" w14:textId="77777777" w:rsidTr="00A305AE">
        <w:trPr>
          <w:cantSplit/>
        </w:trPr>
        <w:tc>
          <w:tcPr>
            <w:tcW w:w="1046" w:type="dxa"/>
          </w:tcPr>
          <w:p w14:paraId="654B032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</w:r>
            <w:r w:rsidRPr="00A305AE">
              <w:rPr>
                <w:b/>
                <w:i/>
                <w:color w:val="000000"/>
                <w:sz w:val="20"/>
                <w:lang w:val="ru-RU"/>
              </w:rPr>
              <w:t>d</w:t>
            </w:r>
          </w:p>
        </w:tc>
        <w:tc>
          <w:tcPr>
            <w:tcW w:w="1134" w:type="dxa"/>
          </w:tcPr>
          <w:p w14:paraId="09C60EA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100HA1A</w:t>
            </w:r>
          </w:p>
        </w:tc>
        <w:tc>
          <w:tcPr>
            <w:tcW w:w="1134" w:type="dxa"/>
          </w:tcPr>
          <w:p w14:paraId="0E2CB15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500HA1A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500HA1B</w:t>
            </w:r>
          </w:p>
        </w:tc>
        <w:tc>
          <w:tcPr>
            <w:tcW w:w="1418" w:type="dxa"/>
          </w:tcPr>
          <w:p w14:paraId="639C824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1K00A1B</w:t>
            </w:r>
          </w:p>
        </w:tc>
        <w:tc>
          <w:tcPr>
            <w:tcW w:w="1701" w:type="dxa"/>
          </w:tcPr>
          <w:p w14:paraId="063E49D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(</w:t>
            </w:r>
            <w:proofErr w:type="gramStart"/>
            <w:r w:rsidRPr="00A305AE">
              <w:rPr>
                <w:b/>
                <w:color w:val="000000"/>
                <w:sz w:val="20"/>
                <w:lang w:val="ru-RU"/>
              </w:rPr>
              <w:t>A,H</w:t>
            </w:r>
            <w:proofErr w:type="gramEnd"/>
            <w:r w:rsidRPr="00A305AE">
              <w:rPr>
                <w:b/>
                <w:color w:val="000000"/>
                <w:sz w:val="20"/>
                <w:lang w:val="ru-RU"/>
              </w:rPr>
              <w:t>)2(</w:t>
            </w:r>
            <w:proofErr w:type="gramStart"/>
            <w:r w:rsidRPr="00A305AE">
              <w:rPr>
                <w:b/>
                <w:color w:val="000000"/>
                <w:sz w:val="20"/>
                <w:lang w:val="ru-RU"/>
              </w:rPr>
              <w:t>A,B</w:t>
            </w:r>
            <w:proofErr w:type="gramEnd"/>
            <w:r w:rsidRPr="00A305AE">
              <w:rPr>
                <w:b/>
                <w:color w:val="000000"/>
                <w:sz w:val="20"/>
                <w:lang w:val="ru-RU"/>
              </w:rPr>
              <w:t>,N)</w:t>
            </w:r>
          </w:p>
        </w:tc>
        <w:tc>
          <w:tcPr>
            <w:tcW w:w="1701" w:type="dxa"/>
          </w:tcPr>
          <w:p w14:paraId="1EA470F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br/>
              <w:t>Другая телеграфия</w:t>
            </w:r>
          </w:p>
        </w:tc>
        <w:tc>
          <w:tcPr>
            <w:tcW w:w="1985" w:type="dxa"/>
          </w:tcPr>
          <w:p w14:paraId="258F5B4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Телефония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SSB-CP или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ISB-CO/CP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(с аппаратом закрытой связи (PD))</w:t>
            </w:r>
          </w:p>
        </w:tc>
        <w:tc>
          <w:tcPr>
            <w:tcW w:w="1985" w:type="dxa"/>
          </w:tcPr>
          <w:p w14:paraId="07AC68B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Телефония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DSB-CP (с PD)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SSB-CO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(без PD)</w:t>
            </w:r>
          </w:p>
        </w:tc>
        <w:tc>
          <w:tcPr>
            <w:tcW w:w="1929" w:type="dxa"/>
          </w:tcPr>
          <w:p w14:paraId="7C39EC6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180" w:line="200" w:lineRule="exact"/>
              <w:jc w:val="center"/>
              <w:rPr>
                <w:b/>
                <w:color w:val="000000"/>
                <w:sz w:val="20"/>
                <w:lang w:val="ru-RU"/>
              </w:rPr>
            </w:pPr>
            <w:r w:rsidRPr="00A305AE">
              <w:rPr>
                <w:b/>
                <w:color w:val="000000"/>
                <w:sz w:val="20"/>
                <w:lang w:val="ru-RU"/>
              </w:rPr>
              <w:t>Телефония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DSB-CO</w:t>
            </w:r>
            <w:r w:rsidRPr="00A305AE">
              <w:rPr>
                <w:b/>
                <w:color w:val="000000"/>
                <w:sz w:val="20"/>
                <w:lang w:val="ru-RU"/>
              </w:rPr>
              <w:br/>
              <w:t>(без PD)</w:t>
            </w:r>
          </w:p>
        </w:tc>
      </w:tr>
      <w:tr w:rsidR="00A305AE" w:rsidRPr="00A305AE" w14:paraId="1E7A420D" w14:textId="77777777" w:rsidTr="00A305AE">
        <w:trPr>
          <w:cantSplit/>
        </w:trPr>
        <w:tc>
          <w:tcPr>
            <w:tcW w:w="1046" w:type="dxa"/>
          </w:tcPr>
          <w:p w14:paraId="6290F4D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–1,0</w:t>
            </w:r>
          </w:p>
        </w:tc>
        <w:tc>
          <w:tcPr>
            <w:tcW w:w="1134" w:type="dxa"/>
          </w:tcPr>
          <w:p w14:paraId="6E0E873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3E664D6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75B35A9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7CA6BF8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240E56E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552923C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264D674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14:paraId="0280B3B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713D3E7E" w14:textId="77777777" w:rsidTr="00A305AE">
        <w:trPr>
          <w:cantSplit/>
        </w:trPr>
        <w:tc>
          <w:tcPr>
            <w:tcW w:w="1046" w:type="dxa"/>
          </w:tcPr>
          <w:p w14:paraId="5344C1C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–0,9</w:t>
            </w:r>
          </w:p>
        </w:tc>
        <w:tc>
          <w:tcPr>
            <w:tcW w:w="1134" w:type="dxa"/>
          </w:tcPr>
          <w:p w14:paraId="0FCA734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64B4C33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05B28BE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2DACB0E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550B149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25219EB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15D21B9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14:paraId="3878115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6DAC5C96" w14:textId="77777777" w:rsidTr="00A305AE">
        <w:trPr>
          <w:cantSplit/>
        </w:trPr>
        <w:tc>
          <w:tcPr>
            <w:tcW w:w="1046" w:type="dxa"/>
          </w:tcPr>
          <w:p w14:paraId="5593617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–0,8</w:t>
            </w:r>
          </w:p>
        </w:tc>
        <w:tc>
          <w:tcPr>
            <w:tcW w:w="1134" w:type="dxa"/>
          </w:tcPr>
          <w:p w14:paraId="120E9EB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55ECC5A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776851D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781896B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625A129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3488024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60CCF679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14:paraId="32186A2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</w:tr>
      <w:tr w:rsidR="00A305AE" w:rsidRPr="00A305AE" w14:paraId="477F8A73" w14:textId="77777777" w:rsidTr="00A305AE">
        <w:trPr>
          <w:cantSplit/>
        </w:trPr>
        <w:tc>
          <w:tcPr>
            <w:tcW w:w="1046" w:type="dxa"/>
          </w:tcPr>
          <w:p w14:paraId="0868D63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–0,7</w:t>
            </w:r>
          </w:p>
        </w:tc>
        <w:tc>
          <w:tcPr>
            <w:tcW w:w="1134" w:type="dxa"/>
          </w:tcPr>
          <w:p w14:paraId="38EEA8D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36D0F88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09DC4A5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631D7F0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7D9F97B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6E8D508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3E582D3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29" w:type="dxa"/>
          </w:tcPr>
          <w:p w14:paraId="57CBFB9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</w:tr>
      <w:tr w:rsidR="00A305AE" w:rsidRPr="00A305AE" w14:paraId="204E9EFB" w14:textId="77777777" w:rsidTr="00A305AE">
        <w:trPr>
          <w:cantSplit/>
        </w:trPr>
        <w:tc>
          <w:tcPr>
            <w:tcW w:w="1046" w:type="dxa"/>
          </w:tcPr>
          <w:p w14:paraId="02EF394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–0,6</w:t>
            </w:r>
          </w:p>
        </w:tc>
        <w:tc>
          <w:tcPr>
            <w:tcW w:w="1134" w:type="dxa"/>
          </w:tcPr>
          <w:p w14:paraId="2E74B73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4EA5F78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5015BD2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6D06431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244936A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27C2886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6CF781D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929" w:type="dxa"/>
          </w:tcPr>
          <w:p w14:paraId="6E3C748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</w:tr>
      <w:tr w:rsidR="00A305AE" w:rsidRPr="00A305AE" w14:paraId="5C123ECF" w14:textId="77777777" w:rsidTr="00A305AE">
        <w:trPr>
          <w:cantSplit/>
        </w:trPr>
        <w:tc>
          <w:tcPr>
            <w:tcW w:w="1046" w:type="dxa"/>
          </w:tcPr>
          <w:p w14:paraId="0335D17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–0,5</w:t>
            </w:r>
          </w:p>
        </w:tc>
        <w:tc>
          <w:tcPr>
            <w:tcW w:w="1134" w:type="dxa"/>
          </w:tcPr>
          <w:p w14:paraId="42B254C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4E6AD16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72F1147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701" w:type="dxa"/>
          </w:tcPr>
          <w:p w14:paraId="25AC141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558AB86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45D1144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985" w:type="dxa"/>
          </w:tcPr>
          <w:p w14:paraId="0104690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929" w:type="dxa"/>
          </w:tcPr>
          <w:p w14:paraId="213DD49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15</w:t>
            </w:r>
          </w:p>
        </w:tc>
      </w:tr>
      <w:tr w:rsidR="00A305AE" w:rsidRPr="00A305AE" w14:paraId="052753AC" w14:textId="77777777" w:rsidTr="00A305AE">
        <w:trPr>
          <w:cantSplit/>
        </w:trPr>
        <w:tc>
          <w:tcPr>
            <w:tcW w:w="1046" w:type="dxa"/>
          </w:tcPr>
          <w:p w14:paraId="4300843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–0,4</w:t>
            </w:r>
          </w:p>
        </w:tc>
        <w:tc>
          <w:tcPr>
            <w:tcW w:w="1134" w:type="dxa"/>
          </w:tcPr>
          <w:p w14:paraId="05DE3C6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39C01B4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19E24C4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701" w:type="dxa"/>
          </w:tcPr>
          <w:p w14:paraId="19960EF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2CC8461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1A36851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985" w:type="dxa"/>
          </w:tcPr>
          <w:p w14:paraId="389D039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15</w:t>
            </w:r>
          </w:p>
        </w:tc>
        <w:tc>
          <w:tcPr>
            <w:tcW w:w="1929" w:type="dxa"/>
          </w:tcPr>
          <w:p w14:paraId="7AA0C80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21</w:t>
            </w:r>
          </w:p>
        </w:tc>
      </w:tr>
      <w:tr w:rsidR="00A305AE" w:rsidRPr="00A305AE" w14:paraId="482F9218" w14:textId="77777777" w:rsidTr="00A305AE">
        <w:trPr>
          <w:cantSplit/>
        </w:trPr>
        <w:tc>
          <w:tcPr>
            <w:tcW w:w="1046" w:type="dxa"/>
          </w:tcPr>
          <w:p w14:paraId="50C1A2C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–0,3</w:t>
            </w:r>
          </w:p>
        </w:tc>
        <w:tc>
          <w:tcPr>
            <w:tcW w:w="1134" w:type="dxa"/>
          </w:tcPr>
          <w:p w14:paraId="2F8DCBF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6DD5796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319F154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9</w:t>
            </w:r>
          </w:p>
        </w:tc>
        <w:tc>
          <w:tcPr>
            <w:tcW w:w="1701" w:type="dxa"/>
          </w:tcPr>
          <w:p w14:paraId="3EFFE26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799CE68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985" w:type="dxa"/>
          </w:tcPr>
          <w:p w14:paraId="1343A3F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13</w:t>
            </w:r>
          </w:p>
        </w:tc>
        <w:tc>
          <w:tcPr>
            <w:tcW w:w="1985" w:type="dxa"/>
          </w:tcPr>
          <w:p w14:paraId="24F681D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19</w:t>
            </w:r>
          </w:p>
        </w:tc>
        <w:tc>
          <w:tcPr>
            <w:tcW w:w="1929" w:type="dxa"/>
          </w:tcPr>
          <w:p w14:paraId="1FDEFA2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25</w:t>
            </w:r>
          </w:p>
        </w:tc>
      </w:tr>
      <w:tr w:rsidR="00A305AE" w:rsidRPr="00A305AE" w14:paraId="2EA00317" w14:textId="77777777" w:rsidTr="00A305AE">
        <w:trPr>
          <w:cantSplit/>
        </w:trPr>
        <w:tc>
          <w:tcPr>
            <w:tcW w:w="1046" w:type="dxa"/>
          </w:tcPr>
          <w:p w14:paraId="64047A1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–0,2</w:t>
            </w:r>
          </w:p>
        </w:tc>
        <w:tc>
          <w:tcPr>
            <w:tcW w:w="1134" w:type="dxa"/>
          </w:tcPr>
          <w:p w14:paraId="1ACC6FE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2FED45C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418" w:type="dxa"/>
          </w:tcPr>
          <w:p w14:paraId="3C9A0BB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14</w:t>
            </w:r>
          </w:p>
        </w:tc>
        <w:tc>
          <w:tcPr>
            <w:tcW w:w="1701" w:type="dxa"/>
          </w:tcPr>
          <w:p w14:paraId="7CBFC54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63FFA97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</w:t>
            </w:r>
          </w:p>
        </w:tc>
        <w:tc>
          <w:tcPr>
            <w:tcW w:w="1985" w:type="dxa"/>
          </w:tcPr>
          <w:p w14:paraId="62159D3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985" w:type="dxa"/>
          </w:tcPr>
          <w:p w14:paraId="723C1B8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23</w:t>
            </w:r>
          </w:p>
        </w:tc>
        <w:tc>
          <w:tcPr>
            <w:tcW w:w="1929" w:type="dxa"/>
          </w:tcPr>
          <w:p w14:paraId="06F98CE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29</w:t>
            </w:r>
          </w:p>
        </w:tc>
      </w:tr>
      <w:tr w:rsidR="00A305AE" w:rsidRPr="00A305AE" w14:paraId="4206412A" w14:textId="77777777" w:rsidTr="00A305AE">
        <w:trPr>
          <w:cantSplit/>
        </w:trPr>
        <w:tc>
          <w:tcPr>
            <w:tcW w:w="1046" w:type="dxa"/>
          </w:tcPr>
          <w:p w14:paraId="4BA35C8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–0,1</w:t>
            </w:r>
          </w:p>
        </w:tc>
        <w:tc>
          <w:tcPr>
            <w:tcW w:w="1134" w:type="dxa"/>
          </w:tcPr>
          <w:p w14:paraId="5521725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0</w:t>
            </w:r>
          </w:p>
        </w:tc>
        <w:tc>
          <w:tcPr>
            <w:tcW w:w="1134" w:type="dxa"/>
          </w:tcPr>
          <w:p w14:paraId="7F2C88D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11</w:t>
            </w:r>
          </w:p>
        </w:tc>
        <w:tc>
          <w:tcPr>
            <w:tcW w:w="1418" w:type="dxa"/>
          </w:tcPr>
          <w:p w14:paraId="6A8B598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18</w:t>
            </w:r>
          </w:p>
        </w:tc>
        <w:tc>
          <w:tcPr>
            <w:tcW w:w="1701" w:type="dxa"/>
          </w:tcPr>
          <w:p w14:paraId="7EF688C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52E91F7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985" w:type="dxa"/>
          </w:tcPr>
          <w:p w14:paraId="5469F46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19</w:t>
            </w:r>
          </w:p>
        </w:tc>
        <w:tc>
          <w:tcPr>
            <w:tcW w:w="1985" w:type="dxa"/>
          </w:tcPr>
          <w:p w14:paraId="7FD2B04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25</w:t>
            </w:r>
          </w:p>
        </w:tc>
        <w:tc>
          <w:tcPr>
            <w:tcW w:w="1929" w:type="dxa"/>
          </w:tcPr>
          <w:p w14:paraId="50C21E0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31</w:t>
            </w:r>
          </w:p>
        </w:tc>
      </w:tr>
      <w:tr w:rsidR="00A305AE" w:rsidRPr="00A305AE" w14:paraId="4AF5077E" w14:textId="77777777" w:rsidTr="00A305AE">
        <w:trPr>
          <w:cantSplit/>
        </w:trPr>
        <w:tc>
          <w:tcPr>
            <w:tcW w:w="1046" w:type="dxa"/>
          </w:tcPr>
          <w:p w14:paraId="04FECD9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0,0</w:t>
            </w:r>
          </w:p>
        </w:tc>
        <w:tc>
          <w:tcPr>
            <w:tcW w:w="1134" w:type="dxa"/>
          </w:tcPr>
          <w:p w14:paraId="3E20D6F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10</w:t>
            </w:r>
          </w:p>
        </w:tc>
        <w:tc>
          <w:tcPr>
            <w:tcW w:w="1134" w:type="dxa"/>
          </w:tcPr>
          <w:p w14:paraId="0CE3B0C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418" w:type="dxa"/>
          </w:tcPr>
          <w:p w14:paraId="16017D1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22</w:t>
            </w:r>
          </w:p>
        </w:tc>
        <w:tc>
          <w:tcPr>
            <w:tcW w:w="1701" w:type="dxa"/>
          </w:tcPr>
          <w:p w14:paraId="52298B90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 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</w:t>
            </w:r>
          </w:p>
        </w:tc>
        <w:tc>
          <w:tcPr>
            <w:tcW w:w="1701" w:type="dxa"/>
          </w:tcPr>
          <w:p w14:paraId="1EDBFED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10</w:t>
            </w:r>
          </w:p>
        </w:tc>
        <w:tc>
          <w:tcPr>
            <w:tcW w:w="1985" w:type="dxa"/>
          </w:tcPr>
          <w:p w14:paraId="78CC245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21</w:t>
            </w:r>
          </w:p>
        </w:tc>
        <w:tc>
          <w:tcPr>
            <w:tcW w:w="1985" w:type="dxa"/>
          </w:tcPr>
          <w:p w14:paraId="4A9A29B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27</w:t>
            </w:r>
          </w:p>
        </w:tc>
        <w:tc>
          <w:tcPr>
            <w:tcW w:w="1929" w:type="dxa"/>
          </w:tcPr>
          <w:p w14:paraId="173E454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33</w:t>
            </w:r>
          </w:p>
        </w:tc>
      </w:tr>
      <w:tr w:rsidR="00A305AE" w:rsidRPr="00A305AE" w14:paraId="3B0D6030" w14:textId="77777777" w:rsidTr="00A305AE">
        <w:trPr>
          <w:cantSplit/>
        </w:trPr>
        <w:tc>
          <w:tcPr>
            <w:tcW w:w="1046" w:type="dxa"/>
          </w:tcPr>
          <w:p w14:paraId="352D3DE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0,1</w:t>
            </w:r>
          </w:p>
        </w:tc>
        <w:tc>
          <w:tcPr>
            <w:tcW w:w="1134" w:type="dxa"/>
          </w:tcPr>
          <w:p w14:paraId="23AD55B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20</w:t>
            </w:r>
          </w:p>
        </w:tc>
        <w:tc>
          <w:tcPr>
            <w:tcW w:w="1134" w:type="dxa"/>
          </w:tcPr>
          <w:p w14:paraId="4BBDEBD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26</w:t>
            </w:r>
          </w:p>
        </w:tc>
        <w:tc>
          <w:tcPr>
            <w:tcW w:w="1418" w:type="dxa"/>
          </w:tcPr>
          <w:p w14:paraId="500CED2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30</w:t>
            </w:r>
          </w:p>
        </w:tc>
        <w:tc>
          <w:tcPr>
            <w:tcW w:w="1701" w:type="dxa"/>
          </w:tcPr>
          <w:p w14:paraId="1AF28913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17</w:t>
            </w:r>
          </w:p>
        </w:tc>
        <w:tc>
          <w:tcPr>
            <w:tcW w:w="1701" w:type="dxa"/>
          </w:tcPr>
          <w:p w14:paraId="65814F3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20</w:t>
            </w:r>
          </w:p>
        </w:tc>
        <w:tc>
          <w:tcPr>
            <w:tcW w:w="1985" w:type="dxa"/>
          </w:tcPr>
          <w:p w14:paraId="2CC86BA9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28</w:t>
            </w:r>
          </w:p>
        </w:tc>
        <w:tc>
          <w:tcPr>
            <w:tcW w:w="1985" w:type="dxa"/>
          </w:tcPr>
          <w:p w14:paraId="1FD7103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34</w:t>
            </w:r>
          </w:p>
        </w:tc>
        <w:tc>
          <w:tcPr>
            <w:tcW w:w="1929" w:type="dxa"/>
          </w:tcPr>
          <w:p w14:paraId="1895849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38</w:t>
            </w:r>
          </w:p>
        </w:tc>
      </w:tr>
      <w:tr w:rsidR="00A305AE" w:rsidRPr="00A305AE" w14:paraId="4F3BA487" w14:textId="77777777" w:rsidTr="00A305AE">
        <w:trPr>
          <w:cantSplit/>
        </w:trPr>
        <w:tc>
          <w:tcPr>
            <w:tcW w:w="1046" w:type="dxa"/>
          </w:tcPr>
          <w:p w14:paraId="0B2FF38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0,2</w:t>
            </w:r>
          </w:p>
        </w:tc>
        <w:tc>
          <w:tcPr>
            <w:tcW w:w="1134" w:type="dxa"/>
          </w:tcPr>
          <w:p w14:paraId="499E063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30</w:t>
            </w:r>
          </w:p>
        </w:tc>
        <w:tc>
          <w:tcPr>
            <w:tcW w:w="1134" w:type="dxa"/>
          </w:tcPr>
          <w:p w14:paraId="4E62329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34</w:t>
            </w:r>
          </w:p>
        </w:tc>
        <w:tc>
          <w:tcPr>
            <w:tcW w:w="1418" w:type="dxa"/>
          </w:tcPr>
          <w:p w14:paraId="283BC24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37</w:t>
            </w:r>
          </w:p>
        </w:tc>
        <w:tc>
          <w:tcPr>
            <w:tcW w:w="1701" w:type="dxa"/>
          </w:tcPr>
          <w:p w14:paraId="17997F4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28</w:t>
            </w:r>
          </w:p>
        </w:tc>
        <w:tc>
          <w:tcPr>
            <w:tcW w:w="1701" w:type="dxa"/>
          </w:tcPr>
          <w:p w14:paraId="76B3A97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30</w:t>
            </w:r>
          </w:p>
        </w:tc>
        <w:tc>
          <w:tcPr>
            <w:tcW w:w="1985" w:type="dxa"/>
          </w:tcPr>
          <w:p w14:paraId="6578432B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37</w:t>
            </w:r>
          </w:p>
        </w:tc>
        <w:tc>
          <w:tcPr>
            <w:tcW w:w="1985" w:type="dxa"/>
          </w:tcPr>
          <w:p w14:paraId="51B5B0D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40</w:t>
            </w:r>
          </w:p>
        </w:tc>
        <w:tc>
          <w:tcPr>
            <w:tcW w:w="1929" w:type="dxa"/>
          </w:tcPr>
          <w:p w14:paraId="424E41B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44</w:t>
            </w:r>
          </w:p>
        </w:tc>
      </w:tr>
      <w:tr w:rsidR="00A305AE" w:rsidRPr="00A305AE" w14:paraId="598FE505" w14:textId="77777777" w:rsidTr="00A305AE">
        <w:trPr>
          <w:cantSplit/>
        </w:trPr>
        <w:tc>
          <w:tcPr>
            <w:tcW w:w="1046" w:type="dxa"/>
          </w:tcPr>
          <w:p w14:paraId="3E23BED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0,3</w:t>
            </w:r>
          </w:p>
        </w:tc>
        <w:tc>
          <w:tcPr>
            <w:tcW w:w="1134" w:type="dxa"/>
          </w:tcPr>
          <w:p w14:paraId="7C5CF1E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40</w:t>
            </w:r>
          </w:p>
        </w:tc>
        <w:tc>
          <w:tcPr>
            <w:tcW w:w="1134" w:type="dxa"/>
          </w:tcPr>
          <w:p w14:paraId="14B83249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43</w:t>
            </w:r>
          </w:p>
        </w:tc>
        <w:tc>
          <w:tcPr>
            <w:tcW w:w="1418" w:type="dxa"/>
          </w:tcPr>
          <w:p w14:paraId="796DE39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45</w:t>
            </w:r>
          </w:p>
        </w:tc>
        <w:tc>
          <w:tcPr>
            <w:tcW w:w="1701" w:type="dxa"/>
          </w:tcPr>
          <w:p w14:paraId="07C05C1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38</w:t>
            </w:r>
          </w:p>
        </w:tc>
        <w:tc>
          <w:tcPr>
            <w:tcW w:w="1701" w:type="dxa"/>
          </w:tcPr>
          <w:p w14:paraId="7998ADB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40</w:t>
            </w:r>
          </w:p>
        </w:tc>
        <w:tc>
          <w:tcPr>
            <w:tcW w:w="1985" w:type="dxa"/>
          </w:tcPr>
          <w:p w14:paraId="714E73B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44</w:t>
            </w:r>
          </w:p>
        </w:tc>
        <w:tc>
          <w:tcPr>
            <w:tcW w:w="1985" w:type="dxa"/>
          </w:tcPr>
          <w:p w14:paraId="69BA331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46</w:t>
            </w:r>
          </w:p>
        </w:tc>
        <w:tc>
          <w:tcPr>
            <w:tcW w:w="1929" w:type="dxa"/>
          </w:tcPr>
          <w:p w14:paraId="2746935C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49</w:t>
            </w:r>
          </w:p>
        </w:tc>
      </w:tr>
      <w:tr w:rsidR="00A305AE" w:rsidRPr="00A305AE" w14:paraId="7263D4CF" w14:textId="77777777" w:rsidTr="00A305AE">
        <w:trPr>
          <w:cantSplit/>
        </w:trPr>
        <w:tc>
          <w:tcPr>
            <w:tcW w:w="1046" w:type="dxa"/>
          </w:tcPr>
          <w:p w14:paraId="0051DE4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0,4</w:t>
            </w:r>
          </w:p>
        </w:tc>
        <w:tc>
          <w:tcPr>
            <w:tcW w:w="1134" w:type="dxa"/>
          </w:tcPr>
          <w:p w14:paraId="5FC97ED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50</w:t>
            </w:r>
          </w:p>
        </w:tc>
        <w:tc>
          <w:tcPr>
            <w:tcW w:w="1134" w:type="dxa"/>
          </w:tcPr>
          <w:p w14:paraId="5013122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51</w:t>
            </w:r>
          </w:p>
        </w:tc>
        <w:tc>
          <w:tcPr>
            <w:tcW w:w="1418" w:type="dxa"/>
          </w:tcPr>
          <w:p w14:paraId="06AB946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52</w:t>
            </w:r>
          </w:p>
        </w:tc>
        <w:tc>
          <w:tcPr>
            <w:tcW w:w="1701" w:type="dxa"/>
          </w:tcPr>
          <w:p w14:paraId="7F68ABB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49</w:t>
            </w:r>
          </w:p>
        </w:tc>
        <w:tc>
          <w:tcPr>
            <w:tcW w:w="1701" w:type="dxa"/>
          </w:tcPr>
          <w:p w14:paraId="6D8FD70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50</w:t>
            </w:r>
          </w:p>
        </w:tc>
        <w:tc>
          <w:tcPr>
            <w:tcW w:w="1985" w:type="dxa"/>
          </w:tcPr>
          <w:p w14:paraId="4239220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52</w:t>
            </w:r>
          </w:p>
        </w:tc>
        <w:tc>
          <w:tcPr>
            <w:tcW w:w="1985" w:type="dxa"/>
          </w:tcPr>
          <w:p w14:paraId="24DC25F7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53</w:t>
            </w:r>
          </w:p>
        </w:tc>
        <w:tc>
          <w:tcPr>
            <w:tcW w:w="1929" w:type="dxa"/>
          </w:tcPr>
          <w:p w14:paraId="2CA9350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55</w:t>
            </w:r>
          </w:p>
        </w:tc>
      </w:tr>
      <w:tr w:rsidR="00A305AE" w:rsidRPr="00A305AE" w14:paraId="439949F3" w14:textId="77777777" w:rsidTr="00A305AE">
        <w:trPr>
          <w:cantSplit/>
        </w:trPr>
        <w:tc>
          <w:tcPr>
            <w:tcW w:w="1046" w:type="dxa"/>
          </w:tcPr>
          <w:p w14:paraId="7AE7FAC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color w:val="000000"/>
                <w:sz w:val="20"/>
                <w:lang w:val="ru-RU"/>
              </w:rPr>
              <w:t>0,5</w:t>
            </w:r>
          </w:p>
        </w:tc>
        <w:tc>
          <w:tcPr>
            <w:tcW w:w="1134" w:type="dxa"/>
          </w:tcPr>
          <w:p w14:paraId="308CFF4F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134" w:type="dxa"/>
          </w:tcPr>
          <w:p w14:paraId="2C2B512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418" w:type="dxa"/>
          </w:tcPr>
          <w:p w14:paraId="14D4AAF2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701" w:type="dxa"/>
          </w:tcPr>
          <w:p w14:paraId="3DAEC9B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701" w:type="dxa"/>
          </w:tcPr>
          <w:p w14:paraId="757DA6CE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985" w:type="dxa"/>
          </w:tcPr>
          <w:p w14:paraId="70751C8D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985" w:type="dxa"/>
          </w:tcPr>
          <w:p w14:paraId="57D546D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  <w:tc>
          <w:tcPr>
            <w:tcW w:w="1929" w:type="dxa"/>
          </w:tcPr>
          <w:p w14:paraId="2C0B2BB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color w:val="000000"/>
                <w:sz w:val="20"/>
                <w:lang w:val="ru-RU"/>
              </w:rPr>
              <w:t> 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color w:val="000000"/>
                <w:sz w:val="20"/>
                <w:lang w:val="ru-RU"/>
              </w:rPr>
              <w:t>60</w:t>
            </w:r>
          </w:p>
        </w:tc>
      </w:tr>
      <w:tr w:rsidR="00A305AE" w:rsidRPr="00A305AE" w14:paraId="202ADF06" w14:textId="77777777" w:rsidTr="00A305AE">
        <w:trPr>
          <w:cantSplit/>
        </w:trPr>
        <w:tc>
          <w:tcPr>
            <w:tcW w:w="1046" w:type="dxa"/>
          </w:tcPr>
          <w:p w14:paraId="6AB6BEC6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0,5</w:t>
            </w:r>
          </w:p>
        </w:tc>
        <w:tc>
          <w:tcPr>
            <w:tcW w:w="1134" w:type="dxa"/>
          </w:tcPr>
          <w:p w14:paraId="7FC1A76A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134" w:type="dxa"/>
          </w:tcPr>
          <w:p w14:paraId="4340868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418" w:type="dxa"/>
          </w:tcPr>
          <w:p w14:paraId="1D755D4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701" w:type="dxa"/>
          </w:tcPr>
          <w:p w14:paraId="3A885924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701" w:type="dxa"/>
          </w:tcPr>
          <w:p w14:paraId="1BD08695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985" w:type="dxa"/>
          </w:tcPr>
          <w:p w14:paraId="29C7C711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985" w:type="dxa"/>
          </w:tcPr>
          <w:p w14:paraId="702C8ED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  <w:tc>
          <w:tcPr>
            <w:tcW w:w="1929" w:type="dxa"/>
          </w:tcPr>
          <w:p w14:paraId="7870F318" w14:textId="77777777" w:rsidR="00A305AE" w:rsidRPr="00A305AE" w:rsidRDefault="00A305AE" w:rsidP="00A305AE">
            <w:pPr>
              <w:framePr w:hSpace="181" w:wrap="notBeside" w:vAnchor="text" w:hAnchor="text" w:xAlign="center" w:y="1"/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 w:line="200" w:lineRule="exact"/>
              <w:ind w:left="85" w:right="85"/>
              <w:jc w:val="center"/>
              <w:rPr>
                <w:color w:val="000000"/>
                <w:sz w:val="20"/>
                <w:lang w:val="ru-RU"/>
              </w:rPr>
            </w:pP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</w:t>
            </w:r>
            <w:r w:rsidRPr="00A305AE">
              <w:rPr>
                <w:color w:val="000000"/>
                <w:sz w:val="20"/>
                <w:lang w:val="ru-RU"/>
              </w:rPr>
              <w:t xml:space="preserve"> 60</w:t>
            </w:r>
          </w:p>
        </w:tc>
      </w:tr>
      <w:tr w:rsidR="00A305AE" w:rsidRPr="00A305AE" w14:paraId="4099825B" w14:textId="77777777" w:rsidTr="00A305AE">
        <w:trPr>
          <w:cantSplit/>
        </w:trPr>
        <w:tc>
          <w:tcPr>
            <w:tcW w:w="14033" w:type="dxa"/>
            <w:gridSpan w:val="9"/>
            <w:tcBorders>
              <w:left w:val="nil"/>
              <w:bottom w:val="nil"/>
              <w:right w:val="nil"/>
            </w:tcBorders>
          </w:tcPr>
          <w:p w14:paraId="27BAB409" w14:textId="77777777" w:rsidR="00A305AE" w:rsidRPr="00A305AE" w:rsidRDefault="00A305AE" w:rsidP="00A305AE">
            <w:pPr>
              <w:keepNext/>
              <w:framePr w:hSpace="181" w:wrap="notBeside" w:vAnchor="text" w:hAnchor="text" w:xAlign="center" w:y="1"/>
              <w:tabs>
                <w:tab w:val="left" w:pos="680"/>
                <w:tab w:val="left" w:pos="794"/>
                <w:tab w:val="left" w:pos="1191"/>
                <w:tab w:val="left" w:pos="1588"/>
                <w:tab w:val="left" w:pos="1985"/>
              </w:tabs>
              <w:spacing w:before="120" w:line="200" w:lineRule="exact"/>
              <w:ind w:left="85" w:right="85"/>
              <w:jc w:val="left"/>
              <w:rPr>
                <w:rFonts w:ascii="Symbol" w:hAnsi="Symbol"/>
                <w:color w:val="000000"/>
                <w:sz w:val="20"/>
                <w:lang w:val="ru-RU"/>
              </w:rPr>
            </w:pPr>
            <w:r w:rsidRPr="00A305AE">
              <w:rPr>
                <w:i/>
                <w:color w:val="000000"/>
                <w:sz w:val="20"/>
                <w:lang w:val="ru-RU"/>
              </w:rPr>
              <w:t>d</w:t>
            </w:r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коэффициент избирательности приемника (</w:t>
            </w:r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d</w:t>
            </w:r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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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f</w:t>
            </w:r>
            <w:r w:rsidRPr="00A305AE">
              <w:rPr>
                <w:color w:val="000000"/>
                <w:sz w:val="20"/>
                <w:lang w:val="ru-RU"/>
              </w:rPr>
              <w:t xml:space="preserve">  –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 xml:space="preserve">  0,5 (</w:t>
            </w:r>
            <w:proofErr w:type="spellStart"/>
            <w:proofErr w:type="gramStart"/>
            <w:r w:rsidRPr="00A305AE">
              <w:rPr>
                <w:i/>
                <w:color w:val="000000"/>
                <w:sz w:val="20"/>
                <w:lang w:val="ru-RU"/>
              </w:rPr>
              <w:t>Bwa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</w:t>
            </w:r>
            <w:proofErr w:type="gramEnd"/>
            <w:r w:rsidRPr="00A305AE">
              <w:rPr>
                <w:color w:val="000000"/>
                <w:sz w:val="20"/>
                <w:lang w:val="ru-RU"/>
              </w:rPr>
              <w:t xml:space="preserve">  </w:t>
            </w:r>
            <w:proofErr w:type="spellStart"/>
            <w:r w:rsidRPr="00A305AE">
              <w:rPr>
                <w:i/>
                <w:color w:val="000000"/>
                <w:sz w:val="20"/>
                <w:lang w:val="ru-RU"/>
              </w:rPr>
              <w:t>Bwi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>)).</w:t>
            </w:r>
            <w:r w:rsidRPr="00A305AE">
              <w:rPr>
                <w:color w:val="000000"/>
                <w:sz w:val="20"/>
                <w:lang w:val="ru-RU"/>
              </w:rPr>
              <w:br/>
            </w:r>
            <w:proofErr w:type="spellStart"/>
            <w:r w:rsidRPr="00A305AE">
              <w:rPr>
                <w:i/>
                <w:color w:val="000000"/>
                <w:sz w:val="20"/>
                <w:lang w:val="ru-RU"/>
              </w:rPr>
              <w:t>Bwa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полоса пропускания приемника полезного излучения.</w:t>
            </w:r>
            <w:r w:rsidRPr="00A305AE">
              <w:rPr>
                <w:color w:val="000000"/>
                <w:sz w:val="20"/>
                <w:lang w:val="ru-RU"/>
              </w:rPr>
              <w:br/>
            </w:r>
            <w:proofErr w:type="spellStart"/>
            <w:r w:rsidRPr="00A305AE">
              <w:rPr>
                <w:i/>
                <w:color w:val="000000"/>
                <w:sz w:val="20"/>
                <w:lang w:val="ru-RU"/>
              </w:rPr>
              <w:t>Bwi</w:t>
            </w:r>
            <w:proofErr w:type="spellEnd"/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ширина полосы мешающего излучения.</w:t>
            </w:r>
            <w:r w:rsidRPr="00A305AE">
              <w:rPr>
                <w:color w:val="000000"/>
                <w:sz w:val="20"/>
                <w:lang w:val="ru-RU"/>
              </w:rPr>
              <w:br/>
            </w:r>
            <w:r w:rsidRPr="00A305AE">
              <w:rPr>
                <w:rFonts w:ascii="Symbol" w:hAnsi="Symbol"/>
                <w:color w:val="000000"/>
                <w:sz w:val="20"/>
                <w:lang w:val="ru-RU"/>
              </w:rPr>
              <w:t></w:t>
            </w:r>
            <w:r w:rsidRPr="00A305AE">
              <w:rPr>
                <w:rFonts w:ascii="Tms Rmn" w:hAnsi="Tms Rmn"/>
                <w:color w:val="000000"/>
                <w:sz w:val="20"/>
                <w:lang w:val="ru-RU"/>
              </w:rPr>
              <w:t> </w:t>
            </w:r>
            <w:r w:rsidRPr="00A305AE">
              <w:rPr>
                <w:i/>
                <w:color w:val="000000"/>
                <w:sz w:val="20"/>
                <w:lang w:val="ru-RU"/>
              </w:rPr>
              <w:t>f</w:t>
            </w:r>
            <w:r w:rsidRPr="00A305AE">
              <w:rPr>
                <w:color w:val="000000"/>
                <w:sz w:val="20"/>
                <w:lang w:val="ru-RU"/>
              </w:rPr>
              <w:t>:</w:t>
            </w:r>
            <w:r w:rsidRPr="00A305AE">
              <w:rPr>
                <w:color w:val="000000"/>
                <w:sz w:val="20"/>
                <w:lang w:val="ru-RU"/>
              </w:rPr>
              <w:tab/>
              <w:t>частотный разнос между присвоенными частотами.</w:t>
            </w:r>
          </w:p>
        </w:tc>
      </w:tr>
    </w:tbl>
    <w:p w14:paraId="5C2AA2AA" w14:textId="77777777" w:rsidR="00A305AE" w:rsidRPr="00A305AE" w:rsidRDefault="00A305AE" w:rsidP="00DA7D93">
      <w:pPr>
        <w:rPr>
          <w:lang w:val="ru-RU"/>
        </w:rPr>
      </w:pPr>
    </w:p>
    <w:p w14:paraId="6AAF4A24" w14:textId="77777777" w:rsidR="00A305AE" w:rsidRPr="00A305AE" w:rsidRDefault="00A305AE" w:rsidP="00DA7D93">
      <w:pPr>
        <w:rPr>
          <w:lang w:val="ru-RU"/>
        </w:rPr>
        <w:sectPr w:rsidR="00A305AE" w:rsidRPr="00A305AE" w:rsidSect="00A305AE">
          <w:headerReference w:type="default" r:id="rId34"/>
          <w:footerReference w:type="default" r:id="rId35"/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pgNumType w:start="13"/>
          <w:cols w:space="720"/>
        </w:sectPr>
      </w:pPr>
    </w:p>
    <w:p w14:paraId="61BC46FB" w14:textId="77777777" w:rsidR="00A305AE" w:rsidRPr="00A305AE" w:rsidRDefault="003A665E" w:rsidP="00D861B8">
      <w:pPr>
        <w:pStyle w:val="Heading1"/>
        <w:tabs>
          <w:tab w:val="clear" w:pos="851"/>
        </w:tabs>
        <w:rPr>
          <w:lang w:val="ru-RU"/>
        </w:rPr>
      </w:pPr>
      <w:r>
        <w:rPr>
          <w:lang w:val="ru-RU"/>
        </w:rPr>
        <w:t>4</w:t>
      </w:r>
      <w:r>
        <w:rPr>
          <w:lang w:val="ru-RU"/>
        </w:rPr>
        <w:tab/>
        <w:t>Технический стандарт A-5:</w:t>
      </w:r>
      <w:r w:rsidR="00A305AE" w:rsidRPr="00A305AE">
        <w:rPr>
          <w:lang w:val="ru-RU"/>
        </w:rPr>
        <w:t xml:space="preserve"> Расчеты распространения радиоволн и напряженности поля</w:t>
      </w:r>
    </w:p>
    <w:p w14:paraId="0EFBE759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4.1</w:t>
      </w:r>
      <w:r w:rsidRPr="00A305AE">
        <w:rPr>
          <w:lang w:val="ru-RU"/>
        </w:rPr>
        <w:tab/>
        <w:t>Настоящий Технический стандарт содержит информацию по методике, используемой при расчетах распространения и напряженности поля и применяемой при техническом рассмотрении заявок на частотные присвоения в полосах частот между 9 кГц и 28 000 кГц.</w:t>
      </w:r>
    </w:p>
    <w:p w14:paraId="70E704D7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4.2</w:t>
      </w:r>
      <w:r w:rsidRPr="00A305AE">
        <w:rPr>
          <w:lang w:val="ru-RU"/>
        </w:rPr>
        <w:tab/>
        <w:t>В п. 4.3 и в Таблицах 1A–5 настоящего Технического стандарта приводятся данные о расчетах напряженности поля в полосе частот 9–3900 кГц. В п. 4.4 рассматривается диапазон частот 3900–28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 кГц.</w:t>
      </w:r>
    </w:p>
    <w:p w14:paraId="69B19F31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</w:t>
      </w:r>
      <w:r w:rsidRPr="00A305AE">
        <w:rPr>
          <w:lang w:val="ru-RU"/>
        </w:rPr>
        <w:tab/>
        <w:t>В полосе частот 9–3900 кГц рассматриваются два режима распространения: режим земной волны и режим пространственной волны. Значения напряженности поля для этих двух режимов распространения содержатся в Таблицах 1A и 2–5 данного Технического стандарта в форме таблиц в зависимости от расстояния.</w:t>
      </w:r>
    </w:p>
    <w:p w14:paraId="5E351B00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4.3.1</w:t>
      </w:r>
      <w:r w:rsidRPr="00A305AE">
        <w:rPr>
          <w:lang w:val="ru-RU"/>
        </w:rPr>
        <w:tab/>
        <w:t>Значения напряженности поля, содержащиеся в Таблицах 1A и 2–5 выражены в медианных значениях (превышаемых в течение 50% времени) (дБ относительно 1 мкВ/м). Они относятся к мощности 1 кВт (30 </w:t>
      </w:r>
      <w:proofErr w:type="spellStart"/>
      <w:r w:rsidRPr="00A305AE">
        <w:rPr>
          <w:lang w:val="ru-RU"/>
        </w:rPr>
        <w:t>дБВт</w:t>
      </w:r>
      <w:proofErr w:type="spellEnd"/>
      <w:r w:rsidRPr="00A305AE">
        <w:rPr>
          <w:lang w:val="ru-RU"/>
        </w:rPr>
        <w:t>), излучаемой полуволновым диполем без потерь, изолированным в пространстве, что обеспечивает напряженность поля 222 мВ/м на расстоянии 1 км от антенны. Таблица 1B содержит коэффициенты полезного действия антенны (поправочные коэффициенты), применяемые совместно с Таблицей 1A для определения разности между значениями излучаемой и заявленной мощности.</w:t>
      </w:r>
    </w:p>
    <w:p w14:paraId="3659C709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4.3.2</w:t>
      </w:r>
      <w:r w:rsidRPr="00A305AE">
        <w:rPr>
          <w:lang w:val="ru-RU"/>
        </w:rPr>
        <w:tab/>
        <w:t>Значения напряженности поля для режима распространения земной волны рассчитываются на основании Рекомендации МСЭ-R P.368-7 при следующих справочных значениях:</w:t>
      </w:r>
    </w:p>
    <w:p w14:paraId="2D357DA9" w14:textId="77777777" w:rsidR="00A305AE" w:rsidRPr="00A305AE" w:rsidRDefault="00A305AE" w:rsidP="001A70E6">
      <w:pPr>
        <w:pStyle w:val="enumlev1"/>
        <w:rPr>
          <w:lang w:val="ru-RU"/>
        </w:rPr>
      </w:pPr>
      <w:r w:rsidRPr="00A305AE">
        <w:rPr>
          <w:lang w:val="ru-RU"/>
        </w:rPr>
        <w:t>–</w:t>
      </w:r>
      <w:r w:rsidRPr="00A305AE">
        <w:rPr>
          <w:lang w:val="ru-RU"/>
        </w:rPr>
        <w:tab/>
        <w:t xml:space="preserve">распространение над морем: </w:t>
      </w:r>
      <w:proofErr w:type="gramStart"/>
      <w:r w:rsidRPr="00A305AE">
        <w:rPr>
          <w:rFonts w:ascii="Symbol" w:hAnsi="Symbol"/>
          <w:lang w:val="ru-RU"/>
        </w:rPr>
        <w:t>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proofErr w:type="gramEnd"/>
      <w:r w:rsidRPr="00A305AE">
        <w:rPr>
          <w:lang w:val="ru-RU"/>
        </w:rPr>
        <w:t xml:space="preserve">  4 См/м, </w:t>
      </w:r>
      <w:r w:rsidRPr="00A305AE">
        <w:rPr>
          <w:rFonts w:ascii="Symbol" w:hAnsi="Symbol"/>
          <w:lang w:val="ru-RU"/>
        </w:rPr>
        <w:t></w:t>
      </w:r>
      <w:proofErr w:type="gramStart"/>
      <w:r w:rsidRPr="00A305AE">
        <w:rPr>
          <w:i/>
          <w:position w:val="-4"/>
          <w:lang w:val="ru-RU"/>
        </w:rPr>
        <w:t>r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proofErr w:type="gramEnd"/>
      <w:r w:rsidRPr="00A305AE">
        <w:rPr>
          <w:lang w:val="ru-RU"/>
        </w:rPr>
        <w:t xml:space="preserve">  80;</w:t>
      </w:r>
    </w:p>
    <w:p w14:paraId="78228A9E" w14:textId="77777777" w:rsidR="00A305AE" w:rsidRPr="00A305AE" w:rsidRDefault="00A305AE" w:rsidP="001A70E6">
      <w:pPr>
        <w:pStyle w:val="enumlev1"/>
        <w:rPr>
          <w:lang w:val="ru-RU"/>
        </w:rPr>
      </w:pPr>
      <w:r w:rsidRPr="00A305AE">
        <w:rPr>
          <w:lang w:val="ru-RU"/>
        </w:rPr>
        <w:t>–</w:t>
      </w:r>
      <w:r w:rsidRPr="00A305AE">
        <w:rPr>
          <w:lang w:val="ru-RU"/>
        </w:rPr>
        <w:tab/>
        <w:t xml:space="preserve">распространение над сушей: </w:t>
      </w:r>
      <w:proofErr w:type="gramStart"/>
      <w:r w:rsidRPr="00A305AE">
        <w:rPr>
          <w:rFonts w:ascii="Symbol" w:hAnsi="Symbol"/>
          <w:lang w:val="ru-RU"/>
        </w:rPr>
        <w:t>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proofErr w:type="gramEnd"/>
      <w:r w:rsidRPr="00A305AE">
        <w:rPr>
          <w:lang w:val="ru-RU"/>
        </w:rPr>
        <w:t xml:space="preserve">  10 </w:t>
      </w:r>
      <w:proofErr w:type="spellStart"/>
      <w:r w:rsidRPr="00A305AE">
        <w:rPr>
          <w:lang w:val="ru-RU"/>
        </w:rPr>
        <w:t>мСм</w:t>
      </w:r>
      <w:proofErr w:type="spellEnd"/>
      <w:r w:rsidRPr="00A305AE">
        <w:rPr>
          <w:lang w:val="ru-RU"/>
        </w:rPr>
        <w:t xml:space="preserve">/м, </w:t>
      </w:r>
      <w:r w:rsidRPr="00A305AE">
        <w:rPr>
          <w:rFonts w:ascii="Symbol" w:hAnsi="Symbol"/>
          <w:lang w:val="ru-RU"/>
        </w:rPr>
        <w:t></w:t>
      </w:r>
      <w:proofErr w:type="gramStart"/>
      <w:r w:rsidRPr="00A305AE">
        <w:rPr>
          <w:i/>
          <w:position w:val="-4"/>
          <w:lang w:val="ru-RU"/>
        </w:rPr>
        <w:t>r</w:t>
      </w:r>
      <w:r w:rsidRPr="00A305AE">
        <w:rPr>
          <w:lang w:val="ru-RU"/>
        </w:rPr>
        <w:t xml:space="preserve">  </w:t>
      </w:r>
      <w:r w:rsidRPr="00A305AE">
        <w:rPr>
          <w:rFonts w:ascii="Symbol" w:hAnsi="Symbol"/>
          <w:lang w:val="ru-RU"/>
        </w:rPr>
        <w:t></w:t>
      </w:r>
      <w:proofErr w:type="gramEnd"/>
      <w:r w:rsidRPr="00A305AE">
        <w:rPr>
          <w:lang w:val="ru-RU"/>
        </w:rPr>
        <w:t xml:space="preserve">  4.</w:t>
      </w:r>
    </w:p>
    <w:p w14:paraId="602CC183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4.3.3</w:t>
      </w:r>
      <w:r w:rsidRPr="00A305AE">
        <w:rPr>
          <w:lang w:val="ru-RU"/>
        </w:rPr>
        <w:tab/>
        <w:t>При техническом рассмотрении, в случае режима распространения земных волн, рассматриваются только однородные трассы без использования методики смешанных трасс.</w:t>
      </w:r>
    </w:p>
    <w:p w14:paraId="3008B102" w14:textId="77777777" w:rsidR="00A305AE" w:rsidRPr="0023078B" w:rsidRDefault="00A305AE" w:rsidP="001529E7">
      <w:pPr>
        <w:rPr>
          <w:lang w:val="ru-RU"/>
        </w:rPr>
      </w:pPr>
      <w:r w:rsidRPr="00A305AE">
        <w:rPr>
          <w:lang w:val="ru-RU"/>
        </w:rPr>
        <w:t>4.3.4</w:t>
      </w:r>
      <w:r w:rsidRPr="00A305AE">
        <w:rPr>
          <w:lang w:val="ru-RU"/>
        </w:rPr>
        <w:tab/>
        <w:t>Таблицы значений напряженности поля для режима распространения пространственных волн в полосе частот 9–3900 кГц содержат только значения, соответствующие наиболее эффективному режиму распространения. Эти значения получены из различных источников (Рекомендации МСЭ-R P.533-5, МСЭ-R P.684-1, МСЭ-R P.1147, МСЭ</w:t>
      </w:r>
      <w:r w:rsidRPr="00A305AE">
        <w:rPr>
          <w:lang w:val="ru-RU"/>
        </w:rPr>
        <w:noBreakHyphen/>
        <w:t>R P.</w:t>
      </w:r>
      <w:r w:rsidRPr="00A305AE">
        <w:rPr>
          <w:rFonts w:eastAsia="SimSun"/>
          <w:lang w:val="ru-RU" w:eastAsia="zh-CN"/>
        </w:rPr>
        <w:t>435-7</w:t>
      </w:r>
      <w:r w:rsidRPr="00A305AE">
        <w:rPr>
          <w:position w:val="6"/>
          <w:sz w:val="16"/>
          <w:lang w:val="ru-RU"/>
        </w:rPr>
        <w:footnoteReference w:id="3"/>
      </w:r>
      <w:r w:rsidR="000955AE" w:rsidRPr="00F04387">
        <w:rPr>
          <w:rStyle w:val="FootnoteReference"/>
          <w:color w:val="000000"/>
          <w:szCs w:val="16"/>
          <w:lang w:val="ru-RU"/>
        </w:rPr>
        <w:footnoteReference w:customMarkFollows="1" w:id="4"/>
        <w:sym w:font="Symbol" w:char="F02A"/>
      </w:r>
      <w:r w:rsidRPr="00A305AE">
        <w:rPr>
          <w:rFonts w:eastAsia="SimSun"/>
          <w:color w:val="0000FF"/>
          <w:lang w:val="ru-RU" w:eastAsia="zh-CN"/>
        </w:rPr>
        <w:t xml:space="preserve"> </w:t>
      </w:r>
      <w:r w:rsidRPr="00A305AE">
        <w:rPr>
          <w:lang w:val="ru-RU"/>
        </w:rPr>
        <w:t>и т. д.).</w:t>
      </w:r>
      <w:r w:rsidRPr="00A305AE">
        <w:rPr>
          <w:sz w:val="16"/>
          <w:szCs w:val="16"/>
          <w:lang w:val="ru-RU"/>
        </w:rPr>
        <w:t xml:space="preserve"> </w:t>
      </w:r>
    </w:p>
    <w:p w14:paraId="587B5B36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4.3.5</w:t>
      </w:r>
      <w:r w:rsidRPr="00A305AE">
        <w:rPr>
          <w:lang w:val="ru-RU"/>
        </w:rPr>
        <w:tab/>
        <w:t>При распространении в светлое время суток в пределах одного часового пояса рассматривается только режим земных волн. При распространении в темное время суток рассматриваются оба режима; однако при последующих расчетах используется только большее из полученных значений для этих двух режимов.</w:t>
      </w:r>
    </w:p>
    <w:p w14:paraId="0F671D62" w14:textId="77777777" w:rsidR="00A305AE" w:rsidRPr="00A305AE" w:rsidRDefault="00A305AE" w:rsidP="001529E7">
      <w:pPr>
        <w:rPr>
          <w:lang w:val="ru-RU"/>
        </w:rPr>
      </w:pPr>
      <w:r w:rsidRPr="00A305AE">
        <w:rPr>
          <w:color w:val="000000"/>
          <w:szCs w:val="22"/>
          <w:lang w:val="ru-RU"/>
        </w:rPr>
        <w:br w:type="page"/>
      </w:r>
      <w:r w:rsidRPr="00A305AE">
        <w:rPr>
          <w:lang w:val="ru-RU"/>
        </w:rPr>
        <w:t>4.4</w:t>
      </w:r>
      <w:r w:rsidRPr="00A305AE">
        <w:rPr>
          <w:lang w:val="ru-RU"/>
        </w:rPr>
        <w:tab/>
        <w:t>Что касается расчета в режиме пространственных волн в полосах частот между 3900 кГц и 28</w:t>
      </w:r>
      <w:r w:rsidRPr="00A305AE">
        <w:rPr>
          <w:rFonts w:ascii="Tms Rmn" w:hAnsi="Tms Rmn"/>
          <w:lang w:val="ru-RU"/>
        </w:rPr>
        <w:t> </w:t>
      </w:r>
      <w:r w:rsidRPr="00A305AE">
        <w:rPr>
          <w:lang w:val="ru-RU"/>
        </w:rPr>
        <w:t>000 кГц, Комитет отмечает, что МСЭ-R рекомендует метод распространения, упомянутый в Приложении 1 к Рекомендации МСЭ-R P.533-5, так как он дает результаты, сравнимые по точности с другими, более сложными методами. Комитет отмечает также, что применение Бюро этого метода в методике расчета при определении затронутых администраций в отношении п. </w:t>
      </w:r>
      <w:r w:rsidRPr="00A305AE">
        <w:rPr>
          <w:b/>
          <w:color w:val="000000"/>
          <w:lang w:val="ru-RU"/>
        </w:rPr>
        <w:t>9.21</w:t>
      </w:r>
      <w:r w:rsidRPr="00A305AE">
        <w:rPr>
          <w:lang w:val="ru-RU"/>
        </w:rPr>
        <w:t xml:space="preserve"> может потребовать значительных ресурсов, что может оказаться неоправданным, имея в виду ожидаемый низкий уровень применимости этой методики. Таким образом, Комитет решил, что должна применяться следующая методика.</w:t>
      </w:r>
    </w:p>
    <w:p w14:paraId="01DEE843" w14:textId="77777777" w:rsidR="00A305AE" w:rsidRPr="00A305AE" w:rsidRDefault="00A305AE" w:rsidP="001529E7">
      <w:pPr>
        <w:rPr>
          <w:lang w:val="ru-RU"/>
        </w:rPr>
      </w:pPr>
      <w:r w:rsidRPr="00A305AE">
        <w:rPr>
          <w:lang w:val="ru-RU"/>
        </w:rPr>
        <w:t>4.4.1</w:t>
      </w:r>
      <w:r w:rsidRPr="00A305AE">
        <w:rPr>
          <w:lang w:val="ru-RU"/>
        </w:rPr>
        <w:tab/>
        <w:t>Месячные медианные значения стандартной МПЧ (EJF) рассчитываются в соответствии с Рекомендац</w:t>
      </w:r>
      <w:r w:rsidR="00436269">
        <w:rPr>
          <w:lang w:val="ru-RU"/>
        </w:rPr>
        <w:t>ией МСЭ-R </w:t>
      </w:r>
      <w:r w:rsidRPr="00A305AE">
        <w:rPr>
          <w:lang w:val="ru-RU"/>
        </w:rPr>
        <w:t>Р.434-5</w:t>
      </w:r>
      <w:r w:rsidRPr="00A305AE">
        <w:rPr>
          <w:position w:val="6"/>
          <w:sz w:val="16"/>
          <w:lang w:val="ru-RU"/>
        </w:rPr>
        <w:footnoteReference w:id="5"/>
      </w:r>
      <w:r w:rsidR="00436269" w:rsidRPr="00F04387">
        <w:rPr>
          <w:rStyle w:val="FootnoteReference"/>
          <w:color w:val="000000"/>
          <w:szCs w:val="16"/>
          <w:lang w:val="ru-RU"/>
        </w:rPr>
        <w:footnoteReference w:customMarkFollows="1" w:id="6"/>
        <w:sym w:font="Symbol" w:char="F02A"/>
      </w:r>
      <w:r w:rsidR="00436269" w:rsidRPr="00A305AE">
        <w:rPr>
          <w:rFonts w:eastAsia="SimSun"/>
          <w:color w:val="0000FF"/>
          <w:lang w:val="ru-RU" w:eastAsia="zh-CN"/>
        </w:rPr>
        <w:t xml:space="preserve"> </w:t>
      </w:r>
      <w:r w:rsidR="00436269">
        <w:rPr>
          <w:lang w:val="ru-RU"/>
        </w:rPr>
        <w:t>и Отчетом МСЭ-R </w:t>
      </w:r>
      <w:r w:rsidRPr="00A305AE">
        <w:rPr>
          <w:lang w:val="ru-RU"/>
        </w:rPr>
        <w:t>Р.2011-1</w:t>
      </w:r>
      <w:r w:rsidRPr="00A305AE">
        <w:rPr>
          <w:position w:val="6"/>
          <w:sz w:val="16"/>
          <w:lang w:val="ru-RU"/>
        </w:rPr>
        <w:footnoteReference w:id="7"/>
      </w:r>
      <w:r w:rsidRPr="00A305AE">
        <w:rPr>
          <w:lang w:val="ru-RU"/>
        </w:rPr>
        <w:t xml:space="preserve"> для двух справочных значений (5 и 125) относительного числа солнечных пятен </w:t>
      </w:r>
      <w:r w:rsidRPr="00A305AE">
        <w:rPr>
          <w:i/>
          <w:lang w:val="ru-RU"/>
        </w:rPr>
        <w:t>R</w:t>
      </w:r>
      <w:r w:rsidRPr="00A305AE">
        <w:rPr>
          <w:position w:val="-4"/>
          <w:sz w:val="16"/>
          <w:szCs w:val="16"/>
          <w:lang w:val="ru-RU"/>
        </w:rPr>
        <w:t>12</w:t>
      </w:r>
      <w:r w:rsidRPr="00A305AE">
        <w:rPr>
          <w:lang w:val="ru-RU"/>
        </w:rPr>
        <w:t xml:space="preserve"> и двух определенных месяцев года (июнь и декабрь).</w:t>
      </w:r>
    </w:p>
    <w:p w14:paraId="5F80F388" w14:textId="77777777" w:rsidR="00A305AE" w:rsidRPr="0023078B" w:rsidRDefault="00A305AE" w:rsidP="001529E7">
      <w:pPr>
        <w:rPr>
          <w:lang w:val="ru-RU"/>
        </w:rPr>
      </w:pPr>
      <w:r w:rsidRPr="00A305AE">
        <w:rPr>
          <w:lang w:val="ru-RU"/>
        </w:rPr>
        <w:t>4.4.2</w:t>
      </w:r>
      <w:r w:rsidRPr="00A305AE">
        <w:rPr>
          <w:lang w:val="ru-RU"/>
        </w:rPr>
        <w:tab/>
        <w:t>Значения напряженности поля рассчитаны в соответствии с методикой, приведенной в Циркулярном письме № 462</w:t>
      </w:r>
      <w:r w:rsidRPr="00A305AE">
        <w:rPr>
          <w:position w:val="6"/>
          <w:sz w:val="16"/>
          <w:lang w:val="ru-RU"/>
        </w:rPr>
        <w:footnoteReference w:id="8"/>
      </w:r>
      <w:r w:rsidRPr="00A305AE">
        <w:rPr>
          <w:lang w:val="ru-RU"/>
        </w:rPr>
        <w:t xml:space="preserve"> NBS.</w:t>
      </w:r>
      <w:r w:rsidRPr="00A305AE">
        <w:rPr>
          <w:sz w:val="16"/>
          <w:szCs w:val="16"/>
          <w:lang w:val="ru-RU"/>
        </w:rPr>
        <w:t xml:space="preserve"> </w:t>
      </w:r>
    </w:p>
    <w:p w14:paraId="710B9427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643F94A7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7636A780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29C4DBBA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02E3CBA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8DC49FF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60F6561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17B0DC66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7703F90A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6E75F296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3DE84B5F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13A03E20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57C1776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color w:val="000000"/>
          <w:szCs w:val="22"/>
          <w:lang w:val="ru-RU"/>
        </w:rPr>
      </w:pPr>
    </w:p>
    <w:p w14:paraId="049CC870" w14:textId="77777777" w:rsidR="00A305AE" w:rsidRPr="007716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</w:pPr>
    </w:p>
    <w:p w14:paraId="0DC21781" w14:textId="77777777" w:rsidR="00A305AE" w:rsidRPr="007716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120"/>
        <w:rPr>
          <w:lang w:val="ru-RU"/>
        </w:rPr>
        <w:sectPr w:rsidR="00A305AE" w:rsidRPr="007716AE">
          <w:headerReference w:type="even" r:id="rId36"/>
          <w:headerReference w:type="default" r:id="rId37"/>
          <w:footnotePr>
            <w:pos w:val="beneathText"/>
          </w:footnotePr>
          <w:pgSz w:w="11907" w:h="16840" w:code="9"/>
          <w:pgMar w:top="1701" w:right="851" w:bottom="1134" w:left="1985" w:header="720" w:footer="482" w:gutter="0"/>
          <w:cols w:space="720"/>
          <w:vAlign w:val="both"/>
        </w:sectPr>
      </w:pPr>
    </w:p>
    <w:p w14:paraId="6A0C66C9" w14:textId="77777777" w:rsidR="00A305AE" w:rsidRPr="00A305AE" w:rsidRDefault="00A305AE" w:rsidP="00A305AE">
      <w:pPr>
        <w:keepNext/>
        <w:tabs>
          <w:tab w:val="left" w:pos="794"/>
          <w:tab w:val="left" w:pos="1191"/>
          <w:tab w:val="left" w:pos="1588"/>
          <w:tab w:val="left" w:pos="1985"/>
        </w:tabs>
        <w:spacing w:before="0" w:after="40"/>
        <w:jc w:val="center"/>
        <w:rPr>
          <w:color w:val="000000"/>
          <w:sz w:val="20"/>
          <w:lang w:val="ru-RU"/>
        </w:rPr>
      </w:pPr>
      <w:proofErr w:type="gramStart"/>
      <w:r w:rsidRPr="00A305AE">
        <w:rPr>
          <w:color w:val="000000"/>
          <w:sz w:val="20"/>
          <w:lang w:val="ru-RU"/>
        </w:rPr>
        <w:t>ТАБЛИЦА  1</w:t>
      </w:r>
      <w:proofErr w:type="gramEnd"/>
      <w:r w:rsidRPr="00A305AE">
        <w:rPr>
          <w:color w:val="000000"/>
          <w:sz w:val="20"/>
          <w:lang w:val="ru-RU"/>
        </w:rPr>
        <w:t>A</w:t>
      </w:r>
    </w:p>
    <w:p w14:paraId="78D00C53" w14:textId="77777777" w:rsidR="00A305AE" w:rsidRPr="00A305AE" w:rsidRDefault="00A305AE" w:rsidP="003D79D7">
      <w:pPr>
        <w:keepNext/>
        <w:tabs>
          <w:tab w:val="clear" w:pos="851"/>
          <w:tab w:val="left" w:pos="4820"/>
          <w:tab w:val="left" w:pos="10583"/>
        </w:tabs>
        <w:spacing w:before="0" w:after="120"/>
        <w:jc w:val="left"/>
        <w:rPr>
          <w:b/>
          <w:color w:val="000000"/>
          <w:sz w:val="20"/>
          <w:lang w:val="ru-RU"/>
        </w:rPr>
      </w:pPr>
      <w:r w:rsidRPr="00A305AE">
        <w:rPr>
          <w:b/>
          <w:color w:val="000000"/>
          <w:sz w:val="20"/>
          <w:lang w:val="ru-RU"/>
        </w:rPr>
        <w:tab/>
        <w:t>Напряженность поля (дБ относительно 1 мкВ/м)</w:t>
      </w:r>
      <w:r w:rsidRPr="00A305AE">
        <w:rPr>
          <w:b/>
          <w:color w:val="000000"/>
          <w:sz w:val="20"/>
          <w:lang w:val="ru-RU"/>
        </w:rPr>
        <w:tab/>
        <w:t>9–535 кГц</w:t>
      </w:r>
    </w:p>
    <w:tbl>
      <w:tblPr>
        <w:tblW w:w="14175" w:type="dxa"/>
        <w:jc w:val="center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722"/>
        <w:gridCol w:w="412"/>
        <w:gridCol w:w="390"/>
        <w:gridCol w:w="520"/>
        <w:gridCol w:w="522"/>
        <w:gridCol w:w="521"/>
        <w:gridCol w:w="521"/>
        <w:gridCol w:w="520"/>
        <w:gridCol w:w="520"/>
        <w:gridCol w:w="511"/>
        <w:gridCol w:w="11"/>
        <w:gridCol w:w="225"/>
        <w:gridCol w:w="675"/>
        <w:gridCol w:w="478"/>
        <w:gridCol w:w="478"/>
        <w:gridCol w:w="478"/>
        <w:gridCol w:w="522"/>
        <w:gridCol w:w="523"/>
        <w:gridCol w:w="221"/>
        <w:gridCol w:w="456"/>
        <w:gridCol w:w="521"/>
        <w:gridCol w:w="522"/>
        <w:gridCol w:w="521"/>
        <w:gridCol w:w="521"/>
        <w:gridCol w:w="520"/>
        <w:gridCol w:w="521"/>
        <w:gridCol w:w="521"/>
        <w:gridCol w:w="533"/>
        <w:gridCol w:w="769"/>
      </w:tblGrid>
      <w:tr w:rsidR="00A305AE" w:rsidRPr="00A305AE" w14:paraId="59A70A19" w14:textId="77777777" w:rsidTr="00A305AE">
        <w:trPr>
          <w:cantSplit/>
          <w:jc w:val="center"/>
        </w:trPr>
        <w:tc>
          <w:tcPr>
            <w:tcW w:w="722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075CE2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color w:val="000000"/>
                <w:sz w:val="16"/>
                <w:lang w:val="ru-RU"/>
              </w:rPr>
            </w:pPr>
            <w:proofErr w:type="spellStart"/>
            <w:r w:rsidRPr="00A305AE">
              <w:rPr>
                <w:b/>
                <w:color w:val="000000"/>
                <w:sz w:val="16"/>
                <w:lang w:val="ru-RU"/>
              </w:rPr>
              <w:t>Расстоя-ние</w:t>
            </w:r>
            <w:proofErr w:type="spellEnd"/>
          </w:p>
          <w:p w14:paraId="22728DB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160" w:lineRule="exact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(км)</w:t>
            </w:r>
          </w:p>
        </w:tc>
        <w:tc>
          <w:tcPr>
            <w:tcW w:w="4437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B2FC9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Земная волна: море</w:t>
            </w:r>
          </w:p>
        </w:tc>
        <w:tc>
          <w:tcPr>
            <w:tcW w:w="23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9040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3154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F9430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Пространственная волна (ночь)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8E16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463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FD33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Земная волна: суша</w:t>
            </w:r>
          </w:p>
        </w:tc>
        <w:tc>
          <w:tcPr>
            <w:tcW w:w="769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62B6FC5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jc w:val="center"/>
              <w:rPr>
                <w:b/>
                <w:color w:val="000000"/>
                <w:sz w:val="16"/>
                <w:lang w:val="ru-RU"/>
              </w:rPr>
            </w:pPr>
            <w:proofErr w:type="spellStart"/>
            <w:r w:rsidRPr="00A305AE">
              <w:rPr>
                <w:b/>
                <w:color w:val="000000"/>
                <w:sz w:val="16"/>
                <w:lang w:val="ru-RU"/>
              </w:rPr>
              <w:t>Расстоя-ние</w:t>
            </w:r>
            <w:proofErr w:type="spellEnd"/>
          </w:p>
          <w:p w14:paraId="20FB09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160" w:lineRule="exact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(км)</w:t>
            </w:r>
          </w:p>
        </w:tc>
      </w:tr>
      <w:tr w:rsidR="00A305AE" w:rsidRPr="00A305AE" w14:paraId="55CF05BF" w14:textId="77777777" w:rsidTr="00A305AE">
        <w:trPr>
          <w:cantSplit/>
          <w:jc w:val="center"/>
        </w:trPr>
        <w:tc>
          <w:tcPr>
            <w:tcW w:w="722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783B423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80" w:line="160" w:lineRule="exact"/>
              <w:ind w:left="-57" w:right="-57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12684" w:type="dxa"/>
            <w:gridSpan w:val="2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6714D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60" w:after="6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Частота</w:t>
            </w:r>
            <w:r w:rsidRPr="00A305AE">
              <w:rPr>
                <w:b/>
                <w:color w:val="000000"/>
                <w:sz w:val="16"/>
                <w:lang w:val="ru-RU"/>
              </w:rPr>
              <w:br/>
              <w:t>(кГц)</w:t>
            </w:r>
          </w:p>
        </w:tc>
        <w:tc>
          <w:tcPr>
            <w:tcW w:w="769" w:type="dxa"/>
            <w:vMerge/>
            <w:tcBorders>
              <w:left w:val="single" w:sz="6" w:space="0" w:color="auto"/>
              <w:right w:val="single" w:sz="6" w:space="0" w:color="auto"/>
            </w:tcBorders>
          </w:tcPr>
          <w:p w14:paraId="51982BA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80" w:after="40" w:line="160" w:lineRule="exact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</w:tr>
      <w:tr w:rsidR="00A305AE" w:rsidRPr="00A305AE" w14:paraId="21A4DF78" w14:textId="77777777" w:rsidTr="00A305AE">
        <w:trPr>
          <w:cantSplit/>
          <w:jc w:val="center"/>
        </w:trPr>
        <w:tc>
          <w:tcPr>
            <w:tcW w:w="722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1C620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line="160" w:lineRule="exact"/>
              <w:ind w:left="-57" w:right="-57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EA7B9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952F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51B63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60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C83D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F35D6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150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52474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200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853E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DD2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925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500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96C44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F451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</w:t>
            </w:r>
            <w:r w:rsidRPr="00A305AE">
              <w:rPr>
                <w:b/>
                <w:color w:val="000000"/>
                <w:sz w:val="16"/>
                <w:lang w:val="ru-RU"/>
              </w:rPr>
              <w:sym w:font="Symbol" w:char="F02D"/>
            </w:r>
            <w:r w:rsidRPr="00A305AE">
              <w:rPr>
                <w:b/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E76B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150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11ED6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200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CE2F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008D6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3E5F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500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DAB2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F0C6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EE8D0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5FF4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60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3EC1D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9F7C1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150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6991F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200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12AA3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300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1904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C415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40" w:after="40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  <w:r w:rsidRPr="00A305AE">
              <w:rPr>
                <w:b/>
                <w:color w:val="000000"/>
                <w:sz w:val="16"/>
                <w:lang w:val="ru-RU"/>
              </w:rPr>
              <w:t>500</w:t>
            </w:r>
          </w:p>
        </w:tc>
        <w:tc>
          <w:tcPr>
            <w:tcW w:w="76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83BA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 w:after="40" w:line="160" w:lineRule="exact"/>
              <w:ind w:right="34"/>
              <w:jc w:val="center"/>
              <w:rPr>
                <w:b/>
                <w:color w:val="000000"/>
                <w:sz w:val="16"/>
                <w:lang w:val="ru-RU"/>
              </w:rPr>
            </w:pPr>
          </w:p>
        </w:tc>
      </w:tr>
      <w:tr w:rsidR="00A305AE" w:rsidRPr="00A305AE" w14:paraId="36D69F43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1DCBF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14:paraId="0B27C1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0F35C52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DA2C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78DB03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051175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CDC1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35830E4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7FC787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B153F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41EEB6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7DD62DB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A517A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04894ED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22A25A8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7F7B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1A67C9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1AA83F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86F23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2B071FC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4B5B73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60790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260FA5C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4158CCB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B367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2B8313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5E9152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2528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1494666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1C28726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BA9B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F08B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28B4A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A6D0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A008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1E7FD5F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2940C8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5EEA5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1551CC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7E0BEA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229EF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0D38C6E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5632E0E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EB1A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624C0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4C0C50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0F87D6E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4D205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4EDF30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634A13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E8C34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1B97506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16F47DA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860B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7D7F628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1AF4CC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5399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6E23D36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6F70FE8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E1C6E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5C99675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041F188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FCC04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7669E1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56FCC6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5F2A0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6FDC0B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72</w:t>
            </w:r>
          </w:p>
          <w:p w14:paraId="67A21B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64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12E0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87</w:t>
            </w:r>
          </w:p>
          <w:p w14:paraId="5C40F61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71</w:t>
            </w:r>
          </w:p>
          <w:p w14:paraId="432E2D5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62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8D6F8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14:paraId="15FBF4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7DEAE1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100</w:t>
            </w:r>
          </w:p>
        </w:tc>
      </w:tr>
      <w:tr w:rsidR="00A305AE" w:rsidRPr="00A305AE" w14:paraId="20CDBE8F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89BA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200</w:t>
            </w:r>
          </w:p>
          <w:p w14:paraId="7967B5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300</w:t>
            </w:r>
          </w:p>
          <w:p w14:paraId="1AA312D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1630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57499E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57</w:t>
            </w:r>
          </w:p>
          <w:p w14:paraId="3E4AAD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DD33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2E1CBB2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1F455EC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52B3D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56C92E7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7F09823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D689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03527DE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0EB3A8A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5AFE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46ED8B9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2210CB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4EE3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6280258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  <w:p w14:paraId="692C9E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BC56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275D89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  <w:p w14:paraId="4A7FEA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5EFD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59</w:t>
            </w:r>
          </w:p>
          <w:p w14:paraId="5F34F6C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14:paraId="0DED3D9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5F99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59</w:t>
            </w:r>
          </w:p>
          <w:p w14:paraId="2B8CC0F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14:paraId="51D36E3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49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380D7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68A39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55595F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60A9FF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C2E0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7323A9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3A39410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819CF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246F724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627F7FE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5BB68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69758C6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5D97B92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A6414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2522A7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3D7F71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2A4E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3B03C9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1B472CD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8EE1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7894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54EC23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57</w:t>
            </w:r>
          </w:p>
          <w:p w14:paraId="0229850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E1DF1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2D379A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493C312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357E9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1046BBF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04A5499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0530C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662CEC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56</w:t>
            </w:r>
          </w:p>
          <w:p w14:paraId="647EA80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007E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</w:t>
            </w:r>
          </w:p>
          <w:p w14:paraId="3010B7B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55</w:t>
            </w:r>
          </w:p>
          <w:p w14:paraId="0C64948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A245C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59</w:t>
            </w:r>
          </w:p>
          <w:p w14:paraId="315C85A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14:paraId="457FB8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E709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57</w:t>
            </w:r>
          </w:p>
          <w:p w14:paraId="6D76DBD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03DDACE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E673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54</w:t>
            </w:r>
          </w:p>
          <w:p w14:paraId="77099D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46F62F4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81D21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2864FDB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4566350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0CA4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200</w:t>
            </w:r>
          </w:p>
          <w:p w14:paraId="6914ADF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300</w:t>
            </w:r>
          </w:p>
          <w:p w14:paraId="596207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400</w:t>
            </w:r>
          </w:p>
        </w:tc>
      </w:tr>
      <w:tr w:rsidR="00A305AE" w:rsidRPr="00A305AE" w14:paraId="7522421F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1442B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500</w:t>
            </w:r>
          </w:p>
          <w:p w14:paraId="744FA33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600</w:t>
            </w:r>
          </w:p>
          <w:p w14:paraId="2E348AA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832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  <w:p w14:paraId="257A73E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65BC0C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41FA5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51</w:t>
            </w:r>
          </w:p>
          <w:p w14:paraId="502CC3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49</w:t>
            </w:r>
          </w:p>
          <w:p w14:paraId="605D895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BA9F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6064929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14:paraId="0D58A2A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653E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731F9A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1E86343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8CC5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14:paraId="3C8610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7E2EDB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A42F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43B5778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23B64DC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D1C04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40CB25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4C7D10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EE3A0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  <w:p w14:paraId="723484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63CDA14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B150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477595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05009E5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6F9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6F954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6ABF836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502053B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7884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04735FD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592F708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FBC9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5567D9E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0C1F882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7F99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1CEF0E7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1A0BBC3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3F2A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4555BD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055061A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BFFF5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1BB390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52AC646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94A24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2255F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52</w:t>
            </w:r>
          </w:p>
          <w:p w14:paraId="074976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284EDB7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469D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51</w:t>
            </w:r>
          </w:p>
          <w:p w14:paraId="540D85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49</w:t>
            </w:r>
          </w:p>
          <w:p w14:paraId="25D44E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C5938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22B9E94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14:paraId="513721F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1E93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</w:t>
            </w:r>
          </w:p>
          <w:p w14:paraId="6F149F0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47</w:t>
            </w:r>
          </w:p>
          <w:p w14:paraId="0526A6F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DF30B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48</w:t>
            </w:r>
          </w:p>
          <w:p w14:paraId="2B5C82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170EB29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E53E9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5A9EFF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20BC80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96E46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09C44B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4A9E08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AA234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3918B7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04375B3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B4079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479493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29FDF9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62EE0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500</w:t>
            </w:r>
          </w:p>
          <w:p w14:paraId="6151592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600</w:t>
            </w:r>
          </w:p>
          <w:p w14:paraId="08D52C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700</w:t>
            </w:r>
          </w:p>
        </w:tc>
      </w:tr>
      <w:tr w:rsidR="00A305AE" w:rsidRPr="00A305AE" w14:paraId="5BCC5E5F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4F9BF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800</w:t>
            </w:r>
          </w:p>
          <w:p w14:paraId="0F1E4F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900</w:t>
            </w:r>
          </w:p>
          <w:p w14:paraId="18EF2B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6297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  <w:p w14:paraId="2356D58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5549B19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2E03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0B4D3B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2CFB45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B04F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0CE4505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2DEB96A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FED4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6827C13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582D66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C03E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4A2847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06563E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B3864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433322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1BCA86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A199F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299CAD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7AC5D66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F7B0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56DF58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51600A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89F92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042892A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14:paraId="238FEF8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60C5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73C20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72E6E29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1E8F1A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F515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3F4588F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69A3523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9567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33BA79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13D914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025A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1752B50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5AF87D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FFFA2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3C2C25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04B6B4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4425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0169E0F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55E83A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2760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8D5E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46</w:t>
            </w:r>
          </w:p>
          <w:p w14:paraId="162304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45</w:t>
            </w:r>
          </w:p>
          <w:p w14:paraId="586B50E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0AB39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44</w:t>
            </w:r>
          </w:p>
          <w:p w14:paraId="3D975D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72E6F3D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2534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43</w:t>
            </w:r>
          </w:p>
          <w:p w14:paraId="2B4EAD1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0452F49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7D34C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41</w:t>
            </w:r>
          </w:p>
          <w:p w14:paraId="475E381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049AB1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AACC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  <w:p w14:paraId="5C627E0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498925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F45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0696C6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6139CD8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8F5D5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73FD62A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5ABF289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841E0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518043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4098AA7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D0ED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594659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14:paraId="7AE925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–4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59C2F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800</w:t>
            </w:r>
          </w:p>
          <w:p w14:paraId="5799489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900</w:t>
            </w:r>
          </w:p>
          <w:p w14:paraId="2E82679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1 000</w:t>
            </w:r>
          </w:p>
        </w:tc>
      </w:tr>
      <w:tr w:rsidR="00A305AE" w:rsidRPr="00A305AE" w14:paraId="38EDB2EF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4D58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1 100</w:t>
            </w:r>
          </w:p>
          <w:p w14:paraId="1458491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1 200</w:t>
            </w:r>
          </w:p>
          <w:p w14:paraId="19F8F9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1 300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97169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624B51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7E8C7FA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B07E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153A42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771B69D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B7416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1E54FB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3D429EF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DA69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390EAE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0344159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FCA8E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28E893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7D6E1C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3A57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4D44AC3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5E8FFA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80202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525F174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250D73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23849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3DA14B8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6FDB2A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097D8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7521013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0E37EF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FDF36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6FAF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5EA6EF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4551335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2AA1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1970C4B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1637704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DB3E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6104B3E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0C76B4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E56E3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3CC165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625E058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0800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6A0599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73CEB70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4FB5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78F866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6C8B2F4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A20BD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AC13F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42</w:t>
            </w:r>
          </w:p>
          <w:p w14:paraId="1D879A3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40</w:t>
            </w:r>
          </w:p>
          <w:p w14:paraId="763316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DFF3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4A9854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37</w:t>
            </w:r>
          </w:p>
          <w:p w14:paraId="50F008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92466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3DA4D2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773A27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FCC5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583F2F8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0B0E7CF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D21C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14:paraId="4F6536B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78F0F48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0D38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221FB3C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35412CB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5E3F2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5AA8A1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1239C45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2EA35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14:paraId="113CF0A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  <w:p w14:paraId="69E861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–8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E7AB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5CA6FEA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  <w:p w14:paraId="0D8553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EF52C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1 100</w:t>
            </w:r>
          </w:p>
          <w:p w14:paraId="4E46673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1 200</w:t>
            </w:r>
          </w:p>
          <w:p w14:paraId="7DF19B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1 300</w:t>
            </w:r>
          </w:p>
        </w:tc>
      </w:tr>
      <w:tr w:rsidR="00A305AE" w:rsidRPr="00A305AE" w14:paraId="53D08611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63D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1 400</w:t>
            </w:r>
          </w:p>
          <w:p w14:paraId="2E9438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1 500</w:t>
            </w:r>
          </w:p>
          <w:p w14:paraId="0736A6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1 600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A5534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1F77A9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4CB31DC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89BC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550B7B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348D96D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DFCE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42FE36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2D82D0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7DDF9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0DF727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5DA5DC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10E7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069DE5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7288DB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662D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75F9FC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12511C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C6A2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7B64EB6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69A8E7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D5560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0651D4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11</w:t>
            </w:r>
          </w:p>
          <w:p w14:paraId="0C43FFC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B876E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6AB6F85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14:paraId="08626C8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E9B2E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8250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1452F6C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  <w:p w14:paraId="4DD2F49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FDD75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153BDF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34F848B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0AA40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174414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29DC48D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E4149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02F6913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482DB2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32B4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6030244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31ECFEE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FAC8F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0EFC93A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14:paraId="0AB96B7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5CD9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1D377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38</w:t>
            </w:r>
          </w:p>
          <w:p w14:paraId="02E5927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36</w:t>
            </w:r>
          </w:p>
          <w:p w14:paraId="3C30CE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013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477705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3C0ADC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B8489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43C5019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77DB2E6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8F63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4DF0E53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2D95DC8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3ACC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0FD10FC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625602B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B297F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14:paraId="167BEF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2BA4259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41E2B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</w:t>
            </w:r>
          </w:p>
          <w:p w14:paraId="21A4A6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</w:t>
            </w:r>
          </w:p>
          <w:p w14:paraId="449968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–7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41191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  <w:p w14:paraId="786C90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14:paraId="77E6BB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B88A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AAB0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1 400</w:t>
            </w:r>
          </w:p>
          <w:p w14:paraId="1A4ACDE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1 500</w:t>
            </w:r>
          </w:p>
          <w:p w14:paraId="42C9D3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1 600</w:t>
            </w:r>
          </w:p>
        </w:tc>
      </w:tr>
      <w:tr w:rsidR="00A305AE" w:rsidRPr="00A305AE" w14:paraId="597222C9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B4256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1 700</w:t>
            </w:r>
          </w:p>
          <w:p w14:paraId="770B91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1 800</w:t>
            </w:r>
          </w:p>
          <w:p w14:paraId="11CB2EA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1 900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C985B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601BE7D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299B0B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128EB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2EFA0A2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4965385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2E38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4734554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3DB909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AD17A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51718AC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0BE5F3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ADC0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17B0D58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75FD966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80DEB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16EDDE5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14:paraId="3E7775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ECAE1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14:paraId="1DDFD8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  <w:p w14:paraId="2F73958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3B20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77632F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</w:t>
            </w:r>
          </w:p>
          <w:p w14:paraId="3314ABC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0E09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</w:t>
            </w:r>
          </w:p>
          <w:p w14:paraId="248A377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  <w:p w14:paraId="657E7B5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–6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4D96E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A343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33</w:t>
            </w:r>
          </w:p>
          <w:p w14:paraId="41571F6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465D6F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7D8A0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3025E3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389A2ED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04C7E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6875A6C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048D2E6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3967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30</w:t>
            </w:r>
          </w:p>
          <w:p w14:paraId="3056BDC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0ABA90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443E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7F1EB39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57DC110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851D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7DD98FF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1E740D0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23D45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9562C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34</w:t>
            </w:r>
          </w:p>
          <w:p w14:paraId="3FFA171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32</w:t>
            </w:r>
          </w:p>
          <w:p w14:paraId="7855E30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F2F9B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316336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4628F61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765A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5383612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72329E8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F8BC4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535C70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1C62FC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8BB30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3660005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  <w:p w14:paraId="1BF9D98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1BEF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59B2B1D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375C62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2AD00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7B7CBDE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  <w:p w14:paraId="7B8DCA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9099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66358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208EC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1 700</w:t>
            </w:r>
          </w:p>
          <w:p w14:paraId="5B114E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1 800</w:t>
            </w:r>
          </w:p>
          <w:p w14:paraId="4201C8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1 900</w:t>
            </w:r>
          </w:p>
        </w:tc>
      </w:tr>
      <w:tr w:rsidR="00A305AE" w:rsidRPr="00A305AE" w14:paraId="2EDB630D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AD4D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2 000</w:t>
            </w:r>
          </w:p>
          <w:p w14:paraId="35761D6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2 200</w:t>
            </w:r>
          </w:p>
          <w:p w14:paraId="0F5397E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2 400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F7EA7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05EB884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37D75D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35D3F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181287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19DD482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5B5F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16C2AE9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45B13D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7F5C1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1FFD6F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58B88AD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B3E82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14:paraId="22DDC58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</w:t>
            </w:r>
          </w:p>
          <w:p w14:paraId="30F0CAE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A5C6F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12CF5F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14:paraId="3897520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–6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32EE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14:paraId="5CEEA65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–7</w:t>
            </w:r>
          </w:p>
          <w:p w14:paraId="4A6F77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44553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25857AD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–12</w:t>
            </w:r>
          </w:p>
          <w:p w14:paraId="0CC75B5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08A18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–9</w:t>
            </w:r>
          </w:p>
          <w:p w14:paraId="012A82D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–16</w:t>
            </w:r>
          </w:p>
          <w:p w14:paraId="56EABC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5C31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EB3C9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31</w:t>
            </w:r>
          </w:p>
          <w:p w14:paraId="707FB51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6E53C7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1DC72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546DD30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28</w:t>
            </w:r>
          </w:p>
          <w:p w14:paraId="14464F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710AA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53B34B1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20548C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A64C3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14C806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58BF47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BE3E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57D2C46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4BC6433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0D88F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724C72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79DDF59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23CC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6DA1B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29</w:t>
            </w:r>
          </w:p>
          <w:p w14:paraId="4BE2AF6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52707AF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29CF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1F134B1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4235A65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3B86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4994E1F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6FACF1D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C647F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49C331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605D879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267EB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</w:t>
            </w:r>
          </w:p>
          <w:p w14:paraId="02D7554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0</w:t>
            </w:r>
          </w:p>
          <w:p w14:paraId="19EF136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840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  <w:p w14:paraId="345A40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–8</w:t>
            </w:r>
          </w:p>
          <w:p w14:paraId="0576917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814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0751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C1914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EEFC2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2 000</w:t>
            </w:r>
          </w:p>
          <w:p w14:paraId="474D2A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2 200</w:t>
            </w:r>
          </w:p>
          <w:p w14:paraId="766C2BD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2 400</w:t>
            </w:r>
          </w:p>
        </w:tc>
      </w:tr>
      <w:tr w:rsidR="00A305AE" w:rsidRPr="00A305AE" w14:paraId="7894D45D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73B22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2 600</w:t>
            </w:r>
          </w:p>
          <w:p w14:paraId="3E875AF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2 800</w:t>
            </w:r>
          </w:p>
          <w:p w14:paraId="69BA724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BFDE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4BC2B9A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08591F0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07FD7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7393F20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0DBA00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C103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  <w:p w14:paraId="0EBA675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14:paraId="201B7F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F528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14:paraId="2D1FD2E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38E9B8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556B1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–7</w:t>
            </w:r>
          </w:p>
          <w:p w14:paraId="5CFA395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–11</w:t>
            </w:r>
          </w:p>
          <w:p w14:paraId="067736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–17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6E8E7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–11</w:t>
            </w:r>
          </w:p>
          <w:p w14:paraId="7A5C59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14:paraId="43F1B14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2A0F9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14:paraId="2AA5BD5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5CD0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–24</w:t>
            </w: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C9C6A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  <w:p w14:paraId="79D711F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D82E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CF0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27</w:t>
            </w:r>
          </w:p>
          <w:p w14:paraId="6E2A8A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710B30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5873A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26</w:t>
            </w:r>
          </w:p>
          <w:p w14:paraId="3D58ECA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177AFA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E670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1A7BB7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1739338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7BAFB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0C1002B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5D4562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EE11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4D1E457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1D5C47D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3CD9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517F26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1603BB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3AA3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ADFA0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695DD21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4F514D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064C0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75A0AED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306074C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BD35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  <w:p w14:paraId="6696EE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</w:t>
            </w:r>
          </w:p>
          <w:p w14:paraId="4743767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24D02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</w:t>
            </w:r>
          </w:p>
          <w:p w14:paraId="5951697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2347CE2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BC896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1FF123F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  <w:p w14:paraId="00FCAC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6D677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2822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BA59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0CDF7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E57C4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2 600</w:t>
            </w:r>
          </w:p>
          <w:p w14:paraId="5CDD4B1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2 800</w:t>
            </w:r>
          </w:p>
          <w:p w14:paraId="3095A9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3 000</w:t>
            </w:r>
          </w:p>
        </w:tc>
      </w:tr>
      <w:tr w:rsidR="00A305AE" w:rsidRPr="00A305AE" w14:paraId="0153FA1A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A3E27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3 200</w:t>
            </w:r>
          </w:p>
          <w:p w14:paraId="2A3360E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3 400</w:t>
            </w:r>
          </w:p>
          <w:p w14:paraId="1019FC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3 600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0ACD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4979FB4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67A8CFA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33B1E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243CE2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0</w:t>
            </w:r>
          </w:p>
          <w:p w14:paraId="4ECA44C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BE79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665303E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19C8FC9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E567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  <w:p w14:paraId="4597DC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14:paraId="6DF359C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C8902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–21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FB02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252BD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0FE45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B7ECD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06E5E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ADAB6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25</w:t>
            </w:r>
          </w:p>
          <w:p w14:paraId="6896416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  <w:p w14:paraId="6757C6E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24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7B9B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651C2A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  <w:p w14:paraId="0493562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5C30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22B7593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6EE6642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9C14F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59DD0C9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1038D3E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26E11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41973AA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14:paraId="61B2E59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1E13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47D9C44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084AD9E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96B9D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64C3D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0BBA4C0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0502729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F3F05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</w:t>
            </w:r>
          </w:p>
          <w:p w14:paraId="2E58046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0</w:t>
            </w:r>
          </w:p>
          <w:p w14:paraId="01AD081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1BD75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5521B41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–10</w:t>
            </w:r>
          </w:p>
          <w:p w14:paraId="09060A9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19DA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–14</w:t>
            </w:r>
          </w:p>
          <w:p w14:paraId="4F99ABC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–18</w:t>
            </w:r>
          </w:p>
          <w:p w14:paraId="555F5C7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–23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6B080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20341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7A07C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893F7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53F6A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2ADA6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3 200</w:t>
            </w:r>
          </w:p>
          <w:p w14:paraId="5C0AA5C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3 400</w:t>
            </w:r>
          </w:p>
          <w:p w14:paraId="1F86616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3 600</w:t>
            </w:r>
          </w:p>
        </w:tc>
      </w:tr>
      <w:tr w:rsidR="00A305AE" w:rsidRPr="00A305AE" w14:paraId="104EF6AB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AE5BB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3 800</w:t>
            </w:r>
          </w:p>
          <w:p w14:paraId="75012BA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4 000</w:t>
            </w:r>
          </w:p>
          <w:p w14:paraId="48F4CFD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D7553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49EDB3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3F107F8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FA252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7571313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–9</w:t>
            </w:r>
          </w:p>
          <w:p w14:paraId="1279432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 xml:space="preserve"> –24</w:t>
            </w: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10F51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–16</w:t>
            </w:r>
          </w:p>
          <w:p w14:paraId="12987F9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–20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63180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9D6E0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3DAD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3F361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AA4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560A2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D189B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9BEBE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2BB58A8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6E9145A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2ABA6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21</w:t>
            </w:r>
          </w:p>
          <w:p w14:paraId="403D5F2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0D791AD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672C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  <w:p w14:paraId="646D441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18</w:t>
            </w:r>
          </w:p>
          <w:p w14:paraId="4EDAB28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F9C0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  <w:p w14:paraId="071211E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15</w:t>
            </w:r>
          </w:p>
          <w:p w14:paraId="5B45EF2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F4D7B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6004E09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  <w:p w14:paraId="362A1CB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10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9D447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12</w:t>
            </w:r>
          </w:p>
          <w:p w14:paraId="14597AB4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11</w:t>
            </w:r>
          </w:p>
          <w:p w14:paraId="47C5189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4C4FF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A46FA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9</w:t>
            </w:r>
          </w:p>
          <w:p w14:paraId="085D1B7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</w:t>
            </w:r>
          </w:p>
          <w:p w14:paraId="76F4438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CE957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–5</w:t>
            </w:r>
          </w:p>
          <w:p w14:paraId="7747C0F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–9</w:t>
            </w:r>
          </w:p>
          <w:p w14:paraId="16C3281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–24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E6AC9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–16</w:t>
            </w:r>
          </w:p>
          <w:p w14:paraId="4777DE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–20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99A65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903A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144B2D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94E91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BF1F5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228D2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8EA3C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3 800</w:t>
            </w:r>
          </w:p>
          <w:p w14:paraId="032DFE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4 000</w:t>
            </w:r>
          </w:p>
          <w:p w14:paraId="168891D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5 000</w:t>
            </w:r>
          </w:p>
        </w:tc>
      </w:tr>
      <w:tr w:rsidR="00A305AE" w:rsidRPr="00A305AE" w14:paraId="3CEFF7E2" w14:textId="77777777" w:rsidTr="00A305AE">
        <w:trPr>
          <w:cantSplit/>
          <w:jc w:val="center"/>
        </w:trPr>
        <w:tc>
          <w:tcPr>
            <w:tcW w:w="7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59AC47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6 000</w:t>
            </w:r>
          </w:p>
          <w:p w14:paraId="4B32F57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7 000</w:t>
            </w:r>
          </w:p>
        </w:tc>
        <w:tc>
          <w:tcPr>
            <w:tcW w:w="41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FE94C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</w:tc>
        <w:tc>
          <w:tcPr>
            <w:tcW w:w="3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9DFD3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left="-85"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07207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0D2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E3CF1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8D50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5AA95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2071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B06E4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2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84A8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6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4EE9C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23</w:t>
            </w:r>
          </w:p>
          <w:p w14:paraId="376C03D6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22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DC029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20</w:t>
            </w:r>
          </w:p>
          <w:p w14:paraId="245BDFC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19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A594D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17</w:t>
            </w:r>
          </w:p>
          <w:p w14:paraId="324CB083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16</w:t>
            </w:r>
          </w:p>
        </w:tc>
        <w:tc>
          <w:tcPr>
            <w:tcW w:w="4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1C5D58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14</w:t>
            </w:r>
          </w:p>
          <w:p w14:paraId="3235C4F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13</w:t>
            </w: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D158C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  <w:p w14:paraId="21485EA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8</w:t>
            </w:r>
          </w:p>
        </w:tc>
        <w:tc>
          <w:tcPr>
            <w:tcW w:w="5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31C2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</w:t>
            </w:r>
          </w:p>
          <w:p w14:paraId="253B0F6F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5</w:t>
            </w:r>
          </w:p>
        </w:tc>
        <w:tc>
          <w:tcPr>
            <w:tcW w:w="2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CBC91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</w:p>
        </w:tc>
        <w:tc>
          <w:tcPr>
            <w:tcW w:w="45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EEB1A0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–15</w:t>
            </w: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21366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30906B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21168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6A726A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B434E2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5D9CFC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5C7C69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53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1DB491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34"/>
              <w:jc w:val="center"/>
              <w:rPr>
                <w:color w:val="000000"/>
                <w:sz w:val="16"/>
                <w:lang w:val="ru-RU"/>
              </w:rPr>
            </w:pPr>
          </w:p>
        </w:tc>
        <w:tc>
          <w:tcPr>
            <w:tcW w:w="7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A4F225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6 000</w:t>
            </w:r>
          </w:p>
          <w:p w14:paraId="5FEA5C9E" w14:textId="77777777" w:rsidR="00A305AE" w:rsidRPr="00A305AE" w:rsidRDefault="00A305AE" w:rsidP="00A305AE">
            <w:pPr>
              <w:tabs>
                <w:tab w:val="left" w:pos="794"/>
                <w:tab w:val="left" w:pos="1191"/>
                <w:tab w:val="left" w:pos="1588"/>
                <w:tab w:val="left" w:pos="1985"/>
              </w:tabs>
              <w:spacing w:before="0"/>
              <w:ind w:right="113"/>
              <w:jc w:val="right"/>
              <w:rPr>
                <w:color w:val="000000"/>
                <w:sz w:val="16"/>
                <w:lang w:val="ru-RU"/>
              </w:rPr>
            </w:pPr>
            <w:r w:rsidRPr="00A305AE">
              <w:rPr>
                <w:color w:val="000000"/>
                <w:sz w:val="16"/>
                <w:lang w:val="ru-RU"/>
              </w:rPr>
              <w:t>7 000</w:t>
            </w:r>
          </w:p>
        </w:tc>
      </w:tr>
    </w:tbl>
    <w:p w14:paraId="5D0574D0" w14:textId="77777777" w:rsidR="00A305AE" w:rsidRPr="00A305AE" w:rsidRDefault="00A305AE" w:rsidP="00A305AE">
      <w:pPr>
        <w:tabs>
          <w:tab w:val="left" w:pos="794"/>
          <w:tab w:val="left" w:pos="1191"/>
          <w:tab w:val="left" w:pos="1588"/>
          <w:tab w:val="left" w:pos="1985"/>
        </w:tabs>
        <w:spacing w:before="0"/>
        <w:rPr>
          <w:sz w:val="2"/>
          <w:lang w:val="ru-RU"/>
        </w:rPr>
      </w:pPr>
    </w:p>
    <w:p w14:paraId="355F35FE" w14:textId="77777777" w:rsidR="00B26901" w:rsidRPr="00B12EFA" w:rsidRDefault="00B26901">
      <w:pPr>
        <w:sectPr w:rsidR="00B26901" w:rsidRPr="00B12EFA">
          <w:headerReference w:type="even" r:id="rId38"/>
          <w:headerReference w:type="default" r:id="rId39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20A7105E" w14:textId="77777777" w:rsidR="0055288E" w:rsidRPr="006E251F" w:rsidRDefault="0055288E" w:rsidP="0055288E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t>ТАБЛИЦА  1</w:t>
      </w:r>
      <w:proofErr w:type="gramEnd"/>
      <w:r w:rsidRPr="006E251F">
        <w:rPr>
          <w:color w:val="000000"/>
          <w:lang w:val="ru-RU"/>
        </w:rPr>
        <w:t>B</w:t>
      </w:r>
    </w:p>
    <w:p w14:paraId="442B9760" w14:textId="77777777" w:rsidR="0055288E" w:rsidRPr="006E251F" w:rsidRDefault="0055288E" w:rsidP="0055288E">
      <w:pPr>
        <w:pStyle w:val="TableTitle"/>
        <w:rPr>
          <w:color w:val="000000"/>
          <w:lang w:val="ru-RU"/>
        </w:rPr>
      </w:pPr>
      <w:r w:rsidRPr="006E251F">
        <w:rPr>
          <w:color w:val="000000"/>
          <w:lang w:val="ru-RU"/>
        </w:rPr>
        <w:t>Коэффициент полезного действия антенны (поправочный коэффициент)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68"/>
        <w:gridCol w:w="4536"/>
        <w:gridCol w:w="2268"/>
      </w:tblGrid>
      <w:tr w:rsidR="0055288E" w:rsidRPr="006E251F" w14:paraId="0FE2DD42" w14:textId="7777777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14:paraId="575B24AD" w14:textId="77777777" w:rsidR="0055288E" w:rsidRPr="006E251F" w:rsidRDefault="0055288E" w:rsidP="00814C12">
            <w:pPr>
              <w:pStyle w:val="TableHead"/>
              <w:framePr w:hSpace="180" w:wrap="around" w:vAnchor="text" w:hAnchor="text" w:y="1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Полоса частот</w:t>
            </w:r>
            <w:r w:rsidRPr="006E251F">
              <w:rPr>
                <w:color w:val="000000"/>
                <w:lang w:val="ru-RU"/>
              </w:rPr>
              <w:br/>
              <w:t>(кГц)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9AE2C7" w14:textId="77777777" w:rsidR="0055288E" w:rsidRPr="006E251F" w:rsidRDefault="0055288E" w:rsidP="00814C12">
            <w:pPr>
              <w:pStyle w:val="TableHead"/>
              <w:framePr w:hSpace="180" w:wrap="around" w:vAnchor="text" w:hAnchor="text" w:y="1"/>
              <w:tabs>
                <w:tab w:val="left" w:pos="455"/>
              </w:tabs>
              <w:spacing w:before="180" w:after="0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Класс станции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FAD5A4" w14:textId="77777777" w:rsidR="0055288E" w:rsidRPr="006E251F" w:rsidRDefault="0055288E" w:rsidP="00814C12">
            <w:pPr>
              <w:pStyle w:val="TableHead"/>
              <w:framePr w:hSpace="180" w:wrap="around" w:vAnchor="text" w:hAnchor="text" w:y="1"/>
              <w:ind w:left="113" w:right="113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Поправка</w:t>
            </w:r>
            <w:r w:rsidRPr="006E251F">
              <w:rPr>
                <w:color w:val="000000"/>
                <w:lang w:val="ru-RU"/>
              </w:rPr>
              <w:br/>
              <w:t>(дБ)</w:t>
            </w:r>
          </w:p>
        </w:tc>
      </w:tr>
      <w:tr w:rsidR="0055288E" w:rsidRPr="003D79D7" w14:paraId="081EC452" w14:textId="7777777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14:paraId="0D4ED704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 </w:t>
            </w:r>
            <w:r w:rsidRPr="006E251F">
              <w:rPr>
                <w:color w:val="000000"/>
                <w:lang w:val="ru-RU"/>
              </w:rPr>
              <w:t>9–70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49B641C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Фиксированные, сухопутные и сухопутные радионавигационные станции: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85C4DBA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right="113"/>
              <w:rPr>
                <w:color w:val="000000"/>
                <w:lang w:val="ru-RU"/>
              </w:rPr>
            </w:pPr>
          </w:p>
        </w:tc>
      </w:tr>
      <w:tr w:rsidR="0055288E" w:rsidRPr="006E251F" w14:paraId="2B8DE718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1F5E390F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7CBFC1EC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выше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637F73E4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</w:tr>
      <w:tr w:rsidR="0055288E" w:rsidRPr="006E251F" w14:paraId="08E02B3B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7DE74175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2BC7191F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равна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101B783B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</w:tr>
      <w:tr w:rsidR="0055288E" w:rsidRPr="006E251F" w14:paraId="16B9EFE2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AE727F7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30F4E4AE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ниже 1 кВт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3DF5B8A9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</w:tr>
      <w:tr w:rsidR="0055288E" w:rsidRPr="003D79D7" w14:paraId="345A6138" w14:textId="7777777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14:paraId="76346553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70–150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3201225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Фиксированные, сухопутные и сухопутные радионавигационные станции: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064EBFD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  <w:p w14:paraId="0ABDF486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</w:tr>
      <w:tr w:rsidR="0055288E" w:rsidRPr="006E251F" w14:paraId="50EFDF7B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0A505F17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485C9C3E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выше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23E2DAC8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</w:tr>
      <w:tr w:rsidR="0055288E" w:rsidRPr="006E251F" w14:paraId="33177B19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1D5D4DB3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1F7A819A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равна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39CAC5EA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</w:tr>
      <w:tr w:rsidR="0055288E" w:rsidRPr="006E251F" w14:paraId="46AC502B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26DA46CD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1EDADC59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ниже 1 кВт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4D440CCF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</w:tr>
      <w:tr w:rsidR="0055288E" w:rsidRPr="003D79D7" w14:paraId="319BA8E1" w14:textId="77777777" w:rsidTr="00814C12">
        <w:trPr>
          <w:cantSplit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</w:tcBorders>
          </w:tcPr>
          <w:p w14:paraId="5B8C5BD5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150–535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2ABEEE5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Фиксированные, сухопутные и сухопутные радионавигационные станции (за исключением ненаправленных радиомаяков):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8F88BFB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br/>
            </w:r>
          </w:p>
          <w:p w14:paraId="421EC5EB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</w:tr>
      <w:tr w:rsidR="0055288E" w:rsidRPr="006E251F" w14:paraId="7E52569F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3BAA97C8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1A8D978B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выше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44FB78B3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</w:tr>
      <w:tr w:rsidR="0055288E" w:rsidRPr="006E251F" w14:paraId="4721A648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right w:val="single" w:sz="4" w:space="0" w:color="auto"/>
            </w:tcBorders>
          </w:tcPr>
          <w:p w14:paraId="37D20BAC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right w:val="single" w:sz="4" w:space="0" w:color="auto"/>
            </w:tcBorders>
          </w:tcPr>
          <w:p w14:paraId="10168D58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равна 1 кВт</w:t>
            </w:r>
          </w:p>
        </w:tc>
        <w:tc>
          <w:tcPr>
            <w:tcW w:w="2268" w:type="dxa"/>
            <w:tcBorders>
              <w:left w:val="single" w:sz="4" w:space="0" w:color="auto"/>
              <w:right w:val="single" w:sz="6" w:space="0" w:color="auto"/>
            </w:tcBorders>
          </w:tcPr>
          <w:p w14:paraId="4C3923DD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</w:tr>
      <w:tr w:rsidR="0055288E" w:rsidRPr="006E251F" w14:paraId="2629C228" w14:textId="77777777" w:rsidTr="00814C12">
        <w:trPr>
          <w:cantSplit/>
        </w:trPr>
        <w:tc>
          <w:tcPr>
            <w:tcW w:w="2268" w:type="dxa"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70F4FF8E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4536" w:type="dxa"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01FCDDE8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tabs>
                <w:tab w:val="left" w:pos="455"/>
              </w:tabs>
              <w:ind w:left="113" w:right="113"/>
              <w:jc w:val="lef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</w:t>
            </w:r>
            <w:r w:rsidRPr="006E251F">
              <w:rPr>
                <w:color w:val="000000"/>
                <w:lang w:val="ru-RU"/>
              </w:rPr>
              <w:tab/>
              <w:t>мощность ниже 1 кВт</w:t>
            </w:r>
          </w:p>
        </w:tc>
        <w:tc>
          <w:tcPr>
            <w:tcW w:w="2268" w:type="dxa"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14:paraId="5CD9AF5F" w14:textId="77777777" w:rsidR="0055288E" w:rsidRPr="006E251F" w:rsidRDefault="0055288E" w:rsidP="00814C12">
            <w:pPr>
              <w:pStyle w:val="TableText"/>
              <w:framePr w:hSpace="180" w:wrap="around" w:vAnchor="text" w:hAnchor="text" w:y="1"/>
              <w:ind w:left="113" w:right="113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</w:tr>
    </w:tbl>
    <w:p w14:paraId="2B0A3F91" w14:textId="77777777" w:rsidR="00B26901" w:rsidRPr="00B12EFA" w:rsidRDefault="00B26901"/>
    <w:p w14:paraId="433558A5" w14:textId="77777777" w:rsidR="00B26901" w:rsidRPr="00B12EFA" w:rsidRDefault="00B26901"/>
    <w:p w14:paraId="709689E8" w14:textId="77777777" w:rsidR="00B26901" w:rsidRPr="00B12EFA" w:rsidRDefault="00B26901"/>
    <w:p w14:paraId="5A356C8F" w14:textId="77777777" w:rsidR="00B26901" w:rsidRPr="00B12EFA" w:rsidRDefault="00B26901"/>
    <w:p w14:paraId="4E929DB6" w14:textId="77777777" w:rsidR="00B26901" w:rsidRPr="00B12EFA" w:rsidRDefault="00B26901"/>
    <w:p w14:paraId="69B9414E" w14:textId="77777777" w:rsidR="00B26901" w:rsidRPr="00B12EFA" w:rsidRDefault="00B26901"/>
    <w:p w14:paraId="030B46A6" w14:textId="77777777" w:rsidR="00B26901" w:rsidRPr="00B12EFA" w:rsidRDefault="00B26901"/>
    <w:p w14:paraId="62A204B3" w14:textId="77777777" w:rsidR="00B26901" w:rsidRPr="00B12EFA" w:rsidRDefault="00B26901"/>
    <w:p w14:paraId="7C9B4249" w14:textId="77777777" w:rsidR="00B26901" w:rsidRPr="00B12EFA" w:rsidRDefault="00B26901"/>
    <w:p w14:paraId="6B4AD3A4" w14:textId="77777777" w:rsidR="00B26901" w:rsidRPr="00B12EFA" w:rsidRDefault="00B26901"/>
    <w:p w14:paraId="30A634CA" w14:textId="77777777" w:rsidR="00B26901" w:rsidRPr="00B12EFA" w:rsidRDefault="00B26901"/>
    <w:p w14:paraId="7343E6BF" w14:textId="77777777" w:rsidR="00B26901" w:rsidRPr="00B12EFA" w:rsidRDefault="00B26901"/>
    <w:p w14:paraId="0EF82487" w14:textId="77777777" w:rsidR="00B26901" w:rsidRPr="00B12EFA" w:rsidRDefault="00B26901">
      <w:pPr>
        <w:sectPr w:rsidR="00B26901" w:rsidRPr="00B12EFA">
          <w:headerReference w:type="even" r:id="rId40"/>
          <w:headerReference w:type="default" r:id="rId41"/>
          <w:footnotePr>
            <w:pos w:val="beneathText"/>
          </w:footnotePr>
          <w:pgSz w:w="11907" w:h="16840" w:code="9"/>
          <w:pgMar w:top="1701" w:right="851" w:bottom="1134" w:left="1985" w:header="720" w:footer="482" w:gutter="0"/>
          <w:cols w:space="720"/>
          <w:vAlign w:val="both"/>
        </w:sectPr>
      </w:pPr>
    </w:p>
    <w:p w14:paraId="609DFB53" w14:textId="77777777" w:rsidR="0055288E" w:rsidRPr="006E251F" w:rsidRDefault="0055288E" w:rsidP="00591949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t>ТАБЛИЦА  2</w:t>
      </w:r>
      <w:proofErr w:type="gramEnd"/>
    </w:p>
    <w:p w14:paraId="27BF8668" w14:textId="77777777" w:rsidR="0055288E" w:rsidRPr="006E251F" w:rsidRDefault="0055288E" w:rsidP="003D79D7">
      <w:pPr>
        <w:pStyle w:val="TableTitle"/>
        <w:tabs>
          <w:tab w:val="clear" w:pos="851"/>
          <w:tab w:val="left" w:pos="4962"/>
          <w:tab w:val="left" w:pos="13325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МОРЕ</w:t>
      </w:r>
    </w:p>
    <w:tbl>
      <w:tblPr>
        <w:tblW w:w="1403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218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14:paraId="5BF1657A" w14:textId="77777777" w:rsidTr="00814C12">
        <w:trPr>
          <w:cantSplit/>
        </w:trPr>
        <w:tc>
          <w:tcPr>
            <w:tcW w:w="1218" w:type="dxa"/>
            <w:vMerge w:val="restart"/>
            <w:vAlign w:val="center"/>
          </w:tcPr>
          <w:p w14:paraId="799402C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5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3E3C1CB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14:paraId="23271CD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14:paraId="2E8ADF1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14:paraId="209E486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734C94B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29EBBE9D" w14:textId="77777777" w:rsidTr="00814C12">
        <w:trPr>
          <w:cantSplit/>
        </w:trPr>
        <w:tc>
          <w:tcPr>
            <w:tcW w:w="1218" w:type="dxa"/>
            <w:vMerge/>
            <w:vAlign w:val="center"/>
          </w:tcPr>
          <w:p w14:paraId="56CEDA0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14:paraId="589011A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A02AB0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4367360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14:paraId="6991981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24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1185995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4D59057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  <w:vAlign w:val="center"/>
          </w:tcPr>
          <w:p w14:paraId="6B334BB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2F2CC6BA" w14:textId="77777777" w:rsidTr="00814C12">
        <w:trPr>
          <w:cantSplit/>
        </w:trPr>
        <w:tc>
          <w:tcPr>
            <w:tcW w:w="1218" w:type="dxa"/>
            <w:vMerge/>
            <w:vAlign w:val="center"/>
          </w:tcPr>
          <w:p w14:paraId="53FC438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0FB6AE1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6E41765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60665E4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14:paraId="523B556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4948568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772CCB3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  <w:vAlign w:val="center"/>
          </w:tcPr>
          <w:p w14:paraId="0C7CEA1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00FD178D" w14:textId="77777777" w:rsidTr="00814C12">
        <w:trPr>
          <w:cantSplit/>
        </w:trPr>
        <w:tc>
          <w:tcPr>
            <w:tcW w:w="1218" w:type="dxa"/>
            <w:vMerge/>
            <w:vAlign w:val="center"/>
          </w:tcPr>
          <w:p w14:paraId="63D08FA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532401D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276663F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1E16386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557D8A7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4C3533D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3013C08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00CE2F6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C824C53" w14:textId="77777777" w:rsidTr="00814C12">
        <w:trPr>
          <w:cantSplit/>
        </w:trPr>
        <w:tc>
          <w:tcPr>
            <w:tcW w:w="1218" w:type="dxa"/>
            <w:vMerge/>
            <w:vAlign w:val="center"/>
          </w:tcPr>
          <w:p w14:paraId="087D383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  <w:vAlign w:val="center"/>
          </w:tcPr>
          <w:p w14:paraId="46E3747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EF774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162E1B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01D2B8D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0C0A0EB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78E41B1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61F0153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5269CD3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FF3B89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03FC3B8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7E83EA3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25BCB00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52B995A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34AEAF0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2C7CD84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3BB2C0FB" w14:textId="77777777" w:rsidTr="00814C12">
        <w:trPr>
          <w:cantSplit/>
        </w:trPr>
        <w:tc>
          <w:tcPr>
            <w:tcW w:w="1218" w:type="dxa"/>
            <w:vAlign w:val="center"/>
          </w:tcPr>
          <w:p w14:paraId="3DB6E3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  <w:tcBorders>
              <w:top w:val="nil"/>
            </w:tcBorders>
            <w:vAlign w:val="center"/>
          </w:tcPr>
          <w:p w14:paraId="2C5196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737" w:type="dxa"/>
            <w:vAlign w:val="center"/>
          </w:tcPr>
          <w:p w14:paraId="510A12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A6F63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E57B6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60A17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C3ED9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23943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79D16A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737" w:type="dxa"/>
            <w:vAlign w:val="center"/>
          </w:tcPr>
          <w:p w14:paraId="71F3B4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D6BAC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6C8AC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B7DDD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699AD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0A313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2B2168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14:paraId="181C805D" w14:textId="77777777" w:rsidTr="00814C12">
        <w:trPr>
          <w:cantSplit/>
        </w:trPr>
        <w:tc>
          <w:tcPr>
            <w:tcW w:w="1218" w:type="dxa"/>
            <w:vAlign w:val="center"/>
          </w:tcPr>
          <w:p w14:paraId="53A225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1049" w:type="dxa"/>
            <w:vAlign w:val="center"/>
          </w:tcPr>
          <w:p w14:paraId="0E9090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737" w:type="dxa"/>
            <w:vAlign w:val="center"/>
          </w:tcPr>
          <w:p w14:paraId="5B080B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EB6F0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B2525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B2531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CD8A4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4E242E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5D1BF9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737" w:type="dxa"/>
            <w:vAlign w:val="center"/>
          </w:tcPr>
          <w:p w14:paraId="154CCD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E616A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A45EA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747DB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ACC72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048F8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6A74A6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14:paraId="286DAB0C" w14:textId="77777777" w:rsidTr="00814C12">
        <w:trPr>
          <w:cantSplit/>
        </w:trPr>
        <w:tc>
          <w:tcPr>
            <w:tcW w:w="1218" w:type="dxa"/>
            <w:vAlign w:val="center"/>
          </w:tcPr>
          <w:p w14:paraId="18751F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vAlign w:val="center"/>
          </w:tcPr>
          <w:p w14:paraId="6049B9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737" w:type="dxa"/>
            <w:vAlign w:val="center"/>
          </w:tcPr>
          <w:p w14:paraId="07586E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6A0E9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63CD4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6A9FF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2C022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FEDA5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5AF97D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737" w:type="dxa"/>
            <w:vAlign w:val="center"/>
          </w:tcPr>
          <w:p w14:paraId="304F31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92110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48CB8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58608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1F0DF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0B646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0BB135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1BFAB4A2" w14:textId="77777777" w:rsidTr="00814C12">
        <w:trPr>
          <w:cantSplit/>
        </w:trPr>
        <w:tc>
          <w:tcPr>
            <w:tcW w:w="1218" w:type="dxa"/>
            <w:vAlign w:val="center"/>
          </w:tcPr>
          <w:p w14:paraId="1247B3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vAlign w:val="center"/>
          </w:tcPr>
          <w:p w14:paraId="63CA25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57</w:t>
            </w:r>
          </w:p>
        </w:tc>
        <w:tc>
          <w:tcPr>
            <w:tcW w:w="737" w:type="dxa"/>
            <w:vAlign w:val="center"/>
          </w:tcPr>
          <w:p w14:paraId="5D0212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3843E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360A4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D9C56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1BF96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3DFF21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7FA864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57</w:t>
            </w:r>
          </w:p>
        </w:tc>
        <w:tc>
          <w:tcPr>
            <w:tcW w:w="737" w:type="dxa"/>
            <w:vAlign w:val="center"/>
          </w:tcPr>
          <w:p w14:paraId="7A1838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E439B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2A0C1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C1917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9A4CF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2BA05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65662DD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548334E7" w14:textId="77777777" w:rsidTr="00814C12">
        <w:trPr>
          <w:cantSplit/>
        </w:trPr>
        <w:tc>
          <w:tcPr>
            <w:tcW w:w="1218" w:type="dxa"/>
            <w:vAlign w:val="center"/>
          </w:tcPr>
          <w:p w14:paraId="7BF05E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vAlign w:val="center"/>
          </w:tcPr>
          <w:p w14:paraId="4F682D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737" w:type="dxa"/>
            <w:vAlign w:val="center"/>
          </w:tcPr>
          <w:p w14:paraId="6AB1DE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4B483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C2E0D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DC011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C7396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95920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Align w:val="center"/>
          </w:tcPr>
          <w:p w14:paraId="6B2F48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737" w:type="dxa"/>
            <w:vAlign w:val="center"/>
          </w:tcPr>
          <w:p w14:paraId="10069F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93042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B6663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1FA77F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0D970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0C4D2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Align w:val="center"/>
          </w:tcPr>
          <w:p w14:paraId="29D110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018D2850" w14:textId="77777777" w:rsidTr="00814C12">
        <w:trPr>
          <w:cantSplit/>
        </w:trPr>
        <w:tc>
          <w:tcPr>
            <w:tcW w:w="1218" w:type="dxa"/>
            <w:vAlign w:val="center"/>
          </w:tcPr>
          <w:p w14:paraId="489175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vAlign w:val="center"/>
          </w:tcPr>
          <w:p w14:paraId="0F6246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737" w:type="dxa"/>
            <w:vAlign w:val="center"/>
          </w:tcPr>
          <w:p w14:paraId="4829C4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5569CF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6D00A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62F53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091D3F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57CA3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399B8B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737" w:type="dxa"/>
            <w:vAlign w:val="center"/>
          </w:tcPr>
          <w:p w14:paraId="1F3347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D5811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6A5E6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59410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C3B8A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343A3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64DCB1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4D366512" w14:textId="77777777" w:rsidTr="00814C12">
        <w:trPr>
          <w:cantSplit/>
        </w:trPr>
        <w:tc>
          <w:tcPr>
            <w:tcW w:w="1218" w:type="dxa"/>
            <w:vAlign w:val="center"/>
          </w:tcPr>
          <w:p w14:paraId="1F502B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vAlign w:val="center"/>
          </w:tcPr>
          <w:p w14:paraId="61990E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737" w:type="dxa"/>
            <w:vAlign w:val="center"/>
          </w:tcPr>
          <w:p w14:paraId="47D5A8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A9DEE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7D423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05C44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EBCCD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0C2189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7DAFF7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737" w:type="dxa"/>
            <w:vAlign w:val="center"/>
          </w:tcPr>
          <w:p w14:paraId="62AD4F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DD0E2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19BCC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0F63F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2007C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7A249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27D90F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3C1C976E" w14:textId="77777777" w:rsidTr="00814C12">
        <w:trPr>
          <w:cantSplit/>
        </w:trPr>
        <w:tc>
          <w:tcPr>
            <w:tcW w:w="1218" w:type="dxa"/>
            <w:vAlign w:val="center"/>
          </w:tcPr>
          <w:p w14:paraId="3AD03D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vAlign w:val="center"/>
          </w:tcPr>
          <w:p w14:paraId="61C124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737" w:type="dxa"/>
            <w:vAlign w:val="center"/>
          </w:tcPr>
          <w:p w14:paraId="49A449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EA7A5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0843D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C26B5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40515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3227C4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3AB3B9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737" w:type="dxa"/>
            <w:vAlign w:val="center"/>
          </w:tcPr>
          <w:p w14:paraId="1BDDE6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AE6CD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369FE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46032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97285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97C2B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2BAA37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790E448A" w14:textId="77777777" w:rsidTr="00814C12">
        <w:trPr>
          <w:cantSplit/>
        </w:trPr>
        <w:tc>
          <w:tcPr>
            <w:tcW w:w="1218" w:type="dxa"/>
            <w:vAlign w:val="center"/>
          </w:tcPr>
          <w:p w14:paraId="2FEA1A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  <w:vAlign w:val="center"/>
          </w:tcPr>
          <w:p w14:paraId="42F801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737" w:type="dxa"/>
            <w:vAlign w:val="center"/>
          </w:tcPr>
          <w:p w14:paraId="3F57E1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9846A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7E9B8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C4E7E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A49ED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127C5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1DD170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737" w:type="dxa"/>
            <w:vAlign w:val="center"/>
          </w:tcPr>
          <w:p w14:paraId="06D9DC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EF58D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D3148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6C482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BDF8C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4A2297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2C1692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4EACEE55" w14:textId="77777777" w:rsidTr="00814C12">
        <w:trPr>
          <w:cantSplit/>
        </w:trPr>
        <w:tc>
          <w:tcPr>
            <w:tcW w:w="1218" w:type="dxa"/>
            <w:vAlign w:val="center"/>
          </w:tcPr>
          <w:p w14:paraId="33684A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vAlign w:val="center"/>
          </w:tcPr>
          <w:p w14:paraId="430AB7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737" w:type="dxa"/>
            <w:vAlign w:val="center"/>
          </w:tcPr>
          <w:p w14:paraId="0D323E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B9861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FE157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2DCED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08B15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2B64EA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vAlign w:val="center"/>
          </w:tcPr>
          <w:p w14:paraId="46F37D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737" w:type="dxa"/>
            <w:vAlign w:val="center"/>
          </w:tcPr>
          <w:p w14:paraId="063129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71420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A29E8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4CA2FA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B91E9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47C67E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vAlign w:val="center"/>
          </w:tcPr>
          <w:p w14:paraId="24EA61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1EA2DD7" w14:textId="77777777" w:rsidTr="00814C12">
        <w:trPr>
          <w:cantSplit/>
        </w:trPr>
        <w:tc>
          <w:tcPr>
            <w:tcW w:w="1218" w:type="dxa"/>
            <w:vAlign w:val="center"/>
          </w:tcPr>
          <w:p w14:paraId="5B400E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  <w:vAlign w:val="center"/>
          </w:tcPr>
          <w:p w14:paraId="43825D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737" w:type="dxa"/>
            <w:vAlign w:val="center"/>
          </w:tcPr>
          <w:p w14:paraId="7B378C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D11B0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AB36F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0DAC9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47874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C118DA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049" w:type="dxa"/>
            <w:vAlign w:val="center"/>
          </w:tcPr>
          <w:p w14:paraId="287318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737" w:type="dxa"/>
            <w:vAlign w:val="center"/>
          </w:tcPr>
          <w:p w14:paraId="626E9E4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8BA4DA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E40D2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7D5C7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F6507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1021" w:type="dxa"/>
            <w:vAlign w:val="center"/>
          </w:tcPr>
          <w:p w14:paraId="51EA13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304" w:type="dxa"/>
            <w:vAlign w:val="center"/>
          </w:tcPr>
          <w:p w14:paraId="1BF06F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306FCF37" w14:textId="77777777" w:rsidTr="00814C12">
        <w:trPr>
          <w:cantSplit/>
        </w:trPr>
        <w:tc>
          <w:tcPr>
            <w:tcW w:w="1218" w:type="dxa"/>
            <w:vAlign w:val="center"/>
          </w:tcPr>
          <w:p w14:paraId="3FED87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vAlign w:val="center"/>
          </w:tcPr>
          <w:p w14:paraId="167986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737" w:type="dxa"/>
            <w:vAlign w:val="center"/>
          </w:tcPr>
          <w:p w14:paraId="4F1E5A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A8C33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FAAD3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76D76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D791A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A07D7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vAlign w:val="center"/>
          </w:tcPr>
          <w:p w14:paraId="79D45D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737" w:type="dxa"/>
            <w:vAlign w:val="center"/>
          </w:tcPr>
          <w:p w14:paraId="6304D2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B080A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E7F890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DB9C5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vAlign w:val="center"/>
          </w:tcPr>
          <w:p w14:paraId="6ADCF9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vAlign w:val="center"/>
          </w:tcPr>
          <w:p w14:paraId="3A52370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vAlign w:val="center"/>
          </w:tcPr>
          <w:p w14:paraId="7F1700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7D78609E" w14:textId="77777777" w:rsidTr="00814C12">
        <w:trPr>
          <w:cantSplit/>
        </w:trPr>
        <w:tc>
          <w:tcPr>
            <w:tcW w:w="1218" w:type="dxa"/>
            <w:vAlign w:val="center"/>
          </w:tcPr>
          <w:p w14:paraId="4C6D426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vAlign w:val="center"/>
          </w:tcPr>
          <w:p w14:paraId="169A3A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737" w:type="dxa"/>
            <w:vAlign w:val="center"/>
          </w:tcPr>
          <w:p w14:paraId="35C102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4876AA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0B8AA8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17B2B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vAlign w:val="center"/>
          </w:tcPr>
          <w:p w14:paraId="4D4FE5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vAlign w:val="center"/>
          </w:tcPr>
          <w:p w14:paraId="0D2277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vAlign w:val="center"/>
          </w:tcPr>
          <w:p w14:paraId="7E4579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vAlign w:val="center"/>
          </w:tcPr>
          <w:p w14:paraId="4A4517F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57B560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44145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vAlign w:val="center"/>
          </w:tcPr>
          <w:p w14:paraId="3723CF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vAlign w:val="center"/>
          </w:tcPr>
          <w:p w14:paraId="73D612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vAlign w:val="center"/>
          </w:tcPr>
          <w:p w14:paraId="7689CC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vAlign w:val="center"/>
          </w:tcPr>
          <w:p w14:paraId="1F6B96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48B72A94" w14:textId="77777777" w:rsidTr="00814C12">
        <w:trPr>
          <w:cantSplit/>
        </w:trPr>
        <w:tc>
          <w:tcPr>
            <w:tcW w:w="1218" w:type="dxa"/>
            <w:vAlign w:val="center"/>
          </w:tcPr>
          <w:p w14:paraId="0E1F84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vAlign w:val="center"/>
          </w:tcPr>
          <w:p w14:paraId="6A20CE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737" w:type="dxa"/>
            <w:vAlign w:val="center"/>
          </w:tcPr>
          <w:p w14:paraId="07AF78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1A2FA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145F56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288E28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vAlign w:val="center"/>
          </w:tcPr>
          <w:p w14:paraId="70A1AE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1021" w:type="dxa"/>
            <w:vAlign w:val="center"/>
          </w:tcPr>
          <w:p w14:paraId="05BB61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49" w:type="dxa"/>
            <w:vAlign w:val="center"/>
          </w:tcPr>
          <w:p w14:paraId="00A9E7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737" w:type="dxa"/>
            <w:vAlign w:val="center"/>
          </w:tcPr>
          <w:p w14:paraId="1121BC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56591A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334A31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vAlign w:val="center"/>
          </w:tcPr>
          <w:p w14:paraId="406038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vAlign w:val="center"/>
          </w:tcPr>
          <w:p w14:paraId="465E96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vAlign w:val="center"/>
          </w:tcPr>
          <w:p w14:paraId="35B739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304" w:type="dxa"/>
            <w:vAlign w:val="center"/>
          </w:tcPr>
          <w:p w14:paraId="511FB6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46355E6B" w14:textId="77777777" w:rsidTr="00814C12">
        <w:trPr>
          <w:cantSplit/>
        </w:trPr>
        <w:tc>
          <w:tcPr>
            <w:tcW w:w="1218" w:type="dxa"/>
            <w:vAlign w:val="center"/>
          </w:tcPr>
          <w:p w14:paraId="35E957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vAlign w:val="center"/>
          </w:tcPr>
          <w:p w14:paraId="53E178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vAlign w:val="center"/>
          </w:tcPr>
          <w:p w14:paraId="0BCB31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0D39EA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01E84A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476F1B8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vAlign w:val="center"/>
          </w:tcPr>
          <w:p w14:paraId="0C8046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vAlign w:val="center"/>
          </w:tcPr>
          <w:p w14:paraId="300BD4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49" w:type="dxa"/>
            <w:vAlign w:val="center"/>
          </w:tcPr>
          <w:p w14:paraId="50DEA86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vAlign w:val="center"/>
          </w:tcPr>
          <w:p w14:paraId="08EEA5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463F8B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0EE48A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70B36F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vAlign w:val="center"/>
          </w:tcPr>
          <w:p w14:paraId="2ED9ED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21" w:type="dxa"/>
            <w:vAlign w:val="center"/>
          </w:tcPr>
          <w:p w14:paraId="797E10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304" w:type="dxa"/>
            <w:vAlign w:val="center"/>
          </w:tcPr>
          <w:p w14:paraId="743F94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078FC116" w14:textId="77777777" w:rsidTr="00814C12">
        <w:trPr>
          <w:cantSplit/>
        </w:trPr>
        <w:tc>
          <w:tcPr>
            <w:tcW w:w="1218" w:type="dxa"/>
            <w:vAlign w:val="center"/>
          </w:tcPr>
          <w:p w14:paraId="087413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vAlign w:val="center"/>
          </w:tcPr>
          <w:p w14:paraId="68286C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vAlign w:val="center"/>
          </w:tcPr>
          <w:p w14:paraId="71DCF9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14:paraId="455FF5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14:paraId="0D4D27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64005B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7CC8D8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vAlign w:val="center"/>
          </w:tcPr>
          <w:p w14:paraId="403506F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49" w:type="dxa"/>
            <w:vAlign w:val="center"/>
          </w:tcPr>
          <w:p w14:paraId="4D58A8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5D56DB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14:paraId="683F14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56FE3A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721B5D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vAlign w:val="center"/>
          </w:tcPr>
          <w:p w14:paraId="1ED6F24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vAlign w:val="center"/>
          </w:tcPr>
          <w:p w14:paraId="3719FE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304" w:type="dxa"/>
            <w:vAlign w:val="center"/>
          </w:tcPr>
          <w:p w14:paraId="7B40FF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B8CFEFB" w14:textId="77777777" w:rsidTr="00814C12">
        <w:trPr>
          <w:cantSplit/>
        </w:trPr>
        <w:tc>
          <w:tcPr>
            <w:tcW w:w="1218" w:type="dxa"/>
            <w:vAlign w:val="center"/>
          </w:tcPr>
          <w:p w14:paraId="30EF29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vAlign w:val="center"/>
          </w:tcPr>
          <w:p w14:paraId="6223A2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0C141FA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7B0E4E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6ED494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14:paraId="6C4BF5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3916CB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1021" w:type="dxa"/>
            <w:vAlign w:val="center"/>
          </w:tcPr>
          <w:p w14:paraId="3A8611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49" w:type="dxa"/>
            <w:vAlign w:val="center"/>
          </w:tcPr>
          <w:p w14:paraId="44564DD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3DF639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14:paraId="2A032D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14:paraId="56FA3D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vAlign w:val="center"/>
          </w:tcPr>
          <w:p w14:paraId="5919F4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vAlign w:val="center"/>
          </w:tcPr>
          <w:p w14:paraId="53CD09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vAlign w:val="center"/>
          </w:tcPr>
          <w:p w14:paraId="7BF3A1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304" w:type="dxa"/>
            <w:vAlign w:val="center"/>
          </w:tcPr>
          <w:p w14:paraId="4C8529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214C6D8F" w14:textId="77777777" w:rsidTr="00814C12">
        <w:trPr>
          <w:cantSplit/>
        </w:trPr>
        <w:tc>
          <w:tcPr>
            <w:tcW w:w="1218" w:type="dxa"/>
            <w:vAlign w:val="center"/>
          </w:tcPr>
          <w:p w14:paraId="5B1E9E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vAlign w:val="center"/>
          </w:tcPr>
          <w:p w14:paraId="40B475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660C0B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vAlign w:val="center"/>
          </w:tcPr>
          <w:p w14:paraId="77121A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vAlign w:val="center"/>
          </w:tcPr>
          <w:p w14:paraId="0C83A3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3120FC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vAlign w:val="center"/>
          </w:tcPr>
          <w:p w14:paraId="5988DE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1021" w:type="dxa"/>
            <w:vAlign w:val="center"/>
          </w:tcPr>
          <w:p w14:paraId="72DE9D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49" w:type="dxa"/>
            <w:vAlign w:val="center"/>
          </w:tcPr>
          <w:p w14:paraId="61415D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3AC1B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1C9902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vAlign w:val="center"/>
          </w:tcPr>
          <w:p w14:paraId="350D2F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vAlign w:val="center"/>
          </w:tcPr>
          <w:p w14:paraId="55D45D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vAlign w:val="center"/>
          </w:tcPr>
          <w:p w14:paraId="4F0736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vAlign w:val="center"/>
          </w:tcPr>
          <w:p w14:paraId="62BC0A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  <w:vAlign w:val="center"/>
          </w:tcPr>
          <w:p w14:paraId="62DBB2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19" w:after="19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</w:tbl>
    <w:p w14:paraId="0C13BFD3" w14:textId="77777777" w:rsidR="00B26901" w:rsidRDefault="00B26901">
      <w:pPr>
        <w:pStyle w:val="TableFin"/>
        <w:rPr>
          <w:lang w:val="ru-RU"/>
        </w:rPr>
      </w:pPr>
    </w:p>
    <w:p w14:paraId="6CB2AFF5" w14:textId="77777777" w:rsidR="00BA024A" w:rsidRDefault="00BA024A">
      <w:pPr>
        <w:pStyle w:val="TableFin"/>
        <w:rPr>
          <w:lang w:val="ru-RU"/>
        </w:rPr>
      </w:pPr>
    </w:p>
    <w:p w14:paraId="1E152D96" w14:textId="77777777" w:rsidR="00BA024A" w:rsidRPr="00BA024A" w:rsidRDefault="00BA024A">
      <w:pPr>
        <w:pStyle w:val="TableFin"/>
        <w:rPr>
          <w:lang w:val="ru-RU"/>
        </w:rPr>
      </w:pPr>
    </w:p>
    <w:p w14:paraId="2D829668" w14:textId="77777777" w:rsidR="00B26901" w:rsidRPr="00B12EFA" w:rsidRDefault="00B26901">
      <w:pPr>
        <w:pStyle w:val="Table"/>
        <w:spacing w:before="0"/>
        <w:rPr>
          <w:sz w:val="24"/>
        </w:rPr>
        <w:sectPr w:rsidR="00B26901" w:rsidRPr="00B12EFA">
          <w:headerReference w:type="even" r:id="rId42"/>
          <w:headerReference w:type="default" r:id="rId43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05D0CF21" w14:textId="77777777" w:rsidR="0055288E" w:rsidRPr="006E251F" w:rsidRDefault="0055288E" w:rsidP="00BA024A">
      <w:pPr>
        <w:pStyle w:val="Table"/>
        <w:spacing w:before="0"/>
        <w:rPr>
          <w:i/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t>ТАБЛИЦА  2</w:t>
      </w:r>
      <w:proofErr w:type="gramEnd"/>
    </w:p>
    <w:p w14:paraId="36A6D312" w14:textId="77777777" w:rsidR="0055288E" w:rsidRPr="006E251F" w:rsidRDefault="0055288E" w:rsidP="003D79D7">
      <w:pPr>
        <w:pStyle w:val="TableTitle"/>
        <w:tabs>
          <w:tab w:val="clear" w:pos="851"/>
          <w:tab w:val="center" w:pos="7088"/>
          <w:tab w:val="left" w:pos="13381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МОРЕ</w:t>
      </w:r>
    </w:p>
    <w:tbl>
      <w:tblPr>
        <w:tblW w:w="1411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4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14:paraId="0089C586" w14:textId="77777777" w:rsidTr="00814C12">
        <w:trPr>
          <w:cantSplit/>
        </w:trPr>
        <w:tc>
          <w:tcPr>
            <w:tcW w:w="1304" w:type="dxa"/>
            <w:vMerge w:val="restart"/>
            <w:vAlign w:val="center"/>
          </w:tcPr>
          <w:p w14:paraId="38FC283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48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3C9F952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14:paraId="512ADF5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14:paraId="74C6564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14:paraId="77E8EDE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3DFBD0E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43C454AE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406B617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14:paraId="728736D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48500A9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41B3CC2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14:paraId="29ACBB7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1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2A03A9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37F395F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</w:tcPr>
          <w:p w14:paraId="16CCA43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2526FD51" w14:textId="77777777" w:rsidTr="00814C12">
        <w:trPr>
          <w:cantSplit/>
        </w:trPr>
        <w:tc>
          <w:tcPr>
            <w:tcW w:w="1304" w:type="dxa"/>
            <w:vMerge/>
          </w:tcPr>
          <w:p w14:paraId="5DF15F5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</w:tcPr>
          <w:p w14:paraId="0FE46FE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49A64AE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0B93A90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14:paraId="3AC74A3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0A777C2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24E17E1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</w:tcPr>
          <w:p w14:paraId="79AE0C9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7B118AF3" w14:textId="77777777" w:rsidTr="00814C12">
        <w:trPr>
          <w:cantSplit/>
        </w:trPr>
        <w:tc>
          <w:tcPr>
            <w:tcW w:w="1304" w:type="dxa"/>
            <w:vMerge/>
          </w:tcPr>
          <w:p w14:paraId="63D0BFE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</w:tcPr>
          <w:p w14:paraId="5A5ED29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02C1C44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5E9273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3356EB4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288D58D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</w:tcPr>
          <w:p w14:paraId="5196EE1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</w:tcPr>
          <w:p w14:paraId="263930C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2FAB2F11" w14:textId="77777777" w:rsidTr="00814C12">
        <w:trPr>
          <w:cantSplit/>
        </w:trPr>
        <w:tc>
          <w:tcPr>
            <w:tcW w:w="1304" w:type="dxa"/>
            <w:vMerge/>
          </w:tcPr>
          <w:p w14:paraId="6B0C76C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</w:tcPr>
          <w:p w14:paraId="583481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169941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</w:tcPr>
          <w:p w14:paraId="7A6380F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</w:tcPr>
          <w:p w14:paraId="56573D3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</w:tcPr>
          <w:p w14:paraId="6BD3B3A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</w:tcPr>
          <w:p w14:paraId="339FFD9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</w:tcPr>
          <w:p w14:paraId="1BD131E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</w:tcPr>
          <w:p w14:paraId="4374116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6CD90B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</w:tcPr>
          <w:p w14:paraId="27366C1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</w:tcPr>
          <w:p w14:paraId="6DDD887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</w:tcPr>
          <w:p w14:paraId="66CA375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</w:tcPr>
          <w:p w14:paraId="76B90DD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</w:tcPr>
          <w:p w14:paraId="3454F52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</w:tcPr>
          <w:p w14:paraId="3A4CCEE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9F8B249" w14:textId="77777777" w:rsidTr="00814C12">
        <w:trPr>
          <w:cantSplit/>
        </w:trPr>
        <w:tc>
          <w:tcPr>
            <w:tcW w:w="1304" w:type="dxa"/>
          </w:tcPr>
          <w:p w14:paraId="553978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</w:tcPr>
          <w:p w14:paraId="18C7A1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D88621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42896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4284D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92950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10798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4B6295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</w:tcPr>
          <w:p w14:paraId="200E46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EA48E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A0013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FED50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291D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A5A7A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C1EFD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</w:tcPr>
          <w:p w14:paraId="0BE48C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2CE57AEB" w14:textId="77777777" w:rsidTr="00814C12">
        <w:trPr>
          <w:cantSplit/>
        </w:trPr>
        <w:tc>
          <w:tcPr>
            <w:tcW w:w="1304" w:type="dxa"/>
          </w:tcPr>
          <w:p w14:paraId="34DC83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</w:tcPr>
          <w:p w14:paraId="0A9F05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1A751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AF119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660D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C20BA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A903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65010E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</w:tcPr>
          <w:p w14:paraId="749CD2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F442F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5D382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E322F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649B3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48A99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41F2F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304" w:type="dxa"/>
          </w:tcPr>
          <w:p w14:paraId="0B6140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60116151" w14:textId="77777777" w:rsidTr="00814C12">
        <w:trPr>
          <w:cantSplit/>
        </w:trPr>
        <w:tc>
          <w:tcPr>
            <w:tcW w:w="1304" w:type="dxa"/>
          </w:tcPr>
          <w:p w14:paraId="7AA94F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</w:tcPr>
          <w:p w14:paraId="4C6761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51F2E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84E17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6D58D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99315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AAA07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47FD4A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</w:tcPr>
          <w:p w14:paraId="5B25FB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B3DA3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6C317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55D93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1EED5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280B1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E2D9D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</w:tcPr>
          <w:p w14:paraId="26F6AB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211F5AC4" w14:textId="77777777" w:rsidTr="00814C12">
        <w:trPr>
          <w:cantSplit/>
        </w:trPr>
        <w:tc>
          <w:tcPr>
            <w:tcW w:w="1304" w:type="dxa"/>
          </w:tcPr>
          <w:p w14:paraId="15CF52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14:paraId="4D95CA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69447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17B10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92249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370BA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6BFF5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D4A91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</w:tcPr>
          <w:p w14:paraId="70BD37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60F3B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160E3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CF49E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F7F05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7051C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A19092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</w:tcPr>
          <w:p w14:paraId="1D820C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0FE1D35D" w14:textId="77777777" w:rsidTr="00814C12">
        <w:trPr>
          <w:cantSplit/>
        </w:trPr>
        <w:tc>
          <w:tcPr>
            <w:tcW w:w="1304" w:type="dxa"/>
          </w:tcPr>
          <w:p w14:paraId="4AE9D4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</w:tcPr>
          <w:p w14:paraId="07951D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E895D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6E75E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524C3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E5FE2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F9148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38BF6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49" w:type="dxa"/>
          </w:tcPr>
          <w:p w14:paraId="3B726B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FA482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520E3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9C7C2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F889C4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6E0CC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901E5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304" w:type="dxa"/>
          </w:tcPr>
          <w:p w14:paraId="78C09A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63646829" w14:textId="77777777" w:rsidTr="00814C12">
        <w:trPr>
          <w:cantSplit/>
        </w:trPr>
        <w:tc>
          <w:tcPr>
            <w:tcW w:w="1304" w:type="dxa"/>
          </w:tcPr>
          <w:p w14:paraId="657661F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</w:tcPr>
          <w:p w14:paraId="099815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A7007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6ED06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31BCF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52C7F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722E9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16E25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49" w:type="dxa"/>
          </w:tcPr>
          <w:p w14:paraId="699B7C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D0266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010E5F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3543E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1DF5C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0F86A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51DB9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304" w:type="dxa"/>
          </w:tcPr>
          <w:p w14:paraId="006FFD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0A92180A" w14:textId="77777777" w:rsidTr="00814C12">
        <w:trPr>
          <w:cantSplit/>
        </w:trPr>
        <w:tc>
          <w:tcPr>
            <w:tcW w:w="1304" w:type="dxa"/>
          </w:tcPr>
          <w:p w14:paraId="1DFCC6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</w:tcPr>
          <w:p w14:paraId="054CD8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01449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55315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F5E3D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D74A3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EC0C0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397FC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049" w:type="dxa"/>
          </w:tcPr>
          <w:p w14:paraId="08B0F3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786E4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CF636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C9CD8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39DD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EE117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C517D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304" w:type="dxa"/>
          </w:tcPr>
          <w:p w14:paraId="3D4491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2088690E" w14:textId="77777777" w:rsidTr="00814C12">
        <w:trPr>
          <w:cantSplit/>
        </w:trPr>
        <w:tc>
          <w:tcPr>
            <w:tcW w:w="1304" w:type="dxa"/>
          </w:tcPr>
          <w:p w14:paraId="21B0E45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</w:tcPr>
          <w:p w14:paraId="1A35AE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87397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58F80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D50CD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FE2A8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56130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C7E4F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49" w:type="dxa"/>
          </w:tcPr>
          <w:p w14:paraId="74C457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B4E48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53E53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304C3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8BCE0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10379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D62AA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304" w:type="dxa"/>
          </w:tcPr>
          <w:p w14:paraId="6D2431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08926BD5" w14:textId="77777777" w:rsidTr="00814C12">
        <w:trPr>
          <w:cantSplit/>
        </w:trPr>
        <w:tc>
          <w:tcPr>
            <w:tcW w:w="1304" w:type="dxa"/>
          </w:tcPr>
          <w:p w14:paraId="2C3304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14:paraId="3C49D1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7056AF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5E4A7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FF3D3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0E3F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5A1C6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A565A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49" w:type="dxa"/>
          </w:tcPr>
          <w:p w14:paraId="7DDBFC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B6841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9AD10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F637E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6ED4D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8C62B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58F81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304" w:type="dxa"/>
          </w:tcPr>
          <w:p w14:paraId="7D5D8A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0F686C93" w14:textId="77777777" w:rsidTr="00814C12">
        <w:trPr>
          <w:cantSplit/>
        </w:trPr>
        <w:tc>
          <w:tcPr>
            <w:tcW w:w="1304" w:type="dxa"/>
          </w:tcPr>
          <w:p w14:paraId="743F6D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</w:tcPr>
          <w:p w14:paraId="405F28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D94B4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CE0DC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98447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2BA79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6D1AF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5551D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049" w:type="dxa"/>
          </w:tcPr>
          <w:p w14:paraId="4D609F5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ECD7B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BF9BF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74151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FE376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44DAC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2DA1E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304" w:type="dxa"/>
          </w:tcPr>
          <w:p w14:paraId="24D160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FC2557A" w14:textId="77777777" w:rsidTr="00814C12">
        <w:trPr>
          <w:cantSplit/>
        </w:trPr>
        <w:tc>
          <w:tcPr>
            <w:tcW w:w="1304" w:type="dxa"/>
          </w:tcPr>
          <w:p w14:paraId="341A0D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</w:tcPr>
          <w:p w14:paraId="66935F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ECB7CF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F8604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35DA9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B42FB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3BA63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20901C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49" w:type="dxa"/>
          </w:tcPr>
          <w:p w14:paraId="5396BD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F568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9BA04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04E83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F196D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D81E0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AA0F3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304" w:type="dxa"/>
          </w:tcPr>
          <w:p w14:paraId="4B9EA2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69A5C130" w14:textId="77777777" w:rsidTr="00814C12">
        <w:trPr>
          <w:cantSplit/>
        </w:trPr>
        <w:tc>
          <w:tcPr>
            <w:tcW w:w="1304" w:type="dxa"/>
          </w:tcPr>
          <w:p w14:paraId="7D55EA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</w:tcPr>
          <w:p w14:paraId="6423975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471B2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D801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1C90FD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972E36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78A0C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66172B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49" w:type="dxa"/>
          </w:tcPr>
          <w:p w14:paraId="21ED28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23DE7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BD61A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FC236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8A8FC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5EFDD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E009A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1304" w:type="dxa"/>
          </w:tcPr>
          <w:p w14:paraId="582DA1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0BDF78AC" w14:textId="77777777" w:rsidTr="00814C12">
        <w:trPr>
          <w:cantSplit/>
        </w:trPr>
        <w:tc>
          <w:tcPr>
            <w:tcW w:w="1304" w:type="dxa"/>
          </w:tcPr>
          <w:p w14:paraId="16F14E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</w:tcPr>
          <w:p w14:paraId="42659B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EFCC9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2CC35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F1A55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06075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F91B6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412C9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49" w:type="dxa"/>
          </w:tcPr>
          <w:p w14:paraId="2FCEE96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FDCF7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B033C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62B91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080BB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5937D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464219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1304" w:type="dxa"/>
          </w:tcPr>
          <w:p w14:paraId="70EB3F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445E05EE" w14:textId="77777777" w:rsidTr="00814C12">
        <w:trPr>
          <w:cantSplit/>
        </w:trPr>
        <w:tc>
          <w:tcPr>
            <w:tcW w:w="1304" w:type="dxa"/>
          </w:tcPr>
          <w:p w14:paraId="17251D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14:paraId="05FAC7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0BE73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562E5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E188D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EFC1A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88FE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A88B2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1049" w:type="dxa"/>
          </w:tcPr>
          <w:p w14:paraId="093721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31EF0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50C7E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B5136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75B4EC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8F311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FFEB2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1304" w:type="dxa"/>
          </w:tcPr>
          <w:p w14:paraId="490448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3AC703D0" w14:textId="77777777" w:rsidTr="00814C12">
        <w:trPr>
          <w:cantSplit/>
        </w:trPr>
        <w:tc>
          <w:tcPr>
            <w:tcW w:w="1304" w:type="dxa"/>
          </w:tcPr>
          <w:p w14:paraId="661654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</w:tcPr>
          <w:p w14:paraId="01B39E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2C3D2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D709B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418C3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51111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6ADDA7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46FAF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1049" w:type="dxa"/>
          </w:tcPr>
          <w:p w14:paraId="5BB8C8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AEB26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A29FA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07862F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1D497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3D5F4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1210FD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304" w:type="dxa"/>
          </w:tcPr>
          <w:p w14:paraId="30CCC5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4D9AC5DF" w14:textId="77777777" w:rsidTr="00814C12">
        <w:trPr>
          <w:cantSplit/>
        </w:trPr>
        <w:tc>
          <w:tcPr>
            <w:tcW w:w="1304" w:type="dxa"/>
          </w:tcPr>
          <w:p w14:paraId="7FEA17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</w:tcPr>
          <w:p w14:paraId="528A16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67B5A5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54683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D2F4D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AB22C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04F8B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5694F2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</w:tcPr>
          <w:p w14:paraId="2B1759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39C9EB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124C9E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2067C4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47F68F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</w:tcPr>
          <w:p w14:paraId="58F461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</w:tcPr>
          <w:p w14:paraId="323E2B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304" w:type="dxa"/>
          </w:tcPr>
          <w:p w14:paraId="1622BC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14:paraId="0566053E" w14:textId="77777777" w:rsidTr="00814C12">
        <w:trPr>
          <w:cantSplit/>
        </w:trPr>
        <w:tc>
          <w:tcPr>
            <w:tcW w:w="14118" w:type="dxa"/>
            <w:gridSpan w:val="16"/>
            <w:tcBorders>
              <w:left w:val="nil"/>
              <w:bottom w:val="nil"/>
              <w:right w:val="nil"/>
            </w:tcBorders>
          </w:tcPr>
          <w:p w14:paraId="45A5D194" w14:textId="77777777"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14:paraId="35E3D345" w14:textId="77777777" w:rsidR="00B26901" w:rsidRPr="0023078B" w:rsidRDefault="00B26901">
      <w:pPr>
        <w:pStyle w:val="TableFin"/>
        <w:rPr>
          <w:lang w:val="ru-RU"/>
        </w:rPr>
      </w:pPr>
    </w:p>
    <w:p w14:paraId="002CDD4E" w14:textId="77777777" w:rsidR="0055288E" w:rsidRPr="006E251F" w:rsidRDefault="0055288E" w:rsidP="0055288E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t>ТАБЛИЦА  3</w:t>
      </w:r>
      <w:proofErr w:type="gramEnd"/>
    </w:p>
    <w:p w14:paraId="5432A7A4" w14:textId="77777777" w:rsidR="0055288E" w:rsidRPr="006E251F" w:rsidRDefault="0055288E" w:rsidP="002A4EEE">
      <w:pPr>
        <w:pStyle w:val="TableTitle"/>
        <w:tabs>
          <w:tab w:val="clear" w:pos="851"/>
          <w:tab w:val="center" w:pos="7088"/>
          <w:tab w:val="right" w:pos="13970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МОРЕ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47"/>
        <w:gridCol w:w="1021"/>
        <w:gridCol w:w="680"/>
        <w:gridCol w:w="680"/>
        <w:gridCol w:w="680"/>
        <w:gridCol w:w="680"/>
        <w:gridCol w:w="680"/>
        <w:gridCol w:w="1021"/>
        <w:gridCol w:w="1021"/>
        <w:gridCol w:w="624"/>
        <w:gridCol w:w="624"/>
        <w:gridCol w:w="624"/>
        <w:gridCol w:w="624"/>
        <w:gridCol w:w="624"/>
        <w:gridCol w:w="624"/>
        <w:gridCol w:w="624"/>
        <w:gridCol w:w="901"/>
        <w:gridCol w:w="1141"/>
      </w:tblGrid>
      <w:tr w:rsidR="0055288E" w:rsidRPr="006E251F" w14:paraId="6548A4BF" w14:textId="77777777" w:rsidTr="00814C12">
        <w:trPr>
          <w:cantSplit/>
        </w:trPr>
        <w:tc>
          <w:tcPr>
            <w:tcW w:w="114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656222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36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  <w:r w:rsidRPr="006E251F">
              <w:rPr>
                <w:color w:val="000000"/>
                <w:lang w:val="ru-RU"/>
              </w:rPr>
              <w:br/>
              <w:t>(км)</w:t>
            </w:r>
          </w:p>
        </w:tc>
        <w:tc>
          <w:tcPr>
            <w:tcW w:w="544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69501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2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3364D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14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EB0730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423ACFF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33D21310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EE51CD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68F20D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  <w:r w:rsidRPr="006E251F">
              <w:rPr>
                <w:color w:val="000000"/>
                <w:lang w:val="ru-RU"/>
              </w:rPr>
              <w:br/>
              <w:t>волна</w:t>
            </w:r>
          </w:p>
        </w:tc>
        <w:tc>
          <w:tcPr>
            <w:tcW w:w="442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EBCAA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7FCAF7E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8956DC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269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A2285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2F172E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13CB3706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D320C2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408142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F8C3B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36788D1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9C93D6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45DCB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01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3B31C7E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FCDC35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7217FA44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60A9BF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00F760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2FD61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23416C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359B60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A8915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01" w:type="dxa"/>
            <w:vMerge/>
            <w:tcBorders>
              <w:right w:val="single" w:sz="6" w:space="0" w:color="auto"/>
            </w:tcBorders>
            <w:vAlign w:val="center"/>
          </w:tcPr>
          <w:p w14:paraId="04DD9BC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4AE69A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95954F6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E8F14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7DCE5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61E8B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29EA7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15526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69AC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6C6CA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92256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B0CFB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E1C7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35D6E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82D43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14B3A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BE9F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8AED8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C78DF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01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14:paraId="489D22F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53B52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DC9D404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1D39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2A75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E269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EFA6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CE18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89E5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365C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83D3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F62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3FF1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14D8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BF3EC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D79A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3CDA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9955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72CA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D51B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88CA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14:paraId="63E7234F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D78E4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7AC2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7992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A56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FE26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0F95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EA77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05CB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4F7D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9D95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6FE6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F5A34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4E6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8EA0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A37A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A8C5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A06C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646E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14:paraId="070D554D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426A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F266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459E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D658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11A5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0C90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0C4A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8A92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34A2F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B94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5044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6D7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715C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0092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0B1F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B9CC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E697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5961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393D54CC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8E2C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5DBA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C831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0F22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BDCD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8D0A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D54F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4F88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26F1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0A765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6BAB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A2CF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1035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E91C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F61E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0E5E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3D78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53B4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0CF5C4A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EAED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A533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AAB3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AC78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8902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2336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E810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DD465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E011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1042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CB3E8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2AF6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31C4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42D1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5E68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EE5E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B1A4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F804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21C2523D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1432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DB00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9ED1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C540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4645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F3BB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62A5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8305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78D7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EE3F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1374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7B16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1A0B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42B9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DC8F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85AD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543A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60C0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5E011DF5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D9BC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286D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F21F6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AAD4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B98D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88A6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5A38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4696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F600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8F60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84D2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9C04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634E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B60A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CC68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DF4A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39685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649D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677BDF5C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E717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7B49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B713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6536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D838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E9C5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45C3A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6F18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0EFA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A149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9AE3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0610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A7FB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738C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DE87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F23D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37BC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56AE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00598430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34A8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3CE5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419E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7479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747A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9861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EA8A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C64C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77A4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F233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B694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69D6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5B59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7B84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8F63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EBE3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9400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D1A2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5EA305AB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30DC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8E14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AA5B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854F8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4915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C535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9115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FE50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6FE2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5BDF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9E2C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0FBA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6999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2318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610E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6478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8264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59D7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B2F4186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1D48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176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FBE4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71AA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A6AC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26D16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3BF4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15E5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1577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83D8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0BFC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E267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AAAC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ACE5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EFC0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A754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50E3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3458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72B1C6B1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F1AC0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61C6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19AD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2A3F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C327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D40F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72BE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F693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7613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CD71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7950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1ED9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878F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A377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34B10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7906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EB1C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B563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4D665EDA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2061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426B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2B3F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1D80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C844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027B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5254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755E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C3C2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FF3B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A451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DD34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3EB0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08E2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D3EC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1A44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7AE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C05A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21F3FD9F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51A8A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BF4E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233F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4B54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E378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802B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AB5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C1E4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64B3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54FA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2587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D77F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3D0B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EDAC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FC7D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5669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16CD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D907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CEA48C8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5574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71DD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575A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4A81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5484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6247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6067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81EE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94BD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29A0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EF76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97BA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DAD7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8963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C47C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FADCC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F3CD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2BFF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23425BF5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F6E0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D98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5E86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6D32B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4031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B17E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47CD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A787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0726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5067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AF2E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89BC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FFEF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865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A8B2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C7B0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C638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7D05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15C837F6" w14:textId="77777777" w:rsidTr="00814C12">
        <w:trPr>
          <w:cantSplit/>
        </w:trPr>
        <w:tc>
          <w:tcPr>
            <w:tcW w:w="11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CE83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A3E3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5BD2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A1EE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5A12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7890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43E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E8F1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7D81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E26D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825A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D482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AC00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A736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DAF7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578B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901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A0DE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1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77D8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</w:tbl>
    <w:p w14:paraId="3D179463" w14:textId="77777777" w:rsidR="00B26901" w:rsidRDefault="00B26901">
      <w:pPr>
        <w:rPr>
          <w:lang w:val="ru-RU"/>
        </w:rPr>
      </w:pPr>
    </w:p>
    <w:p w14:paraId="4CA46066" w14:textId="77777777" w:rsidR="002A4EEE" w:rsidRDefault="002A4EEE">
      <w:pPr>
        <w:tabs>
          <w:tab w:val="clear" w:pos="851"/>
        </w:tabs>
        <w:overflowPunct/>
        <w:autoSpaceDE/>
        <w:autoSpaceDN/>
        <w:adjustRightInd/>
        <w:spacing w:before="0"/>
        <w:jc w:val="left"/>
        <w:textAlignment w:val="auto"/>
        <w:rPr>
          <w:color w:val="000000"/>
          <w:sz w:val="20"/>
          <w:lang w:val="ru-RU"/>
        </w:rPr>
      </w:pPr>
      <w:r>
        <w:rPr>
          <w:color w:val="000000"/>
          <w:lang w:val="ru-RU"/>
        </w:rPr>
        <w:br w:type="page"/>
      </w:r>
    </w:p>
    <w:p w14:paraId="5912F901" w14:textId="77777777" w:rsidR="0055288E" w:rsidRPr="006E251F" w:rsidRDefault="0055288E" w:rsidP="00BA024A">
      <w:pPr>
        <w:pStyle w:val="Table"/>
        <w:spacing w:before="0"/>
        <w:rPr>
          <w:i/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t>ТАБЛИЦА  3</w:t>
      </w:r>
      <w:proofErr w:type="gramEnd"/>
    </w:p>
    <w:p w14:paraId="47E76DEF" w14:textId="77777777" w:rsidR="0055288E" w:rsidRPr="006E251F" w:rsidRDefault="0055288E" w:rsidP="002A4EEE">
      <w:pPr>
        <w:pStyle w:val="TableTitle"/>
        <w:tabs>
          <w:tab w:val="clear" w:pos="851"/>
          <w:tab w:val="center" w:pos="7088"/>
          <w:tab w:val="right" w:pos="13956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МОРЕ</w:t>
      </w:r>
    </w:p>
    <w:tbl>
      <w:tblPr>
        <w:tblW w:w="0" w:type="auto"/>
        <w:tblLayout w:type="fixed"/>
        <w:tblCellMar>
          <w:top w:w="28" w:type="dxa"/>
          <w:left w:w="0" w:type="dxa"/>
          <w:bottom w:w="28" w:type="dxa"/>
          <w:right w:w="0" w:type="dxa"/>
        </w:tblCellMar>
        <w:tblLook w:val="0000" w:firstRow="0" w:lastRow="0" w:firstColumn="0" w:lastColumn="0" w:noHBand="0" w:noVBand="0"/>
      </w:tblPr>
      <w:tblGrid>
        <w:gridCol w:w="1077"/>
        <w:gridCol w:w="1021"/>
        <w:gridCol w:w="680"/>
        <w:gridCol w:w="680"/>
        <w:gridCol w:w="680"/>
        <w:gridCol w:w="680"/>
        <w:gridCol w:w="680"/>
        <w:gridCol w:w="1021"/>
        <w:gridCol w:w="1021"/>
        <w:gridCol w:w="624"/>
        <w:gridCol w:w="624"/>
        <w:gridCol w:w="624"/>
        <w:gridCol w:w="624"/>
        <w:gridCol w:w="624"/>
        <w:gridCol w:w="624"/>
        <w:gridCol w:w="624"/>
        <w:gridCol w:w="964"/>
        <w:gridCol w:w="1134"/>
      </w:tblGrid>
      <w:tr w:rsidR="0055288E" w:rsidRPr="006E251F" w14:paraId="2A275122" w14:textId="77777777" w:rsidTr="00814C12">
        <w:trPr>
          <w:cantSplit/>
        </w:trPr>
        <w:tc>
          <w:tcPr>
            <w:tcW w:w="107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4714A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28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5934D74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44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34C1F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353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014F5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13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574E4C3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71CEEB5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31C8E952" w14:textId="77777777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16047D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5AFD4D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584697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42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CEA04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48E8419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1128869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332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BEF3D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A9D5B6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DE8F54C" w14:textId="77777777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3ABB34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D095F0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8F0D7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A03A4F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8DC1CF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5071B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64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1C2783F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32FDCE8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8437E04" w14:textId="77777777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D173FC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FF7511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EFEE3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891EF9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1A0941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5E57A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64" w:type="dxa"/>
            <w:vMerge/>
            <w:tcBorders>
              <w:right w:val="single" w:sz="6" w:space="0" w:color="auto"/>
            </w:tcBorders>
            <w:vAlign w:val="center"/>
          </w:tcPr>
          <w:p w14:paraId="0656647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3B58C9D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679EFCA7" w14:textId="77777777" w:rsidTr="00814C12">
        <w:trPr>
          <w:cantSplit/>
        </w:trPr>
        <w:tc>
          <w:tcPr>
            <w:tcW w:w="107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463B8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7000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79507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11582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6F7EF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67EAA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A1153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B7494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82028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A7CCA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249A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B06D9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696F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F7E62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449D0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4957A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64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14:paraId="5AB5A05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3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D4827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7C671113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4F8D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F62F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9722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1C13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2734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1823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0745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F3F5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0BF9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5ECD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0831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5300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3802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C771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4914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9156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A151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C659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2CE0C9DB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06FA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BEBF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D615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1616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59B3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3D166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923E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7276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25CE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82BC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926F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DB99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9ADB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DCAD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E605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7BA4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6201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E792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0B503B52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AC9E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5768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6390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AD0E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047F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A103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97E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360F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07B7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261F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91B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E6AF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F51C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659A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E15D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D569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3013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6511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4DF9872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0082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8AB8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DE20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8FA3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90DE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B82D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C507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C34F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C75C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3848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5282F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761F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915A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0D1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7590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43BF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2716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9735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231E8E45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E847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1922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410A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2CE3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2E17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4F673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37B6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67AA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038A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D5A6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4EC5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FB24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BDB9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828F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C0B6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3175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7824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0EC1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9546FEC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44BE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352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8481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57E7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85F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2303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59FD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6D71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A5A1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2698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B207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E04A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973D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1CAD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467E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8038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F79D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4F82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79B0C2D3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56AB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FCE2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82774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2751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6DFF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F767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4380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B29F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AF4A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C627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E3BB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9325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0C89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00AF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5F75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1B88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445F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219D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1C704B8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2F1F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DEEF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9B23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B226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6CE5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AF22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D8A3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0114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8DEE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10A7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EDAA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B3DA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C5E8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6831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3B30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CCFF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7833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5BEE0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5605F276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0CC4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DE7B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E0C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6CBA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4915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BAC9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C986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44918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8EDC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AC24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F6E0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0891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BF71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6CDF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BA3B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78580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D623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29CF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355A0E9D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338F7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1429C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9314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732F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E1B5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EAD8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1D7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32AB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DA95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A745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2C55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D646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48AD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43E4A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A70E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EE4E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584A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3A51A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60433A4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EF6C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1AFE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AD2C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8B4F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7728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5DF3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517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52FC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B5E5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3AFB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BDB3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8CF2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2E64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DB91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5E83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E12EF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D49B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5752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5AA71F2D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3DF7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40D9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EEC1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8F31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5F07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B77B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0D9C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363D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DBFA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1BC2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01F8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B868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8FE7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A1B0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F479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F33C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62A7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B700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42B2EB03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63E5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F00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5FFE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A9DF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0058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51B7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F385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5789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45C9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48AD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3B6E6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0689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DDB2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02B4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D7EC9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9C12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7EBA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D11F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4FF1D0B0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EEA6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7D64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794C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7499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208A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619C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CCA7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4988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FF57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CEAB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8491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C600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20226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D5A4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2270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3369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97E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35CC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2FCCA0C7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DFD9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A84D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BDC2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CE6F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87C6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E288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94E0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849D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ADC2D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1944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6576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6EE0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AAAA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6503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34F2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4C0F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F40B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77DF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46826241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40BD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A7FF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0B9D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9F6FE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953A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DFE6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8B38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0FFE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A334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103E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411A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A4C4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04FA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FFA3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2BE8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845B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B85E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01C2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64746BED" w14:textId="77777777" w:rsidTr="00814C12">
        <w:trPr>
          <w:cantSplit/>
        </w:trPr>
        <w:tc>
          <w:tcPr>
            <w:tcW w:w="107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003C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280D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927A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7021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C163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0464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77F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2DD3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1893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D0E5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F2E6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8D08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93F7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89B0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36AD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A89E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6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D61F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7C5F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14:paraId="555B824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4006" w:type="dxa"/>
            <w:gridSpan w:val="18"/>
            <w:tcBorders>
              <w:left w:val="nil"/>
              <w:bottom w:val="nil"/>
              <w:right w:val="nil"/>
            </w:tcBorders>
            <w:vAlign w:val="center"/>
          </w:tcPr>
          <w:p w14:paraId="615D5A3B" w14:textId="77777777"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14:paraId="32A25090" w14:textId="77777777" w:rsidR="00B26901" w:rsidRDefault="00B26901">
      <w:pPr>
        <w:pStyle w:val="Table"/>
        <w:spacing w:before="0"/>
        <w:rPr>
          <w:lang w:val="ru-RU"/>
        </w:rPr>
      </w:pPr>
    </w:p>
    <w:p w14:paraId="17F96B92" w14:textId="77777777" w:rsidR="0055288E" w:rsidRPr="0055288E" w:rsidRDefault="0055288E" w:rsidP="0055288E">
      <w:pPr>
        <w:pStyle w:val="TableTitle"/>
        <w:rPr>
          <w:lang w:val="ru-RU"/>
        </w:rPr>
        <w:sectPr w:rsidR="0055288E" w:rsidRPr="0055288E">
          <w:headerReference w:type="default" r:id="rId44"/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cols w:space="720"/>
        </w:sectPr>
      </w:pPr>
    </w:p>
    <w:p w14:paraId="56A08FE9" w14:textId="77777777" w:rsidR="0055288E" w:rsidRPr="006E251F" w:rsidRDefault="0055288E" w:rsidP="00A70B4A">
      <w:pPr>
        <w:pStyle w:val="Table"/>
        <w:tabs>
          <w:tab w:val="clear" w:pos="851"/>
        </w:tabs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t>ТАБЛИЦА  4</w:t>
      </w:r>
      <w:proofErr w:type="gramEnd"/>
    </w:p>
    <w:p w14:paraId="68BDCF9C" w14:textId="77777777" w:rsidR="0055288E" w:rsidRPr="006E251F" w:rsidRDefault="0055288E" w:rsidP="00A70B4A">
      <w:pPr>
        <w:pStyle w:val="TableTitle"/>
        <w:tabs>
          <w:tab w:val="clear" w:pos="851"/>
          <w:tab w:val="left" w:pos="4962"/>
          <w:tab w:val="right" w:pos="13970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СУША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240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14:paraId="00D6FFD2" w14:textId="77777777" w:rsidTr="00814C12">
        <w:trPr>
          <w:cantSplit/>
        </w:trPr>
        <w:tc>
          <w:tcPr>
            <w:tcW w:w="1240" w:type="dxa"/>
            <w:vMerge w:val="restart"/>
            <w:vAlign w:val="center"/>
          </w:tcPr>
          <w:p w14:paraId="54D2781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24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29555A0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14:paraId="4A6B925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14:paraId="1BD8E3C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14:paraId="6AA60AA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7EF4651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4D413DF5" w14:textId="77777777" w:rsidTr="00814C12">
        <w:trPr>
          <w:cantSplit/>
        </w:trPr>
        <w:tc>
          <w:tcPr>
            <w:tcW w:w="1240" w:type="dxa"/>
            <w:vMerge/>
            <w:vAlign w:val="center"/>
          </w:tcPr>
          <w:p w14:paraId="5320D47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14:paraId="2D837D0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86113E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2F46010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14:paraId="2BA3320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EC31C5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0E243C9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  <w:vAlign w:val="center"/>
          </w:tcPr>
          <w:p w14:paraId="1F34F25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076EC2EF" w14:textId="77777777" w:rsidTr="00814C12">
        <w:trPr>
          <w:cantSplit/>
        </w:trPr>
        <w:tc>
          <w:tcPr>
            <w:tcW w:w="1240" w:type="dxa"/>
            <w:vMerge/>
            <w:vAlign w:val="center"/>
          </w:tcPr>
          <w:p w14:paraId="5AF2B7B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2C7FE8C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42115A8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2ECAD72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14:paraId="36AC61B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0E2D509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7B79AA0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  <w:vAlign w:val="center"/>
          </w:tcPr>
          <w:p w14:paraId="057C2A4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2373BB2" w14:textId="77777777" w:rsidTr="00814C12">
        <w:trPr>
          <w:cantSplit/>
        </w:trPr>
        <w:tc>
          <w:tcPr>
            <w:tcW w:w="1240" w:type="dxa"/>
            <w:vMerge/>
            <w:vAlign w:val="center"/>
          </w:tcPr>
          <w:p w14:paraId="3F38F5D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073BD04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1CB152B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59BDF43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674DD5D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301265D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4CDA9C5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79AB786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122C0975" w14:textId="77777777" w:rsidTr="00814C12">
        <w:trPr>
          <w:cantSplit/>
        </w:trPr>
        <w:tc>
          <w:tcPr>
            <w:tcW w:w="1240" w:type="dxa"/>
            <w:vMerge/>
            <w:vAlign w:val="center"/>
          </w:tcPr>
          <w:p w14:paraId="5BF9F6B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  <w:vAlign w:val="center"/>
          </w:tcPr>
          <w:p w14:paraId="1F7A257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BFC2A6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03F3D25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3BDA19E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392127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4805D45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22AEEEC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2C0A5F5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4F7944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48FFFFD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2006E71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43DB831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574001B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bottom w:val="single" w:sz="6" w:space="0" w:color="auto"/>
            </w:tcBorders>
            <w:vAlign w:val="center"/>
          </w:tcPr>
          <w:p w14:paraId="4D8F6BF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122E382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611F1D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737B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4A98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D547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1FB8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04D1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DA91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0FC4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0033E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D48B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05D6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07AD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90B3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377C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BF67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EFEC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3EDF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14:paraId="4643372A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76CC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8F06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071C0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CA5C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5544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3BAE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AFBC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CF58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77B6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98B7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C4B7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BD386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2961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8281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A43B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7F14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14:paraId="04180C37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A821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2C0D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0F8C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9839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D59A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8E90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563E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AA69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9F7D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8ED0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EBE1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2CF2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6F20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32F2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8699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C992F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0C85AB68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993E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FE6D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AA04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7F7E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213C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12BA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99DA0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4F41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9558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66F0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17F9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D56F6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1F99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5B85E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2D50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6E82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08BDBE06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0D76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7C25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BB12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BC1A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5575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7E8E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3573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99BC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E1FC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99FD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985F0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833F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3754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9EE1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48CF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3B5F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1ECEACE3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2FAC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03CB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9252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7C4D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ABE2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1630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4D31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8117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708C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C5600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0155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2A32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EC3F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44B8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6D80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EA0B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E398B89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CB4D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65CA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0CE51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BCCB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EA8A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D783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E7AD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0768B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49CA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F48C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B3A0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1881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1FD2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E1BC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0DD2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597D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78878963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AAD2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56A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F37C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EDF8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5499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A2CD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A71A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A266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4F18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7CDE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716F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D543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8FD8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61E6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D228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7195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57E07A40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AE8F6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C046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66EF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0096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992D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713C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2D4B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B4BD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E88D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7F35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28CF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B7CE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79C9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3D04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EF9A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FD63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433A781B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BED0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4904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3581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BD26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83E6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2B74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2DE0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1129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7BDA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72D2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0555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A832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A6BD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B195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CB5B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8966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6F89D8B5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1E7A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45C0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0225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5746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40D1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B66D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8226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0224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3615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DCFC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BF46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FEE3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65B0C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3C2A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2BA0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C57E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1F062AFD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4B88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AFFF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DCEC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619A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68E6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69DD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727B3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EE1C2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BB44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45D33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C504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50576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36EB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0302C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8D89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F0D4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11383006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ABE63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AB3E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97AC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C772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9312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2A40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EBA2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C911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B3763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CAD8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E43D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1727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4A53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72B3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5D8A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8C7A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2197C317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970C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4CD3E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E4B5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1033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A76F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371B9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F17F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C1D5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197E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29BE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86A0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DAE55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9C6B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DCCE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E442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DC40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7FA07A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2405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FA79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1F20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238B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B2B1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4249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FD5B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A35A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DF6A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0680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8733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DFD8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8452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523D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0882D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8FF6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550034AB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038A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DC70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DA8C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5123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D07A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FD53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7CD7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699E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E7BC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47062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C388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5AF5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8232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C68F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6EF6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F1A2D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E8405B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F170E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85B75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D697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7984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E4D6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14B9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0CFC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39B2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7386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0E5A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A24D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7BE7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6074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85C73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D017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1743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3EA57DF0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DB52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06A0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4A51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1B48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–21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CBAB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7AC5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F816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85B8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F75C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A3B52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6849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D467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835D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AFA5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636B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26CD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</w:tbl>
    <w:p w14:paraId="6DDD3813" w14:textId="77777777" w:rsidR="00B26901" w:rsidRPr="00B12EFA" w:rsidRDefault="00B26901">
      <w:pPr>
        <w:pStyle w:val="TableFin"/>
      </w:pPr>
    </w:p>
    <w:p w14:paraId="5ABD3393" w14:textId="77777777" w:rsidR="00B26901" w:rsidRPr="00BA024A" w:rsidRDefault="00BA024A">
      <w:pPr>
        <w:rPr>
          <w:lang w:val="ru-RU"/>
        </w:rPr>
      </w:pPr>
      <w:r>
        <w:rPr>
          <w:lang w:val="ru-RU"/>
        </w:rPr>
        <w:br/>
      </w:r>
    </w:p>
    <w:p w14:paraId="27708637" w14:textId="77777777" w:rsidR="00B26901" w:rsidRPr="00B12EFA" w:rsidRDefault="00B26901">
      <w:pPr>
        <w:pStyle w:val="Table"/>
        <w:spacing w:before="0"/>
        <w:sectPr w:rsidR="00B26901" w:rsidRPr="00B12EFA">
          <w:footerReference w:type="even" r:id="rId45"/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22D9B078" w14:textId="77777777" w:rsidR="0055288E" w:rsidRPr="006E251F" w:rsidRDefault="0055288E" w:rsidP="0055288E">
      <w:pPr>
        <w:pStyle w:val="Table"/>
        <w:spacing w:before="0"/>
        <w:rPr>
          <w:i/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t>ТАБЛИЦА  4</w:t>
      </w:r>
      <w:proofErr w:type="gramEnd"/>
    </w:p>
    <w:p w14:paraId="14539FD2" w14:textId="77777777" w:rsidR="0055288E" w:rsidRPr="006E251F" w:rsidRDefault="0055288E" w:rsidP="00A70B4A">
      <w:pPr>
        <w:pStyle w:val="TableTitle"/>
        <w:tabs>
          <w:tab w:val="clear" w:pos="851"/>
          <w:tab w:val="center" w:pos="7088"/>
          <w:tab w:val="right" w:pos="13998"/>
        </w:tabs>
        <w:ind w:right="-35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СУША</w:t>
      </w:r>
    </w:p>
    <w:tbl>
      <w:tblPr>
        <w:tblW w:w="1411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304"/>
        <w:gridCol w:w="1049"/>
        <w:gridCol w:w="737"/>
        <w:gridCol w:w="737"/>
        <w:gridCol w:w="737"/>
        <w:gridCol w:w="737"/>
        <w:gridCol w:w="737"/>
        <w:gridCol w:w="1021"/>
        <w:gridCol w:w="1049"/>
        <w:gridCol w:w="737"/>
        <w:gridCol w:w="737"/>
        <w:gridCol w:w="737"/>
        <w:gridCol w:w="737"/>
        <w:gridCol w:w="737"/>
        <w:gridCol w:w="1021"/>
        <w:gridCol w:w="1304"/>
      </w:tblGrid>
      <w:tr w:rsidR="0055288E" w:rsidRPr="006E251F" w14:paraId="2C7F891D" w14:textId="77777777" w:rsidTr="00814C12">
        <w:trPr>
          <w:cantSplit/>
        </w:trPr>
        <w:tc>
          <w:tcPr>
            <w:tcW w:w="1304" w:type="dxa"/>
            <w:vMerge w:val="restart"/>
            <w:vAlign w:val="center"/>
          </w:tcPr>
          <w:p w14:paraId="672705E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5F1ADEE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755" w:type="dxa"/>
            <w:gridSpan w:val="7"/>
            <w:vAlign w:val="center"/>
          </w:tcPr>
          <w:p w14:paraId="24E688F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605–2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 кГц</w:t>
            </w:r>
          </w:p>
        </w:tc>
        <w:tc>
          <w:tcPr>
            <w:tcW w:w="5755" w:type="dxa"/>
            <w:gridSpan w:val="7"/>
            <w:vAlign w:val="center"/>
          </w:tcPr>
          <w:p w14:paraId="3B21D41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300–2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 кГц</w:t>
            </w:r>
          </w:p>
        </w:tc>
        <w:tc>
          <w:tcPr>
            <w:tcW w:w="1304" w:type="dxa"/>
            <w:vMerge w:val="restart"/>
            <w:vAlign w:val="center"/>
          </w:tcPr>
          <w:p w14:paraId="1BD20DB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6465B28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74242EE5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33BBF8B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 w:val="restart"/>
            <w:vAlign w:val="center"/>
          </w:tcPr>
          <w:p w14:paraId="4D41AD3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B9F194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5199B42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49" w:type="dxa"/>
            <w:vMerge w:val="restart"/>
            <w:vAlign w:val="center"/>
          </w:tcPr>
          <w:p w14:paraId="10A008D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680EC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706" w:type="dxa"/>
            <w:gridSpan w:val="6"/>
            <w:vAlign w:val="center"/>
          </w:tcPr>
          <w:p w14:paraId="7B0E872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304" w:type="dxa"/>
            <w:vMerge/>
            <w:vAlign w:val="center"/>
          </w:tcPr>
          <w:p w14:paraId="7764E14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6BA56DB4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2B2804F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3954839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tcBorders>
              <w:top w:val="single" w:sz="6" w:space="0" w:color="auto"/>
            </w:tcBorders>
            <w:vAlign w:val="center"/>
          </w:tcPr>
          <w:p w14:paraId="7A488F8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</w:tcBorders>
            <w:vAlign w:val="center"/>
          </w:tcPr>
          <w:p w14:paraId="4CB7ABF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49" w:type="dxa"/>
            <w:vMerge/>
            <w:vAlign w:val="center"/>
          </w:tcPr>
          <w:p w14:paraId="3D4D5FA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5C5A53B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vAlign w:val="center"/>
          </w:tcPr>
          <w:p w14:paraId="104B78F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304" w:type="dxa"/>
            <w:vMerge/>
            <w:vAlign w:val="center"/>
          </w:tcPr>
          <w:p w14:paraId="3A6C668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32B90EDB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446E827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5E909EB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6D24EFB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3D0D7CF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4980448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685" w:type="dxa"/>
            <w:gridSpan w:val="5"/>
            <w:vAlign w:val="center"/>
          </w:tcPr>
          <w:p w14:paraId="58D1FAB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vAlign w:val="center"/>
          </w:tcPr>
          <w:p w14:paraId="0A8BE1C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3361319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1FAA618C" w14:textId="77777777" w:rsidTr="00814C12">
        <w:trPr>
          <w:cantSplit/>
        </w:trPr>
        <w:tc>
          <w:tcPr>
            <w:tcW w:w="1304" w:type="dxa"/>
            <w:vMerge/>
            <w:vAlign w:val="center"/>
          </w:tcPr>
          <w:p w14:paraId="007BB19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tcBorders>
              <w:bottom w:val="single" w:sz="6" w:space="0" w:color="auto"/>
            </w:tcBorders>
            <w:vAlign w:val="center"/>
          </w:tcPr>
          <w:p w14:paraId="2458B30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79D86D0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7EDBA34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4B14F66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7E3C914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749E007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6C84035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49" w:type="dxa"/>
            <w:vMerge/>
            <w:vAlign w:val="center"/>
          </w:tcPr>
          <w:p w14:paraId="1F80BFB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37" w:type="dxa"/>
            <w:vAlign w:val="center"/>
          </w:tcPr>
          <w:p w14:paraId="29471E8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737" w:type="dxa"/>
            <w:vAlign w:val="center"/>
          </w:tcPr>
          <w:p w14:paraId="286BEFF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737" w:type="dxa"/>
            <w:vAlign w:val="center"/>
          </w:tcPr>
          <w:p w14:paraId="4FE1FAB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737" w:type="dxa"/>
            <w:vAlign w:val="center"/>
          </w:tcPr>
          <w:p w14:paraId="2B5D62A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737" w:type="dxa"/>
            <w:vAlign w:val="center"/>
          </w:tcPr>
          <w:p w14:paraId="389F794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vAlign w:val="center"/>
          </w:tcPr>
          <w:p w14:paraId="58FBE73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304" w:type="dxa"/>
            <w:vMerge/>
            <w:vAlign w:val="center"/>
          </w:tcPr>
          <w:p w14:paraId="52E1133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59E90C96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6CFF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8F71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F8AC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EEFA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1460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CD70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5F5D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88E4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3A82A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691D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934D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17DF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EA1D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7B33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72F0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7E009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67692E64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94BE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881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788B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8351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DA4B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9EC3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CA2B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F93E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D2E0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04D3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2582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016C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A369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0BD8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707C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C92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173E1E2B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259C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E923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0348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F2EC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55EB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2A7D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2509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F02C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E432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5F080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C419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148C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60EE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A82A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6826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8E18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4B5423C5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1810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4BE5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BB92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E01A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6D34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784B6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6B39A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8FB0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6F5F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AE68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F32F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82B1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D8A9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F5B9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D60E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F5BC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104A7E6E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ED1E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A98F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E4FF9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2D2C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2246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0544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3244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7E1E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6270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7EDE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2539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0B7CF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C5311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F956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695B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0EF88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63CBA2F1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E0F5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377B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7F5B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EDD6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5D96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63B0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B7AC0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318C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EE45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E94C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32FEE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6AB0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FD416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C296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12ED6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298B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7E2A194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36E0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5340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E7C0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C50BB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F45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F04C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BCDA1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0829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37AD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11A5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0B9C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8B4EB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57D8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161FB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CC8F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AC9BD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48A7F96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5D7F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02C7F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BF74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DF7E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F3C5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E758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3361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C3C01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214A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3196E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76410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A99D1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FC0C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67AF1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B3A5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EE2F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6AC34AFC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16EF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FE5F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2AE81D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B6B47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364A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CFE2C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3B8B9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67DD0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972A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57FBE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67B3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553C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00C8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295F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7FFB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5973F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DEB33E1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2087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FA3CA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F654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1FE66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D7FF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6CD1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AFF99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00721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925B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DA93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5410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0073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6229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ED96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C1C5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CA31F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0F528637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3241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0A10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351F1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F669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F2924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705A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57A05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B01D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7036E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F795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02F88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9A1B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2862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4884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052D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9F8F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450C21A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BF3A0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C69FA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CE28F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05F4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7927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E3ABD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4394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B2F2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200AB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4789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7FA6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C24E7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C3C5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7D1B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8EAF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FED5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79AF7045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3320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83413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69FD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37902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A107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A4A8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F3FE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6ADF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08A70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FD0E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2E15C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0690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F06E3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C003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056EE7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06CB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2A20A531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A730D7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D949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D847B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441C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08750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F7FBB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56A0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05F81D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05D3C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9A40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AE10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CDC1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8809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D50F5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B955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15606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A4A9552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6E04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B8D2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7DC9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9F07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FEE65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9D82F2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5962C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3B1C8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C2C4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EEED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0972B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8323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EF65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06353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3558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81A95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6A34F81C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4F4A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E5FC3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0925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FE7A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A8E48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54D9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3657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D580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B6E4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59EFE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55095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5457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9C5E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E7C05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CBF4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3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5D593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14:paraId="015BBA3F" w14:textId="77777777" w:rsidTr="00814C12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</w:trPr>
        <w:tc>
          <w:tcPr>
            <w:tcW w:w="14118" w:type="dxa"/>
            <w:gridSpan w:val="16"/>
            <w:tcBorders>
              <w:top w:val="single" w:sz="6" w:space="0" w:color="auto"/>
            </w:tcBorders>
            <w:vAlign w:val="center"/>
          </w:tcPr>
          <w:p w14:paraId="0D1F35B3" w14:textId="77777777"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14:paraId="3704A86D" w14:textId="77777777" w:rsidR="00B26901" w:rsidRPr="0023078B" w:rsidRDefault="00B26901">
      <w:pPr>
        <w:pStyle w:val="TableFin"/>
        <w:rPr>
          <w:lang w:val="ru-RU"/>
        </w:rPr>
      </w:pPr>
    </w:p>
    <w:p w14:paraId="48BE3783" w14:textId="77777777" w:rsidR="00B26901" w:rsidRPr="0023078B" w:rsidRDefault="00B26901">
      <w:pPr>
        <w:pStyle w:val="Table"/>
        <w:spacing w:before="0"/>
        <w:rPr>
          <w:lang w:val="ru-RU"/>
        </w:rPr>
        <w:sectPr w:rsidR="00B26901" w:rsidRPr="0023078B"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cols w:space="720"/>
        </w:sectPr>
      </w:pPr>
    </w:p>
    <w:p w14:paraId="446480B2" w14:textId="77777777" w:rsidR="0055288E" w:rsidRPr="006E251F" w:rsidRDefault="0055288E" w:rsidP="00591949">
      <w:pPr>
        <w:pStyle w:val="Table"/>
        <w:spacing w:before="0"/>
        <w:rPr>
          <w:color w:val="000000"/>
          <w:lang w:val="ru-RU"/>
        </w:rPr>
      </w:pPr>
      <w:proofErr w:type="gramStart"/>
      <w:r w:rsidRPr="006E251F">
        <w:rPr>
          <w:color w:val="000000"/>
          <w:lang w:val="ru-RU"/>
        </w:rPr>
        <w:t>ТАБЛИЦА  5</w:t>
      </w:r>
      <w:proofErr w:type="gramEnd"/>
    </w:p>
    <w:p w14:paraId="5EA9F9EA" w14:textId="77777777" w:rsidR="0055288E" w:rsidRPr="006E251F" w:rsidRDefault="0055288E" w:rsidP="00B75302">
      <w:pPr>
        <w:pStyle w:val="TableTitle"/>
        <w:tabs>
          <w:tab w:val="clear" w:pos="851"/>
          <w:tab w:val="center" w:pos="6946"/>
          <w:tab w:val="right" w:pos="13984"/>
        </w:tabs>
        <w:ind w:firstLine="720"/>
        <w:jc w:val="left"/>
        <w:rPr>
          <w:color w:val="000000"/>
          <w:sz w:val="23"/>
          <w:lang w:val="ru-RU"/>
        </w:rPr>
      </w:pPr>
      <w:r w:rsidRPr="006E251F">
        <w:rPr>
          <w:color w:val="000000"/>
          <w:lang w:val="ru-RU"/>
        </w:rPr>
        <w:tab/>
        <w:t>Напряженность поля (дБ относительно 1 мкВ/м)</w:t>
      </w:r>
      <w:r w:rsidRPr="006E251F">
        <w:rPr>
          <w:color w:val="000000"/>
          <w:lang w:val="ru-RU"/>
        </w:rPr>
        <w:tab/>
        <w:t>СУША</w:t>
      </w:r>
    </w:p>
    <w:tbl>
      <w:tblPr>
        <w:tblW w:w="0" w:type="auto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155"/>
        <w:gridCol w:w="930"/>
        <w:gridCol w:w="680"/>
        <w:gridCol w:w="680"/>
        <w:gridCol w:w="680"/>
        <w:gridCol w:w="680"/>
        <w:gridCol w:w="680"/>
        <w:gridCol w:w="1036"/>
        <w:gridCol w:w="850"/>
        <w:gridCol w:w="780"/>
        <w:gridCol w:w="624"/>
        <w:gridCol w:w="624"/>
        <w:gridCol w:w="624"/>
        <w:gridCol w:w="624"/>
        <w:gridCol w:w="624"/>
        <w:gridCol w:w="624"/>
        <w:gridCol w:w="922"/>
        <w:gridCol w:w="1286"/>
      </w:tblGrid>
      <w:tr w:rsidR="0055288E" w:rsidRPr="006E251F" w14:paraId="3D1B09E8" w14:textId="77777777" w:rsidTr="00814C12">
        <w:trPr>
          <w:cantSplit/>
        </w:trPr>
        <w:tc>
          <w:tcPr>
            <w:tcW w:w="1155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9E56A43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24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312A6787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366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D2820E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296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D42F06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286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071CCE27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771D60E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005687F5" w14:textId="77777777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157E58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40CE9CC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6E71FFB6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436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6BE9B2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850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4F11FD1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015E59B7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446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A46B38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28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DB1FD7E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0B7B046" w14:textId="77777777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2AA6E2D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F517DF8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A5379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36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841426A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85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A9DC73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524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F008E9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22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40927F3A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28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F27B0D5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82859A4" w14:textId="77777777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1F23F8D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57CE110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2D2D850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3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DC14310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A369A05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524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BFB085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22" w:type="dxa"/>
            <w:vMerge/>
            <w:tcBorders>
              <w:right w:val="single" w:sz="6" w:space="0" w:color="auto"/>
            </w:tcBorders>
            <w:vAlign w:val="center"/>
          </w:tcPr>
          <w:p w14:paraId="13E3BE1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286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2FFBDFD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573165A" w14:textId="77777777" w:rsidTr="00814C12">
        <w:trPr>
          <w:cantSplit/>
        </w:trPr>
        <w:tc>
          <w:tcPr>
            <w:tcW w:w="1155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03D466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93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0F83581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2977A5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DFD05B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48FD9C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6363F9B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3319C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3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7042CE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850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BFA111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7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92E6EA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6B15B67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0C4154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A331539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C20026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8CA6D8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E97BAA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22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14:paraId="473A28BC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286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D39976E" w14:textId="77777777" w:rsidR="0055288E" w:rsidRPr="006E251F" w:rsidRDefault="0055288E" w:rsidP="00BA024A">
            <w:pPr>
              <w:pStyle w:val="TableHead"/>
              <w:framePr w:hSpace="180" w:wrap="around" w:vAnchor="text" w:hAnchor="text" w:x="41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2F128D97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6B2D47C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930" w:type="dxa"/>
            <w:vAlign w:val="center"/>
          </w:tcPr>
          <w:p w14:paraId="4328336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71</w:t>
            </w:r>
          </w:p>
        </w:tc>
        <w:tc>
          <w:tcPr>
            <w:tcW w:w="680" w:type="dxa"/>
            <w:vAlign w:val="center"/>
          </w:tcPr>
          <w:p w14:paraId="7849C00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058A7C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42A6CF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AA3257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FE1D32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36" w:type="dxa"/>
            <w:vAlign w:val="center"/>
          </w:tcPr>
          <w:p w14:paraId="056E2F2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850" w:type="dxa"/>
            <w:vAlign w:val="center"/>
          </w:tcPr>
          <w:p w14:paraId="6F129BB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67</w:t>
            </w:r>
          </w:p>
        </w:tc>
        <w:tc>
          <w:tcPr>
            <w:tcW w:w="780" w:type="dxa"/>
            <w:vAlign w:val="center"/>
          </w:tcPr>
          <w:p w14:paraId="37EBB09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7E1677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D4A3FC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47E8EF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63E638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27C2F4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12F2B9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22" w:type="dxa"/>
            <w:vAlign w:val="center"/>
          </w:tcPr>
          <w:p w14:paraId="09A7DD1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286" w:type="dxa"/>
            <w:vAlign w:val="center"/>
          </w:tcPr>
          <w:p w14:paraId="07D91BF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</w:tr>
      <w:tr w:rsidR="0055288E" w:rsidRPr="006E251F" w14:paraId="6275370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75CE942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  <w:tc>
          <w:tcPr>
            <w:tcW w:w="930" w:type="dxa"/>
            <w:vAlign w:val="center"/>
          </w:tcPr>
          <w:p w14:paraId="1117CBB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680" w:type="dxa"/>
            <w:vAlign w:val="center"/>
          </w:tcPr>
          <w:p w14:paraId="58EF1EA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87780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B93134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4584AB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A37FF5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36" w:type="dxa"/>
            <w:vAlign w:val="center"/>
          </w:tcPr>
          <w:p w14:paraId="414C704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850" w:type="dxa"/>
            <w:vAlign w:val="center"/>
          </w:tcPr>
          <w:p w14:paraId="2C7CE17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780" w:type="dxa"/>
            <w:vAlign w:val="center"/>
          </w:tcPr>
          <w:p w14:paraId="4DE23B2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B03B4A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836966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34D38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2A46B7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8BA8FC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82A112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22" w:type="dxa"/>
            <w:vAlign w:val="center"/>
          </w:tcPr>
          <w:p w14:paraId="10E0821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0FEBC1C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22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</w:t>
            </w:r>
          </w:p>
        </w:tc>
      </w:tr>
      <w:tr w:rsidR="0055288E" w:rsidRPr="006E251F" w14:paraId="5367F42A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45CCAB3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930" w:type="dxa"/>
            <w:vAlign w:val="center"/>
          </w:tcPr>
          <w:p w14:paraId="57D0FBC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80" w:type="dxa"/>
            <w:vAlign w:val="center"/>
          </w:tcPr>
          <w:p w14:paraId="0757CDE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80" w:type="dxa"/>
            <w:vAlign w:val="center"/>
          </w:tcPr>
          <w:p w14:paraId="4E81AFEA" w14:textId="77777777" w:rsidR="0055288E" w:rsidRPr="006E251F" w:rsidRDefault="0055288E" w:rsidP="00591949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80" w:type="dxa"/>
            <w:vAlign w:val="center"/>
          </w:tcPr>
          <w:p w14:paraId="60467DE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80" w:type="dxa"/>
            <w:vAlign w:val="center"/>
          </w:tcPr>
          <w:p w14:paraId="0B599F6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80" w:type="dxa"/>
            <w:vAlign w:val="center"/>
          </w:tcPr>
          <w:p w14:paraId="0843FB2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36" w:type="dxa"/>
            <w:vAlign w:val="center"/>
          </w:tcPr>
          <w:p w14:paraId="3306890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1CC4333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780" w:type="dxa"/>
            <w:vAlign w:val="center"/>
          </w:tcPr>
          <w:p w14:paraId="2DEE15C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vAlign w:val="center"/>
          </w:tcPr>
          <w:p w14:paraId="21C7629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624" w:type="dxa"/>
            <w:vAlign w:val="center"/>
          </w:tcPr>
          <w:p w14:paraId="791E242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vAlign w:val="center"/>
          </w:tcPr>
          <w:p w14:paraId="145CE7B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624" w:type="dxa"/>
            <w:vAlign w:val="center"/>
          </w:tcPr>
          <w:p w14:paraId="4B316C1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624" w:type="dxa"/>
            <w:vAlign w:val="center"/>
          </w:tcPr>
          <w:p w14:paraId="420D3CD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624" w:type="dxa"/>
            <w:vAlign w:val="center"/>
          </w:tcPr>
          <w:p w14:paraId="10E4200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922" w:type="dxa"/>
            <w:vAlign w:val="center"/>
          </w:tcPr>
          <w:p w14:paraId="1AADAC8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13C04D7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4D578C12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560EE2B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930" w:type="dxa"/>
            <w:vAlign w:val="center"/>
          </w:tcPr>
          <w:p w14:paraId="141CA98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80" w:type="dxa"/>
            <w:vAlign w:val="center"/>
          </w:tcPr>
          <w:p w14:paraId="2AA05D1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80" w:type="dxa"/>
            <w:vAlign w:val="center"/>
          </w:tcPr>
          <w:p w14:paraId="6520D66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680" w:type="dxa"/>
            <w:vAlign w:val="center"/>
          </w:tcPr>
          <w:p w14:paraId="37CF434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80" w:type="dxa"/>
            <w:vAlign w:val="center"/>
          </w:tcPr>
          <w:p w14:paraId="2555DF2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80" w:type="dxa"/>
            <w:vAlign w:val="center"/>
          </w:tcPr>
          <w:p w14:paraId="6A5EB08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36" w:type="dxa"/>
            <w:vAlign w:val="center"/>
          </w:tcPr>
          <w:p w14:paraId="4DA6672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03D0540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780" w:type="dxa"/>
            <w:vAlign w:val="center"/>
          </w:tcPr>
          <w:p w14:paraId="6A33887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vAlign w:val="center"/>
          </w:tcPr>
          <w:p w14:paraId="5607693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vAlign w:val="center"/>
          </w:tcPr>
          <w:p w14:paraId="755B517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vAlign w:val="center"/>
          </w:tcPr>
          <w:p w14:paraId="4B514C2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624" w:type="dxa"/>
            <w:vAlign w:val="center"/>
          </w:tcPr>
          <w:p w14:paraId="08E41D4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vAlign w:val="center"/>
          </w:tcPr>
          <w:p w14:paraId="32434EA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624" w:type="dxa"/>
            <w:vAlign w:val="center"/>
          </w:tcPr>
          <w:p w14:paraId="5B2E640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922" w:type="dxa"/>
            <w:vAlign w:val="center"/>
          </w:tcPr>
          <w:p w14:paraId="1DBFE27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6560CAF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28057792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2A571A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930" w:type="dxa"/>
            <w:vAlign w:val="center"/>
          </w:tcPr>
          <w:p w14:paraId="100692E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73D687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9</w:t>
            </w:r>
          </w:p>
        </w:tc>
        <w:tc>
          <w:tcPr>
            <w:tcW w:w="680" w:type="dxa"/>
            <w:vAlign w:val="center"/>
          </w:tcPr>
          <w:p w14:paraId="39DDE6A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80" w:type="dxa"/>
            <w:vAlign w:val="center"/>
          </w:tcPr>
          <w:p w14:paraId="10E5DEA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80" w:type="dxa"/>
            <w:vAlign w:val="center"/>
          </w:tcPr>
          <w:p w14:paraId="5D9B3B3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680" w:type="dxa"/>
            <w:vAlign w:val="center"/>
          </w:tcPr>
          <w:p w14:paraId="273B1CD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36" w:type="dxa"/>
            <w:vAlign w:val="center"/>
          </w:tcPr>
          <w:p w14:paraId="21CF6ED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2DDB905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5B3DEEF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vAlign w:val="center"/>
          </w:tcPr>
          <w:p w14:paraId="72064A6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</w:t>
            </w:r>
          </w:p>
        </w:tc>
        <w:tc>
          <w:tcPr>
            <w:tcW w:w="624" w:type="dxa"/>
            <w:vAlign w:val="center"/>
          </w:tcPr>
          <w:p w14:paraId="76606FB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vAlign w:val="center"/>
          </w:tcPr>
          <w:p w14:paraId="6CAA785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22</w:t>
            </w:r>
          </w:p>
        </w:tc>
        <w:tc>
          <w:tcPr>
            <w:tcW w:w="624" w:type="dxa"/>
            <w:vAlign w:val="center"/>
          </w:tcPr>
          <w:p w14:paraId="62D7E97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624" w:type="dxa"/>
            <w:vAlign w:val="center"/>
          </w:tcPr>
          <w:p w14:paraId="1023585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29</w:t>
            </w:r>
          </w:p>
        </w:tc>
        <w:tc>
          <w:tcPr>
            <w:tcW w:w="624" w:type="dxa"/>
            <w:vAlign w:val="center"/>
          </w:tcPr>
          <w:p w14:paraId="36FFBA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922" w:type="dxa"/>
            <w:vAlign w:val="center"/>
          </w:tcPr>
          <w:p w14:paraId="0BAC086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61CA46A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1D0B0B86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74C8DC0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930" w:type="dxa"/>
            <w:vAlign w:val="center"/>
          </w:tcPr>
          <w:p w14:paraId="58ADD70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01F035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680" w:type="dxa"/>
            <w:vAlign w:val="center"/>
          </w:tcPr>
          <w:p w14:paraId="60CF9AE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680" w:type="dxa"/>
            <w:vAlign w:val="center"/>
          </w:tcPr>
          <w:p w14:paraId="1776BDF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80" w:type="dxa"/>
            <w:vAlign w:val="center"/>
          </w:tcPr>
          <w:p w14:paraId="4162F7C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80" w:type="dxa"/>
            <w:vAlign w:val="center"/>
          </w:tcPr>
          <w:p w14:paraId="0CC8BD4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36" w:type="dxa"/>
            <w:vAlign w:val="center"/>
          </w:tcPr>
          <w:p w14:paraId="0C13004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4FFF4ED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1080187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vAlign w:val="center"/>
          </w:tcPr>
          <w:p w14:paraId="1D36A9C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15</w:t>
            </w:r>
          </w:p>
        </w:tc>
        <w:tc>
          <w:tcPr>
            <w:tcW w:w="624" w:type="dxa"/>
            <w:vAlign w:val="center"/>
          </w:tcPr>
          <w:p w14:paraId="551CF5E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vAlign w:val="center"/>
          </w:tcPr>
          <w:p w14:paraId="5311EC3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vAlign w:val="center"/>
          </w:tcPr>
          <w:p w14:paraId="719EEEC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vAlign w:val="center"/>
          </w:tcPr>
          <w:p w14:paraId="793A9C4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624" w:type="dxa"/>
            <w:vAlign w:val="center"/>
          </w:tcPr>
          <w:p w14:paraId="588B6B1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922" w:type="dxa"/>
            <w:vAlign w:val="center"/>
          </w:tcPr>
          <w:p w14:paraId="779792C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0CE735E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249D06D2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4BC5E72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930" w:type="dxa"/>
            <w:vAlign w:val="center"/>
          </w:tcPr>
          <w:p w14:paraId="024183F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671129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vAlign w:val="center"/>
          </w:tcPr>
          <w:p w14:paraId="5AE325F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80" w:type="dxa"/>
            <w:vAlign w:val="center"/>
          </w:tcPr>
          <w:p w14:paraId="57344FE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80" w:type="dxa"/>
            <w:vAlign w:val="center"/>
          </w:tcPr>
          <w:p w14:paraId="0CEAC66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80" w:type="dxa"/>
            <w:vAlign w:val="center"/>
          </w:tcPr>
          <w:p w14:paraId="25C9798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1036" w:type="dxa"/>
            <w:vAlign w:val="center"/>
          </w:tcPr>
          <w:p w14:paraId="3D48781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2034568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12E89E7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vAlign w:val="center"/>
          </w:tcPr>
          <w:p w14:paraId="0114D74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vAlign w:val="center"/>
          </w:tcPr>
          <w:p w14:paraId="1793D60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vAlign w:val="center"/>
          </w:tcPr>
          <w:p w14:paraId="1D85869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624" w:type="dxa"/>
            <w:vAlign w:val="center"/>
          </w:tcPr>
          <w:p w14:paraId="2689CE0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19</w:t>
            </w:r>
          </w:p>
        </w:tc>
        <w:tc>
          <w:tcPr>
            <w:tcW w:w="624" w:type="dxa"/>
            <w:vAlign w:val="center"/>
          </w:tcPr>
          <w:p w14:paraId="0FB198F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624" w:type="dxa"/>
            <w:vAlign w:val="center"/>
          </w:tcPr>
          <w:p w14:paraId="2B469A6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922" w:type="dxa"/>
            <w:vAlign w:val="center"/>
          </w:tcPr>
          <w:p w14:paraId="4E9D5E7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47</w:t>
            </w:r>
          </w:p>
        </w:tc>
        <w:tc>
          <w:tcPr>
            <w:tcW w:w="1286" w:type="dxa"/>
            <w:vAlign w:val="center"/>
          </w:tcPr>
          <w:p w14:paraId="063E71B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51D2A99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71B668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930" w:type="dxa"/>
            <w:vAlign w:val="center"/>
          </w:tcPr>
          <w:p w14:paraId="31382FE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3920D2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80" w:type="dxa"/>
            <w:vAlign w:val="center"/>
          </w:tcPr>
          <w:p w14:paraId="25105EE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vAlign w:val="center"/>
          </w:tcPr>
          <w:p w14:paraId="0015787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vAlign w:val="center"/>
          </w:tcPr>
          <w:p w14:paraId="52BA6D8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3</w:t>
            </w:r>
          </w:p>
        </w:tc>
        <w:tc>
          <w:tcPr>
            <w:tcW w:w="680" w:type="dxa"/>
            <w:vAlign w:val="center"/>
          </w:tcPr>
          <w:p w14:paraId="5509A6A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1036" w:type="dxa"/>
            <w:vAlign w:val="center"/>
          </w:tcPr>
          <w:p w14:paraId="6E4AE90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4ADB5AC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5C369A5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624" w:type="dxa"/>
            <w:vAlign w:val="center"/>
          </w:tcPr>
          <w:p w14:paraId="35CD280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vAlign w:val="center"/>
          </w:tcPr>
          <w:p w14:paraId="1A861FA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624" w:type="dxa"/>
            <w:vAlign w:val="center"/>
          </w:tcPr>
          <w:p w14:paraId="2679854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624" w:type="dxa"/>
            <w:vAlign w:val="center"/>
          </w:tcPr>
          <w:p w14:paraId="1EFB3B2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624" w:type="dxa"/>
            <w:vAlign w:val="center"/>
          </w:tcPr>
          <w:p w14:paraId="2718334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624" w:type="dxa"/>
            <w:vAlign w:val="center"/>
          </w:tcPr>
          <w:p w14:paraId="667355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922" w:type="dxa"/>
            <w:vAlign w:val="center"/>
          </w:tcPr>
          <w:p w14:paraId="71AD7A5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286" w:type="dxa"/>
            <w:vAlign w:val="center"/>
          </w:tcPr>
          <w:p w14:paraId="273C5D4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701029B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19C0959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930" w:type="dxa"/>
            <w:vAlign w:val="center"/>
          </w:tcPr>
          <w:p w14:paraId="0C37A13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D3183C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vAlign w:val="center"/>
          </w:tcPr>
          <w:p w14:paraId="7F98D18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80" w:type="dxa"/>
            <w:vAlign w:val="center"/>
          </w:tcPr>
          <w:p w14:paraId="24AB851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vAlign w:val="center"/>
          </w:tcPr>
          <w:p w14:paraId="631D4A7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680" w:type="dxa"/>
            <w:vAlign w:val="center"/>
          </w:tcPr>
          <w:p w14:paraId="75BEE79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1036" w:type="dxa"/>
            <w:vAlign w:val="center"/>
          </w:tcPr>
          <w:p w14:paraId="37C83BD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17AC7DC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4F62DB0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vAlign w:val="center"/>
          </w:tcPr>
          <w:p w14:paraId="1E79157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vAlign w:val="center"/>
          </w:tcPr>
          <w:p w14:paraId="2639A7D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vAlign w:val="center"/>
          </w:tcPr>
          <w:p w14:paraId="0CE79CC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vAlign w:val="center"/>
          </w:tcPr>
          <w:p w14:paraId="2C7612F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vAlign w:val="center"/>
          </w:tcPr>
          <w:p w14:paraId="48C2B96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17</w:t>
            </w:r>
          </w:p>
        </w:tc>
        <w:tc>
          <w:tcPr>
            <w:tcW w:w="624" w:type="dxa"/>
            <w:vAlign w:val="center"/>
          </w:tcPr>
          <w:p w14:paraId="714F107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922" w:type="dxa"/>
            <w:vAlign w:val="center"/>
          </w:tcPr>
          <w:p w14:paraId="0138591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46</w:t>
            </w:r>
          </w:p>
        </w:tc>
        <w:tc>
          <w:tcPr>
            <w:tcW w:w="1286" w:type="dxa"/>
            <w:vAlign w:val="center"/>
          </w:tcPr>
          <w:p w14:paraId="69BF6EF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41A19944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71CEA5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930" w:type="dxa"/>
            <w:vAlign w:val="center"/>
          </w:tcPr>
          <w:p w14:paraId="6B578A9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86C7B0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14:paraId="14B9848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80" w:type="dxa"/>
            <w:vAlign w:val="center"/>
          </w:tcPr>
          <w:p w14:paraId="2C1F057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vAlign w:val="center"/>
          </w:tcPr>
          <w:p w14:paraId="3D2183D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80" w:type="dxa"/>
            <w:vAlign w:val="center"/>
          </w:tcPr>
          <w:p w14:paraId="49CABD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1036" w:type="dxa"/>
            <w:vAlign w:val="center"/>
          </w:tcPr>
          <w:p w14:paraId="01DE138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3FA0761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09DF2BD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51A1E5F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vAlign w:val="center"/>
          </w:tcPr>
          <w:p w14:paraId="4B012A0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vAlign w:val="center"/>
          </w:tcPr>
          <w:p w14:paraId="06B5FF7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vAlign w:val="center"/>
          </w:tcPr>
          <w:p w14:paraId="0F168FE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624" w:type="dxa"/>
            <w:vAlign w:val="center"/>
          </w:tcPr>
          <w:p w14:paraId="6F9AC38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624" w:type="dxa"/>
            <w:vAlign w:val="center"/>
          </w:tcPr>
          <w:p w14:paraId="1F4B86C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24</w:t>
            </w:r>
          </w:p>
        </w:tc>
        <w:tc>
          <w:tcPr>
            <w:tcW w:w="922" w:type="dxa"/>
            <w:vAlign w:val="center"/>
          </w:tcPr>
          <w:p w14:paraId="2F7F5D6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45</w:t>
            </w:r>
          </w:p>
        </w:tc>
        <w:tc>
          <w:tcPr>
            <w:tcW w:w="1286" w:type="dxa"/>
            <w:vAlign w:val="center"/>
          </w:tcPr>
          <w:p w14:paraId="442E5C8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9D9367A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6F818BD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930" w:type="dxa"/>
            <w:vAlign w:val="center"/>
          </w:tcPr>
          <w:p w14:paraId="57DE6B2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AC2A6D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vAlign w:val="center"/>
          </w:tcPr>
          <w:p w14:paraId="68876BD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14:paraId="2E41A40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80" w:type="dxa"/>
            <w:vAlign w:val="center"/>
          </w:tcPr>
          <w:p w14:paraId="273E508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80" w:type="dxa"/>
            <w:vAlign w:val="center"/>
          </w:tcPr>
          <w:p w14:paraId="1CA2FB9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6</w:t>
            </w:r>
          </w:p>
        </w:tc>
        <w:tc>
          <w:tcPr>
            <w:tcW w:w="1036" w:type="dxa"/>
            <w:vAlign w:val="center"/>
          </w:tcPr>
          <w:p w14:paraId="3399C4F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850" w:type="dxa"/>
            <w:vAlign w:val="center"/>
          </w:tcPr>
          <w:p w14:paraId="2D250E2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019D5F7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vAlign w:val="center"/>
          </w:tcPr>
          <w:p w14:paraId="0D63210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vAlign w:val="center"/>
          </w:tcPr>
          <w:p w14:paraId="2EF7057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5599E8E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vAlign w:val="center"/>
          </w:tcPr>
          <w:p w14:paraId="0C89DF3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4</w:t>
            </w:r>
          </w:p>
        </w:tc>
        <w:tc>
          <w:tcPr>
            <w:tcW w:w="624" w:type="dxa"/>
            <w:vAlign w:val="center"/>
          </w:tcPr>
          <w:p w14:paraId="204546F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12</w:t>
            </w:r>
          </w:p>
        </w:tc>
        <w:tc>
          <w:tcPr>
            <w:tcW w:w="624" w:type="dxa"/>
            <w:vAlign w:val="center"/>
          </w:tcPr>
          <w:p w14:paraId="1CBFCFC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922" w:type="dxa"/>
            <w:vAlign w:val="center"/>
          </w:tcPr>
          <w:p w14:paraId="0593475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44</w:t>
            </w:r>
          </w:p>
        </w:tc>
        <w:tc>
          <w:tcPr>
            <w:tcW w:w="1286" w:type="dxa"/>
            <w:vAlign w:val="center"/>
          </w:tcPr>
          <w:p w14:paraId="7E25592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170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5BB364C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1D0BF15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930" w:type="dxa"/>
            <w:vAlign w:val="center"/>
          </w:tcPr>
          <w:p w14:paraId="6E3561C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0F5EA3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680" w:type="dxa"/>
            <w:vAlign w:val="center"/>
          </w:tcPr>
          <w:p w14:paraId="4526F37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vAlign w:val="center"/>
          </w:tcPr>
          <w:p w14:paraId="0256A12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14:paraId="507214B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80" w:type="dxa"/>
            <w:vAlign w:val="center"/>
          </w:tcPr>
          <w:p w14:paraId="439264E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2</w:t>
            </w:r>
          </w:p>
        </w:tc>
        <w:tc>
          <w:tcPr>
            <w:tcW w:w="1036" w:type="dxa"/>
            <w:vAlign w:val="center"/>
          </w:tcPr>
          <w:p w14:paraId="62353B3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850" w:type="dxa"/>
            <w:vAlign w:val="center"/>
          </w:tcPr>
          <w:p w14:paraId="2F2DBC9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08A9DB1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24" w:type="dxa"/>
            <w:vAlign w:val="center"/>
          </w:tcPr>
          <w:p w14:paraId="77476F4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vAlign w:val="center"/>
          </w:tcPr>
          <w:p w14:paraId="0A83DF4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624" w:type="dxa"/>
            <w:vAlign w:val="center"/>
          </w:tcPr>
          <w:p w14:paraId="0019E93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7D1563F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</w:t>
            </w:r>
          </w:p>
        </w:tc>
        <w:tc>
          <w:tcPr>
            <w:tcW w:w="624" w:type="dxa"/>
            <w:vAlign w:val="center"/>
          </w:tcPr>
          <w:p w14:paraId="38A9957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</w:t>
            </w:r>
          </w:p>
        </w:tc>
        <w:tc>
          <w:tcPr>
            <w:tcW w:w="624" w:type="dxa"/>
            <w:vAlign w:val="center"/>
          </w:tcPr>
          <w:p w14:paraId="5CD6B78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922" w:type="dxa"/>
            <w:vAlign w:val="center"/>
          </w:tcPr>
          <w:p w14:paraId="344BF86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1286" w:type="dxa"/>
            <w:vAlign w:val="center"/>
          </w:tcPr>
          <w:p w14:paraId="61858E5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134ECA5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0C2EA5E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  <w:tc>
          <w:tcPr>
            <w:tcW w:w="930" w:type="dxa"/>
            <w:vAlign w:val="center"/>
          </w:tcPr>
          <w:p w14:paraId="749E4BF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7D4B7B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14:paraId="3698CCD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vAlign w:val="center"/>
          </w:tcPr>
          <w:p w14:paraId="1EF7E49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–12</w:t>
            </w:r>
          </w:p>
        </w:tc>
        <w:tc>
          <w:tcPr>
            <w:tcW w:w="680" w:type="dxa"/>
            <w:vAlign w:val="center"/>
          </w:tcPr>
          <w:p w14:paraId="270A734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80" w:type="dxa"/>
            <w:vAlign w:val="center"/>
          </w:tcPr>
          <w:p w14:paraId="56F5BB5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0</w:t>
            </w:r>
          </w:p>
        </w:tc>
        <w:tc>
          <w:tcPr>
            <w:tcW w:w="1036" w:type="dxa"/>
            <w:vAlign w:val="center"/>
          </w:tcPr>
          <w:p w14:paraId="2C1FFFA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43</w:t>
            </w:r>
          </w:p>
        </w:tc>
        <w:tc>
          <w:tcPr>
            <w:tcW w:w="850" w:type="dxa"/>
            <w:vAlign w:val="center"/>
          </w:tcPr>
          <w:p w14:paraId="62A03CE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384C63F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5A31D7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DAD72C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21950B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–8</w:t>
            </w:r>
          </w:p>
        </w:tc>
        <w:tc>
          <w:tcPr>
            <w:tcW w:w="624" w:type="dxa"/>
            <w:vAlign w:val="center"/>
          </w:tcPr>
          <w:p w14:paraId="603AC2E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vAlign w:val="center"/>
          </w:tcPr>
          <w:p w14:paraId="49537E1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624" w:type="dxa"/>
            <w:vAlign w:val="center"/>
          </w:tcPr>
          <w:p w14:paraId="231838D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922" w:type="dxa"/>
            <w:vAlign w:val="center"/>
          </w:tcPr>
          <w:p w14:paraId="7348F10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286" w:type="dxa"/>
            <w:vAlign w:val="center"/>
          </w:tcPr>
          <w:p w14:paraId="5052CB5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100</w:t>
            </w:r>
          </w:p>
        </w:tc>
      </w:tr>
      <w:tr w:rsidR="0055288E" w:rsidRPr="006E251F" w14:paraId="5CCC098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50B5B61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930" w:type="dxa"/>
            <w:vAlign w:val="center"/>
          </w:tcPr>
          <w:p w14:paraId="661655B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1E2EF0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vAlign w:val="center"/>
          </w:tcPr>
          <w:p w14:paraId="79F9879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14:paraId="74D3525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vAlign w:val="center"/>
          </w:tcPr>
          <w:p w14:paraId="6A0BDF0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–10</w:t>
            </w:r>
          </w:p>
        </w:tc>
        <w:tc>
          <w:tcPr>
            <w:tcW w:w="680" w:type="dxa"/>
            <w:vAlign w:val="center"/>
          </w:tcPr>
          <w:p w14:paraId="6476F0C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1036" w:type="dxa"/>
            <w:vAlign w:val="center"/>
          </w:tcPr>
          <w:p w14:paraId="41FF936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850" w:type="dxa"/>
            <w:vAlign w:val="center"/>
          </w:tcPr>
          <w:p w14:paraId="04C5B39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2F87D9B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9B8E36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4F7D12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21FF25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vAlign w:val="center"/>
          </w:tcPr>
          <w:p w14:paraId="1EA0519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0766D5D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1</w:t>
            </w:r>
          </w:p>
        </w:tc>
        <w:tc>
          <w:tcPr>
            <w:tcW w:w="624" w:type="dxa"/>
            <w:vAlign w:val="center"/>
          </w:tcPr>
          <w:p w14:paraId="0F275F1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14</w:t>
            </w:r>
          </w:p>
        </w:tc>
        <w:tc>
          <w:tcPr>
            <w:tcW w:w="922" w:type="dxa"/>
            <w:vAlign w:val="center"/>
          </w:tcPr>
          <w:p w14:paraId="7478E7F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42</w:t>
            </w:r>
          </w:p>
        </w:tc>
        <w:tc>
          <w:tcPr>
            <w:tcW w:w="1286" w:type="dxa"/>
            <w:vAlign w:val="center"/>
          </w:tcPr>
          <w:p w14:paraId="5D673E4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52A6565C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1A961F3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  <w:tc>
          <w:tcPr>
            <w:tcW w:w="930" w:type="dxa"/>
            <w:vAlign w:val="center"/>
          </w:tcPr>
          <w:p w14:paraId="0C384A0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67D18E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vAlign w:val="center"/>
          </w:tcPr>
          <w:p w14:paraId="68323E3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vAlign w:val="center"/>
          </w:tcPr>
          <w:p w14:paraId="6A8AE44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14:paraId="6D647F7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–11</w:t>
            </w:r>
          </w:p>
        </w:tc>
        <w:tc>
          <w:tcPr>
            <w:tcW w:w="680" w:type="dxa"/>
            <w:vAlign w:val="center"/>
          </w:tcPr>
          <w:p w14:paraId="437BB66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1036" w:type="dxa"/>
            <w:vAlign w:val="center"/>
          </w:tcPr>
          <w:p w14:paraId="7C10644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850" w:type="dxa"/>
            <w:vAlign w:val="center"/>
          </w:tcPr>
          <w:p w14:paraId="1BE4DF9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3662D3B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860D2E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586821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43A68D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FD556A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vAlign w:val="center"/>
          </w:tcPr>
          <w:p w14:paraId="5669136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</w:t>
            </w:r>
          </w:p>
        </w:tc>
        <w:tc>
          <w:tcPr>
            <w:tcW w:w="624" w:type="dxa"/>
            <w:vAlign w:val="center"/>
          </w:tcPr>
          <w:p w14:paraId="18199FF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922" w:type="dxa"/>
            <w:vAlign w:val="center"/>
          </w:tcPr>
          <w:p w14:paraId="2A19DEB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41</w:t>
            </w:r>
          </w:p>
        </w:tc>
        <w:tc>
          <w:tcPr>
            <w:tcW w:w="1286" w:type="dxa"/>
            <w:vAlign w:val="center"/>
          </w:tcPr>
          <w:p w14:paraId="3D82814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300</w:t>
            </w:r>
          </w:p>
        </w:tc>
      </w:tr>
      <w:tr w:rsidR="0055288E" w:rsidRPr="006E251F" w14:paraId="0FC97E33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524BF1E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930" w:type="dxa"/>
            <w:vAlign w:val="center"/>
          </w:tcPr>
          <w:p w14:paraId="468BBC4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9C3B534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vAlign w:val="center"/>
          </w:tcPr>
          <w:p w14:paraId="640B86E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–17</w:t>
            </w:r>
          </w:p>
        </w:tc>
        <w:tc>
          <w:tcPr>
            <w:tcW w:w="680" w:type="dxa"/>
            <w:vAlign w:val="center"/>
          </w:tcPr>
          <w:p w14:paraId="2943EF7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–16</w:t>
            </w:r>
          </w:p>
        </w:tc>
        <w:tc>
          <w:tcPr>
            <w:tcW w:w="680" w:type="dxa"/>
            <w:vAlign w:val="center"/>
          </w:tcPr>
          <w:p w14:paraId="2E46790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–13</w:t>
            </w:r>
          </w:p>
        </w:tc>
        <w:tc>
          <w:tcPr>
            <w:tcW w:w="680" w:type="dxa"/>
            <w:vAlign w:val="center"/>
          </w:tcPr>
          <w:p w14:paraId="609CEDD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1036" w:type="dxa"/>
            <w:vAlign w:val="center"/>
          </w:tcPr>
          <w:p w14:paraId="7F5DEA3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850" w:type="dxa"/>
            <w:vAlign w:val="center"/>
          </w:tcPr>
          <w:p w14:paraId="50EFED6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1F73F1D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E10D7D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735F33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BBFFB6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F1BFB9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vAlign w:val="center"/>
          </w:tcPr>
          <w:p w14:paraId="1F8F24D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–3</w:t>
            </w:r>
          </w:p>
        </w:tc>
        <w:tc>
          <w:tcPr>
            <w:tcW w:w="624" w:type="dxa"/>
            <w:vAlign w:val="center"/>
          </w:tcPr>
          <w:p w14:paraId="518568C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8</w:t>
            </w:r>
          </w:p>
        </w:tc>
        <w:tc>
          <w:tcPr>
            <w:tcW w:w="922" w:type="dxa"/>
            <w:vAlign w:val="center"/>
          </w:tcPr>
          <w:p w14:paraId="0611933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</w:t>
            </w:r>
          </w:p>
        </w:tc>
        <w:tc>
          <w:tcPr>
            <w:tcW w:w="1286" w:type="dxa"/>
            <w:vAlign w:val="center"/>
          </w:tcPr>
          <w:p w14:paraId="6B49F85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0C9E7487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FFB146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930" w:type="dxa"/>
            <w:vAlign w:val="center"/>
          </w:tcPr>
          <w:p w14:paraId="1E4AEE9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BAFE6A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vAlign w:val="center"/>
          </w:tcPr>
          <w:p w14:paraId="66307FAA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vAlign w:val="center"/>
          </w:tcPr>
          <w:p w14:paraId="6D9E8548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–18</w:t>
            </w:r>
          </w:p>
        </w:tc>
        <w:tc>
          <w:tcPr>
            <w:tcW w:w="680" w:type="dxa"/>
            <w:vAlign w:val="center"/>
          </w:tcPr>
          <w:p w14:paraId="756C03E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–14</w:t>
            </w:r>
          </w:p>
        </w:tc>
        <w:tc>
          <w:tcPr>
            <w:tcW w:w="680" w:type="dxa"/>
            <w:vAlign w:val="center"/>
          </w:tcPr>
          <w:p w14:paraId="4BDEB2B9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–6</w:t>
            </w:r>
          </w:p>
        </w:tc>
        <w:tc>
          <w:tcPr>
            <w:tcW w:w="1036" w:type="dxa"/>
            <w:vAlign w:val="center"/>
          </w:tcPr>
          <w:p w14:paraId="397B3C2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850" w:type="dxa"/>
            <w:vAlign w:val="center"/>
          </w:tcPr>
          <w:p w14:paraId="47BF489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1050609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6970A6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B76E11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AA5265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CBB9C6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46D323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–4</w:t>
            </w:r>
          </w:p>
        </w:tc>
        <w:tc>
          <w:tcPr>
            <w:tcW w:w="624" w:type="dxa"/>
            <w:vAlign w:val="center"/>
          </w:tcPr>
          <w:p w14:paraId="1C2BD3AD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7</w:t>
            </w:r>
          </w:p>
        </w:tc>
        <w:tc>
          <w:tcPr>
            <w:tcW w:w="922" w:type="dxa"/>
            <w:vAlign w:val="center"/>
          </w:tcPr>
          <w:p w14:paraId="5864652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39</w:t>
            </w:r>
          </w:p>
        </w:tc>
        <w:tc>
          <w:tcPr>
            <w:tcW w:w="1286" w:type="dxa"/>
            <w:vAlign w:val="center"/>
          </w:tcPr>
          <w:p w14:paraId="1E89195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5333EA71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55" w:type="dxa"/>
            <w:vAlign w:val="center"/>
          </w:tcPr>
          <w:p w14:paraId="35E928EC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930" w:type="dxa"/>
            <w:vAlign w:val="center"/>
          </w:tcPr>
          <w:p w14:paraId="4CD3C352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2F8F59B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vAlign w:val="center"/>
          </w:tcPr>
          <w:p w14:paraId="53F32CD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–20</w:t>
            </w:r>
          </w:p>
        </w:tc>
        <w:tc>
          <w:tcPr>
            <w:tcW w:w="680" w:type="dxa"/>
            <w:vAlign w:val="center"/>
          </w:tcPr>
          <w:p w14:paraId="330B7BB0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–19</w:t>
            </w:r>
          </w:p>
        </w:tc>
        <w:tc>
          <w:tcPr>
            <w:tcW w:w="680" w:type="dxa"/>
            <w:vAlign w:val="center"/>
          </w:tcPr>
          <w:p w14:paraId="5A94CB0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170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–15</w:t>
            </w:r>
          </w:p>
        </w:tc>
        <w:tc>
          <w:tcPr>
            <w:tcW w:w="680" w:type="dxa"/>
            <w:vAlign w:val="center"/>
          </w:tcPr>
          <w:p w14:paraId="193DBF4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1036" w:type="dxa"/>
            <w:vAlign w:val="center"/>
          </w:tcPr>
          <w:p w14:paraId="70E10586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850" w:type="dxa"/>
            <w:vAlign w:val="center"/>
          </w:tcPr>
          <w:p w14:paraId="039DDEF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780" w:type="dxa"/>
            <w:vAlign w:val="center"/>
          </w:tcPr>
          <w:p w14:paraId="5A806CBF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BD8B74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3FAE041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A79D47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ED88B3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4615003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–5</w:t>
            </w:r>
          </w:p>
        </w:tc>
        <w:tc>
          <w:tcPr>
            <w:tcW w:w="624" w:type="dxa"/>
            <w:vAlign w:val="center"/>
          </w:tcPr>
          <w:p w14:paraId="0447622E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 </w:t>
            </w:r>
            <w:r w:rsidRPr="006E251F">
              <w:rPr>
                <w:color w:val="000000"/>
                <w:lang w:val="ru-RU"/>
              </w:rPr>
              <w:t>5</w:t>
            </w:r>
          </w:p>
        </w:tc>
        <w:tc>
          <w:tcPr>
            <w:tcW w:w="922" w:type="dxa"/>
            <w:vAlign w:val="center"/>
          </w:tcPr>
          <w:p w14:paraId="418E1F15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286" w:type="dxa"/>
            <w:vAlign w:val="center"/>
          </w:tcPr>
          <w:p w14:paraId="044B2E17" w14:textId="77777777" w:rsidR="0055288E" w:rsidRPr="006E251F" w:rsidRDefault="0055288E" w:rsidP="00BA024A">
            <w:pPr>
              <w:pStyle w:val="TableText"/>
              <w:framePr w:hSpace="180" w:wrap="around" w:vAnchor="text" w:hAnchor="text" w:x="41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</w:tbl>
    <w:p w14:paraId="09B5D2D6" w14:textId="77777777" w:rsidR="00B26901" w:rsidRPr="00BA024A" w:rsidRDefault="00BA024A" w:rsidP="00B75302">
      <w:pPr>
        <w:pStyle w:val="TableFin"/>
        <w:rPr>
          <w:lang w:val="ru-RU"/>
        </w:rPr>
      </w:pPr>
      <w:r>
        <w:rPr>
          <w:lang w:val="ru-RU"/>
        </w:rPr>
        <w:br/>
      </w:r>
    </w:p>
    <w:p w14:paraId="1F6610CB" w14:textId="77777777" w:rsidR="00B26901" w:rsidRPr="00B12EFA" w:rsidRDefault="00B26901">
      <w:pPr>
        <w:pStyle w:val="Table"/>
        <w:spacing w:before="0"/>
        <w:sectPr w:rsidR="00B26901" w:rsidRPr="00B12EFA">
          <w:footnotePr>
            <w:pos w:val="beneathText"/>
          </w:footnotePr>
          <w:pgSz w:w="16840" w:h="11907" w:orient="landscape" w:code="9"/>
          <w:pgMar w:top="1985" w:right="1701" w:bottom="851" w:left="1134" w:header="720" w:footer="482" w:gutter="0"/>
          <w:cols w:space="720"/>
        </w:sectPr>
      </w:pPr>
    </w:p>
    <w:p w14:paraId="299F064D" w14:textId="77777777" w:rsidR="0055288E" w:rsidRPr="006E251F" w:rsidRDefault="003B0F40" w:rsidP="00591949">
      <w:pPr>
        <w:pStyle w:val="Table"/>
        <w:spacing w:before="0"/>
        <w:rPr>
          <w:color w:val="000000"/>
          <w:lang w:val="ru-RU"/>
        </w:rPr>
      </w:pPr>
      <w:proofErr w:type="gramStart"/>
      <w:r>
        <w:rPr>
          <w:color w:val="000000"/>
          <w:lang w:val="ru-RU"/>
        </w:rPr>
        <w:t>Т</w:t>
      </w:r>
      <w:r w:rsidR="0055288E" w:rsidRPr="006E251F">
        <w:rPr>
          <w:color w:val="000000"/>
          <w:lang w:val="ru-RU"/>
        </w:rPr>
        <w:t>АБЛИЦА  5</w:t>
      </w:r>
      <w:proofErr w:type="gramEnd"/>
    </w:p>
    <w:p w14:paraId="54C1878C" w14:textId="77777777" w:rsidR="0055288E" w:rsidRPr="006E251F" w:rsidRDefault="0055288E" w:rsidP="00B75302">
      <w:pPr>
        <w:pStyle w:val="TableTitle"/>
        <w:tabs>
          <w:tab w:val="clear" w:pos="851"/>
          <w:tab w:val="center" w:pos="7088"/>
          <w:tab w:val="right" w:pos="13970"/>
        </w:tabs>
        <w:ind w:right="-35" w:firstLine="720"/>
        <w:jc w:val="left"/>
        <w:rPr>
          <w:color w:val="000000"/>
          <w:lang w:val="ru-RU"/>
        </w:rPr>
      </w:pPr>
      <w:r w:rsidRPr="006E251F">
        <w:rPr>
          <w:color w:val="000000"/>
          <w:lang w:val="ru-RU"/>
        </w:rPr>
        <w:tab/>
        <w:t xml:space="preserve">Напряженность поля (дБ относительно 1 мкВ/м) </w:t>
      </w:r>
      <w:r w:rsidRPr="006E251F">
        <w:rPr>
          <w:b w:val="0"/>
          <w:iCs/>
          <w:color w:val="000000"/>
          <w:lang w:val="ru-RU"/>
        </w:rPr>
        <w:t>(</w:t>
      </w:r>
      <w:r w:rsidRPr="006E251F">
        <w:rPr>
          <w:b w:val="0"/>
          <w:i/>
          <w:color w:val="000000"/>
          <w:lang w:val="ru-RU"/>
        </w:rPr>
        <w:t>окончание</w:t>
      </w:r>
      <w:r w:rsidRPr="006E251F">
        <w:rPr>
          <w:b w:val="0"/>
          <w:iCs/>
          <w:color w:val="000000"/>
          <w:lang w:val="ru-RU"/>
        </w:rPr>
        <w:t>)</w:t>
      </w:r>
      <w:r w:rsidRPr="006E251F">
        <w:rPr>
          <w:color w:val="000000"/>
          <w:lang w:val="ru-RU"/>
        </w:rPr>
        <w:tab/>
        <w:t>СУША</w:t>
      </w:r>
    </w:p>
    <w:tbl>
      <w:tblPr>
        <w:tblW w:w="0" w:type="auto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147"/>
        <w:gridCol w:w="1021"/>
        <w:gridCol w:w="680"/>
        <w:gridCol w:w="680"/>
        <w:gridCol w:w="680"/>
        <w:gridCol w:w="680"/>
        <w:gridCol w:w="680"/>
        <w:gridCol w:w="1021"/>
        <w:gridCol w:w="1021"/>
        <w:gridCol w:w="624"/>
        <w:gridCol w:w="624"/>
        <w:gridCol w:w="624"/>
        <w:gridCol w:w="624"/>
        <w:gridCol w:w="624"/>
        <w:gridCol w:w="624"/>
        <w:gridCol w:w="624"/>
        <w:gridCol w:w="901"/>
        <w:gridCol w:w="1141"/>
      </w:tblGrid>
      <w:tr w:rsidR="0055288E" w:rsidRPr="006E251F" w14:paraId="166CC902" w14:textId="77777777" w:rsidTr="00814C12">
        <w:trPr>
          <w:cantSplit/>
        </w:trPr>
        <w:tc>
          <w:tcPr>
            <w:tcW w:w="1147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1F79DBF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20F7EE2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  <w:tc>
          <w:tcPr>
            <w:tcW w:w="5442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78A8E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850–3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 кГц</w:t>
            </w:r>
          </w:p>
        </w:tc>
        <w:tc>
          <w:tcPr>
            <w:tcW w:w="6290" w:type="dxa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F3C7F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500–3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 кГц</w:t>
            </w:r>
          </w:p>
        </w:tc>
        <w:tc>
          <w:tcPr>
            <w:tcW w:w="114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284AE46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Расстояние</w:t>
            </w:r>
          </w:p>
          <w:p w14:paraId="5C287065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(км)</w:t>
            </w:r>
          </w:p>
        </w:tc>
      </w:tr>
      <w:tr w:rsidR="0055288E" w:rsidRPr="006E251F" w14:paraId="79BAD7BC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6667FD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E859A1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2675E74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4421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43791F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02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14:paraId="32E6DF5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Земная</w:t>
            </w:r>
          </w:p>
          <w:p w14:paraId="5E139C3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волна</w:t>
            </w:r>
          </w:p>
        </w:tc>
        <w:tc>
          <w:tcPr>
            <w:tcW w:w="5269" w:type="dxa"/>
            <w:gridSpan w:val="8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5CFB5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Пространственная волна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723212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177A2A01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FF344F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02A90FA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C9FFF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1021" w:type="dxa"/>
            <w:vMerge w:val="restart"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226D641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9A5FAD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95935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Полдень (низкая солнечная активность)</w:t>
            </w:r>
          </w:p>
        </w:tc>
        <w:tc>
          <w:tcPr>
            <w:tcW w:w="901" w:type="dxa"/>
            <w:vMerge w:val="restart"/>
            <w:tcBorders>
              <w:top w:val="single" w:sz="6" w:space="0" w:color="auto"/>
              <w:right w:val="single" w:sz="6" w:space="0" w:color="auto"/>
            </w:tcBorders>
            <w:vAlign w:val="center"/>
          </w:tcPr>
          <w:p w14:paraId="3842BDD6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Ночь</w:t>
            </w: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37981E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600B850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44AA382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513967E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3400" w:type="dxa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537E5B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8232B7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78468BB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4368" w:type="dxa"/>
            <w:gridSpan w:val="7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6A69C2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Широта</w:t>
            </w:r>
          </w:p>
        </w:tc>
        <w:tc>
          <w:tcPr>
            <w:tcW w:w="901" w:type="dxa"/>
            <w:vMerge/>
            <w:tcBorders>
              <w:right w:val="single" w:sz="6" w:space="0" w:color="auto"/>
            </w:tcBorders>
            <w:vAlign w:val="center"/>
          </w:tcPr>
          <w:p w14:paraId="1E680A93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right w:val="single" w:sz="6" w:space="0" w:color="auto"/>
            </w:tcBorders>
            <w:vAlign w:val="center"/>
          </w:tcPr>
          <w:p w14:paraId="186A6DB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4921BBAC" w14:textId="77777777" w:rsidTr="00814C12">
        <w:trPr>
          <w:cantSplit/>
        </w:trPr>
        <w:tc>
          <w:tcPr>
            <w:tcW w:w="114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ABA7E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56519D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85F36A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D7FB4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CECCF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F9A36B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31BE2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159D149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BED0FC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6429D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A6E6B8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EDD5B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2DBD00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B8A72F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F2650E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50°</w:t>
            </w:r>
          </w:p>
        </w:tc>
        <w:tc>
          <w:tcPr>
            <w:tcW w:w="62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1B9FA7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60°</w:t>
            </w:r>
          </w:p>
        </w:tc>
        <w:tc>
          <w:tcPr>
            <w:tcW w:w="901" w:type="dxa"/>
            <w:vMerge/>
            <w:tcBorders>
              <w:bottom w:val="single" w:sz="6" w:space="0" w:color="auto"/>
              <w:right w:val="single" w:sz="6" w:space="0" w:color="auto"/>
            </w:tcBorders>
            <w:vAlign w:val="center"/>
          </w:tcPr>
          <w:p w14:paraId="2CC8B424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  <w:tc>
          <w:tcPr>
            <w:tcW w:w="114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B3A731" w14:textId="77777777" w:rsidR="0055288E" w:rsidRPr="006E251F" w:rsidRDefault="0055288E" w:rsidP="00BA024A">
            <w:pPr>
              <w:pStyle w:val="TableHead"/>
              <w:framePr w:hSpace="180" w:wrap="around" w:vAnchor="text" w:hAnchor="text" w:y="1"/>
              <w:spacing w:before="0" w:after="0" w:line="200" w:lineRule="exact"/>
              <w:rPr>
                <w:color w:val="000000"/>
                <w:lang w:val="ru-RU"/>
              </w:rPr>
            </w:pPr>
          </w:p>
        </w:tc>
      </w:tr>
      <w:tr w:rsidR="0055288E" w:rsidRPr="006E251F" w14:paraId="0BFE76D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2E298A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  <w:tc>
          <w:tcPr>
            <w:tcW w:w="1021" w:type="dxa"/>
            <w:vAlign w:val="center"/>
          </w:tcPr>
          <w:p w14:paraId="0AA5DD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838D1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6CD42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B72AA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8F090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FDCACB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FD9F0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021" w:type="dxa"/>
            <w:vAlign w:val="center"/>
          </w:tcPr>
          <w:p w14:paraId="56ECFF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D157B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C2BDF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A2858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8D648E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FB6F1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86613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–7</w:t>
            </w:r>
          </w:p>
        </w:tc>
        <w:tc>
          <w:tcPr>
            <w:tcW w:w="624" w:type="dxa"/>
            <w:vAlign w:val="center"/>
          </w:tcPr>
          <w:p w14:paraId="1F04C0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144973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38</w:t>
            </w:r>
          </w:p>
        </w:tc>
        <w:tc>
          <w:tcPr>
            <w:tcW w:w="1141" w:type="dxa"/>
            <w:vAlign w:val="center"/>
          </w:tcPr>
          <w:p w14:paraId="60E353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700</w:t>
            </w:r>
          </w:p>
        </w:tc>
      </w:tr>
      <w:tr w:rsidR="0055288E" w:rsidRPr="006E251F" w14:paraId="0EA1CC3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3C225B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vAlign w:val="center"/>
          </w:tcPr>
          <w:p w14:paraId="0D1EAEE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D2796D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2D3DE8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50BA7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B181D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737F4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08B287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021" w:type="dxa"/>
            <w:vAlign w:val="center"/>
          </w:tcPr>
          <w:p w14:paraId="4411E1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CFD28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708AFE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3517B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7E8846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E2CD9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99D51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–9</w:t>
            </w:r>
          </w:p>
        </w:tc>
        <w:tc>
          <w:tcPr>
            <w:tcW w:w="624" w:type="dxa"/>
            <w:vAlign w:val="center"/>
          </w:tcPr>
          <w:p w14:paraId="633E63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6B88E4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37</w:t>
            </w:r>
          </w:p>
        </w:tc>
        <w:tc>
          <w:tcPr>
            <w:tcW w:w="1141" w:type="dxa"/>
            <w:vAlign w:val="center"/>
          </w:tcPr>
          <w:p w14:paraId="7DB11C9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531B1807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7023C5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  <w:tc>
          <w:tcPr>
            <w:tcW w:w="1021" w:type="dxa"/>
            <w:vAlign w:val="center"/>
          </w:tcPr>
          <w:p w14:paraId="275D8F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B5067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6ACE3F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1B28FC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A4210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38183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3A9072A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021" w:type="dxa"/>
            <w:vAlign w:val="center"/>
          </w:tcPr>
          <w:p w14:paraId="528AB56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E5DF0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4D6E4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309CCA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9FC488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E774F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2333B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28133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2194DE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36</w:t>
            </w:r>
          </w:p>
        </w:tc>
        <w:tc>
          <w:tcPr>
            <w:tcW w:w="1141" w:type="dxa"/>
            <w:vAlign w:val="center"/>
          </w:tcPr>
          <w:p w14:paraId="6726B5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900</w:t>
            </w:r>
          </w:p>
        </w:tc>
      </w:tr>
      <w:tr w:rsidR="0055288E" w:rsidRPr="006E251F" w14:paraId="652FFC92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5175A859" w14:textId="77777777" w:rsidR="0055288E" w:rsidRPr="006E251F" w:rsidRDefault="00510017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>
              <w:rPr>
                <w:noProof/>
                <w:color w:val="000000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1" layoutInCell="0" allowOverlap="1" wp14:anchorId="2D2E3048" wp14:editId="5FFF115F">
                      <wp:simplePos x="0" y="0"/>
                      <wp:positionH relativeFrom="column">
                        <wp:posOffset>-226695</wp:posOffset>
                      </wp:positionH>
                      <wp:positionV relativeFrom="paragraph">
                        <wp:posOffset>107315</wp:posOffset>
                      </wp:positionV>
                      <wp:extent cx="0" cy="914400"/>
                      <wp:effectExtent l="0" t="0" r="0" b="0"/>
                      <wp:wrapNone/>
                      <wp:docPr id="10" name="Lin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91440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7A8D8D" id="Line 4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7.85pt,8.45pt" to="-17.85pt,8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" o:allowincell="f">
                      <w10:anchorlock/>
                    </v:line>
                  </w:pict>
                </mc:Fallback>
              </mc:AlternateContent>
            </w:r>
            <w:r w:rsidR="0055288E" w:rsidRPr="006E251F">
              <w:rPr>
                <w:color w:val="000000"/>
                <w:lang w:val="ru-RU"/>
              </w:rPr>
              <w:t>2</w:t>
            </w:r>
            <w:r w:rsidR="0055288E"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="0055288E"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14:paraId="29C836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0CF454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AA18E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2E3EE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D4C5BC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56A308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5D3BE6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021" w:type="dxa"/>
            <w:vAlign w:val="center"/>
          </w:tcPr>
          <w:p w14:paraId="373C1A5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7CC03F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8C07AE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B3728B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E229F1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3D49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72C78A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01D281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69988F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35</w:t>
            </w:r>
          </w:p>
        </w:tc>
        <w:tc>
          <w:tcPr>
            <w:tcW w:w="1141" w:type="dxa"/>
            <w:vAlign w:val="center"/>
          </w:tcPr>
          <w:p w14:paraId="1CCC50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25B640F6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7CF94BE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vAlign w:val="center"/>
          </w:tcPr>
          <w:p w14:paraId="02E18E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22E07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ADA437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25A92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7A01A8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426E2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2C736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021" w:type="dxa"/>
            <w:vAlign w:val="center"/>
          </w:tcPr>
          <w:p w14:paraId="0F90D31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FFF20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2F4BF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2502F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9328D2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35F2E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586AF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AF835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3F26DDF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34</w:t>
            </w:r>
          </w:p>
        </w:tc>
        <w:tc>
          <w:tcPr>
            <w:tcW w:w="1141" w:type="dxa"/>
            <w:vAlign w:val="center"/>
          </w:tcPr>
          <w:p w14:paraId="511ECD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4D21F05D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5BE6F63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vAlign w:val="center"/>
          </w:tcPr>
          <w:p w14:paraId="46811F9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2A665E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4A065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84F84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D8E57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8B77A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1E007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021" w:type="dxa"/>
            <w:vAlign w:val="center"/>
          </w:tcPr>
          <w:p w14:paraId="3A9649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28A1F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7E839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2E89FA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1423A1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4BC3F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4EE502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586B4C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4BD1F57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33</w:t>
            </w:r>
          </w:p>
        </w:tc>
        <w:tc>
          <w:tcPr>
            <w:tcW w:w="1141" w:type="dxa"/>
            <w:vAlign w:val="center"/>
          </w:tcPr>
          <w:p w14:paraId="50C268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6C3F299B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2A0EFD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vAlign w:val="center"/>
          </w:tcPr>
          <w:p w14:paraId="1C31F94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435A9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9A7477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16E45B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E75B6B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4EEF1D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DC040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021" w:type="dxa"/>
            <w:vAlign w:val="center"/>
          </w:tcPr>
          <w:p w14:paraId="337E5E4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1F3A8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B91473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F671A1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1600AB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C88EB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BC223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EBAD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095C92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32</w:t>
            </w:r>
          </w:p>
        </w:tc>
        <w:tc>
          <w:tcPr>
            <w:tcW w:w="1141" w:type="dxa"/>
            <w:vAlign w:val="center"/>
          </w:tcPr>
          <w:p w14:paraId="3F6DA42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36940C1D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4E2C1D6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vAlign w:val="center"/>
          </w:tcPr>
          <w:p w14:paraId="0D7139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BC94C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048ED56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69C7F8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CD4DB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CECCAB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328E6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021" w:type="dxa"/>
            <w:vAlign w:val="center"/>
          </w:tcPr>
          <w:p w14:paraId="331BF22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225C2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D98C87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94E78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2789F0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87A88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FD425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8A1B3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0E65165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31</w:t>
            </w:r>
          </w:p>
        </w:tc>
        <w:tc>
          <w:tcPr>
            <w:tcW w:w="1141" w:type="dxa"/>
            <w:vAlign w:val="center"/>
          </w:tcPr>
          <w:p w14:paraId="57175E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02715CF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68A17E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14:paraId="1689E5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3342CF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3AED94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5D32E5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1A4E75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E4BCF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5D63FB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021" w:type="dxa"/>
            <w:vAlign w:val="center"/>
          </w:tcPr>
          <w:p w14:paraId="5FAB98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513B6A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0537EE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E3975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D53538B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0B8BFA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A9E5B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821010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75300B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30</w:t>
            </w:r>
          </w:p>
        </w:tc>
        <w:tc>
          <w:tcPr>
            <w:tcW w:w="1141" w:type="dxa"/>
            <w:vAlign w:val="center"/>
          </w:tcPr>
          <w:p w14:paraId="4F3CF24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6A8CF7C8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267C90C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  <w:tc>
          <w:tcPr>
            <w:tcW w:w="1021" w:type="dxa"/>
            <w:vAlign w:val="center"/>
          </w:tcPr>
          <w:p w14:paraId="13C9D4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0EE741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6E83CC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67118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BC7CD2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B1591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57AE66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021" w:type="dxa"/>
            <w:vAlign w:val="center"/>
          </w:tcPr>
          <w:p w14:paraId="36E541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40DB32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C9F6E4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B55BA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2E2DF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493230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BB2A2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F1D3A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7F63467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28</w:t>
            </w:r>
          </w:p>
        </w:tc>
        <w:tc>
          <w:tcPr>
            <w:tcW w:w="1141" w:type="dxa"/>
            <w:vAlign w:val="center"/>
          </w:tcPr>
          <w:p w14:paraId="1E92387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200</w:t>
            </w:r>
          </w:p>
        </w:tc>
      </w:tr>
      <w:tr w:rsidR="0055288E" w:rsidRPr="006E251F" w14:paraId="1121D076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3D0AA99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  <w:tc>
          <w:tcPr>
            <w:tcW w:w="1021" w:type="dxa"/>
            <w:vAlign w:val="center"/>
          </w:tcPr>
          <w:p w14:paraId="5D19024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37A859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E63B31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1DB67C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928397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732839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27EE47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021" w:type="dxa"/>
            <w:vAlign w:val="center"/>
          </w:tcPr>
          <w:p w14:paraId="7B4C877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F659F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2E6424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68A81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A98E8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71E131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7CFE14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D014A6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359089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27</w:t>
            </w:r>
          </w:p>
        </w:tc>
        <w:tc>
          <w:tcPr>
            <w:tcW w:w="1141" w:type="dxa"/>
            <w:vAlign w:val="center"/>
          </w:tcPr>
          <w:p w14:paraId="04ECF28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400</w:t>
            </w:r>
          </w:p>
        </w:tc>
      </w:tr>
      <w:tr w:rsidR="0055288E" w:rsidRPr="006E251F" w14:paraId="73CA49E0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5946EC0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  <w:tc>
          <w:tcPr>
            <w:tcW w:w="1021" w:type="dxa"/>
            <w:vAlign w:val="center"/>
          </w:tcPr>
          <w:p w14:paraId="10DA768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8010D2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B62664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8FAE58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C44FC5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D9125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3466792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021" w:type="dxa"/>
            <w:vAlign w:val="center"/>
          </w:tcPr>
          <w:p w14:paraId="5A42E69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3963B9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579549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AB00AC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E9AB59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035ED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FE23A9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4EDFA4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08A7A56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26</w:t>
            </w:r>
          </w:p>
        </w:tc>
        <w:tc>
          <w:tcPr>
            <w:tcW w:w="1141" w:type="dxa"/>
            <w:vAlign w:val="center"/>
          </w:tcPr>
          <w:p w14:paraId="228217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600</w:t>
            </w:r>
          </w:p>
        </w:tc>
      </w:tr>
      <w:tr w:rsidR="0055288E" w:rsidRPr="006E251F" w14:paraId="33CD9351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328111E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  <w:tc>
          <w:tcPr>
            <w:tcW w:w="1021" w:type="dxa"/>
            <w:vAlign w:val="center"/>
          </w:tcPr>
          <w:p w14:paraId="1C99C5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23BC5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A1D49C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0A570D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5E72F3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10A36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1FC792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021" w:type="dxa"/>
            <w:vAlign w:val="center"/>
          </w:tcPr>
          <w:p w14:paraId="464ADCF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10B9B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55047A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3D8FA1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5FE9E3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40892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7F1AEE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DCEC84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50E5294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25</w:t>
            </w:r>
          </w:p>
        </w:tc>
        <w:tc>
          <w:tcPr>
            <w:tcW w:w="1141" w:type="dxa"/>
            <w:vAlign w:val="center"/>
          </w:tcPr>
          <w:p w14:paraId="026D3D1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3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800</w:t>
            </w:r>
          </w:p>
        </w:tc>
      </w:tr>
      <w:tr w:rsidR="0055288E" w:rsidRPr="006E251F" w14:paraId="737359F4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70995CD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14:paraId="468BDA2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E3DFF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B81090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10443ED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52C7EA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703826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1CAE193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21</w:t>
            </w:r>
          </w:p>
        </w:tc>
        <w:tc>
          <w:tcPr>
            <w:tcW w:w="1021" w:type="dxa"/>
            <w:vAlign w:val="center"/>
          </w:tcPr>
          <w:p w14:paraId="5E0AE3A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2CC0A6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8B80CF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7D69A7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EF0207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D1B5F2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5E1D81A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D02D50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60B26732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23</w:t>
            </w:r>
          </w:p>
        </w:tc>
        <w:tc>
          <w:tcPr>
            <w:tcW w:w="1141" w:type="dxa"/>
            <w:vAlign w:val="center"/>
          </w:tcPr>
          <w:p w14:paraId="372DCF3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6E251F" w14:paraId="2952FC98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2B4ED1D7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  <w:tc>
          <w:tcPr>
            <w:tcW w:w="1021" w:type="dxa"/>
            <w:vAlign w:val="center"/>
          </w:tcPr>
          <w:p w14:paraId="09D4E3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472F0AA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2B8D2A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7773C8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45995F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2BDA911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7AFD55C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16</w:t>
            </w:r>
          </w:p>
        </w:tc>
        <w:tc>
          <w:tcPr>
            <w:tcW w:w="1021" w:type="dxa"/>
            <w:vAlign w:val="center"/>
          </w:tcPr>
          <w:p w14:paraId="63D1A4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CB3602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87C23F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D7B868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6E4C8CE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1F83F8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BAB17A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0DB85A0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7462CD5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18</w:t>
            </w:r>
          </w:p>
        </w:tc>
        <w:tc>
          <w:tcPr>
            <w:tcW w:w="1141" w:type="dxa"/>
            <w:vAlign w:val="center"/>
          </w:tcPr>
          <w:p w14:paraId="0D6CFDD8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4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500</w:t>
            </w:r>
          </w:p>
        </w:tc>
      </w:tr>
      <w:tr w:rsidR="0055288E" w:rsidRPr="006E251F" w14:paraId="33044895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147" w:type="dxa"/>
            <w:vAlign w:val="center"/>
          </w:tcPr>
          <w:p w14:paraId="6FB124B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  <w:tc>
          <w:tcPr>
            <w:tcW w:w="1021" w:type="dxa"/>
            <w:vAlign w:val="center"/>
          </w:tcPr>
          <w:p w14:paraId="79DB5879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6EDE16DC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91FEE55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390708D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5DEA473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80" w:type="dxa"/>
            <w:vAlign w:val="center"/>
          </w:tcPr>
          <w:p w14:paraId="7FBBDF0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1021" w:type="dxa"/>
            <w:vAlign w:val="center"/>
          </w:tcPr>
          <w:p w14:paraId="6567F0A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11</w:t>
            </w:r>
          </w:p>
        </w:tc>
        <w:tc>
          <w:tcPr>
            <w:tcW w:w="1021" w:type="dxa"/>
            <w:vAlign w:val="center"/>
          </w:tcPr>
          <w:p w14:paraId="5F87F9BA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E84443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3339BE2F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4941E093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7F513686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69A5AB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13B86644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624" w:type="dxa"/>
            <w:vAlign w:val="center"/>
          </w:tcPr>
          <w:p w14:paraId="243804B0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</w:p>
        </w:tc>
        <w:tc>
          <w:tcPr>
            <w:tcW w:w="901" w:type="dxa"/>
            <w:vAlign w:val="center"/>
          </w:tcPr>
          <w:p w14:paraId="1418A071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13</w:t>
            </w:r>
          </w:p>
        </w:tc>
        <w:tc>
          <w:tcPr>
            <w:tcW w:w="1141" w:type="dxa"/>
            <w:vAlign w:val="center"/>
          </w:tcPr>
          <w:p w14:paraId="0FCFD3FD" w14:textId="77777777" w:rsidR="0055288E" w:rsidRPr="006E251F" w:rsidRDefault="0055288E" w:rsidP="00BA024A">
            <w:pPr>
              <w:pStyle w:val="TableText"/>
              <w:framePr w:hSpace="180" w:wrap="around" w:vAnchor="text" w:hAnchor="text" w:y="1"/>
              <w:spacing w:before="0" w:after="0" w:line="200" w:lineRule="exact"/>
              <w:ind w:left="57" w:right="57"/>
              <w:jc w:val="center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5</w:t>
            </w:r>
            <w:r w:rsidRPr="006E251F">
              <w:rPr>
                <w:rFonts w:ascii="Tms Rmn" w:hAnsi="Tms Rmn"/>
                <w:color w:val="000000"/>
                <w:lang w:val="ru-RU"/>
              </w:rPr>
              <w:t> </w:t>
            </w:r>
            <w:r w:rsidRPr="006E251F">
              <w:rPr>
                <w:color w:val="000000"/>
                <w:lang w:val="ru-RU"/>
              </w:rPr>
              <w:t>000</w:t>
            </w:r>
          </w:p>
        </w:tc>
      </w:tr>
      <w:tr w:rsidR="0055288E" w:rsidRPr="003D79D7" w14:paraId="1EEF7F7C" w14:textId="77777777" w:rsidTr="00814C12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</w:tblPrEx>
        <w:trPr>
          <w:cantSplit/>
        </w:trPr>
        <w:tc>
          <w:tcPr>
            <w:tcW w:w="14020" w:type="dxa"/>
            <w:gridSpan w:val="18"/>
            <w:tcBorders>
              <w:left w:val="nil"/>
              <w:bottom w:val="nil"/>
              <w:right w:val="nil"/>
            </w:tcBorders>
            <w:vAlign w:val="center"/>
          </w:tcPr>
          <w:p w14:paraId="46615465" w14:textId="77777777" w:rsidR="0055288E" w:rsidRPr="006E251F" w:rsidRDefault="0055288E" w:rsidP="00BA024A">
            <w:pPr>
              <w:pStyle w:val="TableLegend"/>
              <w:framePr w:hSpace="180" w:wrap="around" w:vAnchor="text" w:hAnchor="text" w:y="1"/>
              <w:spacing w:before="0" w:line="200" w:lineRule="exact"/>
              <w:ind w:left="57" w:right="57"/>
              <w:rPr>
                <w:color w:val="000000"/>
                <w:lang w:val="ru-RU"/>
              </w:rPr>
            </w:pPr>
            <w:r w:rsidRPr="006E251F">
              <w:rPr>
                <w:color w:val="000000"/>
                <w:lang w:val="ru-RU"/>
              </w:rPr>
              <w:t>Значения напряженности поля пространственной волны не включены, когда они меньше значений земной волны, за исключением случаев, когда они облегчают интерполяцию.</w:t>
            </w:r>
          </w:p>
        </w:tc>
      </w:tr>
    </w:tbl>
    <w:p w14:paraId="64FA74E3" w14:textId="77777777" w:rsidR="00B26901" w:rsidRDefault="00B26901">
      <w:pPr>
        <w:pStyle w:val="TableFin"/>
        <w:rPr>
          <w:lang w:val="ru-RU"/>
        </w:rPr>
      </w:pPr>
    </w:p>
    <w:p w14:paraId="7763152F" w14:textId="77777777" w:rsidR="0055288E" w:rsidRPr="0055288E" w:rsidRDefault="0055288E">
      <w:pPr>
        <w:pStyle w:val="TableFin"/>
        <w:rPr>
          <w:lang w:val="ru-RU"/>
        </w:rPr>
      </w:pPr>
    </w:p>
    <w:p w14:paraId="2F309B6B" w14:textId="77777777" w:rsidR="00B26901" w:rsidRPr="0023078B" w:rsidRDefault="00B26901">
      <w:pPr>
        <w:rPr>
          <w:lang w:val="ru-RU"/>
        </w:rPr>
        <w:sectPr w:rsidR="00B26901" w:rsidRPr="0023078B">
          <w:headerReference w:type="default" r:id="rId46"/>
          <w:footnotePr>
            <w:pos w:val="beneathText"/>
          </w:footnotePr>
          <w:pgSz w:w="16840" w:h="11907" w:orient="landscape" w:code="9"/>
          <w:pgMar w:top="851" w:right="1701" w:bottom="1701" w:left="1134" w:header="720" w:footer="482" w:gutter="0"/>
          <w:cols w:space="720"/>
        </w:sectPr>
      </w:pPr>
    </w:p>
    <w:p w14:paraId="76C72EB6" w14:textId="77777777" w:rsidR="00B26901" w:rsidRDefault="00B26901">
      <w:pPr>
        <w:rPr>
          <w:lang w:val="en-US"/>
        </w:rPr>
      </w:pPr>
    </w:p>
    <w:p w14:paraId="3C2FEF2C" w14:textId="77777777" w:rsidR="001F1E6D" w:rsidRPr="001F1E6D" w:rsidRDefault="001F1E6D" w:rsidP="001F1E6D">
      <w:pPr>
        <w:rPr>
          <w:lang w:val="en-US"/>
        </w:rPr>
      </w:pPr>
    </w:p>
    <w:sectPr w:rsidR="001F1E6D" w:rsidRPr="001F1E6D" w:rsidSect="001F1E6D">
      <w:headerReference w:type="even" r:id="rId47"/>
      <w:headerReference w:type="first" r:id="rId48"/>
      <w:footnotePr>
        <w:pos w:val="beneathText"/>
      </w:footnotePr>
      <w:pgSz w:w="11907" w:h="16840" w:code="9"/>
      <w:pgMar w:top="1701" w:right="851" w:bottom="1134" w:left="1985" w:header="720" w:footer="48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87965A" w14:textId="77777777" w:rsidR="00DA7D93" w:rsidRDefault="00DA7D93">
      <w:r>
        <w:separator/>
      </w:r>
    </w:p>
  </w:endnote>
  <w:endnote w:type="continuationSeparator" w:id="0">
    <w:p w14:paraId="0463DE2B" w14:textId="77777777" w:rsidR="00DA7D93" w:rsidRDefault="00DA7D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man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Proportional 1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0884C" w14:textId="77777777" w:rsidR="00DA7D93" w:rsidRDefault="00DA7D93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6AE024" w14:textId="77777777" w:rsidR="00DA7D93" w:rsidRDefault="00DA7D9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AEB4C" w14:textId="77777777" w:rsidR="00DA7D93" w:rsidRDefault="00DA7D93">
    <w:pPr>
      <w:pStyle w:val="Footer"/>
      <w:spacing w:before="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953D7" w14:textId="77777777" w:rsidR="00DA7D93" w:rsidRDefault="00DA7D93">
    <w:pPr>
      <w:pStyle w:val="Footer"/>
      <w:spacing w:before="0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F2EBF2" w14:textId="77777777" w:rsidR="00DA7D93" w:rsidRDefault="00DA7D93">
    <w:pPr>
      <w:pStyle w:val="Footer"/>
      <w:spacing w:befor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4A53D5" w14:textId="77777777" w:rsidR="00DA7D93" w:rsidRDefault="00DA7D93">
      <w:r>
        <w:rPr>
          <w:b/>
        </w:rPr>
        <w:t>_______________</w:t>
      </w:r>
    </w:p>
  </w:footnote>
  <w:footnote w:type="continuationSeparator" w:id="0">
    <w:p w14:paraId="7985E07B" w14:textId="77777777" w:rsidR="00DA7D93" w:rsidRDefault="00DA7D93">
      <w:r>
        <w:continuationSeparator/>
      </w:r>
    </w:p>
  </w:footnote>
  <w:footnote w:id="1">
    <w:p w14:paraId="5B19F510" w14:textId="77777777" w:rsidR="00DA7D93" w:rsidRPr="0023078B" w:rsidRDefault="00DA7D93" w:rsidP="006E1488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5E2156">
        <w:rPr>
          <w:lang w:val="ru-RU"/>
        </w:rPr>
        <w:tab/>
      </w:r>
      <w:r>
        <w:rPr>
          <w:lang w:val="ru-RU"/>
        </w:rPr>
        <w:t>Для</w:t>
      </w:r>
      <w:r w:rsidRPr="005E2156">
        <w:rPr>
          <w:lang w:val="ru-RU"/>
        </w:rPr>
        <w:t xml:space="preserve"> </w:t>
      </w:r>
      <w:r>
        <w:rPr>
          <w:lang w:val="ru-RU"/>
        </w:rPr>
        <w:t>случаев</w:t>
      </w:r>
      <w:r w:rsidRPr="005E2156">
        <w:rPr>
          <w:lang w:val="ru-RU"/>
        </w:rPr>
        <w:t xml:space="preserve">, </w:t>
      </w:r>
      <w:r>
        <w:rPr>
          <w:lang w:val="ru-RU"/>
        </w:rPr>
        <w:t>относящихся</w:t>
      </w:r>
      <w:r w:rsidRPr="005E2156">
        <w:rPr>
          <w:lang w:val="ru-RU"/>
        </w:rPr>
        <w:t xml:space="preserve"> </w:t>
      </w:r>
      <w:r>
        <w:rPr>
          <w:lang w:val="ru-RU"/>
        </w:rPr>
        <w:t>к</w:t>
      </w:r>
      <w:r w:rsidRPr="005E2156">
        <w:rPr>
          <w:lang w:val="ru-RU"/>
        </w:rPr>
        <w:t xml:space="preserve"> </w:t>
      </w:r>
      <w:r>
        <w:rPr>
          <w:lang w:val="ru-RU"/>
        </w:rPr>
        <w:t>п</w:t>
      </w:r>
      <w:r w:rsidRPr="005E2156">
        <w:rPr>
          <w:lang w:val="ru-RU"/>
        </w:rPr>
        <w:t xml:space="preserve">. </w:t>
      </w:r>
      <w:r w:rsidRPr="00146D68">
        <w:rPr>
          <w:b/>
          <w:bCs/>
          <w:lang w:val="ru-RU"/>
        </w:rPr>
        <w:t>5.92</w:t>
      </w:r>
      <w:r>
        <w:rPr>
          <w:lang w:val="ru-RU"/>
        </w:rPr>
        <w:t>, также применяется Раздел В5 Правил</w:t>
      </w:r>
      <w:r w:rsidRPr="005E2156">
        <w:rPr>
          <w:lang w:val="ru-RU"/>
        </w:rPr>
        <w:t xml:space="preserve"> </w:t>
      </w:r>
      <w:r>
        <w:rPr>
          <w:lang w:val="ru-RU"/>
        </w:rPr>
        <w:t>процедуры.</w:t>
      </w:r>
      <w:r w:rsidRPr="00146D68">
        <w:rPr>
          <w:sz w:val="16"/>
          <w:szCs w:val="16"/>
          <w:lang w:val="en-US"/>
        </w:rPr>
        <w:t>  </w:t>
      </w:r>
    </w:p>
  </w:footnote>
  <w:footnote w:id="2">
    <w:p w14:paraId="0DDB5A6E" w14:textId="77777777" w:rsidR="00DA7D93" w:rsidRPr="00C84113" w:rsidRDefault="00DA7D93" w:rsidP="006E1488">
      <w:pPr>
        <w:pStyle w:val="FootnoteText"/>
        <w:rPr>
          <w:sz w:val="16"/>
          <w:szCs w:val="16"/>
          <w:lang w:val="ru-RU"/>
        </w:rPr>
      </w:pPr>
      <w:r>
        <w:rPr>
          <w:rStyle w:val="FootnoteReference"/>
        </w:rPr>
        <w:footnoteRef/>
      </w:r>
      <w:r w:rsidRPr="00FF714B">
        <w:rPr>
          <w:lang w:val="ru-RU"/>
        </w:rPr>
        <w:tab/>
      </w:r>
      <w:r>
        <w:rPr>
          <w:lang w:val="ru-RU"/>
        </w:rPr>
        <w:t xml:space="preserve">Данная Рекомендация заменила Отчет </w:t>
      </w:r>
      <w:r w:rsidRPr="00FF714B">
        <w:rPr>
          <w:lang w:val="ru-RU"/>
        </w:rPr>
        <w:t>322</w:t>
      </w:r>
      <w:r>
        <w:rPr>
          <w:lang w:val="ru-RU"/>
        </w:rPr>
        <w:t xml:space="preserve"> бывшего МККР</w:t>
      </w:r>
      <w:r w:rsidRPr="00FF714B">
        <w:rPr>
          <w:lang w:val="ru-RU"/>
        </w:rPr>
        <w:t>.</w:t>
      </w:r>
      <w:r w:rsidRPr="002335E9">
        <w:rPr>
          <w:sz w:val="16"/>
          <w:szCs w:val="16"/>
          <w:lang w:val="ru-RU"/>
        </w:rPr>
        <w:t>  </w:t>
      </w:r>
    </w:p>
  </w:footnote>
  <w:footnote w:id="3">
    <w:p w14:paraId="3328EBDA" w14:textId="77777777" w:rsidR="00DA7D93" w:rsidRPr="00996623" w:rsidRDefault="00DA7D93" w:rsidP="006E1488">
      <w:pPr>
        <w:pStyle w:val="FootnoteText"/>
        <w:rPr>
          <w:lang w:val="ru-RU"/>
        </w:rPr>
      </w:pPr>
      <w:r>
        <w:rPr>
          <w:rStyle w:val="FootnoteReference"/>
        </w:rPr>
        <w:footnoteRef/>
      </w:r>
      <w:r w:rsidRPr="00996623">
        <w:rPr>
          <w:lang w:val="ru-RU"/>
        </w:rPr>
        <w:tab/>
      </w:r>
      <w:r>
        <w:rPr>
          <w:lang w:val="ru-RU"/>
        </w:rPr>
        <w:t xml:space="preserve">Данная Рекомендация заменила Отчет </w:t>
      </w:r>
      <w:r w:rsidRPr="00996623">
        <w:rPr>
          <w:lang w:val="ru-RU"/>
        </w:rPr>
        <w:t>264</w:t>
      </w:r>
      <w:r w:rsidRPr="00996623">
        <w:rPr>
          <w:lang w:val="ru-RU"/>
        </w:rPr>
        <w:noBreakHyphen/>
        <w:t>1</w:t>
      </w:r>
      <w:r>
        <w:rPr>
          <w:lang w:val="ru-RU"/>
        </w:rPr>
        <w:t xml:space="preserve"> бывшего МККР</w:t>
      </w:r>
      <w:r w:rsidRPr="00996623">
        <w:rPr>
          <w:rFonts w:eastAsia="SimSun"/>
          <w:color w:val="0000FF"/>
          <w:lang w:val="ru-RU" w:eastAsia="zh-CN"/>
        </w:rPr>
        <w:t>.</w:t>
      </w:r>
      <w:r w:rsidRPr="00991561">
        <w:rPr>
          <w:sz w:val="16"/>
          <w:szCs w:val="16"/>
          <w:lang w:val="ru-RU"/>
        </w:rPr>
        <w:t xml:space="preserve"> </w:t>
      </w:r>
    </w:p>
  </w:footnote>
  <w:footnote w:id="4">
    <w:p w14:paraId="43ECE562" w14:textId="77777777" w:rsidR="00DA7D93" w:rsidRPr="00DB5E57" w:rsidRDefault="00DA7D93" w:rsidP="0022524C">
      <w:pPr>
        <w:pStyle w:val="FootnoteText"/>
        <w:rPr>
          <w:lang w:val="ru-RU"/>
        </w:rPr>
      </w:pPr>
      <w:r w:rsidRPr="000A15F0">
        <w:rPr>
          <w:rStyle w:val="FootnoteReference"/>
          <w:szCs w:val="16"/>
        </w:rPr>
        <w:sym w:font="Symbol" w:char="F02A"/>
      </w:r>
      <w:r>
        <w:rPr>
          <w:lang w:val="ru-RU"/>
        </w:rPr>
        <w:tab/>
      </w:r>
      <w:r>
        <w:rPr>
          <w:i/>
          <w:iCs/>
          <w:lang w:val="ru-RU"/>
        </w:rPr>
        <w:t>Примечание Секретариата</w:t>
      </w:r>
      <w:r w:rsidRPr="000955AE">
        <w:rPr>
          <w:lang w:val="ru-RU"/>
        </w:rPr>
        <w:t xml:space="preserve">. – </w:t>
      </w:r>
      <w:r>
        <w:rPr>
          <w:lang w:val="ru-RU"/>
        </w:rPr>
        <w:t>Эта Рекомендация была исключена</w:t>
      </w:r>
      <w:r w:rsidRPr="00A43738">
        <w:rPr>
          <w:lang w:val="ru-RU"/>
        </w:rPr>
        <w:t xml:space="preserve"> </w:t>
      </w:r>
      <w:r>
        <w:rPr>
          <w:lang w:val="ru-RU"/>
        </w:rPr>
        <w:t>АР</w:t>
      </w:r>
      <w:r w:rsidRPr="00A43738">
        <w:rPr>
          <w:lang w:val="ru-RU"/>
        </w:rPr>
        <w:t>-</w:t>
      </w:r>
      <w:r>
        <w:rPr>
          <w:lang w:val="ru-RU"/>
        </w:rPr>
        <w:t>95</w:t>
      </w:r>
      <w:r w:rsidRPr="00A43738">
        <w:rPr>
          <w:lang w:val="ru-RU"/>
        </w:rPr>
        <w:t>.</w:t>
      </w:r>
    </w:p>
  </w:footnote>
  <w:footnote w:id="5">
    <w:p w14:paraId="7228BC9C" w14:textId="77777777" w:rsidR="00DA7D93" w:rsidRPr="0023078B" w:rsidRDefault="00DA7D93" w:rsidP="002E4D07">
      <w:pPr>
        <w:pStyle w:val="FootnoteText"/>
        <w:ind w:left="284" w:hanging="284"/>
        <w:rPr>
          <w:lang w:val="ru-RU"/>
        </w:rPr>
      </w:pPr>
      <w:r>
        <w:rPr>
          <w:rStyle w:val="FootnoteReference"/>
        </w:rPr>
        <w:footnoteRef/>
      </w:r>
      <w:r w:rsidRPr="00996623">
        <w:rPr>
          <w:lang w:val="ru-RU"/>
        </w:rPr>
        <w:tab/>
      </w:r>
      <w:r>
        <w:rPr>
          <w:lang w:val="ru-RU"/>
        </w:rPr>
        <w:t>Данная</w:t>
      </w:r>
      <w:r w:rsidRPr="00996623">
        <w:rPr>
          <w:lang w:val="ru-RU"/>
        </w:rPr>
        <w:t xml:space="preserve"> </w:t>
      </w:r>
      <w:r>
        <w:rPr>
          <w:lang w:val="ru-RU"/>
        </w:rPr>
        <w:t>Рекомендация</w:t>
      </w:r>
      <w:r w:rsidRPr="00996623">
        <w:rPr>
          <w:lang w:val="ru-RU"/>
        </w:rPr>
        <w:t xml:space="preserve"> </w:t>
      </w:r>
      <w:r>
        <w:rPr>
          <w:lang w:val="ru-RU"/>
        </w:rPr>
        <w:t xml:space="preserve">заменила Рекомендацию </w:t>
      </w:r>
      <w:r w:rsidRPr="00996623">
        <w:rPr>
          <w:lang w:val="ru-RU"/>
        </w:rPr>
        <w:t>434</w:t>
      </w:r>
      <w:r w:rsidRPr="00991561">
        <w:rPr>
          <w:sz w:val="16"/>
          <w:szCs w:val="16"/>
          <w:lang w:val="ru-RU"/>
        </w:rPr>
        <w:t xml:space="preserve"> </w:t>
      </w:r>
      <w:r w:rsidRPr="00991561">
        <w:rPr>
          <w:lang w:val="ru-RU"/>
        </w:rPr>
        <w:t xml:space="preserve">бывшего МККР (Нью-Дели, </w:t>
      </w:r>
      <w:smartTag w:uri="urn:schemas-microsoft-com:office:smarttags" w:element="metricconverter">
        <w:smartTagPr>
          <w:attr w:name="ProductID" w:val="1970 г"/>
        </w:smartTagPr>
        <w:r w:rsidRPr="00991561">
          <w:rPr>
            <w:lang w:val="ru-RU"/>
          </w:rPr>
          <w:t>1970</w:t>
        </w:r>
        <w:r w:rsidRPr="00FF4677">
          <w:t> </w:t>
        </w:r>
        <w:r w:rsidRPr="00991561">
          <w:rPr>
            <w:lang w:val="ru-RU"/>
          </w:rPr>
          <w:t>г</w:t>
        </w:r>
      </w:smartTag>
      <w:r w:rsidRPr="00991561">
        <w:rPr>
          <w:lang w:val="ru-RU"/>
        </w:rPr>
        <w:t>.)</w:t>
      </w:r>
      <w:r>
        <w:rPr>
          <w:lang w:val="ru-RU"/>
        </w:rPr>
        <w:t>.</w:t>
      </w:r>
      <w:r w:rsidRPr="0023078B">
        <w:rPr>
          <w:sz w:val="16"/>
          <w:szCs w:val="16"/>
          <w:lang w:val="ru-RU"/>
        </w:rPr>
        <w:t xml:space="preserve"> </w:t>
      </w:r>
    </w:p>
  </w:footnote>
  <w:footnote w:id="6">
    <w:p w14:paraId="1FD8AEF9" w14:textId="77777777" w:rsidR="00DA7D93" w:rsidRPr="00DB5E57" w:rsidRDefault="00DA7D93" w:rsidP="002E4D07">
      <w:pPr>
        <w:pStyle w:val="FootnoteText"/>
        <w:rPr>
          <w:lang w:val="ru-RU"/>
        </w:rPr>
      </w:pPr>
      <w:r w:rsidRPr="000A15F0">
        <w:rPr>
          <w:rStyle w:val="FootnoteReference"/>
          <w:szCs w:val="16"/>
        </w:rPr>
        <w:sym w:font="Symbol" w:char="F02A"/>
      </w:r>
      <w:r>
        <w:rPr>
          <w:lang w:val="ru-RU"/>
        </w:rPr>
        <w:tab/>
      </w:r>
      <w:r>
        <w:rPr>
          <w:i/>
          <w:iCs/>
          <w:lang w:val="ru-RU"/>
        </w:rPr>
        <w:t>Примечание Секретариата</w:t>
      </w:r>
      <w:r w:rsidRPr="000955AE">
        <w:rPr>
          <w:lang w:val="ru-RU"/>
        </w:rPr>
        <w:t xml:space="preserve">. – </w:t>
      </w:r>
      <w:r>
        <w:rPr>
          <w:lang w:val="ru-RU"/>
        </w:rPr>
        <w:t>Эта Рекомендация была исключена</w:t>
      </w:r>
      <w:r w:rsidRPr="00A43738">
        <w:rPr>
          <w:lang w:val="ru-RU"/>
        </w:rPr>
        <w:t xml:space="preserve"> </w:t>
      </w:r>
      <w:r>
        <w:rPr>
          <w:lang w:val="ru-RU"/>
        </w:rPr>
        <w:t>АР</w:t>
      </w:r>
      <w:r w:rsidRPr="00A43738">
        <w:rPr>
          <w:lang w:val="ru-RU"/>
        </w:rPr>
        <w:t>-</w:t>
      </w:r>
      <w:r>
        <w:rPr>
          <w:lang w:val="ru-RU"/>
        </w:rPr>
        <w:t>97</w:t>
      </w:r>
      <w:r w:rsidRPr="00A43738">
        <w:rPr>
          <w:lang w:val="ru-RU"/>
        </w:rPr>
        <w:t>.</w:t>
      </w:r>
    </w:p>
  </w:footnote>
  <w:footnote w:id="7">
    <w:p w14:paraId="56BD5B80" w14:textId="77777777" w:rsidR="00DA7D93" w:rsidRPr="00996623" w:rsidRDefault="00DA7D93" w:rsidP="006E1488">
      <w:pPr>
        <w:pStyle w:val="FootnoteText"/>
        <w:ind w:left="284" w:hanging="284"/>
        <w:rPr>
          <w:lang w:val="ru-RU"/>
        </w:rPr>
      </w:pPr>
      <w:r>
        <w:rPr>
          <w:rStyle w:val="FootnoteReference"/>
        </w:rPr>
        <w:footnoteRef/>
      </w:r>
      <w:r w:rsidRPr="00996623">
        <w:rPr>
          <w:lang w:val="ru-RU"/>
        </w:rPr>
        <w:tab/>
      </w:r>
      <w:r>
        <w:rPr>
          <w:lang w:val="ru-RU"/>
        </w:rPr>
        <w:t xml:space="preserve">Данный Отчет заменил Отчет 340 </w:t>
      </w:r>
      <w:r w:rsidRPr="00991561">
        <w:rPr>
          <w:lang w:val="ru-RU"/>
        </w:rPr>
        <w:t>бывшего МККР (Нью-Дели, 1970</w:t>
      </w:r>
      <w:r w:rsidRPr="00FF4677">
        <w:t> </w:t>
      </w:r>
      <w:r w:rsidRPr="00991561">
        <w:rPr>
          <w:lang w:val="ru-RU"/>
        </w:rPr>
        <w:t>г.)</w:t>
      </w:r>
      <w:r w:rsidRPr="00996623">
        <w:rPr>
          <w:lang w:val="ru-RU"/>
        </w:rPr>
        <w:t>.</w:t>
      </w:r>
      <w:r w:rsidRPr="00991561">
        <w:rPr>
          <w:sz w:val="16"/>
          <w:szCs w:val="16"/>
          <w:lang w:val="ru-RU"/>
        </w:rPr>
        <w:t xml:space="preserve"> </w:t>
      </w:r>
    </w:p>
  </w:footnote>
  <w:footnote w:id="8">
    <w:p w14:paraId="396C1D8F" w14:textId="77777777" w:rsidR="00DA7D93" w:rsidRPr="0023078B" w:rsidRDefault="00DA7D93" w:rsidP="006E1488">
      <w:pPr>
        <w:pStyle w:val="FootnoteText"/>
        <w:ind w:left="284" w:hanging="284"/>
        <w:rPr>
          <w:lang w:val="ru-RU"/>
        </w:rPr>
      </w:pPr>
      <w:r w:rsidRPr="00A75A4E">
        <w:rPr>
          <w:rStyle w:val="FootnoteReference"/>
        </w:rPr>
        <w:footnoteRef/>
      </w:r>
      <w:r w:rsidRPr="004E12A8">
        <w:rPr>
          <w:lang w:val="ru-RU"/>
        </w:rPr>
        <w:tab/>
      </w:r>
      <w:r>
        <w:rPr>
          <w:lang w:val="ru-RU"/>
        </w:rPr>
        <w:t xml:space="preserve">Это </w:t>
      </w:r>
      <w:r>
        <w:rPr>
          <w:lang w:val="ru-RU"/>
        </w:rPr>
        <w:sym w:font="Symbol" w:char="F02D"/>
      </w:r>
      <w:r>
        <w:rPr>
          <w:lang w:val="ru-RU"/>
        </w:rPr>
        <w:t xml:space="preserve"> Циркуляр Национального бюро США по стандартам "Ионосферное распространение радиоволн".</w:t>
      </w:r>
      <w:r w:rsidRPr="002335E9">
        <w:rPr>
          <w:sz w:val="16"/>
          <w:szCs w:val="16"/>
          <w:lang w:val="ru-RU"/>
        </w:rPr>
        <w:t> 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359D1BC5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7B020C9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AE6B208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F48D624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8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84BF906" w14:textId="77777777" w:rsidR="00DA7D93" w:rsidRPr="00275280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  <w:lang w:val="ru-RU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</w:t>
          </w:r>
          <w:r>
            <w:rPr>
              <w:rFonts w:ascii="Arial" w:hAnsi="Arial"/>
              <w:bCs/>
              <w:sz w:val="20"/>
              <w:lang w:val="ru-RU"/>
            </w:rPr>
            <w:t>-</w:t>
          </w:r>
          <w:proofErr w:type="gramEnd"/>
        </w:p>
      </w:tc>
    </w:tr>
  </w:tbl>
  <w:p w14:paraId="673F1E12" w14:textId="77777777" w:rsidR="00DA7D93" w:rsidRDefault="00DA7D93">
    <w:pPr>
      <w:pStyle w:val="Header"/>
      <w:rPr>
        <w:bCs/>
        <w:sz w:val="20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4285" w:type="dxa"/>
      <w:tblLayout w:type="fixed"/>
      <w:tblLook w:val="0000" w:firstRow="0" w:lastRow="0" w:firstColumn="0" w:lastColumn="0" w:noHBand="0" w:noVBand="0"/>
    </w:tblPr>
    <w:tblGrid>
      <w:gridCol w:w="1134"/>
      <w:gridCol w:w="1134"/>
      <w:gridCol w:w="1134"/>
      <w:gridCol w:w="1134"/>
      <w:gridCol w:w="1134"/>
    </w:tblGrid>
    <w:tr w:rsidR="00DA7D93" w14:paraId="3E038C3B" w14:textId="77777777">
      <w:trPr>
        <w:cantSplit/>
      </w:trPr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4BF380A" w14:textId="77777777" w:rsidR="00DA7D93" w:rsidRDefault="00DA7D93">
          <w:pPr>
            <w:pStyle w:val="Header"/>
          </w:pPr>
          <w:r>
            <w:t>Part B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6D5B30C" w14:textId="77777777" w:rsidR="00DA7D93" w:rsidRDefault="00DA7D93">
          <w:pPr>
            <w:pStyle w:val="Header"/>
          </w:pPr>
          <w:r>
            <w:rPr>
              <w:b/>
            </w:rPr>
            <w:t>B4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F429DEB" w14:textId="77777777"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>TSA-3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9B0E996" w14:textId="77777777"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 xml:space="preserve">page </w:t>
          </w:r>
          <w:r>
            <w:fldChar w:fldCharType="begin"/>
          </w:r>
          <w:r>
            <w:rPr>
              <w:lang w:val="fr-FR"/>
            </w:rPr>
            <w:instrText>PAGE</w:instrText>
          </w:r>
          <w:r>
            <w:fldChar w:fldCharType="separate"/>
          </w:r>
          <w:r>
            <w:rPr>
              <w:noProof/>
              <w:lang w:val="fr-FR"/>
            </w:rPr>
            <w:t>17</w:t>
          </w:r>
          <w:r>
            <w:fldChar w:fldCharType="end"/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2FDCF38" w14:textId="77777777" w:rsidR="00DA7D93" w:rsidRDefault="00DA7D93">
          <w:pPr>
            <w:pStyle w:val="Header"/>
            <w:rPr>
              <w:lang w:val="fr-FR"/>
            </w:rPr>
          </w:pPr>
          <w:proofErr w:type="spellStart"/>
          <w:r>
            <w:rPr>
              <w:lang w:val="fr-FR"/>
            </w:rPr>
            <w:t>rev</w:t>
          </w:r>
          <w:proofErr w:type="spellEnd"/>
          <w:r>
            <w:rPr>
              <w:lang w:val="fr-FR"/>
            </w:rPr>
            <w:t>. -</w:t>
          </w:r>
        </w:p>
      </w:tc>
    </w:tr>
  </w:tbl>
  <w:p w14:paraId="29279B10" w14:textId="77777777" w:rsidR="00DA7D93" w:rsidRDefault="00DA7D93">
    <w:pPr>
      <w:pStyle w:val="Header"/>
      <w:rPr>
        <w:lang w:val="fr-FR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7B0D20B3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10542B7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1DD535A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2D37A9D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10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613A77C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14:paraId="41AC7F5E" w14:textId="77777777" w:rsidR="00DA7D93" w:rsidRDefault="00DA7D93">
    <w:pPr>
      <w:pStyle w:val="Header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407914F0" w14:textId="77777777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FE4775C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AC3BE7E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26FB8D8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11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731324D6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.-</w:t>
          </w:r>
          <w:proofErr w:type="gramEnd"/>
        </w:p>
      </w:tc>
    </w:tr>
  </w:tbl>
  <w:p w14:paraId="002503F2" w14:textId="77777777" w:rsidR="00DA7D93" w:rsidRDefault="00DA7D93">
    <w:pPr>
      <w:pStyle w:val="Header"/>
      <w:rPr>
        <w:bCs/>
        <w:sz w:val="20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4285" w:type="dxa"/>
      <w:tblLayout w:type="fixed"/>
      <w:tblLook w:val="0000" w:firstRow="0" w:lastRow="0" w:firstColumn="0" w:lastColumn="0" w:noHBand="0" w:noVBand="0"/>
    </w:tblPr>
    <w:tblGrid>
      <w:gridCol w:w="1134"/>
      <w:gridCol w:w="1134"/>
      <w:gridCol w:w="1134"/>
      <w:gridCol w:w="1134"/>
      <w:gridCol w:w="1134"/>
    </w:tblGrid>
    <w:tr w:rsidR="00DA7D93" w14:paraId="6010C25B" w14:textId="77777777">
      <w:trPr>
        <w:cantSplit/>
      </w:trPr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1586174" w14:textId="77777777" w:rsidR="00DA7D93" w:rsidRDefault="00DA7D93">
          <w:pPr>
            <w:pStyle w:val="Header"/>
          </w:pPr>
          <w:r>
            <w:t>Part B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69F64D4" w14:textId="77777777" w:rsidR="00DA7D93" w:rsidRDefault="00DA7D93">
          <w:pPr>
            <w:pStyle w:val="Header"/>
          </w:pPr>
          <w:r>
            <w:rPr>
              <w:b/>
            </w:rPr>
            <w:t>B4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BEBC9A5" w14:textId="77777777"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>TSA-3</w:t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FA3945D" w14:textId="77777777" w:rsidR="00DA7D93" w:rsidRDefault="00DA7D93">
          <w:pPr>
            <w:pStyle w:val="Header"/>
            <w:rPr>
              <w:lang w:val="fr-FR"/>
            </w:rPr>
          </w:pPr>
          <w:r>
            <w:rPr>
              <w:lang w:val="fr-FR"/>
            </w:rPr>
            <w:t xml:space="preserve">page </w:t>
          </w:r>
          <w:r>
            <w:fldChar w:fldCharType="begin"/>
          </w:r>
          <w:r>
            <w:rPr>
              <w:lang w:val="fr-FR"/>
            </w:rPr>
            <w:instrText>PAGE</w:instrText>
          </w:r>
          <w:r>
            <w:fldChar w:fldCharType="separate"/>
          </w:r>
          <w:r>
            <w:rPr>
              <w:noProof/>
              <w:lang w:val="fr-FR"/>
            </w:rPr>
            <w:t>27</w:t>
          </w:r>
          <w:r>
            <w:fldChar w:fldCharType="end"/>
          </w:r>
        </w:p>
      </w:tc>
      <w:tc>
        <w:tcPr>
          <w:tcW w:w="1134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17F69F6" w14:textId="77777777" w:rsidR="00DA7D93" w:rsidRDefault="00DA7D93">
          <w:pPr>
            <w:pStyle w:val="Header"/>
            <w:rPr>
              <w:lang w:val="fr-FR"/>
            </w:rPr>
          </w:pPr>
          <w:proofErr w:type="spellStart"/>
          <w:r>
            <w:rPr>
              <w:lang w:val="fr-FR"/>
            </w:rPr>
            <w:t>rev</w:t>
          </w:r>
          <w:proofErr w:type="spellEnd"/>
          <w:r>
            <w:rPr>
              <w:lang w:val="fr-FR"/>
            </w:rPr>
            <w:t>. -</w:t>
          </w:r>
        </w:p>
      </w:tc>
    </w:tr>
  </w:tbl>
  <w:p w14:paraId="7DFCFB8A" w14:textId="77777777" w:rsidR="00DA7D93" w:rsidRDefault="00DA7D93">
    <w:pPr>
      <w:pStyle w:val="Header"/>
      <w:rPr>
        <w:lang w:val="fr-FR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1DAAE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255A037A" wp14:editId="094419EB">
              <wp:simplePos x="0" y="0"/>
              <wp:positionH relativeFrom="page">
                <wp:posOffset>9940925</wp:posOffset>
              </wp:positionH>
              <wp:positionV relativeFrom="page">
                <wp:posOffset>826770</wp:posOffset>
              </wp:positionV>
              <wp:extent cx="457200" cy="5723890"/>
              <wp:effectExtent l="0" t="0" r="0" b="0"/>
              <wp:wrapNone/>
              <wp:docPr id="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11852AA8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28EF622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7D76751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3CC21A44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4F4901E9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44781EF9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12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771F0989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3EDB1E1D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14:paraId="7CBDC626" w14:textId="77777777"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5A037A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8" type="#_x0000_t202" style="position:absolute;left:0;text-align:left;margin-left:782.75pt;margin-top:65.1pt;width:36pt;height:450.7pt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11852AA8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28EF622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7D76751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3CC21A44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4F4901E9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44781EF9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12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771F0989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3EDB1E1D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14:paraId="7CBDC626" w14:textId="77777777"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E7734C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4A30180" wp14:editId="4C7D36A9">
              <wp:simplePos x="0" y="0"/>
              <wp:positionH relativeFrom="column">
                <wp:posOffset>9050655</wp:posOffset>
              </wp:positionH>
              <wp:positionV relativeFrom="paragraph">
                <wp:posOffset>859790</wp:posOffset>
              </wp:positionV>
              <wp:extent cx="457200" cy="5886450"/>
              <wp:effectExtent l="0" t="0" r="0" b="0"/>
              <wp:wrapNone/>
              <wp:docPr id="5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EDAD66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7F2221E1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B7AB072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0CCFDB10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1D139988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13F5AA09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5288D484" w14:textId="77777777" w:rsidR="00DA7D93" w:rsidRDefault="00DA7D93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4A90BD6B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64D9D19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2AF4B90C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2DBF9CF2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05A334CC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96BBFA1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13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19DE10FB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12D1727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14:paraId="773E308B" w14:textId="77777777" w:rsidR="00DA7D93" w:rsidRDefault="00DA7D93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A30180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29" type="#_x0000_t202" style="position:absolute;left:0;text-align:left;margin-left:712.65pt;margin-top:67.7pt;width:36pt;height:463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" stroked="f" strokecolor="red">
              <v:textbox inset="0,0,0,0">
                <w:txbxContent>
                  <w:p w14:paraId="7EEDAD66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7F2221E1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B7AB072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0CCFDB10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1D139988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13F5AA09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5288D484" w14:textId="77777777" w:rsidR="00DA7D93" w:rsidRDefault="00DA7D93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4A90BD6B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64D9D19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2AF4B90C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2DBF9CF2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05A334CC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96BBFA1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13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19DE10FB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12D1727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14:paraId="773E308B" w14:textId="77777777" w:rsidR="00DA7D93" w:rsidRDefault="00DA7D93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43C01381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80BE5D3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B7CBE53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B9E347E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14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F50A469" w14:textId="77777777" w:rsidR="00DA7D93" w:rsidRDefault="00DA7D93" w:rsidP="00510017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.-</w:t>
          </w:r>
          <w:proofErr w:type="gramEnd"/>
        </w:p>
      </w:tc>
    </w:tr>
  </w:tbl>
  <w:p w14:paraId="3AB92104" w14:textId="77777777" w:rsidR="00DA7D93" w:rsidRDefault="00DA7D93">
    <w:pPr>
      <w:pStyle w:val="Header"/>
      <w:rPr>
        <w:bCs/>
        <w:sz w:val="20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1949BE26" w14:textId="77777777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700F0B1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A1E96BB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2897B5E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15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F4EB384" w14:textId="77777777" w:rsidR="00DA7D93" w:rsidRDefault="00DA7D93" w:rsidP="00510017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.-</w:t>
          </w:r>
          <w:proofErr w:type="gramEnd"/>
        </w:p>
      </w:tc>
    </w:tr>
  </w:tbl>
  <w:p w14:paraId="3D108090" w14:textId="77777777" w:rsidR="00DA7D93" w:rsidRDefault="00DA7D93">
    <w:pPr>
      <w:pStyle w:val="Header"/>
      <w:rPr>
        <w:bCs/>
        <w:sz w:val="20"/>
      </w:rPr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2695B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7AA6BCD8" wp14:editId="69A7A74C">
              <wp:simplePos x="0" y="0"/>
              <wp:positionH relativeFrom="page">
                <wp:posOffset>9940925</wp:posOffset>
              </wp:positionH>
              <wp:positionV relativeFrom="page">
                <wp:posOffset>826770</wp:posOffset>
              </wp:positionV>
              <wp:extent cx="457200" cy="5723890"/>
              <wp:effectExtent l="0" t="0" r="0" b="0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466B11A1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511FA789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79025608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49025AF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6D64BBDA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9AB583B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16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0846B7D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4C879407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14:paraId="1C08ABFF" w14:textId="77777777"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A6BCD8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0" type="#_x0000_t202" style="position:absolute;left:0;text-align:left;margin-left:782.75pt;margin-top:65.1pt;width:36pt;height:450.7pt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466B11A1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511FA789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79025608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49025AF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6D64BBDA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9AB583B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16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0846B7D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4C879407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14:paraId="1C08ABFF" w14:textId="77777777"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4C946" w14:textId="77777777" w:rsidR="00DA7D93" w:rsidRDefault="00DA7D93">
    <w:pPr>
      <w:pStyle w:val="Header"/>
      <w:framePr w:hSpace="181" w:wrap="around" w:vAnchor="page" w:hAnchor="page" w:x="16109" w:y="4248" w:anchorLock="1"/>
    </w:pPr>
    <w:r>
      <w:object w:dxaOrig="251" w:dyaOrig="6826" w14:anchorId="5FCA002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0" type="#_x0000_t75" style="width:12.8pt;height:341.9pt" o:ole="">
          <v:imagedata r:id="rId1" o:title=""/>
        </v:shape>
        <o:OLEObject Type="Embed" ProgID="Word.Document.8" ShapeID="_x0000_i1030" DrawAspect="Content" ObjectID="_1825849319" r:id="rId2"/>
      </w:object>
    </w:r>
  </w:p>
  <w:p w14:paraId="78BA6016" w14:textId="77777777" w:rsidR="00DA7D93" w:rsidRDefault="00DA7D9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976D99" w14:paraId="0D5855A3" w14:textId="77777777" w:rsidTr="00976D99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4BBB373" w14:textId="77777777" w:rsidR="00976D99" w:rsidRDefault="00976D99" w:rsidP="00976D99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7FE0090E" w14:textId="77777777" w:rsidR="00976D99" w:rsidRDefault="00976D99" w:rsidP="00976D99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0C86CD3" w14:textId="77777777" w:rsidR="00976D99" w:rsidRDefault="00976D99" w:rsidP="00976D99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>
            <w:rPr>
              <w:rStyle w:val="PageNumber"/>
              <w:rFonts w:ascii="Arial" w:hAnsi="Arial"/>
              <w:bCs/>
              <w:sz w:val="20"/>
            </w:rPr>
            <w:t>4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3403B58B" w14:textId="77777777" w:rsidR="00976D99" w:rsidRPr="00275280" w:rsidRDefault="00976D99" w:rsidP="00976D99">
          <w:pPr>
            <w:pStyle w:val="Header"/>
            <w:spacing w:before="4"/>
            <w:ind w:left="142"/>
            <w:rPr>
              <w:rFonts w:ascii="Arial" w:hAnsi="Arial"/>
              <w:bCs/>
              <w:sz w:val="20"/>
              <w:lang w:val="ru-RU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</w:t>
          </w:r>
          <w:r>
            <w:rPr>
              <w:rFonts w:ascii="Arial" w:hAnsi="Arial"/>
              <w:bCs/>
              <w:sz w:val="20"/>
              <w:lang w:val="ru-RU"/>
            </w:rPr>
            <w:t>-</w:t>
          </w:r>
          <w:proofErr w:type="gramEnd"/>
        </w:p>
      </w:tc>
    </w:tr>
  </w:tbl>
  <w:p w14:paraId="12440A95" w14:textId="77777777" w:rsidR="00976D99" w:rsidRDefault="00976D99">
    <w:pPr>
      <w:pStyle w:val="Header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589A3A3B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5EC8088C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3AFCCB29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F0AB7BE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14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937B151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14:paraId="2FB8C00D" w14:textId="77777777" w:rsidR="00DA7D93" w:rsidRDefault="00DA7D93">
    <w:pPr>
      <w:pStyle w:val="Header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jc w:val="right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0268B385" w14:textId="77777777">
      <w:trPr>
        <w:cantSplit/>
        <w:jc w:val="right"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3F76C389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Часть</w:t>
          </w:r>
          <w:r>
            <w:rPr>
              <w:rFonts w:ascii="Arial" w:hAnsi="Arial"/>
              <w:bCs/>
              <w:sz w:val="20"/>
            </w:rPr>
            <w:t xml:space="preserve">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A384340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B78B7FA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r>
            <w:rPr>
              <w:rFonts w:ascii="Arial" w:hAnsi="Arial"/>
              <w:bCs/>
              <w:sz w:val="20"/>
              <w:lang w:val="ru-RU"/>
            </w:rPr>
            <w:t>Стр.</w:t>
          </w:r>
          <w:r>
            <w:rPr>
              <w:rFonts w:ascii="Arial" w:hAnsi="Arial"/>
              <w:bCs/>
              <w:sz w:val="20"/>
            </w:rPr>
            <w:t xml:space="preserve"> </w:t>
          </w:r>
          <w:r>
            <w:rPr>
              <w:rStyle w:val="PageNumber"/>
              <w:rFonts w:ascii="Arial" w:hAnsi="Arial"/>
              <w:bCs/>
              <w:sz w:val="20"/>
            </w:rPr>
            <w:fldChar w:fldCharType="begin"/>
          </w:r>
          <w:r>
            <w:rPr>
              <w:rStyle w:val="PageNumber"/>
              <w:rFonts w:ascii="Arial" w:hAnsi="Arial"/>
              <w:bCs/>
              <w:sz w:val="20"/>
            </w:rPr>
            <w:instrText xml:space="preserve"> PAGE </w:instrText>
          </w:r>
          <w:r>
            <w:rPr>
              <w:rStyle w:val="PageNumber"/>
              <w:rFonts w:ascii="Arial" w:hAnsi="Arial"/>
              <w:bCs/>
              <w:sz w:val="20"/>
            </w:rPr>
            <w:fldChar w:fldCharType="separate"/>
          </w:r>
          <w:r w:rsidR="00124694">
            <w:rPr>
              <w:rStyle w:val="PageNumber"/>
              <w:rFonts w:ascii="Arial" w:hAnsi="Arial"/>
              <w:bCs/>
              <w:noProof/>
              <w:sz w:val="20"/>
            </w:rPr>
            <w:t>17</w:t>
          </w:r>
          <w:r>
            <w:rPr>
              <w:rStyle w:val="PageNumber"/>
              <w:rFonts w:ascii="Arial" w:hAnsi="Arial"/>
              <w:bCs/>
              <w:sz w:val="20"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136E7D6" w14:textId="77777777" w:rsidR="00DA7D93" w:rsidRDefault="00DA7D93" w:rsidP="00BA024A">
          <w:pPr>
            <w:pStyle w:val="Header"/>
            <w:spacing w:before="4"/>
            <w:ind w:left="142"/>
            <w:rPr>
              <w:rFonts w:ascii="Arial" w:hAnsi="Arial"/>
              <w:bCs/>
              <w:sz w:val="20"/>
            </w:rPr>
          </w:pPr>
          <w:proofErr w:type="spellStart"/>
          <w:proofErr w:type="gramStart"/>
          <w:r>
            <w:rPr>
              <w:rFonts w:ascii="Arial" w:hAnsi="Arial"/>
              <w:bCs/>
              <w:sz w:val="20"/>
              <w:lang w:val="ru-RU"/>
            </w:rPr>
            <w:t>Пересм</w:t>
          </w:r>
          <w:proofErr w:type="spellEnd"/>
          <w:r>
            <w:rPr>
              <w:rFonts w:ascii="Arial" w:hAnsi="Arial"/>
              <w:bCs/>
              <w:sz w:val="20"/>
            </w:rPr>
            <w:t>.-</w:t>
          </w:r>
          <w:proofErr w:type="gramEnd"/>
        </w:p>
      </w:tc>
    </w:tr>
  </w:tbl>
  <w:p w14:paraId="05BBA054" w14:textId="77777777" w:rsidR="00DA7D93" w:rsidRDefault="00DA7D93">
    <w:pPr>
      <w:pStyle w:val="Header"/>
      <w:rPr>
        <w:bCs/>
        <w:sz w:val="20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2A4C9D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373AC95" wp14:editId="67B0AB9D">
              <wp:simplePos x="0" y="0"/>
              <wp:positionH relativeFrom="page">
                <wp:posOffset>9940925</wp:posOffset>
              </wp:positionH>
              <wp:positionV relativeFrom="page">
                <wp:posOffset>826770</wp:posOffset>
              </wp:positionV>
              <wp:extent cx="457200" cy="5723890"/>
              <wp:effectExtent l="0" t="0" r="0" b="0"/>
              <wp:wrapNone/>
              <wp:docPr id="3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26EA4520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D198404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0CAA679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46AB4E5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7DA22FAA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055FB9C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22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1DA4D687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520B7C1A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14:paraId="57C6ADCB" w14:textId="77777777"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73AC95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31" type="#_x0000_t202" style="position:absolute;left:0;text-align:left;margin-left:782.75pt;margin-top:65.1pt;width:36pt;height:450.7pt;z-index: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26EA4520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D198404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0CAA679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46AB4E5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7DA22FAA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055FB9C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22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1DA4D687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520B7C1A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14:paraId="57C6ADCB" w14:textId="77777777"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BE7F1" w14:textId="77777777" w:rsidR="00DA7D93" w:rsidRDefault="00DA7D93">
    <w:pPr>
      <w:pStyle w:val="Header"/>
      <w:framePr w:hSpace="181" w:wrap="around" w:vAnchor="page" w:hAnchor="page" w:x="15888" w:y="4248" w:anchorLock="1"/>
    </w:pPr>
    <w:r>
      <w:object w:dxaOrig="251" w:dyaOrig="6826" w14:anchorId="7FB49DE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1" type="#_x0000_t75" style="width:12.8pt;height:341.9pt" o:ole="">
          <v:imagedata r:id="rId1" o:title=""/>
        </v:shape>
        <o:OLEObject Type="Embed" ProgID="Word.Document.8" ShapeID="_x0000_i1031" DrawAspect="Content" ObjectID="_1825849320" r:id="rId2"/>
      </w:object>
    </w:r>
  </w:p>
  <w:p w14:paraId="6FFDC4B7" w14:textId="77777777" w:rsidR="00DA7D93" w:rsidRDefault="00DA7D93">
    <w:pPr>
      <w:pStyle w:val="Header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FF54D5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F1B3230" wp14:editId="616131FA">
              <wp:simplePos x="0" y="0"/>
              <wp:positionH relativeFrom="column">
                <wp:posOffset>9203055</wp:posOffset>
              </wp:positionH>
              <wp:positionV relativeFrom="paragraph">
                <wp:posOffset>1012190</wp:posOffset>
              </wp:positionV>
              <wp:extent cx="457200" cy="5886450"/>
              <wp:effectExtent l="0" t="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183A72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6986D5CB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74C4B74B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39B89D53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7A785456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7548699D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7608AE55" w14:textId="77777777" w:rsidR="00DA7D93" w:rsidRDefault="00DA7D93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2C0646A7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4614EE49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03FFBFEE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7D1503C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1B9A88CE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572AE6F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21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2F551E35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27F0E52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14:paraId="6F74967E" w14:textId="77777777" w:rsidR="00DA7D93" w:rsidRDefault="00DA7D93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F1B3230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32" type="#_x0000_t202" style="position:absolute;left:0;text-align:left;margin-left:724.65pt;margin-top:79.7pt;width:36pt;height:463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" stroked="f" strokecolor="red">
              <v:textbox inset="0,0,0,0">
                <w:txbxContent>
                  <w:p w14:paraId="11183A72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6986D5CB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74C4B74B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39B89D53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7A785456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7548699D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7608AE55" w14:textId="77777777" w:rsidR="00DA7D93" w:rsidRDefault="00DA7D93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2C0646A7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4614EE49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03FFBFEE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7D1503C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1B9A88CE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572AE6F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21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2F551E35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27F0E52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14:paraId="6F74967E" w14:textId="77777777" w:rsidR="00DA7D93" w:rsidRDefault="00DA7D93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3E8FAD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8C73C27" wp14:editId="3E5B996E">
              <wp:simplePos x="0" y="0"/>
              <wp:positionH relativeFrom="column">
                <wp:posOffset>9203055</wp:posOffset>
              </wp:positionH>
              <wp:positionV relativeFrom="paragraph">
                <wp:posOffset>1011555</wp:posOffset>
              </wp:positionV>
              <wp:extent cx="457200" cy="5886450"/>
              <wp:effectExtent l="0" t="0" r="0" b="0"/>
              <wp:wrapNone/>
              <wp:docPr id="1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75799C" w14:textId="77777777" w:rsidR="00DA7D93" w:rsidRDefault="00DA7D93" w:rsidP="0055288E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31C718F5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3E154D30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23F10A4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86E3420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16D29395" w14:textId="77777777" w:rsidR="00DA7D93" w:rsidRDefault="00DA7D93" w:rsidP="0055288E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27747A72" w14:textId="77777777" w:rsidR="00DA7D93" w:rsidRDefault="00DA7D93" w:rsidP="0055288E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62022E4C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3A8A2D8C" w14:textId="77777777" w:rsidR="00DA7D93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6F07E48A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8B6FCAB" w14:textId="77777777" w:rsidR="00DA7D93" w:rsidRPr="00A305AE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11655DCA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CD779B9" w14:textId="77777777" w:rsidR="00DA7D93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25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3DCFEFF6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78CBCEF8" w14:textId="77777777" w:rsidR="00DA7D93" w:rsidRDefault="00DA7D93">
                                <w:pPr>
                                  <w:pStyle w:val="HeaderRegProc"/>
                                  <w:spacing w:before="0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14:paraId="6D35918C" w14:textId="77777777" w:rsidR="00DA7D93" w:rsidRDefault="00DA7D93" w:rsidP="0055288E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8C73C27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33" type="#_x0000_t202" style="position:absolute;left:0;text-align:left;margin-left:724.65pt;margin-top:79.65pt;width:36pt;height:463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" stroked="f" strokecolor="red">
              <v:textbox inset="0,0,0,0">
                <w:txbxContent>
                  <w:p w14:paraId="2C75799C" w14:textId="77777777" w:rsidR="00DA7D93" w:rsidRDefault="00DA7D93" w:rsidP="0055288E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31C718F5" w14:textId="77777777"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3E154D30" w14:textId="77777777"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23F10A4" w14:textId="77777777"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86E3420" w14:textId="77777777" w:rsidR="00DA7D93" w:rsidRDefault="00DA7D93" w:rsidP="0055288E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16D29395" w14:textId="77777777" w:rsidR="00DA7D93" w:rsidRDefault="00DA7D93" w:rsidP="0055288E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27747A72" w14:textId="77777777" w:rsidR="00DA7D93" w:rsidRDefault="00DA7D93" w:rsidP="0055288E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62022E4C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3A8A2D8C" w14:textId="77777777" w:rsidR="00DA7D93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6F07E48A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8B6FCAB" w14:textId="77777777" w:rsidR="00DA7D93" w:rsidRPr="00A305AE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11655DCA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CD779B9" w14:textId="77777777" w:rsidR="00DA7D93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25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3DCFEFF6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78CBCEF8" w14:textId="77777777" w:rsidR="00DA7D93" w:rsidRDefault="00DA7D93">
                          <w:pPr>
                            <w:pStyle w:val="HeaderRegProc"/>
                            <w:spacing w:before="0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14:paraId="6D35918C" w14:textId="77777777" w:rsidR="00DA7D93" w:rsidRDefault="00DA7D93" w:rsidP="0055288E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2A4FE18D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79FBA7F5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46675026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47A9C3F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28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6EC8D993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14:paraId="558CAF85" w14:textId="77777777" w:rsidR="00DA7D93" w:rsidRDefault="00DA7D93">
    <w:pPr>
      <w:pStyle w:val="Header"/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C9B9E6" w14:textId="77777777" w:rsidR="00DA7D93" w:rsidRDefault="00DA7D9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32AE2E" w14:textId="77777777" w:rsidR="00DA7D93" w:rsidRDefault="00DA7D93">
    <w:pPr>
      <w:spacing w:before="0"/>
    </w:pPr>
  </w:p>
  <w:tbl>
    <w:tblPr>
      <w:tblW w:w="0" w:type="auto"/>
      <w:tblInd w:w="8" w:type="dxa"/>
      <w:tblLayout w:type="fixed"/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701"/>
      <w:gridCol w:w="1701"/>
      <w:gridCol w:w="1701"/>
      <w:gridCol w:w="1701"/>
    </w:tblGrid>
    <w:tr w:rsidR="00DA7D93" w14:paraId="299495EB" w14:textId="77777777">
      <w:trPr>
        <w:cantSplit/>
      </w:trPr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0450C473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Part B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98D29EC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B4</w:t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278E1AC7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 xml:space="preserve">page </w:t>
          </w:r>
          <w:r>
            <w:rPr>
              <w:rStyle w:val="PageNumber"/>
              <w:rFonts w:ascii="Arial" w:hAnsi="Arial"/>
              <w:b/>
            </w:rPr>
            <w:fldChar w:fldCharType="begin"/>
          </w:r>
          <w:r>
            <w:rPr>
              <w:rStyle w:val="PageNumber"/>
              <w:rFonts w:ascii="Arial" w:hAnsi="Arial"/>
              <w:b/>
            </w:rPr>
            <w:instrText xml:space="preserve"> PAGE </w:instrText>
          </w:r>
          <w:r>
            <w:rPr>
              <w:rStyle w:val="PageNumber"/>
              <w:rFonts w:ascii="Arial" w:hAnsi="Arial"/>
              <w:b/>
            </w:rPr>
            <w:fldChar w:fldCharType="separate"/>
          </w:r>
          <w:r>
            <w:rPr>
              <w:rStyle w:val="PageNumber"/>
              <w:rFonts w:ascii="Arial" w:hAnsi="Arial"/>
              <w:b/>
              <w:noProof/>
            </w:rPr>
            <w:t>6</w:t>
          </w:r>
          <w:r>
            <w:rPr>
              <w:rStyle w:val="PageNumber"/>
              <w:rFonts w:ascii="Arial" w:hAnsi="Arial"/>
              <w:b/>
            </w:rPr>
            <w:fldChar w:fldCharType="end"/>
          </w:r>
        </w:p>
      </w:tc>
      <w:tc>
        <w:tcPr>
          <w:tcW w:w="170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14:paraId="11A6082E" w14:textId="77777777" w:rsidR="00DA7D93" w:rsidRDefault="00DA7D93">
          <w:pPr>
            <w:pStyle w:val="Header"/>
            <w:spacing w:before="4"/>
            <w:ind w:left="142"/>
            <w:rPr>
              <w:rFonts w:ascii="Arial" w:hAnsi="Arial"/>
              <w:b/>
            </w:rPr>
          </w:pPr>
          <w:r>
            <w:rPr>
              <w:rFonts w:ascii="Arial" w:hAnsi="Arial"/>
              <w:b/>
            </w:rPr>
            <w:t>rev. -</w:t>
          </w:r>
        </w:p>
      </w:tc>
    </w:tr>
  </w:tbl>
  <w:p w14:paraId="44481D9B" w14:textId="77777777" w:rsidR="00DA7D93" w:rsidRDefault="00DA7D9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C1757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52A104C" wp14:editId="49C023DA">
              <wp:simplePos x="0" y="0"/>
              <wp:positionH relativeFrom="page">
                <wp:posOffset>9973310</wp:posOffset>
              </wp:positionH>
              <wp:positionV relativeFrom="page">
                <wp:posOffset>1220470</wp:posOffset>
              </wp:positionV>
              <wp:extent cx="457200" cy="5886450"/>
              <wp:effectExtent l="0" t="0" r="0" b="0"/>
              <wp:wrapNone/>
              <wp:docPr id="8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8864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AB701C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49F8A921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637D315A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4DB25C8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76454C8F" w14:textId="77777777" w:rsidR="00DA7D93" w:rsidRDefault="00DA7D93">
                          <w:pPr>
                            <w:pStyle w:val="listitem"/>
                            <w:keepLines w:val="0"/>
                            <w:spacing w:before="190"/>
                            <w:rPr>
                              <w:sz w:val="16"/>
                            </w:rPr>
                          </w:pPr>
                        </w:p>
                        <w:p w14:paraId="5B970129" w14:textId="77777777" w:rsidR="00DA7D93" w:rsidRDefault="00DA7D93">
                          <w:pPr>
                            <w:pStyle w:val="listitem"/>
                            <w:keepLines w:val="0"/>
                            <w:rPr>
                              <w:sz w:val="16"/>
                            </w:rPr>
                          </w:pPr>
                        </w:p>
                        <w:p w14:paraId="4B145B6F" w14:textId="77777777" w:rsidR="00DA7D93" w:rsidRDefault="00DA7D93">
                          <w:pPr>
                            <w:pStyle w:val="listitem"/>
                            <w:keepLines w:val="0"/>
                            <w:spacing w:before="20"/>
                            <w:rPr>
                              <w:sz w:val="16"/>
                            </w:rPr>
                          </w:pPr>
                        </w:p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34B4B7EC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7048D7C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 xml:space="preserve">Часть </w:t>
                                </w:r>
                                <w:r>
                                  <w:rPr>
                                    <w:lang w:val="en-US"/>
                                  </w:rPr>
                                  <w:t>B</w:t>
                                </w:r>
                              </w:p>
                            </w:tc>
                          </w:tr>
                          <w:tr w:rsidR="00DA7D93" w14:paraId="77D879B4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400A577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17B1BD24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46C1E66D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9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76B4523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18B1C3E1" w14:textId="77777777" w:rsidR="00DA7D93" w:rsidRDefault="00DA7D93" w:rsidP="00510017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14:paraId="7EC42DF9" w14:textId="77777777" w:rsidR="00DA7D93" w:rsidRDefault="00DA7D93">
                          <w:pPr>
                            <w:pStyle w:val="FootnoteText"/>
                            <w:tabs>
                              <w:tab w:val="clear" w:pos="284"/>
                              <w:tab w:val="clear" w:pos="1418"/>
                              <w:tab w:val="left" w:pos="1134"/>
                              <w:tab w:val="left" w:pos="1871"/>
                              <w:tab w:val="left" w:pos="2268"/>
                            </w:tabs>
                            <w:spacing w:before="0"/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2A104C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26" type="#_x0000_t202" style="position:absolute;left:0;text-align:left;margin-left:785.3pt;margin-top:96.1pt;width:36pt;height:463.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" stroked="f" strokecolor="red">
              <v:textbox inset="0,0,0,0">
                <w:txbxContent>
                  <w:p w14:paraId="16AB701C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49F8A921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637D315A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4DB25C8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76454C8F" w14:textId="77777777" w:rsidR="00DA7D93" w:rsidRDefault="00DA7D93">
                    <w:pPr>
                      <w:pStyle w:val="listitem"/>
                      <w:keepLines w:val="0"/>
                      <w:spacing w:before="190"/>
                      <w:rPr>
                        <w:sz w:val="16"/>
                      </w:rPr>
                    </w:pPr>
                  </w:p>
                  <w:p w14:paraId="5B970129" w14:textId="77777777" w:rsidR="00DA7D93" w:rsidRDefault="00DA7D93">
                    <w:pPr>
                      <w:pStyle w:val="listitem"/>
                      <w:keepLines w:val="0"/>
                      <w:rPr>
                        <w:sz w:val="16"/>
                      </w:rPr>
                    </w:pPr>
                  </w:p>
                  <w:p w14:paraId="4B145B6F" w14:textId="77777777" w:rsidR="00DA7D93" w:rsidRDefault="00DA7D93">
                    <w:pPr>
                      <w:pStyle w:val="listitem"/>
                      <w:keepLines w:val="0"/>
                      <w:spacing w:before="20"/>
                      <w:rPr>
                        <w:sz w:val="16"/>
                      </w:rPr>
                    </w:pPr>
                  </w:p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34B4B7EC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7048D7C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 xml:space="preserve">Часть </w:t>
                          </w:r>
                          <w:r>
                            <w:rPr>
                              <w:lang w:val="en-US"/>
                            </w:rPr>
                            <w:t>B</w:t>
                          </w:r>
                        </w:p>
                      </w:tc>
                    </w:tr>
                    <w:tr w:rsidR="00DA7D93" w14:paraId="77D879B4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400A577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17B1BD24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46C1E66D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9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76B4523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18B1C3E1" w14:textId="77777777" w:rsidR="00DA7D93" w:rsidRDefault="00DA7D93" w:rsidP="00510017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14:paraId="7EC42DF9" w14:textId="77777777" w:rsidR="00DA7D93" w:rsidRDefault="00DA7D93">
                    <w:pPr>
                      <w:pStyle w:val="FootnoteText"/>
                      <w:tabs>
                        <w:tab w:val="clear" w:pos="284"/>
                        <w:tab w:val="clear" w:pos="1418"/>
                        <w:tab w:val="left" w:pos="1134"/>
                        <w:tab w:val="left" w:pos="1871"/>
                        <w:tab w:val="left" w:pos="2268"/>
                      </w:tabs>
                      <w:spacing w:before="0"/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71AC4F" w14:textId="77777777" w:rsidR="00DA7D93" w:rsidRDefault="00DA7D93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6F650B" w14:textId="77777777" w:rsidR="00DA7D93" w:rsidRDefault="00DA7D93">
    <w:pPr>
      <w:pStyle w:val="Header"/>
    </w:pPr>
    <w:r>
      <w:rPr>
        <w:noProof/>
        <w:lang w:eastAsia="zh-CN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B2C3FC7" wp14:editId="1B97B07A">
              <wp:simplePos x="0" y="0"/>
              <wp:positionH relativeFrom="page">
                <wp:posOffset>9942195</wp:posOffset>
              </wp:positionH>
              <wp:positionV relativeFrom="page">
                <wp:posOffset>674370</wp:posOffset>
              </wp:positionV>
              <wp:extent cx="457200" cy="5723890"/>
              <wp:effectExtent l="0" t="0" r="0" b="0"/>
              <wp:wrapNone/>
              <wp:docPr id="7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572389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FF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right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CellMar>
                              <w:top w:w="108" w:type="dxa"/>
                              <w:left w:w="0" w:type="dxa"/>
                              <w:bottom w:w="108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55"/>
                          </w:tblGrid>
                          <w:tr w:rsidR="00DA7D93" w14:paraId="24F96770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48D8A24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Часть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B</w:t>
                                </w:r>
                              </w:p>
                            </w:tc>
                          </w:tr>
                          <w:tr w:rsidR="00DA7D93" w14:paraId="5A7220DF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0F01FDCB" w14:textId="77777777" w:rsidR="00DA7D93" w:rsidRPr="00A305AE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В4</w:t>
                                </w:r>
                              </w:p>
                            </w:tc>
                          </w:tr>
                          <w:tr w:rsidR="00DA7D93" w14:paraId="01742CA9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763F9D4" w14:textId="77777777" w:rsidR="00DA7D93" w:rsidRDefault="00DA7D93" w:rsidP="00BA024A">
                                <w:pPr>
                                  <w:pStyle w:val="HeaderRegProc"/>
                                  <w:ind w:left="0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Стр.</w:t>
                                </w:r>
                                <w:r>
                                  <w:rPr>
                                    <w:lang w:val="fr-FR"/>
                                  </w:rPr>
                                  <w:t xml:space="preserve"> 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begin"/>
                                </w:r>
                                <w:r>
                                  <w:rPr>
                                    <w:rStyle w:val="PageNumber"/>
                                    <w:lang w:val="fr-CH"/>
                                  </w:rPr>
                                  <w:instrText xml:space="preserve"> PAGE </w:instrTex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separate"/>
                                </w:r>
                                <w:r w:rsidR="00124694">
                                  <w:rPr>
                                    <w:rStyle w:val="PageNumber"/>
                                    <w:noProof/>
                                    <w:lang w:val="fr-CH"/>
                                  </w:rPr>
                                  <w:t>10</w:t>
                                </w:r>
                                <w:r>
                                  <w:rPr>
                                    <w:rStyle w:val="PageNumber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DA7D93" w14:paraId="5910BCA2" w14:textId="77777777">
                            <w:trPr>
                              <w:cantSplit/>
                              <w:trHeight w:hRule="exact" w:val="1605"/>
                              <w:jc w:val="right"/>
                            </w:trPr>
                            <w:tc>
                              <w:tcPr>
                                <w:tcW w:w="255" w:type="dxa"/>
                                <w:textDirection w:val="tbRl"/>
                              </w:tcPr>
                              <w:p w14:paraId="60E1FF6C" w14:textId="77777777" w:rsidR="00DA7D93" w:rsidRPr="00F019C9" w:rsidRDefault="00DA7D93" w:rsidP="00510017">
                                <w:pPr>
                                  <w:pStyle w:val="HeaderRegProc"/>
                                  <w:ind w:left="0"/>
                                  <w:rPr>
                                    <w:lang w:val="ru-RU"/>
                                  </w:rPr>
                                </w:pPr>
                                <w:r>
                                  <w:rPr>
                                    <w:lang w:val="ru-RU"/>
                                  </w:rPr>
                                  <w:t>Пересм</w:t>
                                </w:r>
                                <w:r>
                                  <w:rPr>
                                    <w:lang w:val="fr-CH"/>
                                  </w:rPr>
                                  <w:t>.-</w:t>
                                </w:r>
                              </w:p>
                            </w:tc>
                          </w:tr>
                        </w:tbl>
                        <w:p w14:paraId="72217574" w14:textId="77777777" w:rsidR="00DA7D93" w:rsidRDefault="00DA7D93">
                          <w:pPr>
                            <w:rPr>
                              <w:lang w:val="fr-CH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2C3FC7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7" type="#_x0000_t202" style="position:absolute;left:0;text-align:left;margin-left:782.85pt;margin-top:53.1pt;width:36pt;height:450.7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" stroked="f" strokecolor="red">
              <v:textbox inset="0,0,0,0">
                <w:txbxContent>
                  <w:tbl>
                    <w:tblPr>
                      <w:tblW w:w="0" w:type="auto"/>
                      <w:jc w:val="right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top w:w="108" w:type="dxa"/>
                        <w:left w:w="0" w:type="dxa"/>
                        <w:bottom w:w="108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55"/>
                    </w:tblGrid>
                    <w:tr w:rsidR="00DA7D93" w14:paraId="24F96770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48D8A24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en-US"/>
                            </w:rPr>
                          </w:pPr>
                          <w:r>
                            <w:rPr>
                              <w:lang w:val="ru-RU"/>
                            </w:rPr>
                            <w:t>Часть</w:t>
                          </w:r>
                          <w:r>
                            <w:rPr>
                              <w:lang w:val="en-US"/>
                            </w:rPr>
                            <w:t xml:space="preserve"> B</w:t>
                          </w:r>
                        </w:p>
                      </w:tc>
                    </w:tr>
                    <w:tr w:rsidR="00DA7D93" w14:paraId="5A7220DF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0F01FDCB" w14:textId="77777777" w:rsidR="00DA7D93" w:rsidRPr="00A305AE" w:rsidRDefault="00DA7D93" w:rsidP="00BA024A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В4</w:t>
                          </w:r>
                        </w:p>
                      </w:tc>
                    </w:tr>
                    <w:tr w:rsidR="00DA7D93" w14:paraId="01742CA9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763F9D4" w14:textId="77777777" w:rsidR="00DA7D93" w:rsidRDefault="00DA7D93" w:rsidP="00BA024A">
                          <w:pPr>
                            <w:pStyle w:val="HeaderRegProc"/>
                            <w:ind w:left="0"/>
                            <w:rPr>
                              <w:lang w:val="fr-CH"/>
                            </w:rPr>
                          </w:pPr>
                          <w:r>
                            <w:rPr>
                              <w:lang w:val="ru-RU"/>
                            </w:rPr>
                            <w:t>Стр.</w:t>
                          </w:r>
                          <w:r>
                            <w:rPr>
                              <w:lang w:val="fr-FR"/>
                            </w:rPr>
                            <w:t xml:space="preserve"> </w:t>
                          </w:r>
                          <w:r>
                            <w:rPr>
                              <w:rStyle w:val="PageNumber"/>
                            </w:rPr>
                            <w:fldChar w:fldCharType="begin"/>
                          </w:r>
                          <w:r>
                            <w:rPr>
                              <w:rStyle w:val="PageNumber"/>
                              <w:lang w:val="fr-CH"/>
                            </w:rPr>
                            <w:instrText xml:space="preserve"> PAGE </w:instrText>
                          </w:r>
                          <w:r>
                            <w:rPr>
                              <w:rStyle w:val="PageNumber"/>
                            </w:rPr>
                            <w:fldChar w:fldCharType="separate"/>
                          </w:r>
                          <w:r w:rsidR="00124694">
                            <w:rPr>
                              <w:rStyle w:val="PageNumber"/>
                              <w:noProof/>
                              <w:lang w:val="fr-CH"/>
                            </w:rPr>
                            <w:t>10</w:t>
                          </w:r>
                          <w:r>
                            <w:rPr>
                              <w:rStyle w:val="PageNumber"/>
                            </w:rPr>
                            <w:fldChar w:fldCharType="end"/>
                          </w:r>
                        </w:p>
                      </w:tc>
                    </w:tr>
                    <w:tr w:rsidR="00DA7D93" w14:paraId="5910BCA2" w14:textId="77777777">
                      <w:trPr>
                        <w:cantSplit/>
                        <w:trHeight w:hRule="exact" w:val="1605"/>
                        <w:jc w:val="right"/>
                      </w:trPr>
                      <w:tc>
                        <w:tcPr>
                          <w:tcW w:w="255" w:type="dxa"/>
                          <w:textDirection w:val="tbRl"/>
                        </w:tcPr>
                        <w:p w14:paraId="60E1FF6C" w14:textId="77777777" w:rsidR="00DA7D93" w:rsidRPr="00F019C9" w:rsidRDefault="00DA7D93" w:rsidP="00510017">
                          <w:pPr>
                            <w:pStyle w:val="HeaderRegProc"/>
                            <w:ind w:left="0"/>
                            <w:rPr>
                              <w:lang w:val="ru-RU"/>
                            </w:rPr>
                          </w:pPr>
                          <w:r>
                            <w:rPr>
                              <w:lang w:val="ru-RU"/>
                            </w:rPr>
                            <w:t>Пересм</w:t>
                          </w:r>
                          <w:r>
                            <w:rPr>
                              <w:lang w:val="fr-CH"/>
                            </w:rPr>
                            <w:t>.-</w:t>
                          </w:r>
                        </w:p>
                      </w:tc>
                    </w:tr>
                  </w:tbl>
                  <w:p w14:paraId="72217574" w14:textId="77777777" w:rsidR="00DA7D93" w:rsidRDefault="00DA7D93">
                    <w:pPr>
                      <w:rPr>
                        <w:lang w:val="fr-CH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CB0DFC" w14:textId="77777777" w:rsidR="00DA7D93" w:rsidRDefault="00DA7D93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D54D32" w14:textId="77777777" w:rsidR="00DA7D93" w:rsidRDefault="00DA7D93">
    <w:pPr>
      <w:pStyle w:val="Header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6C97BC" w14:textId="77777777" w:rsidR="00DA7D93" w:rsidRDefault="00DA7D93">
    <w:pPr>
      <w:pStyle w:val="Header"/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printFractionalCharacterWidth/>
  <w:embedSystemFonts/>
  <w:mirrorMargins/>
  <w:hideSpellingErrors/>
  <w:hideGrammaticalErrors/>
  <w:proofState w:spelling="clean" w:grammar="clean"/>
  <w:attachedTemplate r:id="rId1"/>
  <w:stylePaneFormatFilter w:val="3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0"/>
  <w:defaultTabStop w:val="567"/>
  <w:consecutiveHyphenLimit w:val="3"/>
  <w:hyphenationZone w:val="357"/>
  <w:doNotHyphenateCaps/>
  <w:evenAndOddHeader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19459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26901"/>
    <w:rsid w:val="00092011"/>
    <w:rsid w:val="000955AE"/>
    <w:rsid w:val="000C4B27"/>
    <w:rsid w:val="000D3E1A"/>
    <w:rsid w:val="000E4E82"/>
    <w:rsid w:val="00124694"/>
    <w:rsid w:val="00124C5B"/>
    <w:rsid w:val="00146070"/>
    <w:rsid w:val="001529E7"/>
    <w:rsid w:val="00163FD8"/>
    <w:rsid w:val="001A70E6"/>
    <w:rsid w:val="001B6828"/>
    <w:rsid w:val="001F1E6D"/>
    <w:rsid w:val="0022524C"/>
    <w:rsid w:val="0023078B"/>
    <w:rsid w:val="002612F8"/>
    <w:rsid w:val="00275280"/>
    <w:rsid w:val="002966C0"/>
    <w:rsid w:val="002A4EEE"/>
    <w:rsid w:val="002B1EF9"/>
    <w:rsid w:val="002E4D07"/>
    <w:rsid w:val="003A665E"/>
    <w:rsid w:val="003B0F40"/>
    <w:rsid w:val="003C0874"/>
    <w:rsid w:val="003D79D7"/>
    <w:rsid w:val="00424BBC"/>
    <w:rsid w:val="00436269"/>
    <w:rsid w:val="00442240"/>
    <w:rsid w:val="004521A0"/>
    <w:rsid w:val="00510017"/>
    <w:rsid w:val="00521991"/>
    <w:rsid w:val="0055288E"/>
    <w:rsid w:val="00591949"/>
    <w:rsid w:val="005A54D3"/>
    <w:rsid w:val="005E5828"/>
    <w:rsid w:val="005E7073"/>
    <w:rsid w:val="00601F03"/>
    <w:rsid w:val="006056C6"/>
    <w:rsid w:val="00613A5F"/>
    <w:rsid w:val="006C1107"/>
    <w:rsid w:val="006C5BB1"/>
    <w:rsid w:val="006E101D"/>
    <w:rsid w:val="006E1488"/>
    <w:rsid w:val="0076433E"/>
    <w:rsid w:val="007716AE"/>
    <w:rsid w:val="007B0534"/>
    <w:rsid w:val="007F7255"/>
    <w:rsid w:val="00814C12"/>
    <w:rsid w:val="00867697"/>
    <w:rsid w:val="008835EC"/>
    <w:rsid w:val="008D5509"/>
    <w:rsid w:val="00976D99"/>
    <w:rsid w:val="009908E5"/>
    <w:rsid w:val="00A305AE"/>
    <w:rsid w:val="00A33D44"/>
    <w:rsid w:val="00A55067"/>
    <w:rsid w:val="00A70B4A"/>
    <w:rsid w:val="00A857F1"/>
    <w:rsid w:val="00A87255"/>
    <w:rsid w:val="00AB6203"/>
    <w:rsid w:val="00B05F31"/>
    <w:rsid w:val="00B12EFA"/>
    <w:rsid w:val="00B26901"/>
    <w:rsid w:val="00B53E82"/>
    <w:rsid w:val="00B75302"/>
    <w:rsid w:val="00BA024A"/>
    <w:rsid w:val="00C1607F"/>
    <w:rsid w:val="00CB343A"/>
    <w:rsid w:val="00CD1158"/>
    <w:rsid w:val="00D30EC5"/>
    <w:rsid w:val="00D72223"/>
    <w:rsid w:val="00D861B8"/>
    <w:rsid w:val="00D966CC"/>
    <w:rsid w:val="00DA7D93"/>
    <w:rsid w:val="00E27678"/>
    <w:rsid w:val="00EC1C76"/>
    <w:rsid w:val="00EE3C09"/>
    <w:rsid w:val="00EE7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19459"/>
    <o:shapelayout v:ext="edit">
      <o:idmap v:ext="edit" data="1"/>
    </o:shapelayout>
  </w:shapeDefaults>
  <w:decimalSymbol w:val="."/>
  <w:listSeparator w:val=","/>
  <w14:docId w14:val="3657E948"/>
  <w15:docId w15:val="{F1816B16-28EE-4A5D-BEAB-FAC6658CC2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" w:eastAsia="Times New Roman" w:hAnsi="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46070"/>
    <w:pPr>
      <w:tabs>
        <w:tab w:val="left" w:pos="851"/>
      </w:tabs>
      <w:overflowPunct w:val="0"/>
      <w:autoSpaceDE w:val="0"/>
      <w:autoSpaceDN w:val="0"/>
      <w:adjustRightInd w:val="0"/>
      <w:spacing w:before="200"/>
      <w:jc w:val="both"/>
      <w:textAlignment w:val="baseline"/>
    </w:pPr>
    <w:rPr>
      <w:rFonts w:ascii="Times New Roman" w:hAnsi="Times New Roman"/>
      <w:sz w:val="22"/>
      <w:lang w:val="en-GB" w:eastAsia="en-US"/>
    </w:rPr>
  </w:style>
  <w:style w:type="paragraph" w:styleId="Heading1">
    <w:name w:val="heading 1"/>
    <w:basedOn w:val="Normal"/>
    <w:next w:val="Normal"/>
    <w:qFormat/>
    <w:rsid w:val="00D861B8"/>
    <w:pPr>
      <w:keepNext/>
      <w:keepLines/>
      <w:spacing w:before="600"/>
      <w:ind w:left="851" w:hanging="851"/>
      <w:outlineLvl w:val="0"/>
    </w:pPr>
    <w:rPr>
      <w:b/>
      <w:sz w:val="26"/>
    </w:rPr>
  </w:style>
  <w:style w:type="paragraph" w:styleId="Heading2">
    <w:name w:val="heading 2"/>
    <w:basedOn w:val="Heading1"/>
    <w:next w:val="Normal"/>
    <w:qFormat/>
    <w:pPr>
      <w:spacing w:before="480"/>
      <w:outlineLvl w:val="1"/>
    </w:pPr>
  </w:style>
  <w:style w:type="paragraph" w:styleId="Heading3">
    <w:name w:val="heading 3"/>
    <w:basedOn w:val="Heading1"/>
    <w:next w:val="Normal"/>
    <w:qFormat/>
    <w:pPr>
      <w:spacing w:before="36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pPr>
      <w:outlineLvl w:val="3"/>
    </w:pPr>
  </w:style>
  <w:style w:type="paragraph" w:styleId="Heading5">
    <w:name w:val="heading 5"/>
    <w:basedOn w:val="Heading3"/>
    <w:next w:val="Normal"/>
    <w:qFormat/>
    <w:pPr>
      <w:outlineLvl w:val="4"/>
    </w:pPr>
  </w:style>
  <w:style w:type="paragraph" w:styleId="Heading6">
    <w:name w:val="heading 6"/>
    <w:basedOn w:val="Heading3"/>
    <w:next w:val="Normal"/>
    <w:qFormat/>
    <w:pPr>
      <w:outlineLvl w:val="5"/>
    </w:pPr>
  </w:style>
  <w:style w:type="paragraph" w:styleId="Heading7">
    <w:name w:val="heading 7"/>
    <w:basedOn w:val="Heading3"/>
    <w:next w:val="Normal"/>
    <w:qFormat/>
    <w:pPr>
      <w:outlineLvl w:val="6"/>
    </w:pPr>
  </w:style>
  <w:style w:type="paragraph" w:styleId="Heading8">
    <w:name w:val="heading 8"/>
    <w:basedOn w:val="Heading3"/>
    <w:next w:val="Normal"/>
    <w:qFormat/>
    <w:pPr>
      <w:pBdr>
        <w:top w:val="double" w:sz="6" w:space="1" w:color="auto"/>
        <w:left w:val="double" w:sz="6" w:space="1" w:color="auto"/>
        <w:bottom w:val="double" w:sz="6" w:space="1" w:color="auto"/>
        <w:right w:val="double" w:sz="6" w:space="1" w:color="auto"/>
      </w:pBdr>
      <w:spacing w:before="400"/>
      <w:ind w:left="85" w:right="7938" w:firstLine="0"/>
      <w:outlineLvl w:val="7"/>
    </w:pPr>
  </w:style>
  <w:style w:type="paragraph" w:styleId="Heading9">
    <w:name w:val="heading 9"/>
    <w:basedOn w:val="Heading8"/>
    <w:next w:val="Normal"/>
    <w:qFormat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pacing w:before="280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EndnoteReference">
    <w:name w:val="endnote reference"/>
    <w:basedOn w:val="DefaultParagraphFont"/>
    <w:semiHidden/>
    <w:rPr>
      <w:vertAlign w:val="superscript"/>
    </w:rPr>
  </w:style>
  <w:style w:type="paragraph" w:styleId="TOC8">
    <w:name w:val="toc 8"/>
    <w:basedOn w:val="Normal"/>
    <w:next w:val="Normal"/>
    <w:semiHidden/>
    <w:pPr>
      <w:tabs>
        <w:tab w:val="left" w:pos="7711"/>
        <w:tab w:val="right" w:leader="dot" w:pos="9725"/>
      </w:tabs>
      <w:ind w:left="6350"/>
    </w:pPr>
  </w:style>
  <w:style w:type="paragraph" w:styleId="TOC7">
    <w:name w:val="toc 7"/>
    <w:basedOn w:val="Normal"/>
    <w:next w:val="Normal"/>
    <w:semiHidden/>
    <w:pPr>
      <w:tabs>
        <w:tab w:val="left" w:pos="6350"/>
        <w:tab w:val="right" w:leader="dot" w:pos="9725"/>
      </w:tabs>
      <w:ind w:left="5103"/>
    </w:pPr>
  </w:style>
  <w:style w:type="paragraph" w:styleId="TOC6">
    <w:name w:val="toc 6"/>
    <w:basedOn w:val="TOC4"/>
    <w:next w:val="Normal"/>
    <w:semiHidden/>
    <w:pPr>
      <w:ind w:left="3913"/>
    </w:pPr>
  </w:style>
  <w:style w:type="paragraph" w:styleId="TOC4">
    <w:name w:val="toc 4"/>
    <w:basedOn w:val="TOC3"/>
    <w:next w:val="Normal"/>
    <w:semiHidden/>
    <w:pPr>
      <w:tabs>
        <w:tab w:val="clear" w:pos="2268"/>
      </w:tabs>
      <w:spacing w:before="80"/>
      <w:ind w:left="3119" w:hanging="851"/>
    </w:pPr>
  </w:style>
  <w:style w:type="paragraph" w:styleId="TOC3">
    <w:name w:val="toc 3"/>
    <w:basedOn w:val="TOC2"/>
    <w:next w:val="Normal"/>
    <w:semiHidden/>
    <w:pPr>
      <w:tabs>
        <w:tab w:val="clear" w:pos="1985"/>
        <w:tab w:val="left" w:pos="2268"/>
      </w:tabs>
      <w:ind w:left="2268" w:hanging="2268"/>
    </w:pPr>
  </w:style>
  <w:style w:type="paragraph" w:styleId="TOC2">
    <w:name w:val="toc 2"/>
    <w:basedOn w:val="TOC1"/>
    <w:next w:val="Normal"/>
    <w:semiHidden/>
    <w:pPr>
      <w:keepNext w:val="0"/>
      <w:keepLines/>
      <w:tabs>
        <w:tab w:val="clear" w:pos="9356"/>
        <w:tab w:val="left" w:pos="1985"/>
        <w:tab w:val="right" w:pos="9355"/>
      </w:tabs>
      <w:spacing w:before="160"/>
      <w:ind w:left="1985" w:hanging="1985"/>
    </w:pPr>
    <w:rPr>
      <w:b w:val="0"/>
      <w:sz w:val="24"/>
    </w:rPr>
  </w:style>
  <w:style w:type="paragraph" w:styleId="TOC1">
    <w:name w:val="toc 1"/>
    <w:basedOn w:val="Normal"/>
    <w:next w:val="Normal"/>
    <w:semiHidden/>
    <w:pPr>
      <w:keepNext/>
      <w:tabs>
        <w:tab w:val="right" w:leader="dot" w:pos="8505"/>
        <w:tab w:val="right" w:pos="9356"/>
      </w:tabs>
      <w:spacing w:before="480"/>
      <w:ind w:left="567" w:right="851" w:hanging="567"/>
    </w:pPr>
    <w:rPr>
      <w:b/>
      <w:sz w:val="28"/>
    </w:rPr>
  </w:style>
  <w:style w:type="paragraph" w:styleId="TOC5">
    <w:name w:val="toc 5"/>
    <w:basedOn w:val="TOC3"/>
    <w:next w:val="Normal"/>
    <w:semiHidden/>
    <w:pPr>
      <w:tabs>
        <w:tab w:val="clear" w:pos="2268"/>
        <w:tab w:val="left" w:pos="3062"/>
      </w:tabs>
      <w:ind w:left="3062" w:hanging="3062"/>
    </w:pPr>
  </w:style>
  <w:style w:type="paragraph" w:styleId="Index1">
    <w:name w:val="index 1"/>
    <w:basedOn w:val="Normal"/>
    <w:next w:val="Normal"/>
    <w:semiHidden/>
  </w:style>
  <w:style w:type="paragraph" w:styleId="Footer">
    <w:name w:val="footer"/>
    <w:basedOn w:val="Normal"/>
    <w:pPr>
      <w:tabs>
        <w:tab w:val="left" w:pos="567"/>
        <w:tab w:val="center" w:pos="3742"/>
        <w:tab w:val="right" w:pos="6974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FootnoteReference">
    <w:name w:val="footnote reference"/>
    <w:basedOn w:val="DefaultParagraphFont"/>
    <w:rPr>
      <w:position w:val="6"/>
      <w:sz w:val="16"/>
    </w:rPr>
  </w:style>
  <w:style w:type="paragraph" w:styleId="FootnoteText">
    <w:name w:val="footnote text"/>
    <w:basedOn w:val="Normal"/>
    <w:link w:val="FootnoteTextChar"/>
    <w:pPr>
      <w:tabs>
        <w:tab w:val="left" w:pos="284"/>
        <w:tab w:val="left" w:pos="1418"/>
      </w:tabs>
      <w:spacing w:before="60"/>
    </w:pPr>
    <w:rPr>
      <w:sz w:val="20"/>
    </w:rPr>
  </w:style>
  <w:style w:type="paragraph" w:styleId="NormalIndent">
    <w:name w:val="Normal Indent"/>
    <w:basedOn w:val="Normal"/>
    <w:pPr>
      <w:spacing w:before="120"/>
      <w:ind w:left="1134"/>
    </w:pPr>
  </w:style>
  <w:style w:type="paragraph" w:customStyle="1" w:styleId="TableLegend">
    <w:name w:val="Table_Legend"/>
    <w:basedOn w:val="TableText"/>
    <w:next w:val="Normal"/>
    <w:pPr>
      <w:keepNext/>
      <w:tabs>
        <w:tab w:val="left" w:pos="284"/>
        <w:tab w:val="left" w:pos="567"/>
        <w:tab w:val="left" w:pos="1134"/>
      </w:tabs>
      <w:spacing w:before="120" w:after="0"/>
    </w:pPr>
  </w:style>
  <w:style w:type="paragraph" w:customStyle="1" w:styleId="TableText">
    <w:name w:val="Table_Text"/>
    <w:basedOn w:val="Normal"/>
    <w:pPr>
      <w:spacing w:before="40" w:after="40"/>
    </w:pPr>
    <w:rPr>
      <w:sz w:val="20"/>
    </w:rPr>
  </w:style>
  <w:style w:type="paragraph" w:customStyle="1" w:styleId="TableTitle">
    <w:name w:val="Table_Title"/>
    <w:basedOn w:val="Table"/>
    <w:next w:val="TableText"/>
    <w:pPr>
      <w:spacing w:before="0"/>
    </w:pPr>
    <w:rPr>
      <w:b/>
    </w:rPr>
  </w:style>
  <w:style w:type="paragraph" w:customStyle="1" w:styleId="Table">
    <w:name w:val="Table_#"/>
    <w:basedOn w:val="Normal"/>
    <w:next w:val="TableTitle"/>
    <w:pPr>
      <w:keepNext/>
      <w:spacing w:before="360" w:after="120"/>
      <w:jc w:val="center"/>
    </w:pPr>
    <w:rPr>
      <w:sz w:val="20"/>
    </w:rPr>
  </w:style>
  <w:style w:type="paragraph" w:customStyle="1" w:styleId="enumlev1">
    <w:name w:val="enumlev1"/>
    <w:basedOn w:val="Normal"/>
    <w:pPr>
      <w:tabs>
        <w:tab w:val="left" w:pos="2608"/>
        <w:tab w:val="left" w:pos="3345"/>
      </w:tabs>
      <w:spacing w:before="120"/>
      <w:ind w:left="454" w:hanging="454"/>
    </w:pPr>
  </w:style>
  <w:style w:type="paragraph" w:customStyle="1" w:styleId="enumlev2">
    <w:name w:val="enumlev2"/>
    <w:basedOn w:val="enumlev1"/>
    <w:pPr>
      <w:tabs>
        <w:tab w:val="left" w:pos="907"/>
      </w:tabs>
      <w:ind w:left="908"/>
    </w:pPr>
  </w:style>
  <w:style w:type="paragraph" w:customStyle="1" w:styleId="enumlev3">
    <w:name w:val="enumlev3"/>
    <w:basedOn w:val="enumlev2"/>
    <w:pPr>
      <w:tabs>
        <w:tab w:val="clear" w:pos="2608"/>
        <w:tab w:val="left" w:pos="1361"/>
      </w:tabs>
      <w:ind w:left="1361"/>
    </w:pPr>
  </w:style>
  <w:style w:type="paragraph" w:customStyle="1" w:styleId="Figure">
    <w:name w:val="Figure"/>
    <w:basedOn w:val="Normal"/>
    <w:pPr>
      <w:keepNext/>
      <w:keepLines/>
      <w:spacing w:before="240"/>
      <w:jc w:val="center"/>
    </w:pPr>
  </w:style>
  <w:style w:type="paragraph" w:customStyle="1" w:styleId="FigureLegend">
    <w:name w:val="Figure_Legend"/>
    <w:basedOn w:val="TableLegend"/>
    <w:next w:val="Figure0"/>
  </w:style>
  <w:style w:type="paragraph" w:customStyle="1" w:styleId="Figure0">
    <w:name w:val="Figure_#"/>
    <w:basedOn w:val="Table"/>
    <w:next w:val="FigureTitle"/>
  </w:style>
  <w:style w:type="paragraph" w:customStyle="1" w:styleId="FigureTitle">
    <w:name w:val="Figure_Title"/>
    <w:basedOn w:val="TableTitle"/>
    <w:next w:val="Normal"/>
    <w:pPr>
      <w:spacing w:after="720"/>
    </w:pPr>
  </w:style>
  <w:style w:type="paragraph" w:customStyle="1" w:styleId="Annex">
    <w:name w:val="Annex_#"/>
    <w:basedOn w:val="Art"/>
    <w:next w:val="AnnexRef"/>
  </w:style>
  <w:style w:type="paragraph" w:customStyle="1" w:styleId="Art">
    <w:name w:val="Art_#"/>
    <w:basedOn w:val="Normal"/>
    <w:next w:val="Arttitle"/>
    <w:pPr>
      <w:keepNext/>
      <w:keepLines/>
      <w:spacing w:before="720"/>
      <w:jc w:val="center"/>
    </w:pPr>
    <w:rPr>
      <w:sz w:val="28"/>
    </w:rPr>
  </w:style>
  <w:style w:type="paragraph" w:customStyle="1" w:styleId="Arttitle">
    <w:name w:val="Art_title"/>
    <w:next w:val="Normalaftertitle"/>
    <w:pPr>
      <w:keepNext/>
      <w:keepLines/>
      <w:overflowPunct w:val="0"/>
      <w:autoSpaceDE w:val="0"/>
      <w:autoSpaceDN w:val="0"/>
      <w:adjustRightInd w:val="0"/>
      <w:spacing w:before="160" w:after="80"/>
      <w:jc w:val="center"/>
      <w:textAlignment w:val="baseline"/>
    </w:pPr>
    <w:rPr>
      <w:rFonts w:ascii="Times New Roman" w:hAnsi="Times New Roman"/>
      <w:b/>
      <w:noProof/>
      <w:sz w:val="28"/>
      <w:lang w:eastAsia="en-US"/>
    </w:rPr>
  </w:style>
  <w:style w:type="paragraph" w:customStyle="1" w:styleId="Normalaftertitle">
    <w:name w:val="Normal after title"/>
    <w:basedOn w:val="Normal"/>
    <w:next w:val="Normal"/>
    <w:pPr>
      <w:spacing w:before="360"/>
    </w:pPr>
  </w:style>
  <w:style w:type="paragraph" w:customStyle="1" w:styleId="AnnexRef">
    <w:name w:val="Annex_Ref"/>
    <w:basedOn w:val="Normal"/>
    <w:pPr>
      <w:jc w:val="center"/>
    </w:pPr>
  </w:style>
  <w:style w:type="paragraph" w:customStyle="1" w:styleId="AnnexTitle">
    <w:name w:val="Annex_Title"/>
    <w:basedOn w:val="Arttitle"/>
    <w:next w:val="Normal"/>
    <w:pPr>
      <w:spacing w:after="0"/>
    </w:pPr>
  </w:style>
  <w:style w:type="paragraph" w:customStyle="1" w:styleId="Appendix">
    <w:name w:val="Appendix_#"/>
    <w:basedOn w:val="Art"/>
    <w:next w:val="AppendixTitle"/>
  </w:style>
  <w:style w:type="paragraph" w:customStyle="1" w:styleId="AppendixTitle">
    <w:name w:val="Appendix_Title"/>
    <w:basedOn w:val="Arttitle"/>
    <w:next w:val="Normal"/>
  </w:style>
  <w:style w:type="paragraph" w:customStyle="1" w:styleId="headfoot">
    <w:name w:val="head_foot"/>
    <w:basedOn w:val="Normal"/>
    <w:next w:val="Normalaftertitle"/>
    <w:pPr>
      <w:spacing w:before="0"/>
    </w:pPr>
    <w:rPr>
      <w:color w:val="0000FF"/>
      <w:sz w:val="20"/>
    </w:rPr>
  </w:style>
  <w:style w:type="paragraph" w:customStyle="1" w:styleId="AppendixRef">
    <w:name w:val="Appendix_Ref"/>
    <w:basedOn w:val="AnnexRef"/>
    <w:next w:val="AppendixTitle"/>
  </w:style>
  <w:style w:type="paragraph" w:customStyle="1" w:styleId="RefTitle">
    <w:name w:val="Ref_Title"/>
    <w:basedOn w:val="Normal"/>
    <w:next w:val="RefText"/>
    <w:pPr>
      <w:spacing w:before="480"/>
      <w:jc w:val="left"/>
    </w:pPr>
    <w:rPr>
      <w:b/>
    </w:rPr>
  </w:style>
  <w:style w:type="paragraph" w:customStyle="1" w:styleId="RefText">
    <w:name w:val="Ref_Text"/>
    <w:basedOn w:val="Normal"/>
  </w:style>
  <w:style w:type="paragraph" w:customStyle="1" w:styleId="listitem">
    <w:name w:val="listitem"/>
    <w:basedOn w:val="Normal"/>
    <w:pPr>
      <w:keepLines/>
      <w:spacing w:before="0"/>
      <w:jc w:val="left"/>
    </w:pPr>
  </w:style>
  <w:style w:type="paragraph" w:customStyle="1" w:styleId="TableRef">
    <w:name w:val="Table_Ref"/>
    <w:basedOn w:val="Normal"/>
    <w:next w:val="TableTitle"/>
    <w:pPr>
      <w:keepNext/>
      <w:spacing w:before="567"/>
      <w:jc w:val="center"/>
    </w:pPr>
    <w:rPr>
      <w:sz w:val="18"/>
    </w:rPr>
  </w:style>
  <w:style w:type="paragraph" w:customStyle="1" w:styleId="Signcountry">
    <w:name w:val="Sign_country"/>
    <w:basedOn w:val="Normal"/>
    <w:next w:val="SignPart"/>
    <w:pPr>
      <w:keepNext/>
      <w:keepLines/>
      <w:spacing w:before="240" w:after="57"/>
      <w:jc w:val="left"/>
    </w:pPr>
    <w:rPr>
      <w:b/>
    </w:rPr>
  </w:style>
  <w:style w:type="paragraph" w:customStyle="1" w:styleId="SignPart">
    <w:name w:val="Sign_Part"/>
    <w:basedOn w:val="Signcountry"/>
    <w:pPr>
      <w:keepNext w:val="0"/>
      <w:keepLines w:val="0"/>
      <w:spacing w:before="0"/>
      <w:ind w:left="284"/>
    </w:pPr>
    <w:rPr>
      <w:b w:val="0"/>
      <w:smallCaps/>
    </w:rPr>
  </w:style>
  <w:style w:type="paragraph" w:customStyle="1" w:styleId="Chap">
    <w:name w:val="Chap_#"/>
    <w:basedOn w:val="Art"/>
    <w:next w:val="Chaptitle"/>
    <w:pPr>
      <w:spacing w:before="1200"/>
    </w:pPr>
    <w:rPr>
      <w:sz w:val="32"/>
    </w:rPr>
  </w:style>
  <w:style w:type="paragraph" w:customStyle="1" w:styleId="Chaptitle">
    <w:name w:val="Chap_title"/>
    <w:basedOn w:val="Arttitle"/>
    <w:next w:val="Art"/>
    <w:rPr>
      <w:sz w:val="32"/>
    </w:rPr>
  </w:style>
  <w:style w:type="paragraph" w:customStyle="1" w:styleId="Protfin">
    <w:name w:val="Prot_fin"/>
    <w:basedOn w:val="Normal"/>
    <w:next w:val="Normalaftertitle"/>
    <w:pPr>
      <w:pageBreakBefore/>
      <w:spacing w:before="720" w:after="240"/>
      <w:jc w:val="center"/>
    </w:pPr>
    <w:rPr>
      <w:b/>
    </w:rPr>
  </w:style>
  <w:style w:type="paragraph" w:customStyle="1" w:styleId="Prot">
    <w:name w:val="Prot_#"/>
    <w:basedOn w:val="Normal"/>
    <w:next w:val="Protlang"/>
    <w:pPr>
      <w:keepNext/>
      <w:spacing w:before="240"/>
      <w:jc w:val="center"/>
    </w:pPr>
  </w:style>
  <w:style w:type="paragraph" w:customStyle="1" w:styleId="Protlang">
    <w:name w:val="Prot_lang"/>
    <w:basedOn w:val="Prot"/>
    <w:next w:val="Protpays"/>
    <w:pPr>
      <w:keepLines/>
      <w:framePr w:hSpace="181" w:vSpace="181" w:wrap="auto" w:hAnchor="text" w:xAlign="right"/>
      <w:spacing w:before="0"/>
      <w:jc w:val="right"/>
    </w:pPr>
    <w:rPr>
      <w:i/>
      <w:sz w:val="18"/>
    </w:rPr>
  </w:style>
  <w:style w:type="paragraph" w:customStyle="1" w:styleId="Protpays">
    <w:name w:val="Prot_pays"/>
    <w:basedOn w:val="Protlang"/>
    <w:next w:val="headfoot"/>
    <w:pPr>
      <w:framePr w:wrap="auto"/>
      <w:spacing w:before="113" w:line="199" w:lineRule="exact"/>
      <w:jc w:val="left"/>
    </w:pPr>
  </w:style>
  <w:style w:type="paragraph" w:customStyle="1" w:styleId="Prottexte">
    <w:name w:val="Prot_texte"/>
    <w:basedOn w:val="Protlang"/>
    <w:pPr>
      <w:keepNext w:val="0"/>
      <w:keepLines w:val="0"/>
      <w:framePr w:wrap="auto"/>
      <w:spacing w:before="113" w:line="199" w:lineRule="exact"/>
      <w:jc w:val="both"/>
    </w:pPr>
    <w:rPr>
      <w:i w:val="0"/>
    </w:rPr>
  </w:style>
  <w:style w:type="paragraph" w:customStyle="1" w:styleId="Protcall">
    <w:name w:val="Prot_call"/>
    <w:basedOn w:val="Prottexte"/>
    <w:next w:val="Prottexte"/>
    <w:pPr>
      <w:keepNext/>
      <w:keepLines/>
      <w:framePr w:wrap="auto" w:xAlign="left"/>
      <w:spacing w:before="170"/>
      <w:ind w:left="794"/>
      <w:jc w:val="left"/>
    </w:pPr>
    <w:rPr>
      <w:i/>
    </w:rPr>
  </w:style>
  <w:style w:type="paragraph" w:customStyle="1" w:styleId="Res">
    <w:name w:val="Res_#"/>
    <w:basedOn w:val="Art"/>
    <w:next w:val="Restitle"/>
  </w:style>
  <w:style w:type="paragraph" w:customStyle="1" w:styleId="Restitle">
    <w:name w:val="Res_title"/>
    <w:basedOn w:val="Arttitle"/>
    <w:next w:val="headfoot"/>
    <w:pPr>
      <w:spacing w:after="120"/>
    </w:pPr>
  </w:style>
  <w:style w:type="paragraph" w:customStyle="1" w:styleId="Rec">
    <w:name w:val="Rec_#"/>
    <w:basedOn w:val="Res"/>
    <w:next w:val="Rectitle"/>
  </w:style>
  <w:style w:type="paragraph" w:customStyle="1" w:styleId="Rectitle">
    <w:name w:val="Rec_title"/>
    <w:basedOn w:val="Restitle"/>
    <w:next w:val="headfoot"/>
  </w:style>
  <w:style w:type="paragraph" w:customStyle="1" w:styleId="Equation">
    <w:name w:val="Equation"/>
    <w:basedOn w:val="Normal"/>
    <w:pPr>
      <w:tabs>
        <w:tab w:val="center" w:pos="4678"/>
        <w:tab w:val="right" w:pos="9356"/>
      </w:tabs>
      <w:jc w:val="left"/>
    </w:pPr>
  </w:style>
  <w:style w:type="paragraph" w:customStyle="1" w:styleId="Note">
    <w:name w:val="Note"/>
    <w:basedOn w:val="Normal"/>
    <w:pPr>
      <w:tabs>
        <w:tab w:val="left" w:pos="284"/>
      </w:tabs>
      <w:spacing w:before="160"/>
    </w:pPr>
    <w:rPr>
      <w:sz w:val="20"/>
    </w:rPr>
  </w:style>
  <w:style w:type="paragraph" w:customStyle="1" w:styleId="Signcountry0">
    <w:name w:val="Sign country"/>
    <w:basedOn w:val="Normal"/>
    <w:next w:val="Signpart0"/>
    <w:pPr>
      <w:keepNext/>
      <w:keepLines/>
      <w:spacing w:before="240" w:after="57"/>
      <w:jc w:val="left"/>
    </w:pPr>
    <w:rPr>
      <w:b/>
    </w:rPr>
  </w:style>
  <w:style w:type="paragraph" w:customStyle="1" w:styleId="Signpart0">
    <w:name w:val="Sign part"/>
    <w:basedOn w:val="Signcountry0"/>
    <w:pPr>
      <w:keepNext w:val="0"/>
      <w:keepLines w:val="0"/>
      <w:spacing w:before="0"/>
      <w:ind w:left="284"/>
    </w:pPr>
    <w:rPr>
      <w:b w:val="0"/>
      <w:smallCaps/>
    </w:rPr>
  </w:style>
  <w:style w:type="paragraph" w:customStyle="1" w:styleId="Section1">
    <w:name w:val="Section_1"/>
    <w:basedOn w:val="Normal"/>
    <w:pPr>
      <w:tabs>
        <w:tab w:val="center" w:pos="4678"/>
      </w:tabs>
      <w:spacing w:before="360"/>
      <w:jc w:val="center"/>
    </w:pPr>
    <w:rPr>
      <w:b/>
    </w:rPr>
  </w:style>
  <w:style w:type="paragraph" w:customStyle="1" w:styleId="Protfin0">
    <w:name w:val="Prot fin"/>
    <w:basedOn w:val="Normal"/>
    <w:next w:val="Normalaftertitle"/>
    <w:pPr>
      <w:pageBreakBefore/>
      <w:spacing w:before="720" w:after="240"/>
      <w:jc w:val="center"/>
    </w:pPr>
    <w:rPr>
      <w:b/>
    </w:rPr>
  </w:style>
  <w:style w:type="paragraph" w:customStyle="1" w:styleId="Prot0">
    <w:name w:val="Prot #"/>
    <w:basedOn w:val="Normal"/>
    <w:next w:val="Protlang0"/>
    <w:pPr>
      <w:keepNext/>
      <w:spacing w:before="240"/>
      <w:jc w:val="center"/>
    </w:pPr>
  </w:style>
  <w:style w:type="paragraph" w:customStyle="1" w:styleId="Protlang0">
    <w:name w:val="Prot lang"/>
    <w:basedOn w:val="Prot0"/>
    <w:next w:val="Protpays0"/>
    <w:pPr>
      <w:keepLines/>
      <w:framePr w:hSpace="181" w:vSpace="181" w:wrap="auto" w:hAnchor="text" w:xAlign="right"/>
      <w:spacing w:before="0"/>
      <w:jc w:val="right"/>
    </w:pPr>
    <w:rPr>
      <w:i/>
      <w:sz w:val="18"/>
    </w:rPr>
  </w:style>
  <w:style w:type="paragraph" w:customStyle="1" w:styleId="Protpays0">
    <w:name w:val="Prot pays"/>
    <w:basedOn w:val="Protlang0"/>
    <w:next w:val="headfoot"/>
    <w:pPr>
      <w:framePr w:wrap="auto"/>
      <w:spacing w:before="113" w:line="199" w:lineRule="exact"/>
      <w:jc w:val="left"/>
    </w:pPr>
  </w:style>
  <w:style w:type="paragraph" w:customStyle="1" w:styleId="Prottexte0">
    <w:name w:val="Prot texte"/>
    <w:basedOn w:val="Protlang0"/>
    <w:pPr>
      <w:keepNext w:val="0"/>
      <w:keepLines w:val="0"/>
      <w:framePr w:wrap="auto"/>
      <w:spacing w:before="113" w:line="199" w:lineRule="exact"/>
      <w:jc w:val="both"/>
    </w:pPr>
    <w:rPr>
      <w:i w:val="0"/>
    </w:rPr>
  </w:style>
  <w:style w:type="paragraph" w:customStyle="1" w:styleId="Protcall0">
    <w:name w:val="Prot call"/>
    <w:basedOn w:val="Prottexte0"/>
    <w:next w:val="Prottexte0"/>
    <w:pPr>
      <w:keepNext/>
      <w:keepLines/>
      <w:framePr w:wrap="auto" w:xAlign="left"/>
      <w:spacing w:before="170"/>
      <w:ind w:left="794"/>
      <w:jc w:val="left"/>
    </w:pPr>
    <w:rPr>
      <w:i/>
    </w:rPr>
  </w:style>
  <w:style w:type="character" w:styleId="PageNumber">
    <w:name w:val="page number"/>
    <w:basedOn w:val="DefaultParagraphFont"/>
  </w:style>
  <w:style w:type="paragraph" w:customStyle="1" w:styleId="TableFin">
    <w:name w:val="Table_Fin"/>
    <w:basedOn w:val="Normal"/>
    <w:pPr>
      <w:spacing w:before="0"/>
    </w:pPr>
    <w:rPr>
      <w:sz w:val="12"/>
    </w:rPr>
  </w:style>
  <w:style w:type="paragraph" w:customStyle="1" w:styleId="MEP">
    <w:name w:val="MEP"/>
    <w:basedOn w:val="Normal"/>
  </w:style>
  <w:style w:type="paragraph" w:customStyle="1" w:styleId="head">
    <w:name w:val="head"/>
    <w:basedOn w:val="headfoot"/>
  </w:style>
  <w:style w:type="paragraph" w:customStyle="1" w:styleId="foot">
    <w:name w:val="foot"/>
    <w:basedOn w:val="headfoot"/>
  </w:style>
  <w:style w:type="character" w:customStyle="1" w:styleId="href">
    <w:name w:val="href"/>
    <w:basedOn w:val="DefaultParagraphFont"/>
  </w:style>
  <w:style w:type="paragraph" w:customStyle="1" w:styleId="Section2">
    <w:name w:val="Section_2"/>
    <w:basedOn w:val="Section1"/>
    <w:pPr>
      <w:jc w:val="left"/>
    </w:pPr>
    <w:rPr>
      <w:b w:val="0"/>
      <w:i/>
    </w:rPr>
  </w:style>
  <w:style w:type="paragraph" w:customStyle="1" w:styleId="Section3">
    <w:name w:val="Section_3"/>
    <w:basedOn w:val="Section1"/>
    <w:rPr>
      <w:b w:val="0"/>
    </w:rPr>
  </w:style>
  <w:style w:type="character" w:customStyle="1" w:styleId="Artref">
    <w:name w:val="Art#_ref"/>
    <w:basedOn w:val="DefaultParagraphFont"/>
  </w:style>
  <w:style w:type="character" w:customStyle="1" w:styleId="Artdef">
    <w:name w:val="Art#_def"/>
    <w:basedOn w:val="DefaultParagraphFont"/>
    <w:rPr>
      <w:rFonts w:ascii="Times New Roman" w:hAnsi="Times New Roman"/>
      <w:b/>
    </w:rPr>
  </w:style>
  <w:style w:type="paragraph" w:customStyle="1" w:styleId="EquationLegend">
    <w:name w:val="Equation_Legend"/>
    <w:basedOn w:val="NormalIndent"/>
  </w:style>
  <w:style w:type="paragraph" w:customStyle="1" w:styleId="Call">
    <w:name w:val="Call"/>
    <w:basedOn w:val="Normal"/>
    <w:next w:val="Normal"/>
    <w:pPr>
      <w:spacing w:before="360"/>
      <w:ind w:left="1134"/>
    </w:pPr>
    <w:rPr>
      <w:i/>
    </w:rPr>
  </w:style>
  <w:style w:type="paragraph" w:customStyle="1" w:styleId="Headingb">
    <w:name w:val="Heading b"/>
    <w:basedOn w:val="Heading3"/>
    <w:pPr>
      <w:spacing w:before="400"/>
      <w:ind w:left="0" w:firstLine="0"/>
      <w:outlineLvl w:val="9"/>
    </w:pPr>
  </w:style>
  <w:style w:type="paragraph" w:customStyle="1" w:styleId="TableHead">
    <w:name w:val="Table_Head"/>
    <w:basedOn w:val="TableText"/>
    <w:next w:val="TableText"/>
    <w:pPr>
      <w:spacing w:before="80" w:after="80"/>
      <w:jc w:val="center"/>
    </w:pPr>
    <w:rPr>
      <w:b/>
    </w:rPr>
  </w:style>
  <w:style w:type="character" w:customStyle="1" w:styleId="Appdef">
    <w:name w:val="App#_def"/>
    <w:basedOn w:val="DefaultParagraphFont"/>
    <w:rPr>
      <w:rFonts w:ascii="Times New Roman" w:hAnsi="Times New Roman"/>
      <w:b/>
    </w:rPr>
  </w:style>
  <w:style w:type="character" w:customStyle="1" w:styleId="Appref">
    <w:name w:val="App#_ref"/>
    <w:basedOn w:val="DefaultParagraphFont"/>
  </w:style>
  <w:style w:type="character" w:customStyle="1" w:styleId="Recdef">
    <w:name w:val="Rec#_def"/>
    <w:basedOn w:val="DefaultParagraphFont"/>
  </w:style>
  <w:style w:type="character" w:customStyle="1" w:styleId="Recref">
    <w:name w:val="Rec#_ref"/>
    <w:basedOn w:val="DefaultParagraphFont"/>
  </w:style>
  <w:style w:type="character" w:customStyle="1" w:styleId="Resdef">
    <w:name w:val="Res#_def"/>
    <w:basedOn w:val="DefaultParagraphFont"/>
    <w:rPr>
      <w:rFonts w:ascii="Times New Roman" w:hAnsi="Times New Roman"/>
      <w:b/>
    </w:rPr>
  </w:style>
  <w:style w:type="character" w:customStyle="1" w:styleId="Resref">
    <w:name w:val="Res#_ref"/>
    <w:basedOn w:val="DefaultParagraphFont"/>
  </w:style>
  <w:style w:type="paragraph" w:customStyle="1" w:styleId="Line">
    <w:name w:val="Line"/>
    <w:basedOn w:val="Normal"/>
    <w:next w:val="Normal"/>
    <w:pPr>
      <w:pBdr>
        <w:top w:val="single" w:sz="6" w:space="1" w:color="auto"/>
      </w:pBdr>
      <w:spacing w:before="240"/>
      <w:ind w:left="3997" w:right="3997"/>
      <w:jc w:val="center"/>
    </w:pPr>
    <w:rPr>
      <w:sz w:val="20"/>
    </w:rPr>
  </w:style>
  <w:style w:type="paragraph" w:customStyle="1" w:styleId="Headingi">
    <w:name w:val="Heading i"/>
    <w:basedOn w:val="Headingb"/>
    <w:rPr>
      <w:b w:val="0"/>
      <w:i/>
    </w:rPr>
  </w:style>
  <w:style w:type="paragraph" w:styleId="TableofFigures">
    <w:name w:val="table of figures"/>
    <w:basedOn w:val="Normal"/>
    <w:next w:val="Normal"/>
    <w:semiHidden/>
    <w:pPr>
      <w:tabs>
        <w:tab w:val="right" w:leader="dot" w:pos="10773"/>
      </w:tabs>
      <w:spacing w:before="0"/>
      <w:jc w:val="left"/>
    </w:pPr>
    <w:rPr>
      <w:rFonts w:ascii="Arial" w:hAnsi="Arial"/>
      <w:sz w:val="16"/>
      <w:lang w:val="en-US"/>
    </w:rPr>
  </w:style>
  <w:style w:type="paragraph" w:customStyle="1" w:styleId="S5">
    <w:name w:val="S5"/>
    <w:basedOn w:val="Normal"/>
    <w:pPr>
      <w:spacing w:before="0"/>
      <w:jc w:val="left"/>
    </w:pPr>
    <w:rPr>
      <w:rFonts w:ascii="Bookman" w:hAnsi="Bookman"/>
      <w:sz w:val="18"/>
      <w:lang w:val="en-US"/>
    </w:rPr>
  </w:style>
  <w:style w:type="paragraph" w:customStyle="1" w:styleId="Blanc">
    <w:name w:val="Blanc"/>
    <w:basedOn w:val="Normal"/>
    <w:next w:val="TableText"/>
    <w:pPr>
      <w:keepNext/>
      <w:keepLines/>
      <w:spacing w:before="0"/>
    </w:pPr>
    <w:rPr>
      <w:rFonts w:ascii="Proportional 1" w:hAnsi="Proportional 1"/>
      <w:sz w:val="16"/>
    </w:rPr>
  </w:style>
  <w:style w:type="character" w:styleId="CommentReference">
    <w:name w:val="annotation reference"/>
    <w:basedOn w:val="DefaultParagraphFont"/>
    <w:semiHidden/>
    <w:rPr>
      <w:sz w:val="16"/>
    </w:rPr>
  </w:style>
  <w:style w:type="paragraph" w:styleId="CommentText">
    <w:name w:val="annotation text"/>
    <w:basedOn w:val="Normal"/>
    <w:semiHidden/>
    <w:rPr>
      <w:sz w:val="20"/>
      <w:lang w:val="fr-FR"/>
    </w:rPr>
  </w:style>
  <w:style w:type="paragraph" w:customStyle="1" w:styleId="Head0">
    <w:name w:val="Head"/>
    <w:basedOn w:val="Normal"/>
    <w:pPr>
      <w:tabs>
        <w:tab w:val="left" w:pos="6663"/>
      </w:tabs>
      <w:spacing w:before="0"/>
      <w:jc w:val="left"/>
    </w:pPr>
    <w:rPr>
      <w:rFonts w:ascii="Arial" w:hAnsi="Arial"/>
    </w:rPr>
  </w:style>
  <w:style w:type="paragraph" w:customStyle="1" w:styleId="Title1">
    <w:name w:val="Title 1"/>
    <w:basedOn w:val="Normal"/>
    <w:next w:val="Title2"/>
    <w:pPr>
      <w:spacing w:before="720"/>
      <w:jc w:val="center"/>
    </w:pPr>
    <w:rPr>
      <w:rFonts w:ascii="Arial" w:hAnsi="Arial"/>
      <w:u w:val="single"/>
    </w:rPr>
  </w:style>
  <w:style w:type="paragraph" w:customStyle="1" w:styleId="Title2">
    <w:name w:val="Title 2"/>
    <w:basedOn w:val="Title1"/>
    <w:next w:val="Title3"/>
    <w:pPr>
      <w:spacing w:before="480"/>
    </w:pPr>
    <w:rPr>
      <w:caps/>
      <w:u w:val="none"/>
    </w:rPr>
  </w:style>
  <w:style w:type="paragraph" w:customStyle="1" w:styleId="Title3">
    <w:name w:val="Title 3"/>
    <w:basedOn w:val="Title2"/>
    <w:next w:val="Title4"/>
    <w:pPr>
      <w:spacing w:before="240"/>
    </w:pPr>
  </w:style>
  <w:style w:type="paragraph" w:customStyle="1" w:styleId="Title4">
    <w:name w:val="Title 4"/>
    <w:basedOn w:val="Title3"/>
    <w:next w:val="Heading1"/>
    <w:pPr>
      <w:tabs>
        <w:tab w:val="left" w:pos="7513"/>
      </w:tabs>
    </w:pPr>
    <w:rPr>
      <w:caps w:val="0"/>
    </w:rPr>
  </w:style>
  <w:style w:type="paragraph" w:customStyle="1" w:styleId="RecTitle0">
    <w:name w:val="Rec Title"/>
    <w:basedOn w:val="Normal"/>
    <w:next w:val="Heading1"/>
    <w:pPr>
      <w:tabs>
        <w:tab w:val="left" w:pos="794"/>
        <w:tab w:val="left" w:pos="1191"/>
        <w:tab w:val="left" w:pos="1588"/>
        <w:tab w:val="left" w:pos="1985"/>
      </w:tabs>
      <w:spacing w:before="240"/>
      <w:jc w:val="center"/>
    </w:pPr>
    <w:rPr>
      <w:rFonts w:ascii="Arial" w:hAnsi="Arial"/>
      <w:b/>
      <w:caps/>
    </w:rPr>
  </w:style>
  <w:style w:type="paragraph" w:customStyle="1" w:styleId="call0">
    <w:name w:val="call"/>
    <w:basedOn w:val="Normal"/>
    <w:next w:val="Normal"/>
    <w:pPr>
      <w:tabs>
        <w:tab w:val="left" w:pos="794"/>
        <w:tab w:val="left" w:pos="1191"/>
        <w:tab w:val="left" w:pos="1588"/>
        <w:tab w:val="left" w:pos="1985"/>
      </w:tabs>
      <w:spacing w:before="153"/>
      <w:ind w:left="794"/>
      <w:jc w:val="left"/>
    </w:pPr>
    <w:rPr>
      <w:rFonts w:ascii="Arial" w:hAnsi="Arial"/>
      <w:b/>
    </w:rPr>
  </w:style>
  <w:style w:type="paragraph" w:customStyle="1" w:styleId="toc0">
    <w:name w:val="toc 0"/>
    <w:basedOn w:val="Normal"/>
    <w:next w:val="TOC1"/>
    <w:pPr>
      <w:tabs>
        <w:tab w:val="right" w:pos="9866"/>
      </w:tabs>
      <w:spacing w:before="136"/>
      <w:jc w:val="left"/>
    </w:pPr>
    <w:rPr>
      <w:rFonts w:ascii="Arial" w:hAnsi="Arial"/>
      <w:u w:val="words"/>
    </w:rPr>
  </w:style>
  <w:style w:type="paragraph" w:customStyle="1" w:styleId="Infodoc">
    <w:name w:val="Infodoc"/>
    <w:basedOn w:val="Normal"/>
    <w:pPr>
      <w:tabs>
        <w:tab w:val="left" w:pos="1191"/>
      </w:tabs>
      <w:spacing w:before="0"/>
      <w:ind w:left="1191" w:hanging="1191"/>
      <w:jc w:val="left"/>
    </w:pPr>
    <w:rPr>
      <w:rFonts w:ascii="Arial" w:hAnsi="Arial"/>
    </w:rPr>
  </w:style>
  <w:style w:type="paragraph" w:customStyle="1" w:styleId="Part">
    <w:name w:val="Part"/>
    <w:basedOn w:val="Normal"/>
    <w:pPr>
      <w:tabs>
        <w:tab w:val="left" w:pos="1276"/>
        <w:tab w:val="left" w:pos="1701"/>
      </w:tabs>
      <w:spacing w:before="199"/>
      <w:ind w:left="1701" w:hanging="1701"/>
      <w:jc w:val="left"/>
    </w:pPr>
    <w:rPr>
      <w:rFonts w:ascii="Arial" w:hAnsi="Arial"/>
      <w:caps/>
      <w:lang w:val="fr-FR"/>
    </w:rPr>
  </w:style>
  <w:style w:type="paragraph" w:customStyle="1" w:styleId="Address">
    <w:name w:val="Address"/>
    <w:basedOn w:val="Normal"/>
    <w:pPr>
      <w:tabs>
        <w:tab w:val="left" w:pos="5954"/>
        <w:tab w:val="right" w:pos="9639"/>
      </w:tabs>
      <w:spacing w:before="136"/>
      <w:ind w:left="794"/>
      <w:jc w:val="left"/>
    </w:pPr>
    <w:rPr>
      <w:rFonts w:ascii="Arial" w:hAnsi="Arial"/>
    </w:rPr>
  </w:style>
  <w:style w:type="paragraph" w:customStyle="1" w:styleId="Qlist">
    <w:name w:val="Qlist"/>
    <w:basedOn w:val="Normal"/>
    <w:pPr>
      <w:tabs>
        <w:tab w:val="left" w:pos="794"/>
        <w:tab w:val="left" w:pos="1985"/>
      </w:tabs>
      <w:spacing w:before="199"/>
      <w:ind w:left="2268" w:hanging="2268"/>
      <w:jc w:val="left"/>
    </w:pPr>
    <w:rPr>
      <w:rFonts w:ascii="Arial" w:hAnsi="Arial"/>
    </w:rPr>
  </w:style>
  <w:style w:type="paragraph" w:customStyle="1" w:styleId="Subject">
    <w:name w:val="Subject"/>
    <w:basedOn w:val="Normal"/>
    <w:next w:val="Title1"/>
    <w:pPr>
      <w:spacing w:before="0"/>
      <w:ind w:left="1134" w:hanging="1134"/>
      <w:jc w:val="left"/>
    </w:pPr>
    <w:rPr>
      <w:rFonts w:ascii="Arial" w:hAnsi="Arial"/>
    </w:rPr>
  </w:style>
  <w:style w:type="paragraph" w:customStyle="1" w:styleId="Object">
    <w:name w:val="Object"/>
    <w:basedOn w:val="Subject"/>
    <w:next w:val="Subject"/>
  </w:style>
  <w:style w:type="paragraph" w:customStyle="1" w:styleId="Data">
    <w:name w:val="Data"/>
    <w:basedOn w:val="Subject"/>
    <w:next w:val="Subject"/>
  </w:style>
  <w:style w:type="paragraph" w:customStyle="1" w:styleId="meeting">
    <w:name w:val="meeting"/>
    <w:basedOn w:val="Head0"/>
    <w:next w:val="Head0"/>
    <w:pPr>
      <w:tabs>
        <w:tab w:val="left" w:pos="7371"/>
      </w:tabs>
      <w:spacing w:after="567"/>
    </w:pPr>
  </w:style>
  <w:style w:type="paragraph" w:customStyle="1" w:styleId="Title0">
    <w:name w:val="Title 0"/>
    <w:basedOn w:val="Normal"/>
    <w:next w:val="Normal"/>
    <w:pPr>
      <w:spacing w:before="720" w:after="240"/>
      <w:jc w:val="center"/>
    </w:pPr>
    <w:rPr>
      <w:rFonts w:ascii="Arial" w:hAnsi="Arial"/>
      <w:spacing w:val="10"/>
      <w:u w:val="single"/>
    </w:rPr>
  </w:style>
  <w:style w:type="paragraph" w:customStyle="1" w:styleId="Source">
    <w:name w:val="Source"/>
    <w:basedOn w:val="Normal"/>
    <w:next w:val="Normal"/>
    <w:pPr>
      <w:spacing w:before="720"/>
      <w:jc w:val="center"/>
    </w:pPr>
    <w:rPr>
      <w:b/>
    </w:rPr>
  </w:style>
  <w:style w:type="paragraph" w:customStyle="1" w:styleId="HeaderRegProc">
    <w:name w:val="Header_RegProc"/>
    <w:basedOn w:val="Normal"/>
    <w:pPr>
      <w:tabs>
        <w:tab w:val="center" w:pos="4678"/>
        <w:tab w:val="right" w:pos="9356"/>
      </w:tabs>
      <w:spacing w:before="4"/>
      <w:ind w:left="142"/>
    </w:pPr>
    <w:rPr>
      <w:rFonts w:ascii="Arial" w:hAnsi="Arial" w:cs="Arial"/>
      <w:bCs/>
      <w:sz w:val="20"/>
      <w:lang w:val="es-ES"/>
    </w:rPr>
  </w:style>
  <w:style w:type="character" w:customStyle="1" w:styleId="href2">
    <w:name w:val="href2"/>
    <w:basedOn w:val="href"/>
  </w:style>
  <w:style w:type="paragraph" w:customStyle="1" w:styleId="Tabletext0">
    <w:name w:val="Table_text"/>
    <w:basedOn w:val="Normal"/>
    <w:pPr>
      <w:tabs>
        <w:tab w:val="left" w:pos="284"/>
        <w:tab w:val="left" w:pos="567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left"/>
    </w:pPr>
    <w:rPr>
      <w:lang w:val="fr-FR"/>
    </w:rPr>
  </w:style>
  <w:style w:type="paragraph" w:customStyle="1" w:styleId="Headingb0">
    <w:name w:val="Heading_b"/>
    <w:basedOn w:val="Normal"/>
    <w:next w:val="Normal"/>
    <w:pPr>
      <w:keepNext/>
      <w:tabs>
        <w:tab w:val="left" w:pos="794"/>
        <w:tab w:val="left" w:pos="1191"/>
        <w:tab w:val="left" w:pos="1588"/>
        <w:tab w:val="left" w:pos="1985"/>
      </w:tabs>
      <w:spacing w:before="160"/>
      <w:jc w:val="left"/>
    </w:pPr>
    <w:rPr>
      <w:rFonts w:ascii="Times" w:hAnsi="Times"/>
      <w:b/>
      <w:lang w:val="fr-FR"/>
    </w:rPr>
  </w:style>
  <w:style w:type="paragraph" w:customStyle="1" w:styleId="Tablehead0">
    <w:name w:val="Table_head"/>
    <w:basedOn w:val="Tabletext0"/>
    <w:next w:val="Tabletext0"/>
    <w:pPr>
      <w:keepNext/>
      <w:spacing w:before="80" w:after="80"/>
      <w:jc w:val="center"/>
    </w:pPr>
    <w:rPr>
      <w:b/>
    </w:rPr>
  </w:style>
  <w:style w:type="character" w:customStyle="1" w:styleId="Artrefdef">
    <w:name w:val="Art_ref_def"/>
    <w:basedOn w:val="DefaultParagraphFont"/>
  </w:style>
  <w:style w:type="character" w:customStyle="1" w:styleId="Apprefdef">
    <w:name w:val="App_ref_def"/>
    <w:basedOn w:val="DefaultParagraphFont"/>
  </w:style>
  <w:style w:type="character" w:customStyle="1" w:styleId="Resrefdef">
    <w:name w:val="Res_ref_def"/>
    <w:basedOn w:val="DefaultParagraphFont"/>
  </w:style>
  <w:style w:type="paragraph" w:customStyle="1" w:styleId="enumlev4">
    <w:name w:val="enumlev4"/>
    <w:basedOn w:val="enumlev3"/>
    <w:pPr>
      <w:tabs>
        <w:tab w:val="clear" w:pos="907"/>
        <w:tab w:val="left" w:pos="1814"/>
      </w:tabs>
      <w:spacing w:before="80"/>
      <w:ind w:left="1815"/>
    </w:pPr>
    <w:rPr>
      <w:lang w:val="fr-CH"/>
    </w:rPr>
  </w:style>
  <w:style w:type="character" w:customStyle="1" w:styleId="Style1">
    <w:name w:val="Style1"/>
    <w:basedOn w:val="DefaultParagraphFont"/>
  </w:style>
  <w:style w:type="character" w:customStyle="1" w:styleId="Appdef0">
    <w:name w:val="App_def"/>
    <w:basedOn w:val="DefaultParagraphFont"/>
    <w:rPr>
      <w:b/>
      <w:color w:val="FFCC00"/>
    </w:rPr>
  </w:style>
  <w:style w:type="character" w:customStyle="1" w:styleId="Appref0">
    <w:name w:val="App_ref"/>
    <w:basedOn w:val="DefaultParagraphFont"/>
    <w:rPr>
      <w:color w:val="3366FF"/>
    </w:rPr>
  </w:style>
  <w:style w:type="character" w:customStyle="1" w:styleId="Artdef0">
    <w:name w:val="Art_def"/>
    <w:basedOn w:val="DefaultParagraphFont"/>
    <w:rPr>
      <w:b/>
      <w:color w:val="FFCC00"/>
    </w:rPr>
  </w:style>
  <w:style w:type="character" w:customStyle="1" w:styleId="Artref0">
    <w:name w:val="Art_ref"/>
    <w:basedOn w:val="DefaultParagraphFont"/>
    <w:rPr>
      <w:color w:val="3366FF"/>
    </w:rPr>
  </w:style>
  <w:style w:type="character" w:customStyle="1" w:styleId="Recdef0">
    <w:name w:val="Rec_def"/>
    <w:basedOn w:val="DefaultParagraphFont"/>
    <w:rPr>
      <w:b/>
      <w:color w:val="FFCC00"/>
    </w:rPr>
  </w:style>
  <w:style w:type="character" w:customStyle="1" w:styleId="Recref0">
    <w:name w:val="Rec_ref"/>
    <w:basedOn w:val="DefaultParagraphFont"/>
    <w:rPr>
      <w:color w:val="3366FF"/>
    </w:rPr>
  </w:style>
  <w:style w:type="character" w:customStyle="1" w:styleId="Resdef0">
    <w:name w:val="Res_def"/>
    <w:basedOn w:val="DefaultParagraphFont"/>
    <w:rPr>
      <w:b/>
      <w:color w:val="FFCC00"/>
    </w:rPr>
  </w:style>
  <w:style w:type="character" w:customStyle="1" w:styleId="Resref0">
    <w:name w:val="Res_ref"/>
    <w:basedOn w:val="DefaultParagraphFont"/>
    <w:rPr>
      <w:color w:val="3366FF"/>
    </w:rPr>
  </w:style>
  <w:style w:type="character" w:customStyle="1" w:styleId="Tableref0">
    <w:name w:val="Table_ref"/>
    <w:basedOn w:val="DefaultParagraphFont"/>
    <w:rPr>
      <w:color w:val="3366FF"/>
    </w:rPr>
  </w:style>
  <w:style w:type="paragraph" w:styleId="BodyText">
    <w:name w:val="Body Text"/>
    <w:basedOn w:val="Normal"/>
    <w:rsid w:val="0055288E"/>
    <w:pPr>
      <w:overflowPunct/>
      <w:autoSpaceDE/>
      <w:autoSpaceDN/>
      <w:adjustRightInd/>
      <w:spacing w:before="0" w:after="120"/>
      <w:jc w:val="left"/>
      <w:textAlignment w:val="auto"/>
    </w:pPr>
    <w:rPr>
      <w:szCs w:val="24"/>
      <w:lang w:val="en-US"/>
    </w:rPr>
  </w:style>
  <w:style w:type="character" w:customStyle="1" w:styleId="FootnoteTextChar">
    <w:name w:val="Footnote Text Char"/>
    <w:basedOn w:val="DefaultParagraphFont"/>
    <w:link w:val="FootnoteText"/>
    <w:rsid w:val="00A305AE"/>
    <w:rPr>
      <w:lang w:val="en-GB" w:eastAsia="en-US" w:bidi="ar-SA"/>
    </w:rPr>
  </w:style>
  <w:style w:type="numbering" w:customStyle="1" w:styleId="NoList1">
    <w:name w:val="No List1"/>
    <w:next w:val="NoList"/>
    <w:semiHidden/>
    <w:rsid w:val="00A305AE"/>
  </w:style>
  <w:style w:type="paragraph" w:customStyle="1" w:styleId="Proposal">
    <w:name w:val="Proposal"/>
    <w:basedOn w:val="Normal"/>
    <w:next w:val="Normal"/>
    <w:rsid w:val="00A305AE"/>
    <w:pPr>
      <w:keepNext/>
      <w:tabs>
        <w:tab w:val="left" w:pos="794"/>
        <w:tab w:val="left" w:pos="1191"/>
        <w:tab w:val="left" w:pos="1588"/>
        <w:tab w:val="left" w:pos="1985"/>
      </w:tabs>
      <w:spacing w:before="240"/>
      <w:jc w:val="left"/>
    </w:pPr>
    <w:rPr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wmf"/><Relationship Id="rId18" Type="http://schemas.openxmlformats.org/officeDocument/2006/relationships/header" Target="header4.xml"/><Relationship Id="rId26" Type="http://schemas.openxmlformats.org/officeDocument/2006/relationships/header" Target="header10.xml"/><Relationship Id="rId39" Type="http://schemas.openxmlformats.org/officeDocument/2006/relationships/header" Target="header19.xml"/><Relationship Id="rId21" Type="http://schemas.openxmlformats.org/officeDocument/2006/relationships/header" Target="header7.xml"/><Relationship Id="rId34" Type="http://schemas.openxmlformats.org/officeDocument/2006/relationships/header" Target="header15.xml"/><Relationship Id="rId42" Type="http://schemas.openxmlformats.org/officeDocument/2006/relationships/header" Target="header22.xml"/><Relationship Id="rId47" Type="http://schemas.openxmlformats.org/officeDocument/2006/relationships/header" Target="header26.xml"/><Relationship Id="rId50" Type="http://schemas.openxmlformats.org/officeDocument/2006/relationships/theme" Target="theme/theme1.xml"/><Relationship Id="rId7" Type="http://schemas.openxmlformats.org/officeDocument/2006/relationships/image" Target="media/image2.wmf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9" Type="http://schemas.openxmlformats.org/officeDocument/2006/relationships/header" Target="header11.xml"/><Relationship Id="rId11" Type="http://schemas.openxmlformats.org/officeDocument/2006/relationships/image" Target="media/image4.wmf"/><Relationship Id="rId24" Type="http://schemas.openxmlformats.org/officeDocument/2006/relationships/header" Target="header9.xml"/><Relationship Id="rId32" Type="http://schemas.openxmlformats.org/officeDocument/2006/relationships/header" Target="header13.xml"/><Relationship Id="rId37" Type="http://schemas.openxmlformats.org/officeDocument/2006/relationships/header" Target="header17.xml"/><Relationship Id="rId40" Type="http://schemas.openxmlformats.org/officeDocument/2006/relationships/header" Target="header20.xml"/><Relationship Id="rId45" Type="http://schemas.openxmlformats.org/officeDocument/2006/relationships/footer" Target="footer5.xml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23" Type="http://schemas.openxmlformats.org/officeDocument/2006/relationships/header" Target="header8.xml"/><Relationship Id="rId28" Type="http://schemas.openxmlformats.org/officeDocument/2006/relationships/oleObject" Target="embeddings/oleObject5.bin"/><Relationship Id="rId36" Type="http://schemas.openxmlformats.org/officeDocument/2006/relationships/header" Target="header16.xml"/><Relationship Id="rId49" Type="http://schemas.openxmlformats.org/officeDocument/2006/relationships/fontTable" Target="fontTable.xml"/><Relationship Id="rId10" Type="http://schemas.openxmlformats.org/officeDocument/2006/relationships/oleObject" Target="embeddings/oleObject2.bin"/><Relationship Id="rId19" Type="http://schemas.openxmlformats.org/officeDocument/2006/relationships/header" Target="header5.xml"/><Relationship Id="rId31" Type="http://schemas.openxmlformats.org/officeDocument/2006/relationships/footer" Target="footer3.xml"/><Relationship Id="rId44" Type="http://schemas.openxmlformats.org/officeDocument/2006/relationships/header" Target="header24.xml"/><Relationship Id="rId4" Type="http://schemas.openxmlformats.org/officeDocument/2006/relationships/footnotes" Target="footnotes.xml"/><Relationship Id="rId9" Type="http://schemas.openxmlformats.org/officeDocument/2006/relationships/image" Target="media/image3.wmf"/><Relationship Id="rId14" Type="http://schemas.openxmlformats.org/officeDocument/2006/relationships/oleObject" Target="embeddings/oleObject4.bin"/><Relationship Id="rId22" Type="http://schemas.openxmlformats.org/officeDocument/2006/relationships/footer" Target="footer1.xml"/><Relationship Id="rId27" Type="http://schemas.openxmlformats.org/officeDocument/2006/relationships/image" Target="media/image6.wmf"/><Relationship Id="rId30" Type="http://schemas.openxmlformats.org/officeDocument/2006/relationships/header" Target="header12.xml"/><Relationship Id="rId35" Type="http://schemas.openxmlformats.org/officeDocument/2006/relationships/footer" Target="footer4.xml"/><Relationship Id="rId43" Type="http://schemas.openxmlformats.org/officeDocument/2006/relationships/header" Target="header23.xml"/><Relationship Id="rId48" Type="http://schemas.openxmlformats.org/officeDocument/2006/relationships/header" Target="header27.xml"/><Relationship Id="rId8" Type="http://schemas.openxmlformats.org/officeDocument/2006/relationships/oleObject" Target="embeddings/oleObject1.bin"/><Relationship Id="rId3" Type="http://schemas.openxmlformats.org/officeDocument/2006/relationships/webSettings" Target="webSettings.xml"/><Relationship Id="rId12" Type="http://schemas.openxmlformats.org/officeDocument/2006/relationships/oleObject" Target="embeddings/oleObject3.bin"/><Relationship Id="rId17" Type="http://schemas.openxmlformats.org/officeDocument/2006/relationships/header" Target="header3.xml"/><Relationship Id="rId25" Type="http://schemas.openxmlformats.org/officeDocument/2006/relationships/footer" Target="footer2.xml"/><Relationship Id="rId33" Type="http://schemas.openxmlformats.org/officeDocument/2006/relationships/header" Target="header14.xml"/><Relationship Id="rId38" Type="http://schemas.openxmlformats.org/officeDocument/2006/relationships/header" Target="header18.xml"/><Relationship Id="rId46" Type="http://schemas.openxmlformats.org/officeDocument/2006/relationships/header" Target="header25.xml"/><Relationship Id="rId20" Type="http://schemas.openxmlformats.org/officeDocument/2006/relationships/header" Target="header6.xml"/><Relationship Id="rId41" Type="http://schemas.openxmlformats.org/officeDocument/2006/relationships/header" Target="header21.xml"/><Relationship Id="rId1" Type="http://schemas.openxmlformats.org/officeDocument/2006/relationships/styles" Target="styles.xml"/><Relationship Id="rId6" Type="http://schemas.openxmlformats.org/officeDocument/2006/relationships/image" Target="media/image1.wmf"/></Relationships>
</file>

<file path=word/_rels/header19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6.bin"/><Relationship Id="rId1" Type="http://schemas.openxmlformats.org/officeDocument/2006/relationships/image" Target="media/image7.wmf"/></Relationships>
</file>

<file path=word/_rels/header23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7.bin"/><Relationship Id="rId1" Type="http://schemas.openxmlformats.org/officeDocument/2006/relationships/image" Target="media/image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Regl_proc0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Regl_proc02.dot</Template>
  <TotalTime>52</TotalTime>
  <Pages>12</Pages>
  <Words>4964</Words>
  <Characters>28298</Characters>
  <Application>Microsoft Office Word</Application>
  <DocSecurity>0</DocSecurity>
  <Lines>235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Règles de procédures /  Edition 2009</vt:lpstr>
    </vt:vector>
  </TitlesOfParts>
  <Manager>CP--107223/DD</Manager>
  <Company>ITU</Company>
  <LinksUpToDate>false</LinksUpToDate>
  <CharactersWithSpaces>33196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ПРАВИЛА ПРОЦЕДУРЫ Издание 2025 года</dc:title>
  <dc:subject>SECB4  du RR</dc:subject>
  <dc:creator>Composition des Publications</dc:creator>
  <cp:keywords/>
  <dc:description/>
  <cp:lastModifiedBy>Berdyeva, Elena</cp:lastModifiedBy>
  <cp:revision>28</cp:revision>
  <cp:lastPrinted>2009-08-11T14:48:00Z</cp:lastPrinted>
  <dcterms:created xsi:type="dcterms:W3CDTF">2012-09-05T10:19:00Z</dcterms:created>
  <dcterms:modified xsi:type="dcterms:W3CDTF">2025-11-28T14:34:00Z</dcterms:modified>
  <cp:category>ATTENTION:  Modifier le header manuellement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eader">
    <vt:lpwstr>RR</vt:lpwstr>
  </property>
</Properties>
</file>