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43FF68" w14:textId="77777777" w:rsidR="00FB779B" w:rsidRPr="001C1AA5" w:rsidRDefault="00C86192" w:rsidP="00A26568">
      <w:pPr>
        <w:pStyle w:val="Heading1"/>
        <w:spacing w:before="0"/>
        <w:ind w:left="0" w:firstLine="0"/>
        <w:jc w:val="center"/>
        <w:rPr>
          <w:rStyle w:val="href"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ÍNDICE</w:t>
      </w:r>
    </w:p>
    <w:p w14:paraId="0AAA1F5D" w14:textId="77777777" w:rsidR="00FB779B" w:rsidRPr="00F72FD8" w:rsidRDefault="00FB779B" w:rsidP="00C86192">
      <w:pPr>
        <w:pStyle w:val="Heading2"/>
        <w:spacing w:before="360"/>
        <w:ind w:left="0" w:firstLine="0"/>
        <w:jc w:val="center"/>
        <w:rPr>
          <w:color w:val="000000"/>
          <w:szCs w:val="26"/>
          <w:lang w:val="es-ES_tradnl"/>
        </w:rPr>
      </w:pPr>
      <w:r w:rsidRPr="00F72FD8">
        <w:rPr>
          <w:color w:val="000000"/>
          <w:szCs w:val="26"/>
          <w:lang w:val="es-ES_tradnl"/>
        </w:rPr>
        <w:t>PART</w:t>
      </w:r>
      <w:r w:rsidR="00AF7B42" w:rsidRPr="00F72FD8">
        <w:rPr>
          <w:color w:val="000000"/>
          <w:szCs w:val="26"/>
          <w:lang w:val="es-ES_tradnl"/>
        </w:rPr>
        <w:t>E</w:t>
      </w:r>
      <w:r w:rsidRPr="00F72FD8">
        <w:rPr>
          <w:color w:val="000000"/>
          <w:szCs w:val="26"/>
          <w:lang w:val="es-ES_tradnl"/>
        </w:rPr>
        <w:t xml:space="preserve">  A</w:t>
      </w:r>
    </w:p>
    <w:p w14:paraId="3B81D973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Reglas relativas al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7F7FE01F" w14:textId="77777777" w:rsidR="00FB779B" w:rsidRPr="001C1AA5" w:rsidRDefault="00FB779B" w:rsidP="00C86192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A1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30023" w:rsidRPr="001C1AA5">
        <w:rPr>
          <w:b w:val="0"/>
          <w:bCs/>
          <w:noProof/>
          <w:color w:val="000000"/>
          <w:sz w:val="24"/>
          <w:lang w:val="es-ES_tradnl"/>
        </w:rPr>
        <w:t xml:space="preserve">Artículo </w:t>
      </w:r>
      <w:r w:rsidRPr="001C1AA5">
        <w:rPr>
          <w:noProof/>
          <w:color w:val="000000"/>
          <w:sz w:val="24"/>
          <w:lang w:val="es-ES_tradnl"/>
        </w:rPr>
        <w:t>1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del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RR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AR1-1/2</w:t>
      </w:r>
    </w:p>
    <w:p w14:paraId="67C6132C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330597">
        <w:rPr>
          <w:noProof/>
          <w:color w:val="000000"/>
          <w:lang w:val="es-ES_tradnl"/>
        </w:rPr>
        <w:t xml:space="preserve"> RR</w:t>
      </w:r>
      <w:r w:rsidR="00330597">
        <w:rPr>
          <w:noProof/>
          <w:color w:val="000000"/>
          <w:lang w:val="es-ES_tradnl"/>
        </w:rPr>
        <w:tab/>
      </w:r>
      <w:r w:rsidR="00330597">
        <w:rPr>
          <w:noProof/>
          <w:color w:val="000000"/>
          <w:lang w:val="es-ES_tradnl"/>
        </w:rPr>
        <w:tab/>
        <w:t>AR4-1/3</w:t>
      </w:r>
    </w:p>
    <w:p w14:paraId="34DA8063" w14:textId="49EB51E8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E331E">
        <w:rPr>
          <w:noProof/>
          <w:color w:val="000000"/>
          <w:lang w:val="es-ES_tradnl"/>
        </w:rPr>
        <w:t xml:space="preserve"> RR</w:t>
      </w:r>
      <w:r w:rsidR="00FE331E">
        <w:rPr>
          <w:noProof/>
          <w:color w:val="000000"/>
          <w:lang w:val="es-ES_tradnl"/>
        </w:rPr>
        <w:tab/>
      </w:r>
      <w:r w:rsidR="00FE331E">
        <w:rPr>
          <w:noProof/>
          <w:color w:val="000000"/>
          <w:lang w:val="es-ES_tradnl"/>
        </w:rPr>
        <w:tab/>
        <w:t>AR5-1/2</w:t>
      </w:r>
      <w:r w:rsidR="00424608">
        <w:rPr>
          <w:noProof/>
          <w:color w:val="000000"/>
          <w:lang w:val="es-ES_tradnl"/>
        </w:rPr>
        <w:t>9</w:t>
      </w:r>
    </w:p>
    <w:p w14:paraId="3D7C240A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6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AR6-1</w:t>
      </w:r>
    </w:p>
    <w:p w14:paraId="5E7F77CF" w14:textId="3E88E915" w:rsidR="00FB779B" w:rsidRDefault="00C8619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Aceptabilidad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Aceptabilidad</w:t>
      </w:r>
      <w:r w:rsidR="00A46036">
        <w:rPr>
          <w:noProof/>
          <w:color w:val="000000"/>
          <w:lang w:val="es-ES_tradnl"/>
        </w:rPr>
        <w:t>-1/</w:t>
      </w:r>
      <w:r w:rsidR="00BB318F">
        <w:rPr>
          <w:noProof/>
          <w:color w:val="000000"/>
          <w:lang w:val="es-ES_tradnl"/>
        </w:rPr>
        <w:t>7</w:t>
      </w:r>
    </w:p>
    <w:p w14:paraId="5B243AC8" w14:textId="77777777" w:rsidR="00AF3A89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spacing w:val="-4"/>
          <w:lang w:val="es-ES_tradnl"/>
        </w:rPr>
      </w:pPr>
      <w:r w:rsidRPr="005271EB">
        <w:rPr>
          <w:noProof/>
          <w:color w:val="000000"/>
          <w:lang w:val="es-ES_tradnl"/>
        </w:rPr>
        <w:t>Fecha efectiva de entrada en vigor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>Fecha efectiva de</w:t>
      </w:r>
    </w:p>
    <w:p w14:paraId="17EFEACB" w14:textId="2D9F07DD" w:rsidR="005271EB" w:rsidRPr="000379CE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spacing w:val="-4"/>
          <w:lang w:val="es-ES_tradnl"/>
        </w:rPr>
      </w:pPr>
      <w:r w:rsidRPr="000379CE">
        <w:rPr>
          <w:noProof/>
          <w:color w:val="000000"/>
          <w:spacing w:val="-4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</w:r>
      <w:r w:rsidR="00AF3A89" w:rsidRPr="00AF3A89">
        <w:rPr>
          <w:noProof/>
          <w:color w:val="FFFFFF" w:themeColor="background1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  <w:t>entrada en vigor</w:t>
      </w:r>
      <w:r w:rsidR="000379CE" w:rsidRPr="000379CE">
        <w:rPr>
          <w:noProof/>
          <w:color w:val="000000"/>
          <w:spacing w:val="-4"/>
          <w:lang w:val="es-ES_tradnl"/>
        </w:rPr>
        <w:t>-1</w:t>
      </w:r>
    </w:p>
    <w:p w14:paraId="6A0F22F1" w14:textId="77777777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>Administración notificante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  <w:t>Administración</w:t>
      </w:r>
    </w:p>
    <w:p w14:paraId="61BC7667" w14:textId="0CFAB7EE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  <w:t>notificante-1</w:t>
      </w:r>
      <w:r w:rsidR="003A4CFB">
        <w:rPr>
          <w:noProof/>
          <w:color w:val="000000"/>
          <w:lang w:val="es-ES_tradnl"/>
        </w:rPr>
        <w:t>/8</w:t>
      </w:r>
    </w:p>
    <w:p w14:paraId="16173B1E" w14:textId="3E78CBEB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9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AR9-1/3</w:t>
      </w:r>
      <w:r w:rsidR="00424608">
        <w:rPr>
          <w:noProof/>
          <w:color w:val="000000"/>
          <w:lang w:val="es-ES_tradnl"/>
        </w:rPr>
        <w:t>3</w:t>
      </w:r>
    </w:p>
    <w:p w14:paraId="14439E61" w14:textId="4F3768BC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AR11-1/3</w:t>
      </w:r>
      <w:r w:rsidR="00424608">
        <w:rPr>
          <w:noProof/>
          <w:color w:val="000000"/>
          <w:lang w:val="es-ES_tradnl"/>
        </w:rPr>
        <w:t>3</w:t>
      </w:r>
    </w:p>
    <w:p w14:paraId="011FB6B9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AR12-1/2</w:t>
      </w:r>
    </w:p>
    <w:p w14:paraId="38B195A0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AR13-1/2</w:t>
      </w:r>
    </w:p>
    <w:p w14:paraId="0FC5DA5E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AR21-1/4</w:t>
      </w:r>
    </w:p>
    <w:p w14:paraId="345712C7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AR22-1</w:t>
      </w:r>
    </w:p>
    <w:p w14:paraId="0B7832D7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AR23-1/2</w:t>
      </w:r>
    </w:p>
    <w:p w14:paraId="1D430DB7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AP4-1/3</w:t>
      </w:r>
    </w:p>
    <w:p w14:paraId="3071F462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én</w:t>
      </w:r>
      <w:r w:rsidRPr="001C1AA5">
        <w:rPr>
          <w:noProof/>
          <w:color w:val="000000"/>
          <w:lang w:val="es-ES_tradnl"/>
        </w:rPr>
        <w:t xml:space="preserve">dice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AP5-1</w:t>
      </w:r>
    </w:p>
    <w:p w14:paraId="1EB91158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bCs/>
          <w:noProof/>
          <w:color w:val="000000"/>
          <w:lang w:val="es-ES_tradnl"/>
        </w:rPr>
        <w:t>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AP7-1</w:t>
      </w:r>
    </w:p>
    <w:p w14:paraId="3CDB2A38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27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AP27-1/2</w:t>
      </w:r>
    </w:p>
    <w:p w14:paraId="3EEF8A99" w14:textId="7806A4AB"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Apendice </w:t>
      </w:r>
      <w:r w:rsidR="00FB779B" w:rsidRPr="001C1AA5">
        <w:rPr>
          <w:b/>
          <w:noProof/>
          <w:color w:val="000000"/>
          <w:lang w:val="es-ES_tradnl"/>
        </w:rPr>
        <w:t>30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AP30-1/2</w:t>
      </w:r>
      <w:r w:rsidR="000A0703">
        <w:rPr>
          <w:noProof/>
          <w:color w:val="000000"/>
          <w:lang w:val="es-ES_tradnl"/>
        </w:rPr>
        <w:t>5</w:t>
      </w:r>
    </w:p>
    <w:p w14:paraId="06A4EAC6" w14:textId="4384969C" w:rsidR="00FB779B" w:rsidRPr="001C1AA5" w:rsidRDefault="00AF7B42" w:rsidP="00291CA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30A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20923">
        <w:rPr>
          <w:noProof/>
          <w:color w:val="000000"/>
          <w:lang w:val="es-ES_tradnl"/>
        </w:rPr>
        <w:t xml:space="preserve"> RR</w:t>
      </w:r>
      <w:r w:rsidR="00A20923">
        <w:rPr>
          <w:noProof/>
          <w:color w:val="000000"/>
          <w:lang w:val="es-ES_tradnl"/>
        </w:rPr>
        <w:tab/>
      </w:r>
      <w:r w:rsidR="00A20923">
        <w:rPr>
          <w:noProof/>
          <w:color w:val="000000"/>
          <w:lang w:val="es-ES_tradnl"/>
        </w:rPr>
        <w:tab/>
        <w:t>AP30A-1/1</w:t>
      </w:r>
      <w:r w:rsidR="00424608">
        <w:rPr>
          <w:noProof/>
          <w:color w:val="000000"/>
          <w:lang w:val="es-ES_tradnl"/>
        </w:rPr>
        <w:t>6</w:t>
      </w:r>
    </w:p>
    <w:p w14:paraId="7FCF6393" w14:textId="2710D306"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30B</w:t>
      </w:r>
      <w:r w:rsidR="00F8714A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8714A" w:rsidRPr="001C1AA5">
        <w:rPr>
          <w:noProof/>
          <w:color w:val="000000"/>
          <w:lang w:val="es-ES_tradnl"/>
        </w:rPr>
        <w:t xml:space="preserve"> RR</w:t>
      </w:r>
      <w:r w:rsidR="00F8714A" w:rsidRPr="001C1AA5">
        <w:rPr>
          <w:noProof/>
          <w:color w:val="000000"/>
          <w:lang w:val="es-ES_tradnl"/>
        </w:rPr>
        <w:tab/>
      </w:r>
      <w:r w:rsidR="00F8714A" w:rsidRPr="001C1AA5">
        <w:rPr>
          <w:noProof/>
          <w:color w:val="000000"/>
          <w:lang w:val="es-ES_tradnl"/>
        </w:rPr>
        <w:tab/>
        <w:t>AP30B-1/</w:t>
      </w:r>
      <w:r w:rsidR="003A4CFB">
        <w:rPr>
          <w:noProof/>
          <w:color w:val="000000"/>
          <w:lang w:val="es-ES_tradnl"/>
        </w:rPr>
        <w:t>1</w:t>
      </w:r>
      <w:r w:rsidR="00424608">
        <w:rPr>
          <w:noProof/>
          <w:color w:val="000000"/>
          <w:lang w:val="es-ES_tradnl"/>
        </w:rPr>
        <w:t>3</w:t>
      </w:r>
    </w:p>
    <w:p w14:paraId="522C00B4" w14:textId="77777777" w:rsidR="00FB779B" w:rsidRDefault="00FB779B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>R</w:t>
      </w:r>
      <w:r w:rsidR="00C86192" w:rsidRPr="001C1AA5">
        <w:rPr>
          <w:color w:val="000000"/>
          <w:lang w:val="es-ES_tradnl"/>
        </w:rPr>
        <w:t>e</w:t>
      </w:r>
      <w:r w:rsidRPr="001C1AA5">
        <w:rPr>
          <w:color w:val="000000"/>
          <w:lang w:val="es-ES_tradnl"/>
        </w:rPr>
        <w:t>solu</w:t>
      </w:r>
      <w:r w:rsidR="00C86192" w:rsidRPr="001C1AA5">
        <w:rPr>
          <w:color w:val="000000"/>
          <w:lang w:val="es-ES_tradnl"/>
        </w:rPr>
        <w:t>ció</w:t>
      </w:r>
      <w:r w:rsidRPr="001C1AA5">
        <w:rPr>
          <w:color w:val="000000"/>
          <w:lang w:val="es-ES_tradnl"/>
        </w:rPr>
        <w:t xml:space="preserve">n </w:t>
      </w:r>
      <w:r w:rsidRPr="001C1AA5">
        <w:rPr>
          <w:b/>
          <w:color w:val="000000"/>
          <w:lang w:val="es-ES_tradnl"/>
        </w:rPr>
        <w:t>1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</w:t>
      </w:r>
      <w:r w:rsidR="00C86192" w:rsidRPr="001C1AA5">
        <w:rPr>
          <w:b/>
          <w:color w:val="000000"/>
          <w:lang w:val="es-ES_tradnl"/>
        </w:rPr>
        <w:t>e</w:t>
      </w:r>
      <w:r w:rsidRPr="001C1AA5">
        <w:rPr>
          <w:b/>
          <w:color w:val="000000"/>
          <w:lang w:val="es-ES_tradnl"/>
        </w:rPr>
        <w:t>v.C</w:t>
      </w:r>
      <w:r w:rsidR="00B92C26" w:rsidRPr="001C1AA5">
        <w:rPr>
          <w:b/>
          <w:color w:val="000000"/>
          <w:lang w:val="es-ES_tradnl"/>
        </w:rPr>
        <w:t>MR</w:t>
      </w:r>
      <w:r w:rsidRPr="001C1AA5">
        <w:rPr>
          <w:b/>
          <w:color w:val="000000"/>
          <w:lang w:val="es-ES_tradnl"/>
        </w:rPr>
        <w:t>-97)</w:t>
      </w:r>
      <w:r w:rsidRPr="001C1AA5">
        <w:rPr>
          <w:color w:val="000000"/>
          <w:lang w:val="es-ES_tradnl"/>
        </w:rPr>
        <w:tab/>
      </w:r>
      <w:r w:rsidRPr="001C1AA5">
        <w:rPr>
          <w:color w:val="000000"/>
          <w:lang w:val="es-ES_tradnl"/>
        </w:rPr>
        <w:tab/>
        <w:t>RES1</w:t>
      </w:r>
      <w:r w:rsidRPr="001C1AA5">
        <w:rPr>
          <w:noProof/>
          <w:color w:val="000000"/>
          <w:lang w:val="es-ES_tradnl"/>
        </w:rPr>
        <w:t>-1/2</w:t>
      </w:r>
    </w:p>
    <w:p w14:paraId="7D23CE6E" w14:textId="2B778388" w:rsidR="0043520B" w:rsidRDefault="0043520B" w:rsidP="0043520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49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(Rev.CMR-</w:t>
      </w:r>
      <w:r>
        <w:rPr>
          <w:b/>
          <w:color w:val="000000"/>
          <w:lang w:val="es-ES_tradnl"/>
        </w:rPr>
        <w:t>15</w:t>
      </w:r>
      <w:r w:rsidRPr="001C1AA5">
        <w:rPr>
          <w:b/>
          <w:color w:val="000000"/>
          <w:lang w:val="es-ES_tradnl"/>
        </w:rPr>
        <w:t>)</w:t>
      </w:r>
      <w:r w:rsidR="00B477FB">
        <w:rPr>
          <w:rStyle w:val="FootnoteReference"/>
          <w:b/>
          <w:color w:val="000000"/>
          <w:lang w:val="es-ES_tradnl"/>
        </w:rPr>
        <w:footnoteReference w:customMarkFollows="1" w:id="1"/>
        <w:t>*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>RES49</w:t>
      </w:r>
      <w:r w:rsidRPr="001C1AA5">
        <w:rPr>
          <w:noProof/>
          <w:color w:val="000000"/>
          <w:lang w:val="es-ES_tradnl"/>
        </w:rPr>
        <w:t>-1</w:t>
      </w:r>
    </w:p>
    <w:p w14:paraId="67849A7F" w14:textId="69FD9293" w:rsidR="00545F1C" w:rsidRDefault="00545F1C" w:rsidP="00545F1C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170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(CMR-</w:t>
      </w:r>
      <w:r>
        <w:rPr>
          <w:b/>
          <w:color w:val="000000"/>
          <w:lang w:val="es-ES_tradnl"/>
        </w:rPr>
        <w:t>19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 w:rsidRPr="00545F1C">
        <w:rPr>
          <w:color w:val="000000"/>
          <w:lang w:val="es-ES_tradnl"/>
        </w:rPr>
        <w:t>RES170-1/2</w:t>
      </w:r>
    </w:p>
    <w:p w14:paraId="525628BB" w14:textId="56271E1C" w:rsidR="00545F1C" w:rsidRPr="00545F1C" w:rsidRDefault="00545F1C" w:rsidP="00545F1C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Pr="00545F1C">
        <w:rPr>
          <w:b/>
          <w:bCs/>
          <w:lang w:val="es-ES_tradnl"/>
        </w:rPr>
        <w:t>750 (Rev.</w:t>
      </w:r>
      <w:r>
        <w:rPr>
          <w:b/>
          <w:bCs/>
          <w:lang w:val="es-ES_tradnl"/>
        </w:rPr>
        <w:t>CMR</w:t>
      </w:r>
      <w:r w:rsidRPr="00545F1C">
        <w:rPr>
          <w:b/>
          <w:bCs/>
          <w:lang w:val="es-ES_tradnl"/>
        </w:rPr>
        <w:t>-19)</w:t>
      </w:r>
      <w:r w:rsidRPr="00545F1C">
        <w:rPr>
          <w:lang w:val="es-ES_tradnl"/>
        </w:rPr>
        <w:tab/>
      </w:r>
      <w:r w:rsidRPr="00545F1C">
        <w:rPr>
          <w:b/>
          <w:bCs/>
          <w:lang w:val="es-ES_tradnl"/>
        </w:rPr>
        <w:tab/>
      </w:r>
      <w:r w:rsidRPr="00545F1C">
        <w:rPr>
          <w:lang w:val="es-ES_tradnl"/>
        </w:rPr>
        <w:t>RES750-1</w:t>
      </w:r>
    </w:p>
    <w:p w14:paraId="61B35861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A2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al Acuerdo Regional para la Zona Europea de Radiodifusión sobre la utilización de frecuencias por el servicio de radiodifusión en las bandas de ondas métricas y </w:t>
      </w:r>
      <w:proofErr w:type="spellStart"/>
      <w:r w:rsidR="00C86192" w:rsidRPr="001C1AA5">
        <w:rPr>
          <w:b w:val="0"/>
          <w:bCs/>
          <w:color w:val="000000"/>
          <w:sz w:val="24"/>
          <w:lang w:val="es-ES_tradnl"/>
        </w:rPr>
        <w:t>decimétricas</w:t>
      </w:r>
      <w:proofErr w:type="spellEnd"/>
      <w:r w:rsidR="00C86192" w:rsidRPr="001C1AA5">
        <w:rPr>
          <w:b w:val="0"/>
          <w:bCs/>
          <w:color w:val="000000"/>
          <w:sz w:val="24"/>
          <w:lang w:val="es-ES_tradnl"/>
        </w:rPr>
        <w:t xml:space="preserve"> (Estocolmo, 1961) (ST61)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sz w:val="24"/>
          <w:szCs w:val="24"/>
          <w:lang w:val="es-ES_tradnl"/>
        </w:rPr>
        <w:tab/>
        <w:t>ST61-1/2</w:t>
      </w:r>
    </w:p>
    <w:p w14:paraId="2EF844C5" w14:textId="77777777" w:rsidR="00F96E78" w:rsidRPr="001C1AA5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8527C59" w14:textId="70BBA12D" w:rsidR="00FB779B" w:rsidRPr="001C1AA5" w:rsidRDefault="00FB779B" w:rsidP="00B477FB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por el servicio de radiodifusión de frecuencias en las bandas de ondas hectométricas en las Regiones 1 y 3 y en las bandas de ondas kilométricas en la Región 1 (Ginebra, 1975) (GE75)</w:t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  <w:t>GE75-1/6</w:t>
      </w:r>
    </w:p>
    <w:p w14:paraId="75C77B07" w14:textId="77777777" w:rsidR="00F5244A" w:rsidRDefault="00F5244A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535-1</w:t>
      </w:r>
      <w:r w:rsidRPr="009C51C2">
        <w:rPr>
          <w:rFonts w:ascii="Tms Rmn" w:hAnsi="Tms Rmn"/>
          <w:b w:val="0"/>
          <w:bCs/>
          <w:color w:val="000000"/>
          <w:sz w:val="24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lang w:val="es-ES_tradnl"/>
        </w:rPr>
        <w:t>605 kHz en la Región 2 por el servicio de radio</w:t>
      </w:r>
      <w:r w:rsidRPr="001C1AA5">
        <w:rPr>
          <w:b w:val="0"/>
          <w:bCs/>
          <w:color w:val="000000"/>
          <w:sz w:val="24"/>
          <w:lang w:val="es-ES_tradnl"/>
        </w:rPr>
        <w:softHyphen/>
        <w:t>difusión (Río de Janeiro, 1981) (RJ81)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RJ81-1/5</w:t>
      </w:r>
    </w:p>
    <w:p w14:paraId="00C7BD06" w14:textId="294752FD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A5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87,5-108</w:t>
      </w:r>
      <w:r w:rsidR="009C51C2">
        <w:rPr>
          <w:b w:val="0"/>
          <w:bCs/>
          <w:color w:val="000000"/>
          <w:sz w:val="24"/>
          <w:lang w:val="es-ES_tradnl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MHz por la radiodifusión sonora con modulación de frecuencia (Ginebra, 1984) (GE84)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GE84-1</w:t>
      </w:r>
    </w:p>
    <w:p w14:paraId="09AB3DD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A6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planificación de la radiodifusión de televisión en ondas métricas/</w:t>
      </w:r>
      <w:proofErr w:type="spellStart"/>
      <w:r w:rsidR="00C86192" w:rsidRPr="001C1AA5">
        <w:rPr>
          <w:b w:val="0"/>
          <w:bCs/>
          <w:color w:val="000000"/>
          <w:sz w:val="24"/>
          <w:lang w:val="es-ES_tradnl"/>
        </w:rPr>
        <w:t>decimétricas</w:t>
      </w:r>
      <w:proofErr w:type="spellEnd"/>
      <w:r w:rsidR="00C86192" w:rsidRPr="001C1AA5">
        <w:rPr>
          <w:b w:val="0"/>
          <w:bCs/>
          <w:color w:val="000000"/>
          <w:sz w:val="24"/>
          <w:lang w:val="es-ES_tradnl"/>
        </w:rPr>
        <w:t xml:space="preserve"> en la Zona Africana de Radiodifusión y países vecinos (Ginebra, 1989) (GE89)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GE89-1/3</w:t>
      </w:r>
    </w:p>
    <w:p w14:paraId="097100FC" w14:textId="77777777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A7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Resolución 1 de la Conferencia RJ88 y al Artículo 6 del Acuerdo RJ88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RJ88-1/2</w:t>
      </w:r>
    </w:p>
    <w:p w14:paraId="4F3F7D47" w14:textId="77777777" w:rsidR="00AF7B42" w:rsidRPr="001C1AA5" w:rsidRDefault="00AF7B42" w:rsidP="00BA5A7F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relativo a los servicios móvil marítimo y de radionavegación aeronáutica en la banda</w:t>
      </w:r>
      <w:r w:rsidR="00BA5A7F" w:rsidRPr="001C1AA5">
        <w:rPr>
          <w:b w:val="0"/>
          <w:bCs/>
          <w:color w:val="000000"/>
          <w:sz w:val="24"/>
          <w:lang w:val="es-ES_tradnl"/>
        </w:rPr>
        <w:t>  </w:t>
      </w:r>
      <w:r w:rsidR="00C86192" w:rsidRPr="001C1AA5">
        <w:rPr>
          <w:b w:val="0"/>
          <w:bCs/>
          <w:color w:val="000000"/>
          <w:sz w:val="24"/>
          <w:lang w:val="es-ES_tradnl"/>
        </w:rPr>
        <w:t>de ondas hectométricas (Región 1), (Ginebra, 1985) (GE85</w:t>
      </w:r>
      <w:r w:rsidR="00C86192" w:rsidRPr="001C1AA5">
        <w:rPr>
          <w:b w:val="0"/>
          <w:bCs/>
          <w:color w:val="000000"/>
          <w:sz w:val="24"/>
          <w:lang w:val="es-ES_tradnl"/>
        </w:rPr>
        <w:noBreakHyphen/>
        <w:t>MM-R1)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GE85-R1-1/4</w:t>
      </w:r>
    </w:p>
    <w:p w14:paraId="51B5F80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A9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planificación del servicio de radionavegación marítima (radiofaros) en la Zona Marítima Europea (Ginebra, 1985) (GE85-EMA)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GE85-EMA-1/4</w:t>
      </w:r>
    </w:p>
    <w:p w14:paraId="4CF9F86B" w14:textId="77777777" w:rsidR="00B04987" w:rsidRPr="001C1AA5" w:rsidRDefault="00AF7B42" w:rsidP="00713E58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A10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sz w:val="24"/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 MHz (Ginebra, 2006) (GE06)</w:t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  <w:t>GE06-1/1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>5</w:t>
      </w:r>
    </w:p>
    <w:p w14:paraId="421AEEF6" w14:textId="77777777" w:rsidR="0018054A" w:rsidRPr="001C1AA5" w:rsidRDefault="0018054A">
      <w:pPr>
        <w:rPr>
          <w:lang w:val="es-ES_tradnl"/>
        </w:rPr>
      </w:pPr>
    </w:p>
    <w:p w14:paraId="1E4E3826" w14:textId="77777777" w:rsidR="00FB779B" w:rsidRPr="001C1AA5" w:rsidRDefault="00FB779B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es-ES_tradnl"/>
        </w:rPr>
      </w:pPr>
      <w:proofErr w:type="gramStart"/>
      <w:r w:rsidRPr="001C1AA5">
        <w:rPr>
          <w:color w:val="000000"/>
          <w:sz w:val="26"/>
          <w:lang w:val="es-ES_tradnl"/>
        </w:rPr>
        <w:t>PART</w:t>
      </w:r>
      <w:r w:rsidR="00AF7B42" w:rsidRPr="001C1AA5">
        <w:rPr>
          <w:color w:val="000000"/>
          <w:sz w:val="26"/>
          <w:lang w:val="es-ES_tradnl"/>
        </w:rPr>
        <w:t>E</w:t>
      </w:r>
      <w:r w:rsidRPr="001C1AA5">
        <w:rPr>
          <w:color w:val="000000"/>
          <w:sz w:val="26"/>
          <w:lang w:val="es-ES_tradnl"/>
        </w:rPr>
        <w:t xml:space="preserve">  B</w:t>
      </w:r>
      <w:proofErr w:type="gramEnd"/>
    </w:p>
    <w:p w14:paraId="39CCC90B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00499087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(No u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213A433E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No utili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53325DD7" w14:textId="50067F87" w:rsidR="00AF7B42" w:rsidRPr="001C1AA5" w:rsidRDefault="00AF7B42" w:rsidP="00F96E78">
      <w:pPr>
        <w:pStyle w:val="TOC1"/>
        <w:keepNext w:val="0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método para calcular la probabilidad de interferencia perjudicial entre redes espaciales (relaciones 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C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/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I</w:t>
      </w:r>
      <w:r w:rsidRPr="001C1AA5">
        <w:rPr>
          <w:rFonts w:ascii="Tms Rmn" w:hAnsi="Tms Rmn"/>
          <w:b w:val="0"/>
          <w:bCs/>
          <w:iCs/>
          <w:color w:val="000000"/>
          <w:sz w:val="12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)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  <w:t>B3-1/1</w:t>
      </w:r>
      <w:r w:rsidR="008668C2">
        <w:rPr>
          <w:b w:val="0"/>
          <w:bCs/>
          <w:noProof/>
          <w:color w:val="000000"/>
          <w:sz w:val="24"/>
          <w:szCs w:val="24"/>
          <w:lang w:val="es-ES_tradnl"/>
        </w:rPr>
        <w:t>8</w:t>
      </w:r>
    </w:p>
    <w:p w14:paraId="20C7E63D" w14:textId="1CDF62F5" w:rsidR="00F96E78" w:rsidRPr="00F96E78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225466AD" w14:textId="4EB8C0C3" w:rsidR="00B477FB" w:rsidRDefault="00AF7B42" w:rsidP="00F96E78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metodología de cálculo y normas técnicas para identificar a las administraciones afectadas y evaluar la probabilidad de interferencia perjudicial en las bandas entre 9 kHz</w:t>
      </w:r>
      <w:r w:rsidR="00BA5A7F" w:rsidRPr="001C1AA5">
        <w:rPr>
          <w:b w:val="0"/>
          <w:bCs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color w:val="000000"/>
          <w:sz w:val="24"/>
          <w:lang w:val="es-ES_tradnl"/>
        </w:rPr>
        <w:t>y 28</w:t>
      </w:r>
      <w:r w:rsidR="008668C2" w:rsidRPr="008668C2">
        <w:rPr>
          <w:sz w:val="24"/>
          <w:szCs w:val="24"/>
          <w:lang w:val="es-ES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000 kHz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B4-1/25</w:t>
      </w:r>
    </w:p>
    <w:p w14:paraId="118D4789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B5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C86192" w:rsidRPr="001C1AA5">
        <w:rPr>
          <w:rStyle w:val="Artref"/>
          <w:color w:val="000000"/>
          <w:sz w:val="24"/>
          <w:lang w:val="es-ES_tradnl"/>
        </w:rPr>
        <w:t>9.36</w:t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 a una asignación de frecuencia en las bandas que se rigen por el número </w:t>
      </w:r>
      <w:r w:rsidR="00C86192" w:rsidRPr="001C1AA5">
        <w:rPr>
          <w:rStyle w:val="Artref"/>
          <w:color w:val="000000"/>
          <w:sz w:val="24"/>
          <w:lang w:val="es-ES_tradnl"/>
        </w:rPr>
        <w:t>5.92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B5-1/3</w:t>
      </w:r>
    </w:p>
    <w:p w14:paraId="73FE202B" w14:textId="6FBFB04F" w:rsidR="009F6CCC" w:rsidRDefault="009F6CCC" w:rsidP="008668C2">
      <w:pPr>
        <w:pStyle w:val="TOC1"/>
        <w:keepNext w:val="0"/>
        <w:tabs>
          <w:tab w:val="left" w:pos="992"/>
          <w:tab w:val="left" w:leader="dot" w:pos="7088"/>
          <w:tab w:val="left" w:pos="7371"/>
          <w:tab w:val="right" w:pos="8505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B6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875809" w:rsidRPr="00875809">
        <w:rPr>
          <w:b w:val="0"/>
          <w:bCs/>
          <w:color w:val="000000"/>
          <w:sz w:val="24"/>
          <w:lang w:val="es-ES_tradnl"/>
        </w:rPr>
        <w:t>Reglas relativas a los criterios para aplicar las disposiciones del número </w:t>
      </w:r>
      <w:r w:rsidR="00875809" w:rsidRPr="00F5244A">
        <w:rPr>
          <w:sz w:val="24"/>
          <w:lang w:val="es-ES_tradnl"/>
        </w:rPr>
        <w:t>9.36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 a una asignación de frecuencia a los servicios terrenales cuya</w:t>
      </w:r>
      <w:r w:rsidR="008668C2">
        <w:rPr>
          <w:b w:val="0"/>
          <w:bCs/>
          <w:color w:val="000000"/>
          <w:sz w:val="24"/>
          <w:lang w:val="es-ES_tradnl"/>
        </w:rPr>
        <w:t xml:space="preserve"> 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atribución o identificación se rige por los números </w:t>
      </w:r>
      <w:r w:rsidR="00875809" w:rsidRPr="00F5244A">
        <w:rPr>
          <w:sz w:val="24"/>
          <w:lang w:val="es-ES_tradnl"/>
        </w:rPr>
        <w:t>5.292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5.293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5.295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5.296A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5.297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5.308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5.308A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5.309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5.323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5.325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5.341A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5.341C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5.346A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5.429D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5.429F</w:t>
      </w:r>
      <w:r w:rsidR="00875809" w:rsidRPr="00F5244A">
        <w:rPr>
          <w:b w:val="0"/>
          <w:bCs/>
          <w:color w:val="000000"/>
          <w:sz w:val="24"/>
          <w:lang w:val="es-ES_tradnl"/>
        </w:rPr>
        <w:t>,</w:t>
      </w:r>
      <w:r w:rsidR="00875809" w:rsidRPr="00F5244A">
        <w:rPr>
          <w:color w:val="000000"/>
          <w:sz w:val="24"/>
          <w:lang w:val="es-ES_tradnl"/>
        </w:rPr>
        <w:t xml:space="preserve"> 5.430A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5.431B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5.432B</w:t>
      </w:r>
      <w:r w:rsidR="000A0703">
        <w:rPr>
          <w:color w:val="000000"/>
          <w:sz w:val="24"/>
          <w:lang w:val="es-ES_tradnl"/>
        </w:rPr>
        <w:t>,</w:t>
      </w:r>
      <w:r w:rsidR="00875809" w:rsidRPr="00F5244A">
        <w:rPr>
          <w:color w:val="000000"/>
          <w:sz w:val="24"/>
          <w:lang w:val="es-ES_tradnl"/>
        </w:rPr>
        <w:t xml:space="preserve"> 5.434</w:t>
      </w:r>
      <w:r w:rsidR="000A0703" w:rsidRPr="000A0703">
        <w:rPr>
          <w:b w:val="0"/>
          <w:bCs/>
          <w:color w:val="000000"/>
          <w:sz w:val="24"/>
          <w:lang w:val="es-ES_tradnl"/>
        </w:rPr>
        <w:t xml:space="preserve"> </w:t>
      </w:r>
      <w:r w:rsidR="000A0703" w:rsidRPr="00F5244A">
        <w:rPr>
          <w:b w:val="0"/>
          <w:bCs/>
          <w:color w:val="000000"/>
          <w:sz w:val="24"/>
          <w:lang w:val="es-ES_tradnl"/>
        </w:rPr>
        <w:t>y</w:t>
      </w:r>
      <w:r w:rsidR="000A0703">
        <w:rPr>
          <w:b w:val="0"/>
          <w:bCs/>
          <w:color w:val="000000"/>
          <w:sz w:val="24"/>
          <w:lang w:val="es-ES_tradnl"/>
        </w:rPr>
        <w:t xml:space="preserve"> </w:t>
      </w:r>
      <w:r w:rsidR="000A0703">
        <w:rPr>
          <w:color w:val="000000"/>
          <w:sz w:val="24"/>
          <w:lang w:val="es-ES_tradnl"/>
        </w:rPr>
        <w:t>5.553A</w:t>
      </w:r>
      <w:r w:rsidR="008668C2" w:rsidRPr="00B477FB">
        <w:rPr>
          <w:b w:val="0"/>
          <w:bCs/>
          <w:sz w:val="24"/>
          <w:szCs w:val="24"/>
          <w:lang w:val="es-ES"/>
        </w:rPr>
        <w:t xml:space="preserve"> </w:t>
      </w:r>
      <w:r w:rsidR="0042345E">
        <w:rPr>
          <w:b w:val="0"/>
          <w:bCs/>
          <w:noProof/>
          <w:color w:val="000000"/>
          <w:sz w:val="24"/>
          <w:lang w:val="es-ES_tradnl"/>
        </w:rPr>
        <w:tab/>
      </w:r>
      <w:r w:rsidR="0042345E">
        <w:rPr>
          <w:b w:val="0"/>
          <w:bCs/>
          <w:noProof/>
          <w:color w:val="000000"/>
          <w:sz w:val="24"/>
          <w:lang w:val="es-ES_tradnl"/>
        </w:rPr>
        <w:tab/>
        <w:t>B6-1/</w:t>
      </w:r>
      <w:r w:rsidR="000A0703">
        <w:rPr>
          <w:b w:val="0"/>
          <w:bCs/>
          <w:noProof/>
          <w:color w:val="000000"/>
          <w:sz w:val="24"/>
          <w:lang w:val="es-ES_tradnl"/>
        </w:rPr>
        <w:t>5</w:t>
      </w:r>
    </w:p>
    <w:p w14:paraId="772503CF" w14:textId="1DE037FE" w:rsidR="00FE331E" w:rsidRPr="00FE331E" w:rsidRDefault="00FE331E" w:rsidP="007269B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es-ES_tradnl"/>
        </w:rPr>
      </w:pPr>
      <w:r w:rsidRPr="007E2E02">
        <w:rPr>
          <w:b w:val="0"/>
          <w:bCs/>
          <w:noProof/>
          <w:color w:val="000000"/>
          <w:sz w:val="24"/>
          <w:lang w:val="es-ES_tradnl"/>
        </w:rPr>
        <w:t>B7</w:t>
      </w:r>
      <w:r>
        <w:rPr>
          <w:lang w:val="es-ES_tradnl"/>
        </w:rPr>
        <w:tab/>
      </w:r>
      <w:r w:rsidRPr="00FE331E">
        <w:rPr>
          <w:b w:val="0"/>
          <w:bCs/>
          <w:color w:val="000000"/>
          <w:sz w:val="24"/>
          <w:lang w:val="es-ES_tradnl"/>
        </w:rPr>
        <w:t>Reglas relativas a los valores de relación de protección y de mínima intensidad de campo que deben utilizarse en el caso de sistemas de transmisión con modulación digital cuando se aplican las disposiciones del Artículo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4 del Acuerdo Regional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GE75</w:t>
      </w:r>
      <w:r>
        <w:rPr>
          <w:b w:val="0"/>
          <w:bCs/>
          <w:color w:val="000000"/>
          <w:sz w:val="24"/>
          <w:lang w:val="es-ES_tradnl"/>
        </w:rPr>
        <w:tab/>
      </w:r>
      <w:r>
        <w:rPr>
          <w:b w:val="0"/>
          <w:bCs/>
          <w:color w:val="000000"/>
          <w:sz w:val="24"/>
          <w:lang w:val="es-ES_tradnl"/>
        </w:rPr>
        <w:tab/>
        <w:t>B7-1/5</w:t>
      </w:r>
    </w:p>
    <w:p w14:paraId="62101582" w14:textId="77777777" w:rsidR="009F6CCC" w:rsidRPr="001C1AA5" w:rsidRDefault="009F6CCC" w:rsidP="009F6CCC">
      <w:pPr>
        <w:rPr>
          <w:lang w:val="es-ES_tradnl"/>
        </w:rPr>
      </w:pPr>
    </w:p>
    <w:p w14:paraId="1E15F911" w14:textId="77777777" w:rsidR="009F6CCC" w:rsidRPr="001C1AA5" w:rsidRDefault="009F6CCC" w:rsidP="009F6CCC">
      <w:pPr>
        <w:rPr>
          <w:lang w:val="es-ES_tradnl"/>
        </w:rPr>
      </w:pPr>
    </w:p>
    <w:p w14:paraId="4C00B6AD" w14:textId="77777777" w:rsidR="009F6CCC" w:rsidRPr="001C1AA5" w:rsidRDefault="009F6CCC" w:rsidP="00C86192">
      <w:pPr>
        <w:pStyle w:val="Heading2"/>
        <w:ind w:left="0" w:firstLine="0"/>
        <w:jc w:val="center"/>
        <w:rPr>
          <w:color w:val="000000"/>
          <w:lang w:val="es-ES_tradnl"/>
        </w:rPr>
      </w:pPr>
      <w:r w:rsidRPr="001C1AA5">
        <w:rPr>
          <w:color w:val="000000"/>
          <w:lang w:val="es-ES_tradnl"/>
        </w:rPr>
        <w:t>PARTE  C</w:t>
      </w:r>
    </w:p>
    <w:p w14:paraId="526CD8D9" w14:textId="77777777" w:rsidR="00A26568" w:rsidRPr="001C1AA5" w:rsidRDefault="00A26568" w:rsidP="00A26568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4C7DA0B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C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sz w:val="24"/>
          <w:szCs w:val="24"/>
          <w:lang w:val="es-ES_tradnl"/>
        </w:rPr>
        <w:t>Disposiciones y métodos de trabajo internos de la Junta del Reglamento de Radiocomunicaciones</w:t>
      </w:r>
      <w:r w:rsidR="007A59E4">
        <w:rPr>
          <w:b w:val="0"/>
          <w:bCs/>
          <w:sz w:val="24"/>
          <w:szCs w:val="24"/>
          <w:lang w:val="es-ES_tradnl"/>
        </w:rPr>
        <w:tab/>
      </w:r>
      <w:r w:rsidR="007A59E4">
        <w:rPr>
          <w:b w:val="0"/>
          <w:bCs/>
          <w:sz w:val="24"/>
          <w:szCs w:val="24"/>
          <w:lang w:val="es-ES_tradnl"/>
        </w:rPr>
        <w:tab/>
        <w:t>C-1/7</w:t>
      </w:r>
    </w:p>
    <w:p w14:paraId="7204B055" w14:textId="77777777" w:rsidR="009F6CCC" w:rsidRPr="001C1AA5" w:rsidRDefault="009F6CCC" w:rsidP="009F6CCC">
      <w:pPr>
        <w:rPr>
          <w:lang w:val="es-ES_tradnl"/>
        </w:rPr>
      </w:pPr>
    </w:p>
    <w:p w14:paraId="38EDB300" w14:textId="77777777" w:rsidR="009F6CCC" w:rsidRPr="001C1AA5" w:rsidRDefault="009F6CCC" w:rsidP="009F6CCC">
      <w:pPr>
        <w:jc w:val="center"/>
        <w:rPr>
          <w:lang w:val="es-ES_tradnl"/>
        </w:rPr>
      </w:pPr>
      <w:r w:rsidRPr="001C1AA5">
        <w:rPr>
          <w:lang w:val="es-ES_tradnl"/>
        </w:rPr>
        <w:t>_________________</w:t>
      </w:r>
      <w:r w:rsidR="00056E85" w:rsidRPr="001C1AA5">
        <w:rPr>
          <w:lang w:val="es-ES_tradnl"/>
        </w:rPr>
        <w:t>___</w:t>
      </w:r>
    </w:p>
    <w:p w14:paraId="11F8E63D" w14:textId="77777777" w:rsidR="009F6CCC" w:rsidRPr="001C1AA5" w:rsidRDefault="009F6CCC" w:rsidP="009F6CCC">
      <w:pPr>
        <w:rPr>
          <w:lang w:val="es-ES_tradnl"/>
        </w:rPr>
      </w:pPr>
    </w:p>
    <w:p w14:paraId="0BC6D164" w14:textId="77777777" w:rsidR="009F6CCC" w:rsidRPr="001C1AA5" w:rsidRDefault="009F6CCC" w:rsidP="009F6CCC">
      <w:pPr>
        <w:rPr>
          <w:lang w:val="es-ES_tradnl"/>
        </w:rPr>
      </w:pPr>
    </w:p>
    <w:p w14:paraId="655B984E" w14:textId="77777777" w:rsidR="009F6CCC" w:rsidRPr="001C1AA5" w:rsidRDefault="009F6CCC" w:rsidP="009F6CCC">
      <w:pPr>
        <w:rPr>
          <w:lang w:val="es-ES_tradnl"/>
        </w:rPr>
      </w:pPr>
    </w:p>
    <w:p w14:paraId="05EEE445" w14:textId="77777777" w:rsidR="009F6CCC" w:rsidRPr="001C1AA5" w:rsidRDefault="009F6CCC" w:rsidP="009F6CCC">
      <w:pPr>
        <w:rPr>
          <w:lang w:val="es-ES_tradnl"/>
        </w:rPr>
      </w:pPr>
    </w:p>
    <w:p w14:paraId="38B7EF2D" w14:textId="77777777" w:rsidR="009F6CCC" w:rsidRPr="001C1AA5" w:rsidRDefault="009F6CCC" w:rsidP="009F6CCC">
      <w:pPr>
        <w:rPr>
          <w:lang w:val="es-ES_tradnl"/>
        </w:rPr>
      </w:pPr>
    </w:p>
    <w:p w14:paraId="035F6F76" w14:textId="77777777" w:rsidR="009F6CCC" w:rsidRPr="001C1AA5" w:rsidRDefault="009F6CCC" w:rsidP="009F6CCC">
      <w:pPr>
        <w:rPr>
          <w:lang w:val="es-ES_tradnl"/>
        </w:rPr>
      </w:pPr>
    </w:p>
    <w:p w14:paraId="7F43BABC" w14:textId="77777777" w:rsidR="00FB779B" w:rsidRPr="001C1AA5" w:rsidRDefault="00FB779B">
      <w:pPr>
        <w:rPr>
          <w:bCs/>
          <w:color w:val="000000"/>
          <w:lang w:val="es-ES_tradnl"/>
        </w:rPr>
        <w:sectPr w:rsidR="00FB779B" w:rsidRPr="001C1AA5" w:rsidSect="00F5244A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5FB954" w14:textId="77777777" w:rsidR="00FB779B" w:rsidRPr="001C1AA5" w:rsidRDefault="00FB779B">
      <w:pPr>
        <w:rPr>
          <w:bCs/>
          <w:color w:val="000000"/>
          <w:lang w:val="es-ES_tradnl"/>
        </w:rPr>
      </w:pPr>
    </w:p>
    <w:sectPr w:rsidR="00FB779B" w:rsidRPr="001C1AA5" w:rsidSect="00F5244A">
      <w:headerReference w:type="even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6F7B3" w14:textId="77777777" w:rsidR="002A0559" w:rsidRDefault="002A0559">
      <w:r>
        <w:separator/>
      </w:r>
    </w:p>
  </w:endnote>
  <w:endnote w:type="continuationSeparator" w:id="0">
    <w:p w14:paraId="1C843286" w14:textId="77777777" w:rsidR="002A0559" w:rsidRDefault="002A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5AF3F" w14:textId="77777777" w:rsidR="002A0559" w:rsidRDefault="002A0559">
      <w:r>
        <w:rPr>
          <w:b/>
        </w:rPr>
        <w:t>_______________</w:t>
      </w:r>
    </w:p>
  </w:footnote>
  <w:footnote w:type="continuationSeparator" w:id="0">
    <w:p w14:paraId="155B29E5" w14:textId="77777777" w:rsidR="002A0559" w:rsidRDefault="002A0559">
      <w:r>
        <w:continuationSeparator/>
      </w:r>
    </w:p>
  </w:footnote>
  <w:footnote w:id="1">
    <w:p w14:paraId="22FDC1C3" w14:textId="430AEDB1" w:rsidR="00B477FB" w:rsidRPr="00B477FB" w:rsidRDefault="00B477FB">
      <w:pPr>
        <w:pStyle w:val="FootnoteText"/>
        <w:rPr>
          <w:lang w:val="es-ES"/>
        </w:rPr>
      </w:pPr>
      <w:r w:rsidRPr="00B477FB">
        <w:rPr>
          <w:rStyle w:val="FootnoteReference"/>
          <w:lang w:val="es-ES"/>
        </w:rPr>
        <w:t>*</w:t>
      </w:r>
      <w:r w:rsidRPr="00B477FB">
        <w:rPr>
          <w:lang w:val="es-ES"/>
        </w:rPr>
        <w:t xml:space="preserve"> </w:t>
      </w:r>
      <w:r>
        <w:rPr>
          <w:lang w:val="es-ES"/>
        </w:rPr>
        <w:tab/>
      </w:r>
      <w:r w:rsidRPr="00B477FB">
        <w:rPr>
          <w:i/>
          <w:iCs/>
          <w:color w:val="000000"/>
          <w:szCs w:val="24"/>
          <w:lang w:val="es-ES"/>
        </w:rPr>
        <w:t xml:space="preserve">Nota de la Secretaría: </w:t>
      </w:r>
      <w:r w:rsidRPr="00B477FB">
        <w:rPr>
          <w:color w:val="000000"/>
          <w:szCs w:val="24"/>
          <w:lang w:val="es-ES"/>
        </w:rPr>
        <w:t xml:space="preserve">Esta Resolución ha sido </w:t>
      </w:r>
      <w:r>
        <w:rPr>
          <w:color w:val="000000"/>
          <w:szCs w:val="24"/>
          <w:lang w:val="es-ES"/>
        </w:rPr>
        <w:t xml:space="preserve">revisada </w:t>
      </w:r>
      <w:r w:rsidRPr="00B477FB">
        <w:rPr>
          <w:color w:val="000000"/>
          <w:szCs w:val="24"/>
          <w:lang w:val="es-ES"/>
        </w:rPr>
        <w:t xml:space="preserve">por la </w:t>
      </w:r>
      <w:r w:rsidRPr="00B477FB">
        <w:rPr>
          <w:color w:val="000000"/>
          <w:lang w:val="es-ES"/>
        </w:rPr>
        <w:t>CMR-19.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477FB" w14:paraId="07A84B0C" w14:textId="77777777" w:rsidTr="00D32558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7A8B5C" w14:textId="2D60EAD4" w:rsidR="00B477FB" w:rsidRDefault="00B477FB" w:rsidP="00B477FB">
          <w:pPr>
            <w:pStyle w:val="HeaderRegProc"/>
            <w:jc w:val="left"/>
            <w:rPr>
              <w:color w:val="000000"/>
              <w:lang w:val="en-US"/>
            </w:rPr>
          </w:pPr>
          <w:proofErr w:type="spellStart"/>
          <w:r>
            <w:rPr>
              <w:color w:val="000000"/>
              <w:lang w:val="en-US"/>
            </w:rPr>
            <w:t>Índice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4144B1" w14:textId="56AEDF8E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en-US"/>
            </w:rPr>
            <w:t>página</w:t>
          </w:r>
          <w:proofErr w:type="spellEnd"/>
          <w:r>
            <w:rPr>
              <w:color w:val="000000"/>
              <w:lang w:val="en-US"/>
            </w:rPr>
            <w:t xml:space="preserve">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F50AB3" w14:textId="77777777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-</w:t>
          </w:r>
        </w:p>
      </w:tc>
    </w:tr>
  </w:tbl>
  <w:p w14:paraId="5F956F98" w14:textId="77777777" w:rsidR="00B477FB" w:rsidRDefault="00B47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7699A" w14:paraId="565D559C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AFB1F" w14:textId="77777777" w:rsidR="0027699A" w:rsidRDefault="0027699A">
          <w:pPr>
            <w:pStyle w:val="HeaderRegProc"/>
            <w:jc w:val="left"/>
            <w:rPr>
              <w:color w:val="000000"/>
              <w:lang w:val="en-US"/>
            </w:rPr>
          </w:pPr>
          <w:proofErr w:type="spellStart"/>
          <w:r>
            <w:rPr>
              <w:color w:val="000000"/>
              <w:lang w:val="en-US"/>
            </w:rPr>
            <w:t>Índice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08FD4" w14:textId="77777777" w:rsidR="0027699A" w:rsidRDefault="0027699A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en-US"/>
            </w:rPr>
            <w:t>página</w:t>
          </w:r>
          <w:proofErr w:type="spellEnd"/>
          <w:r>
            <w:rPr>
              <w:color w:val="000000"/>
              <w:lang w:val="en-US"/>
            </w:rPr>
            <w:t xml:space="preserve">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AA15D" w14:textId="10D56D9A" w:rsidR="0027699A" w:rsidRDefault="0027699A" w:rsidP="000B08BC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 xml:space="preserve">. </w:t>
          </w:r>
          <w:r w:rsidR="00330260">
            <w:rPr>
              <w:color w:val="000000"/>
              <w:lang w:val="fr-CH"/>
            </w:rPr>
            <w:t>-</w:t>
          </w:r>
        </w:p>
      </w:tc>
    </w:tr>
  </w:tbl>
  <w:p w14:paraId="55AA2001" w14:textId="77777777" w:rsidR="0027699A" w:rsidRDefault="0027699A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1AF2C" w14:textId="77777777" w:rsidR="00BA5A7F" w:rsidRDefault="00BA5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79B"/>
    <w:rsid w:val="000379CE"/>
    <w:rsid w:val="00056E85"/>
    <w:rsid w:val="000A0703"/>
    <w:rsid w:val="000B05B3"/>
    <w:rsid w:val="000B08BC"/>
    <w:rsid w:val="000C636A"/>
    <w:rsid w:val="000D5E46"/>
    <w:rsid w:val="001446F3"/>
    <w:rsid w:val="0017511D"/>
    <w:rsid w:val="0018054A"/>
    <w:rsid w:val="001878BA"/>
    <w:rsid w:val="001C1AA5"/>
    <w:rsid w:val="001F3A64"/>
    <w:rsid w:val="002347C7"/>
    <w:rsid w:val="0025715F"/>
    <w:rsid w:val="0027699A"/>
    <w:rsid w:val="00291CAD"/>
    <w:rsid w:val="002A0559"/>
    <w:rsid w:val="003159B7"/>
    <w:rsid w:val="00330260"/>
    <w:rsid w:val="00330597"/>
    <w:rsid w:val="00346270"/>
    <w:rsid w:val="003A4CFB"/>
    <w:rsid w:val="003F26DD"/>
    <w:rsid w:val="0042345E"/>
    <w:rsid w:val="00424608"/>
    <w:rsid w:val="0043520B"/>
    <w:rsid w:val="004E3BC0"/>
    <w:rsid w:val="00514D83"/>
    <w:rsid w:val="005271EB"/>
    <w:rsid w:val="00545F1C"/>
    <w:rsid w:val="00585C14"/>
    <w:rsid w:val="005A562C"/>
    <w:rsid w:val="006529B0"/>
    <w:rsid w:val="006D6908"/>
    <w:rsid w:val="006F23BD"/>
    <w:rsid w:val="006F2B8E"/>
    <w:rsid w:val="006F5C2B"/>
    <w:rsid w:val="00713E58"/>
    <w:rsid w:val="007269B5"/>
    <w:rsid w:val="007533FD"/>
    <w:rsid w:val="007A59E4"/>
    <w:rsid w:val="007B1820"/>
    <w:rsid w:val="007E2E02"/>
    <w:rsid w:val="00805CD5"/>
    <w:rsid w:val="008108B6"/>
    <w:rsid w:val="00817080"/>
    <w:rsid w:val="008668C2"/>
    <w:rsid w:val="00875809"/>
    <w:rsid w:val="008A664B"/>
    <w:rsid w:val="008C5366"/>
    <w:rsid w:val="009001E8"/>
    <w:rsid w:val="00984866"/>
    <w:rsid w:val="009A033C"/>
    <w:rsid w:val="009C51C2"/>
    <w:rsid w:val="009F6CCC"/>
    <w:rsid w:val="00A20923"/>
    <w:rsid w:val="00A22D87"/>
    <w:rsid w:val="00A26568"/>
    <w:rsid w:val="00A36D3B"/>
    <w:rsid w:val="00A46036"/>
    <w:rsid w:val="00AF3A89"/>
    <w:rsid w:val="00AF7B42"/>
    <w:rsid w:val="00B04987"/>
    <w:rsid w:val="00B16857"/>
    <w:rsid w:val="00B30023"/>
    <w:rsid w:val="00B36D93"/>
    <w:rsid w:val="00B477FB"/>
    <w:rsid w:val="00B92C26"/>
    <w:rsid w:val="00BA5A7F"/>
    <w:rsid w:val="00BB318F"/>
    <w:rsid w:val="00BD28DA"/>
    <w:rsid w:val="00BF2296"/>
    <w:rsid w:val="00C379E8"/>
    <w:rsid w:val="00C42756"/>
    <w:rsid w:val="00C72820"/>
    <w:rsid w:val="00C86192"/>
    <w:rsid w:val="00CB635F"/>
    <w:rsid w:val="00CE242A"/>
    <w:rsid w:val="00CF17E2"/>
    <w:rsid w:val="00D30CAD"/>
    <w:rsid w:val="00D35428"/>
    <w:rsid w:val="00D879AB"/>
    <w:rsid w:val="00DC54CC"/>
    <w:rsid w:val="00DE083B"/>
    <w:rsid w:val="00EB37E7"/>
    <w:rsid w:val="00F062CA"/>
    <w:rsid w:val="00F15FE5"/>
    <w:rsid w:val="00F5244A"/>
    <w:rsid w:val="00F72FD8"/>
    <w:rsid w:val="00F83FFB"/>
    <w:rsid w:val="00F8714A"/>
    <w:rsid w:val="00F96E78"/>
    <w:rsid w:val="00FB779B"/>
    <w:rsid w:val="00FE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4B028182"/>
  <w15:docId w15:val="{E5E17809-2E9E-4F7E-B1CF-C3D4B7BF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8758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AF236-71BE-402B-A89F-C36CC609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99</TotalTime>
  <Pages>4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2009</vt:lpstr>
    </vt:vector>
  </TitlesOfParts>
  <Manager>CP--107223 / DD</Manager>
  <Company>ITU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2009</dc:title>
  <dc:subject>Table des Matières</dc:subject>
  <dc:creator>Composition des Publications</dc:creator>
  <cp:keywords>FOLIOS:  1  -  4 (bl)</cp:keywords>
  <dc:description>Edition 2009:  11.02.2009/DD (dict. ok)</dc:description>
  <cp:lastModifiedBy>Catalano Moreira, Rossana</cp:lastModifiedBy>
  <cp:revision>48</cp:revision>
  <cp:lastPrinted>2020-11-18T08:01:00Z</cp:lastPrinted>
  <dcterms:created xsi:type="dcterms:W3CDTF">2012-10-02T09:31:00Z</dcterms:created>
  <dcterms:modified xsi:type="dcterms:W3CDTF">2021-05-19T08:06:00Z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