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137F3" w14:textId="2779D4CC" w:rsidR="00542C7C" w:rsidRPr="00B46527" w:rsidRDefault="00B46527">
      <w:pPr>
        <w:pStyle w:val="Heading1"/>
        <w:spacing w:before="240"/>
        <w:ind w:left="0" w:firstLine="0"/>
        <w:jc w:val="center"/>
        <w:rPr>
          <w:lang w:val="es-ES"/>
        </w:rPr>
      </w:pPr>
      <w:r w:rsidRPr="00B46527">
        <w:rPr>
          <w:lang w:val="es-ES"/>
        </w:rPr>
        <w:t>ACTUALIZACIONES de las</w:t>
      </w:r>
    </w:p>
    <w:p w14:paraId="5BE137F4" w14:textId="52C9B9B7" w:rsidR="00542C7C" w:rsidRPr="00B46527" w:rsidRDefault="00B46527">
      <w:pPr>
        <w:pStyle w:val="Heading2"/>
        <w:ind w:left="0" w:firstLine="0"/>
        <w:jc w:val="center"/>
        <w:rPr>
          <w:lang w:val="es-ES"/>
        </w:rPr>
      </w:pPr>
      <w:r w:rsidRPr="00B46527">
        <w:rPr>
          <w:lang w:val="es-ES"/>
        </w:rPr>
        <w:t>Reglas de Procedimiento</w:t>
      </w:r>
    </w:p>
    <w:p w14:paraId="5BE137F5" w14:textId="592A322A" w:rsidR="00542C7C" w:rsidRPr="00B46527" w:rsidRDefault="00542C7C" w:rsidP="00F634C8">
      <w:pPr>
        <w:jc w:val="center"/>
        <w:rPr>
          <w:lang w:val="es-ES"/>
        </w:rPr>
      </w:pPr>
      <w:r w:rsidRPr="00B46527">
        <w:rPr>
          <w:lang w:val="es-ES"/>
        </w:rPr>
        <w:t>(</w:t>
      </w:r>
      <w:r w:rsidR="003B3E66">
        <w:rPr>
          <w:lang w:val="es-ES"/>
        </w:rPr>
        <w:t xml:space="preserve">Edición de </w:t>
      </w:r>
      <w:r w:rsidR="009B0A8C" w:rsidRPr="00B46527">
        <w:rPr>
          <w:lang w:val="es-ES"/>
        </w:rPr>
        <w:t>20</w:t>
      </w:r>
      <w:r w:rsidR="00165F9E" w:rsidRPr="00B46527">
        <w:rPr>
          <w:lang w:val="es-ES"/>
        </w:rPr>
        <w:t>2</w:t>
      </w:r>
      <w:r w:rsidR="00B46527" w:rsidRPr="00B46527">
        <w:rPr>
          <w:lang w:val="es-ES"/>
        </w:rPr>
        <w:t>1</w:t>
      </w:r>
      <w:r w:rsidRPr="00B46527">
        <w:rPr>
          <w:lang w:val="es-ES"/>
        </w:rPr>
        <w:t>)</w:t>
      </w:r>
    </w:p>
    <w:p w14:paraId="5BE137F6" w14:textId="6109917B" w:rsidR="00542C7C" w:rsidRPr="00B46527" w:rsidRDefault="00B46527" w:rsidP="00DA6367">
      <w:pPr>
        <w:pStyle w:val="Heading2"/>
        <w:spacing w:before="240"/>
        <w:ind w:left="0" w:firstLine="0"/>
        <w:jc w:val="center"/>
        <w:rPr>
          <w:lang w:val="es-ES"/>
        </w:rPr>
      </w:pPr>
      <w:r w:rsidRPr="00B46527">
        <w:rPr>
          <w:lang w:val="es-ES"/>
        </w:rPr>
        <w:t>Aprobadas por la Junta del Reglamento de Radiocomunicaciones</w:t>
      </w:r>
      <w:r w:rsidR="009B0A8C" w:rsidRPr="00B46527">
        <w:rPr>
          <w:lang w:val="es-ES"/>
        </w:rPr>
        <w:t>*</w:t>
      </w:r>
    </w:p>
    <w:p w14:paraId="74C076E1" w14:textId="77777777" w:rsidR="00DA6367" w:rsidRPr="00B46527" w:rsidRDefault="00DA6367" w:rsidP="00DA6367">
      <w:pPr>
        <w:spacing w:before="0"/>
        <w:rPr>
          <w:lang w:val="es-ES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1417"/>
        <w:gridCol w:w="1418"/>
        <w:gridCol w:w="1192"/>
        <w:gridCol w:w="1665"/>
      </w:tblGrid>
      <w:tr w:rsidR="00B46527" w:rsidRPr="00955437" w14:paraId="5BE137FF" w14:textId="77777777" w:rsidTr="006776D2">
        <w:trPr>
          <w:tblHeader/>
          <w:jc w:val="center"/>
        </w:trPr>
        <w:tc>
          <w:tcPr>
            <w:tcW w:w="1472" w:type="dxa"/>
            <w:vAlign w:val="center"/>
          </w:tcPr>
          <w:p w14:paraId="5BE137F8" w14:textId="5A945394" w:rsidR="00B46527" w:rsidRPr="003475A2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C423C">
              <w:rPr>
                <w:b/>
                <w:bCs/>
                <w:sz w:val="20"/>
              </w:rPr>
              <w:t>Revisión (Circular Nº)</w:t>
            </w:r>
          </w:p>
        </w:tc>
        <w:tc>
          <w:tcPr>
            <w:tcW w:w="1222" w:type="dxa"/>
            <w:vAlign w:val="center"/>
          </w:tcPr>
          <w:p w14:paraId="5BE137F9" w14:textId="37D75425" w:rsidR="00B46527" w:rsidRPr="003475A2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BF71E6">
              <w:rPr>
                <w:b/>
                <w:bCs/>
                <w:sz w:val="20"/>
              </w:rPr>
              <w:t>Fecha</w:t>
            </w:r>
          </w:p>
        </w:tc>
        <w:tc>
          <w:tcPr>
            <w:tcW w:w="987" w:type="dxa"/>
            <w:vAlign w:val="center"/>
          </w:tcPr>
          <w:p w14:paraId="5BE137FA" w14:textId="25F0C253" w:rsidR="00B46527" w:rsidRPr="003475A2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BE137FB" w14:textId="7A63E57D" w:rsidR="00B46527" w:rsidRPr="003475A2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BE137FC" w14:textId="5B861BE4" w:rsidR="00B46527" w:rsidRPr="00B46527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s-ES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Número del RR u otra referencia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5BE137FD" w14:textId="7C23953A" w:rsidR="00B46527" w:rsidRPr="00B46527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s-ES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retirar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center"/>
          </w:tcPr>
          <w:p w14:paraId="5BE137FE" w14:textId="0F021DB4" w:rsidR="00B46527" w:rsidRPr="00B46527" w:rsidRDefault="00B46527" w:rsidP="00B46527">
            <w:pPr>
              <w:spacing w:after="200"/>
              <w:jc w:val="center"/>
              <w:rPr>
                <w:b/>
                <w:bCs/>
                <w:sz w:val="20"/>
                <w:lang w:val="es-ES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insertar</w:t>
            </w:r>
          </w:p>
        </w:tc>
      </w:tr>
      <w:tr w:rsidR="009B0A8C" w:rsidRPr="003475A2" w14:paraId="5BE13807" w14:textId="77777777" w:rsidTr="7041A0F6">
        <w:trPr>
          <w:jc w:val="center"/>
        </w:trPr>
        <w:tc>
          <w:tcPr>
            <w:tcW w:w="1472" w:type="dxa"/>
            <w:tcBorders>
              <w:bottom w:val="nil"/>
            </w:tcBorders>
          </w:tcPr>
          <w:p w14:paraId="5BE13800" w14:textId="509720D1" w:rsidR="009B0A8C" w:rsidRPr="003475A2" w:rsidRDefault="009B0A8C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="00B46527">
              <w:rPr>
                <w:sz w:val="20"/>
                <w:lang w:val="en-US"/>
              </w:rPr>
              <w:t>Véase</w:t>
            </w:r>
            <w:r w:rsidRPr="00F879D2">
              <w:rPr>
                <w:sz w:val="20"/>
                <w:lang w:val="en-US"/>
              </w:rPr>
              <w:t xml:space="preserve"> CR/</w:t>
            </w:r>
            <w:r w:rsidR="008F6895">
              <w:rPr>
                <w:sz w:val="20"/>
                <w:lang w:val="en-US"/>
              </w:rPr>
              <w:t>479</w:t>
            </w:r>
          </w:p>
        </w:tc>
        <w:tc>
          <w:tcPr>
            <w:tcW w:w="1222" w:type="dxa"/>
            <w:tcBorders>
              <w:bottom w:val="nil"/>
            </w:tcBorders>
          </w:tcPr>
          <w:p w14:paraId="5BE13801" w14:textId="4D1F13B2" w:rsidR="009B0A8C" w:rsidRPr="003475A2" w:rsidRDefault="00A628F3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15 </w:t>
            </w:r>
            <w:r w:rsidR="00B46527">
              <w:rPr>
                <w:sz w:val="20"/>
                <w:lang w:val="en-US"/>
              </w:rPr>
              <w:t>de octubre de </w:t>
            </w:r>
            <w:r w:rsidR="009B0A8C">
              <w:rPr>
                <w:sz w:val="20"/>
                <w:lang w:val="en-US"/>
              </w:rPr>
              <w:t>20</w:t>
            </w:r>
            <w:r w:rsidR="00E668C4">
              <w:rPr>
                <w:sz w:val="20"/>
                <w:lang w:val="en-US"/>
              </w:rPr>
              <w:t>2</w:t>
            </w:r>
            <w:r w:rsidR="009B0A8C">
              <w:rPr>
                <w:sz w:val="20"/>
                <w:lang w:val="en-US"/>
              </w:rPr>
              <w:t>1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E684D2E" w14:textId="77777777" w:rsidR="009B0A8C" w:rsidRPr="003C19E1" w:rsidRDefault="009B0A8C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1154B36A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7973B196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6670BDA7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0E289ABE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46C53427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166EA0CD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2D1B89C7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3B993FE2" w14:textId="77777777" w:rsidR="00492594" w:rsidRPr="003C19E1" w:rsidRDefault="009D07A0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  <w:r w:rsidR="00A262EE" w:rsidRPr="003C19E1">
              <w:rPr>
                <w:sz w:val="20"/>
                <w:lang w:val="pt-PT"/>
              </w:rPr>
              <w:t>1</w:t>
            </w:r>
          </w:p>
          <w:p w14:paraId="5BE13802" w14:textId="6537E294" w:rsidR="009D094D" w:rsidRPr="003C19E1" w:rsidRDefault="003A19AE" w:rsidP="00CC5AB1">
            <w:pPr>
              <w:spacing w:before="120" w:after="120"/>
              <w:jc w:val="center"/>
              <w:rPr>
                <w:b/>
                <w:bCs/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C1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1FDB2E" w14:textId="5660E098" w:rsidR="009B0A8C" w:rsidRPr="003C19E1" w:rsidRDefault="009B0A8C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AR</w:t>
            </w:r>
            <w:r w:rsidR="00E52D0D" w:rsidRPr="003C19E1">
              <w:rPr>
                <w:sz w:val="20"/>
                <w:lang w:val="pt-PT"/>
              </w:rPr>
              <w:t>0</w:t>
            </w:r>
            <w:r w:rsidR="00311FCA" w:rsidRPr="003C19E1">
              <w:rPr>
                <w:sz w:val="20"/>
                <w:lang w:val="pt-PT"/>
              </w:rPr>
              <w:t>5</w:t>
            </w:r>
          </w:p>
          <w:p w14:paraId="1B0B5ECB" w14:textId="5D951284" w:rsidR="009D07A0" w:rsidRPr="003C19E1" w:rsidRDefault="009D07A0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AR</w:t>
            </w:r>
            <w:r w:rsidR="00E52D0D" w:rsidRPr="003C19E1">
              <w:rPr>
                <w:sz w:val="20"/>
                <w:lang w:val="pt-PT"/>
              </w:rPr>
              <w:t>0</w:t>
            </w:r>
            <w:r w:rsidRPr="003C19E1">
              <w:rPr>
                <w:sz w:val="20"/>
                <w:lang w:val="pt-PT"/>
              </w:rPr>
              <w:t>5</w:t>
            </w:r>
          </w:p>
          <w:p w14:paraId="18EA647E" w14:textId="41DE4BF0" w:rsidR="00A505AB" w:rsidRPr="003C19E1" w:rsidRDefault="002156D5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FC423C">
              <w:rPr>
                <w:sz w:val="20"/>
                <w:lang w:val="es-ES"/>
              </w:rPr>
              <w:t>Aceptabilidad</w:t>
            </w:r>
          </w:p>
          <w:p w14:paraId="5E5EC45A" w14:textId="6D47F0D7" w:rsidR="00A505AB" w:rsidRPr="003C19E1" w:rsidRDefault="002F23AD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AR09</w:t>
            </w:r>
          </w:p>
          <w:p w14:paraId="1E6CFC13" w14:textId="6908B3A1" w:rsidR="004402CD" w:rsidRPr="003C19E1" w:rsidRDefault="004402CD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AR11</w:t>
            </w:r>
          </w:p>
          <w:p w14:paraId="0DE01736" w14:textId="4DE7F2F8" w:rsidR="000928FF" w:rsidRPr="003C19E1" w:rsidRDefault="00E52D0D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AP04</w:t>
            </w:r>
          </w:p>
          <w:p w14:paraId="7A225AC5" w14:textId="36AC9BFE" w:rsidR="00A505AB" w:rsidRDefault="00430FA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RES</w:t>
            </w:r>
            <w:r w:rsidR="00C87E54">
              <w:rPr>
                <w:sz w:val="20"/>
                <w:lang w:val="en-US"/>
              </w:rPr>
              <w:t>32</w:t>
            </w:r>
            <w:r w:rsidR="00124D0A" w:rsidRPr="00124D0A">
              <w:rPr>
                <w:sz w:val="20"/>
                <w:vertAlign w:val="superscript"/>
                <w:lang w:val="en-US"/>
              </w:rPr>
              <w:t>1</w:t>
            </w:r>
          </w:p>
          <w:p w14:paraId="233A1F5B" w14:textId="77777777" w:rsidR="00BB1286" w:rsidRDefault="00BB1286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RES49</w:t>
            </w:r>
          </w:p>
          <w:p w14:paraId="03AD5CF5" w14:textId="77777777" w:rsidR="00A262EE" w:rsidRDefault="00A262E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  <w:p w14:paraId="5BE13803" w14:textId="2BFC2893" w:rsidR="003A19AE" w:rsidRPr="00430FAB" w:rsidRDefault="003A19A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EA5593" w14:textId="77777777" w:rsidR="009B0A8C" w:rsidRDefault="00311FCA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5.418C</w:t>
            </w:r>
          </w:p>
          <w:p w14:paraId="4CA99E2C" w14:textId="78F6408C" w:rsidR="009D07A0" w:rsidRDefault="009D07A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5.485</w:t>
            </w:r>
          </w:p>
          <w:p w14:paraId="1A172FFA" w14:textId="749F8C08" w:rsidR="00A505AB" w:rsidRDefault="00A505A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  <w:p w14:paraId="27CBF8DB" w14:textId="6741032C" w:rsidR="00A505AB" w:rsidRDefault="00627FF8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</w:t>
            </w:r>
          </w:p>
          <w:p w14:paraId="4A9CB5C6" w14:textId="77777777" w:rsidR="004402CD" w:rsidRDefault="004402C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</w:p>
          <w:p w14:paraId="303E5381" w14:textId="77777777" w:rsidR="00A505AB" w:rsidRDefault="00A505AB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70691CDC" w14:textId="77777777" w:rsidR="00C87E54" w:rsidRDefault="00C87E54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55D51E7C" w14:textId="77777777" w:rsidR="00BB1286" w:rsidRDefault="00BB1286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3DF533CD" w14:textId="77777777" w:rsidR="003A19AE" w:rsidRDefault="003A19AE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5BE13804" w14:textId="6BFF588E" w:rsidR="003A19AE" w:rsidRPr="003475A2" w:rsidRDefault="003A19AE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2AA6B8D5" w14:textId="77777777" w:rsidR="009B0A8C" w:rsidRDefault="00E212EC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  <w:p w14:paraId="4E0294BA" w14:textId="77777777" w:rsidR="009D07A0" w:rsidRDefault="009D07A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  <w:p w14:paraId="3DA4DD70" w14:textId="38DCF977" w:rsidR="00FA1EA2" w:rsidRDefault="00FA1EA2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 w:rsidR="00FE0672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7</w:t>
            </w:r>
          </w:p>
          <w:p w14:paraId="371D8D7F" w14:textId="558C8FBA" w:rsidR="00627FF8" w:rsidRDefault="002D511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2D511D">
              <w:rPr>
                <w:sz w:val="20"/>
                <w:lang w:val="en-US"/>
              </w:rPr>
              <w:t>11</w:t>
            </w:r>
          </w:p>
          <w:p w14:paraId="3DFE01D0" w14:textId="77777777" w:rsidR="00FA6757" w:rsidRDefault="00FA6757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  <w:p w14:paraId="0E754578" w14:textId="6B5932F6" w:rsidR="00D31BEF" w:rsidRDefault="00D31BEF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107F66">
              <w:rPr>
                <w:sz w:val="20"/>
                <w:lang w:val="en-US"/>
              </w:rPr>
              <w:t>-2</w:t>
            </w:r>
          </w:p>
          <w:p w14:paraId="0CA27E91" w14:textId="0E59A5F9" w:rsidR="00C87E54" w:rsidRDefault="00F1760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0EF64CBA" w14:textId="77777777" w:rsidR="00BB1286" w:rsidRDefault="002E39C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293275D7" w14:textId="2040FA08" w:rsidR="006B62BB" w:rsidRDefault="00F1760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5BE13805" w14:textId="0FDF9400" w:rsidR="003A19AE" w:rsidRPr="002D511D" w:rsidRDefault="003A19A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205D49AE" w14:textId="77777777" w:rsidR="009B0A8C" w:rsidRDefault="00E212EC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  <w:r w:rsidR="009B0A8C" w:rsidRPr="00F879D2">
              <w:rPr>
                <w:sz w:val="20"/>
                <w:lang w:val="en-US"/>
              </w:rPr>
              <w:t xml:space="preserve"> (rev.1)</w:t>
            </w:r>
          </w:p>
          <w:p w14:paraId="03DF00E3" w14:textId="77777777" w:rsidR="009D07A0" w:rsidRDefault="009D07A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  <w:p w14:paraId="47C32232" w14:textId="29DFAF69" w:rsidR="00456317" w:rsidRDefault="00456317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 w:rsidRPr="00F879D2">
              <w:rPr>
                <w:sz w:val="20"/>
                <w:lang w:val="en-US"/>
              </w:rPr>
              <w:t>(rev.1)</w:t>
            </w:r>
            <w:r>
              <w:rPr>
                <w:sz w:val="20"/>
                <w:lang w:val="en-US"/>
              </w:rPr>
              <w:t>-7</w:t>
            </w:r>
            <w:r w:rsidRPr="00F879D2">
              <w:rPr>
                <w:sz w:val="20"/>
                <w:lang w:val="en-US"/>
              </w:rPr>
              <w:t>(rev.1)</w:t>
            </w:r>
          </w:p>
          <w:p w14:paraId="6FBCE598" w14:textId="5CCF68D5" w:rsidR="002D511D" w:rsidRDefault="002D511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11(rev.1)</w:t>
            </w:r>
          </w:p>
          <w:p w14:paraId="50B2C32F" w14:textId="6C4EA79A" w:rsidR="00FA6757" w:rsidRDefault="00FA6757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8(rev.1)</w:t>
            </w:r>
          </w:p>
          <w:p w14:paraId="1E1DE1D6" w14:textId="4763CA48" w:rsidR="002D511D" w:rsidRDefault="00C447A4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1(rev.1)-2(rev.1)</w:t>
            </w:r>
          </w:p>
          <w:p w14:paraId="6B4A3D5B" w14:textId="77777777" w:rsidR="00D31BEF" w:rsidRDefault="00C87E54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</w:t>
            </w:r>
          </w:p>
          <w:p w14:paraId="7790D4C7" w14:textId="10B86DD1" w:rsidR="006B62BB" w:rsidRDefault="00F1760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3EE4CE5D" w14:textId="6388440A" w:rsidR="006B62BB" w:rsidRDefault="006B62B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</w:t>
            </w:r>
            <w:r w:rsidR="00552538">
              <w:rPr>
                <w:sz w:val="20"/>
                <w:lang w:val="en-US"/>
              </w:rPr>
              <w:t>-2(rev.1)</w:t>
            </w:r>
          </w:p>
          <w:p w14:paraId="5BE13806" w14:textId="326B899A" w:rsidR="006B62BB" w:rsidRPr="00D31BEF" w:rsidRDefault="003A19A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2(rev.1)</w:t>
            </w:r>
          </w:p>
        </w:tc>
      </w:tr>
      <w:tr w:rsidR="00BD5495" w:rsidRPr="003475A2" w14:paraId="79989832" w14:textId="77777777" w:rsidTr="7041A0F6">
        <w:trPr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34A40A06" w14:textId="77777777" w:rsidR="00BD5495" w:rsidRPr="00F879D2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14215908" w14:textId="77777777" w:rsidR="00BD5495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5E613B01" w14:textId="610B9651" w:rsidR="00BD5495" w:rsidRPr="00F879D2" w:rsidRDefault="002156D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Índice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32190EB" w14:textId="77777777" w:rsidR="00BD5495" w:rsidRPr="00F879D2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9C1755E" w14:textId="77777777" w:rsidR="00BD5495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1DC06381" w14:textId="40F7D5C7" w:rsidR="00BD5495" w:rsidRDefault="00D634F3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FE0672">
              <w:rPr>
                <w:sz w:val="20"/>
                <w:lang w:val="en-US"/>
              </w:rPr>
              <w:t>-</w:t>
            </w:r>
            <w:r w:rsidR="00676D01">
              <w:rPr>
                <w:sz w:val="20"/>
                <w:lang w:val="en-US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78B602DC" w14:textId="11EF90C1" w:rsidR="00BD5495" w:rsidRDefault="0024358A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1(rev.1)-2(rev.1)</w:t>
            </w:r>
          </w:p>
        </w:tc>
      </w:tr>
      <w:tr w:rsidR="00CC5AB1" w:rsidRPr="003475A2" w14:paraId="1005480E" w14:textId="77777777" w:rsidTr="7041A0F6">
        <w:trPr>
          <w:trHeight w:val="1270"/>
          <w:jc w:val="center"/>
        </w:trPr>
        <w:tc>
          <w:tcPr>
            <w:tcW w:w="1472" w:type="dxa"/>
            <w:vMerge w:val="restart"/>
            <w:tcBorders>
              <w:top w:val="single" w:sz="4" w:space="0" w:color="auto"/>
            </w:tcBorders>
          </w:tcPr>
          <w:p w14:paraId="736A9F63" w14:textId="419AF2FB" w:rsidR="00CC5AB1" w:rsidRPr="00F879D2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r w:rsidR="00B46527">
              <w:rPr>
                <w:sz w:val="20"/>
                <w:lang w:val="en-US"/>
              </w:rPr>
              <w:t>Véase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484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</w:tcBorders>
          </w:tcPr>
          <w:p w14:paraId="5C718652" w14:textId="45D74F93" w:rsidR="00CC5AB1" w:rsidRDefault="002156D5" w:rsidP="002156D5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2156D5">
              <w:rPr>
                <w:sz w:val="20"/>
                <w:lang w:val="en-US"/>
              </w:rPr>
              <w:t>18 de marzo</w:t>
            </w:r>
            <w:r>
              <w:rPr>
                <w:sz w:val="20"/>
                <w:lang w:val="en-US"/>
              </w:rPr>
              <w:br/>
            </w:r>
            <w:r w:rsidRPr="002156D5">
              <w:rPr>
                <w:sz w:val="20"/>
                <w:lang w:val="en-US"/>
              </w:rPr>
              <w:t>de 2022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4DCE72F6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6AE37331" w14:textId="0D3B1EA4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 w:rsidR="002156D5">
              <w:rPr>
                <w:sz w:val="20"/>
                <w:lang w:val="en-US"/>
              </w:rPr>
              <w:br/>
            </w:r>
            <w:r w:rsidR="002156D5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t>A1</w:t>
            </w:r>
          </w:p>
          <w:p w14:paraId="32C71EC8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A3AE8DC" w14:textId="1BF49B6D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71B7F69" w14:textId="4D672D5E" w:rsidR="00CC5AB1" w:rsidRPr="002156D5" w:rsidRDefault="002156D5" w:rsidP="002156D5">
            <w:pPr>
              <w:spacing w:before="120" w:after="120"/>
              <w:jc w:val="center"/>
              <w:rPr>
                <w:sz w:val="20"/>
                <w:lang w:val="es-ES"/>
              </w:rPr>
            </w:pPr>
            <w:r w:rsidRPr="002156D5">
              <w:rPr>
                <w:sz w:val="20"/>
                <w:lang w:val="es-ES"/>
              </w:rPr>
              <w:t>Ampliación</w:t>
            </w:r>
            <w:r>
              <w:rPr>
                <w:sz w:val="20"/>
                <w:lang w:val="es-ES"/>
              </w:rPr>
              <w:t xml:space="preserve"> </w:t>
            </w:r>
            <w:r w:rsidRPr="002156D5">
              <w:rPr>
                <w:sz w:val="20"/>
                <w:lang w:val="es-ES"/>
              </w:rPr>
              <w:t>del plazo</w:t>
            </w:r>
            <w:r>
              <w:rPr>
                <w:sz w:val="20"/>
                <w:lang w:val="es-ES"/>
              </w:rPr>
              <w:t xml:space="preserve"> </w:t>
            </w:r>
            <w:r w:rsidRPr="002156D5">
              <w:rPr>
                <w:sz w:val="20"/>
                <w:lang w:val="es-ES"/>
              </w:rPr>
              <w:t>reglamentario</w:t>
            </w:r>
            <w:r>
              <w:rPr>
                <w:sz w:val="20"/>
                <w:lang w:val="es-ES"/>
              </w:rPr>
              <w:t>.</w:t>
            </w:r>
            <w:r>
              <w:rPr>
                <w:sz w:val="20"/>
                <w:lang w:val="es-ES"/>
              </w:rPr>
              <w:br/>
            </w:r>
            <w:r w:rsidRPr="002156D5">
              <w:rPr>
                <w:sz w:val="20"/>
                <w:lang w:val="es-ES"/>
              </w:rPr>
              <w:t>Puesta en servicio simultánea</w:t>
            </w:r>
          </w:p>
          <w:p w14:paraId="14F39C37" w14:textId="77777777" w:rsidR="00CC5AB1" w:rsidRPr="002156D5" w:rsidRDefault="00CC5AB1" w:rsidP="00CC5AB1">
            <w:pPr>
              <w:spacing w:before="120" w:after="120"/>
              <w:jc w:val="center"/>
              <w:rPr>
                <w:sz w:val="20"/>
                <w:lang w:val="es-ES"/>
              </w:rPr>
            </w:pPr>
            <w:r w:rsidRPr="002156D5">
              <w:rPr>
                <w:sz w:val="20"/>
                <w:lang w:val="es-ES"/>
              </w:rPr>
              <w:t>AR11</w:t>
            </w:r>
          </w:p>
          <w:p w14:paraId="1103F713" w14:textId="60BC9EE1" w:rsidR="00CC5AB1" w:rsidRPr="002156D5" w:rsidRDefault="00CC5AB1" w:rsidP="00CC5AB1">
            <w:pPr>
              <w:spacing w:before="120" w:after="120"/>
              <w:jc w:val="center"/>
              <w:rPr>
                <w:sz w:val="20"/>
                <w:lang w:val="es-ES"/>
              </w:rPr>
            </w:pPr>
            <w:r w:rsidRPr="002156D5">
              <w:rPr>
                <w:sz w:val="20"/>
                <w:lang w:val="es-ES"/>
              </w:rPr>
              <w:t>AR11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CB06AA8" w14:textId="77777777" w:rsidR="00CC5AB1" w:rsidRPr="002156D5" w:rsidRDefault="00CC5AB1" w:rsidP="00CC5AB1">
            <w:pPr>
              <w:spacing w:before="120" w:after="120"/>
              <w:jc w:val="center"/>
              <w:rPr>
                <w:sz w:val="20"/>
                <w:lang w:val="es-ES"/>
              </w:rPr>
            </w:pPr>
            <w:r w:rsidRPr="002156D5">
              <w:rPr>
                <w:sz w:val="20"/>
                <w:lang w:val="es-ES"/>
              </w:rPr>
              <w:br/>
            </w:r>
            <w:r w:rsidRPr="002156D5">
              <w:rPr>
                <w:sz w:val="20"/>
                <w:lang w:val="es-ES"/>
              </w:rPr>
              <w:br/>
            </w:r>
          </w:p>
          <w:p w14:paraId="16F8AABE" w14:textId="77777777" w:rsidR="00CC5AB1" w:rsidRPr="002156D5" w:rsidRDefault="00CC5AB1" w:rsidP="00CC5AB1">
            <w:pPr>
              <w:spacing w:before="120" w:after="120"/>
              <w:jc w:val="center"/>
              <w:rPr>
                <w:sz w:val="20"/>
                <w:lang w:val="es-ES"/>
              </w:rPr>
            </w:pPr>
            <w:r w:rsidRPr="002156D5">
              <w:rPr>
                <w:sz w:val="20"/>
                <w:lang w:val="es-ES"/>
              </w:rPr>
              <w:br/>
            </w:r>
          </w:p>
          <w:p w14:paraId="5CBAEA4D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11.43A</w:t>
            </w:r>
          </w:p>
          <w:p w14:paraId="602A3B63" w14:textId="09BB7D6B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11.43B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0AF658C0" w14:textId="0BDF7E21" w:rsidR="00CC5AB1" w:rsidRDefault="00DA0036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 w:rsidR="00CC5AB1">
              <w:rPr>
                <w:sz w:val="20"/>
                <w:lang w:val="en-US"/>
              </w:rPr>
              <w:br/>
            </w:r>
            <w:r w:rsidR="00CC5AB1">
              <w:rPr>
                <w:sz w:val="20"/>
                <w:lang w:val="en-US"/>
              </w:rPr>
              <w:br/>
            </w:r>
          </w:p>
          <w:p w14:paraId="27B76889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42321EBF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  <w:p w14:paraId="17D24A19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  <w:p w14:paraId="4F353A9A" w14:textId="79716A35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3A6C0EA1" w14:textId="0AB9F4B8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1(rev.2)-2(rev.2)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5E7A04DD" w14:textId="2BF3A2A8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5A6761">
              <w:rPr>
                <w:sz w:val="20"/>
                <w:lang w:val="en-US"/>
              </w:rPr>
              <w:t>1(rev.2)</w:t>
            </w:r>
            <w:r w:rsidR="007D23A3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br/>
            </w:r>
          </w:p>
          <w:p w14:paraId="0A196BFA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24(rev.2)</w:t>
            </w:r>
          </w:p>
          <w:p w14:paraId="0C50198F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25(rev.2)</w:t>
            </w:r>
          </w:p>
          <w:p w14:paraId="48160687" w14:textId="77F13E3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</w:tc>
      </w:tr>
      <w:tr w:rsidR="00E24EB0" w:rsidRPr="003475A2" w14:paraId="31908BE8" w14:textId="77777777" w:rsidTr="7041A0F6">
        <w:trPr>
          <w:trHeight w:val="759"/>
          <w:jc w:val="center"/>
        </w:trPr>
        <w:tc>
          <w:tcPr>
            <w:tcW w:w="1472" w:type="dxa"/>
            <w:vMerge/>
          </w:tcPr>
          <w:p w14:paraId="5D4E01A3" w14:textId="77777777" w:rsidR="00E24EB0" w:rsidRDefault="00E24EB0" w:rsidP="00E24EB0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vMerge/>
          </w:tcPr>
          <w:p w14:paraId="14A1B67D" w14:textId="77777777" w:rsidR="00E24EB0" w:rsidRDefault="00E24EB0" w:rsidP="00E24EB0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1AE29EF2" w14:textId="4A06918D" w:rsidR="00E24EB0" w:rsidRDefault="002156D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2156D5">
              <w:rPr>
                <w:sz w:val="20"/>
                <w:lang w:val="en-US"/>
              </w:rPr>
              <w:t>Índice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F872F9" w14:textId="77777777" w:rsidR="00E24EB0" w:rsidRDefault="00E24EB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05F71C2" w14:textId="77777777" w:rsidR="00E24EB0" w:rsidRDefault="00E24EB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389BD4E7" w14:textId="457A05CC" w:rsidR="00E24EB0" w:rsidRDefault="00D03FD8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F32AFD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4D437FF4" w14:textId="49A0F9D8" w:rsidR="00E24EB0" w:rsidRDefault="00D03FD8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507994">
              <w:rPr>
                <w:sz w:val="20"/>
                <w:lang w:val="en-US"/>
              </w:rPr>
              <w:t>(rev.2)-</w:t>
            </w:r>
            <w:r>
              <w:rPr>
                <w:sz w:val="20"/>
                <w:lang w:val="en-US"/>
              </w:rPr>
              <w:t>2</w:t>
            </w:r>
            <w:r w:rsidR="00507994">
              <w:rPr>
                <w:sz w:val="20"/>
                <w:lang w:val="en-US"/>
              </w:rPr>
              <w:t>(rev.2)</w:t>
            </w:r>
          </w:p>
        </w:tc>
      </w:tr>
      <w:tr w:rsidR="00466F05" w:rsidRPr="00C52523" w14:paraId="2CFD6930" w14:textId="77777777" w:rsidTr="7041A0F6">
        <w:trPr>
          <w:trHeight w:val="1270"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266281DE" w14:textId="6CE0D18F" w:rsidR="00466F05" w:rsidRPr="00C52523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C52523">
              <w:rPr>
                <w:sz w:val="20"/>
                <w:lang w:val="en-US"/>
              </w:rPr>
              <w:lastRenderedPageBreak/>
              <w:t>3</w:t>
            </w:r>
            <w:r w:rsidRPr="00C52523">
              <w:rPr>
                <w:sz w:val="20"/>
                <w:lang w:val="en-US"/>
              </w:rPr>
              <w:br/>
            </w:r>
            <w:r w:rsidR="00B46527">
              <w:rPr>
                <w:sz w:val="20"/>
                <w:lang w:val="en-US"/>
              </w:rPr>
              <w:t>Véase</w:t>
            </w:r>
            <w:r w:rsidRPr="00C52523">
              <w:rPr>
                <w:sz w:val="20"/>
                <w:lang w:val="en-US"/>
              </w:rPr>
              <w:t xml:space="preserve"> CR/</w:t>
            </w:r>
            <w:r w:rsidR="00C52523" w:rsidRPr="00C52523">
              <w:rPr>
                <w:sz w:val="20"/>
                <w:lang w:val="en-US"/>
              </w:rPr>
              <w:t>498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2C1CD6D9" w14:textId="3BFEEECC" w:rsidR="00466F05" w:rsidRPr="00C52523" w:rsidRDefault="005F04E9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="00C52523" w:rsidRPr="00C52523">
              <w:rPr>
                <w:sz w:val="20"/>
                <w:lang w:val="en-US"/>
              </w:rPr>
              <w:t xml:space="preserve"> </w:t>
            </w:r>
            <w:r w:rsidR="002928C5">
              <w:rPr>
                <w:sz w:val="20"/>
                <w:lang w:val="en-US"/>
              </w:rPr>
              <w:t>de julio</w:t>
            </w:r>
            <w:r w:rsidR="002928C5">
              <w:rPr>
                <w:sz w:val="20"/>
                <w:lang w:val="en-US"/>
              </w:rPr>
              <w:br/>
              <w:t xml:space="preserve">de </w:t>
            </w:r>
            <w:r w:rsidR="00466F05" w:rsidRPr="00C52523">
              <w:rPr>
                <w:sz w:val="20"/>
                <w:lang w:val="en-US"/>
              </w:rPr>
              <w:t>2023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5D80C67A" w14:textId="261699DD" w:rsidR="00466F05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B2B7527" w14:textId="05D25444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>
              <w:rPr>
                <w:sz w:val="20"/>
                <w:lang w:val="en-US"/>
              </w:rPr>
              <w:br/>
            </w:r>
          </w:p>
          <w:p w14:paraId="1775E1A5" w14:textId="3DFAFDB7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14:paraId="3A10532B" w14:textId="0A7C639E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14:paraId="2FDCC43D" w14:textId="2E84DC9E" w:rsidR="00466F05" w:rsidRPr="00F879D2" w:rsidRDefault="00713984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AP30B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90E776D" w14:textId="5780DE05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14:paraId="3AA62A21" w14:textId="18382BF4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26380D02" w14:textId="3B3C119C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283234D9" w14:textId="5F9D0790" w:rsidR="00466F05" w:rsidRDefault="00713984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8.16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63F419F9" w14:textId="57FB1C7D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27-30</w:t>
            </w:r>
            <w:r>
              <w:rPr>
                <w:sz w:val="20"/>
                <w:lang w:val="en-US"/>
              </w:rPr>
              <w:br/>
            </w:r>
          </w:p>
          <w:p w14:paraId="42E7D072" w14:textId="2AF871F2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690F9718" w14:textId="47D115BF" w:rsidR="00DA6367" w:rsidRDefault="00EB0AEC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  <w:p w14:paraId="50FE6A46" w14:textId="5013FDC3" w:rsidR="00466F05" w:rsidRDefault="00521D5F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7-8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62A7970F" w14:textId="1D3A1317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28(rev.3)-29(rev.3)</w:t>
            </w:r>
          </w:p>
          <w:p w14:paraId="61775B7C" w14:textId="3AFD8587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  <w:r w:rsidRPr="00713984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(rev.3)</w:t>
            </w:r>
          </w:p>
          <w:p w14:paraId="3DBE5FE0" w14:textId="4B70F76E" w:rsidR="00DA6367" w:rsidRDefault="00713984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11(rev.3)</w:t>
            </w:r>
            <w:r w:rsidR="00EB0AEC">
              <w:rPr>
                <w:sz w:val="20"/>
                <w:lang w:val="en-US"/>
              </w:rPr>
              <w:t>-12</w:t>
            </w:r>
          </w:p>
          <w:p w14:paraId="679A7EC0" w14:textId="7C3E0740" w:rsidR="00466F05" w:rsidRDefault="00521D5F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  <w:r w:rsidR="00713984">
              <w:rPr>
                <w:sz w:val="20"/>
                <w:lang w:val="en-US"/>
              </w:rPr>
              <w:t>(rev.3)</w:t>
            </w:r>
            <w:r>
              <w:rPr>
                <w:sz w:val="20"/>
                <w:lang w:val="en-US"/>
              </w:rPr>
              <w:t>-7</w:t>
            </w:r>
            <w:r w:rsidRPr="00521D5F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(rev.3)</w:t>
            </w:r>
            <w:r w:rsidR="00E41EC1">
              <w:rPr>
                <w:sz w:val="20"/>
                <w:lang w:val="en-US"/>
              </w:rPr>
              <w:t>,</w:t>
            </w:r>
            <w:r w:rsidR="00E41EC1">
              <w:rPr>
                <w:sz w:val="20"/>
                <w:lang w:val="en-US"/>
              </w:rPr>
              <w:br/>
              <w:t>8</w:t>
            </w:r>
          </w:p>
        </w:tc>
      </w:tr>
      <w:tr w:rsidR="007A383E" w:rsidRPr="00955437" w14:paraId="38E48B0D" w14:textId="77777777" w:rsidTr="00594F6A">
        <w:trPr>
          <w:trHeight w:val="1270"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5BB5BB8B" w14:textId="77C843C6" w:rsidR="007A383E" w:rsidRPr="00C52523" w:rsidRDefault="007A383E" w:rsidP="7041A0F6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7041A0F6">
              <w:rPr>
                <w:sz w:val="20"/>
                <w:lang w:val="en-US"/>
              </w:rPr>
              <w:t>4</w:t>
            </w:r>
            <w:r>
              <w:br/>
            </w:r>
            <w:r w:rsidR="00B46527">
              <w:rPr>
                <w:sz w:val="20"/>
                <w:lang w:val="en-US"/>
              </w:rPr>
              <w:t>Véase</w:t>
            </w:r>
            <w:r w:rsidRPr="7041A0F6">
              <w:rPr>
                <w:sz w:val="20"/>
                <w:lang w:val="en-US"/>
              </w:rPr>
              <w:t xml:space="preserve"> CR/</w:t>
            </w:r>
            <w:r w:rsidR="003C19E1">
              <w:rPr>
                <w:sz w:val="20"/>
                <w:lang w:val="en-US"/>
              </w:rPr>
              <w:t>500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65E89FF5" w14:textId="43DE34E6" w:rsidR="007A383E" w:rsidRDefault="007A383E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8 </w:t>
            </w:r>
            <w:r w:rsidR="002928C5">
              <w:rPr>
                <w:sz w:val="20"/>
                <w:lang w:val="en-US"/>
              </w:rPr>
              <w:t>de marzo</w:t>
            </w:r>
            <w:r>
              <w:rPr>
                <w:sz w:val="20"/>
                <w:lang w:val="en-US"/>
              </w:rPr>
              <w:br/>
            </w:r>
            <w:r w:rsidR="002928C5">
              <w:rPr>
                <w:sz w:val="20"/>
                <w:lang w:val="en-US"/>
              </w:rPr>
              <w:t xml:space="preserve">de </w:t>
            </w:r>
            <w:r>
              <w:rPr>
                <w:sz w:val="20"/>
                <w:lang w:val="en-US"/>
              </w:rPr>
              <w:t>2024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284D5964" w14:textId="160D772C" w:rsidR="007A383E" w:rsidRDefault="007A383E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A6B0D92" w14:textId="34B88EF0" w:rsidR="007A383E" w:rsidRDefault="007A383E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451BAE" w14:textId="625E7CB6" w:rsidR="00E57933" w:rsidRDefault="00B373F2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9.21</w:t>
            </w:r>
            <w:r w:rsidR="009274DB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64456762" w14:textId="538E4C4C" w:rsidR="00C275EB" w:rsidRDefault="00C275EB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14:paraId="37F47561" w14:textId="5643CBC9" w:rsidR="007A383E" w:rsidRDefault="00B373F2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9.36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174EA91F" w14:textId="4F2BE78A" w:rsidR="00E57933" w:rsidRDefault="00ED1A17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 w:rsidR="009274DB">
              <w:rPr>
                <w:sz w:val="20"/>
                <w:lang w:val="en-US"/>
              </w:rPr>
              <w:br/>
            </w:r>
            <w:r w:rsidR="002D1434">
              <w:rPr>
                <w:sz w:val="20"/>
                <w:lang w:val="en-US"/>
              </w:rPr>
              <w:br/>
            </w:r>
          </w:p>
          <w:p w14:paraId="67855152" w14:textId="53E94B87" w:rsidR="00C275EB" w:rsidRDefault="00C275EB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</w:t>
            </w:r>
          </w:p>
          <w:p w14:paraId="3847CDD3" w14:textId="1511D0D6" w:rsidR="007A383E" w:rsidRDefault="002D1434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7D55F3B0" w14:textId="7DB9501A" w:rsidR="00E57933" w:rsidRDefault="00D65754" w:rsidP="20A1BBEB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21,</w:t>
            </w:r>
            <w:r>
              <w:rPr>
                <w:sz w:val="20"/>
                <w:lang w:val="en-US"/>
              </w:rPr>
              <w:br/>
            </w:r>
            <w:r w:rsidR="00ED1A17" w:rsidRPr="20A1BBEB">
              <w:rPr>
                <w:sz w:val="20"/>
                <w:lang w:val="en-US"/>
              </w:rPr>
              <w:t>21</w:t>
            </w:r>
            <w:r w:rsidR="00ED1A17" w:rsidRPr="001655D4">
              <w:rPr>
                <w:i/>
                <w:iCs/>
                <w:sz w:val="20"/>
                <w:lang w:val="en-US"/>
              </w:rPr>
              <w:t>bis</w:t>
            </w:r>
            <w:r w:rsidR="00ED1A17" w:rsidRPr="20A1BBEB">
              <w:rPr>
                <w:sz w:val="20"/>
                <w:lang w:val="en-US"/>
              </w:rPr>
              <w:t>(rev</w:t>
            </w:r>
            <w:r w:rsidR="4E1987DD" w:rsidRPr="20A1BBEB">
              <w:rPr>
                <w:sz w:val="20"/>
                <w:lang w:val="en-US"/>
              </w:rPr>
              <w:t>.</w:t>
            </w:r>
            <w:r w:rsidR="00ED1A17" w:rsidRPr="20A1BBEB">
              <w:rPr>
                <w:sz w:val="20"/>
                <w:lang w:val="en-US"/>
              </w:rPr>
              <w:t>4)</w:t>
            </w:r>
            <w:r w:rsidR="00E57933" w:rsidRPr="20A1BBEB">
              <w:rPr>
                <w:sz w:val="20"/>
                <w:lang w:val="en-US"/>
              </w:rPr>
              <w:t>-</w:t>
            </w:r>
            <w:r w:rsidR="00ED1A17" w:rsidRPr="00344E1E">
              <w:rPr>
                <w:lang w:val="en-GB"/>
              </w:rPr>
              <w:br/>
            </w:r>
            <w:r w:rsidR="00E57933" w:rsidRPr="20A1BBEB">
              <w:rPr>
                <w:sz w:val="20"/>
                <w:lang w:val="en-US"/>
              </w:rPr>
              <w:t>22</w:t>
            </w:r>
          </w:p>
          <w:p w14:paraId="35AFEB59" w14:textId="15DB8E83" w:rsidR="007A383E" w:rsidRDefault="002D1434" w:rsidP="001655D4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7041A0F6">
              <w:rPr>
                <w:sz w:val="20"/>
                <w:lang w:val="en-US"/>
              </w:rPr>
              <w:t>25(rev.4)-</w:t>
            </w:r>
            <w:r w:rsidR="001655D4">
              <w:rPr>
                <w:sz w:val="20"/>
                <w:lang w:val="en-US"/>
              </w:rPr>
              <w:br/>
            </w:r>
            <w:r w:rsidR="7DE89D0F" w:rsidRPr="7041A0F6">
              <w:rPr>
                <w:sz w:val="20"/>
                <w:lang w:val="en-US"/>
              </w:rPr>
              <w:t>25</w:t>
            </w:r>
            <w:r w:rsidR="7DE89D0F" w:rsidRPr="7041A0F6">
              <w:rPr>
                <w:i/>
                <w:iCs/>
                <w:sz w:val="20"/>
                <w:lang w:val="en-US"/>
              </w:rPr>
              <w:t>bis</w:t>
            </w:r>
            <w:r w:rsidR="7DE89D0F" w:rsidRPr="7041A0F6">
              <w:rPr>
                <w:sz w:val="20"/>
                <w:lang w:val="en-US"/>
              </w:rPr>
              <w:t>(rev</w:t>
            </w:r>
            <w:r w:rsidR="001655D4">
              <w:rPr>
                <w:sz w:val="20"/>
                <w:lang w:val="en-US"/>
              </w:rPr>
              <w:t>.</w:t>
            </w:r>
            <w:r w:rsidR="7DE89D0F" w:rsidRPr="7041A0F6">
              <w:rPr>
                <w:sz w:val="20"/>
                <w:lang w:val="en-US"/>
              </w:rPr>
              <w:t>4)</w:t>
            </w:r>
            <w:r w:rsidR="0025ED87" w:rsidRPr="7041A0F6">
              <w:rPr>
                <w:sz w:val="20"/>
                <w:lang w:val="en-US"/>
              </w:rPr>
              <w:t>,</w:t>
            </w:r>
            <w:r w:rsidR="001655D4">
              <w:rPr>
                <w:sz w:val="20"/>
                <w:lang w:val="en-US"/>
              </w:rPr>
              <w:br/>
            </w:r>
            <w:r w:rsidR="00E57933" w:rsidRPr="20A1BBEB">
              <w:rPr>
                <w:sz w:val="20"/>
                <w:lang w:val="en-US"/>
              </w:rPr>
              <w:t>26</w:t>
            </w:r>
          </w:p>
        </w:tc>
      </w:tr>
      <w:tr w:rsidR="00955437" w:rsidRPr="00797D07" w14:paraId="78A4306C" w14:textId="77777777" w:rsidTr="00594F6A">
        <w:trPr>
          <w:trHeight w:val="1270"/>
          <w:jc w:val="center"/>
        </w:trPr>
        <w:tc>
          <w:tcPr>
            <w:tcW w:w="1472" w:type="dxa"/>
            <w:tcBorders>
              <w:top w:val="single" w:sz="4" w:space="0" w:color="auto"/>
              <w:bottom w:val="nil"/>
            </w:tcBorders>
          </w:tcPr>
          <w:p w14:paraId="7B24226C" w14:textId="32EA945F" w:rsidR="00955437" w:rsidRPr="7041A0F6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  <w:t>Véase</w:t>
            </w:r>
            <w:r w:rsidRPr="7041A0F6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510</w:t>
            </w: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344990EE" w14:textId="54C602B6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 de noviembre de 2024</w:t>
            </w: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</w:tcPr>
          <w:p w14:paraId="693AC608" w14:textId="1BA28BDC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549D281" w14:textId="042DBE4C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54F0E442" w14:textId="2D167CEA" w:rsidR="00955437" w:rsidRPr="005A1E8E" w:rsidRDefault="00955437" w:rsidP="00955437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5A1E8E">
              <w:rPr>
                <w:sz w:val="20"/>
                <w:lang w:val="pt-PT"/>
              </w:rPr>
              <w:t>AR05</w:t>
            </w:r>
          </w:p>
          <w:p w14:paraId="7C1D62BF" w14:textId="69EA16A4" w:rsidR="00955437" w:rsidRPr="005A1E8E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614CDC1A" w14:textId="56F5FF66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 xml:space="preserve">5.254 </w:t>
            </w:r>
            <w:r>
              <w:rPr>
                <w:sz w:val="20"/>
                <w:lang w:val="en-US"/>
              </w:rPr>
              <w:t>y</w:t>
            </w:r>
            <w:r w:rsidRPr="00D36404">
              <w:rPr>
                <w:sz w:val="20"/>
                <w:lang w:val="en-US"/>
              </w:rPr>
              <w:t xml:space="preserve"> 5.255</w:t>
            </w:r>
          </w:p>
          <w:p w14:paraId="5CA4BE64" w14:textId="77777777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5.312A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3728E037" w14:textId="4B2B8234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vertAlign w:val="superscript"/>
                <w:lang w:val="en-US"/>
              </w:rPr>
            </w:pPr>
            <w:r w:rsidRPr="00D36404">
              <w:rPr>
                <w:sz w:val="20"/>
                <w:lang w:val="en-US"/>
              </w:rPr>
              <w:t xml:space="preserve">5.312B </w:t>
            </w:r>
            <w:r>
              <w:rPr>
                <w:sz w:val="20"/>
                <w:lang w:val="en-US"/>
              </w:rPr>
              <w:t>y</w:t>
            </w:r>
            <w:r w:rsidRPr="00D36404">
              <w:rPr>
                <w:sz w:val="20"/>
                <w:lang w:val="en-US"/>
              </w:rPr>
              <w:t xml:space="preserve"> 5.314A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362E684F" w14:textId="77777777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5.316B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2D647FBC" w14:textId="77777777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5.341A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03850B65" w14:textId="22A24EF0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vertAlign w:val="superscript"/>
                <w:lang w:val="en-US"/>
              </w:rPr>
            </w:pPr>
            <w:r w:rsidRPr="00D36404">
              <w:rPr>
                <w:sz w:val="20"/>
                <w:lang w:val="en-US"/>
              </w:rPr>
              <w:t xml:space="preserve">5.388A </w:t>
            </w:r>
            <w:r>
              <w:rPr>
                <w:sz w:val="20"/>
                <w:lang w:val="en-US"/>
              </w:rPr>
              <w:t>y</w:t>
            </w:r>
            <w:r w:rsidRPr="00D36404">
              <w:rPr>
                <w:sz w:val="20"/>
                <w:lang w:val="en-US"/>
              </w:rPr>
              <w:t xml:space="preserve"> 5.409A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2212C8BB" w14:textId="77777777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5.441B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45AB79C3" w14:textId="77777777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5.446A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5E6B00C9" w14:textId="6E48B214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 xml:space="preserve">5.457D, 5.457E </w:t>
            </w:r>
            <w:r>
              <w:rPr>
                <w:sz w:val="20"/>
                <w:lang w:val="en-US"/>
              </w:rPr>
              <w:t>y</w:t>
            </w:r>
            <w:r w:rsidRPr="00D36404">
              <w:rPr>
                <w:sz w:val="20"/>
                <w:lang w:val="en-US"/>
              </w:rPr>
              <w:t xml:space="preserve"> 5.457F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4A09FBC8" w14:textId="77777777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5.461</w:t>
            </w:r>
            <w:r>
              <w:rPr>
                <w:sz w:val="20"/>
                <w:vertAlign w:val="superscript"/>
                <w:lang w:val="en-US"/>
              </w:rPr>
              <w:t>2</w:t>
            </w:r>
            <w:r w:rsidRPr="00D36404">
              <w:rPr>
                <w:sz w:val="20"/>
                <w:lang w:val="en-US"/>
              </w:rPr>
              <w:br/>
            </w:r>
          </w:p>
          <w:p w14:paraId="7C0CFC8C" w14:textId="77777777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5.461AC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19417F59" w14:textId="5FE476BC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 xml:space="preserve">5.474A, 5.475A </w:t>
            </w:r>
            <w:r>
              <w:rPr>
                <w:sz w:val="20"/>
                <w:lang w:val="en-US"/>
              </w:rPr>
              <w:t>y</w:t>
            </w:r>
            <w:r w:rsidRPr="00D36404">
              <w:rPr>
                <w:sz w:val="20"/>
                <w:lang w:val="en-US"/>
              </w:rPr>
              <w:t xml:space="preserve"> 5.478A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00BF2FCF" w14:textId="77777777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5.480A</w:t>
            </w:r>
            <w:r>
              <w:rPr>
                <w:sz w:val="20"/>
                <w:vertAlign w:val="superscript"/>
                <w:lang w:val="en-US"/>
              </w:rPr>
              <w:t>2</w:t>
            </w:r>
            <w:r w:rsidRPr="00D36404">
              <w:rPr>
                <w:sz w:val="20"/>
                <w:lang w:val="en-US"/>
              </w:rPr>
              <w:br/>
            </w:r>
          </w:p>
          <w:p w14:paraId="4199CDB3" w14:textId="77777777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5.506A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44751A07" w14:textId="77777777" w:rsidR="00955437" w:rsidRPr="00D36404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5.523A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0E6228F5" w14:textId="5B746737" w:rsidR="00955437" w:rsidRPr="005A1E8E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5.529A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</w:tcPr>
          <w:p w14:paraId="509817FF" w14:textId="6DDD7C6A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</w:r>
          </w:p>
          <w:p w14:paraId="07A52545" w14:textId="43017E81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  <w:p w14:paraId="2C81905C" w14:textId="32AB4B94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5CCA653B" w14:textId="61D91290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  <w:p w14:paraId="03B57239" w14:textId="12ABD258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  <w:p w14:paraId="06D8E513" w14:textId="51E91F7A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  <w:r>
              <w:rPr>
                <w:sz w:val="20"/>
                <w:lang w:val="en-US"/>
              </w:rPr>
              <w:br/>
            </w:r>
          </w:p>
          <w:p w14:paraId="3F58B905" w14:textId="5ACEDDF9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</w:t>
            </w:r>
          </w:p>
          <w:p w14:paraId="4C538AE8" w14:textId="41CA2DA1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  <w:p w14:paraId="1D098EA5" w14:textId="495242DA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260FC4B6" w14:textId="01BBE309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7248292A" w14:textId="1755015F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1DAAB33B" w14:textId="6C71DC0A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7DB61C41" w14:textId="69C4C0E1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77492D53" w14:textId="156A803F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  <w:p w14:paraId="05A6270D" w14:textId="2E2B4ACC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</w:t>
            </w:r>
          </w:p>
          <w:p w14:paraId="66CA044F" w14:textId="795B137F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</w:tcPr>
          <w:p w14:paraId="22278C84" w14:textId="77777777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5(rev.5)</w:t>
            </w:r>
            <w:r>
              <w:rPr>
                <w:sz w:val="20"/>
                <w:lang w:val="en-US"/>
              </w:rPr>
              <w:br/>
              <w:t>5</w:t>
            </w:r>
            <w:r w:rsidRPr="00B61E8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(rev.5)</w:t>
            </w:r>
          </w:p>
          <w:p w14:paraId="4B9B898C" w14:textId="4132D603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6(rev.5)</w:t>
            </w:r>
          </w:p>
          <w:p w14:paraId="6C3D59D8" w14:textId="6F0DAE1E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 w:rsidRPr="00B61E8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(rev.5)</w:t>
            </w:r>
            <w:r>
              <w:rPr>
                <w:sz w:val="20"/>
                <w:lang w:val="en-US"/>
              </w:rPr>
              <w:br/>
            </w:r>
          </w:p>
          <w:p w14:paraId="268AB76B" w14:textId="227138EB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7(rev.5)</w:t>
            </w:r>
          </w:p>
          <w:p w14:paraId="071593F0" w14:textId="10630CC1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9(rev.5)</w:t>
            </w:r>
          </w:p>
          <w:p w14:paraId="63C6CE62" w14:textId="6DC86431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11(rev.5)</w:t>
            </w:r>
            <w:r>
              <w:rPr>
                <w:sz w:val="20"/>
                <w:lang w:val="en-US"/>
              </w:rPr>
              <w:br/>
              <w:t>11</w:t>
            </w:r>
            <w:r w:rsidRPr="00B61E8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(rev.5)</w:t>
            </w:r>
          </w:p>
          <w:p w14:paraId="45F3D227" w14:textId="66A1CF77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17(rev.5)</w:t>
            </w:r>
          </w:p>
          <w:p w14:paraId="1CEC5B34" w14:textId="06E7ED77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18(rev.5)</w:t>
            </w:r>
          </w:p>
          <w:p w14:paraId="1B35121B" w14:textId="68F91D89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19(rev.5)</w:t>
            </w:r>
            <w:r>
              <w:rPr>
                <w:sz w:val="20"/>
                <w:lang w:val="en-US"/>
              </w:rPr>
              <w:br/>
              <w:t>19</w:t>
            </w:r>
            <w:r w:rsidRPr="00D56E1F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(rev.5)</w:t>
            </w:r>
            <w:r>
              <w:rPr>
                <w:sz w:val="20"/>
                <w:lang w:val="en-US"/>
              </w:rPr>
              <w:br/>
            </w:r>
          </w:p>
          <w:p w14:paraId="76A3ECDF" w14:textId="68E0F856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 w:rsidRPr="00D56E1F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(rev.5)</w:t>
            </w:r>
            <w:r>
              <w:rPr>
                <w:sz w:val="20"/>
                <w:lang w:val="en-US"/>
              </w:rPr>
              <w:br/>
              <w:t>19</w:t>
            </w:r>
            <w:r>
              <w:rPr>
                <w:i/>
                <w:iCs/>
                <w:sz w:val="20"/>
                <w:lang w:val="en-US"/>
              </w:rPr>
              <w:t>ter</w:t>
            </w:r>
            <w:r>
              <w:rPr>
                <w:sz w:val="20"/>
                <w:lang w:val="en-US"/>
              </w:rPr>
              <w:t>(rev.5)</w:t>
            </w:r>
          </w:p>
          <w:p w14:paraId="266EBFAC" w14:textId="19A3DAA1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 w:rsidRPr="009C6A4D">
              <w:rPr>
                <w:i/>
                <w:iCs/>
                <w:sz w:val="20"/>
                <w:lang w:val="en-US"/>
              </w:rPr>
              <w:t>quater</w:t>
            </w:r>
            <w:r>
              <w:rPr>
                <w:sz w:val="20"/>
                <w:lang w:val="en-US"/>
              </w:rPr>
              <w:t>(rev.5)</w:t>
            </w:r>
          </w:p>
          <w:p w14:paraId="5DA567EB" w14:textId="5FF4B037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 w:rsidRPr="009C6A4D">
              <w:rPr>
                <w:i/>
                <w:iCs/>
                <w:sz w:val="20"/>
                <w:lang w:val="en-US"/>
              </w:rPr>
              <w:t>quater</w:t>
            </w:r>
            <w:r>
              <w:rPr>
                <w:sz w:val="20"/>
                <w:lang w:val="en-US"/>
              </w:rPr>
              <w:t>(rev.5)</w:t>
            </w:r>
            <w:r>
              <w:rPr>
                <w:sz w:val="20"/>
                <w:lang w:val="en-US"/>
              </w:rPr>
              <w:br/>
              <w:t>19</w:t>
            </w:r>
            <w:r w:rsidRPr="009C6A4D">
              <w:rPr>
                <w:i/>
                <w:iCs/>
                <w:spacing w:val="-10"/>
                <w:sz w:val="20"/>
                <w:lang w:val="en-US"/>
              </w:rPr>
              <w:t>quinquies</w:t>
            </w:r>
            <w:r>
              <w:rPr>
                <w:sz w:val="20"/>
                <w:lang w:val="en-US"/>
              </w:rPr>
              <w:t>(rev.5)</w:t>
            </w:r>
            <w:r>
              <w:rPr>
                <w:sz w:val="20"/>
                <w:lang w:val="en-US"/>
              </w:rPr>
              <w:br/>
              <w:t>19</w:t>
            </w:r>
            <w:r w:rsidRPr="009C6A4D">
              <w:rPr>
                <w:i/>
                <w:iCs/>
                <w:sz w:val="20"/>
                <w:lang w:val="en-US"/>
              </w:rPr>
              <w:t>sexies</w:t>
            </w:r>
            <w:r>
              <w:rPr>
                <w:sz w:val="20"/>
                <w:lang w:val="en-US"/>
              </w:rPr>
              <w:t>(rev.5)</w:t>
            </w:r>
          </w:p>
          <w:p w14:paraId="4641D7AE" w14:textId="654BB1A6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 w:rsidRPr="009C6A4D">
              <w:rPr>
                <w:i/>
                <w:iCs/>
                <w:sz w:val="20"/>
                <w:lang w:val="en-US"/>
              </w:rPr>
              <w:t>sexies</w:t>
            </w:r>
            <w:r>
              <w:rPr>
                <w:sz w:val="20"/>
                <w:lang w:val="en-US"/>
              </w:rPr>
              <w:t>(rev.5)</w:t>
            </w:r>
            <w:r>
              <w:rPr>
                <w:sz w:val="20"/>
                <w:lang w:val="en-US"/>
              </w:rPr>
              <w:br/>
              <w:t>19</w:t>
            </w:r>
            <w:r w:rsidRPr="009C6A4D">
              <w:rPr>
                <w:i/>
                <w:iCs/>
                <w:sz w:val="20"/>
                <w:lang w:val="en-US"/>
              </w:rPr>
              <w:t>septies</w:t>
            </w:r>
            <w:r>
              <w:rPr>
                <w:sz w:val="20"/>
                <w:lang w:val="en-US"/>
              </w:rPr>
              <w:t>(rev.5)</w:t>
            </w:r>
          </w:p>
          <w:p w14:paraId="1BAF0D25" w14:textId="7FF0D34C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25(rev.5)</w:t>
            </w:r>
          </w:p>
          <w:p w14:paraId="5353956E" w14:textId="28670B1B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26(rev.5)</w:t>
            </w:r>
          </w:p>
          <w:p w14:paraId="6F144B93" w14:textId="3607E453" w:rsidR="00955437" w:rsidRPr="00C821F5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 w:rsidRPr="00D56E1F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(rev.5)</w:t>
            </w:r>
          </w:p>
        </w:tc>
      </w:tr>
      <w:tr w:rsidR="00955437" w:rsidRPr="00797D07" w14:paraId="7DD440CD" w14:textId="77777777" w:rsidTr="00594F6A">
        <w:trPr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7E1D29F2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3FDF16D6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14:paraId="6C7BD533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CDAA86B" w14:textId="1418EDD0" w:rsidR="00955437" w:rsidRPr="005A1E8E" w:rsidRDefault="00955437" w:rsidP="00955437">
            <w:pPr>
              <w:spacing w:before="120" w:after="120"/>
              <w:ind w:left="-57"/>
              <w:jc w:val="center"/>
              <w:rPr>
                <w:sz w:val="20"/>
                <w:lang w:val="pt-PT"/>
              </w:rPr>
            </w:pPr>
            <w:r w:rsidRPr="002928C5">
              <w:rPr>
                <w:sz w:val="20"/>
                <w:lang w:val="pt-PT"/>
              </w:rPr>
              <w:t>Aceptabilidad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65AEEDFA" w14:textId="77777777" w:rsidR="00955437" w:rsidRPr="005A1E8E" w:rsidRDefault="00955437" w:rsidP="00955437">
            <w:pPr>
              <w:spacing w:before="120" w:after="120"/>
              <w:jc w:val="center"/>
              <w:rPr>
                <w:sz w:val="20"/>
                <w:lang w:val="pt-PT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2EC71C1" w14:textId="04EAEEC9" w:rsidR="00955437" w:rsidRPr="005A1E8E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</w:tcPr>
          <w:p w14:paraId="5455B509" w14:textId="77777777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43D4BC19" w14:textId="37841B63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</w:tcPr>
          <w:p w14:paraId="666A2071" w14:textId="77777777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1(rev.5)</w:t>
            </w:r>
          </w:p>
          <w:p w14:paraId="5340F3C2" w14:textId="621B6D58" w:rsidR="00955437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6(rev.5)</w:t>
            </w:r>
          </w:p>
        </w:tc>
      </w:tr>
      <w:tr w:rsidR="00955437" w:rsidRPr="00797D07" w14:paraId="4190BA7B" w14:textId="77777777" w:rsidTr="00594F6A">
        <w:trPr>
          <w:trHeight w:val="1270"/>
          <w:jc w:val="center"/>
        </w:trPr>
        <w:tc>
          <w:tcPr>
            <w:tcW w:w="1472" w:type="dxa"/>
            <w:tcBorders>
              <w:top w:val="single" w:sz="4" w:space="0" w:color="auto"/>
              <w:bottom w:val="nil"/>
            </w:tcBorders>
          </w:tcPr>
          <w:p w14:paraId="1214362C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2C6EEC29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</w:tcPr>
          <w:p w14:paraId="3666A0E2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1A36DC97" w14:textId="1AF1C3B9" w:rsidR="00955437" w:rsidRPr="003C19E1" w:rsidRDefault="00955437" w:rsidP="00955437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AR9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79016602" w14:textId="5950094B" w:rsidR="00955437" w:rsidRPr="00056AD9" w:rsidRDefault="00955437" w:rsidP="00955437">
            <w:pPr>
              <w:pageBreakBefore/>
              <w:spacing w:before="120" w:after="120"/>
              <w:ind w:left="-57"/>
              <w:jc w:val="center"/>
              <w:rPr>
                <w:spacing w:val="-6"/>
                <w:sz w:val="20"/>
                <w:lang w:val="en-US"/>
              </w:rPr>
            </w:pPr>
            <w:bookmarkStart w:id="0" w:name="_Hlk184144531"/>
            <w:r>
              <w:rPr>
                <w:spacing w:val="-6"/>
                <w:sz w:val="20"/>
                <w:lang w:val="en-US"/>
              </w:rPr>
              <w:t>Cuadro</w:t>
            </w:r>
            <w:r w:rsidRPr="00056AD9">
              <w:rPr>
                <w:spacing w:val="-6"/>
                <w:sz w:val="20"/>
                <w:lang w:val="en-US"/>
              </w:rPr>
              <w:t xml:space="preserve"> 9.11A-1</w:t>
            </w:r>
            <w:bookmarkEnd w:id="0"/>
            <w:r w:rsidRPr="00056AD9">
              <w:rPr>
                <w:spacing w:val="-6"/>
                <w:sz w:val="20"/>
                <w:vertAlign w:val="superscript"/>
                <w:lang w:val="en-US"/>
              </w:rPr>
              <w:t>3</w:t>
            </w:r>
            <w:r w:rsidRPr="00056AD9">
              <w:rPr>
                <w:spacing w:val="-6"/>
                <w:sz w:val="20"/>
                <w:lang w:val="en-US"/>
              </w:rPr>
              <w:br/>
            </w:r>
            <w:r>
              <w:rPr>
                <w:spacing w:val="-6"/>
                <w:sz w:val="20"/>
                <w:lang w:val="en-US"/>
              </w:rPr>
              <w:br/>
            </w:r>
          </w:p>
          <w:p w14:paraId="45B34DE4" w14:textId="351B3A90" w:rsidR="00955437" w:rsidRPr="00056AD9" w:rsidRDefault="00955437" w:rsidP="00955437">
            <w:pPr>
              <w:pageBreakBefore/>
              <w:spacing w:before="120" w:after="120"/>
              <w:ind w:left="-57" w:right="-57"/>
              <w:jc w:val="center"/>
              <w:rPr>
                <w:spacing w:val="-6"/>
                <w:sz w:val="20"/>
                <w:lang w:val="en-US"/>
              </w:rPr>
            </w:pPr>
            <w:r>
              <w:rPr>
                <w:spacing w:val="-6"/>
                <w:sz w:val="20"/>
                <w:lang w:val="en-US"/>
              </w:rPr>
              <w:t>Cuadro</w:t>
            </w:r>
            <w:r w:rsidRPr="00056AD9">
              <w:rPr>
                <w:spacing w:val="-6"/>
                <w:sz w:val="20"/>
                <w:lang w:val="en-US"/>
              </w:rPr>
              <w:t xml:space="preserve"> 9.11A-2</w:t>
            </w:r>
            <w:r w:rsidRPr="00056AD9">
              <w:rPr>
                <w:spacing w:val="-6"/>
                <w:sz w:val="20"/>
                <w:vertAlign w:val="superscript"/>
                <w:lang w:val="en-US"/>
              </w:rPr>
              <w:t>2</w:t>
            </w:r>
          </w:p>
          <w:p w14:paraId="45B94234" w14:textId="0AC004B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 w:rsidRPr="00594F6A">
              <w:rPr>
                <w:sz w:val="20"/>
                <w:lang w:val="en-US"/>
              </w:rPr>
              <w:t>9.27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</w:tcPr>
          <w:p w14:paraId="691FF911" w14:textId="3226EB49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7, 9, 11</w:t>
            </w:r>
            <w:r w:rsidRPr="00594F6A">
              <w:rPr>
                <w:sz w:val="20"/>
                <w:lang w:val="en-US"/>
              </w:rPr>
              <w:br/>
              <w:t>13</w:t>
            </w:r>
            <w:r w:rsidRPr="00594F6A">
              <w:rPr>
                <w:sz w:val="20"/>
                <w:lang w:val="en-US"/>
              </w:rPr>
              <w:br/>
            </w:r>
          </w:p>
          <w:p w14:paraId="0AA2FBE9" w14:textId="5842661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14, 18</w:t>
            </w:r>
            <w:r w:rsidRPr="00594F6A">
              <w:rPr>
                <w:sz w:val="20"/>
                <w:lang w:val="en-US"/>
              </w:rPr>
              <w:br/>
            </w:r>
          </w:p>
          <w:p w14:paraId="6F2DAB51" w14:textId="5127B1FA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22-23</w:t>
            </w: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</w:tcPr>
          <w:p w14:paraId="211D86C0" w14:textId="22A833D1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7(rev.5), 9(rev.5), 11(rev.5), 13(rev.5)</w:t>
            </w:r>
          </w:p>
          <w:p w14:paraId="04C743DA" w14:textId="03CBD223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14(rev.5), 18(rev.5)</w:t>
            </w:r>
          </w:p>
          <w:p w14:paraId="461227E1" w14:textId="7AE39C62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22-23(rev.5)</w:t>
            </w:r>
          </w:p>
        </w:tc>
      </w:tr>
      <w:tr w:rsidR="00955437" w:rsidRPr="00797D07" w14:paraId="3E51FA86" w14:textId="77777777" w:rsidTr="00594F6A">
        <w:trPr>
          <w:trHeight w:val="1270"/>
          <w:jc w:val="center"/>
        </w:trPr>
        <w:tc>
          <w:tcPr>
            <w:tcW w:w="1472" w:type="dxa"/>
            <w:tcBorders>
              <w:top w:val="nil"/>
              <w:bottom w:val="nil"/>
            </w:tcBorders>
          </w:tcPr>
          <w:p w14:paraId="0976C5DB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2C910F11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53FBD4F8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F26071B" w14:textId="7665259A" w:rsidR="00955437" w:rsidRPr="003C19E1" w:rsidRDefault="00955437" w:rsidP="00955437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AR11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C49D8DC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11.13</w:t>
            </w:r>
            <w:r>
              <w:rPr>
                <w:sz w:val="20"/>
                <w:vertAlign w:val="superscript"/>
                <w:lang w:val="en-US"/>
              </w:rPr>
              <w:t>4</w:t>
            </w:r>
          </w:p>
          <w:p w14:paraId="58113B00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11.31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281148FE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11.32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70EB8EEA" w14:textId="3A29F185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11.43A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7B003853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3</w:t>
            </w:r>
          </w:p>
          <w:p w14:paraId="527DC223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</w:p>
          <w:p w14:paraId="3D8D8777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13-14</w:t>
            </w:r>
          </w:p>
          <w:p w14:paraId="17D6ADCE" w14:textId="103CE542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24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53420354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3(rev.5)</w:t>
            </w:r>
          </w:p>
          <w:p w14:paraId="2686A1E2" w14:textId="77777777" w:rsidR="00955437" w:rsidRPr="00594F6A" w:rsidRDefault="00955437" w:rsidP="00955437">
            <w:pPr>
              <w:pageBreakBefore/>
              <w:spacing w:before="120" w:after="120"/>
              <w:ind w:left="-113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12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(rev.5)</w:t>
            </w:r>
          </w:p>
          <w:p w14:paraId="15FD11F4" w14:textId="77777777" w:rsidR="00955437" w:rsidRPr="00594F6A" w:rsidRDefault="00955437" w:rsidP="00955437">
            <w:pPr>
              <w:pageBreakBefore/>
              <w:spacing w:before="120" w:after="120"/>
              <w:ind w:left="-113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13(rev.5)-14(rev.5)</w:t>
            </w:r>
          </w:p>
          <w:p w14:paraId="21D688FC" w14:textId="0B33D27F" w:rsidR="00955437" w:rsidRPr="00594F6A" w:rsidRDefault="00955437" w:rsidP="00955437">
            <w:pPr>
              <w:pageBreakBefore/>
              <w:spacing w:before="120" w:after="120"/>
              <w:ind w:left="-113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24(rev.5)</w:t>
            </w:r>
          </w:p>
        </w:tc>
      </w:tr>
      <w:tr w:rsidR="00955437" w:rsidRPr="00797D07" w14:paraId="59408FCC" w14:textId="77777777" w:rsidTr="00594F6A">
        <w:trPr>
          <w:jc w:val="center"/>
        </w:trPr>
        <w:tc>
          <w:tcPr>
            <w:tcW w:w="1472" w:type="dxa"/>
            <w:tcBorders>
              <w:top w:val="nil"/>
              <w:bottom w:val="nil"/>
            </w:tcBorders>
          </w:tcPr>
          <w:p w14:paraId="59DFCE57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79FBD2B1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4CCED081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521B69C" w14:textId="717E99CB" w:rsidR="00955437" w:rsidRPr="003C19E1" w:rsidRDefault="00955437" w:rsidP="00955437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AR21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9675F07" w14:textId="584FA28F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Cuadro</w:t>
            </w:r>
            <w:r w:rsidRPr="00594F6A">
              <w:rPr>
                <w:sz w:val="20"/>
                <w:lang w:val="en-US"/>
              </w:rPr>
              <w:t xml:space="preserve"> 21-2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3DB58003" w14:textId="6A04AB63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76FCBF37" w14:textId="656F841B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1(rev.5)</w:t>
            </w:r>
          </w:p>
        </w:tc>
      </w:tr>
      <w:tr w:rsidR="00955437" w:rsidRPr="00797D07" w14:paraId="0B93E7B0" w14:textId="77777777" w:rsidTr="00594F6A">
        <w:trPr>
          <w:jc w:val="center"/>
        </w:trPr>
        <w:tc>
          <w:tcPr>
            <w:tcW w:w="1472" w:type="dxa"/>
            <w:tcBorders>
              <w:top w:val="nil"/>
              <w:bottom w:val="nil"/>
            </w:tcBorders>
          </w:tcPr>
          <w:p w14:paraId="686CEB32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3587CE62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36054AB0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0F078D" w14:textId="4B138AA2" w:rsidR="00955437" w:rsidRPr="003C19E1" w:rsidRDefault="00955437" w:rsidP="00955437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AR22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FA155E2" w14:textId="50CE8D9A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22.5K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7B6898A3" w14:textId="502FE475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76B4A7BD" w14:textId="785DCC98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1(rev.5)</w:t>
            </w:r>
          </w:p>
        </w:tc>
      </w:tr>
      <w:tr w:rsidR="00955437" w:rsidRPr="00797D07" w14:paraId="0861FF0F" w14:textId="77777777" w:rsidTr="00594F6A">
        <w:trPr>
          <w:jc w:val="center"/>
        </w:trPr>
        <w:tc>
          <w:tcPr>
            <w:tcW w:w="1472" w:type="dxa"/>
            <w:tcBorders>
              <w:top w:val="nil"/>
              <w:bottom w:val="nil"/>
            </w:tcBorders>
          </w:tcPr>
          <w:p w14:paraId="4F3854FB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3F2113AD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72FC9C4D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005289C" w14:textId="7EF0F7F3" w:rsidR="00955437" w:rsidRPr="003C19E1" w:rsidRDefault="00955437" w:rsidP="00955437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AP04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00D7A4B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A.4.b.7.d.1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501975F9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A.17.d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7BCFAC7E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A.27.b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69195236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A.33.a, A.36.c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0B73C5F3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C.8.a.2, C.8.b.2, C.8.c.1, C.8.c.3</w:t>
            </w:r>
          </w:p>
          <w:p w14:paraId="40F3E594" w14:textId="737DB711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C.8.b.3.c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27B1FE4A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</w:p>
          <w:p w14:paraId="09331A49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</w:p>
          <w:p w14:paraId="4C287452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</w:p>
          <w:p w14:paraId="1DB25A73" w14:textId="39CE73E1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  <w:r w:rsidRPr="00594F6A">
              <w:rPr>
                <w:sz w:val="20"/>
                <w:lang w:val="en-US"/>
              </w:rPr>
              <w:br/>
            </w:r>
          </w:p>
          <w:p w14:paraId="128F5438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4</w:t>
            </w:r>
          </w:p>
          <w:p w14:paraId="67BB30BC" w14:textId="28EF52A6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6DF238B4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2(rev.5)</w:t>
            </w:r>
          </w:p>
          <w:p w14:paraId="3EED5646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</w:p>
          <w:p w14:paraId="3E464324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(rev.5)</w:t>
            </w:r>
          </w:p>
          <w:p w14:paraId="562A9599" w14:textId="2F988BFB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(rev.5)-3(rev.5)</w:t>
            </w:r>
          </w:p>
          <w:p w14:paraId="260E41D3" w14:textId="76E04D25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4(rev.5)</w:t>
            </w:r>
            <w:r w:rsidRPr="00594F6A">
              <w:rPr>
                <w:sz w:val="20"/>
                <w:lang w:val="en-US"/>
              </w:rPr>
              <w:br/>
            </w:r>
            <w:r w:rsidRPr="00594F6A">
              <w:rPr>
                <w:sz w:val="20"/>
                <w:lang w:val="en-US"/>
              </w:rPr>
              <w:br/>
            </w:r>
            <w:r w:rsidRPr="00594F6A">
              <w:rPr>
                <w:sz w:val="20"/>
                <w:lang w:val="en-US"/>
              </w:rPr>
              <w:br/>
            </w:r>
          </w:p>
          <w:p w14:paraId="13499190" w14:textId="15FC7835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4(rev.5)</w:t>
            </w:r>
          </w:p>
        </w:tc>
      </w:tr>
      <w:tr w:rsidR="00955437" w:rsidRPr="00797D07" w14:paraId="3117780E" w14:textId="77777777" w:rsidTr="00594F6A">
        <w:trPr>
          <w:jc w:val="center"/>
        </w:trPr>
        <w:tc>
          <w:tcPr>
            <w:tcW w:w="1472" w:type="dxa"/>
            <w:tcBorders>
              <w:top w:val="nil"/>
              <w:bottom w:val="nil"/>
            </w:tcBorders>
          </w:tcPr>
          <w:p w14:paraId="66869027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535525D2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0498DA96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706522E" w14:textId="16116E75" w:rsidR="00955437" w:rsidRPr="003C19E1" w:rsidRDefault="00955437" w:rsidP="00955437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AP27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88B9690" w14:textId="450E2959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27/58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2E1BE2DD" w14:textId="33F32B49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7EDAF5DF" w14:textId="21A8357F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</w:p>
        </w:tc>
      </w:tr>
      <w:tr w:rsidR="00955437" w:rsidRPr="00955437" w14:paraId="783DE2C1" w14:textId="77777777" w:rsidTr="00EB5B1D">
        <w:trPr>
          <w:jc w:val="center"/>
        </w:trPr>
        <w:tc>
          <w:tcPr>
            <w:tcW w:w="1472" w:type="dxa"/>
            <w:tcBorders>
              <w:top w:val="nil"/>
              <w:bottom w:val="nil"/>
            </w:tcBorders>
          </w:tcPr>
          <w:p w14:paraId="24307B2B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72F1F18A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46CC41EE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50A189C" w14:textId="26F60475" w:rsidR="00955437" w:rsidRPr="003C19E1" w:rsidRDefault="00955437" w:rsidP="00955437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AP30A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F5EE7A6" w14:textId="19E36D1E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4.1.31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vertAlign w:val="superscript"/>
                <w:lang w:val="en-US"/>
              </w:rPr>
              <w:t>2</w:t>
            </w:r>
            <w:r w:rsidRPr="00594F6A">
              <w:rPr>
                <w:sz w:val="20"/>
                <w:lang w:val="en-US"/>
              </w:rPr>
              <w:br/>
              <w:t>4.1.32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vertAlign w:val="superscript"/>
                <w:lang w:val="en-US"/>
              </w:rPr>
              <w:t>2</w:t>
            </w:r>
            <w:r w:rsidRPr="00594F6A">
              <w:rPr>
                <w:sz w:val="20"/>
                <w:lang w:val="en-US"/>
              </w:rPr>
              <w:br/>
              <w:t>4.1.33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46E99004" w14:textId="3A2307EB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0946B296" w14:textId="54DB8C7F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5(rev.5)</w:t>
            </w:r>
            <w:r w:rsidRPr="00594F6A">
              <w:rPr>
                <w:sz w:val="20"/>
                <w:lang w:val="en-US"/>
              </w:rPr>
              <w:br/>
              <w:t>5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(rev.5)</w:t>
            </w:r>
            <w:r w:rsidRPr="00594F6A">
              <w:rPr>
                <w:sz w:val="20"/>
                <w:lang w:val="en-US"/>
              </w:rPr>
              <w:br/>
              <w:t>5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-5</w:t>
            </w:r>
            <w:r w:rsidRPr="00594F6A">
              <w:rPr>
                <w:i/>
                <w:iCs/>
                <w:sz w:val="20"/>
                <w:lang w:val="en-US"/>
              </w:rPr>
              <w:t>ter</w:t>
            </w:r>
            <w:r w:rsidRPr="00594F6A">
              <w:rPr>
                <w:sz w:val="20"/>
                <w:lang w:val="en-US"/>
              </w:rPr>
              <w:t>(rev.5)</w:t>
            </w:r>
          </w:p>
        </w:tc>
      </w:tr>
      <w:tr w:rsidR="00955437" w:rsidRPr="00955437" w14:paraId="75E88106" w14:textId="77777777" w:rsidTr="001E5325">
        <w:trPr>
          <w:jc w:val="center"/>
        </w:trPr>
        <w:tc>
          <w:tcPr>
            <w:tcW w:w="1472" w:type="dxa"/>
            <w:tcBorders>
              <w:top w:val="nil"/>
              <w:bottom w:val="single" w:sz="6" w:space="0" w:color="auto"/>
            </w:tcBorders>
          </w:tcPr>
          <w:p w14:paraId="4DBE5BBF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6" w:space="0" w:color="auto"/>
            </w:tcBorders>
          </w:tcPr>
          <w:p w14:paraId="1AD29D35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single" w:sz="6" w:space="0" w:color="auto"/>
            </w:tcBorders>
          </w:tcPr>
          <w:p w14:paraId="1CE5C689" w14:textId="77777777" w:rsidR="00955437" w:rsidRDefault="00955437" w:rsidP="00955437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</w:tcPr>
          <w:p w14:paraId="35FE25CD" w14:textId="09B71E91" w:rsidR="00955437" w:rsidRPr="003C19E1" w:rsidRDefault="00955437" w:rsidP="00955437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en-US"/>
              </w:rPr>
              <w:t>AP30B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BFB119C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6.38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39DF4F9C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6.39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46FDE784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6.40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15A7969C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Art. 7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5949A87A" w14:textId="128A2394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 xml:space="preserve">Ap 1 </w:t>
            </w:r>
            <w:r>
              <w:rPr>
                <w:sz w:val="20"/>
                <w:lang w:val="en-US"/>
              </w:rPr>
              <w:t>al</w:t>
            </w:r>
            <w:r w:rsidRPr="00594F6A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br/>
            </w:r>
            <w:r w:rsidRPr="00594F6A">
              <w:rPr>
                <w:sz w:val="20"/>
                <w:lang w:val="en-US"/>
              </w:rPr>
              <w:t>Anex</w:t>
            </w:r>
            <w:r>
              <w:rPr>
                <w:sz w:val="20"/>
                <w:lang w:val="en-US"/>
              </w:rPr>
              <w:t>o</w:t>
            </w:r>
            <w:r w:rsidRPr="00594F6A">
              <w:rPr>
                <w:sz w:val="20"/>
                <w:lang w:val="en-US"/>
              </w:rPr>
              <w:t xml:space="preserve"> 4 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  <w:p w14:paraId="71FCED81" w14:textId="151446F9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Anex</w:t>
            </w:r>
            <w:r>
              <w:rPr>
                <w:sz w:val="20"/>
                <w:lang w:val="en-US"/>
              </w:rPr>
              <w:t>o</w:t>
            </w:r>
            <w:r w:rsidRPr="00594F6A">
              <w:rPr>
                <w:sz w:val="20"/>
                <w:lang w:val="en-US"/>
              </w:rPr>
              <w:t xml:space="preserve"> 7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single" w:sz="6" w:space="0" w:color="auto"/>
            </w:tcBorders>
          </w:tcPr>
          <w:p w14:paraId="5EDDC3AF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</w:t>
            </w:r>
          </w:p>
          <w:p w14:paraId="6E63861A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  <w:p w14:paraId="15A051E9" w14:textId="7B1C73F3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  <w:p w14:paraId="292DE431" w14:textId="47D7EC16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6-7</w:t>
            </w:r>
          </w:p>
          <w:p w14:paraId="1FB185B2" w14:textId="275CAB8C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</w:t>
            </w:r>
            <w:r w:rsidRPr="00594F6A">
              <w:rPr>
                <w:sz w:val="20"/>
                <w:lang w:val="en-US"/>
              </w:rPr>
              <w:br/>
            </w:r>
          </w:p>
          <w:p w14:paraId="0F306B5F" w14:textId="7862BF39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</w:t>
            </w:r>
          </w:p>
        </w:tc>
        <w:tc>
          <w:tcPr>
            <w:tcW w:w="1665" w:type="dxa"/>
            <w:tcBorders>
              <w:top w:val="nil"/>
              <w:bottom w:val="single" w:sz="6" w:space="0" w:color="auto"/>
            </w:tcBorders>
          </w:tcPr>
          <w:p w14:paraId="2904C043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5(rev.5)</w:t>
            </w:r>
          </w:p>
          <w:p w14:paraId="17D227F2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(rev.5),</w:t>
            </w:r>
          </w:p>
          <w:p w14:paraId="525357DF" w14:textId="48C71089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</w:t>
            </w:r>
            <w:r w:rsidRPr="00594F6A">
              <w:rPr>
                <w:i/>
                <w:iCs/>
                <w:sz w:val="20"/>
                <w:lang w:val="en-US"/>
              </w:rPr>
              <w:t>ter</w:t>
            </w:r>
            <w:r w:rsidRPr="00594F6A">
              <w:rPr>
                <w:sz w:val="20"/>
                <w:lang w:val="en-US"/>
              </w:rPr>
              <w:t>(rev.5)</w:t>
            </w:r>
          </w:p>
          <w:p w14:paraId="30C394DF" w14:textId="77777777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6(rev.5)-7(rev.5)</w:t>
            </w:r>
          </w:p>
          <w:p w14:paraId="75661F95" w14:textId="3AF3A9BD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13(rev.5)</w:t>
            </w:r>
            <w:r w:rsidRPr="00594F6A">
              <w:rPr>
                <w:sz w:val="20"/>
                <w:lang w:val="en-US"/>
              </w:rPr>
              <w:br/>
            </w:r>
          </w:p>
          <w:p w14:paraId="4F93D894" w14:textId="69D69BE6" w:rsidR="00955437" w:rsidRPr="00594F6A" w:rsidRDefault="00955437" w:rsidP="0095543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13(rev.5)</w:t>
            </w:r>
            <w:r w:rsidRPr="00594F6A">
              <w:rPr>
                <w:sz w:val="20"/>
                <w:lang w:val="en-US"/>
              </w:rPr>
              <w:br/>
              <w:t>14(rev.5)</w:t>
            </w:r>
          </w:p>
        </w:tc>
      </w:tr>
      <w:tr w:rsidR="00955437" w:rsidRPr="00486CB3" w14:paraId="2F43CDBC" w14:textId="77777777" w:rsidTr="00EB5B1D">
        <w:trPr>
          <w:jc w:val="center"/>
        </w:trPr>
        <w:tc>
          <w:tcPr>
            <w:tcW w:w="1472" w:type="dxa"/>
            <w:tcBorders>
              <w:top w:val="single" w:sz="6" w:space="0" w:color="auto"/>
              <w:bottom w:val="nil"/>
            </w:tcBorders>
          </w:tcPr>
          <w:p w14:paraId="13CCA7ED" w14:textId="77777777" w:rsidR="00955437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</w:tcPr>
          <w:p w14:paraId="2D52FC5A" w14:textId="77777777" w:rsidR="00955437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single" w:sz="6" w:space="0" w:color="auto"/>
              <w:bottom w:val="nil"/>
            </w:tcBorders>
          </w:tcPr>
          <w:p w14:paraId="63A7C696" w14:textId="65F79D6C" w:rsidR="00955437" w:rsidRPr="00E5211B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</w:tcPr>
          <w:p w14:paraId="50A60122" w14:textId="0120383F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  <w:r w:rsidRPr="00594F6A">
              <w:rPr>
                <w:sz w:val="20"/>
              </w:rPr>
              <w:t>RES8</w:t>
            </w:r>
            <w:r w:rsidR="005C6AF6">
              <w:rPr>
                <w:sz w:val="20"/>
                <w:vertAlign w:val="superscript"/>
              </w:rPr>
              <w:t>2</w:t>
            </w:r>
          </w:p>
          <w:p w14:paraId="0B865C3B" w14:textId="77777777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  <w:r w:rsidRPr="00594F6A">
              <w:rPr>
                <w:sz w:val="20"/>
              </w:rPr>
              <w:t>RES35</w:t>
            </w:r>
          </w:p>
          <w:p w14:paraId="3C8D05F8" w14:textId="2BFA11CD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  <w:r w:rsidRPr="00594F6A">
              <w:rPr>
                <w:sz w:val="20"/>
              </w:rPr>
              <w:t>RES121</w:t>
            </w:r>
            <w:r w:rsidR="005C6AF6">
              <w:rPr>
                <w:sz w:val="20"/>
                <w:vertAlign w:val="superscript"/>
              </w:rPr>
              <w:t>2</w:t>
            </w:r>
          </w:p>
          <w:p w14:paraId="092AE053" w14:textId="437514A7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  <w:r w:rsidRPr="00594F6A">
              <w:rPr>
                <w:sz w:val="20"/>
              </w:rPr>
              <w:t>RES123</w:t>
            </w:r>
            <w:r w:rsidR="005C6AF6">
              <w:rPr>
                <w:sz w:val="20"/>
                <w:vertAlign w:val="superscript"/>
              </w:rPr>
              <w:t>2</w:t>
            </w:r>
          </w:p>
          <w:p w14:paraId="367A43AE" w14:textId="69C7E16A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pt-PT"/>
              </w:rPr>
            </w:pPr>
            <w:r w:rsidRPr="00594F6A">
              <w:rPr>
                <w:sz w:val="20"/>
              </w:rPr>
              <w:t>RES678</w:t>
            </w:r>
            <w:r w:rsidR="005C6AF6">
              <w:rPr>
                <w:sz w:val="20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B83463A" w14:textId="77777777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nil"/>
            </w:tcBorders>
          </w:tcPr>
          <w:p w14:paraId="00848633" w14:textId="357DAA27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</w:p>
          <w:p w14:paraId="4629D4A5" w14:textId="349B64A8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</w:p>
        </w:tc>
        <w:tc>
          <w:tcPr>
            <w:tcW w:w="1665" w:type="dxa"/>
            <w:tcBorders>
              <w:top w:val="single" w:sz="6" w:space="0" w:color="auto"/>
              <w:bottom w:val="nil"/>
            </w:tcBorders>
          </w:tcPr>
          <w:p w14:paraId="77EB7780" w14:textId="77777777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1(rev.5)-2(rev.5)</w:t>
            </w:r>
          </w:p>
          <w:p w14:paraId="1F546F53" w14:textId="77777777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1(rev.5)</w:t>
            </w:r>
          </w:p>
          <w:p w14:paraId="053F8684" w14:textId="77777777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1(rev.5)-2(rev.5)</w:t>
            </w:r>
          </w:p>
          <w:p w14:paraId="6961CC72" w14:textId="77777777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1(rev.5)-2(rev.5)</w:t>
            </w:r>
          </w:p>
          <w:p w14:paraId="4DCF92E9" w14:textId="0804564E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1(rev.5)-2(rev.5)</w:t>
            </w:r>
          </w:p>
        </w:tc>
      </w:tr>
      <w:tr w:rsidR="00955437" w:rsidRPr="00797D07" w14:paraId="0BF04697" w14:textId="77777777" w:rsidTr="00594F6A">
        <w:trPr>
          <w:jc w:val="center"/>
        </w:trPr>
        <w:tc>
          <w:tcPr>
            <w:tcW w:w="1472" w:type="dxa"/>
            <w:tcBorders>
              <w:top w:val="nil"/>
              <w:bottom w:val="nil"/>
            </w:tcBorders>
          </w:tcPr>
          <w:p w14:paraId="085A5E17" w14:textId="7F42EF91" w:rsidR="00955437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0DD83F8C" w14:textId="77777777" w:rsidR="00955437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45ED888F" w14:textId="2164718B" w:rsidR="00955437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9838C3">
              <w:rPr>
                <w:sz w:val="20"/>
                <w:lang w:val="en-US"/>
              </w:rPr>
              <w:t>A10</w:t>
            </w:r>
          </w:p>
          <w:p w14:paraId="3C0A9143" w14:textId="28BA3AB6" w:rsidR="00955437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C73820A" w14:textId="367E922B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pt-PT"/>
              </w:rPr>
            </w:pPr>
            <w:r w:rsidRPr="00594F6A">
              <w:rPr>
                <w:sz w:val="20"/>
                <w:lang w:val="en-US"/>
              </w:rPr>
              <w:t xml:space="preserve">GE06 </w:t>
            </w:r>
            <w:r>
              <w:rPr>
                <w:sz w:val="20"/>
                <w:lang w:val="en-US"/>
              </w:rPr>
              <w:t>Acuerdo</w:t>
            </w:r>
            <w:r>
              <w:rPr>
                <w:sz w:val="20"/>
                <w:lang w:val="en-US"/>
              </w:rPr>
              <w:br/>
              <w:t>Regional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650BD81" w14:textId="65631C30" w:rsidR="00955437" w:rsidRPr="00594F6A" w:rsidRDefault="00955437" w:rsidP="00955437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Anex</w:t>
            </w:r>
            <w:r>
              <w:rPr>
                <w:sz w:val="20"/>
                <w:lang w:val="en-US"/>
              </w:rPr>
              <w:t>o</w:t>
            </w:r>
            <w:r w:rsidRPr="00594F6A">
              <w:rPr>
                <w:sz w:val="20"/>
                <w:lang w:val="en-US"/>
              </w:rPr>
              <w:t xml:space="preserve"> 4</w:t>
            </w:r>
            <w:r w:rsidR="005C6AF6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1282F215" w14:textId="0291CD57" w:rsidR="00955437" w:rsidRDefault="00955437" w:rsidP="00955437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448DB89D" w14:textId="5E3138FF" w:rsidR="00955437" w:rsidRDefault="00955437" w:rsidP="00955437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13(rev.5)</w:t>
            </w:r>
          </w:p>
        </w:tc>
      </w:tr>
      <w:tr w:rsidR="00955437" w:rsidRPr="00797D07" w14:paraId="05011FD1" w14:textId="77777777" w:rsidTr="0046056C">
        <w:trPr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78DCCB83" w14:textId="77777777" w:rsidR="00955437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49785806" w14:textId="77777777" w:rsidR="00955437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14:paraId="28D5CCB3" w14:textId="1D37BEA5" w:rsidR="00955437" w:rsidRPr="009838C3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9838C3">
              <w:rPr>
                <w:sz w:val="20"/>
                <w:lang w:val="en-US"/>
              </w:rPr>
              <w:t>B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07493D9F" w14:textId="38EC0112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B6</w:t>
            </w:r>
            <w:r w:rsidR="005C6AF6">
              <w:rPr>
                <w:sz w:val="20"/>
                <w:vertAlign w:val="superscript"/>
                <w:lang w:val="en-US"/>
              </w:rPr>
              <w:t>2</w:t>
            </w:r>
          </w:p>
          <w:p w14:paraId="2D1AC5CC" w14:textId="6A56CE22" w:rsidR="00955437" w:rsidRPr="00594F6A" w:rsidRDefault="00955437" w:rsidP="00955437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B8</w:t>
            </w:r>
            <w:r w:rsidR="005C6AF6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722E39F" w14:textId="77777777" w:rsidR="00955437" w:rsidRPr="00594F6A" w:rsidRDefault="00955437" w:rsidP="00955437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</w:tcPr>
          <w:p w14:paraId="73ED655C" w14:textId="77777777" w:rsidR="00955437" w:rsidRDefault="00955437" w:rsidP="00955437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1-5</w:t>
            </w:r>
          </w:p>
          <w:p w14:paraId="108333AA" w14:textId="77777777" w:rsidR="00955437" w:rsidRDefault="00955437" w:rsidP="00955437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</w:tcPr>
          <w:p w14:paraId="021F92F3" w14:textId="77777777" w:rsidR="00955437" w:rsidRDefault="00955437" w:rsidP="00955437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1(rev.5)-5(rev.5)</w:t>
            </w:r>
          </w:p>
          <w:p w14:paraId="1461BFA0" w14:textId="105524AF" w:rsidR="00955437" w:rsidRDefault="00955437" w:rsidP="00955437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1(rev.5)-2(rev.5)</w:t>
            </w:r>
          </w:p>
        </w:tc>
      </w:tr>
      <w:tr w:rsidR="00E130C8" w:rsidRPr="00056AD9" w14:paraId="141F1BD8" w14:textId="77777777" w:rsidTr="0046056C">
        <w:tblPrEx>
          <w:jc w:val="left"/>
        </w:tblPrEx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65E0F9" w14:textId="19901FA1" w:rsidR="00E130C8" w:rsidRPr="00C52523" w:rsidRDefault="00E130C8" w:rsidP="00A817F3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>
              <w:br/>
            </w:r>
            <w:r>
              <w:rPr>
                <w:sz w:val="20"/>
                <w:lang w:val="en-US"/>
              </w:rPr>
              <w:t>Véase</w:t>
            </w:r>
            <w:r w:rsidRPr="7041A0F6">
              <w:rPr>
                <w:sz w:val="20"/>
                <w:lang w:val="en-US"/>
              </w:rPr>
              <w:t xml:space="preserve"> CR/</w:t>
            </w:r>
            <w:r w:rsidRPr="00AB011E"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t>2</w:t>
            </w:r>
            <w:r w:rsidRPr="00AB011E">
              <w:rPr>
                <w:sz w:val="20"/>
                <w:lang w:val="en-US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7483B5" w14:textId="7A4A9AE2" w:rsidR="00E130C8" w:rsidRDefault="00E130C8" w:rsidP="00A817F3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18 </w:t>
            </w:r>
            <w:r>
              <w:rPr>
                <w:sz w:val="20"/>
                <w:lang w:val="en-US"/>
              </w:rPr>
              <w:t>de julio de</w:t>
            </w:r>
            <w:r w:rsidR="00E44E1B">
              <w:rPr>
                <w:sz w:val="20"/>
                <w:lang w:val="en-US"/>
              </w:rPr>
              <w:t> </w:t>
            </w:r>
            <w:r>
              <w:rPr>
                <w:sz w:val="20"/>
                <w:lang w:val="en-US"/>
              </w:rPr>
              <w:t>2025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ED62AA" w14:textId="77777777" w:rsidR="00E130C8" w:rsidRDefault="00E130C8" w:rsidP="00A817F3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EED82B" w14:textId="77777777" w:rsidR="00E130C8" w:rsidRDefault="00E130C8" w:rsidP="00A817F3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E7BD3E" w14:textId="77777777" w:rsidR="00E130C8" w:rsidRDefault="00E130C8" w:rsidP="00A817F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9.21</w:t>
            </w:r>
          </w:p>
          <w:p w14:paraId="5D53C246" w14:textId="77777777" w:rsidR="00E130C8" w:rsidRDefault="00E130C8" w:rsidP="00A817F3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9.36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50CD98" w14:textId="77777777" w:rsidR="00E130C8" w:rsidRDefault="00E130C8" w:rsidP="00A817F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</w:p>
          <w:p w14:paraId="43EC3C13" w14:textId="77777777" w:rsidR="00E130C8" w:rsidRDefault="00E130C8" w:rsidP="00A817F3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7041A0F6">
              <w:rPr>
                <w:sz w:val="20"/>
                <w:lang w:val="en-US"/>
              </w:rPr>
              <w:t>25</w:t>
            </w:r>
            <w:r w:rsidRPr="7041A0F6">
              <w:rPr>
                <w:i/>
                <w:iCs/>
                <w:sz w:val="20"/>
                <w:lang w:val="en-US"/>
              </w:rPr>
              <w:t>bis</w:t>
            </w:r>
            <w:r w:rsidRPr="7041A0F6">
              <w:rPr>
                <w:sz w:val="20"/>
                <w:lang w:val="en-US"/>
              </w:rPr>
              <w:t>(rev</w:t>
            </w:r>
            <w:r>
              <w:rPr>
                <w:sz w:val="20"/>
                <w:lang w:val="en-US"/>
              </w:rPr>
              <w:t>.</w:t>
            </w:r>
            <w:r w:rsidRPr="7041A0F6">
              <w:rPr>
                <w:sz w:val="20"/>
                <w:lang w:val="en-US"/>
              </w:rPr>
              <w:t>4)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C9887B" w14:textId="77777777" w:rsidR="00E130C8" w:rsidRDefault="00E130C8" w:rsidP="00A817F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20A1BBEB">
              <w:rPr>
                <w:sz w:val="20"/>
                <w:lang w:val="en-US"/>
              </w:rPr>
              <w:t>21(rev.</w:t>
            </w:r>
            <w:r>
              <w:rPr>
                <w:sz w:val="20"/>
                <w:lang w:val="en-US"/>
              </w:rPr>
              <w:t>6</w:t>
            </w:r>
            <w:r w:rsidRPr="20A1BBEB">
              <w:rPr>
                <w:sz w:val="20"/>
                <w:lang w:val="en-US"/>
              </w:rPr>
              <w:t>)</w:t>
            </w:r>
          </w:p>
          <w:p w14:paraId="4685BFE2" w14:textId="77777777" w:rsidR="00E130C8" w:rsidRDefault="00E130C8" w:rsidP="00A817F3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7041A0F6">
              <w:rPr>
                <w:sz w:val="20"/>
                <w:lang w:val="en-US"/>
              </w:rPr>
              <w:t>25</w:t>
            </w:r>
            <w:r w:rsidRPr="7041A0F6">
              <w:rPr>
                <w:i/>
                <w:iCs/>
                <w:sz w:val="20"/>
                <w:lang w:val="en-US"/>
              </w:rPr>
              <w:t>bis</w:t>
            </w:r>
            <w:r w:rsidRPr="7041A0F6">
              <w:rPr>
                <w:sz w:val="20"/>
                <w:lang w:val="en-US"/>
              </w:rPr>
              <w:t>(rev</w:t>
            </w:r>
            <w:r>
              <w:rPr>
                <w:sz w:val="20"/>
                <w:lang w:val="en-US"/>
              </w:rPr>
              <w:t>.6</w:t>
            </w:r>
            <w:r w:rsidRPr="7041A0F6">
              <w:rPr>
                <w:sz w:val="20"/>
                <w:lang w:val="en-US"/>
              </w:rPr>
              <w:t>)</w:t>
            </w:r>
          </w:p>
        </w:tc>
      </w:tr>
      <w:tr w:rsidR="00E130C8" w:rsidRPr="00056AD9" w14:paraId="0579D392" w14:textId="77777777" w:rsidTr="0046056C">
        <w:tblPrEx>
          <w:jc w:val="left"/>
        </w:tblPrEx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7BDFAD" w14:textId="77777777" w:rsidR="00E130C8" w:rsidRDefault="00E130C8" w:rsidP="00A817F3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4097CA" w14:textId="77777777" w:rsidR="00E130C8" w:rsidRDefault="00E130C8" w:rsidP="00A817F3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BCCBE" w14:textId="77777777" w:rsidR="00E130C8" w:rsidRDefault="00E130C8" w:rsidP="00A817F3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A5CE1" w14:textId="77777777" w:rsidR="00E130C8" w:rsidRDefault="00E130C8" w:rsidP="00A817F3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A04FF" w14:textId="77777777" w:rsidR="00E130C8" w:rsidRDefault="00E130C8" w:rsidP="00A817F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13.2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E7BA3" w14:textId="77777777" w:rsidR="00E130C8" w:rsidRDefault="00E130C8" w:rsidP="00A817F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9DD41" w14:textId="77777777" w:rsidR="00E130C8" w:rsidRDefault="00E130C8" w:rsidP="00A817F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2(rev.6)-3(rev.6)</w:t>
            </w:r>
          </w:p>
        </w:tc>
      </w:tr>
      <w:tr w:rsidR="00E130C8" w:rsidRPr="00056AD9" w14:paraId="6AFC6826" w14:textId="77777777" w:rsidTr="0046056C">
        <w:tblPrEx>
          <w:jc w:val="left"/>
        </w:tblPrEx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62A0F" w14:textId="77777777" w:rsidR="00E130C8" w:rsidRDefault="00E130C8" w:rsidP="00A817F3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846C2" w14:textId="77777777" w:rsidR="00E130C8" w:rsidRDefault="00E130C8" w:rsidP="00A817F3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3F5AFD" w14:textId="77777777" w:rsidR="00E130C8" w:rsidRDefault="00E130C8" w:rsidP="00A817F3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285EF" w14:textId="1B24CDAF" w:rsidR="00E130C8" w:rsidRDefault="00E130C8" w:rsidP="00A817F3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RES170</w:t>
            </w:r>
            <w:r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8FC7D" w14:textId="77777777" w:rsidR="00E130C8" w:rsidRDefault="00E130C8" w:rsidP="00A817F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B1903" w14:textId="77777777" w:rsidR="00E130C8" w:rsidRDefault="00E130C8" w:rsidP="00A817F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AB3426" w14:textId="77777777" w:rsidR="00E130C8" w:rsidRPr="00A26E9E" w:rsidRDefault="00E130C8" w:rsidP="00A817F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1(rev.6)-3(rev.6)</w:t>
            </w:r>
          </w:p>
        </w:tc>
      </w:tr>
      <w:tr w:rsidR="00E130C8" w:rsidRPr="00056AD9" w14:paraId="44D9686B" w14:textId="77777777" w:rsidTr="0046056C">
        <w:tblPrEx>
          <w:jc w:val="left"/>
        </w:tblPrEx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6B8B" w14:textId="77777777" w:rsidR="00E130C8" w:rsidRDefault="00E130C8" w:rsidP="00A817F3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A983" w14:textId="77777777" w:rsidR="00E130C8" w:rsidRDefault="00E130C8" w:rsidP="00A817F3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BD5D" w14:textId="77777777" w:rsidR="00E130C8" w:rsidRDefault="00E130C8" w:rsidP="00A817F3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6A29" w14:textId="77777777" w:rsidR="00E130C8" w:rsidRDefault="00E130C8" w:rsidP="00A817F3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6469" w14:textId="77777777" w:rsidR="00E130C8" w:rsidRDefault="00E130C8" w:rsidP="00A817F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EEDB" w14:textId="77777777" w:rsidR="00E130C8" w:rsidRDefault="00E130C8" w:rsidP="00A817F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2(rev.5)-5(rev.5)</w:t>
            </w:r>
          </w:p>
          <w:p w14:paraId="0BE711D1" w14:textId="77777777" w:rsidR="00E130C8" w:rsidRDefault="00E130C8" w:rsidP="00A817F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32A1" w14:textId="77777777" w:rsidR="00E130C8" w:rsidRDefault="00E130C8" w:rsidP="00A817F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2(rev.6)-5(rev.6)</w:t>
            </w:r>
            <w:r>
              <w:rPr>
                <w:sz w:val="20"/>
                <w:lang w:val="en-US"/>
              </w:rPr>
              <w:br/>
            </w:r>
          </w:p>
          <w:p w14:paraId="21DA0AB4" w14:textId="77777777" w:rsidR="00E130C8" w:rsidRDefault="00E130C8" w:rsidP="00A817F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</w:tr>
    </w:tbl>
    <w:p w14:paraId="5BE13836" w14:textId="49C0658D" w:rsidR="009B0A8C" w:rsidRDefault="009B0A8C" w:rsidP="009B0A8C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s-ES"/>
        </w:rPr>
      </w:pPr>
      <w:r w:rsidRPr="00B46527">
        <w:rPr>
          <w:sz w:val="20"/>
          <w:vertAlign w:val="superscript"/>
          <w:lang w:val="es-ES"/>
        </w:rPr>
        <w:t>*</w:t>
      </w:r>
      <w:r w:rsidRPr="00B46527">
        <w:rPr>
          <w:sz w:val="20"/>
          <w:lang w:val="es-ES"/>
        </w:rPr>
        <w:tab/>
      </w:r>
      <w:r w:rsidR="00B46527" w:rsidRPr="00B46527">
        <w:rPr>
          <w:sz w:val="20"/>
          <w:lang w:val="es-ES"/>
        </w:rPr>
        <w:t>Las nuevas Reglas o las modificaciones a las Reglas existentes surten efecto inmediatamente o según se indique.</w:t>
      </w:r>
    </w:p>
    <w:p w14:paraId="19B18019" w14:textId="5F4AA378" w:rsidR="005C6AF6" w:rsidRPr="00B46527" w:rsidRDefault="005C6AF6" w:rsidP="005C6AF6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s-ES"/>
        </w:rPr>
      </w:pPr>
      <w:r w:rsidRPr="00A6074D">
        <w:rPr>
          <w:sz w:val="20"/>
          <w:vertAlign w:val="superscript"/>
          <w:lang w:val="es-ES"/>
        </w:rPr>
        <w:t>1</w:t>
      </w:r>
      <w:r w:rsidRPr="00A6074D">
        <w:rPr>
          <w:sz w:val="20"/>
          <w:lang w:val="es-ES"/>
        </w:rPr>
        <w:tab/>
      </w:r>
      <w:r w:rsidRPr="006867BA">
        <w:rPr>
          <w:sz w:val="20"/>
          <w:lang w:val="es-ES_tradnl"/>
        </w:rPr>
        <w:t xml:space="preserve">Fecha efectiva de entrada en vigor: </w:t>
      </w:r>
      <w:r>
        <w:rPr>
          <w:sz w:val="20"/>
          <w:lang w:val="es-ES_tradnl"/>
        </w:rPr>
        <w:t xml:space="preserve">23 de noviembre </w:t>
      </w:r>
      <w:r w:rsidRPr="006867BA">
        <w:rPr>
          <w:sz w:val="20"/>
          <w:lang w:val="es-ES_tradnl"/>
        </w:rPr>
        <w:t>de 20</w:t>
      </w:r>
      <w:r>
        <w:rPr>
          <w:sz w:val="20"/>
          <w:lang w:val="es-ES_tradnl"/>
        </w:rPr>
        <w:t>19</w:t>
      </w:r>
      <w:r w:rsidRPr="00A6074D">
        <w:rPr>
          <w:sz w:val="20"/>
          <w:lang w:val="es-ES"/>
        </w:rPr>
        <w:t>.</w:t>
      </w:r>
    </w:p>
    <w:p w14:paraId="106673C3" w14:textId="12C8A586" w:rsidR="004D6F91" w:rsidRPr="00A6074D" w:rsidRDefault="005C6AF6" w:rsidP="004D6F91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s-ES"/>
        </w:rPr>
      </w:pPr>
      <w:r>
        <w:rPr>
          <w:sz w:val="20"/>
          <w:vertAlign w:val="superscript"/>
          <w:lang w:val="es-ES"/>
        </w:rPr>
        <w:t>2</w:t>
      </w:r>
      <w:r w:rsidR="005305FA" w:rsidRPr="00A6074D">
        <w:rPr>
          <w:sz w:val="20"/>
          <w:lang w:val="es-ES"/>
        </w:rPr>
        <w:tab/>
      </w:r>
      <w:r w:rsidR="00A6074D" w:rsidRPr="006867BA">
        <w:rPr>
          <w:sz w:val="20"/>
          <w:lang w:val="es-ES_tradnl"/>
        </w:rPr>
        <w:t xml:space="preserve">Fecha efectiva de entrada en vigor: </w:t>
      </w:r>
      <w:r w:rsidR="00A6074D">
        <w:rPr>
          <w:sz w:val="20"/>
          <w:lang w:val="es-ES_tradnl"/>
        </w:rPr>
        <w:t>1</w:t>
      </w:r>
      <w:r w:rsidR="00A6074D" w:rsidRPr="006867BA">
        <w:rPr>
          <w:sz w:val="20"/>
          <w:lang w:val="es-ES_tradnl"/>
        </w:rPr>
        <w:t xml:space="preserve"> de </w:t>
      </w:r>
      <w:r w:rsidR="00A6074D">
        <w:rPr>
          <w:sz w:val="20"/>
          <w:lang w:val="es-ES_tradnl"/>
        </w:rPr>
        <w:t xml:space="preserve">enero </w:t>
      </w:r>
      <w:r w:rsidR="00A6074D" w:rsidRPr="006867BA">
        <w:rPr>
          <w:sz w:val="20"/>
          <w:lang w:val="es-ES_tradnl"/>
        </w:rPr>
        <w:t>de 20</w:t>
      </w:r>
      <w:r w:rsidR="00A6074D">
        <w:rPr>
          <w:sz w:val="20"/>
          <w:lang w:val="es-ES_tradnl"/>
        </w:rPr>
        <w:t>25</w:t>
      </w:r>
      <w:r w:rsidR="007C275D" w:rsidRPr="00A6074D">
        <w:rPr>
          <w:sz w:val="20"/>
          <w:lang w:val="es-ES"/>
        </w:rPr>
        <w:t>.</w:t>
      </w:r>
    </w:p>
    <w:p w14:paraId="441F385B" w14:textId="51AC9231" w:rsidR="00F837B0" w:rsidRPr="00A6074D" w:rsidRDefault="005C6AF6" w:rsidP="00594F6A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s-ES"/>
        </w:rPr>
      </w:pPr>
      <w:r>
        <w:rPr>
          <w:sz w:val="20"/>
          <w:vertAlign w:val="superscript"/>
          <w:lang w:val="es-ES"/>
        </w:rPr>
        <w:t>3</w:t>
      </w:r>
      <w:r w:rsidR="00F837B0" w:rsidRPr="00A6074D">
        <w:rPr>
          <w:sz w:val="20"/>
          <w:lang w:val="es-ES"/>
        </w:rPr>
        <w:tab/>
      </w:r>
      <w:r w:rsidR="00A6074D" w:rsidRPr="00A6074D">
        <w:rPr>
          <w:sz w:val="20"/>
          <w:lang w:val="es-ES"/>
        </w:rPr>
        <w:t>Fecha efectiva de entrada en vigor</w:t>
      </w:r>
      <w:r w:rsidR="00F837B0" w:rsidRPr="00A6074D">
        <w:rPr>
          <w:sz w:val="20"/>
          <w:lang w:val="es-ES"/>
        </w:rPr>
        <w:t xml:space="preserve">: </w:t>
      </w:r>
      <w:r w:rsidR="00B46527" w:rsidRPr="00A6074D">
        <w:rPr>
          <w:sz w:val="20"/>
          <w:lang w:val="es-ES"/>
        </w:rPr>
        <w:t>Véase</w:t>
      </w:r>
      <w:r w:rsidR="00594F6A" w:rsidRPr="00A6074D">
        <w:rPr>
          <w:sz w:val="20"/>
          <w:lang w:val="es-ES"/>
        </w:rPr>
        <w:t xml:space="preserve"> </w:t>
      </w:r>
      <w:hyperlink r:id="rId7" w:history="1">
        <w:r w:rsidR="00594F6A" w:rsidRPr="00A6074D">
          <w:rPr>
            <w:rStyle w:val="Hyperlink"/>
            <w:sz w:val="20"/>
            <w:lang w:val="es-ES"/>
          </w:rPr>
          <w:t>Document</w:t>
        </w:r>
        <w:r w:rsidR="00A6074D">
          <w:rPr>
            <w:rStyle w:val="Hyperlink"/>
            <w:sz w:val="20"/>
            <w:lang w:val="es-ES"/>
          </w:rPr>
          <w:t>o</w:t>
        </w:r>
        <w:r w:rsidR="00594F6A" w:rsidRPr="00A6074D">
          <w:rPr>
            <w:rStyle w:val="Hyperlink"/>
            <w:sz w:val="20"/>
            <w:lang w:val="es-ES"/>
          </w:rPr>
          <w:t xml:space="preserve"> RRB24-3/23</w:t>
        </w:r>
      </w:hyperlink>
      <w:r w:rsidR="00594F6A" w:rsidRPr="00A6074D">
        <w:rPr>
          <w:sz w:val="20"/>
          <w:lang w:val="es-ES"/>
        </w:rPr>
        <w:t>, Anex</w:t>
      </w:r>
      <w:r w:rsidR="00A6074D">
        <w:rPr>
          <w:sz w:val="20"/>
          <w:lang w:val="es-ES"/>
        </w:rPr>
        <w:t>o</w:t>
      </w:r>
      <w:r w:rsidR="00594F6A" w:rsidRPr="00A6074D">
        <w:rPr>
          <w:sz w:val="20"/>
          <w:lang w:val="es-ES"/>
        </w:rPr>
        <w:t xml:space="preserve">s 1, 11 </w:t>
      </w:r>
      <w:r w:rsidR="002928C5" w:rsidRPr="00A6074D">
        <w:rPr>
          <w:sz w:val="20"/>
          <w:lang w:val="es-ES"/>
        </w:rPr>
        <w:t>y</w:t>
      </w:r>
      <w:r w:rsidR="00594F6A" w:rsidRPr="00A6074D">
        <w:rPr>
          <w:sz w:val="20"/>
          <w:lang w:val="es-ES"/>
        </w:rPr>
        <w:t xml:space="preserve"> 12.</w:t>
      </w:r>
    </w:p>
    <w:p w14:paraId="7CC1D592" w14:textId="682C2730" w:rsidR="00F837B0" w:rsidRPr="00A6074D" w:rsidRDefault="005C6AF6" w:rsidP="00594F6A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s-ES"/>
        </w:rPr>
      </w:pPr>
      <w:r>
        <w:rPr>
          <w:sz w:val="20"/>
          <w:vertAlign w:val="superscript"/>
          <w:lang w:val="es-ES"/>
        </w:rPr>
        <w:t>4</w:t>
      </w:r>
      <w:r w:rsidR="00F837B0" w:rsidRPr="00A6074D">
        <w:rPr>
          <w:sz w:val="20"/>
          <w:lang w:val="es-ES"/>
        </w:rPr>
        <w:tab/>
      </w:r>
      <w:r w:rsidR="00A6074D" w:rsidRPr="00A6074D">
        <w:rPr>
          <w:sz w:val="20"/>
          <w:lang w:val="es-ES"/>
        </w:rPr>
        <w:t>Fecha efectiva de entrada en vigor</w:t>
      </w:r>
      <w:r w:rsidR="00F837B0" w:rsidRPr="00A6074D">
        <w:rPr>
          <w:sz w:val="20"/>
          <w:lang w:val="es-ES"/>
        </w:rPr>
        <w:t xml:space="preserve">: </w:t>
      </w:r>
      <w:r w:rsidR="00B46527" w:rsidRPr="00A6074D">
        <w:rPr>
          <w:sz w:val="20"/>
          <w:lang w:val="es-ES"/>
        </w:rPr>
        <w:t>Véase</w:t>
      </w:r>
      <w:r w:rsidR="00594F6A" w:rsidRPr="00A6074D">
        <w:rPr>
          <w:sz w:val="20"/>
          <w:lang w:val="es-ES"/>
        </w:rPr>
        <w:t xml:space="preserve"> </w:t>
      </w:r>
      <w:hyperlink r:id="rId8" w:history="1">
        <w:r w:rsidR="00594F6A" w:rsidRPr="00A6074D">
          <w:rPr>
            <w:rStyle w:val="Hyperlink"/>
            <w:sz w:val="20"/>
            <w:lang w:val="es-ES"/>
          </w:rPr>
          <w:t>Document</w:t>
        </w:r>
        <w:r w:rsidR="00A6074D">
          <w:rPr>
            <w:rStyle w:val="Hyperlink"/>
            <w:sz w:val="20"/>
            <w:lang w:val="es-ES"/>
          </w:rPr>
          <w:t>o</w:t>
        </w:r>
        <w:r w:rsidR="00594F6A" w:rsidRPr="00A6074D">
          <w:rPr>
            <w:rStyle w:val="Hyperlink"/>
            <w:sz w:val="20"/>
            <w:lang w:val="es-ES"/>
          </w:rPr>
          <w:t xml:space="preserve"> RRB24-3/23</w:t>
        </w:r>
      </w:hyperlink>
      <w:r w:rsidR="00594F6A" w:rsidRPr="00A6074D">
        <w:rPr>
          <w:sz w:val="20"/>
          <w:lang w:val="es-ES"/>
        </w:rPr>
        <w:t>, Anex</w:t>
      </w:r>
      <w:r w:rsidR="00A6074D">
        <w:rPr>
          <w:sz w:val="20"/>
          <w:lang w:val="es-ES"/>
        </w:rPr>
        <w:t>o</w:t>
      </w:r>
      <w:r w:rsidR="00594F6A" w:rsidRPr="00A6074D">
        <w:rPr>
          <w:sz w:val="20"/>
          <w:lang w:val="es-ES"/>
        </w:rPr>
        <w:t xml:space="preserve"> 15</w:t>
      </w:r>
      <w:r w:rsidR="00EF2B3D" w:rsidRPr="00A6074D">
        <w:rPr>
          <w:sz w:val="20"/>
          <w:lang w:val="es-ES"/>
        </w:rPr>
        <w:t>.</w:t>
      </w:r>
    </w:p>
    <w:p w14:paraId="418B78C6" w14:textId="77777777" w:rsidR="00F837B0" w:rsidRPr="00A6074D" w:rsidRDefault="00F837B0" w:rsidP="004D6F91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s-ES"/>
        </w:rPr>
      </w:pPr>
    </w:p>
    <w:p w14:paraId="5BE1383A" w14:textId="184E56D9" w:rsidR="001A65E4" w:rsidRDefault="009B0A8C" w:rsidP="004D6F91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rPr>
          <w:lang w:val="en-US"/>
        </w:rPr>
      </w:pPr>
      <w:r w:rsidRPr="003475A2">
        <w:rPr>
          <w:lang w:val="en-US"/>
        </w:rPr>
        <w:t>______________</w:t>
      </w:r>
    </w:p>
    <w:sectPr w:rsidR="001A65E4" w:rsidSect="00BD5E8C">
      <w:headerReference w:type="even" r:id="rId9"/>
      <w:headerReference w:type="default" r:id="rId10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82C4C" w14:textId="77777777" w:rsidR="0044742E" w:rsidRDefault="0044742E">
      <w:r>
        <w:separator/>
      </w:r>
    </w:p>
  </w:endnote>
  <w:endnote w:type="continuationSeparator" w:id="0">
    <w:p w14:paraId="76C439A7" w14:textId="77777777" w:rsidR="0044742E" w:rsidRDefault="00447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E542E" w14:textId="77777777" w:rsidR="0044742E" w:rsidRDefault="0044742E">
      <w:r>
        <w:rPr>
          <w:b/>
        </w:rPr>
        <w:t>_______________</w:t>
      </w:r>
    </w:p>
  </w:footnote>
  <w:footnote w:type="continuationSeparator" w:id="0">
    <w:p w14:paraId="2408F847" w14:textId="77777777" w:rsidR="0044742E" w:rsidRDefault="00447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0475690"/>
      <w:docPartObj>
        <w:docPartGallery w:val="Page Numbers (Top of Page)"/>
        <w:docPartUnique/>
      </w:docPartObj>
    </w:sdtPr>
    <w:sdtEndPr>
      <w:rPr>
        <w:b w:val="0"/>
        <w:noProof/>
      </w:rPr>
    </w:sdtEndPr>
    <w:sdtContent>
      <w:p w14:paraId="14661576" w14:textId="70F95661" w:rsidR="00791856" w:rsidRDefault="00264EB1" w:rsidP="009838C3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BC5CB4">
          <w:rPr>
            <w:b w:val="0"/>
            <w:bCs/>
            <w:noProof/>
          </w:rPr>
          <w:t>4</w:t>
        </w:r>
        <w:r w:rsidRPr="00264EB1">
          <w:rPr>
            <w:b w:val="0"/>
            <w:bCs/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22250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E13841" w14:textId="77777777" w:rsidR="00264EB1" w:rsidRDefault="00264E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C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200169B" w14:textId="77777777" w:rsidR="00791856" w:rsidRDefault="0079185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06327"/>
    <w:rsid w:val="00007DB5"/>
    <w:rsid w:val="00024133"/>
    <w:rsid w:val="00027D25"/>
    <w:rsid w:val="000445F7"/>
    <w:rsid w:val="000662B6"/>
    <w:rsid w:val="00073BB7"/>
    <w:rsid w:val="00073C9E"/>
    <w:rsid w:val="00077D94"/>
    <w:rsid w:val="00080E20"/>
    <w:rsid w:val="000811F7"/>
    <w:rsid w:val="00086B05"/>
    <w:rsid w:val="0008702F"/>
    <w:rsid w:val="00087323"/>
    <w:rsid w:val="0009209B"/>
    <w:rsid w:val="000928FF"/>
    <w:rsid w:val="000B1FFF"/>
    <w:rsid w:val="000B4BE4"/>
    <w:rsid w:val="000E035A"/>
    <w:rsid w:val="000E1294"/>
    <w:rsid w:val="000E3E55"/>
    <w:rsid w:val="00100FAD"/>
    <w:rsid w:val="001056A5"/>
    <w:rsid w:val="00107F66"/>
    <w:rsid w:val="00110C46"/>
    <w:rsid w:val="00111337"/>
    <w:rsid w:val="00112ABF"/>
    <w:rsid w:val="00114217"/>
    <w:rsid w:val="001172FD"/>
    <w:rsid w:val="0012156F"/>
    <w:rsid w:val="001227BB"/>
    <w:rsid w:val="00124D0A"/>
    <w:rsid w:val="001303CD"/>
    <w:rsid w:val="00130D3C"/>
    <w:rsid w:val="00146839"/>
    <w:rsid w:val="0015337D"/>
    <w:rsid w:val="001565D0"/>
    <w:rsid w:val="00162D61"/>
    <w:rsid w:val="0016498B"/>
    <w:rsid w:val="00165541"/>
    <w:rsid w:val="001655D4"/>
    <w:rsid w:val="00165F9E"/>
    <w:rsid w:val="00172D51"/>
    <w:rsid w:val="00177374"/>
    <w:rsid w:val="00186196"/>
    <w:rsid w:val="00190D47"/>
    <w:rsid w:val="001A51A7"/>
    <w:rsid w:val="001A65E4"/>
    <w:rsid w:val="001A70ED"/>
    <w:rsid w:val="001B6D2A"/>
    <w:rsid w:val="001C3385"/>
    <w:rsid w:val="001C465E"/>
    <w:rsid w:val="001C72AE"/>
    <w:rsid w:val="001D3497"/>
    <w:rsid w:val="001D5A01"/>
    <w:rsid w:val="001E31FB"/>
    <w:rsid w:val="001E68EC"/>
    <w:rsid w:val="0021021E"/>
    <w:rsid w:val="00213532"/>
    <w:rsid w:val="002156D5"/>
    <w:rsid w:val="00220ACA"/>
    <w:rsid w:val="00220DA7"/>
    <w:rsid w:val="00221874"/>
    <w:rsid w:val="00221D22"/>
    <w:rsid w:val="00227464"/>
    <w:rsid w:val="0023370B"/>
    <w:rsid w:val="00233B12"/>
    <w:rsid w:val="00236646"/>
    <w:rsid w:val="0024358A"/>
    <w:rsid w:val="0024750D"/>
    <w:rsid w:val="0025ED87"/>
    <w:rsid w:val="00264EB1"/>
    <w:rsid w:val="00280667"/>
    <w:rsid w:val="00280F3B"/>
    <w:rsid w:val="00284246"/>
    <w:rsid w:val="00287220"/>
    <w:rsid w:val="00292170"/>
    <w:rsid w:val="002928C5"/>
    <w:rsid w:val="002A7F56"/>
    <w:rsid w:val="002B73FA"/>
    <w:rsid w:val="002D1434"/>
    <w:rsid w:val="002D511D"/>
    <w:rsid w:val="002E39C5"/>
    <w:rsid w:val="002E4ADB"/>
    <w:rsid w:val="002F02F7"/>
    <w:rsid w:val="002F23AD"/>
    <w:rsid w:val="002F23DB"/>
    <w:rsid w:val="002F5DAF"/>
    <w:rsid w:val="002F74FA"/>
    <w:rsid w:val="00307134"/>
    <w:rsid w:val="00311FCA"/>
    <w:rsid w:val="00316734"/>
    <w:rsid w:val="00317415"/>
    <w:rsid w:val="003329F2"/>
    <w:rsid w:val="003369A3"/>
    <w:rsid w:val="00340098"/>
    <w:rsid w:val="003428AD"/>
    <w:rsid w:val="00344E1E"/>
    <w:rsid w:val="00347017"/>
    <w:rsid w:val="003475A2"/>
    <w:rsid w:val="00372DA7"/>
    <w:rsid w:val="003776A3"/>
    <w:rsid w:val="0038634D"/>
    <w:rsid w:val="00391E5F"/>
    <w:rsid w:val="0039307C"/>
    <w:rsid w:val="003A19AE"/>
    <w:rsid w:val="003A312D"/>
    <w:rsid w:val="003B3E66"/>
    <w:rsid w:val="003B5625"/>
    <w:rsid w:val="003B77AB"/>
    <w:rsid w:val="003C19E1"/>
    <w:rsid w:val="003F2744"/>
    <w:rsid w:val="003F2917"/>
    <w:rsid w:val="004109B3"/>
    <w:rsid w:val="00415F35"/>
    <w:rsid w:val="00416C07"/>
    <w:rsid w:val="00427262"/>
    <w:rsid w:val="00430FAB"/>
    <w:rsid w:val="004402CD"/>
    <w:rsid w:val="004429BE"/>
    <w:rsid w:val="00443623"/>
    <w:rsid w:val="0044689C"/>
    <w:rsid w:val="0044742E"/>
    <w:rsid w:val="00455D70"/>
    <w:rsid w:val="00456317"/>
    <w:rsid w:val="0046056C"/>
    <w:rsid w:val="004641CE"/>
    <w:rsid w:val="004658D6"/>
    <w:rsid w:val="00466F05"/>
    <w:rsid w:val="004755FA"/>
    <w:rsid w:val="0047729C"/>
    <w:rsid w:val="00486CB3"/>
    <w:rsid w:val="00492594"/>
    <w:rsid w:val="004A22FC"/>
    <w:rsid w:val="004A3A27"/>
    <w:rsid w:val="004B2953"/>
    <w:rsid w:val="004B4010"/>
    <w:rsid w:val="004C5733"/>
    <w:rsid w:val="004C6C8C"/>
    <w:rsid w:val="004D1B8F"/>
    <w:rsid w:val="004D6F91"/>
    <w:rsid w:val="004E2160"/>
    <w:rsid w:val="004E77AB"/>
    <w:rsid w:val="004F648A"/>
    <w:rsid w:val="004F71AF"/>
    <w:rsid w:val="00507994"/>
    <w:rsid w:val="00513988"/>
    <w:rsid w:val="00514391"/>
    <w:rsid w:val="00516339"/>
    <w:rsid w:val="00521D5F"/>
    <w:rsid w:val="005224FA"/>
    <w:rsid w:val="0052522A"/>
    <w:rsid w:val="005305FA"/>
    <w:rsid w:val="0053743E"/>
    <w:rsid w:val="00542C7C"/>
    <w:rsid w:val="00544B04"/>
    <w:rsid w:val="0054524B"/>
    <w:rsid w:val="005514CE"/>
    <w:rsid w:val="00552538"/>
    <w:rsid w:val="005546FB"/>
    <w:rsid w:val="00554AB9"/>
    <w:rsid w:val="00560C1C"/>
    <w:rsid w:val="005665EB"/>
    <w:rsid w:val="00572C9C"/>
    <w:rsid w:val="005736F6"/>
    <w:rsid w:val="00581105"/>
    <w:rsid w:val="0059292A"/>
    <w:rsid w:val="005929D5"/>
    <w:rsid w:val="0059307C"/>
    <w:rsid w:val="00594F6A"/>
    <w:rsid w:val="005A1999"/>
    <w:rsid w:val="005A1A3A"/>
    <w:rsid w:val="005A1E8E"/>
    <w:rsid w:val="005B79D4"/>
    <w:rsid w:val="005C68AE"/>
    <w:rsid w:val="005C6AF6"/>
    <w:rsid w:val="005D409A"/>
    <w:rsid w:val="005D6B06"/>
    <w:rsid w:val="005E21AC"/>
    <w:rsid w:val="005E24BB"/>
    <w:rsid w:val="005E2B3E"/>
    <w:rsid w:val="005E406D"/>
    <w:rsid w:val="005F04E9"/>
    <w:rsid w:val="005F2A37"/>
    <w:rsid w:val="005F7505"/>
    <w:rsid w:val="00606866"/>
    <w:rsid w:val="0060778D"/>
    <w:rsid w:val="00612A74"/>
    <w:rsid w:val="00612F96"/>
    <w:rsid w:val="00616A31"/>
    <w:rsid w:val="00624674"/>
    <w:rsid w:val="00627FF8"/>
    <w:rsid w:val="00632C44"/>
    <w:rsid w:val="00634022"/>
    <w:rsid w:val="00636217"/>
    <w:rsid w:val="00637DA2"/>
    <w:rsid w:val="006547C1"/>
    <w:rsid w:val="006601B2"/>
    <w:rsid w:val="00662D32"/>
    <w:rsid w:val="006734EA"/>
    <w:rsid w:val="00676D01"/>
    <w:rsid w:val="0068053C"/>
    <w:rsid w:val="00680A82"/>
    <w:rsid w:val="00686A4D"/>
    <w:rsid w:val="0069289F"/>
    <w:rsid w:val="00693ED9"/>
    <w:rsid w:val="00695226"/>
    <w:rsid w:val="006A7330"/>
    <w:rsid w:val="006B6115"/>
    <w:rsid w:val="006B62BB"/>
    <w:rsid w:val="006B74EB"/>
    <w:rsid w:val="006C3053"/>
    <w:rsid w:val="006D3DBE"/>
    <w:rsid w:val="006E04F7"/>
    <w:rsid w:val="006E1B93"/>
    <w:rsid w:val="006F19C7"/>
    <w:rsid w:val="00703F24"/>
    <w:rsid w:val="007108E9"/>
    <w:rsid w:val="0071197C"/>
    <w:rsid w:val="00713984"/>
    <w:rsid w:val="00727441"/>
    <w:rsid w:val="00733168"/>
    <w:rsid w:val="007438A1"/>
    <w:rsid w:val="007543EF"/>
    <w:rsid w:val="00791856"/>
    <w:rsid w:val="00797D07"/>
    <w:rsid w:val="007A0721"/>
    <w:rsid w:val="007A14E0"/>
    <w:rsid w:val="007A19CB"/>
    <w:rsid w:val="007A25B3"/>
    <w:rsid w:val="007A383E"/>
    <w:rsid w:val="007A7699"/>
    <w:rsid w:val="007B146E"/>
    <w:rsid w:val="007B1D38"/>
    <w:rsid w:val="007B2A48"/>
    <w:rsid w:val="007B2A69"/>
    <w:rsid w:val="007B52F1"/>
    <w:rsid w:val="007B6D1C"/>
    <w:rsid w:val="007C275D"/>
    <w:rsid w:val="007D1AAD"/>
    <w:rsid w:val="007D23A3"/>
    <w:rsid w:val="007D3B38"/>
    <w:rsid w:val="007D66F1"/>
    <w:rsid w:val="007F1CA4"/>
    <w:rsid w:val="007F2D3B"/>
    <w:rsid w:val="00801C53"/>
    <w:rsid w:val="00814063"/>
    <w:rsid w:val="0082546F"/>
    <w:rsid w:val="00831637"/>
    <w:rsid w:val="00831927"/>
    <w:rsid w:val="00842B47"/>
    <w:rsid w:val="00843A05"/>
    <w:rsid w:val="008530B5"/>
    <w:rsid w:val="00853FD4"/>
    <w:rsid w:val="00867C5C"/>
    <w:rsid w:val="00893D79"/>
    <w:rsid w:val="008A14FB"/>
    <w:rsid w:val="008B2B35"/>
    <w:rsid w:val="008B4AE9"/>
    <w:rsid w:val="008B569A"/>
    <w:rsid w:val="008B67DF"/>
    <w:rsid w:val="008C2539"/>
    <w:rsid w:val="008D563C"/>
    <w:rsid w:val="008E009D"/>
    <w:rsid w:val="008E5622"/>
    <w:rsid w:val="008F42A5"/>
    <w:rsid w:val="008F6895"/>
    <w:rsid w:val="009012B6"/>
    <w:rsid w:val="00911A2D"/>
    <w:rsid w:val="00912209"/>
    <w:rsid w:val="00920867"/>
    <w:rsid w:val="009245EC"/>
    <w:rsid w:val="0092596F"/>
    <w:rsid w:val="009274DB"/>
    <w:rsid w:val="00935107"/>
    <w:rsid w:val="00946255"/>
    <w:rsid w:val="009532FD"/>
    <w:rsid w:val="00955437"/>
    <w:rsid w:val="009569E8"/>
    <w:rsid w:val="009838C3"/>
    <w:rsid w:val="00990505"/>
    <w:rsid w:val="00994F48"/>
    <w:rsid w:val="009A4F25"/>
    <w:rsid w:val="009B0A8C"/>
    <w:rsid w:val="009B66EE"/>
    <w:rsid w:val="009C1C7B"/>
    <w:rsid w:val="009C5891"/>
    <w:rsid w:val="009C6A4D"/>
    <w:rsid w:val="009D07A0"/>
    <w:rsid w:val="009D094D"/>
    <w:rsid w:val="009D63E9"/>
    <w:rsid w:val="009E464E"/>
    <w:rsid w:val="009F2DFC"/>
    <w:rsid w:val="009F5174"/>
    <w:rsid w:val="00A14F95"/>
    <w:rsid w:val="00A16793"/>
    <w:rsid w:val="00A210F1"/>
    <w:rsid w:val="00A2259C"/>
    <w:rsid w:val="00A262EE"/>
    <w:rsid w:val="00A30608"/>
    <w:rsid w:val="00A443AB"/>
    <w:rsid w:val="00A505AB"/>
    <w:rsid w:val="00A50A77"/>
    <w:rsid w:val="00A52A2A"/>
    <w:rsid w:val="00A56F94"/>
    <w:rsid w:val="00A6074D"/>
    <w:rsid w:val="00A628F3"/>
    <w:rsid w:val="00A62AE9"/>
    <w:rsid w:val="00A65A32"/>
    <w:rsid w:val="00A70933"/>
    <w:rsid w:val="00A71ECB"/>
    <w:rsid w:val="00A77294"/>
    <w:rsid w:val="00A80162"/>
    <w:rsid w:val="00A917BB"/>
    <w:rsid w:val="00AB14F3"/>
    <w:rsid w:val="00AB202C"/>
    <w:rsid w:val="00AB2486"/>
    <w:rsid w:val="00AC0420"/>
    <w:rsid w:val="00AC440F"/>
    <w:rsid w:val="00AE2497"/>
    <w:rsid w:val="00AE2E23"/>
    <w:rsid w:val="00AE6F86"/>
    <w:rsid w:val="00B040EE"/>
    <w:rsid w:val="00B14677"/>
    <w:rsid w:val="00B14878"/>
    <w:rsid w:val="00B17111"/>
    <w:rsid w:val="00B17EBF"/>
    <w:rsid w:val="00B22BE3"/>
    <w:rsid w:val="00B264A9"/>
    <w:rsid w:val="00B27620"/>
    <w:rsid w:val="00B373F2"/>
    <w:rsid w:val="00B43578"/>
    <w:rsid w:val="00B44842"/>
    <w:rsid w:val="00B44BC1"/>
    <w:rsid w:val="00B46527"/>
    <w:rsid w:val="00B47D6B"/>
    <w:rsid w:val="00B54C91"/>
    <w:rsid w:val="00B573FA"/>
    <w:rsid w:val="00B61E82"/>
    <w:rsid w:val="00B67C18"/>
    <w:rsid w:val="00B71105"/>
    <w:rsid w:val="00BB0733"/>
    <w:rsid w:val="00BB1286"/>
    <w:rsid w:val="00BB2D3F"/>
    <w:rsid w:val="00BB359B"/>
    <w:rsid w:val="00BB7105"/>
    <w:rsid w:val="00BC1212"/>
    <w:rsid w:val="00BC29E4"/>
    <w:rsid w:val="00BC59DD"/>
    <w:rsid w:val="00BC5CB4"/>
    <w:rsid w:val="00BD261C"/>
    <w:rsid w:val="00BD5495"/>
    <w:rsid w:val="00BD5E8C"/>
    <w:rsid w:val="00BE528D"/>
    <w:rsid w:val="00BF3282"/>
    <w:rsid w:val="00BF63CD"/>
    <w:rsid w:val="00C01151"/>
    <w:rsid w:val="00C01CC6"/>
    <w:rsid w:val="00C05334"/>
    <w:rsid w:val="00C1597B"/>
    <w:rsid w:val="00C2017E"/>
    <w:rsid w:val="00C216C7"/>
    <w:rsid w:val="00C24579"/>
    <w:rsid w:val="00C275EB"/>
    <w:rsid w:val="00C32704"/>
    <w:rsid w:val="00C3655D"/>
    <w:rsid w:val="00C36DC8"/>
    <w:rsid w:val="00C37AF6"/>
    <w:rsid w:val="00C40972"/>
    <w:rsid w:val="00C447A4"/>
    <w:rsid w:val="00C477DC"/>
    <w:rsid w:val="00C52523"/>
    <w:rsid w:val="00C55E0F"/>
    <w:rsid w:val="00C631B0"/>
    <w:rsid w:val="00C65091"/>
    <w:rsid w:val="00C74907"/>
    <w:rsid w:val="00C7511F"/>
    <w:rsid w:val="00C821F5"/>
    <w:rsid w:val="00C82211"/>
    <w:rsid w:val="00C86946"/>
    <w:rsid w:val="00C87C1B"/>
    <w:rsid w:val="00C87E54"/>
    <w:rsid w:val="00C906BD"/>
    <w:rsid w:val="00C90C85"/>
    <w:rsid w:val="00CA0887"/>
    <w:rsid w:val="00CA1BE6"/>
    <w:rsid w:val="00CB571A"/>
    <w:rsid w:val="00CC4946"/>
    <w:rsid w:val="00CC5AB1"/>
    <w:rsid w:val="00CE4DB0"/>
    <w:rsid w:val="00CF0C29"/>
    <w:rsid w:val="00CF761D"/>
    <w:rsid w:val="00D00D22"/>
    <w:rsid w:val="00D03FD8"/>
    <w:rsid w:val="00D07EF9"/>
    <w:rsid w:val="00D16482"/>
    <w:rsid w:val="00D2003A"/>
    <w:rsid w:val="00D223C4"/>
    <w:rsid w:val="00D308A8"/>
    <w:rsid w:val="00D31BEF"/>
    <w:rsid w:val="00D56E1F"/>
    <w:rsid w:val="00D634F3"/>
    <w:rsid w:val="00D648FC"/>
    <w:rsid w:val="00D649BE"/>
    <w:rsid w:val="00D65754"/>
    <w:rsid w:val="00D85909"/>
    <w:rsid w:val="00D873EC"/>
    <w:rsid w:val="00D937DC"/>
    <w:rsid w:val="00DA0036"/>
    <w:rsid w:val="00DA2BA8"/>
    <w:rsid w:val="00DA3A00"/>
    <w:rsid w:val="00DA6367"/>
    <w:rsid w:val="00DC214C"/>
    <w:rsid w:val="00DE60DC"/>
    <w:rsid w:val="00DF0248"/>
    <w:rsid w:val="00DF70FD"/>
    <w:rsid w:val="00E020E0"/>
    <w:rsid w:val="00E07F77"/>
    <w:rsid w:val="00E130C8"/>
    <w:rsid w:val="00E212EC"/>
    <w:rsid w:val="00E24EB0"/>
    <w:rsid w:val="00E27AC6"/>
    <w:rsid w:val="00E40170"/>
    <w:rsid w:val="00E41EC1"/>
    <w:rsid w:val="00E44E1B"/>
    <w:rsid w:val="00E5056F"/>
    <w:rsid w:val="00E5211B"/>
    <w:rsid w:val="00E52D0D"/>
    <w:rsid w:val="00E563D0"/>
    <w:rsid w:val="00E56567"/>
    <w:rsid w:val="00E572D7"/>
    <w:rsid w:val="00E57933"/>
    <w:rsid w:val="00E63EDB"/>
    <w:rsid w:val="00E668C4"/>
    <w:rsid w:val="00E71D49"/>
    <w:rsid w:val="00E73770"/>
    <w:rsid w:val="00E87D95"/>
    <w:rsid w:val="00E909F3"/>
    <w:rsid w:val="00EB0AEC"/>
    <w:rsid w:val="00EB249A"/>
    <w:rsid w:val="00EB42A4"/>
    <w:rsid w:val="00EB5B1D"/>
    <w:rsid w:val="00ED1A17"/>
    <w:rsid w:val="00ED6D03"/>
    <w:rsid w:val="00EE0B98"/>
    <w:rsid w:val="00EE6BA7"/>
    <w:rsid w:val="00EF2B3D"/>
    <w:rsid w:val="00EF79D3"/>
    <w:rsid w:val="00EF7F75"/>
    <w:rsid w:val="00F1760B"/>
    <w:rsid w:val="00F233B0"/>
    <w:rsid w:val="00F26A65"/>
    <w:rsid w:val="00F32AFD"/>
    <w:rsid w:val="00F436F1"/>
    <w:rsid w:val="00F51FEB"/>
    <w:rsid w:val="00F53499"/>
    <w:rsid w:val="00F54CB6"/>
    <w:rsid w:val="00F634C8"/>
    <w:rsid w:val="00F64175"/>
    <w:rsid w:val="00F6534E"/>
    <w:rsid w:val="00F66415"/>
    <w:rsid w:val="00F7042C"/>
    <w:rsid w:val="00F74634"/>
    <w:rsid w:val="00F836FC"/>
    <w:rsid w:val="00F837B0"/>
    <w:rsid w:val="00F86376"/>
    <w:rsid w:val="00F879D2"/>
    <w:rsid w:val="00F92190"/>
    <w:rsid w:val="00F96BF7"/>
    <w:rsid w:val="00FA1EA2"/>
    <w:rsid w:val="00FA6312"/>
    <w:rsid w:val="00FA6757"/>
    <w:rsid w:val="00FB797A"/>
    <w:rsid w:val="00FD67F9"/>
    <w:rsid w:val="00FE0672"/>
    <w:rsid w:val="00FE48AD"/>
    <w:rsid w:val="00FF4EF2"/>
    <w:rsid w:val="00FF6D6C"/>
    <w:rsid w:val="0A146917"/>
    <w:rsid w:val="20A1BBEB"/>
    <w:rsid w:val="3665EB6E"/>
    <w:rsid w:val="411561EB"/>
    <w:rsid w:val="4E1987DD"/>
    <w:rsid w:val="6D66E442"/>
    <w:rsid w:val="7041A0F6"/>
    <w:rsid w:val="7A0EDC04"/>
    <w:rsid w:val="7DE8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137F3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  <w:style w:type="character" w:styleId="Hyperlink">
    <w:name w:val="Hyperlink"/>
    <w:basedOn w:val="DefaultParagraphFont"/>
    <w:unhideWhenUsed/>
    <w:rsid w:val="00594F6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4F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24-RRB24.3-C-0023/e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tu.int/md/R24-RRB24.3-C-0023/e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4C6A9-7F50-4184-BC3B-8B9C41BD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130</TotalTime>
  <Pages>4</Pages>
  <Words>475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Reglas de Procedimiento</dc:title>
  <dc:subject>Edition 2005 / Rév. 1 /  Update</dc:subject>
  <dc:creator>Composition des Publications</dc:creator>
  <cp:keywords>1 page</cp:keywords>
  <dc:description/>
  <cp:lastModifiedBy>Saez Grau, Ricardo</cp:lastModifiedBy>
  <cp:revision>20</cp:revision>
  <cp:lastPrinted>2025-07-29T09:34:00Z</cp:lastPrinted>
  <dcterms:created xsi:type="dcterms:W3CDTF">2024-12-03T16:03:00Z</dcterms:created>
  <dcterms:modified xsi:type="dcterms:W3CDTF">2025-07-29T09:36:00Z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GrammarlyDocumentId">
    <vt:lpwstr>370c81e3bb2461bacf5d16cd18a938488e6a216df7c9058be9e7a09d4bc57469</vt:lpwstr>
  </property>
</Properties>
</file>