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1BFB" w14:textId="77777777" w:rsidR="00083C20" w:rsidRPr="004A3B35" w:rsidRDefault="00083C20" w:rsidP="00AB6EFC">
      <w:pPr>
        <w:pStyle w:val="Heading1"/>
        <w:spacing w:before="160"/>
        <w:jc w:val="center"/>
        <w:rPr>
          <w:lang w:val="es-ES_tradnl"/>
        </w:rPr>
      </w:pPr>
      <w:r w:rsidRPr="004A3B35">
        <w:rPr>
          <w:lang w:val="es-ES_tradnl"/>
        </w:rPr>
        <w:t xml:space="preserve">PARTE  </w:t>
      </w:r>
      <w:r w:rsidRPr="004A3B35">
        <w:rPr>
          <w:rStyle w:val="href"/>
          <w:lang w:val="es-ES_tradnl"/>
        </w:rPr>
        <w:t>B</w:t>
      </w:r>
    </w:p>
    <w:p w14:paraId="221C5097" w14:textId="77777777" w:rsidR="00083C20" w:rsidRPr="0022446E" w:rsidRDefault="00083C20">
      <w:pPr>
        <w:pStyle w:val="Heading2"/>
        <w:ind w:left="0" w:firstLine="0"/>
        <w:jc w:val="center"/>
        <w:rPr>
          <w:lang w:val="es-ES_tradnl"/>
        </w:rPr>
      </w:pPr>
      <w:r w:rsidRPr="004A3B35">
        <w:rPr>
          <w:lang w:val="es-ES_tradnl"/>
        </w:rPr>
        <w:t xml:space="preserve">SECCIÓN  </w:t>
      </w:r>
      <w:r w:rsidRPr="0022446E">
        <w:rPr>
          <w:rStyle w:val="href2"/>
          <w:lang w:val="es-ES_tradnl"/>
        </w:rPr>
        <w:t>B6</w:t>
      </w:r>
    </w:p>
    <w:p w14:paraId="334C739E" w14:textId="35FAA5EF" w:rsidR="00435AC7" w:rsidRPr="0022446E" w:rsidRDefault="00DB35DC" w:rsidP="00E31E63">
      <w:pPr>
        <w:pStyle w:val="Restitle"/>
        <w:rPr>
          <w:lang w:val="es-ES_tradnl"/>
        </w:rPr>
      </w:pPr>
      <w:r w:rsidRPr="00A805B4">
        <w:rPr>
          <w:lang w:val="es-ES"/>
        </w:rPr>
        <w:t xml:space="preserve">Reglas relativas a los criterios para aplicar las disposiciones del </w:t>
      </w:r>
      <w:r>
        <w:rPr>
          <w:lang w:val="es-ES"/>
        </w:rPr>
        <w:t>número </w:t>
      </w:r>
      <w:r w:rsidRPr="00A805B4">
        <w:rPr>
          <w:lang w:val="es-ES"/>
        </w:rPr>
        <w:t xml:space="preserve">9.36 a una asignación de frecuencia a los servicios terrenales cuya atribución o identificación se rige por los </w:t>
      </w:r>
      <w:r>
        <w:rPr>
          <w:lang w:val="es-ES"/>
        </w:rPr>
        <w:t>números </w:t>
      </w:r>
      <w:r w:rsidRPr="00A805B4">
        <w:rPr>
          <w:lang w:val="es-ES"/>
        </w:rPr>
        <w:t xml:space="preserve">5.292, 5.293, </w:t>
      </w:r>
      <w:r w:rsidRPr="00A805B4">
        <w:rPr>
          <w:bCs/>
          <w:lang w:val="es-ES"/>
        </w:rPr>
        <w:t>5.295,</w:t>
      </w:r>
      <w:r w:rsidRPr="00FA35AF">
        <w:rPr>
          <w:bCs/>
          <w:lang w:val="es-ES"/>
        </w:rPr>
        <w:t xml:space="preserve"> 5.295A</w:t>
      </w:r>
      <w:r w:rsidRPr="00A805B4">
        <w:rPr>
          <w:bCs/>
          <w:lang w:val="es-ES"/>
        </w:rPr>
        <w:t xml:space="preserve">, 5.296A, </w:t>
      </w:r>
      <w:r w:rsidRPr="00A805B4">
        <w:rPr>
          <w:lang w:val="es-ES"/>
        </w:rPr>
        <w:t xml:space="preserve">5.297, 5.307A, </w:t>
      </w:r>
      <w:r w:rsidRPr="00A805B4">
        <w:rPr>
          <w:bCs/>
          <w:lang w:val="es-ES"/>
        </w:rPr>
        <w:t xml:space="preserve">5.308, 5.308A, </w:t>
      </w:r>
      <w:r w:rsidRPr="00A805B4">
        <w:rPr>
          <w:lang w:val="es-ES"/>
        </w:rPr>
        <w:t>5.309, 5.323, 5.325, 5.326, 5.341A, 5.341C, 5.346, 5.346A, 5.429F, 5.430A, 5.431A, 5.431B, 5.432B,</w:t>
      </w:r>
      <w:bookmarkStart w:id="0" w:name="_Hlk46053361"/>
      <w:r w:rsidRPr="00DB35DC">
        <w:rPr>
          <w:rFonts w:ascii="Times New Roman Bold" w:hAnsi="Times New Roman Bold" w:cs="Times New Roman Bold"/>
          <w:position w:val="6"/>
          <w:sz w:val="18"/>
          <w:szCs w:val="18"/>
          <w:lang w:val="es-ES"/>
        </w:rPr>
        <w:t>*</w:t>
      </w:r>
      <w:r w:rsidRPr="00DB35DC">
        <w:rPr>
          <w:lang w:val="es-ES"/>
        </w:rPr>
        <w:t xml:space="preserve"> </w:t>
      </w:r>
      <w:r w:rsidRPr="00A805B4">
        <w:rPr>
          <w:lang w:val="es-ES"/>
        </w:rPr>
        <w:t>5.434A, 5.457F, 5.480A</w:t>
      </w:r>
      <w:r w:rsidRPr="00FA35AF">
        <w:rPr>
          <w:bCs/>
          <w:lang w:val="es-ES"/>
        </w:rPr>
        <w:t xml:space="preserve"> </w:t>
      </w:r>
      <w:r w:rsidRPr="00A805B4">
        <w:rPr>
          <w:bCs/>
          <w:lang w:val="es-ES"/>
        </w:rPr>
        <w:t>y </w:t>
      </w:r>
      <w:r w:rsidRPr="00FA35AF">
        <w:rPr>
          <w:lang w:val="es-ES"/>
        </w:rPr>
        <w:t>5.553A</w:t>
      </w:r>
      <w:bookmarkEnd w:id="0"/>
      <w:r w:rsidR="00EA094D">
        <w:rPr>
          <w:rStyle w:val="FootnoteReference"/>
          <w:szCs w:val="16"/>
          <w:lang w:val="es-ES"/>
        </w:rPr>
        <w:footnoteReference w:customMarkFollows="1" w:id="1"/>
        <w:t>1</w:t>
      </w:r>
      <w:r w:rsidR="00D53D62" w:rsidRPr="00D53D62">
        <w:rPr>
          <w:sz w:val="16"/>
          <w:szCs w:val="16"/>
          <w:lang w:val="es-ES"/>
        </w:rPr>
        <w:t>    </w:t>
      </w:r>
      <w:r w:rsidR="00D53D62" w:rsidRPr="00D53D62">
        <w:rPr>
          <w:b w:val="0"/>
          <w:bCs/>
          <w:sz w:val="16"/>
          <w:szCs w:val="16"/>
          <w:lang w:val="es-ES"/>
        </w:rPr>
        <w:t>(MOD RRB24/510)</w:t>
      </w:r>
    </w:p>
    <w:p w14:paraId="16FC482C" w14:textId="77777777" w:rsidR="00435AC7" w:rsidRPr="00435AC7" w:rsidRDefault="00435AC7" w:rsidP="00435AC7">
      <w:pPr>
        <w:rPr>
          <w:lang w:val="es-ES_tradnl"/>
        </w:rPr>
      </w:pPr>
      <w:r w:rsidRPr="00435AC7">
        <w:rPr>
          <w:rStyle w:val="href"/>
          <w:lang w:val="es-ES_tradnl"/>
        </w:rPr>
        <w:t>1</w:t>
      </w:r>
      <w:r w:rsidRPr="00435AC7">
        <w:rPr>
          <w:lang w:val="es-ES_tradnl"/>
        </w:rPr>
        <w:tab/>
        <w:t>La identificación de las administraciones con las cuales puede requerirse coordinación se basa en las características de la asignación sometida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 y a hipótesis de peor caso relativas a las características de propagación y a otros parámetros técnicos. Estas hipótesis de peor caso se desarrollaron sobre la base de la información de diversas fuentes (Acuerdo Regional GE06, Recomendaciones e Informes </w:t>
      </w:r>
      <w:r w:rsidR="00E9249A">
        <w:rPr>
          <w:lang w:val="es-ES_tradnl"/>
        </w:rPr>
        <w:t>UIT</w:t>
      </w:r>
      <w:r w:rsidR="00E9249A">
        <w:rPr>
          <w:lang w:val="es-ES_tradnl"/>
        </w:rPr>
        <w:noBreakHyphen/>
      </w:r>
      <w:r w:rsidRPr="00435AC7">
        <w:rPr>
          <w:lang w:val="es-ES_tradnl"/>
        </w:rPr>
        <w:t>R), pues la Oficina de Radiocomunicaciones no tiene normas técnicas de aplicación en diversas bandas de frecuencias por encima de 28 MHz.</w:t>
      </w:r>
    </w:p>
    <w:p w14:paraId="6769764E" w14:textId="61109AC3" w:rsidR="00435AC7" w:rsidRPr="00D53D62" w:rsidRDefault="00D53D62" w:rsidP="00435AC7">
      <w:pPr>
        <w:rPr>
          <w:lang w:val="es-ES"/>
        </w:rPr>
      </w:pPr>
      <w:r w:rsidRPr="00D53D62">
        <w:rPr>
          <w:lang w:val="es-ES"/>
        </w:rPr>
        <w:t>2</w:t>
      </w:r>
      <w:r w:rsidRPr="00D53D62">
        <w:rPr>
          <w:lang w:val="es-ES"/>
        </w:rPr>
        <w:tab/>
        <w:t>Para identificar las administraciones afectadas, en el contexto de las disposiciones de los números </w:t>
      </w:r>
      <w:r w:rsidRPr="00D53D62">
        <w:rPr>
          <w:b/>
          <w:bCs/>
          <w:lang w:val="es-ES"/>
        </w:rPr>
        <w:t>5.292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5.295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5.296A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5.297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5.308</w:t>
      </w:r>
      <w:r w:rsidRPr="00D53D62">
        <w:rPr>
          <w:lang w:val="es-ES"/>
        </w:rPr>
        <w:t>,</w:t>
      </w:r>
      <w:r w:rsidRPr="00D53D62">
        <w:rPr>
          <w:b/>
          <w:bCs/>
          <w:lang w:val="es-ES"/>
        </w:rPr>
        <w:t xml:space="preserve"> 5.308A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5.309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5.325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5.326</w:t>
      </w:r>
      <w:r w:rsidRPr="00D53D62">
        <w:rPr>
          <w:lang w:val="es-ES"/>
        </w:rPr>
        <w:t>,</w:t>
      </w:r>
      <w:r w:rsidRPr="00D53D62">
        <w:rPr>
          <w:bCs/>
          <w:lang w:val="es-ES"/>
        </w:rPr>
        <w:t xml:space="preserve"> </w:t>
      </w:r>
      <w:r w:rsidRPr="00D53D62">
        <w:rPr>
          <w:b/>
          <w:bCs/>
          <w:lang w:val="es-ES"/>
        </w:rPr>
        <w:t>5.341A</w:t>
      </w:r>
      <w:r w:rsidRPr="00D53D62">
        <w:rPr>
          <w:bCs/>
          <w:lang w:val="es-ES"/>
        </w:rPr>
        <w:t>,</w:t>
      </w:r>
      <w:r w:rsidRPr="00D53D62">
        <w:rPr>
          <w:lang w:val="es-ES"/>
        </w:rPr>
        <w:t xml:space="preserve"> </w:t>
      </w:r>
      <w:r w:rsidRPr="00D53D62">
        <w:rPr>
          <w:b/>
          <w:bCs/>
          <w:lang w:val="es-ES"/>
        </w:rPr>
        <w:t>5.341C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5.346A</w:t>
      </w:r>
      <w:r w:rsidRPr="00D53D62">
        <w:rPr>
          <w:lang w:val="es-ES"/>
        </w:rPr>
        <w:t>,</w:t>
      </w:r>
      <w:r w:rsidRPr="00D53D62">
        <w:rPr>
          <w:rStyle w:val="FootnoteReference"/>
          <w:lang w:val="es-ES"/>
        </w:rPr>
        <w:t>*</w:t>
      </w:r>
      <w:r w:rsidRPr="00A805B4">
        <w:rPr>
          <w:lang w:val="es-ES"/>
        </w:rPr>
        <w:t xml:space="preserve"> </w:t>
      </w:r>
      <w:r w:rsidRPr="00D53D62">
        <w:rPr>
          <w:b/>
          <w:bCs/>
          <w:lang w:val="es-ES"/>
        </w:rPr>
        <w:t>5.429F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5.430A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5.431A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5.431B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5.432B</w:t>
      </w:r>
      <w:r w:rsidRPr="00D53D62">
        <w:rPr>
          <w:lang w:val="es-ES"/>
        </w:rPr>
        <w:t>,</w:t>
      </w:r>
      <w:r w:rsidRPr="00A805B4">
        <w:rPr>
          <w:lang w:val="es-ES"/>
        </w:rPr>
        <w:t xml:space="preserve"> </w:t>
      </w:r>
      <w:r w:rsidRPr="00A805B4">
        <w:rPr>
          <w:b/>
          <w:bCs/>
          <w:lang w:val="es-ES"/>
        </w:rPr>
        <w:t>5.434A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 xml:space="preserve"> </w:t>
      </w:r>
      <w:r w:rsidRPr="00D53D62">
        <w:rPr>
          <w:bCs/>
          <w:lang w:val="es-ES"/>
        </w:rPr>
        <w:t xml:space="preserve">y </w:t>
      </w:r>
      <w:r w:rsidRPr="00D53D62">
        <w:rPr>
          <w:b/>
          <w:bCs/>
          <w:lang w:val="es-ES"/>
        </w:rPr>
        <w:t>5.553A</w:t>
      </w:r>
      <w:r w:rsidRPr="00D53D62">
        <w:rPr>
          <w:lang w:val="es-ES"/>
        </w:rPr>
        <w:t xml:space="preserve"> se aplican los criterios siguientes:</w:t>
      </w:r>
      <w:r w:rsidRPr="0084667C">
        <w:rPr>
          <w:sz w:val="16"/>
          <w:szCs w:val="16"/>
          <w:lang w:val="es-ES"/>
        </w:rPr>
        <w:t xml:space="preserve">     </w:t>
      </w:r>
      <w:r w:rsidRPr="0084667C">
        <w:rPr>
          <w:bCs/>
          <w:sz w:val="16"/>
          <w:szCs w:val="16"/>
          <w:lang w:val="es-ES"/>
        </w:rPr>
        <w:t>(MOD RRB24/510)</w:t>
      </w:r>
    </w:p>
    <w:p w14:paraId="53EC82A0" w14:textId="453DC259" w:rsidR="00435AC7" w:rsidRDefault="00435AC7" w:rsidP="00435AC7">
      <w:pPr>
        <w:pStyle w:val="enumlev1"/>
        <w:ind w:left="0" w:firstLine="0"/>
        <w:rPr>
          <w:lang w:val="es-ES_tradnl"/>
        </w:rPr>
      </w:pPr>
      <w:r w:rsidRPr="00435AC7">
        <w:rPr>
          <w:lang w:val="es-ES_tradnl"/>
        </w:rPr>
        <w:t>2.1</w:t>
      </w:r>
      <w:r w:rsidRPr="00435AC7">
        <w:rPr>
          <w:lang w:val="es-ES_tradnl"/>
        </w:rPr>
        <w:tab/>
        <w:t xml:space="preserve">el </w:t>
      </w:r>
      <w:r w:rsidRPr="00435AC7">
        <w:rPr>
          <w:i/>
          <w:lang w:val="es-ES_tradnl"/>
        </w:rPr>
        <w:t>concepto de distancia de coordinación</w:t>
      </w:r>
      <w:r w:rsidRPr="00435AC7">
        <w:rPr>
          <w:lang w:val="es-ES_tradnl"/>
        </w:rPr>
        <w:t xml:space="preserve"> se aplica en relación con los servicios que tienen atribuciones conformes al Artículo </w:t>
      </w:r>
      <w:r w:rsidRPr="00435AC7">
        <w:rPr>
          <w:rStyle w:val="Artref"/>
          <w:b/>
          <w:color w:val="000000"/>
          <w:lang w:val="es-ES_tradnl"/>
        </w:rPr>
        <w:t>5</w:t>
      </w:r>
      <w:r w:rsidRPr="00435AC7">
        <w:rPr>
          <w:lang w:val="es-ES_tradnl"/>
        </w:rPr>
        <w:t xml:space="preserve"> (estos servicios se indican en el Cuadro siguiente, en la columna de «Servicio protegido»);</w:t>
      </w:r>
    </w:p>
    <w:p w14:paraId="6D55A7C5" w14:textId="4E8BA7B6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5EADD8BE" w14:textId="77777777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3D494CD8" w14:textId="77777777" w:rsidR="00AA2F90" w:rsidRDefault="00AA2F90" w:rsidP="00435AC7">
      <w:pPr>
        <w:pStyle w:val="enumlev1"/>
        <w:ind w:left="0" w:firstLine="0"/>
        <w:rPr>
          <w:lang w:val="es-ES_tradnl"/>
        </w:rPr>
        <w:sectPr w:rsidR="00AA2F90" w:rsidSect="00AA2F90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D06949C" w14:textId="14F6876B" w:rsidR="00435AC7" w:rsidRPr="005F553C" w:rsidRDefault="00435AC7" w:rsidP="005E67BA">
      <w:pPr>
        <w:pStyle w:val="TableNo"/>
        <w:spacing w:before="0"/>
        <w:rPr>
          <w:lang w:val="es-ES_tradnl"/>
        </w:rPr>
      </w:pPr>
      <w:r w:rsidRPr="005E67BA">
        <w:lastRenderedPageBreak/>
        <w:t>CUADRO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 xml:space="preserve"> 1</w:t>
      </w:r>
      <w:r w:rsidR="006B2A84" w:rsidRPr="006B2A84">
        <w:rPr>
          <w:rFonts w:eastAsia="Times New Roman"/>
          <w:caps w:val="0"/>
          <w:sz w:val="16"/>
          <w:szCs w:val="16"/>
        </w:rPr>
        <w:t>    </w:t>
      </w:r>
      <w:r w:rsidR="006B2A84" w:rsidRPr="006B2A84">
        <w:rPr>
          <w:rFonts w:eastAsia="Times New Roman"/>
          <w:bCs/>
          <w:caps w:val="0"/>
          <w:sz w:val="16"/>
          <w:szCs w:val="16"/>
        </w:rPr>
        <w:t>(MOD RRB25/520)</w:t>
      </w:r>
    </w:p>
    <w:p w14:paraId="6375AEB0" w14:textId="77777777" w:rsidR="00AA2F90" w:rsidRPr="00A805B4" w:rsidRDefault="00435AC7" w:rsidP="005E67BA">
      <w:pPr>
        <w:pStyle w:val="Tabletitle0"/>
      </w:pPr>
      <w:r w:rsidRPr="00A32F86">
        <w:rPr>
          <w:lang w:val="es-ES_tradnl"/>
        </w:rPr>
        <w:t xml:space="preserve">Aplicabilidad del </w:t>
      </w:r>
      <w:r w:rsidRPr="005E67BA">
        <w:t>número</w:t>
      </w:r>
      <w:r w:rsidRPr="00A32F86">
        <w:rPr>
          <w:lang w:val="es-ES_tradnl"/>
        </w:rPr>
        <w:t xml:space="preserve"> 9.21</w:t>
      </w:r>
    </w:p>
    <w:tbl>
      <w:tblPr>
        <w:tblStyle w:val="TableGrid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204"/>
        <w:gridCol w:w="3093"/>
        <w:gridCol w:w="2421"/>
      </w:tblGrid>
      <w:tr w:rsidR="00AA2F90" w:rsidRPr="00A805B4" w14:paraId="6DBE88FB" w14:textId="77777777" w:rsidTr="006B2A84">
        <w:tc>
          <w:tcPr>
            <w:tcW w:w="1921" w:type="dxa"/>
            <w:vAlign w:val="center"/>
          </w:tcPr>
          <w:p w14:paraId="34BB7399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Nota</w:t>
            </w:r>
          </w:p>
        </w:tc>
        <w:tc>
          <w:tcPr>
            <w:tcW w:w="2204" w:type="dxa"/>
            <w:vAlign w:val="center"/>
          </w:tcPr>
          <w:p w14:paraId="164E905F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Bandas de frecuencias</w:t>
            </w:r>
            <w:r w:rsidRPr="00A805B4">
              <w:br/>
              <w:t>(MHz)</w:t>
            </w:r>
          </w:p>
        </w:tc>
        <w:tc>
          <w:tcPr>
            <w:tcW w:w="3093" w:type="dxa"/>
            <w:vAlign w:val="center"/>
          </w:tcPr>
          <w:p w14:paraId="5F05538B" w14:textId="5C9967A4" w:rsidR="00AA2F90" w:rsidRPr="00A805B4" w:rsidRDefault="006B2A84" w:rsidP="00AA2F90">
            <w:pPr>
              <w:pStyle w:val="Tablehead0"/>
              <w:spacing w:before="40" w:after="40"/>
            </w:pPr>
            <w:r w:rsidRPr="006B2A84">
              <w:t>Servicio atribuido en la banda de frecuencias o partes de la misma y sujeto al número 9.21</w:t>
            </w:r>
          </w:p>
        </w:tc>
        <w:tc>
          <w:tcPr>
            <w:tcW w:w="2421" w:type="dxa"/>
            <w:vAlign w:val="center"/>
          </w:tcPr>
          <w:p w14:paraId="6A62DCD3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Servicio protegido</w:t>
            </w:r>
          </w:p>
        </w:tc>
      </w:tr>
      <w:tr w:rsidR="00AA2F90" w:rsidRPr="00A805B4" w14:paraId="51E51D4B" w14:textId="77777777" w:rsidTr="00AA2F90">
        <w:tc>
          <w:tcPr>
            <w:tcW w:w="1921" w:type="dxa"/>
          </w:tcPr>
          <w:p w14:paraId="4199E877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</w:pPr>
            <w:r w:rsidRPr="00742CF1">
              <w:rPr>
                <w:b/>
                <w:bCs/>
              </w:rPr>
              <w:t>5.292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4877EAA2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470-512</w:t>
            </w:r>
          </w:p>
        </w:tc>
        <w:tc>
          <w:tcPr>
            <w:tcW w:w="3093" w:type="dxa"/>
          </w:tcPr>
          <w:p w14:paraId="3B7114AE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7C332A27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0E3B030C" w14:textId="77777777" w:rsidTr="00AA2F90">
        <w:tc>
          <w:tcPr>
            <w:tcW w:w="1921" w:type="dxa"/>
            <w:vMerge w:val="restart"/>
          </w:tcPr>
          <w:p w14:paraId="5DA19B4A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</w:pPr>
            <w:r w:rsidRPr="00742CF1">
              <w:rPr>
                <w:b/>
                <w:bCs/>
              </w:rPr>
              <w:t>5.293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BCF45F2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470-512 y 614-806</w:t>
            </w:r>
          </w:p>
        </w:tc>
        <w:tc>
          <w:tcPr>
            <w:tcW w:w="3093" w:type="dxa"/>
          </w:tcPr>
          <w:p w14:paraId="79BB0324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16747F0E" w14:textId="77777777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612906D3" w14:textId="77777777" w:rsidTr="00AA2F90">
        <w:tc>
          <w:tcPr>
            <w:tcW w:w="1921" w:type="dxa"/>
            <w:vMerge/>
          </w:tcPr>
          <w:p w14:paraId="38881A56" w14:textId="77777777" w:rsidR="006B2A84" w:rsidRPr="00742CF1" w:rsidRDefault="006B2A84" w:rsidP="006B2A84">
            <w:pPr>
              <w:pStyle w:val="Tabletext0"/>
              <w:keepNext/>
              <w:keepLines/>
              <w:spacing w:before="10" w:after="10"/>
              <w:rPr>
                <w:b/>
                <w:bCs/>
              </w:rPr>
            </w:pPr>
          </w:p>
        </w:tc>
        <w:tc>
          <w:tcPr>
            <w:tcW w:w="2204" w:type="dxa"/>
          </w:tcPr>
          <w:p w14:paraId="58671468" w14:textId="433A881C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6B2A84">
              <w:t>645-806</w:t>
            </w:r>
          </w:p>
        </w:tc>
        <w:tc>
          <w:tcPr>
            <w:tcW w:w="3093" w:type="dxa"/>
          </w:tcPr>
          <w:p w14:paraId="0586B858" w14:textId="37846972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6B2A84">
              <w:t>Fijo, móvil</w:t>
            </w:r>
          </w:p>
        </w:tc>
        <w:tc>
          <w:tcPr>
            <w:tcW w:w="2421" w:type="dxa"/>
          </w:tcPr>
          <w:p w14:paraId="1C5AC44A" w14:textId="6DCE1AFF" w:rsidR="006B2A84" w:rsidRPr="00A805B4" w:rsidRDefault="006B2A84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6B2A84">
              <w:t>Radionavegación aeronáutica</w:t>
            </w:r>
          </w:p>
        </w:tc>
      </w:tr>
      <w:tr w:rsidR="00AA2F90" w:rsidRPr="00A805B4" w14:paraId="3D9570FE" w14:textId="77777777" w:rsidTr="00AA2F90">
        <w:tc>
          <w:tcPr>
            <w:tcW w:w="1921" w:type="dxa"/>
            <w:vMerge w:val="restart"/>
          </w:tcPr>
          <w:p w14:paraId="08F0975D" w14:textId="77777777" w:rsidR="00AA2F90" w:rsidRPr="00742CF1" w:rsidRDefault="00AA2F90" w:rsidP="006B2A84">
            <w:pPr>
              <w:pStyle w:val="Tabletext0"/>
              <w:keepNext/>
              <w:keepLines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5.295</w:t>
            </w:r>
          </w:p>
        </w:tc>
        <w:tc>
          <w:tcPr>
            <w:tcW w:w="2204" w:type="dxa"/>
          </w:tcPr>
          <w:p w14:paraId="10EB8083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470-512</w:t>
            </w:r>
          </w:p>
        </w:tc>
        <w:tc>
          <w:tcPr>
            <w:tcW w:w="3093" w:type="dxa"/>
          </w:tcPr>
          <w:p w14:paraId="35ADDE22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A2F8F32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Radiodifusión, fijo</w:t>
            </w:r>
          </w:p>
        </w:tc>
      </w:tr>
      <w:tr w:rsidR="00AA2F90" w:rsidRPr="00A805B4" w14:paraId="21DBA27F" w14:textId="77777777" w:rsidTr="00AA2F90">
        <w:tc>
          <w:tcPr>
            <w:tcW w:w="1921" w:type="dxa"/>
            <w:vMerge/>
          </w:tcPr>
          <w:p w14:paraId="291C9578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489EE43A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512-608</w:t>
            </w:r>
          </w:p>
        </w:tc>
        <w:tc>
          <w:tcPr>
            <w:tcW w:w="3093" w:type="dxa"/>
          </w:tcPr>
          <w:p w14:paraId="12A6516D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18E7999" w14:textId="77777777" w:rsidR="00AA2F90" w:rsidRPr="00A805B4" w:rsidRDefault="00AA2F90" w:rsidP="006B2A84">
            <w:pPr>
              <w:pStyle w:val="Tabletext0"/>
              <w:keepNext/>
              <w:keepLines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3ACCBFA8" w14:textId="77777777" w:rsidTr="00AA2F90">
        <w:trPr>
          <w:trHeight w:val="138"/>
        </w:trPr>
        <w:tc>
          <w:tcPr>
            <w:tcW w:w="1921" w:type="dxa"/>
            <w:vMerge w:val="restart"/>
          </w:tcPr>
          <w:p w14:paraId="01F5B9A8" w14:textId="77777777" w:rsidR="006B2A84" w:rsidRPr="00FA35AF" w:rsidRDefault="006B2A84" w:rsidP="006B2A84">
            <w:pPr>
              <w:pStyle w:val="Tabletext0"/>
              <w:spacing w:before="10" w:after="10"/>
              <w:rPr>
                <w:vertAlign w:val="superscript"/>
              </w:rPr>
            </w:pPr>
            <w:r w:rsidRPr="00742CF1">
              <w:rPr>
                <w:b/>
                <w:bCs/>
              </w:rPr>
              <w:t>5.295A</w:t>
            </w:r>
            <w:r w:rsidRPr="00A805B4">
              <w:rPr>
                <w:vertAlign w:val="superscript"/>
              </w:rPr>
              <w:t>3</w:t>
            </w:r>
          </w:p>
        </w:tc>
        <w:tc>
          <w:tcPr>
            <w:tcW w:w="2204" w:type="dxa"/>
          </w:tcPr>
          <w:p w14:paraId="4AE01B80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470-694</w:t>
            </w:r>
          </w:p>
        </w:tc>
        <w:tc>
          <w:tcPr>
            <w:tcW w:w="3093" w:type="dxa"/>
          </w:tcPr>
          <w:p w14:paraId="128BE38F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1BA59834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063A3A6E" w14:textId="77777777" w:rsidTr="00AA2F90">
        <w:trPr>
          <w:trHeight w:val="137"/>
        </w:trPr>
        <w:tc>
          <w:tcPr>
            <w:tcW w:w="1921" w:type="dxa"/>
            <w:vMerge/>
          </w:tcPr>
          <w:p w14:paraId="5BE175C8" w14:textId="77777777" w:rsidR="006B2A84" w:rsidRPr="00A805B4" w:rsidRDefault="006B2A84" w:rsidP="006B2A84">
            <w:pPr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73706D1E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606-614</w:t>
            </w:r>
          </w:p>
        </w:tc>
        <w:tc>
          <w:tcPr>
            <w:tcW w:w="3093" w:type="dxa"/>
          </w:tcPr>
          <w:p w14:paraId="3B171494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7F7D5531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Radioastronomía</w:t>
            </w:r>
          </w:p>
        </w:tc>
      </w:tr>
      <w:tr w:rsidR="006B2A84" w:rsidRPr="00A805B4" w14:paraId="78350EA7" w14:textId="77777777" w:rsidTr="00AA2F90">
        <w:trPr>
          <w:trHeight w:val="137"/>
        </w:trPr>
        <w:tc>
          <w:tcPr>
            <w:tcW w:w="1921" w:type="dxa"/>
            <w:vMerge/>
          </w:tcPr>
          <w:p w14:paraId="25F299B7" w14:textId="77777777" w:rsidR="006B2A84" w:rsidRPr="00A805B4" w:rsidRDefault="006B2A84" w:rsidP="006B2A84">
            <w:pPr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66FFD34D" w14:textId="61F31FDF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645-694</w:t>
            </w:r>
          </w:p>
        </w:tc>
        <w:tc>
          <w:tcPr>
            <w:tcW w:w="3093" w:type="dxa"/>
          </w:tcPr>
          <w:p w14:paraId="7F5A184C" w14:textId="60806C6F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3E6307F5" w14:textId="65218B1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53189530" w14:textId="77777777" w:rsidTr="00AA2F90">
        <w:tc>
          <w:tcPr>
            <w:tcW w:w="1921" w:type="dxa"/>
            <w:vMerge w:val="restart"/>
          </w:tcPr>
          <w:p w14:paraId="02E04ABB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5.296A</w:t>
            </w:r>
          </w:p>
        </w:tc>
        <w:tc>
          <w:tcPr>
            <w:tcW w:w="2204" w:type="dxa"/>
          </w:tcPr>
          <w:p w14:paraId="719FA752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470-698</w:t>
            </w:r>
          </w:p>
        </w:tc>
        <w:tc>
          <w:tcPr>
            <w:tcW w:w="3093" w:type="dxa"/>
          </w:tcPr>
          <w:p w14:paraId="14E2E842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5FF4F2EF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Radiodifusión, fijo</w:t>
            </w:r>
          </w:p>
        </w:tc>
      </w:tr>
      <w:tr w:rsidR="00AA2F90" w:rsidRPr="00A805B4" w14:paraId="08A5229B" w14:textId="77777777" w:rsidTr="00AA2F90">
        <w:tc>
          <w:tcPr>
            <w:tcW w:w="1921" w:type="dxa"/>
            <w:vMerge/>
          </w:tcPr>
          <w:p w14:paraId="71202E86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7AA5AD9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585-610</w:t>
            </w:r>
          </w:p>
        </w:tc>
        <w:tc>
          <w:tcPr>
            <w:tcW w:w="3093" w:type="dxa"/>
          </w:tcPr>
          <w:p w14:paraId="41012457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3DBF72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Radionavegación</w:t>
            </w:r>
          </w:p>
        </w:tc>
      </w:tr>
      <w:tr w:rsidR="00AA2F90" w:rsidRPr="00A805B4" w14:paraId="1F41D1C3" w14:textId="77777777" w:rsidTr="00AA2F90">
        <w:tc>
          <w:tcPr>
            <w:tcW w:w="1921" w:type="dxa"/>
          </w:tcPr>
          <w:p w14:paraId="422D57D2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5.297</w:t>
            </w:r>
          </w:p>
        </w:tc>
        <w:tc>
          <w:tcPr>
            <w:tcW w:w="2204" w:type="dxa"/>
          </w:tcPr>
          <w:p w14:paraId="608EE00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512-608</w:t>
            </w:r>
          </w:p>
        </w:tc>
        <w:tc>
          <w:tcPr>
            <w:tcW w:w="3093" w:type="dxa"/>
          </w:tcPr>
          <w:p w14:paraId="6434D34A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599AB5EB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07F9A790" w14:textId="77777777" w:rsidTr="00AA2F90">
        <w:tc>
          <w:tcPr>
            <w:tcW w:w="1921" w:type="dxa"/>
            <w:vMerge w:val="restart"/>
          </w:tcPr>
          <w:p w14:paraId="3B18F411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5.307A</w:t>
            </w:r>
          </w:p>
        </w:tc>
        <w:tc>
          <w:tcPr>
            <w:tcW w:w="2204" w:type="dxa"/>
          </w:tcPr>
          <w:p w14:paraId="4757FBEE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614-694</w:t>
            </w:r>
          </w:p>
        </w:tc>
        <w:tc>
          <w:tcPr>
            <w:tcW w:w="3093" w:type="dxa"/>
          </w:tcPr>
          <w:p w14:paraId="1568A571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Móvil terrestre (IMT), SMM</w:t>
            </w:r>
          </w:p>
        </w:tc>
        <w:tc>
          <w:tcPr>
            <w:tcW w:w="2421" w:type="dxa"/>
          </w:tcPr>
          <w:p w14:paraId="6A9F9A91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67005C22" w14:textId="77777777" w:rsidTr="00AA2F90">
        <w:tc>
          <w:tcPr>
            <w:tcW w:w="1921" w:type="dxa"/>
            <w:vMerge/>
          </w:tcPr>
          <w:p w14:paraId="565D3860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</w:p>
        </w:tc>
        <w:tc>
          <w:tcPr>
            <w:tcW w:w="2204" w:type="dxa"/>
          </w:tcPr>
          <w:p w14:paraId="5148ACB1" w14:textId="1365BEEA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645-694</w:t>
            </w:r>
          </w:p>
        </w:tc>
        <w:tc>
          <w:tcPr>
            <w:tcW w:w="3093" w:type="dxa"/>
          </w:tcPr>
          <w:p w14:paraId="6C15D8C4" w14:textId="1E2E7C6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 xml:space="preserve">Móvil terrestre (IMT), </w:t>
            </w:r>
            <w:r w:rsidRPr="00A805B4">
              <w:t>SMM</w:t>
            </w:r>
          </w:p>
        </w:tc>
        <w:tc>
          <w:tcPr>
            <w:tcW w:w="2421" w:type="dxa"/>
          </w:tcPr>
          <w:p w14:paraId="1D29C892" w14:textId="2D915F0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2807AEF3" w14:textId="77777777" w:rsidTr="00AA2F90">
        <w:tc>
          <w:tcPr>
            <w:tcW w:w="1921" w:type="dxa"/>
          </w:tcPr>
          <w:p w14:paraId="0F9DEE98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  <w:bCs/>
              </w:rPr>
              <w:t>5.308</w:t>
            </w:r>
          </w:p>
        </w:tc>
        <w:tc>
          <w:tcPr>
            <w:tcW w:w="2204" w:type="dxa"/>
          </w:tcPr>
          <w:p w14:paraId="38D7084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2C66259A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</w:t>
            </w:r>
          </w:p>
        </w:tc>
        <w:tc>
          <w:tcPr>
            <w:tcW w:w="2421" w:type="dxa"/>
          </w:tcPr>
          <w:p w14:paraId="65BD3E3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3E7F16B0" w14:textId="77777777" w:rsidTr="00AA2F90">
        <w:tc>
          <w:tcPr>
            <w:tcW w:w="1921" w:type="dxa"/>
            <w:vMerge w:val="restart"/>
          </w:tcPr>
          <w:p w14:paraId="49CF6F40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5.308A</w:t>
            </w:r>
          </w:p>
        </w:tc>
        <w:tc>
          <w:tcPr>
            <w:tcW w:w="2204" w:type="dxa"/>
          </w:tcPr>
          <w:p w14:paraId="35EBD553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33639A49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Móvil (IMT)</w:t>
            </w:r>
          </w:p>
        </w:tc>
        <w:tc>
          <w:tcPr>
            <w:tcW w:w="2421" w:type="dxa"/>
          </w:tcPr>
          <w:p w14:paraId="0F22A0CA" w14:textId="77777777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A805B4">
              <w:t>Radiodifusión</w:t>
            </w:r>
          </w:p>
        </w:tc>
      </w:tr>
      <w:tr w:rsidR="006B2A84" w:rsidRPr="00A805B4" w14:paraId="6FCBEC51" w14:textId="77777777" w:rsidTr="00AA2F90">
        <w:tc>
          <w:tcPr>
            <w:tcW w:w="1921" w:type="dxa"/>
            <w:vMerge/>
          </w:tcPr>
          <w:p w14:paraId="204A5D29" w14:textId="77777777" w:rsidR="006B2A84" w:rsidRPr="00742CF1" w:rsidRDefault="006B2A84" w:rsidP="006B2A84">
            <w:pPr>
              <w:pStyle w:val="Tabletext0"/>
              <w:spacing w:before="10" w:after="10"/>
              <w:rPr>
                <w:b/>
                <w:bCs/>
              </w:rPr>
            </w:pPr>
          </w:p>
        </w:tc>
        <w:tc>
          <w:tcPr>
            <w:tcW w:w="2204" w:type="dxa"/>
          </w:tcPr>
          <w:p w14:paraId="5FE4ADE2" w14:textId="3A063AEB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645-698</w:t>
            </w:r>
          </w:p>
        </w:tc>
        <w:tc>
          <w:tcPr>
            <w:tcW w:w="3093" w:type="dxa"/>
          </w:tcPr>
          <w:p w14:paraId="62EF9596" w14:textId="1C0F1D2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Móvil (IMT)</w:t>
            </w:r>
          </w:p>
        </w:tc>
        <w:tc>
          <w:tcPr>
            <w:tcW w:w="2421" w:type="dxa"/>
          </w:tcPr>
          <w:p w14:paraId="1C4A7735" w14:textId="0ADDCAC5" w:rsidR="006B2A84" w:rsidRPr="00A805B4" w:rsidRDefault="006B2A84" w:rsidP="006B2A84">
            <w:pPr>
              <w:pStyle w:val="Tabletext0"/>
              <w:spacing w:before="10" w:after="10"/>
              <w:jc w:val="center"/>
            </w:pPr>
            <w:r w:rsidRPr="00E4607F">
              <w:rPr>
                <w:lang w:val="es-ES"/>
              </w:rPr>
              <w:t>Radionavegación aeronáutica</w:t>
            </w:r>
          </w:p>
        </w:tc>
      </w:tr>
      <w:tr w:rsidR="00AA2F90" w:rsidRPr="00A805B4" w14:paraId="1D39F464" w14:textId="77777777" w:rsidTr="00AA2F90">
        <w:tc>
          <w:tcPr>
            <w:tcW w:w="1921" w:type="dxa"/>
          </w:tcPr>
          <w:p w14:paraId="2C962558" w14:textId="77777777" w:rsidR="00AA2F90" w:rsidRPr="00A805B4" w:rsidRDefault="00AA2F90" w:rsidP="006B2A84">
            <w:pPr>
              <w:pStyle w:val="Tabletext0"/>
              <w:spacing w:before="10" w:after="10"/>
            </w:pPr>
            <w:r w:rsidRPr="00742CF1">
              <w:rPr>
                <w:b/>
                <w:bCs/>
              </w:rPr>
              <w:t>5.309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7237EC8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614-806</w:t>
            </w:r>
          </w:p>
        </w:tc>
        <w:tc>
          <w:tcPr>
            <w:tcW w:w="3093" w:type="dxa"/>
          </w:tcPr>
          <w:p w14:paraId="47C3820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</w:t>
            </w:r>
          </w:p>
        </w:tc>
        <w:tc>
          <w:tcPr>
            <w:tcW w:w="2421" w:type="dxa"/>
          </w:tcPr>
          <w:p w14:paraId="325FB89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Radiodifusión, móvil</w:t>
            </w:r>
          </w:p>
        </w:tc>
      </w:tr>
      <w:tr w:rsidR="00AA2F90" w:rsidRPr="00A805B4" w14:paraId="392C3BF8" w14:textId="77777777" w:rsidTr="00AA2F90">
        <w:tc>
          <w:tcPr>
            <w:tcW w:w="1921" w:type="dxa"/>
          </w:tcPr>
          <w:p w14:paraId="53617140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5.323</w:t>
            </w:r>
          </w:p>
        </w:tc>
        <w:tc>
          <w:tcPr>
            <w:tcW w:w="2204" w:type="dxa"/>
          </w:tcPr>
          <w:p w14:paraId="5C4284A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862-960</w:t>
            </w:r>
          </w:p>
        </w:tc>
        <w:tc>
          <w:tcPr>
            <w:tcW w:w="3093" w:type="dxa"/>
          </w:tcPr>
          <w:p w14:paraId="7EE8FEA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Radionavegación aeronáutica</w:t>
            </w:r>
          </w:p>
        </w:tc>
        <w:tc>
          <w:tcPr>
            <w:tcW w:w="2421" w:type="dxa"/>
          </w:tcPr>
          <w:p w14:paraId="4B7DEE4F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Fijo, móvil</w:t>
            </w:r>
          </w:p>
        </w:tc>
      </w:tr>
      <w:tr w:rsidR="00AA2F90" w:rsidRPr="00A805B4" w14:paraId="43DD03C4" w14:textId="77777777" w:rsidTr="00AA2F90">
        <w:tc>
          <w:tcPr>
            <w:tcW w:w="1921" w:type="dxa"/>
          </w:tcPr>
          <w:p w14:paraId="710568D1" w14:textId="77777777" w:rsidR="00AA2F90" w:rsidRPr="00A805B4" w:rsidRDefault="00AA2F90" w:rsidP="006B2A84">
            <w:pPr>
              <w:pStyle w:val="Tabletext0"/>
              <w:spacing w:before="10" w:after="10"/>
            </w:pPr>
            <w:r w:rsidRPr="00742CF1">
              <w:rPr>
                <w:b/>
                <w:bCs/>
              </w:rPr>
              <w:t>5.325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7792FDF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890-942</w:t>
            </w:r>
          </w:p>
        </w:tc>
        <w:tc>
          <w:tcPr>
            <w:tcW w:w="3093" w:type="dxa"/>
          </w:tcPr>
          <w:p w14:paraId="5D25665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Radiolocalización</w:t>
            </w:r>
          </w:p>
        </w:tc>
        <w:tc>
          <w:tcPr>
            <w:tcW w:w="2421" w:type="dxa"/>
          </w:tcPr>
          <w:p w14:paraId="7ED4C6D6" w14:textId="3FA788C7" w:rsidR="00AA2F90" w:rsidRPr="00A805B4" w:rsidRDefault="006B2A84" w:rsidP="006B2A84">
            <w:pPr>
              <w:pStyle w:val="Tabletext0"/>
              <w:spacing w:before="10" w:after="10"/>
              <w:jc w:val="center"/>
            </w:pPr>
            <w:r w:rsidRPr="006B2A84">
              <w:t>Radionavegación aeronáutica, fijo, móvil</w:t>
            </w:r>
          </w:p>
        </w:tc>
      </w:tr>
      <w:tr w:rsidR="00AA2F90" w:rsidRPr="00A805B4" w14:paraId="5F0A82E1" w14:textId="77777777" w:rsidTr="00AA2F90">
        <w:tc>
          <w:tcPr>
            <w:tcW w:w="1921" w:type="dxa"/>
          </w:tcPr>
          <w:p w14:paraId="10E65225" w14:textId="77777777" w:rsidR="00AA2F90" w:rsidRPr="00A805B4" w:rsidRDefault="00AA2F90" w:rsidP="006B2A84">
            <w:pPr>
              <w:pStyle w:val="Tabletext0"/>
              <w:spacing w:before="10" w:after="10"/>
            </w:pPr>
            <w:r w:rsidRPr="00742CF1">
              <w:rPr>
                <w:b/>
                <w:bCs/>
              </w:rPr>
              <w:t>5.326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6EEA040B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903-905</w:t>
            </w:r>
          </w:p>
        </w:tc>
        <w:tc>
          <w:tcPr>
            <w:tcW w:w="3093" w:type="dxa"/>
          </w:tcPr>
          <w:p w14:paraId="22AA197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terrestre, móvil marítimo</w:t>
            </w:r>
          </w:p>
        </w:tc>
        <w:tc>
          <w:tcPr>
            <w:tcW w:w="2421" w:type="dxa"/>
          </w:tcPr>
          <w:p w14:paraId="729F2991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Fijo</w:t>
            </w:r>
          </w:p>
        </w:tc>
      </w:tr>
      <w:tr w:rsidR="00AA2F90" w:rsidRPr="00A805B4" w14:paraId="00F20F84" w14:textId="77777777" w:rsidTr="00AA2F90">
        <w:trPr>
          <w:trHeight w:val="288"/>
        </w:trPr>
        <w:tc>
          <w:tcPr>
            <w:tcW w:w="1921" w:type="dxa"/>
            <w:vMerge w:val="restart"/>
          </w:tcPr>
          <w:p w14:paraId="314BDE76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  <w:bCs/>
              </w:rPr>
              <w:t>5.341A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46A21DD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545FE48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7DCEC89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5E75C420" w14:textId="77777777" w:rsidTr="00AA2F90">
        <w:trPr>
          <w:trHeight w:val="338"/>
        </w:trPr>
        <w:tc>
          <w:tcPr>
            <w:tcW w:w="1921" w:type="dxa"/>
            <w:vMerge/>
          </w:tcPr>
          <w:p w14:paraId="6149F984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6DF6307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8AF3A87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  <w:tc>
          <w:tcPr>
            <w:tcW w:w="2421" w:type="dxa"/>
            <w:vMerge/>
          </w:tcPr>
          <w:p w14:paraId="1564FE2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</w:tr>
      <w:tr w:rsidR="00AA2F90" w:rsidRPr="00A805B4" w14:paraId="319D204B" w14:textId="77777777" w:rsidTr="00AA2F90">
        <w:trPr>
          <w:trHeight w:val="314"/>
        </w:trPr>
        <w:tc>
          <w:tcPr>
            <w:tcW w:w="1921" w:type="dxa"/>
            <w:vMerge w:val="restart"/>
          </w:tcPr>
          <w:p w14:paraId="66F1E9CC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5.341C</w:t>
            </w:r>
          </w:p>
        </w:tc>
        <w:tc>
          <w:tcPr>
            <w:tcW w:w="2204" w:type="dxa"/>
          </w:tcPr>
          <w:p w14:paraId="69A31FB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3204527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6ADCBF2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0B7E22CB" w14:textId="77777777" w:rsidTr="00AA2F90">
        <w:trPr>
          <w:trHeight w:val="275"/>
        </w:trPr>
        <w:tc>
          <w:tcPr>
            <w:tcW w:w="1921" w:type="dxa"/>
            <w:vMerge/>
          </w:tcPr>
          <w:p w14:paraId="73ECA5D9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</w:p>
        </w:tc>
        <w:tc>
          <w:tcPr>
            <w:tcW w:w="2204" w:type="dxa"/>
          </w:tcPr>
          <w:p w14:paraId="58A37668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202684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  <w:tc>
          <w:tcPr>
            <w:tcW w:w="2421" w:type="dxa"/>
            <w:vMerge/>
          </w:tcPr>
          <w:p w14:paraId="0167F06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</w:p>
        </w:tc>
      </w:tr>
      <w:tr w:rsidR="00AA2F90" w:rsidRPr="00A805B4" w14:paraId="6E5C6858" w14:textId="77777777" w:rsidTr="00AA2F90">
        <w:tc>
          <w:tcPr>
            <w:tcW w:w="1921" w:type="dxa"/>
          </w:tcPr>
          <w:p w14:paraId="01097FE5" w14:textId="77777777" w:rsidR="00AA2F90" w:rsidRPr="00A805B4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  <w:bCs/>
              </w:rPr>
              <w:t>5.346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647C315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0B7EDC0D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CCC8D7B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079315FB" w14:textId="77777777" w:rsidTr="00AA2F90">
        <w:tc>
          <w:tcPr>
            <w:tcW w:w="1921" w:type="dxa"/>
          </w:tcPr>
          <w:p w14:paraId="6A1BEECE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5.346A</w:t>
            </w:r>
          </w:p>
        </w:tc>
        <w:tc>
          <w:tcPr>
            <w:tcW w:w="2204" w:type="dxa"/>
          </w:tcPr>
          <w:p w14:paraId="4CA531F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787AEED3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F291EE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aeronáutico</w:t>
            </w:r>
          </w:p>
        </w:tc>
      </w:tr>
      <w:tr w:rsidR="00AA2F90" w:rsidRPr="00A805B4" w14:paraId="011CDD11" w14:textId="77777777" w:rsidTr="00AA2F90">
        <w:tc>
          <w:tcPr>
            <w:tcW w:w="1921" w:type="dxa"/>
          </w:tcPr>
          <w:p w14:paraId="5B87BC38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5.429F</w:t>
            </w:r>
          </w:p>
        </w:tc>
        <w:tc>
          <w:tcPr>
            <w:tcW w:w="2204" w:type="dxa"/>
          </w:tcPr>
          <w:p w14:paraId="014C9FF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3 300-3 400</w:t>
            </w:r>
          </w:p>
        </w:tc>
        <w:tc>
          <w:tcPr>
            <w:tcW w:w="3093" w:type="dxa"/>
          </w:tcPr>
          <w:p w14:paraId="73A2791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3B0D1CF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Radiolocalización</w:t>
            </w:r>
          </w:p>
        </w:tc>
      </w:tr>
      <w:tr w:rsidR="00AA2F90" w:rsidRPr="00A805B4" w14:paraId="364F1404" w14:textId="77777777" w:rsidTr="00AA2F90">
        <w:tc>
          <w:tcPr>
            <w:tcW w:w="1921" w:type="dxa"/>
          </w:tcPr>
          <w:p w14:paraId="4B598488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</w:rPr>
              <w:t>5.430A</w:t>
            </w:r>
          </w:p>
        </w:tc>
        <w:tc>
          <w:tcPr>
            <w:tcW w:w="2204" w:type="dxa"/>
          </w:tcPr>
          <w:p w14:paraId="443E277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1F7C6E7A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03A6EFED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558BA14E" w14:textId="77777777" w:rsidTr="00AA2F90">
        <w:tc>
          <w:tcPr>
            <w:tcW w:w="1921" w:type="dxa"/>
          </w:tcPr>
          <w:p w14:paraId="12BFAAC8" w14:textId="77777777" w:rsidR="00AA2F90" w:rsidRPr="00FA35AF" w:rsidRDefault="00AA2F90" w:rsidP="006B2A84">
            <w:pPr>
              <w:pStyle w:val="Tabletext0"/>
              <w:spacing w:before="10" w:after="10"/>
              <w:rPr>
                <w:b/>
                <w:bCs/>
                <w:vertAlign w:val="superscript"/>
              </w:rPr>
            </w:pPr>
            <w:r w:rsidRPr="00742CF1">
              <w:rPr>
                <w:b/>
              </w:rPr>
              <w:t>5.431A</w:t>
            </w:r>
            <w:r w:rsidRPr="00A805B4">
              <w:rPr>
                <w:bCs/>
              </w:rPr>
              <w:t xml:space="preserve"> y </w:t>
            </w:r>
            <w:r w:rsidRPr="00742CF1">
              <w:rPr>
                <w:b/>
              </w:rPr>
              <w:t>5.432B</w:t>
            </w:r>
            <w:r w:rsidRPr="00A805B4">
              <w:rPr>
                <w:bCs/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5E077F8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3 400-3 500</w:t>
            </w:r>
          </w:p>
        </w:tc>
        <w:tc>
          <w:tcPr>
            <w:tcW w:w="3093" w:type="dxa"/>
          </w:tcPr>
          <w:p w14:paraId="60B3C20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6B271633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51A8D8C6" w14:textId="77777777" w:rsidTr="00AA2F90">
        <w:tc>
          <w:tcPr>
            <w:tcW w:w="1921" w:type="dxa"/>
          </w:tcPr>
          <w:p w14:paraId="68B8140F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</w:rPr>
              <w:t>5.431B</w:t>
            </w:r>
          </w:p>
        </w:tc>
        <w:tc>
          <w:tcPr>
            <w:tcW w:w="2204" w:type="dxa"/>
          </w:tcPr>
          <w:p w14:paraId="78E684C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3E808D6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 (IMT)</w:t>
            </w:r>
          </w:p>
        </w:tc>
        <w:tc>
          <w:tcPr>
            <w:tcW w:w="2421" w:type="dxa"/>
          </w:tcPr>
          <w:p w14:paraId="64BD6A6E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5CADAF92" w14:textId="77777777" w:rsidTr="00AA2F90">
        <w:tc>
          <w:tcPr>
            <w:tcW w:w="1921" w:type="dxa"/>
          </w:tcPr>
          <w:p w14:paraId="55910376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5.434A</w:t>
            </w:r>
          </w:p>
        </w:tc>
        <w:tc>
          <w:tcPr>
            <w:tcW w:w="2204" w:type="dxa"/>
          </w:tcPr>
          <w:p w14:paraId="373EB66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rPr>
                <w:lang w:val="en-GB"/>
              </w:rPr>
              <w:t>3 600-3 800</w:t>
            </w:r>
          </w:p>
        </w:tc>
        <w:tc>
          <w:tcPr>
            <w:tcW w:w="3093" w:type="dxa"/>
          </w:tcPr>
          <w:p w14:paraId="7BE8AD3D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284AE7DC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SFS</w:t>
            </w:r>
          </w:p>
        </w:tc>
      </w:tr>
      <w:tr w:rsidR="00AA2F90" w:rsidRPr="00A805B4" w14:paraId="4A0EEA00" w14:textId="77777777" w:rsidTr="00AA2F90">
        <w:tc>
          <w:tcPr>
            <w:tcW w:w="1921" w:type="dxa"/>
          </w:tcPr>
          <w:p w14:paraId="0E356D47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5.457F</w:t>
            </w:r>
          </w:p>
        </w:tc>
        <w:tc>
          <w:tcPr>
            <w:tcW w:w="2204" w:type="dxa"/>
          </w:tcPr>
          <w:p w14:paraId="32ADEC3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rPr>
                <w:lang w:val="en-GB"/>
              </w:rPr>
              <w:t>6 425-7 125</w:t>
            </w:r>
          </w:p>
        </w:tc>
        <w:tc>
          <w:tcPr>
            <w:tcW w:w="3093" w:type="dxa"/>
          </w:tcPr>
          <w:p w14:paraId="554C1FB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469CDF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SF, SM</w:t>
            </w:r>
          </w:p>
        </w:tc>
      </w:tr>
      <w:tr w:rsidR="00AA2F90" w:rsidRPr="00A805B4" w14:paraId="4F8D9EBC" w14:textId="77777777" w:rsidTr="00AA2F90">
        <w:tc>
          <w:tcPr>
            <w:tcW w:w="1921" w:type="dxa"/>
          </w:tcPr>
          <w:p w14:paraId="3933CC1B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  <w:bCs/>
              </w:rPr>
            </w:pPr>
            <w:r w:rsidRPr="00742CF1">
              <w:rPr>
                <w:b/>
                <w:bCs/>
              </w:rPr>
              <w:t>5.480A</w:t>
            </w:r>
          </w:p>
        </w:tc>
        <w:tc>
          <w:tcPr>
            <w:tcW w:w="2204" w:type="dxa"/>
          </w:tcPr>
          <w:p w14:paraId="1329F3F0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rPr>
                <w:lang w:val="en-GB"/>
              </w:rPr>
              <w:t>10 000-10 500</w:t>
            </w:r>
          </w:p>
        </w:tc>
        <w:tc>
          <w:tcPr>
            <w:tcW w:w="3093" w:type="dxa"/>
          </w:tcPr>
          <w:p w14:paraId="4B8006A5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098BB439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Radiolocalización, SF</w:t>
            </w:r>
          </w:p>
        </w:tc>
      </w:tr>
      <w:tr w:rsidR="00AA2F90" w:rsidRPr="00A805B4" w14:paraId="3E84EF24" w14:textId="77777777" w:rsidTr="004A0914">
        <w:tc>
          <w:tcPr>
            <w:tcW w:w="1921" w:type="dxa"/>
            <w:tcBorders>
              <w:bottom w:val="single" w:sz="6" w:space="0" w:color="auto"/>
            </w:tcBorders>
          </w:tcPr>
          <w:p w14:paraId="79AB5B82" w14:textId="77777777" w:rsidR="00AA2F90" w:rsidRPr="00742CF1" w:rsidRDefault="00AA2F90" w:rsidP="006B2A84">
            <w:pPr>
              <w:pStyle w:val="Tabletext0"/>
              <w:spacing w:before="10" w:after="10"/>
              <w:rPr>
                <w:b/>
              </w:rPr>
            </w:pPr>
            <w:r w:rsidRPr="00742CF1">
              <w:rPr>
                <w:b/>
              </w:rPr>
              <w:t>5.553A</w:t>
            </w:r>
          </w:p>
        </w:tc>
        <w:tc>
          <w:tcPr>
            <w:tcW w:w="2204" w:type="dxa"/>
            <w:tcBorders>
              <w:bottom w:val="single" w:sz="6" w:space="0" w:color="auto"/>
            </w:tcBorders>
          </w:tcPr>
          <w:p w14:paraId="3DE28A34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45 500-47 000</w:t>
            </w:r>
          </w:p>
        </w:tc>
        <w:tc>
          <w:tcPr>
            <w:tcW w:w="3093" w:type="dxa"/>
            <w:tcBorders>
              <w:bottom w:val="single" w:sz="6" w:space="0" w:color="auto"/>
            </w:tcBorders>
          </w:tcPr>
          <w:p w14:paraId="36DCD006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SMT (IMT)</w:t>
            </w:r>
          </w:p>
        </w:tc>
        <w:tc>
          <w:tcPr>
            <w:tcW w:w="2421" w:type="dxa"/>
            <w:tcBorders>
              <w:bottom w:val="single" w:sz="6" w:space="0" w:color="auto"/>
            </w:tcBorders>
          </w:tcPr>
          <w:p w14:paraId="50253592" w14:textId="77777777" w:rsidR="00AA2F90" w:rsidRPr="00A805B4" w:rsidRDefault="00AA2F90" w:rsidP="006B2A84">
            <w:pPr>
              <w:pStyle w:val="Tabletext0"/>
              <w:spacing w:before="10" w:after="10"/>
              <w:jc w:val="center"/>
            </w:pPr>
            <w:r w:rsidRPr="00A805B4">
              <w:t>SMA, SRN</w:t>
            </w:r>
          </w:p>
        </w:tc>
      </w:tr>
      <w:tr w:rsidR="004A0914" w:rsidRPr="00A805B4" w14:paraId="4A0E73A9" w14:textId="77777777" w:rsidTr="004A0914">
        <w:tc>
          <w:tcPr>
            <w:tcW w:w="9639" w:type="dxa"/>
            <w:gridSpan w:val="4"/>
            <w:tcBorders>
              <w:left w:val="nil"/>
              <w:bottom w:val="nil"/>
              <w:right w:val="nil"/>
            </w:tcBorders>
          </w:tcPr>
          <w:p w14:paraId="0CD70E66" w14:textId="77777777" w:rsidR="00AA2F90" w:rsidRPr="00A805B4" w:rsidRDefault="00AA2F90" w:rsidP="006B2A84">
            <w:pPr>
              <w:pStyle w:val="Tablelegend0"/>
              <w:spacing w:before="20" w:after="20"/>
            </w:pPr>
            <w:r w:rsidRPr="00931420">
              <w:rPr>
                <w:vertAlign w:val="superscript"/>
              </w:rPr>
              <w:t>1</w:t>
            </w:r>
            <w:r w:rsidRPr="00A805B4">
              <w:tab/>
              <w:t>Categoría diferente de servicio.</w:t>
            </w:r>
          </w:p>
          <w:p w14:paraId="31501C1F" w14:textId="77777777" w:rsidR="00AA2F90" w:rsidRPr="00A805B4" w:rsidRDefault="00AA2F90" w:rsidP="006B2A84">
            <w:pPr>
              <w:pStyle w:val="Tablelegend0"/>
              <w:spacing w:before="20" w:after="20"/>
            </w:pPr>
            <w:r w:rsidRPr="00931420">
              <w:rPr>
                <w:vertAlign w:val="superscript"/>
              </w:rPr>
              <w:t>2</w:t>
            </w:r>
            <w:r w:rsidRPr="00A805B4">
              <w:tab/>
              <w:t xml:space="preserve">Para las asignaciones de frecuencias sujetas a la presente disposición, el procedimiento del </w:t>
            </w:r>
            <w:r>
              <w:t>número </w:t>
            </w:r>
            <w:r w:rsidRPr="00A805B4">
              <w:rPr>
                <w:b/>
                <w:bCs/>
              </w:rPr>
              <w:t>9.21</w:t>
            </w:r>
            <w:r w:rsidRPr="00A805B4">
              <w:t xml:space="preserve"> no se aplica a aquellas administraciones cuyos territorios se encuentran a una distancia mayor a las especificadas en las correspondientes Reglas de Procedimiento relativas a los </w:t>
            </w:r>
            <w:r>
              <w:t>números </w:t>
            </w:r>
            <w:r w:rsidRPr="00A805B4">
              <w:rPr>
                <w:b/>
                <w:bCs/>
              </w:rPr>
              <w:t>5.341A</w:t>
            </w:r>
            <w:r w:rsidRPr="00A805B4">
              <w:t xml:space="preserve"> y </w:t>
            </w:r>
            <w:r w:rsidRPr="00A805B4">
              <w:rPr>
                <w:b/>
                <w:bCs/>
              </w:rPr>
              <w:t>5.346</w:t>
            </w:r>
            <w:r w:rsidRPr="00A805B4">
              <w:t>.</w:t>
            </w:r>
          </w:p>
          <w:p w14:paraId="6953AC86" w14:textId="4F28DF0B" w:rsidR="00AA2F90" w:rsidRPr="00A805B4" w:rsidRDefault="00AA2F90" w:rsidP="006B2A84">
            <w:pPr>
              <w:pStyle w:val="Tablelegend0"/>
              <w:spacing w:before="20" w:after="20"/>
            </w:pPr>
            <w:r w:rsidRPr="00A805B4">
              <w:rPr>
                <w:vertAlign w:val="superscript"/>
              </w:rPr>
              <w:t>3</w:t>
            </w:r>
            <w:r w:rsidRPr="00931420">
              <w:tab/>
            </w:r>
            <w:r w:rsidRPr="00A805B4">
              <w:t>Servicio secundario</w:t>
            </w:r>
            <w:r w:rsidR="004D0A40">
              <w:t>.</w:t>
            </w:r>
          </w:p>
        </w:tc>
      </w:tr>
    </w:tbl>
    <w:p w14:paraId="4132C9E0" w14:textId="77777777" w:rsidR="00AA2F90" w:rsidRPr="006B2A84" w:rsidRDefault="00AA2F90" w:rsidP="006B2A84">
      <w:pPr>
        <w:spacing w:before="0"/>
        <w:rPr>
          <w:sz w:val="2"/>
          <w:szCs w:val="2"/>
        </w:rPr>
      </w:pPr>
    </w:p>
    <w:p w14:paraId="29001D96" w14:textId="77777777" w:rsidR="00AA2F90" w:rsidRPr="006B2A84" w:rsidRDefault="00AA2F90" w:rsidP="006B2A84">
      <w:pPr>
        <w:pStyle w:val="TableTitle"/>
        <w:spacing w:after="0"/>
        <w:rPr>
          <w:sz w:val="2"/>
          <w:szCs w:val="2"/>
          <w:lang w:val="es-ES_tradnl"/>
        </w:rPr>
        <w:sectPr w:rsidR="00AA2F90" w:rsidRPr="006B2A84" w:rsidSect="00AA2F90">
          <w:headerReference w:type="even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</w:sectPr>
      </w:pPr>
    </w:p>
    <w:p w14:paraId="6153A133" w14:textId="699A9EFB" w:rsidR="004914CC" w:rsidRPr="004914CC" w:rsidRDefault="004914CC" w:rsidP="004914CC">
      <w:pPr>
        <w:spacing w:before="120"/>
        <w:rPr>
          <w:bCs/>
          <w:color w:val="000000"/>
          <w:szCs w:val="24"/>
          <w:lang w:val="es-ES_tradnl"/>
        </w:rPr>
      </w:pPr>
      <w:r w:rsidRPr="00435AC7">
        <w:rPr>
          <w:lang w:val="es-ES_tradnl"/>
        </w:rPr>
        <w:lastRenderedPageBreak/>
        <w:t>2.2</w:t>
      </w:r>
      <w:r w:rsidRPr="00435AC7">
        <w:rPr>
          <w:lang w:val="es-ES_tradnl"/>
        </w:rPr>
        <w:tab/>
      </w:r>
      <w:r w:rsidRPr="00435AC7">
        <w:rPr>
          <w:iCs/>
          <w:lang w:val="es-ES_tradnl"/>
        </w:rPr>
        <w:t>S</w:t>
      </w:r>
      <w:r w:rsidRPr="00A32F86">
        <w:rPr>
          <w:iCs/>
          <w:lang w:val="es-ES_tradnl"/>
        </w:rPr>
        <w:t>e efectúa</w:t>
      </w:r>
      <w:r w:rsidRPr="00435AC7">
        <w:rPr>
          <w:i/>
          <w:lang w:val="es-ES_tradnl"/>
        </w:rPr>
        <w:t xml:space="preserve"> </w:t>
      </w:r>
      <w:r w:rsidRPr="00435AC7">
        <w:rPr>
          <w:lang w:val="es-ES_tradnl"/>
        </w:rPr>
        <w:t xml:space="preserve">la verificación </w:t>
      </w:r>
      <w:r w:rsidRPr="00435AC7">
        <w:rPr>
          <w:i/>
          <w:lang w:val="es-ES_tradnl"/>
        </w:rPr>
        <w:t>caso a caso</w:t>
      </w:r>
      <w:r w:rsidRPr="00435AC7">
        <w:rPr>
          <w:lang w:val="es-ES_tradnl"/>
        </w:rPr>
        <w:t xml:space="preserve"> para las asignaciones presentadas con arreglo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. </w:t>
      </w:r>
      <w:r w:rsidRPr="00435AC7">
        <w:rPr>
          <w:bCs/>
          <w:color w:val="000000"/>
          <w:szCs w:val="24"/>
          <w:lang w:val="es-ES_tradnl"/>
        </w:rPr>
        <w:t>Esta verificación consiste en determinar la distancia desde la posición de la estación sujeta al número </w:t>
      </w:r>
      <w:r w:rsidRPr="00435AC7">
        <w:rPr>
          <w:b/>
          <w:color w:val="000000"/>
          <w:szCs w:val="24"/>
          <w:lang w:val="es-ES_tradnl"/>
        </w:rPr>
        <w:t xml:space="preserve">9.21 </w:t>
      </w:r>
      <w:r w:rsidRPr="00435AC7">
        <w:rPr>
          <w:bCs/>
          <w:color w:val="000000"/>
          <w:szCs w:val="24"/>
          <w:lang w:val="es-ES_tradnl"/>
        </w:rPr>
        <w:t>a la frontera del país vecino</w:t>
      </w:r>
      <w:r w:rsidR="006B2A84" w:rsidRPr="006B2A84">
        <w:rPr>
          <w:bCs/>
          <w:position w:val="6"/>
          <w:sz w:val="16"/>
        </w:rPr>
        <w:footnoteReference w:customMarkFollows="1" w:id="2"/>
        <w:sym w:font="Symbol" w:char="F02A"/>
      </w:r>
      <w:r w:rsidRPr="00435AC7">
        <w:rPr>
          <w:bCs/>
          <w:color w:val="000000"/>
          <w:szCs w:val="24"/>
          <w:lang w:val="es-ES_tradnl"/>
        </w:rPr>
        <w:t>. En el caso de que esta distancia sea inferior a la respectiva distancia de coordinación, la administración de este país vecino se considerará afectada.</w:t>
      </w:r>
    </w:p>
    <w:p w14:paraId="7CCC1BCF" w14:textId="3784162E" w:rsidR="000F13D9" w:rsidRDefault="00A55202" w:rsidP="00C425E0">
      <w:pPr>
        <w:spacing w:before="60"/>
        <w:rPr>
          <w:lang w:val="es-ES_tradnl"/>
        </w:rPr>
      </w:pPr>
      <w:r w:rsidRPr="00435AC7">
        <w:rPr>
          <w:lang w:val="es-ES_tradnl"/>
        </w:rPr>
        <w:t>3</w:t>
      </w:r>
      <w:r w:rsidRPr="00435AC7">
        <w:rPr>
          <w:lang w:val="es-ES_tradnl"/>
        </w:rPr>
        <w:tab/>
        <w:t>En el cálculo de las distancias de coordinación se utiliza el enfoque siguiente:</w:t>
      </w:r>
    </w:p>
    <w:p w14:paraId="3D53BD19" w14:textId="645F4D7B" w:rsidR="00435AC7" w:rsidRPr="000F13D9" w:rsidRDefault="00435AC7" w:rsidP="00C425E0">
      <w:pPr>
        <w:spacing w:before="60"/>
        <w:rPr>
          <w:lang w:val="es-ES_tradnl"/>
        </w:rPr>
      </w:pPr>
      <w:r w:rsidRPr="00435AC7">
        <w:rPr>
          <w:lang w:val="es-ES_tradnl"/>
        </w:rPr>
        <w:t>3.1</w:t>
      </w:r>
      <w:r w:rsidRPr="00435AC7">
        <w:rPr>
          <w:lang w:val="es-ES_tradnl"/>
        </w:rPr>
        <w:tab/>
        <w:t xml:space="preserve">Para la protección del servicio de radiodifusión (televisión) en la banda de frecuencias </w:t>
      </w:r>
      <w:r w:rsidRPr="00435AC7">
        <w:rPr>
          <w:szCs w:val="24"/>
          <w:lang w:val="es-ES_tradnl"/>
        </w:rPr>
        <w:t>470</w:t>
      </w:r>
      <w:r w:rsidRPr="00435AC7">
        <w:rPr>
          <w:szCs w:val="24"/>
          <w:lang w:val="es-ES_tradnl"/>
        </w:rPr>
        <w:noBreakHyphen/>
        <w:t>806</w:t>
      </w:r>
      <w:r w:rsidR="00EB65D6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 xml:space="preserve">MHz, contra los servicios de radiocomunicaciones indicados en la columna 3 del Cuadro 1, </w:t>
      </w:r>
      <w:r w:rsidRPr="00435AC7">
        <w:rPr>
          <w:lang w:val="es-ES_tradnl"/>
        </w:rPr>
        <w:t xml:space="preserve">en el contexto de las disposiciones de los números </w:t>
      </w:r>
      <w:r w:rsidRPr="00435AC7">
        <w:rPr>
          <w:rStyle w:val="Artref"/>
          <w:b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5.293</w:t>
      </w:r>
      <w:r w:rsidRPr="00435AC7">
        <w:rPr>
          <w:lang w:val="es-ES_tradnl"/>
        </w:rPr>
        <w:t xml:space="preserve">, </w:t>
      </w:r>
      <w:r w:rsidRPr="00A32F86">
        <w:rPr>
          <w:b/>
          <w:bCs/>
          <w:lang w:val="es-ES_tradnl"/>
        </w:rPr>
        <w:t>5.295, 5.296A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5.297, 5.308, 5.308A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5.309</w:t>
      </w:r>
      <w:r w:rsidRPr="00435AC7">
        <w:rPr>
          <w:lang w:val="es-ES_tradnl"/>
        </w:rPr>
        <w:t>, las distancias de coordinación se calculan utilizando las curvas de propagación de la Recomendación</w:t>
      </w:r>
      <w:r w:rsidRPr="00435AC7">
        <w:rPr>
          <w:szCs w:val="24"/>
          <w:lang w:val="es-ES_tradnl"/>
        </w:rPr>
        <w:t xml:space="preserve"> UIT-R P.1546-5 para el 1% del tiempo y el 50% de las ubicaciones con las intensidades de campo determinantes de la coordinación producida a una altura de 10</w:t>
      </w:r>
      <w:r w:rsidR="004C46F8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>m sobre el nivel del suelo, como se indica en el Acuerdo GE06 y que figuran en el Cuadro 2.</w:t>
      </w:r>
    </w:p>
    <w:p w14:paraId="508A4D4F" w14:textId="0E0770AA" w:rsidR="00435AC7" w:rsidRPr="005F553C" w:rsidRDefault="00435AC7" w:rsidP="00C425E0">
      <w:pPr>
        <w:pStyle w:val="TableNo"/>
        <w:keepLines/>
        <w:spacing w:before="120"/>
        <w:rPr>
          <w:lang w:val="es-ES_tradnl"/>
        </w:rPr>
      </w:pPr>
      <w:r w:rsidRPr="005F553C">
        <w:rPr>
          <w:lang w:val="es-ES_tradnl"/>
        </w:rPr>
        <w:t>CUADRO 2</w:t>
      </w:r>
    </w:p>
    <w:p w14:paraId="64C4B8BF" w14:textId="77777777" w:rsidR="00435AC7" w:rsidRPr="00A32F86" w:rsidRDefault="00435AC7" w:rsidP="007C1B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Intensidades de campo determinantes de la coordinación </w:t>
      </w:r>
      <w:r w:rsidRPr="005F553C">
        <w:rPr>
          <w:lang w:val="es-ES_tradnl"/>
        </w:rPr>
        <w:br/>
        <w:t>para la protección del servicio de radiodifusión</w:t>
      </w:r>
    </w:p>
    <w:tbl>
      <w:tblPr>
        <w:tblStyle w:val="TableGrid8"/>
        <w:tblpPr w:leftFromText="180" w:rightFromText="180" w:vertAnchor="text" w:tblpXSpec="center" w:tblpY="1"/>
        <w:tblOverlap w:val="never"/>
        <w:tblW w:w="9072" w:type="dxa"/>
        <w:shd w:val="clear" w:color="auto" w:fill="FFFFFF"/>
        <w:tblLook w:val="04A0" w:firstRow="1" w:lastRow="0" w:firstColumn="1" w:lastColumn="0" w:noHBand="0" w:noVBand="1"/>
      </w:tblPr>
      <w:tblGrid>
        <w:gridCol w:w="2307"/>
        <w:gridCol w:w="2235"/>
        <w:gridCol w:w="2295"/>
        <w:gridCol w:w="2235"/>
      </w:tblGrid>
      <w:tr w:rsidR="00435AC7" w:rsidRPr="000823CE" w14:paraId="44B9F475" w14:textId="77777777" w:rsidTr="004914CC">
        <w:tc>
          <w:tcPr>
            <w:tcW w:w="2307" w:type="dxa"/>
            <w:vMerge w:val="restart"/>
            <w:shd w:val="clear" w:color="auto" w:fill="FFFFFF"/>
            <w:vAlign w:val="center"/>
          </w:tcPr>
          <w:p w14:paraId="69F06A8D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Servicio que se ha de proteger</w:t>
            </w:r>
          </w:p>
        </w:tc>
        <w:tc>
          <w:tcPr>
            <w:tcW w:w="6765" w:type="dxa"/>
            <w:gridSpan w:val="3"/>
            <w:shd w:val="clear" w:color="auto" w:fill="FFFFFF"/>
            <w:vAlign w:val="center"/>
          </w:tcPr>
          <w:p w14:paraId="47348408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Intensidad de campo determinante (dB(µV/m))</w:t>
            </w:r>
          </w:p>
        </w:tc>
      </w:tr>
      <w:tr w:rsidR="00435AC7" w:rsidRPr="005F553C" w14:paraId="356A0D40" w14:textId="77777777" w:rsidTr="004914CC">
        <w:tc>
          <w:tcPr>
            <w:tcW w:w="2307" w:type="dxa"/>
            <w:vMerge/>
            <w:shd w:val="clear" w:color="auto" w:fill="FFFFFF"/>
            <w:vAlign w:val="center"/>
          </w:tcPr>
          <w:p w14:paraId="2CE40645" w14:textId="77777777" w:rsidR="00435AC7" w:rsidRPr="00435AC7" w:rsidRDefault="00435AC7" w:rsidP="00C425E0">
            <w:pPr>
              <w:spacing w:before="20" w:after="20"/>
              <w:jc w:val="center"/>
              <w:rPr>
                <w:rFonts w:ascii="Calibri" w:hAnsi="Calibri" w:cs="Calibri"/>
                <w:sz w:val="20"/>
                <w:lang w:val="es-ES_tradnl"/>
              </w:rPr>
            </w:pPr>
          </w:p>
        </w:tc>
        <w:tc>
          <w:tcPr>
            <w:tcW w:w="2235" w:type="dxa"/>
            <w:shd w:val="clear" w:color="auto" w:fill="FFFFFF"/>
            <w:vAlign w:val="center"/>
          </w:tcPr>
          <w:p w14:paraId="42D14FC5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470-582 MHz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2EE1613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582-718 MHz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D1CB1E" w14:textId="77777777" w:rsidR="00435AC7" w:rsidRPr="005F553C" w:rsidRDefault="00435AC7" w:rsidP="00C425E0">
            <w:pPr>
              <w:pStyle w:val="TableHead"/>
              <w:keepLines/>
              <w:spacing w:before="20" w:after="2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718-806 MHz</w:t>
            </w:r>
          </w:p>
        </w:tc>
      </w:tr>
      <w:tr w:rsidR="00435AC7" w:rsidRPr="005F553C" w14:paraId="418C2413" w14:textId="77777777" w:rsidTr="004914CC">
        <w:tc>
          <w:tcPr>
            <w:tcW w:w="2307" w:type="dxa"/>
            <w:shd w:val="clear" w:color="auto" w:fill="FFFFFF"/>
            <w:vAlign w:val="center"/>
          </w:tcPr>
          <w:p w14:paraId="408B1170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Radiodifusión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28D094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18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2D67DE7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20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59A8F357" w14:textId="77777777" w:rsidR="00435AC7" w:rsidRPr="005F553C" w:rsidRDefault="00435AC7" w:rsidP="00C425E0">
            <w:pPr>
              <w:pStyle w:val="TableText"/>
              <w:spacing w:before="20" w:after="20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22</w:t>
            </w:r>
          </w:p>
        </w:tc>
      </w:tr>
    </w:tbl>
    <w:p w14:paraId="5EA7C9D3" w14:textId="1578D915" w:rsidR="005E67BA" w:rsidRDefault="005E67BA" w:rsidP="00C425E0">
      <w:pPr>
        <w:spacing w:before="120"/>
        <w:rPr>
          <w:lang w:val="es-ES"/>
        </w:rPr>
      </w:pPr>
      <w:r w:rsidRPr="00A805B4">
        <w:rPr>
          <w:lang w:val="es-ES"/>
        </w:rPr>
        <w:t>3.1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ab/>
        <w:t>Para la protección del servicio de radiodifusión (televisión) en la banda de frecuencias 470</w:t>
      </w:r>
      <w:r w:rsidRPr="00A805B4">
        <w:rPr>
          <w:lang w:val="es-ES"/>
        </w:rPr>
        <w:noBreakHyphen/>
        <w:t>694 MHz, en el contexto de las disposiciones de los números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 y 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>, las distancias de coordinación se calculan a una altura de 10 m por encima del nivel del suelo en la frontera del territorio de otra administración, utilizando las curvas de propagación previstas en el Acuerdo GE06 para el 1% del tiempo y el 50% de las ubicaciones con las intensidades de campo determinantes de la coordinación como se indica en el § 4.1.3.2 del Anexo 2 al Acuerdo GE06 y que figuran en el Cuadro 2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>.</w:t>
      </w:r>
      <w:r w:rsidR="006874BB" w:rsidRPr="008923B3">
        <w:rPr>
          <w:sz w:val="16"/>
          <w:szCs w:val="16"/>
          <w:lang w:val="es-ES"/>
        </w:rPr>
        <w:t>    </w:t>
      </w:r>
      <w:r w:rsidR="006874BB" w:rsidRPr="006B40CA">
        <w:rPr>
          <w:sz w:val="16"/>
          <w:szCs w:val="16"/>
        </w:rPr>
        <w:t>(ADD RRB2</w:t>
      </w:r>
      <w:r w:rsidR="006874BB">
        <w:rPr>
          <w:sz w:val="16"/>
          <w:szCs w:val="16"/>
        </w:rPr>
        <w:t>4</w:t>
      </w:r>
      <w:r w:rsidR="006874BB" w:rsidRPr="006B40CA">
        <w:rPr>
          <w:sz w:val="16"/>
          <w:szCs w:val="16"/>
        </w:rPr>
        <w:t>/</w:t>
      </w:r>
      <w:r w:rsidR="006874BB">
        <w:rPr>
          <w:sz w:val="16"/>
          <w:szCs w:val="16"/>
        </w:rPr>
        <w:t>510</w:t>
      </w:r>
      <w:r w:rsidR="006874BB" w:rsidRPr="006B40CA">
        <w:rPr>
          <w:sz w:val="16"/>
          <w:szCs w:val="16"/>
        </w:rPr>
        <w:t>)</w:t>
      </w:r>
    </w:p>
    <w:p w14:paraId="7AF7DD1E" w14:textId="0B2E4F81" w:rsidR="004914CC" w:rsidRPr="004914CC" w:rsidRDefault="004914CC" w:rsidP="00C425E0">
      <w:pPr>
        <w:pStyle w:val="TableNo"/>
        <w:spacing w:before="120"/>
        <w:rPr>
          <w:lang w:val="es-ES"/>
        </w:rPr>
      </w:pPr>
      <w:r w:rsidRPr="004914CC">
        <w:rPr>
          <w:lang w:val="es-ES"/>
        </w:rPr>
        <w:t>CUADRO 2</w:t>
      </w:r>
      <w:r w:rsidRPr="004914CC">
        <w:rPr>
          <w:i/>
          <w:iCs/>
          <w:caps w:val="0"/>
          <w:lang w:val="es-ES"/>
        </w:rPr>
        <w:t>bis</w:t>
      </w:r>
      <w:r>
        <w:rPr>
          <w:sz w:val="16"/>
          <w:szCs w:val="16"/>
        </w:rPr>
        <w:t>    </w:t>
      </w: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11EAB3CC" w14:textId="77777777" w:rsidR="004914CC" w:rsidRPr="00663988" w:rsidRDefault="004914CC" w:rsidP="004914CC">
      <w:pPr>
        <w:pStyle w:val="Tabletitle0"/>
        <w:rPr>
          <w:lang w:val="es-ES"/>
        </w:rPr>
      </w:pPr>
      <w:r w:rsidRPr="00663988">
        <w:rPr>
          <w:lang w:val="es-ES"/>
        </w:rPr>
        <w:t>Intensidades de campo determinantes de la coordinación para la protección del servicio de radiodifusión, en el contexto de los números 5.295A y 5.307A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8"/>
        <w:gridCol w:w="3017"/>
        <w:gridCol w:w="3017"/>
      </w:tblGrid>
      <w:tr w:rsidR="004914CC" w:rsidRPr="004914CC" w14:paraId="43BC8D4F" w14:textId="77777777" w:rsidTr="006B2A84">
        <w:trPr>
          <w:jc w:val="center"/>
        </w:trPr>
        <w:tc>
          <w:tcPr>
            <w:tcW w:w="3038" w:type="dxa"/>
            <w:vMerge w:val="restart"/>
          </w:tcPr>
          <w:p w14:paraId="74006229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  <w:lang w:val="es-ES"/>
              </w:rPr>
            </w:pPr>
            <w:r w:rsidRPr="004914CC">
              <w:rPr>
                <w:sz w:val="20"/>
                <w:lang w:val="es-ES"/>
              </w:rPr>
              <w:t xml:space="preserve">Servicio </w:t>
            </w:r>
            <w:r w:rsidRPr="004914CC">
              <w:rPr>
                <w:sz w:val="20"/>
                <w:lang w:val="es-ES"/>
              </w:rPr>
              <w:br/>
              <w:t>que se ha de proteger</w:t>
            </w:r>
          </w:p>
        </w:tc>
        <w:tc>
          <w:tcPr>
            <w:tcW w:w="6034" w:type="dxa"/>
            <w:gridSpan w:val="2"/>
          </w:tcPr>
          <w:p w14:paraId="4DC2C2EB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  <w:lang w:val="es-ES"/>
              </w:rPr>
            </w:pPr>
            <w:r w:rsidRPr="004914CC">
              <w:rPr>
                <w:sz w:val="20"/>
                <w:lang w:val="es-ES"/>
              </w:rPr>
              <w:t>Intensidad de campo determinante (dB(µV/m))</w:t>
            </w:r>
          </w:p>
        </w:tc>
      </w:tr>
      <w:tr w:rsidR="004914CC" w:rsidRPr="00A805B4" w14:paraId="149C3E1E" w14:textId="77777777" w:rsidTr="006B2A84">
        <w:trPr>
          <w:jc w:val="center"/>
        </w:trPr>
        <w:tc>
          <w:tcPr>
            <w:tcW w:w="3038" w:type="dxa"/>
            <w:vMerge/>
          </w:tcPr>
          <w:p w14:paraId="3385E4AB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  <w:lang w:val="es-ES"/>
              </w:rPr>
            </w:pPr>
          </w:p>
        </w:tc>
        <w:tc>
          <w:tcPr>
            <w:tcW w:w="3017" w:type="dxa"/>
            <w:vAlign w:val="center"/>
          </w:tcPr>
          <w:p w14:paraId="32A24D36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</w:rPr>
            </w:pPr>
            <w:r w:rsidRPr="004914CC">
              <w:rPr>
                <w:sz w:val="20"/>
              </w:rPr>
              <w:t>470-582 MHz</w:t>
            </w:r>
          </w:p>
        </w:tc>
        <w:tc>
          <w:tcPr>
            <w:tcW w:w="3017" w:type="dxa"/>
            <w:vAlign w:val="center"/>
          </w:tcPr>
          <w:p w14:paraId="1778E956" w14:textId="77777777" w:rsidR="004914CC" w:rsidRPr="004914CC" w:rsidRDefault="004914CC" w:rsidP="00C425E0">
            <w:pPr>
              <w:pStyle w:val="Tablehead0"/>
              <w:spacing w:before="20" w:after="20"/>
              <w:rPr>
                <w:sz w:val="20"/>
              </w:rPr>
            </w:pPr>
            <w:r w:rsidRPr="004914CC">
              <w:rPr>
                <w:sz w:val="20"/>
              </w:rPr>
              <w:t>582-694 MHz</w:t>
            </w:r>
          </w:p>
        </w:tc>
      </w:tr>
      <w:tr w:rsidR="004914CC" w:rsidRPr="00663988" w14:paraId="370303BA" w14:textId="77777777" w:rsidTr="006B2A84">
        <w:trPr>
          <w:jc w:val="center"/>
        </w:trPr>
        <w:tc>
          <w:tcPr>
            <w:tcW w:w="3038" w:type="dxa"/>
            <w:vAlign w:val="center"/>
          </w:tcPr>
          <w:p w14:paraId="4907CF60" w14:textId="77777777" w:rsidR="004914CC" w:rsidRPr="004914CC" w:rsidRDefault="004914CC" w:rsidP="00C425E0">
            <w:pPr>
              <w:pStyle w:val="Tabletext0"/>
              <w:spacing w:before="20" w:after="2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Radiodifusión</w:t>
            </w:r>
          </w:p>
        </w:tc>
        <w:tc>
          <w:tcPr>
            <w:tcW w:w="3017" w:type="dxa"/>
            <w:vAlign w:val="center"/>
          </w:tcPr>
          <w:p w14:paraId="4BAB84D8" w14:textId="77777777" w:rsidR="004914CC" w:rsidRPr="004914CC" w:rsidRDefault="004914CC" w:rsidP="00C425E0">
            <w:pPr>
              <w:pStyle w:val="Tabletext0"/>
              <w:spacing w:before="20" w:after="2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13,229</w:t>
            </w:r>
          </w:p>
        </w:tc>
        <w:tc>
          <w:tcPr>
            <w:tcW w:w="3017" w:type="dxa"/>
            <w:vAlign w:val="center"/>
          </w:tcPr>
          <w:p w14:paraId="0E142CB0" w14:textId="77777777" w:rsidR="004914CC" w:rsidRPr="004914CC" w:rsidRDefault="004914CC" w:rsidP="00C425E0">
            <w:pPr>
              <w:pStyle w:val="Tabletext0"/>
              <w:spacing w:before="20" w:after="2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15,229</w:t>
            </w:r>
          </w:p>
        </w:tc>
      </w:tr>
    </w:tbl>
    <w:p w14:paraId="2C40E126" w14:textId="5EF229B9" w:rsidR="006B2A84" w:rsidRPr="006B2A84" w:rsidRDefault="006B2A84" w:rsidP="00C425E0">
      <w:pPr>
        <w:spacing w:before="120"/>
        <w:rPr>
          <w:lang w:val="es-ES_tradnl"/>
        </w:rPr>
      </w:pPr>
      <w:r w:rsidRPr="006B2A84">
        <w:rPr>
          <w:rFonts w:eastAsia="SimSun"/>
        </w:rPr>
        <w:t>3.1</w:t>
      </w:r>
      <w:r w:rsidRPr="006B2A84">
        <w:rPr>
          <w:rFonts w:eastAsia="SimSun"/>
          <w:i/>
          <w:iCs/>
        </w:rPr>
        <w:t>ter</w:t>
      </w:r>
      <w:r w:rsidRPr="006B2A84">
        <w:rPr>
          <w:lang w:val="es-ES_tradnl"/>
        </w:rPr>
        <w:tab/>
        <w:t>Para la protección del servicio de radionavegación aeronáutica en las bandas de frecuencias entre 645 MHz y 942 MHz atribuidas en virtud de los números </w:t>
      </w:r>
      <w:r w:rsidRPr="006B2A84">
        <w:rPr>
          <w:b/>
          <w:bCs/>
          <w:lang w:val="es-ES_tradnl"/>
        </w:rPr>
        <w:t xml:space="preserve">5.312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5.323</w:t>
      </w:r>
      <w:r w:rsidRPr="006B2A84">
        <w:rPr>
          <w:lang w:val="es-ES_tradnl"/>
        </w:rPr>
        <w:t xml:space="preserve"> frente a los servicios de radiocomunicaciones indicados en la columna 3 del Cuadro 1, a tenor de lo dispuesto en los números </w:t>
      </w:r>
      <w:r w:rsidRPr="006B2A84">
        <w:rPr>
          <w:b/>
          <w:bCs/>
          <w:lang w:val="es-ES_tradnl"/>
        </w:rPr>
        <w:t>5.293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>5.295A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>5.307A</w:t>
      </w:r>
      <w:r w:rsidRPr="006B2A84">
        <w:rPr>
          <w:lang w:val="es-ES_tradnl"/>
        </w:rPr>
        <w:t xml:space="preserve">, </w:t>
      </w:r>
      <w:r w:rsidRPr="006B2A84">
        <w:rPr>
          <w:b/>
          <w:bCs/>
          <w:lang w:val="es-ES_tradnl"/>
        </w:rPr>
        <w:t xml:space="preserve">5.308A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5.325</w:t>
      </w:r>
      <w:r w:rsidRPr="006B2A84">
        <w:rPr>
          <w:lang w:val="es-ES_tradnl"/>
        </w:rPr>
        <w:t>, se utiliza una distancia de activación de la coordinación de 450 km con respecto a las fronteras de los países vecinos citados en los números </w:t>
      </w:r>
      <w:r w:rsidRPr="006B2A84">
        <w:rPr>
          <w:b/>
          <w:bCs/>
          <w:lang w:val="es-ES_tradnl"/>
        </w:rPr>
        <w:t xml:space="preserve">5.312 </w:t>
      </w:r>
      <w:r w:rsidRPr="006B2A84">
        <w:rPr>
          <w:lang w:val="es-ES_tradnl"/>
        </w:rPr>
        <w:t xml:space="preserve">y </w:t>
      </w:r>
      <w:r w:rsidRPr="006B2A84">
        <w:rPr>
          <w:b/>
          <w:bCs/>
          <w:lang w:val="es-ES_tradnl"/>
        </w:rPr>
        <w:t>5.323</w:t>
      </w:r>
      <w:r w:rsidRPr="006B2A84">
        <w:rPr>
          <w:lang w:val="es-ES_tradnl"/>
        </w:rPr>
        <w:t>.</w:t>
      </w:r>
      <w:r w:rsidRPr="006B2A84">
        <w:rPr>
          <w:sz w:val="16"/>
          <w:szCs w:val="16"/>
        </w:rPr>
        <w:t>  </w:t>
      </w:r>
      <w:r>
        <w:rPr>
          <w:sz w:val="16"/>
          <w:szCs w:val="16"/>
        </w:rPr>
        <w:t> </w:t>
      </w:r>
      <w:r w:rsidRPr="006B2A84">
        <w:rPr>
          <w:sz w:val="16"/>
          <w:szCs w:val="16"/>
        </w:rPr>
        <w:t>  (ADD RRB25/520)</w:t>
      </w:r>
    </w:p>
    <w:p w14:paraId="3850D414" w14:textId="0C13621E" w:rsidR="00435AC7" w:rsidRPr="00435AC7" w:rsidRDefault="00435AC7" w:rsidP="00C425E0">
      <w:pPr>
        <w:spacing w:before="60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>3.2</w:t>
      </w:r>
      <w:r w:rsidRPr="00435AC7">
        <w:rPr>
          <w:lang w:val="es-ES_tradnl"/>
        </w:rPr>
        <w:tab/>
        <w:t xml:space="preserve">Para la protección del servicio fijo en la banda de frecuencias 470-698 MHz contra las IMT, en el contexto de los números </w:t>
      </w:r>
      <w:r w:rsidRPr="00435AC7">
        <w:rPr>
          <w:b/>
          <w:bCs/>
          <w:lang w:val="es-ES_tradnl"/>
        </w:rPr>
        <w:t xml:space="preserve">5.295 </w:t>
      </w:r>
      <w:r w:rsidRPr="00435AC7">
        <w:rPr>
          <w:lang w:val="es-ES_tradnl"/>
        </w:rPr>
        <w:t xml:space="preserve">y </w:t>
      </w:r>
      <w:r w:rsidRPr="00435AC7">
        <w:rPr>
          <w:b/>
          <w:bCs/>
          <w:lang w:val="es-ES_tradnl"/>
        </w:rPr>
        <w:t>5.296A</w:t>
      </w:r>
      <w:r w:rsidRPr="00435AC7">
        <w:rPr>
          <w:lang w:val="es-ES_tradnl"/>
        </w:rPr>
        <w:t>, se utiliza una intensidad de campo determinante de la coordinación de 13</w:t>
      </w:r>
      <w:r w:rsidR="004C46F8">
        <w:rPr>
          <w:lang w:val="es-ES_tradnl"/>
        </w:rPr>
        <w:t> </w:t>
      </w:r>
      <w:r w:rsidRPr="00435AC7">
        <w:rPr>
          <w:lang w:val="es-ES_tradnl"/>
        </w:rPr>
        <w:t>dB (µV/m) producida a una altura de 10 m sobre el nivel del suelo.</w:t>
      </w:r>
    </w:p>
    <w:p w14:paraId="29661F8C" w14:textId="77777777" w:rsidR="00264213" w:rsidRDefault="00435AC7" w:rsidP="00435AC7">
      <w:pPr>
        <w:rPr>
          <w:lang w:val="es-ES_tradnl"/>
        </w:rPr>
      </w:pPr>
      <w:r w:rsidRPr="00435AC7">
        <w:rPr>
          <w:lang w:val="es-ES_tradnl"/>
        </w:rPr>
        <w:lastRenderedPageBreak/>
        <w:t>3.3</w:t>
      </w:r>
      <w:r w:rsidRPr="00435AC7">
        <w:rPr>
          <w:lang w:val="es-ES_tradnl"/>
        </w:rPr>
        <w:tab/>
        <w:t>Para la protección de los servicios de radionavegación en la banda de frecuencias 585</w:t>
      </w:r>
      <w:r w:rsidRPr="00435AC7">
        <w:rPr>
          <w:lang w:val="es-ES_tradnl"/>
        </w:rPr>
        <w:noBreakHyphen/>
        <w:t xml:space="preserve">610 MHz contra las IMT, </w:t>
      </w:r>
      <w:bookmarkStart w:id="1" w:name="OLE_LINK5"/>
      <w:bookmarkStart w:id="2" w:name="OLE_LINK6"/>
      <w:r w:rsidRPr="00435AC7">
        <w:rPr>
          <w:lang w:val="es-ES_tradnl"/>
        </w:rPr>
        <w:t xml:space="preserve">en el contexto del número </w:t>
      </w:r>
      <w:r w:rsidRPr="00435AC7">
        <w:rPr>
          <w:b/>
          <w:bCs/>
          <w:lang w:val="es-ES_tradnl"/>
        </w:rPr>
        <w:t>5.296A</w:t>
      </w:r>
      <w:bookmarkEnd w:id="1"/>
      <w:bookmarkEnd w:id="2"/>
      <w:r w:rsidRPr="00EA0644">
        <w:rPr>
          <w:lang w:val="es-ES_tradnl"/>
        </w:rPr>
        <w:t>,</w:t>
      </w:r>
      <w:r w:rsidRPr="00435AC7">
        <w:rPr>
          <w:lang w:val="es-ES_tradnl"/>
        </w:rPr>
        <w:t xml:space="preserve"> las distancias de coordinación se calculan utilizando las curvas de propagación de la Recomendación UIT-R P.1546-5 para el 10% del tiempo y el 50% de las ubicaciones con una intensidad de campo determinante de 13 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>, como se indica en el Acuerdo GE06, producida a una altura de 10 m sobre el nivel del suelo.</w:t>
      </w:r>
    </w:p>
    <w:p w14:paraId="4B7099BE" w14:textId="77777777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3.4</w:t>
      </w:r>
      <w:r w:rsidRPr="00435AC7">
        <w:rPr>
          <w:lang w:val="es-ES_tradnl"/>
        </w:rPr>
        <w:tab/>
        <w:t>Para la protección de los servicios fijo y móvil, de los servicios de radio</w:t>
      </w:r>
      <w:r>
        <w:rPr>
          <w:lang w:val="es-ES_tradnl"/>
        </w:rPr>
        <w:softHyphen/>
      </w:r>
      <w:r w:rsidRPr="00435AC7">
        <w:rPr>
          <w:lang w:val="es-ES_tradnl"/>
        </w:rPr>
        <w:t>navegación y de radiolocalización, en el contexto de las disposiciones de los números</w:t>
      </w:r>
      <w:r>
        <w:rPr>
          <w:lang w:val="es-ES_tradnl"/>
        </w:rPr>
        <w:t> </w:t>
      </w:r>
      <w:r w:rsidRPr="00435AC7">
        <w:rPr>
          <w:rStyle w:val="Artref"/>
          <w:b/>
          <w:color w:val="000000"/>
          <w:lang w:val="es-ES_tradnl"/>
        </w:rPr>
        <w:t>5.323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5.325</w:t>
      </w:r>
      <w:r w:rsidRPr="00435AC7">
        <w:rPr>
          <w:lang w:val="es-ES_tradnl"/>
        </w:rPr>
        <w:t xml:space="preserve">, se utilizan las curvas de propagación de la Recomendación UIT-R </w:t>
      </w:r>
      <w:r w:rsidRPr="00091BFA">
        <w:rPr>
          <w:lang w:val="es-ES_tradnl"/>
        </w:rPr>
        <w:t>P.528</w:t>
      </w:r>
      <w:r w:rsidRPr="00435AC7">
        <w:rPr>
          <w:lang w:val="es-ES_tradnl"/>
        </w:rPr>
        <w:t>-3, en conexión con los datos siguientes:</w:t>
      </w:r>
    </w:p>
    <w:p w14:paraId="39C6E05F" w14:textId="77777777" w:rsidR="00C425E0" w:rsidRPr="00435AC7" w:rsidRDefault="00C425E0" w:rsidP="00C425E0">
      <w:pPr>
        <w:pStyle w:val="enumlev1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ab/>
        <w:t>Intensidad de campo mínima que hay que proteger (fijo): 30 dB(</w:t>
      </w:r>
      <w:r w:rsidRPr="00EB65D6">
        <w:rPr>
          <w:lang w:val="es-ES_tradnl"/>
        </w:rPr>
        <w:t>µ</w:t>
      </w:r>
      <w:r w:rsidRPr="00435AC7">
        <w:rPr>
          <w:lang w:val="es-ES_tradnl"/>
        </w:rPr>
        <w:t xml:space="preserve">V/m), </w:t>
      </w:r>
      <w:r w:rsidRPr="00435AC7">
        <w:rPr>
          <w:i/>
          <w:lang w:val="es-ES_tradnl"/>
        </w:rPr>
        <w:t>PR</w:t>
      </w:r>
      <w:r w:rsidRPr="00435AC7">
        <w:rPr>
          <w:lang w:val="es-ES_tradnl"/>
        </w:rPr>
        <w:t xml:space="preserve">  </w:t>
      </w:r>
      <w:r w:rsidRPr="005F553C">
        <w:rPr>
          <w:rFonts w:ascii="Symbol" w:hAnsi="Symbol"/>
        </w:rPr>
        <w:t></w:t>
      </w:r>
      <w:r w:rsidRPr="00435AC7">
        <w:rPr>
          <w:lang w:val="es-ES_tradnl"/>
        </w:rPr>
        <w:t xml:space="preserve">  8 dB.</w:t>
      </w:r>
    </w:p>
    <w:p w14:paraId="1D9A67E4" w14:textId="77777777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3.5</w:t>
      </w:r>
      <w:r w:rsidRPr="00435AC7">
        <w:rPr>
          <w:lang w:val="es-ES_tradnl"/>
        </w:rPr>
        <w:tab/>
        <w:t xml:space="preserve">Para la protección del servicio fijo en la banda de frecuencias 903-905 MHz, contra los servicios móvil terrestre y móvil marítimo, en el contexto del número </w:t>
      </w:r>
      <w:r w:rsidRPr="00435AC7">
        <w:rPr>
          <w:b/>
          <w:color w:val="000000"/>
          <w:lang w:val="es-ES_tradnl"/>
        </w:rPr>
        <w:t>5.326</w:t>
      </w:r>
      <w:r w:rsidRPr="00435AC7">
        <w:rPr>
          <w:lang w:val="es-ES_tradnl"/>
        </w:rPr>
        <w:t>, las distancias de coordinación se calculan utilizando las curvas de propagación de la Recomendación UIT</w:t>
      </w:r>
      <w:r w:rsidRPr="00435AC7">
        <w:rPr>
          <w:lang w:val="es-ES_tradnl"/>
        </w:rPr>
        <w:noBreakHyphen/>
        <w:t>R P.1546</w:t>
      </w:r>
      <w:r w:rsidRPr="00435AC7">
        <w:rPr>
          <w:lang w:val="es-ES_tradnl"/>
        </w:rPr>
        <w:noBreakHyphen/>
        <w:t xml:space="preserve">5 para el 10% del tiempo y el 50% de las ubicaciones con una intensidad de campo determinante de 17 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 xml:space="preserve"> producida a una altura de 10 m sobre el nivel del suelo.</w:t>
      </w:r>
    </w:p>
    <w:p w14:paraId="47906554" w14:textId="77777777" w:rsidR="00C425E0" w:rsidRDefault="00C425E0" w:rsidP="00C425E0">
      <w:pPr>
        <w:rPr>
          <w:lang w:val="es-ES_tradnl"/>
        </w:rPr>
      </w:pPr>
      <w:r w:rsidRPr="00435AC7">
        <w:rPr>
          <w:lang w:val="es-ES_tradnl"/>
        </w:rPr>
        <w:t>3.6</w:t>
      </w:r>
      <w:r w:rsidRPr="00435AC7">
        <w:rPr>
          <w:lang w:val="es-ES_tradnl"/>
        </w:rPr>
        <w:tab/>
      </w:r>
      <w:r w:rsidRPr="00435AC7">
        <w:rPr>
          <w:lang w:val="es-ES_tradnl" w:eastAsia="ko-KR"/>
        </w:rPr>
        <w:t>Para la protección de las estaciones terrenas del servicio móvil aeronáutico en la banda de frecuencias 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>429-1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 xml:space="preserve">518 MHz </w:t>
      </w:r>
      <w:r w:rsidRPr="00435AC7">
        <w:rPr>
          <w:lang w:val="es-ES_tradnl"/>
        </w:rPr>
        <w:t>contra las IMT</w:t>
      </w:r>
      <w:r>
        <w:rPr>
          <w:lang w:val="es-ES_tradnl"/>
        </w:rPr>
        <w:t>, en el contexto de los números </w:t>
      </w:r>
      <w:r w:rsidRPr="00435AC7">
        <w:rPr>
          <w:b/>
          <w:bCs/>
          <w:lang w:val="es-ES_tradnl" w:eastAsia="ko-KR"/>
        </w:rPr>
        <w:t>5.341A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b/>
          <w:bCs/>
          <w:lang w:val="es-ES_tradnl"/>
        </w:rPr>
        <w:t>5.</w:t>
      </w:r>
      <w:r w:rsidRPr="00435AC7">
        <w:rPr>
          <w:b/>
          <w:bCs/>
          <w:lang w:val="es-ES_tradnl" w:eastAsia="ko-KR"/>
        </w:rPr>
        <w:t>341C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5.346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5.346A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las distancias de coordinación se calculan utilizando las curvas de propagación de la Recomendación UIT-R P.1546-5 para el 10% del tiempo y el 50% de las ubicaciones con una intensida</w:t>
      </w:r>
      <w:r>
        <w:rPr>
          <w:lang w:val="es-ES_tradnl"/>
        </w:rPr>
        <w:t>d de campo determinante de –181 </w:t>
      </w:r>
      <w:r w:rsidRPr="00435AC7">
        <w:rPr>
          <w:lang w:val="es-ES_tradnl"/>
        </w:rPr>
        <w:t>dB(W/m</w:t>
      </w:r>
      <w:r w:rsidRPr="00435AC7">
        <w:rPr>
          <w:vertAlign w:val="superscript"/>
          <w:lang w:val="es-ES_tradnl"/>
        </w:rPr>
        <w:t>2</w:t>
      </w:r>
      <w:r w:rsidRPr="00435AC7">
        <w:rPr>
          <w:lang w:val="es-ES_tradnl"/>
        </w:rPr>
        <w:t>) con un ancho de banda de referencia de 4 kHz producida a una altura de 10 m sobre el nivel del suelo, como se indica en la Recomendación UIT</w:t>
      </w:r>
      <w:r w:rsidRPr="00435AC7">
        <w:rPr>
          <w:lang w:val="es-ES_tradnl"/>
        </w:rPr>
        <w:noBreakHyphen/>
        <w:t>R M.1459-0.</w:t>
      </w:r>
    </w:p>
    <w:p w14:paraId="098C16A5" w14:textId="77777777" w:rsidR="00C425E0" w:rsidRPr="00435AC7" w:rsidRDefault="00C425E0" w:rsidP="00C425E0">
      <w:pPr>
        <w:rPr>
          <w:lang w:val="es-ES_tradnl"/>
        </w:rPr>
      </w:pPr>
      <w:r w:rsidRPr="00435AC7">
        <w:rPr>
          <w:lang w:val="es-ES_tradnl"/>
        </w:rPr>
        <w:t>Para la protección de las estaciones a bordo de aeronave en el servicio móvil aeronáutico</w:t>
      </w:r>
      <w:r w:rsidRPr="00435AC7">
        <w:rPr>
          <w:lang w:val="es-ES_tradnl" w:eastAsia="ko-KR"/>
        </w:rPr>
        <w:t xml:space="preserve">, se emplea </w:t>
      </w:r>
      <w:r w:rsidRPr="00435AC7">
        <w:rPr>
          <w:lang w:val="es-ES_tradnl"/>
        </w:rPr>
        <w:t>una distancia de coordinación de 450 km.</w:t>
      </w:r>
    </w:p>
    <w:p w14:paraId="5E4D6439" w14:textId="77777777" w:rsidR="00C425E0" w:rsidRPr="00D073E0" w:rsidRDefault="00C425E0" w:rsidP="00C425E0">
      <w:pPr>
        <w:rPr>
          <w:lang w:val="es-ES"/>
        </w:rPr>
      </w:pPr>
      <w:r w:rsidRPr="00D073E0">
        <w:rPr>
          <w:lang w:val="es-ES"/>
        </w:rPr>
        <w:t>3.7</w:t>
      </w:r>
      <w:r w:rsidRPr="00D073E0">
        <w:rPr>
          <w:lang w:val="es-ES"/>
        </w:rPr>
        <w:tab/>
        <w:t>Para la protección del servicio de radiolocalización en la banda de frecuencias 3 300</w:t>
      </w:r>
      <w:r w:rsidRPr="00D073E0">
        <w:rPr>
          <w:lang w:val="es-ES"/>
        </w:rPr>
        <w:noBreakHyphen/>
        <w:t xml:space="preserve">3 400 MHz contra las IMT en el contexto del número </w:t>
      </w:r>
      <w:r w:rsidRPr="00A805B4">
        <w:rPr>
          <w:b/>
          <w:lang w:val="es-ES"/>
        </w:rPr>
        <w:t>5.429F</w:t>
      </w:r>
      <w:r w:rsidRPr="00D073E0">
        <w:rPr>
          <w:lang w:val="es-ES"/>
        </w:rPr>
        <w:t>,</w:t>
      </w:r>
      <w:r w:rsidRPr="00D073E0">
        <w:rPr>
          <w:b/>
          <w:bCs/>
          <w:lang w:val="es-ES"/>
        </w:rPr>
        <w:t xml:space="preserve"> </w:t>
      </w:r>
      <w:r w:rsidRPr="00D073E0">
        <w:rPr>
          <w:lang w:val="es-ES"/>
        </w:rPr>
        <w:t>se aplican las distancias de coordinación estipuladas en el Cuadro 3.</w:t>
      </w:r>
      <w:r w:rsidRPr="00D073E0">
        <w:rPr>
          <w:sz w:val="16"/>
          <w:szCs w:val="16"/>
          <w:lang w:val="es-ES"/>
        </w:rPr>
        <w:t>    </w:t>
      </w:r>
      <w:r w:rsidRPr="00D073E0">
        <w:rPr>
          <w:sz w:val="16"/>
          <w:szCs w:val="16"/>
        </w:rPr>
        <w:t>(MOD RRB24/510)</w:t>
      </w:r>
    </w:p>
    <w:p w14:paraId="5A0AC5F5" w14:textId="77777777" w:rsidR="00C425E0" w:rsidRPr="005F553C" w:rsidRDefault="00C425E0" w:rsidP="00C425E0">
      <w:pPr>
        <w:pStyle w:val="TableNoTitle"/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</w:pPr>
      <w:r w:rsidRPr="005F553C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 xml:space="preserve">CUADRO </w:t>
      </w:r>
      <w:r w:rsidRPr="00D073E0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3</w:t>
      </w:r>
      <w:r w:rsidRPr="00D073E0">
        <w:rPr>
          <w:rFonts w:ascii="Times New Roman" w:hAnsi="Times New Roman" w:cs="Times New Roman"/>
          <w:b w:val="0"/>
          <w:bCs/>
          <w:sz w:val="16"/>
          <w:szCs w:val="16"/>
        </w:rPr>
        <w:t>    (MOD RRB24/510</w:t>
      </w:r>
      <w:r w:rsidRPr="00E65BF4">
        <w:rPr>
          <w:b w:val="0"/>
          <w:bCs/>
          <w:sz w:val="16"/>
          <w:szCs w:val="16"/>
        </w:rPr>
        <w:t>)</w:t>
      </w:r>
    </w:p>
    <w:p w14:paraId="6A592D61" w14:textId="77777777" w:rsidR="00C425E0" w:rsidRPr="005F553C" w:rsidRDefault="00C425E0" w:rsidP="00C425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Distancias de coordinación para la protección del SRL </w:t>
      </w:r>
      <w:r w:rsidRPr="005F553C">
        <w:rPr>
          <w:lang w:val="es-ES_tradnl"/>
        </w:rPr>
        <w:br/>
        <w:t xml:space="preserve">(contra los sistemas IMT, altura efectiva de la antena de 30 m) </w:t>
      </w:r>
      <w:r w:rsidRPr="005F553C">
        <w:rPr>
          <w:lang w:val="es-ES_tradnl"/>
        </w:rPr>
        <w:br/>
        <w:t>en la banda de frecuencias 3 300-3 400 MHz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C425E0" w:rsidRPr="00EB1FF1" w14:paraId="2B4D2839" w14:textId="77777777" w:rsidTr="00A817F3">
        <w:trPr>
          <w:cantSplit/>
          <w:trHeight w:val="850"/>
          <w:tblHeader/>
        </w:trPr>
        <w:tc>
          <w:tcPr>
            <w:tcW w:w="1413" w:type="dxa"/>
            <w:vAlign w:val="center"/>
          </w:tcPr>
          <w:p w14:paraId="7A2ED939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72504AA1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0D4BE420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337B46D0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1B587354" w14:textId="77777777" w:rsidR="00C425E0" w:rsidRPr="00EB1FF1" w:rsidRDefault="00C425E0" w:rsidP="00A817F3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C425E0" w:rsidRPr="00EB1FF1" w14:paraId="4B3EC0EE" w14:textId="77777777" w:rsidTr="00A817F3">
        <w:trPr>
          <w:cantSplit/>
          <w:trHeight w:val="50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A0CC9DB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5.429F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7A8A468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BB81F6B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719A2C73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42A83D26" w14:textId="77777777" w:rsidR="00C425E0" w:rsidRPr="00EB1FF1" w:rsidRDefault="00C425E0" w:rsidP="00A817F3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616</w:t>
            </w:r>
          </w:p>
        </w:tc>
      </w:tr>
      <w:tr w:rsidR="00C425E0" w:rsidRPr="000823CE" w14:paraId="5AA5097E" w14:textId="77777777" w:rsidTr="00A817F3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417C5A67" w14:textId="77777777" w:rsidR="00C425E0" w:rsidRPr="00EB1FF1" w:rsidRDefault="00C425E0" w:rsidP="00A817F3">
            <w:pPr>
              <w:pStyle w:val="Note"/>
              <w:spacing w:before="120"/>
              <w:rPr>
                <w:sz w:val="22"/>
                <w:szCs w:val="22"/>
                <w:lang w:val="es-ES_tradnl"/>
              </w:rPr>
            </w:pPr>
            <w:r w:rsidRPr="00EB1FF1">
              <w:rPr>
                <w:sz w:val="22"/>
                <w:szCs w:val="22"/>
                <w:lang w:val="es-ES_tradnl"/>
              </w:rPr>
              <w:t>NOTA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–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La distancia de coordinación se ha calculado utilizando las curvas de propagación de la Recomendación UIT-R P.528-3 para el 1% del tiempo y el 50% de las ubicaciones con un nivel de interferencia de –107</w:t>
            </w:r>
            <w:r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dBm a fin de proteger los radares a bordo de aeronaves a una altura de 10 000 m, con arreglo a la Recomendación UIT-R M.1465-</w:t>
            </w:r>
            <w:r>
              <w:rPr>
                <w:sz w:val="22"/>
                <w:szCs w:val="22"/>
                <w:lang w:val="es-ES_tradnl"/>
              </w:rPr>
              <w:t>3</w:t>
            </w:r>
            <w:r w:rsidRPr="00EB1FF1">
              <w:rPr>
                <w:sz w:val="22"/>
                <w:szCs w:val="22"/>
                <w:lang w:val="es-ES_tradnl"/>
              </w:rPr>
              <w:t>. Se supone que la estación de referencia de las IMT avanzadas tiene una potencia radiada de 31 dBW (p.i.r.e.) y un ancho de banda de 10 MHz, como se utiliza en el Informe UIT-R M.2292-0.</w:t>
            </w:r>
          </w:p>
        </w:tc>
      </w:tr>
    </w:tbl>
    <w:p w14:paraId="286F9507" w14:textId="77777777" w:rsidR="00C425E0" w:rsidRPr="00C425E0" w:rsidRDefault="00C425E0" w:rsidP="00C425E0">
      <w:pPr>
        <w:spacing w:before="120"/>
        <w:rPr>
          <w:sz w:val="2"/>
          <w:szCs w:val="2"/>
          <w:lang w:val="es-ES_tradnl"/>
        </w:rPr>
      </w:pPr>
    </w:p>
    <w:p w14:paraId="355C443F" w14:textId="77777777" w:rsidR="00264213" w:rsidRPr="00C425E0" w:rsidRDefault="00264213" w:rsidP="00C425E0">
      <w:pPr>
        <w:spacing w:before="120"/>
        <w:rPr>
          <w:sz w:val="2"/>
          <w:szCs w:val="2"/>
          <w:lang w:val="es-ES_tradnl"/>
        </w:rPr>
        <w:sectPr w:rsidR="00264213" w:rsidRPr="00C425E0" w:rsidSect="004914CC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</w:sectPr>
      </w:pPr>
    </w:p>
    <w:p w14:paraId="1F86B6F7" w14:textId="09179306" w:rsidR="001B687D" w:rsidRPr="0038077D" w:rsidRDefault="001B687D" w:rsidP="00C425E0">
      <w:pPr>
        <w:pStyle w:val="Normalaftertitle"/>
        <w:spacing w:before="80"/>
        <w:rPr>
          <w:lang w:val="es-ES"/>
        </w:rPr>
      </w:pPr>
      <w:r w:rsidRPr="0038077D">
        <w:rPr>
          <w:lang w:val="es-ES"/>
        </w:rPr>
        <w:lastRenderedPageBreak/>
        <w:t>3.8</w:t>
      </w:r>
      <w:r w:rsidRPr="0038077D">
        <w:rPr>
          <w:lang w:val="es-ES"/>
        </w:rPr>
        <w:tab/>
      </w:r>
      <w:r w:rsidR="00C425E0" w:rsidRPr="00C425E0">
        <w:rPr>
          <w:lang w:val="es-ES_tradnl"/>
        </w:rPr>
        <w:t xml:space="preserve">Para la protección de los servicios fijo y fijo por satélite en las bandas de frecuencias entre 3 400 MHz y 3 700 MHz respecto del servicio móvil, excepto móvil aeronáutico, en el contexto de las disposiciones de los números </w:t>
      </w:r>
      <w:r w:rsidR="00C425E0" w:rsidRPr="00C425E0">
        <w:rPr>
          <w:b/>
          <w:bCs/>
          <w:lang w:val="es-ES_tradnl"/>
        </w:rPr>
        <w:t>5.430A</w:t>
      </w:r>
      <w:r w:rsidR="00C425E0" w:rsidRPr="00C425E0">
        <w:rPr>
          <w:lang w:val="es-ES_tradnl"/>
        </w:rPr>
        <w:t xml:space="preserve">, </w:t>
      </w:r>
      <w:r w:rsidR="00C425E0" w:rsidRPr="00C425E0">
        <w:rPr>
          <w:b/>
          <w:bCs/>
          <w:lang w:val="es-ES_tradnl"/>
        </w:rPr>
        <w:t>5.431A</w:t>
      </w:r>
      <w:r w:rsidR="00C425E0" w:rsidRPr="00C425E0">
        <w:rPr>
          <w:lang w:val="es-ES_tradnl"/>
        </w:rPr>
        <w:t xml:space="preserve">, </w:t>
      </w:r>
      <w:r w:rsidR="00C425E0" w:rsidRPr="00C425E0">
        <w:rPr>
          <w:b/>
          <w:bCs/>
          <w:lang w:val="es-ES_tradnl"/>
        </w:rPr>
        <w:t>5.432B</w:t>
      </w:r>
      <w:r w:rsidR="00C425E0" w:rsidRPr="00C425E0">
        <w:rPr>
          <w:lang w:val="es-ES_tradnl"/>
        </w:rPr>
        <w:t xml:space="preserve"> y </w:t>
      </w:r>
      <w:r w:rsidR="00C425E0" w:rsidRPr="00C425E0">
        <w:rPr>
          <w:b/>
          <w:bCs/>
          <w:lang w:val="es-ES_tradnl"/>
        </w:rPr>
        <w:t>5.434A</w:t>
      </w:r>
      <w:r w:rsidR="00C425E0" w:rsidRPr="00C425E0">
        <w:rPr>
          <w:lang w:val="es-ES_tradnl"/>
        </w:rPr>
        <w:t xml:space="preserve">, y de las IMT en el contexto de las disposiciones del número </w:t>
      </w:r>
      <w:r w:rsidR="00C425E0" w:rsidRPr="006D28A5">
        <w:rPr>
          <w:b/>
          <w:bCs/>
          <w:lang w:val="es-ES_tradnl"/>
        </w:rPr>
        <w:t>5.431B</w:t>
      </w:r>
      <w:r w:rsidR="00C425E0" w:rsidRPr="00C425E0">
        <w:rPr>
          <w:lang w:val="es-ES_tradnl"/>
        </w:rPr>
        <w:t>, se utiliza la densidad de flujo de potencia de</w:t>
      </w:r>
      <w:r w:rsidRPr="0038077D">
        <w:rPr>
          <w:lang w:val="es-ES"/>
        </w:rPr>
        <w:t xml:space="preserve"> </w:t>
      </w:r>
      <w:r w:rsidR="00C425E0" w:rsidRPr="00C425E0">
        <w:rPr>
          <w:lang w:val="es-ES"/>
        </w:rPr>
        <w:t>−</w:t>
      </w:r>
      <w:r w:rsidRPr="0038077D">
        <w:rPr>
          <w:lang w:val="es-ES"/>
        </w:rPr>
        <w:t>154,5 dB(W/m</w:t>
      </w:r>
      <w:r w:rsidRPr="0038077D">
        <w:rPr>
          <w:vertAlign w:val="superscript"/>
          <w:lang w:val="es-ES"/>
        </w:rPr>
        <w:t>2</w:t>
      </w:r>
      <w:r w:rsidRPr="00A805B4">
        <w:rPr>
          <w:lang w:val="es-ES"/>
        </w:rPr>
        <w:t> </w:t>
      </w:r>
      <w:r w:rsidRPr="0038077D">
        <w:rPr>
          <w:lang w:val="es-ES"/>
        </w:rPr>
        <w:t>·</w:t>
      </w:r>
      <w:r w:rsidRPr="00A805B4">
        <w:rPr>
          <w:lang w:val="es-ES"/>
        </w:rPr>
        <w:t> </w:t>
      </w:r>
      <w:r w:rsidRPr="0038077D">
        <w:rPr>
          <w:lang w:val="es-ES"/>
        </w:rPr>
        <w:t>4 kHz)</w:t>
      </w:r>
      <w:r w:rsidRPr="0038077D">
        <w:rPr>
          <w:rStyle w:val="FootnoteReference"/>
          <w:lang w:val="es-ES"/>
        </w:rPr>
        <w:footnoteReference w:customMarkFollows="1" w:id="3"/>
        <w:t>2</w:t>
      </w:r>
      <w:r w:rsidRPr="0038077D">
        <w:rPr>
          <w:lang w:val="es-ES"/>
        </w:rPr>
        <w:t xml:space="preserve"> producida a 3 m de altura por encima del nivel del suelo.</w:t>
      </w:r>
      <w:r w:rsidR="00C425E0" w:rsidRPr="00C425E0">
        <w:rPr>
          <w:sz w:val="16"/>
          <w:szCs w:val="16"/>
        </w:rPr>
        <w:t>    (MOD RRB25/520)</w:t>
      </w:r>
    </w:p>
    <w:p w14:paraId="0E25D73C" w14:textId="6D9C223B" w:rsidR="001B687D" w:rsidRPr="001B687D" w:rsidRDefault="001B687D" w:rsidP="00C425E0">
      <w:pPr>
        <w:spacing w:before="80"/>
        <w:rPr>
          <w:lang w:val="es-ES"/>
        </w:rPr>
      </w:pPr>
      <w:r w:rsidRPr="001B687D">
        <w:rPr>
          <w:lang w:val="es-ES"/>
        </w:rPr>
        <w:t>Sobre la base del citado valor de dfp, las distancias de coordinación se calculan utilizando la Recomendación UIT-R P.452-18 para el 20% del tiempo con perfil de Tierra lisa.</w:t>
      </w:r>
      <w:r w:rsidRPr="001B687D">
        <w:rPr>
          <w:sz w:val="16"/>
          <w:szCs w:val="16"/>
          <w:lang w:val="es-ES"/>
        </w:rPr>
        <w:t>    (MOD RRB24/510)</w:t>
      </w:r>
    </w:p>
    <w:p w14:paraId="14A9391F" w14:textId="5BE6D44C" w:rsidR="0022446E" w:rsidRPr="0022446E" w:rsidRDefault="0022446E" w:rsidP="00C425E0">
      <w:pPr>
        <w:spacing w:before="80"/>
        <w:rPr>
          <w:lang w:val="es-ES_tradnl"/>
        </w:rPr>
      </w:pPr>
      <w:r w:rsidRPr="0022446E">
        <w:rPr>
          <w:lang w:val="es-ES_tradnl"/>
        </w:rPr>
        <w:t>3.9</w:t>
      </w:r>
      <w:r w:rsidRPr="0022446E">
        <w:rPr>
          <w:lang w:val="es-ES_tradnl"/>
        </w:rPr>
        <w:tab/>
        <w:t>A fin de proteger las estaciones de los servicios móvil aeronáutico y de radionavegación en la banda de frecuencias 45,5-47</w:t>
      </w:r>
      <w:r w:rsidR="004C46F8">
        <w:rPr>
          <w:lang w:val="es-ES_tradnl"/>
        </w:rPr>
        <w:t> </w:t>
      </w:r>
      <w:r w:rsidRPr="0022446E">
        <w:rPr>
          <w:lang w:val="es-ES_tradnl"/>
        </w:rPr>
        <w:t>GHz frente a l</w:t>
      </w:r>
      <w:r w:rsidR="002E6878">
        <w:rPr>
          <w:lang w:val="es-ES_tradnl"/>
        </w:rPr>
        <w:t>o</w:t>
      </w:r>
      <w:r w:rsidRPr="0022446E">
        <w:rPr>
          <w:lang w:val="es-ES_tradnl"/>
        </w:rPr>
        <w:t>s</w:t>
      </w:r>
      <w:r w:rsidR="002E6878">
        <w:rPr>
          <w:lang w:val="es-ES_tradnl"/>
        </w:rPr>
        <w:t xml:space="preserve"> sistemas</w:t>
      </w:r>
      <w:r w:rsidR="002E6878" w:rsidRPr="002E6878">
        <w:rPr>
          <w:b/>
          <w:bCs/>
          <w:lang w:val="es-ES_tradnl"/>
        </w:rPr>
        <w:t xml:space="preserve"> </w:t>
      </w:r>
      <w:r w:rsidRPr="0022446E">
        <w:rPr>
          <w:lang w:val="es-ES_tradnl"/>
        </w:rPr>
        <w:t xml:space="preserve">IMT en el contexto del número </w:t>
      </w:r>
      <w:r w:rsidRPr="0022446E">
        <w:rPr>
          <w:b/>
          <w:bCs/>
          <w:lang w:val="es-ES_tradnl"/>
        </w:rPr>
        <w:t>5.553A</w:t>
      </w:r>
      <w:r w:rsidRPr="0022446E">
        <w:rPr>
          <w:lang w:val="es-ES_tradnl"/>
        </w:rPr>
        <w:t>, la distancia de coordinación se indica en el Cuadro</w:t>
      </w:r>
      <w:r w:rsidR="00D903EF">
        <w:rPr>
          <w:lang w:val="es-ES_tradnl"/>
        </w:rPr>
        <w:t> </w:t>
      </w:r>
      <w:r w:rsidRPr="0022446E">
        <w:rPr>
          <w:lang w:val="es-ES_tradnl"/>
        </w:rPr>
        <w:t>4.</w:t>
      </w:r>
    </w:p>
    <w:p w14:paraId="3B010F29" w14:textId="669D731C" w:rsidR="0022446E" w:rsidRPr="0022446E" w:rsidRDefault="0022446E" w:rsidP="001B687D">
      <w:pPr>
        <w:pStyle w:val="TableNoTitle"/>
        <w:spacing w:before="120"/>
        <w:rPr>
          <w:rFonts w:ascii="Times New Roman" w:eastAsia="SimSun" w:hAnsi="Times New Roman" w:cs="Times New Roman"/>
          <w:b w:val="0"/>
          <w:caps/>
          <w:lang w:val="es-ES"/>
        </w:rPr>
      </w:pPr>
      <w:r w:rsidRPr="0022446E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cuadro</w:t>
      </w:r>
      <w:r w:rsidRPr="0022446E">
        <w:rPr>
          <w:rFonts w:ascii="Times New Roman" w:eastAsia="SimSun" w:hAnsi="Times New Roman" w:cs="Times New Roman"/>
          <w:b w:val="0"/>
          <w:caps/>
          <w:lang w:val="es-ES"/>
        </w:rPr>
        <w:t xml:space="preserve"> 4</w:t>
      </w:r>
    </w:p>
    <w:p w14:paraId="32AF7AE0" w14:textId="0FAA2722" w:rsidR="0022446E" w:rsidRDefault="0022446E" w:rsidP="00D140A3">
      <w:pPr>
        <w:pStyle w:val="TableTitle"/>
        <w:rPr>
          <w:rFonts w:ascii="Times New Roman Bold" w:hAnsi="Times New Roman Bold"/>
          <w:lang w:val="es-ES"/>
        </w:rPr>
      </w:pPr>
      <w:r w:rsidRPr="0022446E">
        <w:rPr>
          <w:rFonts w:ascii="Times New Roman Bold" w:hAnsi="Times New Roman Bold"/>
          <w:lang w:val="es-ES"/>
        </w:rPr>
        <w:t>Distancia de coordinación para la protección del SMA y el SRN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>frente</w:t>
      </w:r>
      <w:r w:rsidR="004C46F8">
        <w:rPr>
          <w:rFonts w:ascii="Times New Roman Bold" w:hAnsi="Times New Roman Bold"/>
          <w:lang w:val="es-ES"/>
        </w:rPr>
        <w:br/>
      </w:r>
      <w:r w:rsidRPr="0022446E">
        <w:rPr>
          <w:rFonts w:ascii="Times New Roman Bold" w:hAnsi="Times New Roman Bold"/>
          <w:lang w:val="es-ES"/>
        </w:rPr>
        <w:t>a los sistemas IMT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 xml:space="preserve">en la </w:t>
      </w:r>
      <w:r w:rsidRPr="00D140A3">
        <w:rPr>
          <w:lang w:val="es-ES_tradnl"/>
        </w:rPr>
        <w:t>banda</w:t>
      </w:r>
      <w:r w:rsidRPr="0022446E">
        <w:rPr>
          <w:rFonts w:ascii="Times New Roman Bold" w:hAnsi="Times New Roman Bold"/>
          <w:lang w:val="es-ES"/>
        </w:rPr>
        <w:t xml:space="preserve"> de frecuencias 45,5-47 GHz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D140A3" w:rsidRPr="00EB1FF1" w14:paraId="6E24AE61" w14:textId="77777777" w:rsidTr="001B687D">
        <w:trPr>
          <w:cantSplit/>
          <w:trHeight w:val="20"/>
          <w:tblHeader/>
        </w:trPr>
        <w:tc>
          <w:tcPr>
            <w:tcW w:w="1413" w:type="dxa"/>
            <w:vAlign w:val="center"/>
          </w:tcPr>
          <w:p w14:paraId="08B921E6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415619A5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1F22A569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Servicio atribuido (aplicación)</w:t>
            </w:r>
            <w:r w:rsidRPr="001B687D">
              <w:rPr>
                <w:rFonts w:asciiTheme="majorBidi" w:hAnsiTheme="majorBidi" w:cstheme="majorBidi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0F307827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517E1CD3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Distancia de coordinación</w:t>
            </w:r>
            <w:r w:rsidRPr="001B687D">
              <w:rPr>
                <w:rFonts w:asciiTheme="majorBidi" w:hAnsiTheme="majorBidi" w:cstheme="majorBidi"/>
                <w:lang w:val="es-ES_tradnl"/>
              </w:rPr>
              <w:br/>
              <w:t>(km)</w:t>
            </w:r>
          </w:p>
        </w:tc>
      </w:tr>
      <w:tr w:rsidR="00D140A3" w:rsidRPr="00EB1FF1" w14:paraId="14783BAE" w14:textId="77777777" w:rsidTr="001B687D">
        <w:trPr>
          <w:cantSplit/>
          <w:trHeight w:val="2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042B661" w14:textId="7BDDEF87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lang w:val="es-ES_tradnl"/>
              </w:rPr>
            </w:pPr>
            <w:r w:rsidRPr="001B687D">
              <w:rPr>
                <w:rFonts w:asciiTheme="majorBidi" w:hAnsiTheme="majorBidi" w:cstheme="majorBidi"/>
                <w:b/>
                <w:bCs/>
                <w:lang w:val="es-ES_tradnl"/>
              </w:rPr>
              <w:t>5.553A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A5B5385" w14:textId="0C3B113F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45,5-47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C9FFC91" w14:textId="51115376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SMT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30A92C0E" w14:textId="20BBAAD7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SMA, SRN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650BE5B5" w14:textId="5A95ACD5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65</w:t>
            </w:r>
          </w:p>
        </w:tc>
      </w:tr>
      <w:tr w:rsidR="00D140A3" w:rsidRPr="000823CE" w14:paraId="15BE854B" w14:textId="77777777" w:rsidTr="001B687D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3963D67" w14:textId="1804607B" w:rsidR="00D140A3" w:rsidRPr="00C515CE" w:rsidRDefault="00D140A3" w:rsidP="00C515CE">
            <w:pPr>
              <w:pStyle w:val="TableText"/>
              <w:spacing w:before="120"/>
              <w:rPr>
                <w:sz w:val="22"/>
                <w:szCs w:val="22"/>
                <w:lang w:val="es-ES_tradnl"/>
              </w:rPr>
            </w:pPr>
            <w:r w:rsidRPr="00C515CE">
              <w:rPr>
                <w:sz w:val="22"/>
                <w:szCs w:val="22"/>
                <w:lang w:val="es-ES_tradnl"/>
              </w:rPr>
              <w:t xml:space="preserve">NOTA – Para calcular la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</w:t>
            </w:r>
            <w:r w:rsidRPr="00C515CE">
              <w:rPr>
                <w:sz w:val="22"/>
                <w:szCs w:val="22"/>
                <w:lang w:val="es-ES_tradnl"/>
              </w:rPr>
              <w:t xml:space="preserve"> de coordinación se utilizó un método basado en la Recomendación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P.676-12, para la atenuación debida a los gases atmosféricos, así como en la Recomendación 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P.525-4, para la pérdida en el espacio libre. Los criterios de protección de (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I</w:t>
            </w:r>
            <w:r w:rsidRPr="00C515CE">
              <w:rPr>
                <w:sz w:val="22"/>
                <w:szCs w:val="22"/>
                <w:lang w:val="es-ES_tradnl"/>
              </w:rPr>
              <w:t>/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N</w:t>
            </w:r>
            <w:r w:rsidRPr="00C515CE">
              <w:rPr>
                <w:sz w:val="22"/>
                <w:szCs w:val="22"/>
                <w:lang w:val="es-ES_tradnl"/>
              </w:rPr>
              <w:t>) – 6 dB, ganancia de la antena receptora de 27 dBi y factor de ruido de 4 dB se tomaron de la Recomendación UIT-R M.2115-0, para las estaciones a bordo de aeronaves del servicio móvil aeronáutico en la banda de frecuencias 45,5-47 GHz. Se asumió que el valor de densidad de p.i.r.e. máximo de la estación base IMT era de 25,2 dB(W/200 MHz). Este valor procede de los estudios realizados por el UIT-R en el marco del punto 1.13 del orden del día de la CMR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19.</w:t>
            </w:r>
          </w:p>
        </w:tc>
      </w:tr>
    </w:tbl>
    <w:p w14:paraId="7506452F" w14:textId="561AD986" w:rsidR="001B687D" w:rsidRPr="00A805B4" w:rsidRDefault="001B687D" w:rsidP="00C425E0">
      <w:pPr>
        <w:spacing w:before="80"/>
        <w:rPr>
          <w:lang w:val="es-ES"/>
        </w:rPr>
      </w:pPr>
      <w:r w:rsidRPr="00A805B4">
        <w:rPr>
          <w:lang w:val="es-ES"/>
        </w:rPr>
        <w:t>3.10</w:t>
      </w:r>
      <w:r w:rsidRPr="00A805B4">
        <w:rPr>
          <w:lang w:val="es-ES"/>
        </w:rPr>
        <w:tab/>
        <w:t>Para la protección de las estaciones del servicio de radioastronomía en la banda de frecuencias 606-614 MHz contra los servicios radioeléctricos indicados en la Columna 3 del Cuadro 1, en el contexto de las disposiciones del número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>, se utilizan las distancias desencadenantes de la coordinación de 1 053 km para una estación de base del servicio móvil y de 445 km para una estación móvil terrestre en el servicio móvil con respecto a la frontera de un país vecino.</w:t>
      </w:r>
      <w:r w:rsidR="0011538F" w:rsidRPr="001B687D">
        <w:rPr>
          <w:sz w:val="16"/>
          <w:szCs w:val="16"/>
          <w:lang w:val="es-ES"/>
        </w:rPr>
        <w:t>    </w:t>
      </w:r>
      <w:r w:rsidR="0011538F" w:rsidRPr="0011538F">
        <w:rPr>
          <w:sz w:val="16"/>
          <w:szCs w:val="16"/>
          <w:lang w:val="es-ES"/>
        </w:rPr>
        <w:t>(ADD RRB24/510)</w:t>
      </w:r>
    </w:p>
    <w:p w14:paraId="0E9FB35E" w14:textId="4FB14DCA" w:rsidR="001B687D" w:rsidRPr="00A805B4" w:rsidRDefault="001B687D" w:rsidP="00C425E0">
      <w:pPr>
        <w:spacing w:before="80"/>
        <w:rPr>
          <w:lang w:val="es-ES"/>
        </w:rPr>
      </w:pPr>
      <w:r w:rsidRPr="00A805B4">
        <w:rPr>
          <w:lang w:val="es-ES"/>
        </w:rPr>
        <w:t>3.11</w:t>
      </w:r>
      <w:r w:rsidRPr="00A805B4">
        <w:rPr>
          <w:lang w:val="es-ES"/>
        </w:rPr>
        <w:tab/>
        <w:t>Para la protección de los servicios fijos y móviles en la banda de frecuencias 6 425</w:t>
      </w:r>
      <w:r w:rsidRPr="00A805B4">
        <w:rPr>
          <w:lang w:val="es-ES"/>
        </w:rPr>
        <w:noBreakHyphen/>
        <w:t>7 125 MHz contra las IMT, en el contexto de las disposiciones del número 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>, se utiliza una distancia desencadenante de la coordinación de 200 km con respecto a la frontera de un país vecino.</w:t>
      </w:r>
      <w:r w:rsidR="0011538F" w:rsidRPr="001B687D">
        <w:rPr>
          <w:sz w:val="16"/>
          <w:szCs w:val="16"/>
          <w:lang w:val="es-ES"/>
        </w:rPr>
        <w:t>    </w:t>
      </w:r>
      <w:r w:rsidR="0011538F" w:rsidRPr="006B40CA">
        <w:rPr>
          <w:sz w:val="16"/>
          <w:szCs w:val="16"/>
        </w:rPr>
        <w:t>(ADD RRB2</w:t>
      </w:r>
      <w:r w:rsidR="0011538F">
        <w:rPr>
          <w:sz w:val="16"/>
          <w:szCs w:val="16"/>
        </w:rPr>
        <w:t>4</w:t>
      </w:r>
      <w:r w:rsidR="0011538F" w:rsidRPr="006B40CA">
        <w:rPr>
          <w:sz w:val="16"/>
          <w:szCs w:val="16"/>
        </w:rPr>
        <w:t>/</w:t>
      </w:r>
      <w:r w:rsidR="0011538F">
        <w:rPr>
          <w:sz w:val="16"/>
          <w:szCs w:val="16"/>
        </w:rPr>
        <w:t>510</w:t>
      </w:r>
      <w:r w:rsidR="0011538F" w:rsidRPr="006B40CA">
        <w:rPr>
          <w:sz w:val="16"/>
          <w:szCs w:val="16"/>
        </w:rPr>
        <w:t>)</w:t>
      </w:r>
    </w:p>
    <w:p w14:paraId="0F55BA35" w14:textId="222BB1C8" w:rsidR="001B687D" w:rsidRDefault="001B687D" w:rsidP="00C425E0">
      <w:pPr>
        <w:spacing w:before="80"/>
        <w:rPr>
          <w:lang w:val="es-ES"/>
        </w:rPr>
      </w:pPr>
      <w:r w:rsidRPr="00A805B4">
        <w:rPr>
          <w:lang w:val="es-ES"/>
        </w:rPr>
        <w:t>3.12</w:t>
      </w:r>
      <w:r w:rsidRPr="00A805B4">
        <w:rPr>
          <w:lang w:val="es-ES"/>
        </w:rPr>
        <w:tab/>
        <w:t>Para la protección de las estaciones de los servicios fijo y de radiolocalización en la banda de frecuencias 10-10,5 GHz contra las IMT, como se indica en la Columna 3 del Cuadro 1, en el contexto de las disposiciones del número 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>, se utiliza una distancia desencadenante de la coordinación de 500 km para las estaciones IMT de México con respecto a la frontera de Estados Unidos.</w:t>
      </w:r>
      <w:r w:rsidRPr="001B687D">
        <w:rPr>
          <w:sz w:val="16"/>
          <w:szCs w:val="16"/>
          <w:lang w:val="es-ES"/>
        </w:rPr>
        <w:t>    </w:t>
      </w: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6494CA1D" w14:textId="1AAFC932" w:rsidR="00083C20" w:rsidRPr="004A3B35" w:rsidRDefault="00083C20" w:rsidP="001B687D">
      <w:pPr>
        <w:spacing w:before="0"/>
        <w:jc w:val="center"/>
        <w:rPr>
          <w:lang w:val="es-ES_tradnl"/>
        </w:rPr>
      </w:pPr>
      <w:r w:rsidRPr="004A3B35">
        <w:rPr>
          <w:lang w:val="es-ES_tradnl"/>
        </w:rPr>
        <w:t>___________________</w:t>
      </w:r>
    </w:p>
    <w:p w14:paraId="3B1A98DF" w14:textId="77777777" w:rsidR="00083C20" w:rsidRPr="004A3B35" w:rsidRDefault="00083C20" w:rsidP="004A3B35">
      <w:pPr>
        <w:rPr>
          <w:lang w:val="es-ES_tradnl"/>
        </w:rPr>
        <w:sectPr w:rsidR="00083C20" w:rsidRPr="004A3B35" w:rsidSect="00264213">
          <w:headerReference w:type="even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6770CB" w14:textId="77777777" w:rsidR="00083C20" w:rsidRPr="004A3B35" w:rsidRDefault="00083C20" w:rsidP="004A3B35">
      <w:pPr>
        <w:rPr>
          <w:lang w:val="es-ES_tradnl"/>
        </w:rPr>
      </w:pPr>
    </w:p>
    <w:sectPr w:rsidR="00083C20" w:rsidRPr="004A3B35" w:rsidSect="00AA2F90"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8EE3" w14:textId="77777777" w:rsidR="00357292" w:rsidRDefault="00357292">
      <w:r>
        <w:separator/>
      </w:r>
    </w:p>
  </w:endnote>
  <w:endnote w:type="continuationSeparator" w:id="0">
    <w:p w14:paraId="7218F0AB" w14:textId="77777777" w:rsidR="00357292" w:rsidRDefault="0035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EBDB0" w14:textId="77777777" w:rsidR="00357292" w:rsidRDefault="00357292">
      <w:r>
        <w:rPr>
          <w:b/>
        </w:rPr>
        <w:t>_______________</w:t>
      </w:r>
    </w:p>
  </w:footnote>
  <w:footnote w:type="continuationSeparator" w:id="0">
    <w:p w14:paraId="5C6C8B36" w14:textId="77777777" w:rsidR="00357292" w:rsidRDefault="00357292">
      <w:r>
        <w:continuationSeparator/>
      </w:r>
    </w:p>
  </w:footnote>
  <w:footnote w:id="1">
    <w:p w14:paraId="214382B9" w14:textId="6B930A84" w:rsidR="00EA094D" w:rsidRPr="004D0A40" w:rsidRDefault="00EA094D" w:rsidP="00DB35DC">
      <w:pPr>
        <w:pStyle w:val="FootnoteText"/>
        <w:rPr>
          <w:lang w:val="es-ES"/>
        </w:rPr>
      </w:pPr>
      <w:r w:rsidRPr="00EA094D">
        <w:rPr>
          <w:rStyle w:val="FootnoteReference"/>
          <w:lang w:val="es-ES"/>
        </w:rPr>
        <w:t>1</w:t>
      </w:r>
      <w:r w:rsidRPr="00EA094D">
        <w:rPr>
          <w:lang w:val="es-ES"/>
        </w:rPr>
        <w:t xml:space="preserve"> </w:t>
      </w:r>
      <w:r w:rsidRPr="00DB35DC">
        <w:rPr>
          <w:lang w:val="es-ES"/>
        </w:rPr>
        <w:tab/>
      </w:r>
      <w:r w:rsidRPr="005C1881">
        <w:rPr>
          <w:lang w:val="es-ES"/>
        </w:rPr>
        <w:t>La CMR-23 suprimió la referencia al número </w:t>
      </w:r>
      <w:r w:rsidRPr="005C1881">
        <w:rPr>
          <w:b/>
          <w:bCs/>
          <w:lang w:val="es-ES"/>
        </w:rPr>
        <w:t>9.21</w:t>
      </w:r>
      <w:r w:rsidRPr="005C1881">
        <w:rPr>
          <w:lang w:val="es-ES"/>
        </w:rPr>
        <w:t xml:space="preserve"> de los números </w:t>
      </w:r>
      <w:r w:rsidRPr="005C1881">
        <w:rPr>
          <w:b/>
          <w:bCs/>
          <w:lang w:val="es-ES"/>
        </w:rPr>
        <w:t>5.429D</w:t>
      </w:r>
      <w:r w:rsidRPr="005C1881">
        <w:rPr>
          <w:lang w:val="es-ES"/>
        </w:rPr>
        <w:t xml:space="preserve"> y </w:t>
      </w:r>
      <w:r w:rsidRPr="005C1881">
        <w:rPr>
          <w:b/>
          <w:bCs/>
          <w:lang w:val="es-ES"/>
        </w:rPr>
        <w:t>5.434</w:t>
      </w:r>
      <w:r w:rsidRPr="005C1881">
        <w:rPr>
          <w:lang w:val="es-ES"/>
        </w:rPr>
        <w:t xml:space="preserve"> modificados, según se explica en la </w:t>
      </w:r>
      <w:hyperlink r:id="rId1" w:history="1">
        <w:r w:rsidRPr="00DD16D9">
          <w:rPr>
            <w:rStyle w:val="Hyperlink"/>
            <w:lang w:val="es-ES"/>
          </w:rPr>
          <w:t>Carta Circular CCRR/73</w:t>
        </w:r>
      </w:hyperlink>
      <w:r w:rsidRPr="004D0A40">
        <w:rPr>
          <w:lang w:val="es-ES"/>
        </w:rPr>
        <w:t>.</w:t>
      </w:r>
    </w:p>
  </w:footnote>
  <w:footnote w:id="2">
    <w:p w14:paraId="6BD1E244" w14:textId="3C573B66" w:rsidR="006B2A84" w:rsidRPr="00610479" w:rsidRDefault="006B2A84" w:rsidP="006B2A84">
      <w:pPr>
        <w:pStyle w:val="FootnoteText"/>
      </w:pPr>
      <w:r w:rsidRPr="00610479">
        <w:rPr>
          <w:rStyle w:val="FootnoteReference"/>
        </w:rPr>
        <w:sym w:font="Symbol" w:char="F02A"/>
      </w:r>
      <w:r>
        <w:t xml:space="preserve"> </w:t>
      </w:r>
      <w:r>
        <w:tab/>
      </w:r>
      <w:r w:rsidRPr="006B2A84">
        <w:t xml:space="preserve">En este contexto, el término </w:t>
      </w:r>
      <w:r>
        <w:t>«</w:t>
      </w:r>
      <w:r w:rsidRPr="006B2A84">
        <w:t>país vecino</w:t>
      </w:r>
      <w:r>
        <w:t>»</w:t>
      </w:r>
      <w:r w:rsidRPr="006B2A84">
        <w:t xml:space="preserve"> incluye todos los países dentro de la distancia de coordinación definida en las Reglas de Procedimiento</w:t>
      </w:r>
      <w:r>
        <w:t>.</w:t>
      </w:r>
      <w:r w:rsidRPr="006B2A84">
        <w:rPr>
          <w:sz w:val="16"/>
          <w:szCs w:val="16"/>
        </w:rPr>
        <w:t>     (ADD RRB25/520)</w:t>
      </w:r>
    </w:p>
  </w:footnote>
  <w:footnote w:id="3">
    <w:p w14:paraId="5CBEC06F" w14:textId="77777777" w:rsidR="001B687D" w:rsidRPr="0038077D" w:rsidRDefault="001B687D" w:rsidP="001B687D">
      <w:pPr>
        <w:pStyle w:val="FootnoteText"/>
        <w:rPr>
          <w:lang w:val="es-ES"/>
        </w:rPr>
      </w:pPr>
      <w:r w:rsidRPr="001B687D">
        <w:rPr>
          <w:rStyle w:val="FootnoteReference"/>
          <w:lang w:val="es-ES"/>
        </w:rPr>
        <w:t>2</w:t>
      </w:r>
      <w:r w:rsidRPr="001B687D">
        <w:rPr>
          <w:lang w:val="es-ES"/>
        </w:rPr>
        <w:tab/>
        <w:t>Este valor fue determinado por la CMR</w:t>
      </w:r>
      <w:r w:rsidRPr="001B687D">
        <w:rPr>
          <w:lang w:val="es-ES"/>
        </w:rPr>
        <w:noBreakHyphen/>
        <w:t>07 sobre la base de la protección de una estación terrena típica del servicio fijo por satélite.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67220" w14:paraId="6F5DECD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6A22BB" w14:textId="77777777" w:rsidR="00167220" w:rsidRDefault="00167220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C33402" w14:textId="4418C3AD" w:rsidR="00167220" w:rsidRDefault="0016722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31AB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AEDC8F" w14:textId="77777777" w:rsidR="00167220" w:rsidRDefault="0016722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03DC1" w14:textId="4BE6FE82" w:rsidR="00167220" w:rsidRDefault="00167220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84667C">
            <w:t>5</w:t>
          </w:r>
        </w:p>
      </w:tc>
    </w:tr>
  </w:tbl>
  <w:p w14:paraId="01545BF0" w14:textId="77777777" w:rsidR="00167220" w:rsidRDefault="00167220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7813" w14:paraId="4223655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7A806E" w14:textId="77777777" w:rsidR="00F47813" w:rsidRDefault="00F47813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DE0DA" w14:textId="238DCAEA" w:rsidR="00F47813" w:rsidRDefault="00275D35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31AB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C7E82E" w14:textId="77777777" w:rsidR="00F47813" w:rsidRDefault="00F47813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231683" w14:textId="67449CA9" w:rsidR="00F47813" w:rsidRDefault="00F47813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0823CE">
            <w:t>5</w:t>
          </w:r>
        </w:p>
      </w:tc>
    </w:tr>
  </w:tbl>
  <w:p w14:paraId="62F3E54A" w14:textId="77777777" w:rsidR="00F47813" w:rsidRDefault="00F478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B2A84" w14:paraId="09DC375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E0DD3A" w14:textId="77777777" w:rsidR="006B2A84" w:rsidRDefault="006B2A84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93C825" w14:textId="66459852" w:rsidR="006B2A84" w:rsidRDefault="006B2A8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31AB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72179F" w14:textId="77777777" w:rsidR="006B2A84" w:rsidRDefault="006B2A8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0102FB" w14:textId="396E5012" w:rsidR="006B2A84" w:rsidRDefault="006B2A84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6</w:t>
          </w:r>
        </w:p>
      </w:tc>
    </w:tr>
  </w:tbl>
  <w:p w14:paraId="6042F9FD" w14:textId="77777777" w:rsidR="006B2A84" w:rsidRDefault="006B2A84">
    <w:pPr>
      <w:rPr>
        <w:lang w:val="fr-C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467B19C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2BBC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AAF4A" w14:textId="56ACB31C" w:rsidR="0022446E" w:rsidRDefault="0022446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31AB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23763C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7BB929" w14:textId="2689C865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53A51">
            <w:rPr>
              <w:lang w:val="fr-CH"/>
            </w:rPr>
            <w:t xml:space="preserve"> </w:t>
          </w:r>
          <w:r w:rsidR="00C425E0">
            <w:t>6</w:t>
          </w:r>
        </w:p>
      </w:tc>
    </w:tr>
  </w:tbl>
  <w:p w14:paraId="7B99F1B6" w14:textId="77777777" w:rsidR="0022446E" w:rsidRDefault="0022446E">
    <w:pPr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69A6AA3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FDFE3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E2639" w14:textId="00FC1E05" w:rsidR="0022446E" w:rsidRDefault="0022446E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31AB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DD32ED" w14:textId="77777777" w:rsidR="0022446E" w:rsidRDefault="0022446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755E2" w14:textId="47E75398" w:rsidR="0022446E" w:rsidRDefault="0022446E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EB65D6">
            <w:t xml:space="preserve"> </w:t>
          </w:r>
          <w:r w:rsidR="006B2A84">
            <w:t>6</w:t>
          </w:r>
        </w:p>
      </w:tc>
    </w:tr>
  </w:tbl>
  <w:p w14:paraId="39DE2959" w14:textId="77777777" w:rsidR="0022446E" w:rsidRDefault="0022446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5BF4" w14:paraId="02B21446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60D30F" w14:textId="77777777" w:rsidR="00E65BF4" w:rsidRDefault="00E65BF4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8DAB4E" w14:textId="2CD47B04" w:rsidR="00E65BF4" w:rsidRDefault="00E65BF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A31AB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F1CCC4" w14:textId="77777777" w:rsidR="00E65BF4" w:rsidRDefault="00E65BF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495796" w14:textId="561A3046" w:rsidR="00E65BF4" w:rsidRDefault="00E65BF4" w:rsidP="006C0C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 xml:space="preserve">. </w:t>
          </w:r>
          <w:r w:rsidR="00C425E0">
            <w:t>6</w:t>
          </w:r>
        </w:p>
      </w:tc>
    </w:tr>
  </w:tbl>
  <w:p w14:paraId="04C081CC" w14:textId="77777777" w:rsidR="00E65BF4" w:rsidRDefault="00E65BF4">
    <w:pPr>
      <w:rPr>
        <w:lang w:val="fr-C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9469" w14:textId="77777777" w:rsidR="003A5640" w:rsidRDefault="003A5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55610608">
    <w:abstractNumId w:val="15"/>
  </w:num>
  <w:num w:numId="2" w16cid:durableId="1763527324">
    <w:abstractNumId w:val="31"/>
  </w:num>
  <w:num w:numId="3" w16cid:durableId="2030906544">
    <w:abstractNumId w:val="32"/>
  </w:num>
  <w:num w:numId="4" w16cid:durableId="876358628">
    <w:abstractNumId w:val="28"/>
  </w:num>
  <w:num w:numId="5" w16cid:durableId="1655066667">
    <w:abstractNumId w:val="30"/>
  </w:num>
  <w:num w:numId="6" w16cid:durableId="1916090339">
    <w:abstractNumId w:val="11"/>
  </w:num>
  <w:num w:numId="7" w16cid:durableId="1484926393">
    <w:abstractNumId w:val="22"/>
  </w:num>
  <w:num w:numId="8" w16cid:durableId="26372220">
    <w:abstractNumId w:val="19"/>
  </w:num>
  <w:num w:numId="9" w16cid:durableId="839925767">
    <w:abstractNumId w:val="13"/>
  </w:num>
  <w:num w:numId="10" w16cid:durableId="558637254">
    <w:abstractNumId w:val="24"/>
  </w:num>
  <w:num w:numId="11" w16cid:durableId="204567363">
    <w:abstractNumId w:val="21"/>
  </w:num>
  <w:num w:numId="12" w16cid:durableId="308483076">
    <w:abstractNumId w:val="29"/>
  </w:num>
  <w:num w:numId="13" w16cid:durableId="691607690">
    <w:abstractNumId w:val="8"/>
  </w:num>
  <w:num w:numId="14" w16cid:durableId="19058006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293558011">
    <w:abstractNumId w:val="14"/>
  </w:num>
  <w:num w:numId="16" w16cid:durableId="1853257456">
    <w:abstractNumId w:val="9"/>
  </w:num>
  <w:num w:numId="17" w16cid:durableId="1048070798">
    <w:abstractNumId w:val="7"/>
  </w:num>
  <w:num w:numId="18" w16cid:durableId="2115977616">
    <w:abstractNumId w:val="6"/>
  </w:num>
  <w:num w:numId="19" w16cid:durableId="499545443">
    <w:abstractNumId w:val="5"/>
  </w:num>
  <w:num w:numId="20" w16cid:durableId="1226721831">
    <w:abstractNumId w:val="4"/>
  </w:num>
  <w:num w:numId="21" w16cid:durableId="221336922">
    <w:abstractNumId w:val="3"/>
  </w:num>
  <w:num w:numId="22" w16cid:durableId="1422294449">
    <w:abstractNumId w:val="2"/>
  </w:num>
  <w:num w:numId="23" w16cid:durableId="782264800">
    <w:abstractNumId w:val="1"/>
  </w:num>
  <w:num w:numId="24" w16cid:durableId="1105341034">
    <w:abstractNumId w:val="0"/>
  </w:num>
  <w:num w:numId="25" w16cid:durableId="9145830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1726492642">
    <w:abstractNumId w:val="17"/>
  </w:num>
  <w:num w:numId="27" w16cid:durableId="501700425">
    <w:abstractNumId w:val="33"/>
  </w:num>
  <w:num w:numId="28" w16cid:durableId="1145392824">
    <w:abstractNumId w:val="18"/>
  </w:num>
  <w:num w:numId="29" w16cid:durableId="1795712242">
    <w:abstractNumId w:val="20"/>
  </w:num>
  <w:num w:numId="30" w16cid:durableId="1604613138">
    <w:abstractNumId w:val="23"/>
  </w:num>
  <w:num w:numId="31" w16cid:durableId="1883974155">
    <w:abstractNumId w:val="27"/>
  </w:num>
  <w:num w:numId="32" w16cid:durableId="1101074874">
    <w:abstractNumId w:val="12"/>
  </w:num>
  <w:num w:numId="33" w16cid:durableId="1258906749">
    <w:abstractNumId w:val="16"/>
  </w:num>
  <w:num w:numId="34" w16cid:durableId="371463939">
    <w:abstractNumId w:val="25"/>
  </w:num>
  <w:num w:numId="35" w16cid:durableId="2106514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C20"/>
    <w:rsid w:val="000021C2"/>
    <w:rsid w:val="00005150"/>
    <w:rsid w:val="00010F70"/>
    <w:rsid w:val="00015011"/>
    <w:rsid w:val="000479BE"/>
    <w:rsid w:val="000575BE"/>
    <w:rsid w:val="00080D56"/>
    <w:rsid w:val="000823CE"/>
    <w:rsid w:val="00083C20"/>
    <w:rsid w:val="00091BFA"/>
    <w:rsid w:val="000B6A43"/>
    <w:rsid w:val="000E6840"/>
    <w:rsid w:val="000F13D9"/>
    <w:rsid w:val="000F25B4"/>
    <w:rsid w:val="001054BC"/>
    <w:rsid w:val="001106DD"/>
    <w:rsid w:val="0011538F"/>
    <w:rsid w:val="001379F3"/>
    <w:rsid w:val="00167220"/>
    <w:rsid w:val="001942C0"/>
    <w:rsid w:val="001A0A95"/>
    <w:rsid w:val="001B687D"/>
    <w:rsid w:val="0022446E"/>
    <w:rsid w:val="00245274"/>
    <w:rsid w:val="002463D8"/>
    <w:rsid w:val="00256640"/>
    <w:rsid w:val="00264213"/>
    <w:rsid w:val="00275D35"/>
    <w:rsid w:val="00277D3A"/>
    <w:rsid w:val="002D36D1"/>
    <w:rsid w:val="002E6878"/>
    <w:rsid w:val="00300A0B"/>
    <w:rsid w:val="00301195"/>
    <w:rsid w:val="00321C31"/>
    <w:rsid w:val="00357292"/>
    <w:rsid w:val="00357792"/>
    <w:rsid w:val="003A5640"/>
    <w:rsid w:val="003D4EB7"/>
    <w:rsid w:val="003D5BB1"/>
    <w:rsid w:val="003E3249"/>
    <w:rsid w:val="00400556"/>
    <w:rsid w:val="004134C9"/>
    <w:rsid w:val="00435AC7"/>
    <w:rsid w:val="004419EB"/>
    <w:rsid w:val="00451DEC"/>
    <w:rsid w:val="00471D4C"/>
    <w:rsid w:val="0048176A"/>
    <w:rsid w:val="00487D49"/>
    <w:rsid w:val="004914CC"/>
    <w:rsid w:val="004A0914"/>
    <w:rsid w:val="004A3B35"/>
    <w:rsid w:val="004B349F"/>
    <w:rsid w:val="004C46F8"/>
    <w:rsid w:val="004D0A40"/>
    <w:rsid w:val="004E4306"/>
    <w:rsid w:val="00511499"/>
    <w:rsid w:val="00544687"/>
    <w:rsid w:val="005455B5"/>
    <w:rsid w:val="005548EC"/>
    <w:rsid w:val="0057332F"/>
    <w:rsid w:val="005A7675"/>
    <w:rsid w:val="005D1A53"/>
    <w:rsid w:val="005E1D66"/>
    <w:rsid w:val="005E2931"/>
    <w:rsid w:val="005E67BA"/>
    <w:rsid w:val="00612EA7"/>
    <w:rsid w:val="00656240"/>
    <w:rsid w:val="006874BB"/>
    <w:rsid w:val="006A6FB0"/>
    <w:rsid w:val="006B2A84"/>
    <w:rsid w:val="006B2BA1"/>
    <w:rsid w:val="006B6F22"/>
    <w:rsid w:val="006C0CFC"/>
    <w:rsid w:val="006D28A5"/>
    <w:rsid w:val="006E3C58"/>
    <w:rsid w:val="007042C0"/>
    <w:rsid w:val="007412B7"/>
    <w:rsid w:val="0078174C"/>
    <w:rsid w:val="00784FFD"/>
    <w:rsid w:val="007A21F1"/>
    <w:rsid w:val="007A7699"/>
    <w:rsid w:val="007C1BE0"/>
    <w:rsid w:val="00804235"/>
    <w:rsid w:val="0081458F"/>
    <w:rsid w:val="0084667C"/>
    <w:rsid w:val="00853A51"/>
    <w:rsid w:val="008923B3"/>
    <w:rsid w:val="00903400"/>
    <w:rsid w:val="00941832"/>
    <w:rsid w:val="00972EDE"/>
    <w:rsid w:val="009768F6"/>
    <w:rsid w:val="00995EFB"/>
    <w:rsid w:val="009A31AB"/>
    <w:rsid w:val="009C4D53"/>
    <w:rsid w:val="009E1488"/>
    <w:rsid w:val="009E7805"/>
    <w:rsid w:val="00A04CA5"/>
    <w:rsid w:val="00A06C86"/>
    <w:rsid w:val="00A2755C"/>
    <w:rsid w:val="00A44579"/>
    <w:rsid w:val="00A55202"/>
    <w:rsid w:val="00A7362F"/>
    <w:rsid w:val="00A813C9"/>
    <w:rsid w:val="00AA2F90"/>
    <w:rsid w:val="00AB14F3"/>
    <w:rsid w:val="00AB6EFC"/>
    <w:rsid w:val="00AD2FD9"/>
    <w:rsid w:val="00AE3DA2"/>
    <w:rsid w:val="00B1237D"/>
    <w:rsid w:val="00B33475"/>
    <w:rsid w:val="00B628E9"/>
    <w:rsid w:val="00B656B9"/>
    <w:rsid w:val="00B66EB0"/>
    <w:rsid w:val="00B941B0"/>
    <w:rsid w:val="00B95D15"/>
    <w:rsid w:val="00BA090F"/>
    <w:rsid w:val="00BB6314"/>
    <w:rsid w:val="00BE4085"/>
    <w:rsid w:val="00BF1FE9"/>
    <w:rsid w:val="00C05665"/>
    <w:rsid w:val="00C425E0"/>
    <w:rsid w:val="00C515CE"/>
    <w:rsid w:val="00C646A8"/>
    <w:rsid w:val="00D073E0"/>
    <w:rsid w:val="00D140A3"/>
    <w:rsid w:val="00D46A17"/>
    <w:rsid w:val="00D53D62"/>
    <w:rsid w:val="00D819DA"/>
    <w:rsid w:val="00D903EF"/>
    <w:rsid w:val="00DA5C56"/>
    <w:rsid w:val="00DB35DC"/>
    <w:rsid w:val="00DD16D9"/>
    <w:rsid w:val="00DD7F77"/>
    <w:rsid w:val="00DE0FB5"/>
    <w:rsid w:val="00DF5E17"/>
    <w:rsid w:val="00E02EDA"/>
    <w:rsid w:val="00E13C73"/>
    <w:rsid w:val="00E31E63"/>
    <w:rsid w:val="00E45483"/>
    <w:rsid w:val="00E57D77"/>
    <w:rsid w:val="00E65BF4"/>
    <w:rsid w:val="00E77860"/>
    <w:rsid w:val="00E90C9D"/>
    <w:rsid w:val="00E9249A"/>
    <w:rsid w:val="00EA0644"/>
    <w:rsid w:val="00EA094D"/>
    <w:rsid w:val="00EB1FF1"/>
    <w:rsid w:val="00EB65D6"/>
    <w:rsid w:val="00EC1F86"/>
    <w:rsid w:val="00F02F0F"/>
    <w:rsid w:val="00F1515E"/>
    <w:rsid w:val="00F47813"/>
    <w:rsid w:val="00F7352D"/>
    <w:rsid w:val="00F831AD"/>
    <w:rsid w:val="00FB608D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5B053541"/>
  <w15:docId w15:val="{A9DB6A47-6798-4B72-9B15-E9B7B123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link w:val="TableheadChar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enumlev1Char">
    <w:name w:val="enumlev1 Char"/>
    <w:basedOn w:val="DefaultParagraphFont"/>
    <w:link w:val="enumlev1"/>
    <w:rsid w:val="00435AC7"/>
    <w:rPr>
      <w:sz w:val="24"/>
      <w:lang w:val="en-GB" w:eastAsia="en-US"/>
    </w:rPr>
  </w:style>
  <w:style w:type="character" w:customStyle="1" w:styleId="NoteChar">
    <w:name w:val="Note Char"/>
    <w:link w:val="Note"/>
    <w:rsid w:val="00435AC7"/>
    <w:rPr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435AC7"/>
    <w:rPr>
      <w:lang w:val="en-GB" w:eastAsia="en-US"/>
    </w:rPr>
  </w:style>
  <w:style w:type="character" w:styleId="Hyperlink">
    <w:name w:val="Hyperlink"/>
    <w:basedOn w:val="DefaultParagraphFont"/>
    <w:rsid w:val="00435AC7"/>
    <w:rPr>
      <w:color w:val="0000FF" w:themeColor="hyperlink"/>
      <w:u w:val="single"/>
    </w:rPr>
  </w:style>
  <w:style w:type="paragraph" w:customStyle="1" w:styleId="TableNo">
    <w:name w:val="Table_No"/>
    <w:basedOn w:val="Normal"/>
    <w:next w:val="TableTitle"/>
    <w:rsid w:val="00435AC7"/>
    <w:pPr>
      <w:keepNext/>
      <w:spacing w:before="560" w:after="120"/>
      <w:jc w:val="center"/>
    </w:pPr>
    <w:rPr>
      <w:rFonts w:eastAsiaTheme="minorEastAsia"/>
      <w:caps/>
      <w:sz w:val="20"/>
    </w:rPr>
  </w:style>
  <w:style w:type="paragraph" w:customStyle="1" w:styleId="TableNoTitle">
    <w:name w:val="Table_NoTitle"/>
    <w:basedOn w:val="Normal"/>
    <w:next w:val="Tablehead0"/>
    <w:rsid w:val="00435AC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40" w:lineRule="exact"/>
      <w:jc w:val="center"/>
    </w:pPr>
    <w:rPr>
      <w:rFonts w:ascii="Calibri" w:hAnsi="Calibri" w:cs="Calibri"/>
      <w:b/>
      <w:sz w:val="20"/>
      <w:szCs w:val="22"/>
      <w:lang w:val="en-US"/>
    </w:rPr>
  </w:style>
  <w:style w:type="table" w:customStyle="1" w:styleId="TableGrid8">
    <w:name w:val="Table Grid8"/>
    <w:basedOn w:val="TableNormal"/>
    <w:next w:val="TableGrid"/>
    <w:rsid w:val="00435A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3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0"/>
    <w:locked/>
    <w:rsid w:val="00A44579"/>
    <w:rPr>
      <w:sz w:val="22"/>
      <w:lang w:val="fr-FR" w:eastAsia="en-US"/>
    </w:rPr>
  </w:style>
  <w:style w:type="paragraph" w:customStyle="1" w:styleId="Tablelegend0">
    <w:name w:val="Table_legend"/>
    <w:basedOn w:val="Normal"/>
    <w:rsid w:val="00AA2F90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120" w:after="40"/>
      <w:jc w:val="left"/>
    </w:pPr>
    <w:rPr>
      <w:sz w:val="20"/>
      <w:lang w:val="es-ES_tradnl"/>
    </w:rPr>
  </w:style>
  <w:style w:type="paragraph" w:customStyle="1" w:styleId="Tabletitle0">
    <w:name w:val="Table_title"/>
    <w:basedOn w:val="Normal"/>
    <w:next w:val="Tablehead0"/>
    <w:rsid w:val="00AA2F90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eastAsiaTheme="minorEastAsia"/>
      <w:b/>
      <w:sz w:val="20"/>
      <w:lang w:val="fr-FR"/>
    </w:rPr>
  </w:style>
  <w:style w:type="character" w:customStyle="1" w:styleId="TableheadChar">
    <w:name w:val="Table_head Char"/>
    <w:basedOn w:val="DefaultParagraphFont"/>
    <w:link w:val="Tablehead0"/>
    <w:locked/>
    <w:rsid w:val="00AA2F90"/>
    <w:rPr>
      <w:b/>
      <w:sz w:val="22"/>
      <w:lang w:val="fr-FR" w:eastAsia="en-US"/>
    </w:rPr>
  </w:style>
  <w:style w:type="table" w:styleId="TableGridLight">
    <w:name w:val="Grid Table Light"/>
    <w:basedOn w:val="TableNormal"/>
    <w:uiPriority w:val="40"/>
    <w:rsid w:val="00AA2F90"/>
    <w:rPr>
      <w:rFonts w:ascii="CG Times" w:hAnsi="CG Tim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A2F9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D16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3C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AE4EC-4317-4BEC-A5A7-408D34D2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330</TotalTime>
  <Pages>6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2024</vt:lpstr>
    </vt:vector>
  </TitlesOfParts>
  <Manager>CP--107223/DD</Manager>
  <Company>ITU</Company>
  <LinksUpToDate>false</LinksUpToDate>
  <CharactersWithSpaces>13268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Reglas de procedimiento / Edición 2009</dc:title>
  <dc:subject>Parte B SECB6</dc:subject>
  <dc:creator>Composition des Publications</dc:creator>
  <cp:keywords/>
  <dc:description/>
  <cp:lastModifiedBy>Saez Grau, Ricardo</cp:lastModifiedBy>
  <cp:revision>117</cp:revision>
  <cp:lastPrinted>2025-07-29T11:54:00Z</cp:lastPrinted>
  <dcterms:created xsi:type="dcterms:W3CDTF">2012-10-03T08:34:00Z</dcterms:created>
  <dcterms:modified xsi:type="dcterms:W3CDTF">2025-07-29T11:54:00Z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