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137F3" w14:textId="2779D4CC" w:rsidR="00542C7C" w:rsidRPr="00B46527" w:rsidRDefault="00B46527">
      <w:pPr>
        <w:pStyle w:val="Heading1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ACTUALIZACIONES de las</w:t>
      </w:r>
    </w:p>
    <w:p w14:paraId="5BE137F4" w14:textId="52C9B9B7" w:rsidR="00542C7C" w:rsidRPr="00B46527" w:rsidRDefault="00B46527">
      <w:pPr>
        <w:pStyle w:val="Heading2"/>
        <w:ind w:left="0" w:firstLine="0"/>
        <w:jc w:val="center"/>
        <w:rPr>
          <w:lang w:val="es-ES"/>
        </w:rPr>
      </w:pPr>
      <w:r w:rsidRPr="00B46527">
        <w:rPr>
          <w:lang w:val="es-ES"/>
        </w:rPr>
        <w:t>Reglas de Procedimiento</w:t>
      </w:r>
    </w:p>
    <w:p w14:paraId="5BE137F5" w14:textId="592A322A" w:rsidR="00542C7C" w:rsidRPr="00B46527" w:rsidRDefault="00542C7C" w:rsidP="00F634C8">
      <w:pPr>
        <w:jc w:val="center"/>
        <w:rPr>
          <w:lang w:val="es-ES"/>
        </w:rPr>
      </w:pPr>
      <w:r w:rsidRPr="00B46527">
        <w:rPr>
          <w:lang w:val="es-ES"/>
        </w:rPr>
        <w:t>(</w:t>
      </w:r>
      <w:r w:rsidR="003B3E66">
        <w:rPr>
          <w:lang w:val="es-ES"/>
        </w:rPr>
        <w:t xml:space="preserve">Edición de </w:t>
      </w:r>
      <w:r w:rsidR="009B0A8C" w:rsidRPr="00B46527">
        <w:rPr>
          <w:lang w:val="es-ES"/>
        </w:rPr>
        <w:t>20</w:t>
      </w:r>
      <w:r w:rsidR="00165F9E" w:rsidRPr="00B46527">
        <w:rPr>
          <w:lang w:val="es-ES"/>
        </w:rPr>
        <w:t>2</w:t>
      </w:r>
      <w:r w:rsidR="00B46527" w:rsidRPr="00B46527">
        <w:rPr>
          <w:lang w:val="es-ES"/>
        </w:rPr>
        <w:t>1</w:t>
      </w:r>
      <w:r w:rsidRPr="00B46527">
        <w:rPr>
          <w:lang w:val="es-ES"/>
        </w:rPr>
        <w:t>)</w:t>
      </w:r>
    </w:p>
    <w:p w14:paraId="5BE137F6" w14:textId="6109917B" w:rsidR="00542C7C" w:rsidRPr="00B46527" w:rsidRDefault="00B46527" w:rsidP="00DA6367">
      <w:pPr>
        <w:pStyle w:val="Heading2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Aprobadas por la Junta del Reglamento de Radiocomunicaciones</w:t>
      </w:r>
      <w:r w:rsidR="009B0A8C" w:rsidRPr="00B46527">
        <w:rPr>
          <w:lang w:val="es-ES"/>
        </w:rPr>
        <w:t>*</w:t>
      </w:r>
    </w:p>
    <w:p w14:paraId="74C076E1" w14:textId="77777777" w:rsidR="00DA6367" w:rsidRPr="00B46527" w:rsidRDefault="00DA6367" w:rsidP="00DA6367">
      <w:pPr>
        <w:spacing w:before="0"/>
        <w:rPr>
          <w:lang w:val="es-E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1192"/>
        <w:gridCol w:w="1665"/>
      </w:tblGrid>
      <w:tr w:rsidR="00B46527" w:rsidRPr="00955437" w14:paraId="5BE137FF" w14:textId="77777777" w:rsidTr="006776D2">
        <w:trPr>
          <w:tblHeader/>
          <w:jc w:val="center"/>
        </w:trPr>
        <w:tc>
          <w:tcPr>
            <w:tcW w:w="1472" w:type="dxa"/>
            <w:vAlign w:val="center"/>
          </w:tcPr>
          <w:p w14:paraId="5BE137F8" w14:textId="5A945394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C423C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222" w:type="dxa"/>
            <w:vAlign w:val="center"/>
          </w:tcPr>
          <w:p w14:paraId="5BE137F9" w14:textId="37D75425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987" w:type="dxa"/>
            <w:vAlign w:val="center"/>
          </w:tcPr>
          <w:p w14:paraId="5BE137FA" w14:textId="25F0C253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BE137FB" w14:textId="7A63E57D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E137FC" w14:textId="5B861BE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5BE137FD" w14:textId="7C23953A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5BE137FE" w14:textId="0F021DB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B0A8C" w:rsidRPr="003475A2" w14:paraId="5BE13807" w14:textId="77777777" w:rsidTr="7041A0F6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509720D1" w:rsidR="009B0A8C" w:rsidRPr="003475A2" w:rsidRDefault="009B0A8C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 w:rsidR="008F6895"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4D1F13B2" w:rsidR="009B0A8C" w:rsidRPr="003475A2" w:rsidRDefault="00A628F3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B46527">
              <w:rPr>
                <w:sz w:val="20"/>
                <w:lang w:val="en-US"/>
              </w:rPr>
              <w:t>de octubre de </w:t>
            </w:r>
            <w:r w:rsidR="009B0A8C">
              <w:rPr>
                <w:sz w:val="20"/>
                <w:lang w:val="en-US"/>
              </w:rPr>
              <w:t>20</w:t>
            </w:r>
            <w:r w:rsidR="00E668C4">
              <w:rPr>
                <w:sz w:val="20"/>
                <w:lang w:val="en-US"/>
              </w:rPr>
              <w:t>2</w:t>
            </w:r>
            <w:r w:rsidR="009B0A8C">
              <w:rPr>
                <w:sz w:val="20"/>
                <w:lang w:val="en-US"/>
              </w:rPr>
              <w:t>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684D2E" w14:textId="77777777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154B36A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7973B196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6670BDA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0E289ABE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46C5342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66EA0CD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2D1B89C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3B993FE2" w14:textId="77777777" w:rsidR="00492594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  <w:r w:rsidR="00A262EE" w:rsidRPr="003C19E1">
              <w:rPr>
                <w:sz w:val="20"/>
                <w:lang w:val="pt-PT"/>
              </w:rPr>
              <w:t>1</w:t>
            </w:r>
          </w:p>
          <w:p w14:paraId="5BE13802" w14:textId="6537E294" w:rsidR="009D094D" w:rsidRPr="003C19E1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C1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FDB2E" w14:textId="5660E098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="00311FCA" w:rsidRPr="003C19E1">
              <w:rPr>
                <w:sz w:val="20"/>
                <w:lang w:val="pt-PT"/>
              </w:rPr>
              <w:t>5</w:t>
            </w:r>
          </w:p>
          <w:p w14:paraId="1B0B5ECB" w14:textId="5D951284" w:rsidR="009D07A0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Pr="003C19E1">
              <w:rPr>
                <w:sz w:val="20"/>
                <w:lang w:val="pt-PT"/>
              </w:rPr>
              <w:t>5</w:t>
            </w:r>
          </w:p>
          <w:p w14:paraId="18EA647E" w14:textId="41DE4BF0" w:rsidR="00A505AB" w:rsidRPr="003C19E1" w:rsidRDefault="002156D5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FC423C">
              <w:rPr>
                <w:sz w:val="20"/>
                <w:lang w:val="es-ES"/>
              </w:rPr>
              <w:t>Aceptabilidad</w:t>
            </w:r>
          </w:p>
          <w:p w14:paraId="5E5EC45A" w14:textId="6D47F0D7" w:rsidR="00A505AB" w:rsidRPr="003C19E1" w:rsidRDefault="002F23A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AR09</w:t>
            </w:r>
          </w:p>
          <w:p w14:paraId="1E6CFC13" w14:textId="6908B3A1" w:rsidR="004402CD" w:rsidRPr="003C19E1" w:rsidRDefault="004402C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AR11</w:t>
            </w:r>
          </w:p>
          <w:p w14:paraId="0DE01736" w14:textId="4DE7F2F8" w:rsidR="000928FF" w:rsidRPr="003C19E1" w:rsidRDefault="00E52D0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AP04</w:t>
            </w:r>
          </w:p>
          <w:p w14:paraId="7A225AC5" w14:textId="36AC9BFE" w:rsidR="00A505AB" w:rsidRDefault="00430F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</w:t>
            </w:r>
            <w:r w:rsidR="00C87E54">
              <w:rPr>
                <w:sz w:val="20"/>
                <w:lang w:val="en-US"/>
              </w:rPr>
              <w:t>32</w:t>
            </w:r>
            <w:r w:rsidR="00124D0A"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33A1F5B" w14:textId="77777777" w:rsidR="00BB1286" w:rsidRDefault="00BB128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RES49</w:t>
            </w:r>
          </w:p>
          <w:p w14:paraId="03AD5CF5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5BE13803" w14:textId="2BFC2893" w:rsidR="003A19AE" w:rsidRPr="00430FAB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EA5593" w14:textId="77777777" w:rsidR="009B0A8C" w:rsidRDefault="00311FC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4CA99E2C" w14:textId="78F6408C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A172FFA" w14:textId="749F8C08" w:rsidR="00A505AB" w:rsidRDefault="00A505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7CBF8DB" w14:textId="6741032C" w:rsidR="00A505AB" w:rsidRDefault="00627FF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4A9CB5C6" w14:textId="77777777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303E5381" w14:textId="77777777" w:rsidR="00A505AB" w:rsidRDefault="00A505AB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70691CDC" w14:textId="77777777" w:rsidR="00C87E54" w:rsidRDefault="00C87E54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5D51E7C" w14:textId="77777777" w:rsidR="00BB1286" w:rsidRDefault="00BB1286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3DF533CD" w14:textId="77777777" w:rsidR="003A19AE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BE13804" w14:textId="6BFF588E" w:rsidR="003A19AE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AA6B8D5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4E0294BA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3DA4DD70" w14:textId="38DCF977" w:rsidR="00FA1EA2" w:rsidRDefault="00FA1EA2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="00FE0672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7</w:t>
            </w:r>
          </w:p>
          <w:p w14:paraId="371D8D7F" w14:textId="558C8FBA" w:rsidR="00627FF8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3DFE01D0" w14:textId="77777777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0E754578" w14:textId="6B5932F6" w:rsidR="00D31BEF" w:rsidRDefault="00D31BEF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107F66">
              <w:rPr>
                <w:sz w:val="20"/>
                <w:lang w:val="en-US"/>
              </w:rPr>
              <w:t>-2</w:t>
            </w:r>
          </w:p>
          <w:p w14:paraId="0CA27E91" w14:textId="0E59A5F9" w:rsidR="00C87E54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0EF64CBA" w14:textId="77777777" w:rsidR="00BB1286" w:rsidRDefault="002E39C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93275D7" w14:textId="2040FA08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BE13805" w14:textId="0FDF9400" w:rsidR="003A19AE" w:rsidRPr="002D511D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05D49AE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9B0A8C" w:rsidRPr="00F879D2">
              <w:rPr>
                <w:sz w:val="20"/>
                <w:lang w:val="en-US"/>
              </w:rPr>
              <w:t xml:space="preserve"> (rev.1)</w:t>
            </w:r>
          </w:p>
          <w:p w14:paraId="03DF00E3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47C32232" w14:textId="29DFAF69" w:rsidR="00456317" w:rsidRDefault="0045631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>-7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6FBCE598" w14:textId="5CCF68D5" w:rsidR="002D511D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50B2C32F" w14:textId="6C4EA79A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1E1DE1D6" w14:textId="4763CA48" w:rsidR="002D511D" w:rsidRDefault="00C447A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  <w:p w14:paraId="6B4A3D5B" w14:textId="77777777" w:rsidR="00D31BEF" w:rsidRDefault="00C87E5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7790D4C7" w14:textId="10B86DD1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EE4CE5D" w14:textId="6388440A" w:rsidR="006B62BB" w:rsidRDefault="006B62B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  <w:r w:rsidR="00552538">
              <w:rPr>
                <w:sz w:val="20"/>
                <w:lang w:val="en-US"/>
              </w:rPr>
              <w:t>-2(rev.1)</w:t>
            </w:r>
          </w:p>
          <w:p w14:paraId="5BE13806" w14:textId="326B899A" w:rsidR="006B62BB" w:rsidRPr="00D31BEF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BD5495" w:rsidRPr="003475A2" w14:paraId="79989832" w14:textId="77777777" w:rsidTr="7041A0F6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610B9651" w:rsidR="00BD5495" w:rsidRPr="00F879D2" w:rsidRDefault="002156D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40F7D5C7" w:rsidR="00BD5495" w:rsidRDefault="00D634F3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E0672">
              <w:rPr>
                <w:sz w:val="20"/>
                <w:lang w:val="en-US"/>
              </w:rPr>
              <w:t>-</w:t>
            </w:r>
            <w:r w:rsidR="00676D01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1EF90C1" w:rsidR="00BD5495" w:rsidRDefault="0024358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</w:tc>
      </w:tr>
      <w:tr w:rsidR="00CC5AB1" w:rsidRPr="003475A2" w14:paraId="1005480E" w14:textId="77777777" w:rsidTr="7041A0F6">
        <w:trPr>
          <w:trHeight w:val="1270"/>
          <w:jc w:val="center"/>
        </w:trPr>
        <w:tc>
          <w:tcPr>
            <w:tcW w:w="1472" w:type="dxa"/>
            <w:vMerge w:val="restart"/>
            <w:tcBorders>
              <w:top w:val="single" w:sz="4" w:space="0" w:color="auto"/>
            </w:tcBorders>
          </w:tcPr>
          <w:p w14:paraId="736A9F63" w14:textId="419AF2FB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14:paraId="5C718652" w14:textId="45D74F93" w:rsidR="00CC5AB1" w:rsidRDefault="002156D5" w:rsidP="002156D5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156D5">
              <w:rPr>
                <w:sz w:val="20"/>
                <w:lang w:val="en-US"/>
              </w:rPr>
              <w:t>18 de marzo</w:t>
            </w:r>
            <w:r>
              <w:rPr>
                <w:sz w:val="20"/>
                <w:lang w:val="en-US"/>
              </w:rPr>
              <w:br/>
            </w:r>
            <w:r w:rsidRPr="002156D5">
              <w:rPr>
                <w:sz w:val="20"/>
                <w:lang w:val="en-US"/>
              </w:rPr>
              <w:t>de 2022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DCE72F6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AE37331" w14:textId="0D3B1EA4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 w:rsidR="002156D5">
              <w:rPr>
                <w:sz w:val="20"/>
                <w:lang w:val="en-US"/>
              </w:rPr>
              <w:br/>
            </w:r>
            <w:r w:rsidR="002156D5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A1</w:t>
            </w:r>
          </w:p>
          <w:p w14:paraId="32C71EC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A3AE8DC" w14:textId="1BF49B6D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1B7F69" w14:textId="4D672D5E" w:rsidR="00CC5AB1" w:rsidRPr="002156D5" w:rsidRDefault="002156D5" w:rsidP="002156D5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t>Ampliación</w:t>
            </w:r>
            <w:r>
              <w:rPr>
                <w:sz w:val="20"/>
                <w:lang w:val="es-ES"/>
              </w:rPr>
              <w:t xml:space="preserve"> </w:t>
            </w:r>
            <w:r w:rsidRPr="002156D5">
              <w:rPr>
                <w:sz w:val="20"/>
                <w:lang w:val="es-ES"/>
              </w:rPr>
              <w:t>del plazo</w:t>
            </w:r>
            <w:r>
              <w:rPr>
                <w:sz w:val="20"/>
                <w:lang w:val="es-ES"/>
              </w:rPr>
              <w:t xml:space="preserve"> </w:t>
            </w:r>
            <w:r w:rsidRPr="002156D5">
              <w:rPr>
                <w:sz w:val="20"/>
                <w:lang w:val="es-ES"/>
              </w:rPr>
              <w:t>reglamentario</w:t>
            </w:r>
            <w:r>
              <w:rPr>
                <w:sz w:val="20"/>
                <w:lang w:val="es-ES"/>
              </w:rPr>
              <w:t>.</w:t>
            </w:r>
            <w:r>
              <w:rPr>
                <w:sz w:val="20"/>
                <w:lang w:val="es-ES"/>
              </w:rPr>
              <w:br/>
            </w:r>
            <w:r w:rsidRPr="002156D5">
              <w:rPr>
                <w:sz w:val="20"/>
                <w:lang w:val="es-ES"/>
              </w:rPr>
              <w:t>Puesta en servicio simultánea</w:t>
            </w:r>
          </w:p>
          <w:p w14:paraId="14F39C37" w14:textId="77777777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t>AR11</w:t>
            </w:r>
          </w:p>
          <w:p w14:paraId="1103F713" w14:textId="60BC9EE1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B06AA8" w14:textId="77777777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br/>
            </w:r>
            <w:r w:rsidRPr="002156D5">
              <w:rPr>
                <w:sz w:val="20"/>
                <w:lang w:val="es-ES"/>
              </w:rPr>
              <w:br/>
            </w:r>
          </w:p>
          <w:p w14:paraId="16F8AABE" w14:textId="77777777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br/>
            </w:r>
          </w:p>
          <w:p w14:paraId="5CBAEA4D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602A3B63" w14:textId="09BB7D6B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11.43B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AF658C0" w14:textId="0BDF7E21" w:rsidR="00CC5AB1" w:rsidRDefault="00DA003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 w:rsidR="00CC5AB1">
              <w:rPr>
                <w:sz w:val="20"/>
                <w:lang w:val="en-US"/>
              </w:rPr>
              <w:br/>
            </w:r>
            <w:r w:rsidR="00CC5AB1">
              <w:rPr>
                <w:sz w:val="20"/>
                <w:lang w:val="en-US"/>
              </w:rPr>
              <w:br/>
            </w:r>
          </w:p>
          <w:p w14:paraId="27B7688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42321EB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17D24A1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4F353A9A" w14:textId="79716A3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A6C0EA1" w14:textId="0AB9F4B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E7A04DD" w14:textId="2BF3A2A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 w:rsidR="007D23A3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</w:p>
          <w:p w14:paraId="0A196BFA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0C50198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48160687" w14:textId="77F13E3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E24EB0" w:rsidRPr="003475A2" w14:paraId="31908BE8" w14:textId="77777777" w:rsidTr="7041A0F6">
        <w:trPr>
          <w:trHeight w:val="759"/>
          <w:jc w:val="center"/>
        </w:trPr>
        <w:tc>
          <w:tcPr>
            <w:tcW w:w="1472" w:type="dxa"/>
            <w:vMerge/>
          </w:tcPr>
          <w:p w14:paraId="5D4E01A3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14:paraId="14A1B67D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AE29EF2" w14:textId="4A06918D" w:rsidR="00E24EB0" w:rsidRDefault="002156D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156D5">
              <w:rPr>
                <w:sz w:val="20"/>
                <w:lang w:val="en-US"/>
              </w:rPr>
              <w:t>Índice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F872F9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5F71C2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89BD4E7" w14:textId="457A05CC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32AF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D437FF4" w14:textId="49A0F9D8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07994">
              <w:rPr>
                <w:sz w:val="20"/>
                <w:lang w:val="en-US"/>
              </w:rPr>
              <w:t>(rev.2)-</w:t>
            </w:r>
            <w:r>
              <w:rPr>
                <w:sz w:val="20"/>
                <w:lang w:val="en-US"/>
              </w:rPr>
              <w:t>2</w:t>
            </w:r>
            <w:r w:rsidR="00507994">
              <w:rPr>
                <w:sz w:val="20"/>
                <w:lang w:val="en-US"/>
              </w:rPr>
              <w:t>(rev.2)</w:t>
            </w:r>
          </w:p>
        </w:tc>
      </w:tr>
      <w:tr w:rsidR="00466F05" w:rsidRPr="00C52523" w14:paraId="2CFD6930" w14:textId="77777777" w:rsidTr="7041A0F6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66281DE" w14:textId="6CE0D18F" w:rsidR="00466F05" w:rsidRPr="00C52523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lastRenderedPageBreak/>
              <w:t>3</w:t>
            </w:r>
            <w:r w:rsidRPr="00C52523">
              <w:rPr>
                <w:sz w:val="20"/>
                <w:lang w:val="en-US"/>
              </w:rP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00C52523">
              <w:rPr>
                <w:sz w:val="20"/>
                <w:lang w:val="en-US"/>
              </w:rPr>
              <w:t xml:space="preserve"> CR/</w:t>
            </w:r>
            <w:r w:rsidR="00C52523" w:rsidRPr="00C52523">
              <w:rPr>
                <w:sz w:val="20"/>
                <w:lang w:val="en-US"/>
              </w:rPr>
              <w:t>498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C1CD6D9" w14:textId="3BFEEECC" w:rsidR="00466F05" w:rsidRPr="00C52523" w:rsidRDefault="005F04E9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C52523" w:rsidRPr="00C52523">
              <w:rPr>
                <w:sz w:val="20"/>
                <w:lang w:val="en-US"/>
              </w:rPr>
              <w:t xml:space="preserve"> </w:t>
            </w:r>
            <w:r w:rsidR="002928C5">
              <w:rPr>
                <w:sz w:val="20"/>
                <w:lang w:val="en-US"/>
              </w:rPr>
              <w:t>de julio</w:t>
            </w:r>
            <w:r w:rsidR="002928C5">
              <w:rPr>
                <w:sz w:val="20"/>
                <w:lang w:val="en-US"/>
              </w:rPr>
              <w:br/>
              <w:t xml:space="preserve">de </w:t>
            </w:r>
            <w:r w:rsidR="00466F05" w:rsidRPr="00C52523">
              <w:rPr>
                <w:sz w:val="20"/>
                <w:lang w:val="en-US"/>
              </w:rPr>
              <w:t>2023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D80C67A" w14:textId="261699DD" w:rsidR="00466F05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2B7527" w14:textId="05D2544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1775E1A5" w14:textId="3DFAFDB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3A10532B" w14:textId="0A7C639E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2FDCC43D" w14:textId="2E84DC9E" w:rsidR="00466F05" w:rsidRPr="00F879D2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0E776D" w14:textId="5780DE05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3AA62A21" w14:textId="18382BF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6380D02" w14:textId="3B3C119C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83234D9" w14:textId="5F9D0790" w:rsidR="00466F05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3F419F9" w14:textId="57FB1C7D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2E7D072" w14:textId="2AF871F2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90F9718" w14:textId="47D115BF" w:rsidR="00DA6367" w:rsidRDefault="00EB0AEC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  <w:p w14:paraId="50FE6A46" w14:textId="5013FDC3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62A7970F" w14:textId="1D3A131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28(rev.3)-29(rev.3)</w:t>
            </w:r>
          </w:p>
          <w:p w14:paraId="61775B7C" w14:textId="3AFD858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Pr="00713984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</w:p>
          <w:p w14:paraId="3DBE5FE0" w14:textId="4B70F76E" w:rsidR="00DA6367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11(rev.3)</w:t>
            </w:r>
            <w:r w:rsidR="00EB0AEC">
              <w:rPr>
                <w:sz w:val="20"/>
                <w:lang w:val="en-US"/>
              </w:rPr>
              <w:t>-12</w:t>
            </w:r>
          </w:p>
          <w:p w14:paraId="679A7EC0" w14:textId="7C3E0740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  <w:r w:rsidR="00713984">
              <w:rPr>
                <w:sz w:val="20"/>
                <w:lang w:val="en-US"/>
              </w:rPr>
              <w:t>(rev.3)</w:t>
            </w:r>
            <w:r>
              <w:rPr>
                <w:sz w:val="20"/>
                <w:lang w:val="en-US"/>
              </w:rPr>
              <w:t>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  <w:r w:rsidR="00E41EC1">
              <w:rPr>
                <w:sz w:val="20"/>
                <w:lang w:val="en-US"/>
              </w:rPr>
              <w:t>,</w:t>
            </w:r>
            <w:r w:rsidR="00E41EC1">
              <w:rPr>
                <w:sz w:val="20"/>
                <w:lang w:val="en-US"/>
              </w:rPr>
              <w:br/>
              <w:t>8</w:t>
            </w:r>
          </w:p>
        </w:tc>
      </w:tr>
      <w:tr w:rsidR="007A383E" w:rsidRPr="00955437" w14:paraId="38E48B0D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BB5BB8B" w14:textId="77C843C6" w:rsidR="007A383E" w:rsidRPr="00C52523" w:rsidRDefault="007A383E" w:rsidP="7041A0F6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4</w:t>
            </w:r>
            <w: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7041A0F6">
              <w:rPr>
                <w:sz w:val="20"/>
                <w:lang w:val="en-US"/>
              </w:rPr>
              <w:t xml:space="preserve"> CR/</w:t>
            </w:r>
            <w:r w:rsidR="003C19E1">
              <w:rPr>
                <w:sz w:val="20"/>
                <w:lang w:val="en-US"/>
              </w:rPr>
              <w:t>500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65E89FF5" w14:textId="43DE34E6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8 </w:t>
            </w:r>
            <w:r w:rsidR="002928C5">
              <w:rPr>
                <w:sz w:val="20"/>
                <w:lang w:val="en-US"/>
              </w:rPr>
              <w:t>de marzo</w:t>
            </w:r>
            <w:r>
              <w:rPr>
                <w:sz w:val="20"/>
                <w:lang w:val="en-US"/>
              </w:rPr>
              <w:br/>
            </w:r>
            <w:r w:rsidR="002928C5">
              <w:rPr>
                <w:sz w:val="20"/>
                <w:lang w:val="en-US"/>
              </w:rPr>
              <w:t xml:space="preserve">de </w:t>
            </w:r>
            <w:r>
              <w:rPr>
                <w:sz w:val="20"/>
                <w:lang w:val="en-US"/>
              </w:rPr>
              <w:t>2024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84D5964" w14:textId="160D772C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A6B0D92" w14:textId="34B88EF0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451BAE" w14:textId="625E7CB6" w:rsidR="00E57933" w:rsidRDefault="00B373F2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 w:rsidR="009274DB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4456762" w14:textId="538E4C4C" w:rsidR="00C275EB" w:rsidRDefault="00C275EB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37F47561" w14:textId="5643CBC9" w:rsidR="007A383E" w:rsidRDefault="00B373F2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74EA91F" w14:textId="4F2BE78A" w:rsidR="00E57933" w:rsidRDefault="00ED1A1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9274DB">
              <w:rPr>
                <w:sz w:val="20"/>
                <w:lang w:val="en-US"/>
              </w:rPr>
              <w:br/>
            </w:r>
            <w:r w:rsidR="002D1434">
              <w:rPr>
                <w:sz w:val="20"/>
                <w:lang w:val="en-US"/>
              </w:rPr>
              <w:br/>
            </w:r>
          </w:p>
          <w:p w14:paraId="67855152" w14:textId="53E94B87" w:rsidR="00C275EB" w:rsidRDefault="00C275EB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  <w:p w14:paraId="3847CDD3" w14:textId="1511D0D6" w:rsidR="007A383E" w:rsidRDefault="002D1434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D55F3B0" w14:textId="7DB9501A" w:rsidR="00E57933" w:rsidRDefault="00D65754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21,</w:t>
            </w:r>
            <w:r>
              <w:rPr>
                <w:sz w:val="20"/>
                <w:lang w:val="en-US"/>
              </w:rPr>
              <w:br/>
            </w:r>
            <w:r w:rsidR="00ED1A17" w:rsidRPr="20A1BBEB">
              <w:rPr>
                <w:sz w:val="20"/>
                <w:lang w:val="en-US"/>
              </w:rPr>
              <w:t>21</w:t>
            </w:r>
            <w:r w:rsidR="00ED1A17" w:rsidRPr="001655D4">
              <w:rPr>
                <w:i/>
                <w:iCs/>
                <w:sz w:val="20"/>
                <w:lang w:val="en-US"/>
              </w:rPr>
              <w:t>bis</w:t>
            </w:r>
            <w:r w:rsidR="00ED1A17" w:rsidRPr="20A1BBEB">
              <w:rPr>
                <w:sz w:val="20"/>
                <w:lang w:val="en-US"/>
              </w:rPr>
              <w:t>(rev</w:t>
            </w:r>
            <w:r w:rsidR="4E1987DD" w:rsidRPr="20A1BBEB">
              <w:rPr>
                <w:sz w:val="20"/>
                <w:lang w:val="en-US"/>
              </w:rPr>
              <w:t>.</w:t>
            </w:r>
            <w:r w:rsidR="00ED1A17" w:rsidRPr="20A1BBEB">
              <w:rPr>
                <w:sz w:val="20"/>
                <w:lang w:val="en-US"/>
              </w:rPr>
              <w:t>4)</w:t>
            </w:r>
            <w:r w:rsidR="00E57933" w:rsidRPr="20A1BBEB">
              <w:rPr>
                <w:sz w:val="20"/>
                <w:lang w:val="en-US"/>
              </w:rPr>
              <w:t>-</w:t>
            </w:r>
            <w:r w:rsidR="00ED1A17" w:rsidRPr="00344E1E">
              <w:rPr>
                <w:lang w:val="en-GB"/>
              </w:rPr>
              <w:br/>
            </w:r>
            <w:r w:rsidR="00E57933" w:rsidRPr="20A1BBEB">
              <w:rPr>
                <w:sz w:val="20"/>
                <w:lang w:val="en-US"/>
              </w:rPr>
              <w:t>22</w:t>
            </w:r>
          </w:p>
          <w:p w14:paraId="35AFEB59" w14:textId="15DB8E83" w:rsidR="007A383E" w:rsidRDefault="002D1434" w:rsidP="001655D4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25(rev.4)-</w:t>
            </w:r>
            <w:r w:rsidR="001655D4">
              <w:rPr>
                <w:sz w:val="20"/>
                <w:lang w:val="en-US"/>
              </w:rPr>
              <w:br/>
            </w:r>
            <w:r w:rsidR="7DE89D0F" w:rsidRPr="7041A0F6">
              <w:rPr>
                <w:sz w:val="20"/>
                <w:lang w:val="en-US"/>
              </w:rPr>
              <w:t>25</w:t>
            </w:r>
            <w:r w:rsidR="7DE89D0F" w:rsidRPr="7041A0F6">
              <w:rPr>
                <w:i/>
                <w:iCs/>
                <w:sz w:val="20"/>
                <w:lang w:val="en-US"/>
              </w:rPr>
              <w:t>bis</w:t>
            </w:r>
            <w:r w:rsidR="7DE89D0F" w:rsidRPr="7041A0F6">
              <w:rPr>
                <w:sz w:val="20"/>
                <w:lang w:val="en-US"/>
              </w:rPr>
              <w:t>(rev</w:t>
            </w:r>
            <w:r w:rsidR="001655D4">
              <w:rPr>
                <w:sz w:val="20"/>
                <w:lang w:val="en-US"/>
              </w:rPr>
              <w:t>.</w:t>
            </w:r>
            <w:r w:rsidR="7DE89D0F" w:rsidRPr="7041A0F6">
              <w:rPr>
                <w:sz w:val="20"/>
                <w:lang w:val="en-US"/>
              </w:rPr>
              <w:t>4)</w:t>
            </w:r>
            <w:r w:rsidR="0025ED87" w:rsidRPr="7041A0F6">
              <w:rPr>
                <w:sz w:val="20"/>
                <w:lang w:val="en-US"/>
              </w:rPr>
              <w:t>,</w:t>
            </w:r>
            <w:r w:rsidR="001655D4">
              <w:rPr>
                <w:sz w:val="20"/>
                <w:lang w:val="en-US"/>
              </w:rPr>
              <w:br/>
            </w:r>
            <w:r w:rsidR="00E57933" w:rsidRPr="20A1BBEB">
              <w:rPr>
                <w:sz w:val="20"/>
                <w:lang w:val="en-US"/>
              </w:rPr>
              <w:t>26</w:t>
            </w:r>
          </w:p>
        </w:tc>
      </w:tr>
      <w:tr w:rsidR="00955437" w:rsidRPr="00797D07" w14:paraId="78A4306C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7B24226C" w14:textId="32EA945F" w:rsidR="00955437" w:rsidRPr="7041A0F6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Véase</w:t>
            </w:r>
            <w:r w:rsidRPr="7041A0F6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510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344990EE" w14:textId="54C602B6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 de noviembre de 2024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693AC608" w14:textId="1BA28BDC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549D281" w14:textId="042DBE4C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4F0E442" w14:textId="2D167CEA" w:rsidR="00955437" w:rsidRPr="005A1E8E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5A1E8E">
              <w:rPr>
                <w:sz w:val="20"/>
                <w:lang w:val="pt-PT"/>
              </w:rPr>
              <w:t>AR05</w:t>
            </w:r>
          </w:p>
          <w:p w14:paraId="7C1D62BF" w14:textId="69EA16A4" w:rsidR="00955437" w:rsidRPr="005A1E8E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14CDC1A" w14:textId="56F5FF66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5.254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5.255</w:t>
            </w:r>
          </w:p>
          <w:p w14:paraId="5CA4BE64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5.312A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3728E037" w14:textId="4B2B8234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vertAlign w:val="superscript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5.312B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5.314A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362E684F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5.316B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2D647FBC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5.341A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3850B65" w14:textId="22A24EF0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vertAlign w:val="superscript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5.388A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5.409A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2212C8BB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5.441B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5AB79C3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5.446A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5E6B00C9" w14:textId="6E48B214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5.457D, 5.457E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5.457F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A09FBC8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5.461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D36404">
              <w:rPr>
                <w:sz w:val="20"/>
                <w:lang w:val="en-US"/>
              </w:rPr>
              <w:br/>
            </w:r>
          </w:p>
          <w:p w14:paraId="7C0CFC8C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5.461AC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19417F59" w14:textId="5FE476BC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5.474A, 5.475A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5.478A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0BF2FCF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5.480A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D36404">
              <w:rPr>
                <w:sz w:val="20"/>
                <w:lang w:val="en-US"/>
              </w:rPr>
              <w:br/>
            </w:r>
          </w:p>
          <w:p w14:paraId="4199CDB3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5.506A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4751A07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5.523A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E6228F5" w14:textId="5B746737" w:rsidR="00955437" w:rsidRPr="005A1E8E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5.529A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509817FF" w14:textId="6DDD7C6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</w:p>
          <w:p w14:paraId="07A52545" w14:textId="43017E8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  <w:p w14:paraId="2C81905C" w14:textId="32AB4B94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5CCA653B" w14:textId="61D91290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  <w:p w14:paraId="03B57239" w14:textId="12ABD258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  <w:p w14:paraId="06D8E513" w14:textId="51E91F7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  <w:r>
              <w:rPr>
                <w:sz w:val="20"/>
                <w:lang w:val="en-US"/>
              </w:rPr>
              <w:br/>
            </w:r>
          </w:p>
          <w:p w14:paraId="3F58B905" w14:textId="5ACEDDF9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  <w:p w14:paraId="4C538AE8" w14:textId="41CA2DA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1D098EA5" w14:textId="495242D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260FC4B6" w14:textId="01BBE309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248292A" w14:textId="1755015F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1DAAB33B" w14:textId="6C71DC0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DB61C41" w14:textId="69C4C0E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7492D53" w14:textId="156A803F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05A6270D" w14:textId="2E2B4ACC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  <w:p w14:paraId="66CA044F" w14:textId="795B137F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2278C84" w14:textId="777777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5(rev.5)</w:t>
            </w:r>
            <w:r>
              <w:rPr>
                <w:sz w:val="20"/>
                <w:lang w:val="en-US"/>
              </w:rPr>
              <w:br/>
              <w:t>5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  <w:p w14:paraId="4B9B898C" w14:textId="4132D603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6(rev.5)</w:t>
            </w:r>
          </w:p>
          <w:p w14:paraId="6C3D59D8" w14:textId="6F0DAE1E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</w:r>
          </w:p>
          <w:p w14:paraId="268AB76B" w14:textId="227138EB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7(rev.5)</w:t>
            </w:r>
          </w:p>
          <w:p w14:paraId="071593F0" w14:textId="10630CC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9(rev.5)</w:t>
            </w:r>
          </w:p>
          <w:p w14:paraId="63C6CE62" w14:textId="6DC8643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11(rev.5)</w:t>
            </w:r>
            <w:r>
              <w:rPr>
                <w:sz w:val="20"/>
                <w:lang w:val="en-US"/>
              </w:rPr>
              <w:br/>
              <w:t>11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  <w:p w14:paraId="45F3D227" w14:textId="66A1CF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17(rev.5)</w:t>
            </w:r>
          </w:p>
          <w:p w14:paraId="1CEC5B34" w14:textId="06E7ED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18(rev.5)</w:t>
            </w:r>
          </w:p>
          <w:p w14:paraId="1B35121B" w14:textId="68F91D89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  <w:r>
              <w:rPr>
                <w:sz w:val="20"/>
                <w:lang w:val="en-US"/>
              </w:rPr>
              <w:br/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</w:r>
          </w:p>
          <w:p w14:paraId="76A3ECDF" w14:textId="68E0F856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>
              <w:rPr>
                <w:i/>
                <w:iCs/>
                <w:sz w:val="20"/>
                <w:lang w:val="en-US"/>
              </w:rPr>
              <w:t>ter</w:t>
            </w:r>
            <w:r>
              <w:rPr>
                <w:sz w:val="20"/>
                <w:lang w:val="en-US"/>
              </w:rPr>
              <w:t>(rev.5)</w:t>
            </w:r>
          </w:p>
          <w:p w14:paraId="266EBFAC" w14:textId="19A3DAA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(rev.5)</w:t>
            </w:r>
          </w:p>
          <w:p w14:paraId="5DA567EB" w14:textId="5FF4B03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pacing w:val="-10"/>
                <w:sz w:val="20"/>
                <w:lang w:val="en-US"/>
              </w:rPr>
              <w:t>quinquies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(rev.5)</w:t>
            </w:r>
          </w:p>
          <w:p w14:paraId="4641D7AE" w14:textId="654BB1A6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septies</w:t>
            </w:r>
            <w:r>
              <w:rPr>
                <w:sz w:val="20"/>
                <w:lang w:val="en-US"/>
              </w:rPr>
              <w:t>(rev.5)</w:t>
            </w:r>
          </w:p>
          <w:p w14:paraId="1BAF0D25" w14:textId="7FF0D34C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25(rev.5)</w:t>
            </w:r>
          </w:p>
          <w:p w14:paraId="5353956E" w14:textId="28670B1B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26(rev.5)</w:t>
            </w:r>
          </w:p>
          <w:p w14:paraId="6F144B93" w14:textId="3607E453" w:rsidR="00955437" w:rsidRPr="00C821F5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</w:tc>
      </w:tr>
      <w:tr w:rsidR="00955437" w:rsidRPr="00797D07" w14:paraId="7DD440CD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E1D29F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FDF16D6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6C7BD533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CDAA86B" w14:textId="1418EDD0" w:rsidR="00955437" w:rsidRPr="005A1E8E" w:rsidRDefault="00955437" w:rsidP="00955437">
            <w:pPr>
              <w:spacing w:before="120" w:after="120"/>
              <w:ind w:left="-57"/>
              <w:jc w:val="center"/>
              <w:rPr>
                <w:sz w:val="20"/>
                <w:lang w:val="pt-PT"/>
              </w:rPr>
            </w:pPr>
            <w:r w:rsidRPr="002928C5">
              <w:rPr>
                <w:sz w:val="20"/>
                <w:lang w:val="pt-PT"/>
              </w:rPr>
              <w:t>Aceptabilidad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65AEEDFA" w14:textId="77777777" w:rsidR="00955437" w:rsidRPr="005A1E8E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EC71C1" w14:textId="04EAEEC9" w:rsidR="00955437" w:rsidRPr="005A1E8E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5455B509" w14:textId="777777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43D4BC19" w14:textId="37841B63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666A2071" w14:textId="777777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</w:t>
            </w:r>
          </w:p>
          <w:p w14:paraId="5340F3C2" w14:textId="621B6D58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6(rev.5)</w:t>
            </w:r>
          </w:p>
        </w:tc>
      </w:tr>
      <w:tr w:rsidR="00955437" w:rsidRPr="00797D07" w14:paraId="4190BA7B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1214362C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C6EEC29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3666A0E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A36DC97" w14:textId="1AF1C3B9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9016602" w14:textId="5950094B" w:rsidR="00955437" w:rsidRPr="00056AD9" w:rsidRDefault="00955437" w:rsidP="00955437">
            <w:pPr>
              <w:pageBreakBefore/>
              <w:spacing w:before="120" w:after="120"/>
              <w:ind w:left="-57"/>
              <w:jc w:val="center"/>
              <w:rPr>
                <w:spacing w:val="-6"/>
                <w:sz w:val="20"/>
                <w:lang w:val="en-US"/>
              </w:rPr>
            </w:pPr>
            <w:bookmarkStart w:id="0" w:name="_Hlk184144531"/>
            <w:r>
              <w:rPr>
                <w:spacing w:val="-6"/>
                <w:sz w:val="20"/>
                <w:lang w:val="en-US"/>
              </w:rPr>
              <w:t>Cuadro</w:t>
            </w:r>
            <w:r w:rsidRPr="00056AD9">
              <w:rPr>
                <w:spacing w:val="-6"/>
                <w:sz w:val="20"/>
                <w:lang w:val="en-US"/>
              </w:rPr>
              <w:t xml:space="preserve"> 9.11A-1</w:t>
            </w:r>
            <w:bookmarkEnd w:id="0"/>
            <w:r w:rsidRPr="00056AD9">
              <w:rPr>
                <w:spacing w:val="-6"/>
                <w:sz w:val="20"/>
                <w:vertAlign w:val="superscript"/>
                <w:lang w:val="en-US"/>
              </w:rPr>
              <w:t>3</w:t>
            </w:r>
            <w:r w:rsidRPr="00056AD9">
              <w:rPr>
                <w:spacing w:val="-6"/>
                <w:sz w:val="20"/>
                <w:lang w:val="en-US"/>
              </w:rPr>
              <w:br/>
            </w:r>
            <w:r>
              <w:rPr>
                <w:spacing w:val="-6"/>
                <w:sz w:val="20"/>
                <w:lang w:val="en-US"/>
              </w:rPr>
              <w:br/>
            </w:r>
          </w:p>
          <w:p w14:paraId="45B34DE4" w14:textId="351B3A90" w:rsidR="00955437" w:rsidRPr="00056AD9" w:rsidRDefault="00955437" w:rsidP="00955437">
            <w:pPr>
              <w:pageBreakBefore/>
              <w:spacing w:before="120" w:after="120"/>
              <w:ind w:left="-57" w:right="-57"/>
              <w:jc w:val="center"/>
              <w:rPr>
                <w:spacing w:val="-6"/>
                <w:sz w:val="20"/>
                <w:lang w:val="en-US"/>
              </w:rPr>
            </w:pPr>
            <w:r>
              <w:rPr>
                <w:spacing w:val="-6"/>
                <w:sz w:val="20"/>
                <w:lang w:val="en-US"/>
              </w:rPr>
              <w:t>Cuadro</w:t>
            </w:r>
            <w:r w:rsidRPr="00056AD9">
              <w:rPr>
                <w:spacing w:val="-6"/>
                <w:sz w:val="20"/>
                <w:lang w:val="en-US"/>
              </w:rPr>
              <w:t xml:space="preserve"> 9.11A-2</w:t>
            </w:r>
            <w:r w:rsidRPr="00056AD9">
              <w:rPr>
                <w:spacing w:val="-6"/>
                <w:sz w:val="20"/>
                <w:vertAlign w:val="superscript"/>
                <w:lang w:val="en-US"/>
              </w:rPr>
              <w:t>2</w:t>
            </w:r>
          </w:p>
          <w:p w14:paraId="45B94234" w14:textId="0AC004B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t>9.27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691FF911" w14:textId="3226EB4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7, 9, 11</w:t>
            </w:r>
            <w:r w:rsidRPr="00594F6A">
              <w:rPr>
                <w:sz w:val="20"/>
                <w:lang w:val="en-US"/>
              </w:rPr>
              <w:br/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0AA2FBE9" w14:textId="5842661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14, 18</w:t>
            </w:r>
            <w:r w:rsidRPr="00594F6A">
              <w:rPr>
                <w:sz w:val="20"/>
                <w:lang w:val="en-US"/>
              </w:rPr>
              <w:br/>
            </w:r>
          </w:p>
          <w:p w14:paraId="6F2DAB51" w14:textId="5127B1FA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11D86C0" w14:textId="22A833D1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7(rev.5), 9(rev.5), 11(rev.5), 13(rev.5)</w:t>
            </w:r>
          </w:p>
          <w:p w14:paraId="04C743DA" w14:textId="03CBD223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14(rev.5), 18(rev.5)</w:t>
            </w:r>
          </w:p>
          <w:p w14:paraId="461227E1" w14:textId="7AE39C62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22-23(rev.5)</w:t>
            </w:r>
          </w:p>
        </w:tc>
      </w:tr>
      <w:tr w:rsidR="00955437" w:rsidRPr="00797D07" w14:paraId="3E51FA86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0976C5DB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2C910F11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3FBD4F8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F26071B" w14:textId="7665259A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C49D8D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11.13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14:paraId="58113B00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11.31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281148FE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11.32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70EB8EEA" w14:textId="3A29F18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11.43A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B00385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</w:t>
            </w:r>
          </w:p>
          <w:p w14:paraId="527DC22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3D8D8777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13-14</w:t>
            </w:r>
          </w:p>
          <w:p w14:paraId="17D6ADCE" w14:textId="103CE542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5342035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3(rev.5)</w:t>
            </w:r>
          </w:p>
          <w:p w14:paraId="2686A1E2" w14:textId="77777777" w:rsidR="00955437" w:rsidRPr="00594F6A" w:rsidRDefault="00955437" w:rsidP="00955437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15FD11F4" w14:textId="77777777" w:rsidR="00955437" w:rsidRPr="00594F6A" w:rsidRDefault="00955437" w:rsidP="00955437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13(rev.5)-14(rev.5)</w:t>
            </w:r>
          </w:p>
          <w:p w14:paraId="21D688FC" w14:textId="0B33D27F" w:rsidR="00955437" w:rsidRPr="00594F6A" w:rsidRDefault="00955437" w:rsidP="00955437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24(rev.5)</w:t>
            </w:r>
          </w:p>
        </w:tc>
      </w:tr>
      <w:tr w:rsidR="00955437" w:rsidRPr="00797D07" w14:paraId="59408FCC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59DFCE57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79FBD2B1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CCED081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521B69C" w14:textId="717E99CB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675F07" w14:textId="584FA28F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Cuadro</w:t>
            </w:r>
            <w:r w:rsidRPr="00594F6A">
              <w:rPr>
                <w:sz w:val="20"/>
                <w:lang w:val="en-US"/>
              </w:rPr>
              <w:t xml:space="preserve"> 21-2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3DB58003" w14:textId="6A04AB63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6FCBF37" w14:textId="656F841B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</w:tc>
      </w:tr>
      <w:tr w:rsidR="00955437" w:rsidRPr="00797D07" w14:paraId="0B93E7B0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686CEB3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587CE6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36054AB0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0F078D" w14:textId="4B138AA2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A155E2" w14:textId="50CE8D9A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22.5K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B6898A3" w14:textId="502FE47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6B4A7BD" w14:textId="785DCC98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</w:tc>
      </w:tr>
      <w:tr w:rsidR="00955437" w:rsidRPr="00797D07" w14:paraId="0861FF0F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4F3854FB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F2113AD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2FC9C4D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005289C" w14:textId="7EF0F7F3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00D7A4B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A.4.b.7.d.1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501975F9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A.17.d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7BCFAC7E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A.27.b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69195236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A.33.a, A.36.c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B73C5F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C.8.a.2, C.8.b.2, C.8.c.1, C.8.c.3</w:t>
            </w:r>
          </w:p>
          <w:p w14:paraId="40F3E594" w14:textId="737DB711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C.8.b.3.c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7B1FE4A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09331A49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4C287452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1DB25A73" w14:textId="39CE73E1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  <w:r w:rsidRPr="00594F6A">
              <w:rPr>
                <w:sz w:val="20"/>
                <w:lang w:val="en-US"/>
              </w:rPr>
              <w:br/>
            </w:r>
          </w:p>
          <w:p w14:paraId="128F5438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</w:t>
            </w:r>
          </w:p>
          <w:p w14:paraId="67BB30BC" w14:textId="28EF52A6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6DF238B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2(rev.5)</w:t>
            </w:r>
          </w:p>
          <w:p w14:paraId="3EED5646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3E46432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562A9599" w14:textId="2F988BFB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(rev.5)-3(rev.5)</w:t>
            </w:r>
          </w:p>
          <w:p w14:paraId="260E41D3" w14:textId="76E04D2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4(rev.5)</w:t>
            </w:r>
            <w:r w:rsidRPr="00594F6A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br/>
            </w:r>
          </w:p>
          <w:p w14:paraId="13499190" w14:textId="15FC783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4(rev.5)</w:t>
            </w:r>
          </w:p>
        </w:tc>
      </w:tr>
      <w:tr w:rsidR="00955437" w:rsidRPr="00797D07" w14:paraId="3117780E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66869027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535525D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0498DA96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706522E" w14:textId="16116E75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88B9690" w14:textId="450E295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27/58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E1BE2DD" w14:textId="33F32B4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EDAF5DF" w14:textId="21A8357F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</w:tc>
      </w:tr>
      <w:tr w:rsidR="00955437" w:rsidRPr="00955437" w14:paraId="783DE2C1" w14:textId="77777777" w:rsidTr="00EB5B1D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24307B2B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72F1F18A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6CC41EE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50A189C" w14:textId="26F60475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AP30A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5EE7A6" w14:textId="19E36D1E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4.1.31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4.1.32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4.1.33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6E99004" w14:textId="3A2307EB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0946B296" w14:textId="54DB8C7F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5(rev.5)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-5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(rev.5)</w:t>
            </w:r>
          </w:p>
        </w:tc>
      </w:tr>
      <w:tr w:rsidR="00955437" w:rsidRPr="00955437" w14:paraId="75E88106" w14:textId="77777777" w:rsidTr="001E5325">
        <w:trPr>
          <w:jc w:val="center"/>
        </w:trPr>
        <w:tc>
          <w:tcPr>
            <w:tcW w:w="1472" w:type="dxa"/>
            <w:tcBorders>
              <w:top w:val="nil"/>
              <w:bottom w:val="single" w:sz="6" w:space="0" w:color="auto"/>
            </w:tcBorders>
          </w:tcPr>
          <w:p w14:paraId="4DBE5BBF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</w:tcPr>
          <w:p w14:paraId="1AD29D35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6" w:space="0" w:color="auto"/>
            </w:tcBorders>
          </w:tcPr>
          <w:p w14:paraId="1CE5C689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35FE25CD" w14:textId="09B71E91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FB119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6.38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39DF4F9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6.39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6FDE78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6.40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15A7969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Art. 7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5949A87A" w14:textId="128A2394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 xml:space="preserve">Ap 1 </w:t>
            </w:r>
            <w:r>
              <w:rPr>
                <w:sz w:val="20"/>
                <w:lang w:val="en-US"/>
              </w:rPr>
              <w:t>al</w:t>
            </w:r>
            <w:r w:rsidRPr="00594F6A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t>Anex</w:t>
            </w:r>
            <w:r>
              <w:rPr>
                <w:sz w:val="20"/>
                <w:lang w:val="en-US"/>
              </w:rPr>
              <w:t>o</w:t>
            </w:r>
            <w:r w:rsidRPr="00594F6A">
              <w:rPr>
                <w:sz w:val="20"/>
                <w:lang w:val="en-US"/>
              </w:rPr>
              <w:t xml:space="preserve"> 4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71FCED81" w14:textId="151446F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Anex</w:t>
            </w:r>
            <w:r>
              <w:rPr>
                <w:sz w:val="20"/>
                <w:lang w:val="en-US"/>
              </w:rPr>
              <w:t>o</w:t>
            </w:r>
            <w:r w:rsidRPr="00594F6A">
              <w:rPr>
                <w:sz w:val="20"/>
                <w:lang w:val="en-US"/>
              </w:rPr>
              <w:t xml:space="preserve"> 7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single" w:sz="6" w:space="0" w:color="auto"/>
            </w:tcBorders>
          </w:tcPr>
          <w:p w14:paraId="5EDDC3AF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  <w:p w14:paraId="6E63861A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15A051E9" w14:textId="7B1C73F3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92DE431" w14:textId="47D7EC16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6-7</w:t>
            </w:r>
          </w:p>
          <w:p w14:paraId="1FB185B2" w14:textId="275CAB8C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0F306B5F" w14:textId="7862BF3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</w:p>
        </w:tc>
        <w:tc>
          <w:tcPr>
            <w:tcW w:w="1665" w:type="dxa"/>
            <w:tcBorders>
              <w:top w:val="nil"/>
              <w:bottom w:val="single" w:sz="6" w:space="0" w:color="auto"/>
            </w:tcBorders>
          </w:tcPr>
          <w:p w14:paraId="2904C04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5(rev.5)</w:t>
            </w:r>
          </w:p>
          <w:p w14:paraId="17D227F2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(rev.5),</w:t>
            </w:r>
          </w:p>
          <w:p w14:paraId="525357DF" w14:textId="48C7108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30C394DF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6(rev.5)-7(rev.5)</w:t>
            </w:r>
          </w:p>
          <w:p w14:paraId="75661F95" w14:textId="3AF3A9BD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</w:t>
            </w:r>
            <w:r w:rsidRPr="00594F6A">
              <w:rPr>
                <w:sz w:val="20"/>
                <w:lang w:val="en-US"/>
              </w:rPr>
              <w:br/>
            </w:r>
          </w:p>
          <w:p w14:paraId="4F93D894" w14:textId="69D69BE6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</w:t>
            </w:r>
            <w:r w:rsidRPr="00594F6A">
              <w:rPr>
                <w:sz w:val="20"/>
                <w:lang w:val="en-US"/>
              </w:rPr>
              <w:br/>
              <w:t>14(rev.5)</w:t>
            </w:r>
          </w:p>
        </w:tc>
      </w:tr>
      <w:tr w:rsidR="00955437" w:rsidRPr="00486CB3" w14:paraId="2F43CDBC" w14:textId="77777777" w:rsidTr="00EB5B1D">
        <w:trPr>
          <w:jc w:val="center"/>
        </w:trPr>
        <w:tc>
          <w:tcPr>
            <w:tcW w:w="1472" w:type="dxa"/>
            <w:tcBorders>
              <w:top w:val="single" w:sz="6" w:space="0" w:color="auto"/>
              <w:bottom w:val="nil"/>
            </w:tcBorders>
          </w:tcPr>
          <w:p w14:paraId="13CCA7ED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2D52FC5A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nil"/>
            </w:tcBorders>
          </w:tcPr>
          <w:p w14:paraId="63A7C696" w14:textId="65F79D6C" w:rsidR="00955437" w:rsidRPr="00E5211B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</w:tcPr>
          <w:p w14:paraId="50A60122" w14:textId="0120383F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RES8</w:t>
            </w:r>
            <w:r w:rsidR="005C6AF6">
              <w:rPr>
                <w:sz w:val="20"/>
                <w:vertAlign w:val="superscript"/>
              </w:rPr>
              <w:t>2</w:t>
            </w:r>
          </w:p>
          <w:p w14:paraId="0B865C3B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RES35</w:t>
            </w:r>
          </w:p>
          <w:p w14:paraId="3C8D05F8" w14:textId="2BFA11CD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RES121</w:t>
            </w:r>
            <w:r w:rsidR="005C6AF6">
              <w:rPr>
                <w:sz w:val="20"/>
                <w:vertAlign w:val="superscript"/>
              </w:rPr>
              <w:t>2</w:t>
            </w:r>
          </w:p>
          <w:p w14:paraId="092AE053" w14:textId="437514A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RES123</w:t>
            </w:r>
            <w:r w:rsidR="005C6AF6">
              <w:rPr>
                <w:sz w:val="20"/>
                <w:vertAlign w:val="superscript"/>
              </w:rPr>
              <w:t>2</w:t>
            </w:r>
          </w:p>
          <w:p w14:paraId="367A43AE" w14:textId="69C7E16A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</w:rPr>
              <w:t>RES678</w:t>
            </w:r>
            <w:r w:rsidR="005C6AF6">
              <w:rPr>
                <w:sz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B83463A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nil"/>
            </w:tcBorders>
          </w:tcPr>
          <w:p w14:paraId="00848633" w14:textId="357DAA2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  <w:p w14:paraId="4629D4A5" w14:textId="349B64A8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1665" w:type="dxa"/>
            <w:tcBorders>
              <w:top w:val="single" w:sz="6" w:space="0" w:color="auto"/>
              <w:bottom w:val="nil"/>
            </w:tcBorders>
          </w:tcPr>
          <w:p w14:paraId="77EB7780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1F546F53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  <w:p w14:paraId="053F8684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6961CC72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4DCF92E9" w14:textId="0804564E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</w:tc>
      </w:tr>
      <w:tr w:rsidR="00955437" w:rsidRPr="00797D07" w14:paraId="0BF04697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085A5E17" w14:textId="7F42EF91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0DD83F8C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5ED888F" w14:textId="2164718B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A10</w:t>
            </w:r>
          </w:p>
          <w:p w14:paraId="3C0A9143" w14:textId="28BA3AB6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C73820A" w14:textId="367E922B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  <w:lang w:val="en-US"/>
              </w:rPr>
              <w:t xml:space="preserve">GE06 </w:t>
            </w:r>
            <w:r>
              <w:rPr>
                <w:sz w:val="20"/>
                <w:lang w:val="en-US"/>
              </w:rPr>
              <w:t>Acuerdo</w:t>
            </w:r>
            <w:r>
              <w:rPr>
                <w:sz w:val="20"/>
                <w:lang w:val="en-US"/>
              </w:rPr>
              <w:br/>
              <w:t>Regional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650BD81" w14:textId="65631C30" w:rsidR="00955437" w:rsidRPr="00594F6A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Anex</w:t>
            </w:r>
            <w:r>
              <w:rPr>
                <w:sz w:val="20"/>
                <w:lang w:val="en-US"/>
              </w:rPr>
              <w:t>o</w:t>
            </w:r>
            <w:r w:rsidRPr="00594F6A">
              <w:rPr>
                <w:sz w:val="20"/>
                <w:lang w:val="en-US"/>
              </w:rPr>
              <w:t xml:space="preserve"> 4</w:t>
            </w:r>
            <w:r w:rsidR="005C6AF6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282F215" w14:textId="0291CD5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448DB89D" w14:textId="5E3138FF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13(rev.5)</w:t>
            </w:r>
          </w:p>
        </w:tc>
      </w:tr>
      <w:tr w:rsidR="00955437" w:rsidRPr="00797D07" w14:paraId="05011FD1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8DCCB83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49785806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8D5CCB3" w14:textId="1D37BEA5" w:rsidR="00955437" w:rsidRPr="009838C3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B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7493D9F" w14:textId="38EC0112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B6</w:t>
            </w:r>
            <w:r w:rsidR="005C6AF6">
              <w:rPr>
                <w:sz w:val="20"/>
                <w:vertAlign w:val="superscript"/>
                <w:lang w:val="en-US"/>
              </w:rPr>
              <w:t>2</w:t>
            </w:r>
          </w:p>
          <w:p w14:paraId="2D1AC5CC" w14:textId="6A56CE22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B8</w:t>
            </w:r>
            <w:r w:rsidR="005C6AF6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22E39F" w14:textId="77777777" w:rsidR="00955437" w:rsidRPr="00594F6A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73ED655C" w14:textId="7777777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1-5</w:t>
            </w:r>
          </w:p>
          <w:p w14:paraId="108333AA" w14:textId="7777777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021F92F3" w14:textId="7777777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1(rev.5)-5(rev.5)</w:t>
            </w:r>
          </w:p>
          <w:p w14:paraId="1461BFA0" w14:textId="105524AF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1(rev.5)-2(rev.5)</w:t>
            </w:r>
          </w:p>
        </w:tc>
      </w:tr>
    </w:tbl>
    <w:p w14:paraId="5BE13836" w14:textId="49C0658D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"/>
        </w:rPr>
      </w:pPr>
      <w:r w:rsidRPr="00B46527">
        <w:rPr>
          <w:sz w:val="20"/>
          <w:vertAlign w:val="superscript"/>
          <w:lang w:val="es-ES"/>
        </w:rPr>
        <w:t>*</w:t>
      </w:r>
      <w:r w:rsidRPr="00B46527">
        <w:rPr>
          <w:sz w:val="20"/>
          <w:lang w:val="es-ES"/>
        </w:rPr>
        <w:tab/>
      </w:r>
      <w:r w:rsidR="00B46527" w:rsidRPr="00B46527">
        <w:rPr>
          <w:sz w:val="20"/>
          <w:lang w:val="es-ES"/>
        </w:rPr>
        <w:t>Las nuevas Reglas o las modificaciones a las Reglas existentes surten efecto inmediatamente o según se indique.</w:t>
      </w:r>
    </w:p>
    <w:p w14:paraId="19B18019" w14:textId="5F4AA378" w:rsidR="005C6AF6" w:rsidRPr="00B46527" w:rsidRDefault="005C6AF6" w:rsidP="005C6AF6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 w:rsidRPr="00A6074D">
        <w:rPr>
          <w:sz w:val="20"/>
          <w:vertAlign w:val="superscript"/>
          <w:lang w:val="es-ES"/>
        </w:rPr>
        <w:t>1</w:t>
      </w:r>
      <w:r w:rsidRPr="00A6074D">
        <w:rPr>
          <w:sz w:val="20"/>
          <w:lang w:val="es-ES"/>
        </w:rPr>
        <w:tab/>
      </w:r>
      <w:r w:rsidRPr="006867BA">
        <w:rPr>
          <w:sz w:val="20"/>
          <w:lang w:val="es-ES_tradnl"/>
        </w:rPr>
        <w:t xml:space="preserve">Fecha efectiva de entrada en vigor: </w:t>
      </w:r>
      <w:r>
        <w:rPr>
          <w:sz w:val="20"/>
          <w:lang w:val="es-ES_tradnl"/>
        </w:rPr>
        <w:t xml:space="preserve">23 de noviembre </w:t>
      </w:r>
      <w:r w:rsidRPr="006867BA">
        <w:rPr>
          <w:sz w:val="20"/>
          <w:lang w:val="es-ES_tradnl"/>
        </w:rPr>
        <w:t>de 20</w:t>
      </w:r>
      <w:r>
        <w:rPr>
          <w:sz w:val="20"/>
          <w:lang w:val="es-ES_tradnl"/>
        </w:rPr>
        <w:t>19</w:t>
      </w:r>
      <w:r w:rsidRPr="00A6074D">
        <w:rPr>
          <w:sz w:val="20"/>
          <w:lang w:val="es-ES"/>
        </w:rPr>
        <w:t>.</w:t>
      </w:r>
    </w:p>
    <w:p w14:paraId="106673C3" w14:textId="12C8A586" w:rsidR="004D6F91" w:rsidRPr="00A6074D" w:rsidRDefault="005C6AF6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>
        <w:rPr>
          <w:sz w:val="20"/>
          <w:vertAlign w:val="superscript"/>
          <w:lang w:val="es-ES"/>
        </w:rPr>
        <w:t>2</w:t>
      </w:r>
      <w:r w:rsidR="005305FA" w:rsidRPr="00A6074D">
        <w:rPr>
          <w:sz w:val="20"/>
          <w:lang w:val="es-ES"/>
        </w:rPr>
        <w:tab/>
      </w:r>
      <w:r w:rsidR="00A6074D" w:rsidRPr="006867BA">
        <w:rPr>
          <w:sz w:val="20"/>
          <w:lang w:val="es-ES_tradnl"/>
        </w:rPr>
        <w:t xml:space="preserve">Fecha efectiva de entrada en vigor: </w:t>
      </w:r>
      <w:r w:rsidR="00A6074D">
        <w:rPr>
          <w:sz w:val="20"/>
          <w:lang w:val="es-ES_tradnl"/>
        </w:rPr>
        <w:t>1</w:t>
      </w:r>
      <w:r w:rsidR="00A6074D" w:rsidRPr="006867BA">
        <w:rPr>
          <w:sz w:val="20"/>
          <w:lang w:val="es-ES_tradnl"/>
        </w:rPr>
        <w:t xml:space="preserve"> de </w:t>
      </w:r>
      <w:r w:rsidR="00A6074D">
        <w:rPr>
          <w:sz w:val="20"/>
          <w:lang w:val="es-ES_tradnl"/>
        </w:rPr>
        <w:t xml:space="preserve">enero </w:t>
      </w:r>
      <w:r w:rsidR="00A6074D" w:rsidRPr="006867BA">
        <w:rPr>
          <w:sz w:val="20"/>
          <w:lang w:val="es-ES_tradnl"/>
        </w:rPr>
        <w:t>de 20</w:t>
      </w:r>
      <w:r w:rsidR="00A6074D">
        <w:rPr>
          <w:sz w:val="20"/>
          <w:lang w:val="es-ES_tradnl"/>
        </w:rPr>
        <w:t>25</w:t>
      </w:r>
      <w:r w:rsidR="007C275D" w:rsidRPr="00A6074D">
        <w:rPr>
          <w:sz w:val="20"/>
          <w:lang w:val="es-ES"/>
        </w:rPr>
        <w:t>.</w:t>
      </w:r>
    </w:p>
    <w:p w14:paraId="441F385B" w14:textId="51AC9231" w:rsidR="00F837B0" w:rsidRPr="00A6074D" w:rsidRDefault="005C6AF6" w:rsidP="00594F6A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>
        <w:rPr>
          <w:sz w:val="20"/>
          <w:vertAlign w:val="superscript"/>
          <w:lang w:val="es-ES"/>
        </w:rPr>
        <w:t>3</w:t>
      </w:r>
      <w:r w:rsidR="00F837B0" w:rsidRPr="00A6074D">
        <w:rPr>
          <w:sz w:val="20"/>
          <w:lang w:val="es-ES"/>
        </w:rPr>
        <w:tab/>
      </w:r>
      <w:r w:rsidR="00A6074D" w:rsidRPr="00A6074D">
        <w:rPr>
          <w:sz w:val="20"/>
          <w:lang w:val="es-ES"/>
        </w:rPr>
        <w:t>Fecha efectiva de entrada en vigor</w:t>
      </w:r>
      <w:r w:rsidR="00F837B0" w:rsidRPr="00A6074D">
        <w:rPr>
          <w:sz w:val="20"/>
          <w:lang w:val="es-ES"/>
        </w:rPr>
        <w:t xml:space="preserve">: </w:t>
      </w:r>
      <w:r w:rsidR="00B46527" w:rsidRPr="00A6074D">
        <w:rPr>
          <w:sz w:val="20"/>
          <w:lang w:val="es-ES"/>
        </w:rPr>
        <w:t>Véase</w:t>
      </w:r>
      <w:r w:rsidR="00594F6A" w:rsidRPr="00A6074D">
        <w:rPr>
          <w:sz w:val="20"/>
          <w:lang w:val="es-ES"/>
        </w:rPr>
        <w:t xml:space="preserve"> </w:t>
      </w:r>
      <w:hyperlink r:id="rId7" w:history="1">
        <w:r w:rsidR="00594F6A" w:rsidRPr="00A6074D">
          <w:rPr>
            <w:rStyle w:val="Hyperlink"/>
            <w:sz w:val="20"/>
            <w:lang w:val="es-ES"/>
          </w:rPr>
          <w:t>Document</w:t>
        </w:r>
        <w:r w:rsidR="00A6074D">
          <w:rPr>
            <w:rStyle w:val="Hyperlink"/>
            <w:sz w:val="20"/>
            <w:lang w:val="es-ES"/>
          </w:rPr>
          <w:t>o</w:t>
        </w:r>
        <w:r w:rsidR="00594F6A" w:rsidRPr="00A6074D">
          <w:rPr>
            <w:rStyle w:val="Hyperlink"/>
            <w:sz w:val="20"/>
            <w:lang w:val="es-ES"/>
          </w:rPr>
          <w:t xml:space="preserve"> RRB24-3/23</w:t>
        </w:r>
      </w:hyperlink>
      <w:r w:rsidR="00594F6A" w:rsidRPr="00A6074D">
        <w:rPr>
          <w:sz w:val="20"/>
          <w:lang w:val="es-ES"/>
        </w:rPr>
        <w:t>, Anex</w:t>
      </w:r>
      <w:r w:rsidR="00A6074D">
        <w:rPr>
          <w:sz w:val="20"/>
          <w:lang w:val="es-ES"/>
        </w:rPr>
        <w:t>o</w:t>
      </w:r>
      <w:r w:rsidR="00594F6A" w:rsidRPr="00A6074D">
        <w:rPr>
          <w:sz w:val="20"/>
          <w:lang w:val="es-ES"/>
        </w:rPr>
        <w:t xml:space="preserve">s 1, 11 </w:t>
      </w:r>
      <w:r w:rsidR="002928C5" w:rsidRPr="00A6074D">
        <w:rPr>
          <w:sz w:val="20"/>
          <w:lang w:val="es-ES"/>
        </w:rPr>
        <w:t>y</w:t>
      </w:r>
      <w:r w:rsidR="00594F6A" w:rsidRPr="00A6074D">
        <w:rPr>
          <w:sz w:val="20"/>
          <w:lang w:val="es-ES"/>
        </w:rPr>
        <w:t xml:space="preserve"> 12.</w:t>
      </w:r>
    </w:p>
    <w:p w14:paraId="7CC1D592" w14:textId="682C2730" w:rsidR="00F837B0" w:rsidRPr="00A6074D" w:rsidRDefault="005C6AF6" w:rsidP="00594F6A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>
        <w:rPr>
          <w:sz w:val="20"/>
          <w:vertAlign w:val="superscript"/>
          <w:lang w:val="es-ES"/>
        </w:rPr>
        <w:t>4</w:t>
      </w:r>
      <w:r w:rsidR="00F837B0" w:rsidRPr="00A6074D">
        <w:rPr>
          <w:sz w:val="20"/>
          <w:lang w:val="es-ES"/>
        </w:rPr>
        <w:tab/>
      </w:r>
      <w:r w:rsidR="00A6074D" w:rsidRPr="00A6074D">
        <w:rPr>
          <w:sz w:val="20"/>
          <w:lang w:val="es-ES"/>
        </w:rPr>
        <w:t>Fecha efectiva de entrada en vigor</w:t>
      </w:r>
      <w:r w:rsidR="00F837B0" w:rsidRPr="00A6074D">
        <w:rPr>
          <w:sz w:val="20"/>
          <w:lang w:val="es-ES"/>
        </w:rPr>
        <w:t xml:space="preserve">: </w:t>
      </w:r>
      <w:r w:rsidR="00B46527" w:rsidRPr="00A6074D">
        <w:rPr>
          <w:sz w:val="20"/>
          <w:lang w:val="es-ES"/>
        </w:rPr>
        <w:t>Véase</w:t>
      </w:r>
      <w:r w:rsidR="00594F6A" w:rsidRPr="00A6074D">
        <w:rPr>
          <w:sz w:val="20"/>
          <w:lang w:val="es-ES"/>
        </w:rPr>
        <w:t xml:space="preserve"> </w:t>
      </w:r>
      <w:hyperlink r:id="rId8" w:history="1">
        <w:r w:rsidR="00594F6A" w:rsidRPr="00A6074D">
          <w:rPr>
            <w:rStyle w:val="Hyperlink"/>
            <w:sz w:val="20"/>
            <w:lang w:val="es-ES"/>
          </w:rPr>
          <w:t>Document</w:t>
        </w:r>
        <w:r w:rsidR="00A6074D">
          <w:rPr>
            <w:rStyle w:val="Hyperlink"/>
            <w:sz w:val="20"/>
            <w:lang w:val="es-ES"/>
          </w:rPr>
          <w:t>o</w:t>
        </w:r>
        <w:r w:rsidR="00594F6A" w:rsidRPr="00A6074D">
          <w:rPr>
            <w:rStyle w:val="Hyperlink"/>
            <w:sz w:val="20"/>
            <w:lang w:val="es-ES"/>
          </w:rPr>
          <w:t xml:space="preserve"> RRB24-3/23</w:t>
        </w:r>
      </w:hyperlink>
      <w:r w:rsidR="00594F6A" w:rsidRPr="00A6074D">
        <w:rPr>
          <w:sz w:val="20"/>
          <w:lang w:val="es-ES"/>
        </w:rPr>
        <w:t>, Anex</w:t>
      </w:r>
      <w:r w:rsidR="00A6074D">
        <w:rPr>
          <w:sz w:val="20"/>
          <w:lang w:val="es-ES"/>
        </w:rPr>
        <w:t>o</w:t>
      </w:r>
      <w:r w:rsidR="00594F6A" w:rsidRPr="00A6074D">
        <w:rPr>
          <w:sz w:val="20"/>
          <w:lang w:val="es-ES"/>
        </w:rPr>
        <w:t xml:space="preserve"> 15</w:t>
      </w:r>
      <w:r w:rsidR="00EF2B3D" w:rsidRPr="00A6074D">
        <w:rPr>
          <w:sz w:val="20"/>
          <w:lang w:val="es-ES"/>
        </w:rPr>
        <w:t>.</w:t>
      </w:r>
    </w:p>
    <w:p w14:paraId="418B78C6" w14:textId="77777777" w:rsidR="00F837B0" w:rsidRPr="00A6074D" w:rsidRDefault="00F837B0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</w:p>
    <w:p w14:paraId="5BE1383A" w14:textId="184E56D9" w:rsidR="001A65E4" w:rsidRDefault="009B0A8C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1A65E4" w:rsidSect="00BD5E8C">
      <w:headerReference w:type="even" r:id="rId9"/>
      <w:headerReference w:type="default" r:id="rId10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noProof/>
      </w:rPr>
    </w:sdtEndPr>
    <w:sdtContent>
      <w:p w14:paraId="14661576" w14:textId="70F95661" w:rsidR="00791856" w:rsidRDefault="00264EB1" w:rsidP="009838C3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00169B" w14:textId="77777777" w:rsidR="00791856" w:rsidRDefault="007918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4133"/>
    <w:rsid w:val="00027D25"/>
    <w:rsid w:val="000445F7"/>
    <w:rsid w:val="000662B6"/>
    <w:rsid w:val="00073BB7"/>
    <w:rsid w:val="00073C9E"/>
    <w:rsid w:val="00077D94"/>
    <w:rsid w:val="00080E20"/>
    <w:rsid w:val="000811F7"/>
    <w:rsid w:val="00086B05"/>
    <w:rsid w:val="0008702F"/>
    <w:rsid w:val="00087323"/>
    <w:rsid w:val="0009209B"/>
    <w:rsid w:val="000928FF"/>
    <w:rsid w:val="000B1FFF"/>
    <w:rsid w:val="000B4BE4"/>
    <w:rsid w:val="000E035A"/>
    <w:rsid w:val="000E1294"/>
    <w:rsid w:val="000E3E55"/>
    <w:rsid w:val="00100FAD"/>
    <w:rsid w:val="001056A5"/>
    <w:rsid w:val="00107F66"/>
    <w:rsid w:val="00110C46"/>
    <w:rsid w:val="00111337"/>
    <w:rsid w:val="00112ABF"/>
    <w:rsid w:val="00114217"/>
    <w:rsid w:val="001172FD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5D4"/>
    <w:rsid w:val="00165F9E"/>
    <w:rsid w:val="00172D51"/>
    <w:rsid w:val="00177374"/>
    <w:rsid w:val="00186196"/>
    <w:rsid w:val="00190D47"/>
    <w:rsid w:val="001A51A7"/>
    <w:rsid w:val="001A65E4"/>
    <w:rsid w:val="001A70ED"/>
    <w:rsid w:val="001B6D2A"/>
    <w:rsid w:val="001C3385"/>
    <w:rsid w:val="001C465E"/>
    <w:rsid w:val="001C72AE"/>
    <w:rsid w:val="001D3497"/>
    <w:rsid w:val="001D5A01"/>
    <w:rsid w:val="001E31FB"/>
    <w:rsid w:val="001E68EC"/>
    <w:rsid w:val="0021021E"/>
    <w:rsid w:val="00213532"/>
    <w:rsid w:val="002156D5"/>
    <w:rsid w:val="00220ACA"/>
    <w:rsid w:val="00220DA7"/>
    <w:rsid w:val="00221874"/>
    <w:rsid w:val="00221D22"/>
    <w:rsid w:val="00227464"/>
    <w:rsid w:val="0023370B"/>
    <w:rsid w:val="00233B12"/>
    <w:rsid w:val="00236646"/>
    <w:rsid w:val="0024358A"/>
    <w:rsid w:val="0024750D"/>
    <w:rsid w:val="0025ED87"/>
    <w:rsid w:val="00264EB1"/>
    <w:rsid w:val="00280667"/>
    <w:rsid w:val="00280F3B"/>
    <w:rsid w:val="00284246"/>
    <w:rsid w:val="00287220"/>
    <w:rsid w:val="00292170"/>
    <w:rsid w:val="002928C5"/>
    <w:rsid w:val="002A7F56"/>
    <w:rsid w:val="002B73FA"/>
    <w:rsid w:val="002D1434"/>
    <w:rsid w:val="002D511D"/>
    <w:rsid w:val="002E39C5"/>
    <w:rsid w:val="002E4ADB"/>
    <w:rsid w:val="002F02F7"/>
    <w:rsid w:val="002F23AD"/>
    <w:rsid w:val="002F23DB"/>
    <w:rsid w:val="002F5DAF"/>
    <w:rsid w:val="002F74FA"/>
    <w:rsid w:val="00307134"/>
    <w:rsid w:val="00311FCA"/>
    <w:rsid w:val="00316734"/>
    <w:rsid w:val="00317415"/>
    <w:rsid w:val="003329F2"/>
    <w:rsid w:val="003369A3"/>
    <w:rsid w:val="00340098"/>
    <w:rsid w:val="003428AD"/>
    <w:rsid w:val="00344E1E"/>
    <w:rsid w:val="00347017"/>
    <w:rsid w:val="003475A2"/>
    <w:rsid w:val="00372DA7"/>
    <w:rsid w:val="003776A3"/>
    <w:rsid w:val="0038634D"/>
    <w:rsid w:val="00391E5F"/>
    <w:rsid w:val="0039307C"/>
    <w:rsid w:val="003A19AE"/>
    <w:rsid w:val="003A312D"/>
    <w:rsid w:val="003B3E66"/>
    <w:rsid w:val="003B5625"/>
    <w:rsid w:val="003B77AB"/>
    <w:rsid w:val="003C19E1"/>
    <w:rsid w:val="003F2744"/>
    <w:rsid w:val="003F2917"/>
    <w:rsid w:val="004109B3"/>
    <w:rsid w:val="00415F35"/>
    <w:rsid w:val="00416C07"/>
    <w:rsid w:val="00427262"/>
    <w:rsid w:val="00430FAB"/>
    <w:rsid w:val="004402CD"/>
    <w:rsid w:val="004429BE"/>
    <w:rsid w:val="00443623"/>
    <w:rsid w:val="0044689C"/>
    <w:rsid w:val="0044742E"/>
    <w:rsid w:val="00455D70"/>
    <w:rsid w:val="00456317"/>
    <w:rsid w:val="004641CE"/>
    <w:rsid w:val="004658D6"/>
    <w:rsid w:val="00466F05"/>
    <w:rsid w:val="004755FA"/>
    <w:rsid w:val="0047729C"/>
    <w:rsid w:val="00486CB3"/>
    <w:rsid w:val="00492594"/>
    <w:rsid w:val="004A22FC"/>
    <w:rsid w:val="004A3A27"/>
    <w:rsid w:val="004B2953"/>
    <w:rsid w:val="004B4010"/>
    <w:rsid w:val="004C5733"/>
    <w:rsid w:val="004C6C8C"/>
    <w:rsid w:val="004D1B8F"/>
    <w:rsid w:val="004D6F91"/>
    <w:rsid w:val="004E2160"/>
    <w:rsid w:val="004E77AB"/>
    <w:rsid w:val="004F648A"/>
    <w:rsid w:val="004F71AF"/>
    <w:rsid w:val="00507994"/>
    <w:rsid w:val="00513988"/>
    <w:rsid w:val="00514391"/>
    <w:rsid w:val="00516339"/>
    <w:rsid w:val="00521D5F"/>
    <w:rsid w:val="005224FA"/>
    <w:rsid w:val="0052522A"/>
    <w:rsid w:val="005305FA"/>
    <w:rsid w:val="0053743E"/>
    <w:rsid w:val="00542C7C"/>
    <w:rsid w:val="00544B04"/>
    <w:rsid w:val="0054524B"/>
    <w:rsid w:val="005514CE"/>
    <w:rsid w:val="00552538"/>
    <w:rsid w:val="005546FB"/>
    <w:rsid w:val="00554AB9"/>
    <w:rsid w:val="00560C1C"/>
    <w:rsid w:val="005665EB"/>
    <w:rsid w:val="00572C9C"/>
    <w:rsid w:val="005736F6"/>
    <w:rsid w:val="00581105"/>
    <w:rsid w:val="005929D5"/>
    <w:rsid w:val="0059307C"/>
    <w:rsid w:val="00594F6A"/>
    <w:rsid w:val="005A1999"/>
    <w:rsid w:val="005A1A3A"/>
    <w:rsid w:val="005A1E8E"/>
    <w:rsid w:val="005B79D4"/>
    <w:rsid w:val="005C68AE"/>
    <w:rsid w:val="005C6AF6"/>
    <w:rsid w:val="005D409A"/>
    <w:rsid w:val="005D6B06"/>
    <w:rsid w:val="005E21AC"/>
    <w:rsid w:val="005E24BB"/>
    <w:rsid w:val="005E2B3E"/>
    <w:rsid w:val="005E406D"/>
    <w:rsid w:val="005F04E9"/>
    <w:rsid w:val="005F2A37"/>
    <w:rsid w:val="005F7505"/>
    <w:rsid w:val="00606866"/>
    <w:rsid w:val="0060778D"/>
    <w:rsid w:val="00612A74"/>
    <w:rsid w:val="00612F96"/>
    <w:rsid w:val="00616A31"/>
    <w:rsid w:val="00624674"/>
    <w:rsid w:val="00627FF8"/>
    <w:rsid w:val="00632C44"/>
    <w:rsid w:val="00634022"/>
    <w:rsid w:val="00636217"/>
    <w:rsid w:val="00637DA2"/>
    <w:rsid w:val="006547C1"/>
    <w:rsid w:val="006601B2"/>
    <w:rsid w:val="00662D32"/>
    <w:rsid w:val="006734EA"/>
    <w:rsid w:val="00676D01"/>
    <w:rsid w:val="0068053C"/>
    <w:rsid w:val="00680A82"/>
    <w:rsid w:val="00686A4D"/>
    <w:rsid w:val="0069289F"/>
    <w:rsid w:val="00693ED9"/>
    <w:rsid w:val="00695226"/>
    <w:rsid w:val="006A7330"/>
    <w:rsid w:val="006B6115"/>
    <w:rsid w:val="006B62BB"/>
    <w:rsid w:val="006B74EB"/>
    <w:rsid w:val="006C3053"/>
    <w:rsid w:val="006D3DBE"/>
    <w:rsid w:val="006E04F7"/>
    <w:rsid w:val="006E1B93"/>
    <w:rsid w:val="006F19C7"/>
    <w:rsid w:val="00703F24"/>
    <w:rsid w:val="007108E9"/>
    <w:rsid w:val="0071197C"/>
    <w:rsid w:val="00713984"/>
    <w:rsid w:val="00727441"/>
    <w:rsid w:val="00733168"/>
    <w:rsid w:val="007438A1"/>
    <w:rsid w:val="007543EF"/>
    <w:rsid w:val="00791856"/>
    <w:rsid w:val="00797D07"/>
    <w:rsid w:val="007A0721"/>
    <w:rsid w:val="007A14E0"/>
    <w:rsid w:val="007A19CB"/>
    <w:rsid w:val="007A25B3"/>
    <w:rsid w:val="007A383E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D66F1"/>
    <w:rsid w:val="007F1CA4"/>
    <w:rsid w:val="007F2D3B"/>
    <w:rsid w:val="00801C53"/>
    <w:rsid w:val="00814063"/>
    <w:rsid w:val="0082546F"/>
    <w:rsid w:val="00831637"/>
    <w:rsid w:val="00831927"/>
    <w:rsid w:val="00842B47"/>
    <w:rsid w:val="00843A05"/>
    <w:rsid w:val="008530B5"/>
    <w:rsid w:val="00853FD4"/>
    <w:rsid w:val="00867C5C"/>
    <w:rsid w:val="00893D79"/>
    <w:rsid w:val="008A14FB"/>
    <w:rsid w:val="008B2B35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12209"/>
    <w:rsid w:val="00920867"/>
    <w:rsid w:val="009245EC"/>
    <w:rsid w:val="0092596F"/>
    <w:rsid w:val="009274DB"/>
    <w:rsid w:val="00935107"/>
    <w:rsid w:val="00946255"/>
    <w:rsid w:val="009532FD"/>
    <w:rsid w:val="00955437"/>
    <w:rsid w:val="009569E8"/>
    <w:rsid w:val="009838C3"/>
    <w:rsid w:val="00990505"/>
    <w:rsid w:val="00994F48"/>
    <w:rsid w:val="009A4F25"/>
    <w:rsid w:val="009B0A8C"/>
    <w:rsid w:val="009B66EE"/>
    <w:rsid w:val="009C1C7B"/>
    <w:rsid w:val="009C5891"/>
    <w:rsid w:val="009C6A4D"/>
    <w:rsid w:val="009D07A0"/>
    <w:rsid w:val="009D094D"/>
    <w:rsid w:val="009D63E9"/>
    <w:rsid w:val="009E464E"/>
    <w:rsid w:val="009F2DFC"/>
    <w:rsid w:val="009F5174"/>
    <w:rsid w:val="00A14F95"/>
    <w:rsid w:val="00A16793"/>
    <w:rsid w:val="00A210F1"/>
    <w:rsid w:val="00A2259C"/>
    <w:rsid w:val="00A262EE"/>
    <w:rsid w:val="00A30608"/>
    <w:rsid w:val="00A443AB"/>
    <w:rsid w:val="00A505AB"/>
    <w:rsid w:val="00A50A77"/>
    <w:rsid w:val="00A52A2A"/>
    <w:rsid w:val="00A56F94"/>
    <w:rsid w:val="00A6074D"/>
    <w:rsid w:val="00A628F3"/>
    <w:rsid w:val="00A62AE9"/>
    <w:rsid w:val="00A65A32"/>
    <w:rsid w:val="00A70933"/>
    <w:rsid w:val="00A71ECB"/>
    <w:rsid w:val="00A77294"/>
    <w:rsid w:val="00A80162"/>
    <w:rsid w:val="00A917BB"/>
    <w:rsid w:val="00AB14F3"/>
    <w:rsid w:val="00AB202C"/>
    <w:rsid w:val="00AB2486"/>
    <w:rsid w:val="00AC0420"/>
    <w:rsid w:val="00AC440F"/>
    <w:rsid w:val="00AE2E23"/>
    <w:rsid w:val="00AE6F86"/>
    <w:rsid w:val="00B040EE"/>
    <w:rsid w:val="00B14677"/>
    <w:rsid w:val="00B14878"/>
    <w:rsid w:val="00B17111"/>
    <w:rsid w:val="00B17EBF"/>
    <w:rsid w:val="00B22BE3"/>
    <w:rsid w:val="00B264A9"/>
    <w:rsid w:val="00B27620"/>
    <w:rsid w:val="00B373F2"/>
    <w:rsid w:val="00B43578"/>
    <w:rsid w:val="00B44842"/>
    <w:rsid w:val="00B44BC1"/>
    <w:rsid w:val="00B46527"/>
    <w:rsid w:val="00B47D6B"/>
    <w:rsid w:val="00B54C91"/>
    <w:rsid w:val="00B573FA"/>
    <w:rsid w:val="00B61E82"/>
    <w:rsid w:val="00B67C18"/>
    <w:rsid w:val="00B71105"/>
    <w:rsid w:val="00BB0733"/>
    <w:rsid w:val="00BB1286"/>
    <w:rsid w:val="00BB2D3F"/>
    <w:rsid w:val="00BB359B"/>
    <w:rsid w:val="00BB7105"/>
    <w:rsid w:val="00BC1212"/>
    <w:rsid w:val="00BC29E4"/>
    <w:rsid w:val="00BC59DD"/>
    <w:rsid w:val="00BC5CB4"/>
    <w:rsid w:val="00BD261C"/>
    <w:rsid w:val="00BD5495"/>
    <w:rsid w:val="00BD5E8C"/>
    <w:rsid w:val="00BE528D"/>
    <w:rsid w:val="00BF3282"/>
    <w:rsid w:val="00BF63CD"/>
    <w:rsid w:val="00C01151"/>
    <w:rsid w:val="00C01CC6"/>
    <w:rsid w:val="00C05334"/>
    <w:rsid w:val="00C1597B"/>
    <w:rsid w:val="00C2017E"/>
    <w:rsid w:val="00C216C7"/>
    <w:rsid w:val="00C24579"/>
    <w:rsid w:val="00C275EB"/>
    <w:rsid w:val="00C32704"/>
    <w:rsid w:val="00C3655D"/>
    <w:rsid w:val="00C36DC8"/>
    <w:rsid w:val="00C37AF6"/>
    <w:rsid w:val="00C40972"/>
    <w:rsid w:val="00C447A4"/>
    <w:rsid w:val="00C477DC"/>
    <w:rsid w:val="00C52523"/>
    <w:rsid w:val="00C55E0F"/>
    <w:rsid w:val="00C631B0"/>
    <w:rsid w:val="00C65091"/>
    <w:rsid w:val="00C74907"/>
    <w:rsid w:val="00C7511F"/>
    <w:rsid w:val="00C821F5"/>
    <w:rsid w:val="00C82211"/>
    <w:rsid w:val="00C86946"/>
    <w:rsid w:val="00C87C1B"/>
    <w:rsid w:val="00C87E54"/>
    <w:rsid w:val="00C906BD"/>
    <w:rsid w:val="00C90C85"/>
    <w:rsid w:val="00CA0887"/>
    <w:rsid w:val="00CA1BE6"/>
    <w:rsid w:val="00CB571A"/>
    <w:rsid w:val="00CC4946"/>
    <w:rsid w:val="00CC5AB1"/>
    <w:rsid w:val="00CE4DB0"/>
    <w:rsid w:val="00CF0C29"/>
    <w:rsid w:val="00CF761D"/>
    <w:rsid w:val="00D00D22"/>
    <w:rsid w:val="00D03FD8"/>
    <w:rsid w:val="00D07EF9"/>
    <w:rsid w:val="00D16482"/>
    <w:rsid w:val="00D2003A"/>
    <w:rsid w:val="00D223C4"/>
    <w:rsid w:val="00D308A8"/>
    <w:rsid w:val="00D31BEF"/>
    <w:rsid w:val="00D56E1F"/>
    <w:rsid w:val="00D634F3"/>
    <w:rsid w:val="00D648FC"/>
    <w:rsid w:val="00D649BE"/>
    <w:rsid w:val="00D65754"/>
    <w:rsid w:val="00D85909"/>
    <w:rsid w:val="00D873EC"/>
    <w:rsid w:val="00D937DC"/>
    <w:rsid w:val="00DA0036"/>
    <w:rsid w:val="00DA2BA8"/>
    <w:rsid w:val="00DA3A00"/>
    <w:rsid w:val="00DA6367"/>
    <w:rsid w:val="00DC214C"/>
    <w:rsid w:val="00DE60DC"/>
    <w:rsid w:val="00DF0248"/>
    <w:rsid w:val="00DF70FD"/>
    <w:rsid w:val="00E020E0"/>
    <w:rsid w:val="00E07F77"/>
    <w:rsid w:val="00E212EC"/>
    <w:rsid w:val="00E24EB0"/>
    <w:rsid w:val="00E27AC6"/>
    <w:rsid w:val="00E40170"/>
    <w:rsid w:val="00E41EC1"/>
    <w:rsid w:val="00E5056F"/>
    <w:rsid w:val="00E5211B"/>
    <w:rsid w:val="00E52D0D"/>
    <w:rsid w:val="00E563D0"/>
    <w:rsid w:val="00E56567"/>
    <w:rsid w:val="00E572D7"/>
    <w:rsid w:val="00E57933"/>
    <w:rsid w:val="00E63EDB"/>
    <w:rsid w:val="00E668C4"/>
    <w:rsid w:val="00E71D49"/>
    <w:rsid w:val="00E73770"/>
    <w:rsid w:val="00E87D95"/>
    <w:rsid w:val="00E909F3"/>
    <w:rsid w:val="00EB0AEC"/>
    <w:rsid w:val="00EB249A"/>
    <w:rsid w:val="00EB42A4"/>
    <w:rsid w:val="00EB5B1D"/>
    <w:rsid w:val="00ED1A17"/>
    <w:rsid w:val="00ED6D03"/>
    <w:rsid w:val="00EE0B98"/>
    <w:rsid w:val="00EE6BA7"/>
    <w:rsid w:val="00EF2B3D"/>
    <w:rsid w:val="00EF79D3"/>
    <w:rsid w:val="00EF7F75"/>
    <w:rsid w:val="00F1760B"/>
    <w:rsid w:val="00F233B0"/>
    <w:rsid w:val="00F26A65"/>
    <w:rsid w:val="00F32AFD"/>
    <w:rsid w:val="00F436F1"/>
    <w:rsid w:val="00F51FEB"/>
    <w:rsid w:val="00F53499"/>
    <w:rsid w:val="00F54CB6"/>
    <w:rsid w:val="00F634C8"/>
    <w:rsid w:val="00F64175"/>
    <w:rsid w:val="00F6534E"/>
    <w:rsid w:val="00F66415"/>
    <w:rsid w:val="00F7042C"/>
    <w:rsid w:val="00F74634"/>
    <w:rsid w:val="00F836FC"/>
    <w:rsid w:val="00F837B0"/>
    <w:rsid w:val="00F86376"/>
    <w:rsid w:val="00F879D2"/>
    <w:rsid w:val="00F92190"/>
    <w:rsid w:val="00F96BF7"/>
    <w:rsid w:val="00FA1EA2"/>
    <w:rsid w:val="00FA6312"/>
    <w:rsid w:val="00FA6757"/>
    <w:rsid w:val="00FB797A"/>
    <w:rsid w:val="00FD67F9"/>
    <w:rsid w:val="00FE0672"/>
    <w:rsid w:val="00FE48AD"/>
    <w:rsid w:val="00FF6D6C"/>
    <w:rsid w:val="0A146917"/>
    <w:rsid w:val="20A1BBEB"/>
    <w:rsid w:val="3665EB6E"/>
    <w:rsid w:val="411561EB"/>
    <w:rsid w:val="4E1987DD"/>
    <w:rsid w:val="6D66E442"/>
    <w:rsid w:val="7041A0F6"/>
    <w:rsid w:val="7A0EDC04"/>
    <w:rsid w:val="7DE8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  <w:style w:type="character" w:styleId="Hyperlink">
    <w:name w:val="Hyperlink"/>
    <w:basedOn w:val="DefaultParagraphFont"/>
    <w:unhideWhenUsed/>
    <w:rsid w:val="00594F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4-RRB24.3-C-0023/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tu.int/md/R24-RRB24.3-C-0023/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124</TotalTime>
  <Pages>4</Pages>
  <Words>448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Catalano Moreira, Rossana</cp:lastModifiedBy>
  <cp:revision>14</cp:revision>
  <cp:lastPrinted>2024-11-29T13:52:00Z</cp:lastPrinted>
  <dcterms:created xsi:type="dcterms:W3CDTF">2024-12-03T16:03:00Z</dcterms:created>
  <dcterms:modified xsi:type="dcterms:W3CDTF">2024-12-05T15:13:00Z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GrammarlyDocumentId">
    <vt:lpwstr>370c81e3bb2461bacf5d16cd18a938488e6a216df7c9058be9e7a09d4bc57469</vt:lpwstr>
  </property>
</Properties>
</file>