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2DD72F" w14:textId="6E0B1837" w:rsidR="00542C7C" w:rsidRPr="001A4D64" w:rsidRDefault="001A4D64">
      <w:pPr>
        <w:pStyle w:val="Heading1"/>
        <w:spacing w:before="240"/>
        <w:ind w:left="0" w:firstLine="0"/>
        <w:jc w:val="center"/>
        <w:rPr>
          <w:lang w:val="fr-CH"/>
        </w:rPr>
      </w:pPr>
      <w:proofErr w:type="gramStart"/>
      <w:r w:rsidRPr="00385A83">
        <w:t>MISES  À</w:t>
      </w:r>
      <w:proofErr w:type="gramEnd"/>
      <w:r w:rsidRPr="00385A83">
        <w:t xml:space="preserve">  JOUR  des</w:t>
      </w:r>
    </w:p>
    <w:p w14:paraId="3DA4F19A" w14:textId="77777777" w:rsidR="00542C7C" w:rsidRPr="001A4D64" w:rsidRDefault="001A4D64" w:rsidP="000C2A87">
      <w:pPr>
        <w:pStyle w:val="Heading2"/>
        <w:spacing w:before="240"/>
        <w:ind w:left="0" w:firstLine="0"/>
        <w:jc w:val="center"/>
        <w:rPr>
          <w:lang w:val="fr-CH"/>
        </w:rPr>
      </w:pPr>
      <w:r w:rsidRPr="00385A83">
        <w:t>Règles de procédure</w:t>
      </w:r>
    </w:p>
    <w:p w14:paraId="7BD57E61" w14:textId="42A80967" w:rsidR="00542C7C" w:rsidRPr="001A4D64" w:rsidRDefault="001A4D64" w:rsidP="00CB4500">
      <w:pPr>
        <w:jc w:val="center"/>
        <w:rPr>
          <w:lang w:val="fr-CH"/>
        </w:rPr>
      </w:pPr>
      <w:r w:rsidRPr="001A4D64">
        <w:rPr>
          <w:lang w:val="fr-CH"/>
        </w:rPr>
        <w:t>(Edition de</w:t>
      </w:r>
      <w:r w:rsidR="00542C7C" w:rsidRPr="001A4D64">
        <w:rPr>
          <w:lang w:val="fr-CH"/>
        </w:rPr>
        <w:t xml:space="preserve"> </w:t>
      </w:r>
      <w:r w:rsidR="00F634C8" w:rsidRPr="001A4D64">
        <w:rPr>
          <w:lang w:val="fr-CH"/>
        </w:rPr>
        <w:t>20</w:t>
      </w:r>
      <w:r w:rsidR="00042569">
        <w:rPr>
          <w:lang w:val="fr-CH"/>
        </w:rPr>
        <w:t>2</w:t>
      </w:r>
      <w:r w:rsidR="0000639B">
        <w:rPr>
          <w:lang w:val="fr-CH"/>
        </w:rPr>
        <w:t>1</w:t>
      </w:r>
      <w:r w:rsidR="00542C7C" w:rsidRPr="001A4D64">
        <w:rPr>
          <w:lang w:val="fr-CH"/>
        </w:rPr>
        <w:t>)</w:t>
      </w:r>
    </w:p>
    <w:p w14:paraId="485E3C7C" w14:textId="5136B5E9" w:rsidR="00542C7C" w:rsidRPr="001A4D64" w:rsidRDefault="00FB6492" w:rsidP="000C2A87">
      <w:pPr>
        <w:pStyle w:val="Heading2"/>
        <w:spacing w:before="240"/>
        <w:ind w:left="0" w:firstLine="0"/>
        <w:jc w:val="center"/>
        <w:rPr>
          <w:lang w:val="fr-CH"/>
        </w:rPr>
      </w:pPr>
      <w:r w:rsidRPr="00385A83">
        <w:t>Approuvées</w:t>
      </w:r>
      <w:r w:rsidR="001A4D64" w:rsidRPr="00385A83">
        <w:t xml:space="preserve"> par le Comité du Règlement des radiocommunications</w:t>
      </w:r>
      <w:r w:rsidR="00735564">
        <w:t>*</w:t>
      </w:r>
    </w:p>
    <w:p w14:paraId="52B712E9" w14:textId="5DFB9F18" w:rsidR="00042569" w:rsidRPr="00AF2728" w:rsidRDefault="00042569" w:rsidP="00AF2728">
      <w:pPr>
        <w:spacing w:before="0"/>
        <w:rPr>
          <w:sz w:val="16"/>
          <w:szCs w:val="16"/>
        </w:rPr>
      </w:pPr>
    </w:p>
    <w:tbl>
      <w:tblPr>
        <w:tblStyle w:val="TableGrid"/>
        <w:tblW w:w="9506" w:type="dxa"/>
        <w:jc w:val="center"/>
        <w:tblLayout w:type="fixed"/>
        <w:tblLook w:val="04A0" w:firstRow="1" w:lastRow="0" w:firstColumn="1" w:lastColumn="0" w:noHBand="0" w:noVBand="1"/>
      </w:tblPr>
      <w:tblGrid>
        <w:gridCol w:w="1605"/>
        <w:gridCol w:w="1222"/>
        <w:gridCol w:w="987"/>
        <w:gridCol w:w="1417"/>
        <w:gridCol w:w="1418"/>
        <w:gridCol w:w="992"/>
        <w:gridCol w:w="1865"/>
      </w:tblGrid>
      <w:tr w:rsidR="00042569" w:rsidRPr="003475A2" w14:paraId="4DF4F1F1" w14:textId="77777777" w:rsidTr="00FB6492">
        <w:trPr>
          <w:tblHeader/>
          <w:jc w:val="center"/>
        </w:trPr>
        <w:tc>
          <w:tcPr>
            <w:tcW w:w="1605" w:type="dxa"/>
          </w:tcPr>
          <w:p w14:paraId="7D158926" w14:textId="3F002F2D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b/>
                <w:bCs/>
                <w:sz w:val="20"/>
                <w:lang w:val="en-US"/>
              </w:rPr>
              <w:t>Ré</w:t>
            </w:r>
            <w:r w:rsidRPr="003475A2">
              <w:rPr>
                <w:b/>
                <w:bCs/>
                <w:sz w:val="20"/>
                <w:lang w:val="en-US"/>
              </w:rPr>
              <w:t>vision</w:t>
            </w:r>
            <w:r>
              <w:rPr>
                <w:b/>
                <w:bCs/>
                <w:sz w:val="20"/>
                <w:lang w:val="en-US"/>
              </w:rPr>
              <w:br/>
            </w:r>
            <w:r w:rsidRPr="003475A2">
              <w:rPr>
                <w:b/>
                <w:bCs/>
                <w:sz w:val="20"/>
                <w:lang w:val="en-US"/>
              </w:rPr>
              <w:t>(Circula</w:t>
            </w:r>
            <w:r>
              <w:rPr>
                <w:b/>
                <w:bCs/>
                <w:sz w:val="20"/>
                <w:lang w:val="en-US"/>
              </w:rPr>
              <w:t>i</w:t>
            </w:r>
            <w:r w:rsidRPr="003475A2">
              <w:rPr>
                <w:b/>
                <w:bCs/>
                <w:sz w:val="20"/>
                <w:lang w:val="en-US"/>
              </w:rPr>
              <w:t>r</w:t>
            </w:r>
            <w:r>
              <w:rPr>
                <w:b/>
                <w:bCs/>
                <w:sz w:val="20"/>
                <w:lang w:val="en-US"/>
              </w:rPr>
              <w:t>e</w:t>
            </w:r>
            <w:r w:rsidRPr="003475A2">
              <w:rPr>
                <w:b/>
                <w:bCs/>
                <w:sz w:val="20"/>
                <w:lang w:val="en-US"/>
              </w:rPr>
              <w:t xml:space="preserve"> N</w:t>
            </w:r>
            <w:r w:rsidRPr="006D2EB8">
              <w:rPr>
                <w:rFonts w:ascii="Times New Roman Bold" w:hAnsi="Times New Roman Bold" w:cs="Times New Roman Bold"/>
                <w:b/>
                <w:bCs/>
                <w:sz w:val="20"/>
                <w:vertAlign w:val="superscript"/>
                <w:lang w:val="en-US"/>
              </w:rPr>
              <w:t>o</w:t>
            </w:r>
            <w:r w:rsidRPr="003475A2">
              <w:rPr>
                <w:b/>
                <w:bCs/>
                <w:sz w:val="20"/>
                <w:lang w:val="en-US"/>
              </w:rPr>
              <w:t>)</w:t>
            </w:r>
          </w:p>
        </w:tc>
        <w:tc>
          <w:tcPr>
            <w:tcW w:w="1222" w:type="dxa"/>
          </w:tcPr>
          <w:p w14:paraId="3E3B6B2B" w14:textId="77777777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Date</w:t>
            </w:r>
          </w:p>
        </w:tc>
        <w:tc>
          <w:tcPr>
            <w:tcW w:w="987" w:type="dxa"/>
          </w:tcPr>
          <w:p w14:paraId="088B2DE9" w14:textId="03A2ED3C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  <w:r>
              <w:rPr>
                <w:b/>
                <w:bCs/>
                <w:sz w:val="20"/>
                <w:lang w:val="en-US"/>
              </w:rPr>
              <w:t>ie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6CFC97" w14:textId="77777777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623087F" w14:textId="58BD367D" w:rsidR="00042569" w:rsidRPr="00042569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fr-CH"/>
              </w:rPr>
            </w:pPr>
            <w:r w:rsidRPr="0084587A">
              <w:rPr>
                <w:b/>
                <w:bCs/>
                <w:sz w:val="20"/>
              </w:rPr>
              <w:t>Ν° du RP ou autre réf</w:t>
            </w:r>
            <w:r>
              <w:rPr>
                <w:b/>
                <w:bCs/>
                <w:sz w:val="20"/>
              </w:rPr>
              <w:t>é</w:t>
            </w:r>
            <w:r w:rsidRPr="0084587A">
              <w:rPr>
                <w:b/>
                <w:bCs/>
                <w:sz w:val="20"/>
              </w:rPr>
              <w:t>rence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909A93B" w14:textId="46FB79F8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 xml:space="preserve">Pages </w:t>
            </w:r>
            <w:r>
              <w:rPr>
                <w:b/>
                <w:bCs/>
                <w:sz w:val="20"/>
                <w:lang w:val="en-US"/>
              </w:rPr>
              <w:t>à enlever</w:t>
            </w: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14:paraId="62AE2601" w14:textId="25744016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494FC4">
              <w:rPr>
                <w:b/>
                <w:bCs/>
                <w:sz w:val="20"/>
                <w:lang w:val="fr-CH"/>
              </w:rPr>
              <w:t xml:space="preserve">Pages à </w:t>
            </w:r>
            <w:r w:rsidRPr="00494FC4">
              <w:rPr>
                <w:b/>
                <w:bCs/>
                <w:sz w:val="20"/>
                <w:lang w:val="fr-CH"/>
              </w:rPr>
              <w:br/>
              <w:t>insérer</w:t>
            </w:r>
          </w:p>
        </w:tc>
      </w:tr>
      <w:tr w:rsidR="00042569" w:rsidRPr="003475A2" w14:paraId="575E270B" w14:textId="77777777" w:rsidTr="00FB6492">
        <w:trPr>
          <w:tblHeader/>
          <w:jc w:val="center"/>
        </w:trPr>
        <w:tc>
          <w:tcPr>
            <w:tcW w:w="1605" w:type="dxa"/>
            <w:tcBorders>
              <w:bottom w:val="nil"/>
            </w:tcBorders>
          </w:tcPr>
          <w:p w14:paraId="48F294E0" w14:textId="62D7FEF6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  <w:t>Voir</w:t>
            </w:r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479</w:t>
            </w:r>
          </w:p>
        </w:tc>
        <w:tc>
          <w:tcPr>
            <w:tcW w:w="1222" w:type="dxa"/>
            <w:tcBorders>
              <w:bottom w:val="nil"/>
            </w:tcBorders>
          </w:tcPr>
          <w:p w14:paraId="1D46258D" w14:textId="07E370C2" w:rsidR="00042569" w:rsidRPr="003475A2" w:rsidRDefault="000A1857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 o</w:t>
            </w:r>
            <w:r w:rsidR="00042569">
              <w:rPr>
                <w:sz w:val="20"/>
                <w:lang w:val="en-US"/>
              </w:rPr>
              <w:t>ctobre 2021</w:t>
            </w:r>
          </w:p>
        </w:tc>
        <w:tc>
          <w:tcPr>
            <w:tcW w:w="987" w:type="dxa"/>
          </w:tcPr>
          <w:p w14:paraId="271B5356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5E58DE29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124FB585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16F37501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14DC57FF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642880B1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00DDE2D7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5B541218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43470134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A11</w:t>
            </w:r>
          </w:p>
          <w:p w14:paraId="16060F12" w14:textId="77777777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C1</w:t>
            </w:r>
          </w:p>
        </w:tc>
        <w:tc>
          <w:tcPr>
            <w:tcW w:w="1417" w:type="dxa"/>
          </w:tcPr>
          <w:p w14:paraId="017CDD97" w14:textId="77777777" w:rsidR="00042569" w:rsidRPr="0082638E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82638E">
              <w:rPr>
                <w:sz w:val="20"/>
                <w:lang w:val="fr-CH"/>
              </w:rPr>
              <w:t>AR05</w:t>
            </w:r>
          </w:p>
          <w:p w14:paraId="2E4D983D" w14:textId="77777777" w:rsidR="00042569" w:rsidRPr="0082638E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82638E">
              <w:rPr>
                <w:sz w:val="20"/>
                <w:lang w:val="fr-CH"/>
              </w:rPr>
              <w:t>AR05</w:t>
            </w:r>
          </w:p>
          <w:p w14:paraId="71D62058" w14:textId="4E963253" w:rsidR="00042569" w:rsidRPr="0082638E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4074">
              <w:rPr>
                <w:sz w:val="20"/>
                <w:lang w:val="fr-CH"/>
              </w:rPr>
              <w:t>Recevabilité</w:t>
            </w:r>
          </w:p>
          <w:p w14:paraId="3EA3C08D" w14:textId="77777777" w:rsidR="00042569" w:rsidRPr="0082638E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82638E">
              <w:rPr>
                <w:sz w:val="20"/>
                <w:lang w:val="fr-CH"/>
              </w:rPr>
              <w:t>AR09</w:t>
            </w:r>
          </w:p>
          <w:p w14:paraId="2B1EA4BC" w14:textId="77777777" w:rsidR="00042569" w:rsidRPr="0082638E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82638E">
              <w:rPr>
                <w:sz w:val="20"/>
                <w:lang w:val="fr-CH"/>
              </w:rPr>
              <w:t>AR11</w:t>
            </w:r>
          </w:p>
          <w:p w14:paraId="51A28D06" w14:textId="77777777" w:rsidR="00042569" w:rsidRPr="0082638E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82638E">
              <w:rPr>
                <w:sz w:val="20"/>
                <w:lang w:val="fr-CH"/>
              </w:rPr>
              <w:t>AP04</w:t>
            </w:r>
          </w:p>
          <w:p w14:paraId="6408F904" w14:textId="6C57A876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Rés.32</w:t>
            </w:r>
            <w:r w:rsidR="0082638E" w:rsidRPr="0082638E">
              <w:rPr>
                <w:sz w:val="20"/>
                <w:vertAlign w:val="superscript"/>
                <w:lang w:val="en-US"/>
              </w:rPr>
              <w:t>1</w:t>
            </w:r>
          </w:p>
          <w:p w14:paraId="4746067D" w14:textId="26D1E00A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Rés</w:t>
            </w:r>
            <w:r w:rsidR="00BD4C45">
              <w:rPr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>49</w:t>
            </w:r>
          </w:p>
          <w:p w14:paraId="6473C2CC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</w:p>
          <w:p w14:paraId="480500B3" w14:textId="77777777" w:rsidR="00042569" w:rsidRPr="00430FAB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14:paraId="02F89EC9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5.418C</w:t>
            </w:r>
          </w:p>
          <w:p w14:paraId="16F02AA3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5.485</w:t>
            </w:r>
          </w:p>
          <w:p w14:paraId="16A069BD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</w:p>
          <w:p w14:paraId="23053CD2" w14:textId="49A8C78E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9.11A</w:t>
            </w:r>
          </w:p>
          <w:p w14:paraId="1AFB10DE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11.31</w:t>
            </w:r>
          </w:p>
          <w:p w14:paraId="2CC2E08D" w14:textId="77777777" w:rsidR="00042569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  <w:p w14:paraId="4B2D5B23" w14:textId="77777777" w:rsidR="00042569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  <w:p w14:paraId="260E265B" w14:textId="77777777" w:rsidR="00042569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  <w:p w14:paraId="07E24655" w14:textId="77777777" w:rsidR="00042569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  <w:p w14:paraId="0EB0D31E" w14:textId="77777777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992" w:type="dxa"/>
          </w:tcPr>
          <w:p w14:paraId="309FEE21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</w:p>
          <w:p w14:paraId="027F45BA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</w:p>
          <w:p w14:paraId="67A2ACF6" w14:textId="64F2071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6-7</w:t>
            </w:r>
          </w:p>
          <w:p w14:paraId="66D242A4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2D511D">
              <w:rPr>
                <w:sz w:val="20"/>
                <w:lang w:val="en-US"/>
              </w:rPr>
              <w:t>11</w:t>
            </w:r>
          </w:p>
          <w:p w14:paraId="2B53864A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</w:p>
          <w:p w14:paraId="3E539043" w14:textId="571E4BFA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0A1857">
              <w:rPr>
                <w:sz w:val="20"/>
                <w:lang w:val="en-US"/>
              </w:rPr>
              <w:t>-2</w:t>
            </w:r>
          </w:p>
          <w:p w14:paraId="26D229D7" w14:textId="755E5A52" w:rsidR="00042569" w:rsidRDefault="0082638E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</w:p>
          <w:p w14:paraId="679BEC3A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  <w:p w14:paraId="63C26614" w14:textId="3FBC007D" w:rsidR="00042569" w:rsidRDefault="0082638E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</w:p>
          <w:p w14:paraId="33D2F485" w14:textId="77777777" w:rsidR="00042569" w:rsidRPr="002D511D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865" w:type="dxa"/>
          </w:tcPr>
          <w:p w14:paraId="3EFB5155" w14:textId="2A6B8943" w:rsidR="00042569" w:rsidRPr="00042569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2569">
              <w:rPr>
                <w:sz w:val="20"/>
                <w:lang w:val="fr-CH"/>
              </w:rPr>
              <w:t>13(rév.1)</w:t>
            </w:r>
          </w:p>
          <w:p w14:paraId="4A6BFA80" w14:textId="7A7D9E9C" w:rsidR="00042569" w:rsidRPr="00042569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2569">
              <w:rPr>
                <w:sz w:val="20"/>
                <w:lang w:val="fr-CH"/>
              </w:rPr>
              <w:t>20(rév.1)</w:t>
            </w:r>
          </w:p>
          <w:p w14:paraId="2B75EB6D" w14:textId="7AD694FC" w:rsidR="00042569" w:rsidRPr="00042569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2569">
              <w:rPr>
                <w:sz w:val="20"/>
                <w:lang w:val="fr-CH"/>
              </w:rPr>
              <w:t>6(rév.</w:t>
            </w:r>
            <w:proofErr w:type="gramStart"/>
            <w:r w:rsidRPr="00042569">
              <w:rPr>
                <w:sz w:val="20"/>
                <w:lang w:val="fr-CH"/>
              </w:rPr>
              <w:t>1)-</w:t>
            </w:r>
            <w:proofErr w:type="gramEnd"/>
            <w:r w:rsidRPr="00042569">
              <w:rPr>
                <w:sz w:val="20"/>
                <w:lang w:val="fr-CH"/>
              </w:rPr>
              <w:t>7(rév.1)</w:t>
            </w:r>
          </w:p>
          <w:p w14:paraId="65D56FCA" w14:textId="4389636B" w:rsidR="00042569" w:rsidRPr="00042569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2569">
              <w:rPr>
                <w:sz w:val="20"/>
                <w:lang w:val="fr-CH"/>
              </w:rPr>
              <w:t>11(rév.1)</w:t>
            </w:r>
          </w:p>
          <w:p w14:paraId="482E8541" w14:textId="11D43986" w:rsidR="00042569" w:rsidRPr="00042569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2569">
              <w:rPr>
                <w:sz w:val="20"/>
                <w:lang w:val="fr-CH"/>
              </w:rPr>
              <w:t>8(rév.1)</w:t>
            </w:r>
          </w:p>
          <w:p w14:paraId="3BBAE588" w14:textId="4BE6898E" w:rsidR="00042569" w:rsidRPr="00042569" w:rsidRDefault="000A1857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2569">
              <w:rPr>
                <w:sz w:val="20"/>
                <w:lang w:val="fr-CH"/>
              </w:rPr>
              <w:t>1(rév.</w:t>
            </w:r>
            <w:proofErr w:type="gramStart"/>
            <w:r w:rsidRPr="00042569">
              <w:rPr>
                <w:sz w:val="20"/>
                <w:lang w:val="fr-CH"/>
              </w:rPr>
              <w:t>1)-</w:t>
            </w:r>
            <w:proofErr w:type="gramEnd"/>
            <w:r w:rsidRPr="00042569">
              <w:rPr>
                <w:sz w:val="20"/>
                <w:lang w:val="fr-CH"/>
              </w:rPr>
              <w:t>2(rév.1)</w:t>
            </w:r>
          </w:p>
          <w:p w14:paraId="0C0460DC" w14:textId="46AB1B8E" w:rsidR="00042569" w:rsidRPr="00042569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2569">
              <w:rPr>
                <w:sz w:val="20"/>
                <w:lang w:val="fr-CH"/>
              </w:rPr>
              <w:t>1(rév.1)</w:t>
            </w:r>
          </w:p>
          <w:p w14:paraId="1F049238" w14:textId="403ACD9E" w:rsidR="00042569" w:rsidRPr="00042569" w:rsidRDefault="0082638E" w:rsidP="00DD562E">
            <w:pPr>
              <w:spacing w:after="20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–</w:t>
            </w:r>
          </w:p>
          <w:p w14:paraId="0D6A2DF6" w14:textId="0753AF02" w:rsidR="00042569" w:rsidRPr="00042569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2569">
              <w:rPr>
                <w:sz w:val="20"/>
                <w:lang w:val="fr-CH"/>
              </w:rPr>
              <w:t>1(rév.</w:t>
            </w:r>
            <w:proofErr w:type="gramStart"/>
            <w:r w:rsidRPr="00042569">
              <w:rPr>
                <w:sz w:val="20"/>
                <w:lang w:val="fr-CH"/>
              </w:rPr>
              <w:t>1)-</w:t>
            </w:r>
            <w:proofErr w:type="gramEnd"/>
            <w:r w:rsidRPr="00042569">
              <w:rPr>
                <w:sz w:val="20"/>
                <w:lang w:val="fr-CH"/>
              </w:rPr>
              <w:t>2(rév.1)</w:t>
            </w:r>
          </w:p>
          <w:p w14:paraId="3D71F203" w14:textId="5B1EE0CC" w:rsidR="00042569" w:rsidRPr="00D942DF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D942DF">
              <w:rPr>
                <w:sz w:val="20"/>
                <w:lang w:val="fr-CH"/>
              </w:rPr>
              <w:t>2(rév.1)</w:t>
            </w:r>
          </w:p>
        </w:tc>
      </w:tr>
      <w:tr w:rsidR="0082638E" w:rsidRPr="003475A2" w14:paraId="0BEF8668" w14:textId="77777777" w:rsidTr="00FB6492">
        <w:trPr>
          <w:tblHeader/>
          <w:jc w:val="center"/>
        </w:trPr>
        <w:tc>
          <w:tcPr>
            <w:tcW w:w="1605" w:type="dxa"/>
            <w:tcBorders>
              <w:top w:val="nil"/>
              <w:bottom w:val="single" w:sz="4" w:space="0" w:color="auto"/>
            </w:tcBorders>
          </w:tcPr>
          <w:p w14:paraId="0A674E08" w14:textId="77777777" w:rsidR="0082638E" w:rsidRPr="00D942DF" w:rsidRDefault="0082638E" w:rsidP="000C2A87">
            <w:pPr>
              <w:spacing w:before="80" w:after="200"/>
              <w:jc w:val="center"/>
              <w:rPr>
                <w:sz w:val="20"/>
                <w:lang w:val="fr-CH"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14:paraId="382938C9" w14:textId="77777777" w:rsidR="0082638E" w:rsidRPr="00D942DF" w:rsidRDefault="0082638E" w:rsidP="000C2A87">
            <w:pPr>
              <w:spacing w:before="80" w:after="200"/>
              <w:jc w:val="center"/>
              <w:rPr>
                <w:sz w:val="20"/>
                <w:lang w:val="fr-CH"/>
              </w:rPr>
            </w:pPr>
          </w:p>
        </w:tc>
        <w:tc>
          <w:tcPr>
            <w:tcW w:w="987" w:type="dxa"/>
          </w:tcPr>
          <w:p w14:paraId="2074537C" w14:textId="5DABF8C1" w:rsidR="0082638E" w:rsidRPr="00F879D2" w:rsidRDefault="0082638E" w:rsidP="000C2A87">
            <w:pPr>
              <w:spacing w:before="80"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des matières</w:t>
            </w:r>
          </w:p>
        </w:tc>
        <w:tc>
          <w:tcPr>
            <w:tcW w:w="1417" w:type="dxa"/>
          </w:tcPr>
          <w:p w14:paraId="29B37512" w14:textId="77777777" w:rsidR="0082638E" w:rsidRPr="0082638E" w:rsidRDefault="0082638E" w:rsidP="000C2A87">
            <w:pPr>
              <w:spacing w:before="80" w:after="200"/>
              <w:jc w:val="center"/>
              <w:rPr>
                <w:sz w:val="20"/>
                <w:lang w:val="fr-CH"/>
              </w:rPr>
            </w:pPr>
          </w:p>
        </w:tc>
        <w:tc>
          <w:tcPr>
            <w:tcW w:w="1418" w:type="dxa"/>
          </w:tcPr>
          <w:p w14:paraId="649EEFC8" w14:textId="77777777" w:rsidR="0082638E" w:rsidRDefault="0082638E" w:rsidP="000C2A87">
            <w:pPr>
              <w:spacing w:before="80"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</w:tcPr>
          <w:p w14:paraId="4061A6FE" w14:textId="62DAFA60" w:rsidR="0082638E" w:rsidRDefault="0082638E" w:rsidP="000C2A87">
            <w:pPr>
              <w:spacing w:before="80"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865" w:type="dxa"/>
          </w:tcPr>
          <w:p w14:paraId="7D504838" w14:textId="78CE8B60" w:rsidR="0082638E" w:rsidRPr="00042569" w:rsidRDefault="0082638E" w:rsidP="000C2A87">
            <w:pPr>
              <w:spacing w:before="80" w:after="20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1(rév.</w:t>
            </w:r>
            <w:proofErr w:type="gramStart"/>
            <w:r>
              <w:rPr>
                <w:sz w:val="20"/>
                <w:lang w:val="fr-CH"/>
              </w:rPr>
              <w:t>1)-</w:t>
            </w:r>
            <w:proofErr w:type="gramEnd"/>
            <w:r>
              <w:rPr>
                <w:sz w:val="20"/>
                <w:lang w:val="fr-CH"/>
              </w:rPr>
              <w:t>2(rév.1)</w:t>
            </w:r>
          </w:p>
        </w:tc>
      </w:tr>
      <w:tr w:rsidR="00AF2728" w:rsidRPr="003475A2" w14:paraId="1117F37C" w14:textId="77777777" w:rsidTr="00FB6492">
        <w:trPr>
          <w:tblHeader/>
          <w:jc w:val="center"/>
        </w:trPr>
        <w:tc>
          <w:tcPr>
            <w:tcW w:w="1605" w:type="dxa"/>
            <w:tcBorders>
              <w:top w:val="single" w:sz="4" w:space="0" w:color="auto"/>
              <w:bottom w:val="nil"/>
            </w:tcBorders>
          </w:tcPr>
          <w:p w14:paraId="208BD292" w14:textId="739A5172" w:rsidR="00AF2728" w:rsidRPr="00F879D2" w:rsidRDefault="0027233C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 w:rsidR="00AF2728">
              <w:rPr>
                <w:sz w:val="20"/>
                <w:lang w:val="en-US"/>
              </w:rPr>
              <w:br/>
              <w:t>Voir</w:t>
            </w:r>
            <w:r w:rsidR="00AF2728" w:rsidRPr="00F879D2">
              <w:rPr>
                <w:sz w:val="20"/>
                <w:lang w:val="en-US"/>
              </w:rPr>
              <w:t xml:space="preserve"> CR/</w:t>
            </w:r>
            <w:r w:rsidR="00AF2728">
              <w:rPr>
                <w:sz w:val="20"/>
                <w:lang w:val="en-US"/>
              </w:rPr>
              <w:t>484</w:t>
            </w:r>
          </w:p>
        </w:tc>
        <w:tc>
          <w:tcPr>
            <w:tcW w:w="1222" w:type="dxa"/>
            <w:tcBorders>
              <w:top w:val="single" w:sz="4" w:space="0" w:color="auto"/>
              <w:bottom w:val="nil"/>
            </w:tcBorders>
          </w:tcPr>
          <w:p w14:paraId="2F19F5F8" w14:textId="7B9CFB9A" w:rsidR="00AF2728" w:rsidRDefault="00FB3A41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</w:t>
            </w:r>
            <w:r w:rsidR="00AF2728"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mars</w:t>
            </w:r>
            <w:r w:rsidR="00AF2728">
              <w:rPr>
                <w:sz w:val="20"/>
                <w:lang w:val="en-US"/>
              </w:rPr>
              <w:br/>
              <w:t>2022</w:t>
            </w:r>
          </w:p>
        </w:tc>
        <w:tc>
          <w:tcPr>
            <w:tcW w:w="987" w:type="dxa"/>
          </w:tcPr>
          <w:p w14:paraId="055AE669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A1</w:t>
            </w:r>
            <w:r w:rsidRPr="000C2A87">
              <w:rPr>
                <w:sz w:val="20"/>
                <w:lang w:val="en-US"/>
              </w:rPr>
              <w:br/>
            </w:r>
            <w:r w:rsidRPr="000C2A87">
              <w:rPr>
                <w:sz w:val="20"/>
                <w:lang w:val="en-US"/>
              </w:rPr>
              <w:br/>
            </w:r>
          </w:p>
          <w:p w14:paraId="0B460A23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A1</w:t>
            </w:r>
            <w:r w:rsidRPr="000C2A87">
              <w:rPr>
                <w:sz w:val="20"/>
                <w:lang w:val="en-US"/>
              </w:rPr>
              <w:br/>
            </w:r>
          </w:p>
          <w:p w14:paraId="18FF98D7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A1</w:t>
            </w:r>
          </w:p>
          <w:p w14:paraId="20972575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A1</w:t>
            </w:r>
          </w:p>
          <w:p w14:paraId="11FDF726" w14:textId="6184B991" w:rsidR="00AF2728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A11</w:t>
            </w:r>
          </w:p>
        </w:tc>
        <w:tc>
          <w:tcPr>
            <w:tcW w:w="1417" w:type="dxa"/>
          </w:tcPr>
          <w:p w14:paraId="184D920B" w14:textId="541347C0" w:rsidR="000C2A87" w:rsidRPr="00C03D30" w:rsidRDefault="00C03D30" w:rsidP="000C2A87">
            <w:pPr>
              <w:spacing w:after="200"/>
              <w:jc w:val="center"/>
              <w:rPr>
                <w:sz w:val="20"/>
                <w:lang w:val="fr-CH"/>
              </w:rPr>
            </w:pPr>
            <w:r w:rsidRPr="00C03D30">
              <w:rPr>
                <w:sz w:val="20"/>
                <w:lang w:val="fr-CH"/>
              </w:rPr>
              <w:t>Prorogation du délai réglementaire</w:t>
            </w:r>
          </w:p>
          <w:p w14:paraId="72E85FB9" w14:textId="44C80B75" w:rsidR="000C2A87" w:rsidRPr="00C03D30" w:rsidRDefault="00C03D30" w:rsidP="000C2A87">
            <w:pPr>
              <w:spacing w:after="200"/>
              <w:jc w:val="center"/>
              <w:rPr>
                <w:spacing w:val="-6"/>
                <w:sz w:val="20"/>
                <w:lang w:val="fr-CH"/>
              </w:rPr>
            </w:pPr>
            <w:r w:rsidRPr="00C03D30">
              <w:rPr>
                <w:spacing w:val="-6"/>
                <w:sz w:val="20"/>
                <w:lang w:val="fr-CH"/>
              </w:rPr>
              <w:t>Mise en service simultanée</w:t>
            </w:r>
          </w:p>
          <w:p w14:paraId="57AD3118" w14:textId="77777777" w:rsidR="000C2A87" w:rsidRPr="00C03D30" w:rsidRDefault="000C2A87" w:rsidP="000C2A87">
            <w:pPr>
              <w:spacing w:after="200"/>
              <w:jc w:val="center"/>
              <w:rPr>
                <w:sz w:val="20"/>
                <w:lang w:val="fr-CH"/>
              </w:rPr>
            </w:pPr>
            <w:r w:rsidRPr="00C03D30">
              <w:rPr>
                <w:sz w:val="20"/>
                <w:lang w:val="fr-CH"/>
              </w:rPr>
              <w:t>AR11</w:t>
            </w:r>
          </w:p>
          <w:p w14:paraId="56FF2E4A" w14:textId="2A414D59" w:rsidR="00AF2728" w:rsidRPr="00C03D30" w:rsidRDefault="000C2A87" w:rsidP="000C2A87">
            <w:pPr>
              <w:spacing w:after="200"/>
              <w:jc w:val="center"/>
              <w:rPr>
                <w:sz w:val="20"/>
                <w:lang w:val="en-GB"/>
              </w:rPr>
            </w:pPr>
            <w:r w:rsidRPr="000C2A87">
              <w:rPr>
                <w:sz w:val="20"/>
                <w:lang w:val="en-US"/>
              </w:rPr>
              <w:t>AR11</w:t>
            </w:r>
          </w:p>
        </w:tc>
        <w:tc>
          <w:tcPr>
            <w:tcW w:w="1418" w:type="dxa"/>
          </w:tcPr>
          <w:p w14:paraId="36E42B13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br/>
            </w:r>
            <w:r w:rsidRPr="000C2A87">
              <w:rPr>
                <w:sz w:val="20"/>
                <w:lang w:val="en-US"/>
              </w:rPr>
              <w:br/>
            </w:r>
          </w:p>
          <w:p w14:paraId="6A555BA1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br/>
            </w:r>
          </w:p>
          <w:p w14:paraId="67A9269F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11.43A</w:t>
            </w:r>
          </w:p>
          <w:p w14:paraId="169FC3A6" w14:textId="5F3B9A9F" w:rsidR="00AF2728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11.43B</w:t>
            </w:r>
          </w:p>
        </w:tc>
        <w:tc>
          <w:tcPr>
            <w:tcW w:w="992" w:type="dxa"/>
          </w:tcPr>
          <w:p w14:paraId="0EE63EC0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–</w:t>
            </w:r>
            <w:r w:rsidRPr="000C2A87">
              <w:rPr>
                <w:sz w:val="20"/>
                <w:lang w:val="en-US"/>
              </w:rPr>
              <w:br/>
            </w:r>
            <w:r w:rsidRPr="000C2A87">
              <w:rPr>
                <w:sz w:val="20"/>
                <w:lang w:val="en-US"/>
              </w:rPr>
              <w:br/>
            </w:r>
          </w:p>
          <w:p w14:paraId="3201FFC0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–</w:t>
            </w:r>
            <w:r w:rsidRPr="000C2A87">
              <w:rPr>
                <w:sz w:val="20"/>
                <w:lang w:val="en-US"/>
              </w:rPr>
              <w:br/>
            </w:r>
          </w:p>
          <w:p w14:paraId="11BD44D7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24</w:t>
            </w:r>
          </w:p>
          <w:p w14:paraId="2506A8A6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25</w:t>
            </w:r>
          </w:p>
          <w:p w14:paraId="0A2166F6" w14:textId="0B80B928" w:rsidR="001323B0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1-2</w:t>
            </w:r>
          </w:p>
        </w:tc>
        <w:tc>
          <w:tcPr>
            <w:tcW w:w="1865" w:type="dxa"/>
          </w:tcPr>
          <w:p w14:paraId="02BF348C" w14:textId="4955E6D1" w:rsidR="000C2A87" w:rsidRPr="000C2A87" w:rsidRDefault="000C2A87" w:rsidP="000C2A87">
            <w:pPr>
              <w:spacing w:after="200"/>
              <w:jc w:val="center"/>
              <w:rPr>
                <w:sz w:val="20"/>
                <w:lang w:val="fr-CH"/>
              </w:rPr>
            </w:pPr>
            <w:r w:rsidRPr="000C2A87">
              <w:rPr>
                <w:sz w:val="20"/>
                <w:lang w:val="fr-CH"/>
              </w:rPr>
              <w:t>1(rév.</w:t>
            </w:r>
            <w:proofErr w:type="gramStart"/>
            <w:r w:rsidRPr="000C2A87">
              <w:rPr>
                <w:sz w:val="20"/>
                <w:lang w:val="fr-CH"/>
              </w:rPr>
              <w:t>2)-</w:t>
            </w:r>
            <w:proofErr w:type="gramEnd"/>
            <w:r w:rsidRPr="000C2A87">
              <w:rPr>
                <w:sz w:val="20"/>
                <w:lang w:val="fr-CH"/>
              </w:rPr>
              <w:t>2(rév.2)</w:t>
            </w:r>
            <w:r w:rsidRPr="000C2A87">
              <w:rPr>
                <w:sz w:val="20"/>
                <w:lang w:val="fr-CH"/>
              </w:rPr>
              <w:br/>
            </w:r>
            <w:r w:rsidRPr="000C2A87">
              <w:rPr>
                <w:sz w:val="20"/>
                <w:lang w:val="fr-CH"/>
              </w:rPr>
              <w:br/>
            </w:r>
          </w:p>
          <w:p w14:paraId="7C4F7EED" w14:textId="1F50A2FA" w:rsidR="000C2A87" w:rsidRPr="000C2A87" w:rsidRDefault="000C2A87" w:rsidP="000C2A87">
            <w:pPr>
              <w:spacing w:after="200"/>
              <w:jc w:val="center"/>
              <w:rPr>
                <w:sz w:val="20"/>
                <w:lang w:val="fr-CH"/>
              </w:rPr>
            </w:pPr>
            <w:r w:rsidRPr="000C2A87">
              <w:rPr>
                <w:sz w:val="20"/>
                <w:lang w:val="fr-CH"/>
              </w:rPr>
              <w:t xml:space="preserve">1(rév.2) </w:t>
            </w:r>
            <w:r w:rsidRPr="000C2A87">
              <w:rPr>
                <w:sz w:val="20"/>
                <w:lang w:val="fr-CH"/>
              </w:rPr>
              <w:br/>
            </w:r>
          </w:p>
          <w:p w14:paraId="10C5406A" w14:textId="6B625EAD" w:rsidR="000C2A87" w:rsidRPr="000C2A87" w:rsidRDefault="000C2A87" w:rsidP="000C2A87">
            <w:pPr>
              <w:spacing w:after="200"/>
              <w:jc w:val="center"/>
              <w:rPr>
                <w:sz w:val="20"/>
                <w:lang w:val="fr-CH"/>
              </w:rPr>
            </w:pPr>
            <w:r w:rsidRPr="000C2A87">
              <w:rPr>
                <w:sz w:val="20"/>
                <w:lang w:val="fr-CH"/>
              </w:rPr>
              <w:t>24(rév.2)</w:t>
            </w:r>
          </w:p>
          <w:p w14:paraId="7A44E5B7" w14:textId="4C4B61C9" w:rsidR="000C2A87" w:rsidRPr="000C2A87" w:rsidRDefault="000C2A87" w:rsidP="000C2A87">
            <w:pPr>
              <w:spacing w:after="200"/>
              <w:jc w:val="center"/>
              <w:rPr>
                <w:sz w:val="20"/>
                <w:lang w:val="fr-CH"/>
              </w:rPr>
            </w:pPr>
            <w:r w:rsidRPr="000C2A87">
              <w:rPr>
                <w:sz w:val="20"/>
                <w:lang w:val="fr-CH"/>
              </w:rPr>
              <w:t>25(rév.2)</w:t>
            </w:r>
          </w:p>
          <w:p w14:paraId="3E77B2ED" w14:textId="402D9B10" w:rsidR="001323B0" w:rsidRDefault="000C2A87" w:rsidP="000C2A87">
            <w:pPr>
              <w:spacing w:after="200"/>
              <w:jc w:val="center"/>
              <w:rPr>
                <w:sz w:val="20"/>
                <w:lang w:val="fr-CH"/>
              </w:rPr>
            </w:pPr>
            <w:r w:rsidRPr="000C2A87">
              <w:rPr>
                <w:sz w:val="20"/>
                <w:lang w:val="en-US"/>
              </w:rPr>
              <w:t>–</w:t>
            </w:r>
          </w:p>
        </w:tc>
      </w:tr>
      <w:tr w:rsidR="00AF2728" w:rsidRPr="003475A2" w14:paraId="6EA2A3ED" w14:textId="77777777" w:rsidTr="00FB6492">
        <w:trPr>
          <w:tblHeader/>
          <w:jc w:val="center"/>
        </w:trPr>
        <w:tc>
          <w:tcPr>
            <w:tcW w:w="1605" w:type="dxa"/>
            <w:tcBorders>
              <w:top w:val="nil"/>
            </w:tcBorders>
          </w:tcPr>
          <w:p w14:paraId="40C041C0" w14:textId="77777777" w:rsidR="00AF2728" w:rsidRPr="00F879D2" w:rsidRDefault="00AF2728" w:rsidP="000C2A87">
            <w:pPr>
              <w:spacing w:before="80"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</w:tcBorders>
          </w:tcPr>
          <w:p w14:paraId="2AA7371F" w14:textId="77777777" w:rsidR="00AF2728" w:rsidRDefault="00AF2728" w:rsidP="000C2A87">
            <w:pPr>
              <w:spacing w:before="80"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</w:tcPr>
          <w:p w14:paraId="6BFA67F7" w14:textId="12CA3298" w:rsidR="00AF2728" w:rsidRDefault="00AF2728" w:rsidP="000C2A87">
            <w:pPr>
              <w:spacing w:before="80"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des matières</w:t>
            </w:r>
          </w:p>
        </w:tc>
        <w:tc>
          <w:tcPr>
            <w:tcW w:w="1417" w:type="dxa"/>
          </w:tcPr>
          <w:p w14:paraId="0073686B" w14:textId="77777777" w:rsidR="00AF2728" w:rsidRPr="0082638E" w:rsidRDefault="00AF2728" w:rsidP="000C2A87">
            <w:pPr>
              <w:spacing w:before="80" w:after="200"/>
              <w:jc w:val="center"/>
              <w:rPr>
                <w:sz w:val="20"/>
                <w:lang w:val="fr-CH"/>
              </w:rPr>
            </w:pPr>
          </w:p>
        </w:tc>
        <w:tc>
          <w:tcPr>
            <w:tcW w:w="1418" w:type="dxa"/>
          </w:tcPr>
          <w:p w14:paraId="667983BF" w14:textId="77777777" w:rsidR="00AF2728" w:rsidRDefault="00AF2728" w:rsidP="000C2A87">
            <w:pPr>
              <w:spacing w:before="80"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</w:tcPr>
          <w:p w14:paraId="5EC01D0A" w14:textId="6800A18F" w:rsidR="00AF2728" w:rsidRDefault="001323B0" w:rsidP="000C2A87">
            <w:pPr>
              <w:spacing w:before="80"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865" w:type="dxa"/>
          </w:tcPr>
          <w:p w14:paraId="0B26E818" w14:textId="23106A1D" w:rsidR="00AF2728" w:rsidRDefault="001323B0" w:rsidP="000C2A87">
            <w:pPr>
              <w:spacing w:before="80" w:after="20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en-US"/>
              </w:rPr>
              <w:t>1</w:t>
            </w:r>
            <w:r w:rsidR="00AF2728" w:rsidRPr="00AF2728">
              <w:rPr>
                <w:sz w:val="20"/>
                <w:lang w:val="en-US"/>
              </w:rPr>
              <w:t>(r</w:t>
            </w:r>
            <w:r w:rsidR="00AF2728">
              <w:rPr>
                <w:sz w:val="20"/>
                <w:lang w:val="en-US"/>
              </w:rPr>
              <w:t>é</w:t>
            </w:r>
            <w:r w:rsidR="00AF2728" w:rsidRPr="00AF2728">
              <w:rPr>
                <w:sz w:val="20"/>
                <w:lang w:val="en-US"/>
              </w:rPr>
              <w:t>v.2)-</w:t>
            </w:r>
            <w:r>
              <w:rPr>
                <w:sz w:val="20"/>
                <w:lang w:val="en-US"/>
              </w:rPr>
              <w:t>2</w:t>
            </w:r>
            <w:r w:rsidR="00AF2728" w:rsidRPr="00AF2728">
              <w:rPr>
                <w:sz w:val="20"/>
                <w:lang w:val="en-US"/>
              </w:rPr>
              <w:t>(r</w:t>
            </w:r>
            <w:r w:rsidR="00AF2728">
              <w:rPr>
                <w:sz w:val="20"/>
                <w:lang w:val="en-US"/>
              </w:rPr>
              <w:t>é</w:t>
            </w:r>
            <w:r w:rsidR="00AF2728" w:rsidRPr="00AF2728">
              <w:rPr>
                <w:sz w:val="20"/>
                <w:lang w:val="en-US"/>
              </w:rPr>
              <w:t>v.2)</w:t>
            </w:r>
          </w:p>
        </w:tc>
      </w:tr>
    </w:tbl>
    <w:p w14:paraId="0A05179B" w14:textId="77777777" w:rsidR="00CB06C8" w:rsidRDefault="00CB06C8" w:rsidP="00CB06C8">
      <w:pPr>
        <w:rPr>
          <w:vertAlign w:val="superscript"/>
          <w:lang w:val="fr-CH"/>
        </w:rPr>
      </w:pPr>
    </w:p>
    <w:p w14:paraId="45CDCADF" w14:textId="67A548FE" w:rsidR="00CB06C8" w:rsidRDefault="00CB06C8" w:rsidP="00CB06C8">
      <w:pPr>
        <w:rPr>
          <w:vertAlign w:val="superscript"/>
          <w:lang w:val="fr-CH"/>
        </w:rPr>
      </w:pPr>
    </w:p>
    <w:tbl>
      <w:tblPr>
        <w:tblStyle w:val="TableGrid"/>
        <w:tblW w:w="9305" w:type="dxa"/>
        <w:jc w:val="center"/>
        <w:tblLayout w:type="fixed"/>
        <w:tblLook w:val="04A0" w:firstRow="1" w:lastRow="0" w:firstColumn="1" w:lastColumn="0" w:noHBand="0" w:noVBand="1"/>
      </w:tblPr>
      <w:tblGrid>
        <w:gridCol w:w="1636"/>
        <w:gridCol w:w="1033"/>
        <w:gridCol w:w="992"/>
        <w:gridCol w:w="1418"/>
        <w:gridCol w:w="1518"/>
        <w:gridCol w:w="992"/>
        <w:gridCol w:w="1716"/>
      </w:tblGrid>
      <w:tr w:rsidR="00CB06C8" w:rsidRPr="003475A2" w14:paraId="2789BB0A" w14:textId="77777777" w:rsidTr="0057713D">
        <w:trPr>
          <w:tblHeader/>
          <w:jc w:val="center"/>
        </w:trPr>
        <w:tc>
          <w:tcPr>
            <w:tcW w:w="1636" w:type="dxa"/>
          </w:tcPr>
          <w:p w14:paraId="5C047A26" w14:textId="77777777" w:rsidR="00CB06C8" w:rsidRPr="003475A2" w:rsidRDefault="00CB06C8" w:rsidP="00EC4ADA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b/>
                <w:bCs/>
                <w:sz w:val="20"/>
                <w:lang w:val="en-US"/>
              </w:rPr>
              <w:lastRenderedPageBreak/>
              <w:t>Ré</w:t>
            </w:r>
            <w:r w:rsidRPr="003475A2">
              <w:rPr>
                <w:b/>
                <w:bCs/>
                <w:sz w:val="20"/>
                <w:lang w:val="en-US"/>
              </w:rPr>
              <w:t>vision</w:t>
            </w:r>
            <w:r>
              <w:rPr>
                <w:b/>
                <w:bCs/>
                <w:sz w:val="20"/>
                <w:lang w:val="en-US"/>
              </w:rPr>
              <w:br/>
            </w:r>
            <w:r w:rsidRPr="003475A2">
              <w:rPr>
                <w:b/>
                <w:bCs/>
                <w:sz w:val="20"/>
                <w:lang w:val="en-US"/>
              </w:rPr>
              <w:t>(Circula</w:t>
            </w:r>
            <w:r>
              <w:rPr>
                <w:b/>
                <w:bCs/>
                <w:sz w:val="20"/>
                <w:lang w:val="en-US"/>
              </w:rPr>
              <w:t>i</w:t>
            </w:r>
            <w:r w:rsidRPr="003475A2">
              <w:rPr>
                <w:b/>
                <w:bCs/>
                <w:sz w:val="20"/>
                <w:lang w:val="en-US"/>
              </w:rPr>
              <w:t>r</w:t>
            </w:r>
            <w:r>
              <w:rPr>
                <w:b/>
                <w:bCs/>
                <w:sz w:val="20"/>
                <w:lang w:val="en-US"/>
              </w:rPr>
              <w:t>e</w:t>
            </w:r>
            <w:r w:rsidRPr="003475A2">
              <w:rPr>
                <w:b/>
                <w:bCs/>
                <w:sz w:val="20"/>
                <w:lang w:val="en-US"/>
              </w:rPr>
              <w:t xml:space="preserve"> N</w:t>
            </w:r>
            <w:r w:rsidRPr="006D2EB8">
              <w:rPr>
                <w:rFonts w:ascii="Times New Roman Bold" w:hAnsi="Times New Roman Bold" w:cs="Times New Roman Bold"/>
                <w:b/>
                <w:bCs/>
                <w:sz w:val="20"/>
                <w:vertAlign w:val="superscript"/>
                <w:lang w:val="en-US"/>
              </w:rPr>
              <w:t>o</w:t>
            </w:r>
            <w:r w:rsidRPr="003475A2">
              <w:rPr>
                <w:b/>
                <w:bCs/>
                <w:sz w:val="20"/>
                <w:lang w:val="en-US"/>
              </w:rPr>
              <w:t>)</w:t>
            </w:r>
          </w:p>
        </w:tc>
        <w:tc>
          <w:tcPr>
            <w:tcW w:w="1033" w:type="dxa"/>
          </w:tcPr>
          <w:p w14:paraId="32CEDC72" w14:textId="77777777" w:rsidR="00CB06C8" w:rsidRPr="003475A2" w:rsidRDefault="00CB06C8" w:rsidP="00EC4ADA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Date</w:t>
            </w:r>
          </w:p>
        </w:tc>
        <w:tc>
          <w:tcPr>
            <w:tcW w:w="992" w:type="dxa"/>
          </w:tcPr>
          <w:p w14:paraId="44EBD6AF" w14:textId="77777777" w:rsidR="00CB06C8" w:rsidRPr="003475A2" w:rsidRDefault="00CB06C8" w:rsidP="00EC4ADA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  <w:r>
              <w:rPr>
                <w:b/>
                <w:bCs/>
                <w:sz w:val="20"/>
                <w:lang w:val="en-US"/>
              </w:rPr>
              <w:t>ie</w:t>
            </w:r>
          </w:p>
        </w:tc>
        <w:tc>
          <w:tcPr>
            <w:tcW w:w="1418" w:type="dxa"/>
          </w:tcPr>
          <w:p w14:paraId="2697C62D" w14:textId="77777777" w:rsidR="00CB06C8" w:rsidRPr="003475A2" w:rsidRDefault="00CB06C8" w:rsidP="00EC4ADA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518" w:type="dxa"/>
          </w:tcPr>
          <w:p w14:paraId="279A7495" w14:textId="77777777" w:rsidR="00CB06C8" w:rsidRPr="00042569" w:rsidRDefault="00CB06C8" w:rsidP="00EC4ADA">
            <w:pPr>
              <w:spacing w:after="200"/>
              <w:jc w:val="center"/>
              <w:rPr>
                <w:b/>
                <w:bCs/>
                <w:sz w:val="20"/>
                <w:lang w:val="fr-CH"/>
              </w:rPr>
            </w:pPr>
            <w:r w:rsidRPr="0084587A">
              <w:rPr>
                <w:b/>
                <w:bCs/>
                <w:sz w:val="20"/>
              </w:rPr>
              <w:t>Ν° du RP ou autre réf</w:t>
            </w:r>
            <w:r>
              <w:rPr>
                <w:b/>
                <w:bCs/>
                <w:sz w:val="20"/>
              </w:rPr>
              <w:t>é</w:t>
            </w:r>
            <w:r w:rsidRPr="0084587A">
              <w:rPr>
                <w:b/>
                <w:bCs/>
                <w:sz w:val="20"/>
              </w:rPr>
              <w:t>rence</w:t>
            </w:r>
          </w:p>
        </w:tc>
        <w:tc>
          <w:tcPr>
            <w:tcW w:w="992" w:type="dxa"/>
          </w:tcPr>
          <w:p w14:paraId="6B772F80" w14:textId="77777777" w:rsidR="00CB06C8" w:rsidRPr="003475A2" w:rsidRDefault="00CB06C8" w:rsidP="00EC4ADA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 xml:space="preserve">Pages </w:t>
            </w:r>
            <w:r>
              <w:rPr>
                <w:b/>
                <w:bCs/>
                <w:sz w:val="20"/>
                <w:lang w:val="en-US"/>
              </w:rPr>
              <w:t>à enlever</w:t>
            </w:r>
          </w:p>
        </w:tc>
        <w:tc>
          <w:tcPr>
            <w:tcW w:w="1716" w:type="dxa"/>
          </w:tcPr>
          <w:p w14:paraId="56662441" w14:textId="77777777" w:rsidR="00CB06C8" w:rsidRPr="003475A2" w:rsidRDefault="00CB06C8" w:rsidP="00EC4ADA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494FC4">
              <w:rPr>
                <w:b/>
                <w:bCs/>
                <w:sz w:val="20"/>
                <w:lang w:val="fr-CH"/>
              </w:rPr>
              <w:t xml:space="preserve">Pages à </w:t>
            </w:r>
            <w:r w:rsidRPr="00494FC4">
              <w:rPr>
                <w:b/>
                <w:bCs/>
                <w:sz w:val="20"/>
                <w:lang w:val="fr-CH"/>
              </w:rPr>
              <w:br/>
              <w:t>insérer</w:t>
            </w:r>
          </w:p>
        </w:tc>
      </w:tr>
      <w:tr w:rsidR="00F81ADC" w:rsidRPr="003475A2" w14:paraId="3B01C768" w14:textId="77777777" w:rsidTr="0057713D">
        <w:trPr>
          <w:jc w:val="center"/>
        </w:trPr>
        <w:tc>
          <w:tcPr>
            <w:tcW w:w="1636" w:type="dxa"/>
          </w:tcPr>
          <w:p w14:paraId="67182E53" w14:textId="1286A463" w:rsidR="00F81ADC" w:rsidRDefault="00F81ADC" w:rsidP="0057713D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  <w:r w:rsidRPr="00C52523">
              <w:rPr>
                <w:sz w:val="20"/>
                <w:lang w:val="en-US"/>
              </w:rPr>
              <w:t>3</w:t>
            </w:r>
            <w:r w:rsidRPr="00C52523">
              <w:rPr>
                <w:sz w:val="20"/>
                <w:lang w:val="en-US"/>
              </w:rPr>
              <w:br/>
            </w:r>
            <w:r w:rsidR="00E025E0">
              <w:rPr>
                <w:sz w:val="20"/>
                <w:lang w:val="en-US"/>
              </w:rPr>
              <w:t>Voir</w:t>
            </w:r>
            <w:r w:rsidRPr="00C52523">
              <w:rPr>
                <w:sz w:val="20"/>
                <w:lang w:val="en-US"/>
              </w:rPr>
              <w:t xml:space="preserve"> CR/498</w:t>
            </w:r>
          </w:p>
        </w:tc>
        <w:tc>
          <w:tcPr>
            <w:tcW w:w="1033" w:type="dxa"/>
          </w:tcPr>
          <w:p w14:paraId="25B60F34" w14:textId="496831C5" w:rsidR="00F81ADC" w:rsidRPr="003475A2" w:rsidRDefault="00F81ADC" w:rsidP="0057713D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 w:rsidRPr="00C52523">
              <w:rPr>
                <w:sz w:val="20"/>
                <w:lang w:val="en-US"/>
              </w:rPr>
              <w:t xml:space="preserve"> </w:t>
            </w:r>
            <w:r w:rsidR="00F0745C">
              <w:rPr>
                <w:sz w:val="20"/>
                <w:lang w:val="en-US"/>
              </w:rPr>
              <w:t>juillet</w:t>
            </w:r>
            <w:r w:rsidRPr="00C52523">
              <w:rPr>
                <w:sz w:val="20"/>
                <w:lang w:val="en-US"/>
              </w:rPr>
              <w:br/>
              <w:t>2023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4720AB1" w14:textId="668DA2E7" w:rsidR="00F81ADC" w:rsidRPr="003475A2" w:rsidRDefault="00F81ADC" w:rsidP="0057713D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2AF52BB" w14:textId="77777777" w:rsidR="00F81ADC" w:rsidRDefault="00F81ADC" w:rsidP="0057713D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AR11</w:t>
            </w:r>
            <w:r>
              <w:rPr>
                <w:sz w:val="20"/>
                <w:lang w:val="en-US"/>
              </w:rPr>
              <w:br/>
            </w:r>
          </w:p>
          <w:p w14:paraId="7B05AF77" w14:textId="77777777" w:rsidR="00F81ADC" w:rsidRDefault="00F81ADC" w:rsidP="0057713D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</w:t>
            </w:r>
          </w:p>
          <w:p w14:paraId="242958C6" w14:textId="77777777" w:rsidR="00F81ADC" w:rsidRDefault="00F81ADC" w:rsidP="0057713D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AP30A</w:t>
            </w:r>
          </w:p>
          <w:p w14:paraId="3611091C" w14:textId="613F772C" w:rsidR="00F81ADC" w:rsidRPr="003475A2" w:rsidRDefault="00F81ADC" w:rsidP="0057713D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AP30B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14:paraId="5ACBCB9E" w14:textId="77777777" w:rsidR="00F81ADC" w:rsidRDefault="00F81ADC" w:rsidP="0057713D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11.48</w:t>
            </w:r>
            <w:r>
              <w:rPr>
                <w:sz w:val="20"/>
                <w:lang w:val="en-US"/>
              </w:rPr>
              <w:br/>
            </w:r>
          </w:p>
          <w:p w14:paraId="574F572C" w14:textId="77777777" w:rsidR="00F81ADC" w:rsidRDefault="00F81ADC" w:rsidP="0057713D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5.3.1</w:t>
            </w:r>
          </w:p>
          <w:p w14:paraId="19D0069B" w14:textId="77777777" w:rsidR="00F81ADC" w:rsidRDefault="00F81ADC" w:rsidP="0057713D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5.3.1</w:t>
            </w:r>
          </w:p>
          <w:p w14:paraId="469744B9" w14:textId="5C9A370F" w:rsidR="00F81ADC" w:rsidRPr="0084587A" w:rsidRDefault="00F81ADC" w:rsidP="0057713D">
            <w:pPr>
              <w:spacing w:before="120" w:after="120"/>
              <w:jc w:val="center"/>
              <w:rPr>
                <w:b/>
                <w:bCs/>
                <w:sz w:val="20"/>
              </w:rPr>
            </w:pPr>
            <w:r>
              <w:rPr>
                <w:sz w:val="20"/>
                <w:lang w:val="en-US"/>
              </w:rPr>
              <w:t>8.16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33F109E" w14:textId="77777777" w:rsidR="00F81ADC" w:rsidRDefault="00F81ADC" w:rsidP="0057713D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27-30</w:t>
            </w:r>
            <w:r>
              <w:rPr>
                <w:sz w:val="20"/>
                <w:lang w:val="en-US"/>
              </w:rPr>
              <w:br/>
            </w:r>
          </w:p>
          <w:p w14:paraId="456D52E4" w14:textId="77777777" w:rsidR="00F81ADC" w:rsidRDefault="00F81ADC" w:rsidP="0057713D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</w:p>
          <w:p w14:paraId="0E11D856" w14:textId="77777777" w:rsidR="00F81ADC" w:rsidRDefault="00F81ADC" w:rsidP="0057713D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11-12</w:t>
            </w:r>
          </w:p>
          <w:p w14:paraId="343446F9" w14:textId="5DA5171C" w:rsidR="00F81ADC" w:rsidRPr="003475A2" w:rsidRDefault="00F81ADC" w:rsidP="0057713D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7-8</w:t>
            </w:r>
          </w:p>
        </w:tc>
        <w:tc>
          <w:tcPr>
            <w:tcW w:w="1716" w:type="dxa"/>
            <w:tcBorders>
              <w:top w:val="single" w:sz="4" w:space="0" w:color="auto"/>
              <w:bottom w:val="single" w:sz="4" w:space="0" w:color="auto"/>
            </w:tcBorders>
          </w:tcPr>
          <w:p w14:paraId="5791DC8B" w14:textId="343CCCF1" w:rsidR="004576AA" w:rsidRDefault="00F81ADC" w:rsidP="0057713D">
            <w:pPr>
              <w:pageBreakBefore/>
              <w:spacing w:before="120" w:after="120"/>
              <w:jc w:val="center"/>
              <w:rPr>
                <w:sz w:val="20"/>
              </w:rPr>
            </w:pPr>
            <w:r w:rsidRPr="00E025E0">
              <w:rPr>
                <w:sz w:val="20"/>
              </w:rPr>
              <w:t>28(r</w:t>
            </w:r>
            <w:r w:rsidR="00E025E0" w:rsidRPr="00E025E0">
              <w:rPr>
                <w:sz w:val="20"/>
              </w:rPr>
              <w:t>é</w:t>
            </w:r>
            <w:r w:rsidRPr="00E025E0">
              <w:rPr>
                <w:sz w:val="20"/>
              </w:rPr>
              <w:t>v.</w:t>
            </w:r>
            <w:proofErr w:type="gramStart"/>
            <w:r w:rsidRPr="00E025E0">
              <w:rPr>
                <w:sz w:val="20"/>
              </w:rPr>
              <w:t>3)-</w:t>
            </w:r>
            <w:proofErr w:type="gramEnd"/>
            <w:r w:rsidRPr="00E025E0">
              <w:rPr>
                <w:sz w:val="20"/>
              </w:rPr>
              <w:t>29(r</w:t>
            </w:r>
            <w:r w:rsidR="00E025E0" w:rsidRPr="00E025E0">
              <w:rPr>
                <w:sz w:val="20"/>
              </w:rPr>
              <w:t>é</w:t>
            </w:r>
            <w:r w:rsidRPr="00E025E0">
              <w:rPr>
                <w:sz w:val="20"/>
              </w:rPr>
              <w:t>v.3)</w:t>
            </w:r>
          </w:p>
          <w:p w14:paraId="0A61471A" w14:textId="3CE92734" w:rsidR="00F81ADC" w:rsidRPr="00E025E0" w:rsidRDefault="00F81ADC" w:rsidP="0057713D">
            <w:pPr>
              <w:pageBreakBefore/>
              <w:spacing w:before="120" w:after="120"/>
              <w:jc w:val="center"/>
              <w:rPr>
                <w:sz w:val="20"/>
              </w:rPr>
            </w:pPr>
            <w:r w:rsidRPr="00E025E0">
              <w:rPr>
                <w:sz w:val="20"/>
              </w:rPr>
              <w:t>14</w:t>
            </w:r>
            <w:r w:rsidRPr="00E025E0">
              <w:rPr>
                <w:i/>
                <w:iCs/>
                <w:sz w:val="20"/>
              </w:rPr>
              <w:t>bis</w:t>
            </w:r>
            <w:r w:rsidRPr="00E025E0">
              <w:rPr>
                <w:sz w:val="20"/>
              </w:rPr>
              <w:t>(r</w:t>
            </w:r>
            <w:r w:rsidR="00E025E0" w:rsidRPr="00E025E0">
              <w:rPr>
                <w:sz w:val="20"/>
              </w:rPr>
              <w:t>é</w:t>
            </w:r>
            <w:r w:rsidRPr="00E025E0">
              <w:rPr>
                <w:sz w:val="20"/>
              </w:rPr>
              <w:t>v.3)</w:t>
            </w:r>
          </w:p>
          <w:p w14:paraId="50F15BE7" w14:textId="5C7BA97A" w:rsidR="00F81ADC" w:rsidRPr="00E025E0" w:rsidRDefault="00F81ADC" w:rsidP="0057713D">
            <w:pPr>
              <w:pageBreakBefore/>
              <w:spacing w:before="120" w:after="120"/>
              <w:jc w:val="center"/>
              <w:rPr>
                <w:sz w:val="20"/>
              </w:rPr>
            </w:pPr>
            <w:r w:rsidRPr="00E025E0">
              <w:rPr>
                <w:sz w:val="20"/>
              </w:rPr>
              <w:t>11(r</w:t>
            </w:r>
            <w:r w:rsidR="00E025E0" w:rsidRPr="00E025E0">
              <w:rPr>
                <w:sz w:val="20"/>
              </w:rPr>
              <w:t>é</w:t>
            </w:r>
            <w:r w:rsidRPr="00E025E0">
              <w:rPr>
                <w:sz w:val="20"/>
              </w:rPr>
              <w:t>v.</w:t>
            </w:r>
            <w:proofErr w:type="gramStart"/>
            <w:r w:rsidRPr="00E025E0">
              <w:rPr>
                <w:sz w:val="20"/>
              </w:rPr>
              <w:t>3)-</w:t>
            </w:r>
            <w:proofErr w:type="gramEnd"/>
            <w:r w:rsidRPr="00E025E0">
              <w:rPr>
                <w:sz w:val="20"/>
              </w:rPr>
              <w:t>12</w:t>
            </w:r>
          </w:p>
          <w:p w14:paraId="54938929" w14:textId="11C6947E" w:rsidR="00F81ADC" w:rsidRPr="00494FC4" w:rsidRDefault="00F81ADC" w:rsidP="0057713D">
            <w:pPr>
              <w:spacing w:before="120" w:after="120"/>
              <w:jc w:val="center"/>
              <w:rPr>
                <w:b/>
                <w:bCs/>
                <w:sz w:val="20"/>
                <w:lang w:val="fr-CH"/>
              </w:rPr>
            </w:pPr>
            <w:r w:rsidRPr="00D942DF">
              <w:rPr>
                <w:sz w:val="20"/>
                <w:lang w:val="fr-CH"/>
              </w:rPr>
              <w:t>7(r</w:t>
            </w:r>
            <w:r w:rsidR="00E025E0" w:rsidRPr="00D942DF">
              <w:rPr>
                <w:sz w:val="20"/>
                <w:lang w:val="fr-CH"/>
              </w:rPr>
              <w:t>é</w:t>
            </w:r>
            <w:r w:rsidRPr="00D942DF">
              <w:rPr>
                <w:sz w:val="20"/>
                <w:lang w:val="fr-CH"/>
              </w:rPr>
              <w:t>v.</w:t>
            </w:r>
            <w:proofErr w:type="gramStart"/>
            <w:r w:rsidRPr="00D942DF">
              <w:rPr>
                <w:sz w:val="20"/>
                <w:lang w:val="fr-CH"/>
              </w:rPr>
              <w:t>3)-</w:t>
            </w:r>
            <w:proofErr w:type="gramEnd"/>
            <w:r w:rsidRPr="00D942DF">
              <w:rPr>
                <w:sz w:val="20"/>
                <w:lang w:val="fr-CH"/>
              </w:rPr>
              <w:t>7</w:t>
            </w:r>
            <w:r w:rsidRPr="00D942DF">
              <w:rPr>
                <w:i/>
                <w:iCs/>
                <w:sz w:val="20"/>
                <w:lang w:val="fr-CH"/>
              </w:rPr>
              <w:t>bis</w:t>
            </w:r>
            <w:r w:rsidRPr="00D942DF">
              <w:rPr>
                <w:sz w:val="20"/>
                <w:lang w:val="fr-CH"/>
              </w:rPr>
              <w:t>(r</w:t>
            </w:r>
            <w:r w:rsidR="00E025E0" w:rsidRPr="00D942DF">
              <w:rPr>
                <w:sz w:val="20"/>
                <w:lang w:val="fr-CH"/>
              </w:rPr>
              <w:t>é</w:t>
            </w:r>
            <w:r w:rsidRPr="00D942DF">
              <w:rPr>
                <w:sz w:val="20"/>
                <w:lang w:val="fr-CH"/>
              </w:rPr>
              <w:t>v.3),</w:t>
            </w:r>
            <w:r w:rsidRPr="00D942DF">
              <w:rPr>
                <w:sz w:val="20"/>
                <w:lang w:val="fr-CH"/>
              </w:rPr>
              <w:br/>
              <w:t>8</w:t>
            </w:r>
          </w:p>
        </w:tc>
      </w:tr>
      <w:tr w:rsidR="00D942DF" w:rsidRPr="00D942DF" w14:paraId="0BD8A035" w14:textId="77777777" w:rsidTr="0057713D">
        <w:trPr>
          <w:jc w:val="center"/>
        </w:trPr>
        <w:tc>
          <w:tcPr>
            <w:tcW w:w="1636" w:type="dxa"/>
            <w:tcBorders>
              <w:bottom w:val="single" w:sz="4" w:space="0" w:color="auto"/>
            </w:tcBorders>
          </w:tcPr>
          <w:p w14:paraId="29543E91" w14:textId="6BF28F11" w:rsidR="00D942DF" w:rsidRPr="00D942DF" w:rsidRDefault="00D942DF" w:rsidP="0057713D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sz w:val="20"/>
              </w:rPr>
              <w:br/>
              <w:t>Voir CR/500</w:t>
            </w: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1FF1132D" w14:textId="1EC768E0" w:rsidR="00D942DF" w:rsidRPr="00D942DF" w:rsidRDefault="00D942DF" w:rsidP="0057713D">
            <w:pPr>
              <w:spacing w:before="120" w:after="12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8 mars</w:t>
            </w:r>
            <w:r>
              <w:rPr>
                <w:sz w:val="20"/>
                <w:lang w:val="fr-CH"/>
              </w:rPr>
              <w:br/>
              <w:t>2024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E79584C" w14:textId="13791D2A" w:rsidR="00D942DF" w:rsidRPr="00D942DF" w:rsidRDefault="00D942DF" w:rsidP="0057713D">
            <w:pPr>
              <w:spacing w:before="120" w:after="12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A1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03D493C" w14:textId="192349AB" w:rsidR="00D942DF" w:rsidRPr="00D942DF" w:rsidRDefault="00D942DF" w:rsidP="0057713D">
            <w:pPr>
              <w:pageBreakBefore/>
              <w:spacing w:before="120" w:after="12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AR9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14:paraId="32CA451E" w14:textId="77777777" w:rsidR="00D942DF" w:rsidRDefault="00D942DF" w:rsidP="0057713D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9.21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1A2F2C62" w14:textId="14CA6F6F" w:rsidR="00D942DF" w:rsidRPr="00D942DF" w:rsidRDefault="00D942DF" w:rsidP="0057713D">
            <w:pPr>
              <w:pageBreakBefore/>
              <w:spacing w:before="120" w:after="12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en-US"/>
              </w:rPr>
              <w:t>9.36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BD7F4ED" w14:textId="77777777" w:rsidR="00D942DF" w:rsidRDefault="00D942DF" w:rsidP="0057713D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1EC67E2D" w14:textId="16DBE22C" w:rsidR="00D942DF" w:rsidRPr="00D942DF" w:rsidRDefault="00D942DF" w:rsidP="0057713D">
            <w:pPr>
              <w:pageBreakBefore/>
              <w:spacing w:before="120" w:after="12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en-US"/>
              </w:rPr>
              <w:t>25</w:t>
            </w:r>
          </w:p>
        </w:tc>
        <w:tc>
          <w:tcPr>
            <w:tcW w:w="1716" w:type="dxa"/>
            <w:tcBorders>
              <w:top w:val="single" w:sz="4" w:space="0" w:color="auto"/>
              <w:bottom w:val="single" w:sz="4" w:space="0" w:color="auto"/>
            </w:tcBorders>
          </w:tcPr>
          <w:p w14:paraId="52A0C1F4" w14:textId="53BEE160" w:rsidR="00D942DF" w:rsidRPr="00D942DF" w:rsidRDefault="00D942DF" w:rsidP="0057713D">
            <w:pPr>
              <w:pageBreakBefore/>
              <w:spacing w:before="120" w:after="120"/>
              <w:jc w:val="center"/>
              <w:rPr>
                <w:sz w:val="20"/>
                <w:lang w:val="fr-CH"/>
              </w:rPr>
            </w:pPr>
            <w:r w:rsidRPr="00D942DF">
              <w:rPr>
                <w:sz w:val="20"/>
                <w:lang w:val="fr-CH"/>
              </w:rPr>
              <w:t>21,</w:t>
            </w:r>
            <w:r w:rsidRPr="00D942DF">
              <w:rPr>
                <w:sz w:val="20"/>
                <w:lang w:val="fr-CH"/>
              </w:rPr>
              <w:br/>
              <w:t>21</w:t>
            </w:r>
            <w:r w:rsidRPr="00D942DF">
              <w:rPr>
                <w:i/>
                <w:iCs/>
                <w:sz w:val="20"/>
                <w:lang w:val="fr-CH"/>
              </w:rPr>
              <w:t>bis</w:t>
            </w:r>
            <w:r w:rsidRPr="00D942DF">
              <w:rPr>
                <w:sz w:val="20"/>
                <w:lang w:val="fr-CH"/>
              </w:rPr>
              <w:t>(rév.</w:t>
            </w:r>
            <w:proofErr w:type="gramStart"/>
            <w:r w:rsidRPr="00D942DF">
              <w:rPr>
                <w:sz w:val="20"/>
                <w:lang w:val="fr-CH"/>
              </w:rPr>
              <w:t>4)-</w:t>
            </w:r>
            <w:proofErr w:type="gramEnd"/>
            <w:r w:rsidRPr="00D942DF">
              <w:rPr>
                <w:lang w:val="fr-CH"/>
              </w:rPr>
              <w:br/>
            </w:r>
            <w:r w:rsidRPr="00D942DF">
              <w:rPr>
                <w:sz w:val="20"/>
                <w:lang w:val="fr-CH"/>
              </w:rPr>
              <w:t>22</w:t>
            </w:r>
          </w:p>
          <w:p w14:paraId="3FE33E44" w14:textId="379C876E" w:rsidR="00D942DF" w:rsidRPr="00D942DF" w:rsidRDefault="00D942DF" w:rsidP="0057713D">
            <w:pPr>
              <w:pageBreakBefore/>
              <w:spacing w:before="120" w:after="120"/>
              <w:jc w:val="center"/>
              <w:rPr>
                <w:sz w:val="20"/>
                <w:lang w:val="fr-CH"/>
              </w:rPr>
            </w:pPr>
            <w:r w:rsidRPr="00D942DF">
              <w:rPr>
                <w:sz w:val="20"/>
                <w:lang w:val="fr-CH"/>
              </w:rPr>
              <w:t>25(rév.</w:t>
            </w:r>
            <w:proofErr w:type="gramStart"/>
            <w:r w:rsidRPr="00D942DF">
              <w:rPr>
                <w:sz w:val="20"/>
                <w:lang w:val="fr-CH"/>
              </w:rPr>
              <w:t>4)-</w:t>
            </w:r>
            <w:proofErr w:type="gramEnd"/>
            <w:r w:rsidRPr="00D942DF">
              <w:rPr>
                <w:sz w:val="20"/>
                <w:lang w:val="fr-CH"/>
              </w:rPr>
              <w:br/>
              <w:t>25</w:t>
            </w:r>
            <w:r w:rsidRPr="00D942DF">
              <w:rPr>
                <w:i/>
                <w:iCs/>
                <w:sz w:val="20"/>
                <w:lang w:val="fr-CH"/>
              </w:rPr>
              <w:t>bis</w:t>
            </w:r>
            <w:r w:rsidRPr="00D942DF">
              <w:rPr>
                <w:sz w:val="20"/>
                <w:lang w:val="fr-CH"/>
              </w:rPr>
              <w:t>(r</w:t>
            </w:r>
            <w:r>
              <w:rPr>
                <w:sz w:val="20"/>
                <w:lang w:val="fr-CH"/>
              </w:rPr>
              <w:t>é</w:t>
            </w:r>
            <w:r w:rsidRPr="00D942DF">
              <w:rPr>
                <w:sz w:val="20"/>
                <w:lang w:val="fr-CH"/>
              </w:rPr>
              <w:t>v.4),</w:t>
            </w:r>
            <w:r w:rsidRPr="00D942DF">
              <w:rPr>
                <w:sz w:val="20"/>
                <w:lang w:val="fr-CH"/>
              </w:rPr>
              <w:br/>
              <w:t>26</w:t>
            </w:r>
          </w:p>
        </w:tc>
      </w:tr>
      <w:tr w:rsidR="0057713D" w:rsidRPr="00797D07" w14:paraId="5A99013A" w14:textId="77777777" w:rsidTr="0057713D">
        <w:trPr>
          <w:trHeight w:val="1270"/>
          <w:jc w:val="center"/>
        </w:trPr>
        <w:tc>
          <w:tcPr>
            <w:tcW w:w="1636" w:type="dxa"/>
            <w:tcBorders>
              <w:top w:val="single" w:sz="4" w:space="0" w:color="auto"/>
              <w:bottom w:val="nil"/>
            </w:tcBorders>
          </w:tcPr>
          <w:p w14:paraId="186C482B" w14:textId="30E051E1" w:rsidR="004E612E" w:rsidRPr="7041A0F6" w:rsidRDefault="004E612E" w:rsidP="004E612E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br/>
            </w:r>
            <w:r w:rsidR="0057713D">
              <w:rPr>
                <w:sz w:val="20"/>
              </w:rPr>
              <w:t xml:space="preserve">Voir </w:t>
            </w:r>
            <w:r w:rsidRPr="7041A0F6">
              <w:rPr>
                <w:sz w:val="20"/>
                <w:lang w:val="en-US"/>
              </w:rPr>
              <w:t>CR/</w:t>
            </w:r>
            <w:r>
              <w:rPr>
                <w:sz w:val="20"/>
                <w:lang w:val="en-US"/>
              </w:rPr>
              <w:t>510</w:t>
            </w:r>
          </w:p>
        </w:tc>
        <w:tc>
          <w:tcPr>
            <w:tcW w:w="1033" w:type="dxa"/>
            <w:tcBorders>
              <w:top w:val="single" w:sz="4" w:space="0" w:color="auto"/>
              <w:bottom w:val="nil"/>
            </w:tcBorders>
          </w:tcPr>
          <w:p w14:paraId="0D195172" w14:textId="06DDC16A" w:rsidR="004E612E" w:rsidRDefault="004E612E" w:rsidP="004E612E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 novembre</w:t>
            </w:r>
            <w:r>
              <w:rPr>
                <w:sz w:val="20"/>
                <w:lang w:val="en-US"/>
              </w:rPr>
              <w:br/>
              <w:t>2024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4B388829" w14:textId="1D7FC416" w:rsidR="004E612E" w:rsidRDefault="004E612E" w:rsidP="004E612E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08121A83" w14:textId="416BDFD2" w:rsidR="004E612E" w:rsidRPr="004E612E" w:rsidRDefault="004E612E" w:rsidP="004E612E">
            <w:pPr>
              <w:spacing w:before="100" w:after="100"/>
              <w:jc w:val="center"/>
              <w:rPr>
                <w:sz w:val="20"/>
                <w:lang w:val="pt-PT"/>
              </w:rPr>
            </w:pPr>
            <w:r w:rsidRPr="005A1E8E">
              <w:rPr>
                <w:sz w:val="20"/>
                <w:lang w:val="pt-PT"/>
              </w:rPr>
              <w:t>AR05</w:t>
            </w:r>
          </w:p>
        </w:tc>
        <w:tc>
          <w:tcPr>
            <w:tcW w:w="1518" w:type="dxa"/>
            <w:tcBorders>
              <w:top w:val="single" w:sz="4" w:space="0" w:color="auto"/>
              <w:bottom w:val="nil"/>
            </w:tcBorders>
          </w:tcPr>
          <w:p w14:paraId="398FD9B9" w14:textId="39F609BE" w:rsidR="004E612E" w:rsidRPr="005A1E8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 w:rsidRPr="005A1E8E">
              <w:rPr>
                <w:sz w:val="20"/>
                <w:lang w:val="en-US"/>
              </w:rPr>
              <w:t xml:space="preserve">5.254 </w:t>
            </w:r>
            <w:r>
              <w:rPr>
                <w:sz w:val="20"/>
                <w:lang w:val="en-US"/>
              </w:rPr>
              <w:t>et</w:t>
            </w:r>
            <w:r w:rsidRPr="005A1E8E"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br/>
            </w:r>
            <w:r w:rsidRPr="005A1E8E">
              <w:rPr>
                <w:sz w:val="20"/>
                <w:lang w:val="en-US"/>
              </w:rPr>
              <w:t>5.255</w:t>
            </w:r>
          </w:p>
          <w:p w14:paraId="5EA068A5" w14:textId="39F3D47B" w:rsidR="004E612E" w:rsidRPr="005A1E8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 w:rsidRPr="005A1E8E">
              <w:rPr>
                <w:sz w:val="20"/>
                <w:lang w:val="en-US"/>
              </w:rPr>
              <w:t>5.312A</w:t>
            </w:r>
            <w:r w:rsidR="00D5593D">
              <w:rPr>
                <w:sz w:val="20"/>
                <w:vertAlign w:val="superscript"/>
                <w:lang w:val="en-US"/>
              </w:rPr>
              <w:t>2</w:t>
            </w:r>
          </w:p>
          <w:p w14:paraId="4ADB64FF" w14:textId="4BD58ED3" w:rsidR="004E612E" w:rsidRPr="005A1E8E" w:rsidRDefault="004E612E" w:rsidP="004E612E">
            <w:pPr>
              <w:pageBreakBefore/>
              <w:spacing w:before="100" w:after="100"/>
              <w:jc w:val="center"/>
              <w:rPr>
                <w:sz w:val="20"/>
                <w:vertAlign w:val="superscript"/>
                <w:lang w:val="en-US"/>
              </w:rPr>
            </w:pPr>
            <w:r w:rsidRPr="005A1E8E">
              <w:rPr>
                <w:sz w:val="20"/>
                <w:lang w:val="en-US"/>
              </w:rPr>
              <w:t xml:space="preserve">5.312B </w:t>
            </w:r>
            <w:r>
              <w:rPr>
                <w:sz w:val="20"/>
                <w:lang w:val="en-US"/>
              </w:rPr>
              <w:t>et</w:t>
            </w:r>
            <w:r w:rsidRPr="005A1E8E">
              <w:rPr>
                <w:sz w:val="20"/>
                <w:lang w:val="en-US"/>
              </w:rPr>
              <w:t xml:space="preserve"> 5.314A</w:t>
            </w:r>
            <w:r w:rsidR="00D5593D">
              <w:rPr>
                <w:sz w:val="20"/>
                <w:vertAlign w:val="superscript"/>
                <w:lang w:val="en-US"/>
              </w:rPr>
              <w:t>2</w:t>
            </w:r>
          </w:p>
          <w:p w14:paraId="5DBE696B" w14:textId="3943B8D6" w:rsidR="004E612E" w:rsidRPr="005A1E8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 w:rsidRPr="005A1E8E">
              <w:rPr>
                <w:sz w:val="20"/>
                <w:lang w:val="en-US"/>
              </w:rPr>
              <w:t>5.316B</w:t>
            </w:r>
            <w:r w:rsidR="00D5593D">
              <w:rPr>
                <w:sz w:val="20"/>
                <w:vertAlign w:val="superscript"/>
                <w:lang w:val="en-US"/>
              </w:rPr>
              <w:t>2</w:t>
            </w:r>
          </w:p>
          <w:p w14:paraId="6CDF2574" w14:textId="6109ABEE" w:rsidR="004E612E" w:rsidRPr="005A1E8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 w:rsidRPr="005A1E8E">
              <w:rPr>
                <w:sz w:val="20"/>
                <w:lang w:val="en-US"/>
              </w:rPr>
              <w:t>5.341A</w:t>
            </w:r>
            <w:r w:rsidR="00D5593D">
              <w:rPr>
                <w:sz w:val="20"/>
                <w:vertAlign w:val="superscript"/>
                <w:lang w:val="en-US"/>
              </w:rPr>
              <w:t>2</w:t>
            </w:r>
          </w:p>
          <w:p w14:paraId="47ACCF72" w14:textId="1B5CADA9" w:rsidR="004E612E" w:rsidRPr="005A1E8E" w:rsidRDefault="004E612E" w:rsidP="004E612E">
            <w:pPr>
              <w:pageBreakBefore/>
              <w:spacing w:before="100" w:after="100"/>
              <w:jc w:val="center"/>
              <w:rPr>
                <w:sz w:val="20"/>
                <w:vertAlign w:val="superscript"/>
                <w:lang w:val="en-US"/>
              </w:rPr>
            </w:pPr>
            <w:r w:rsidRPr="005A1E8E">
              <w:rPr>
                <w:sz w:val="20"/>
                <w:lang w:val="en-US"/>
              </w:rPr>
              <w:t xml:space="preserve">5.388A </w:t>
            </w:r>
            <w:r>
              <w:rPr>
                <w:sz w:val="20"/>
                <w:lang w:val="en-US"/>
              </w:rPr>
              <w:t>et</w:t>
            </w:r>
            <w:r w:rsidRPr="005A1E8E">
              <w:rPr>
                <w:sz w:val="20"/>
                <w:lang w:val="en-US"/>
              </w:rPr>
              <w:t xml:space="preserve"> 5.409A</w:t>
            </w:r>
            <w:r w:rsidR="00D5593D">
              <w:rPr>
                <w:sz w:val="20"/>
                <w:vertAlign w:val="superscript"/>
                <w:lang w:val="en-US"/>
              </w:rPr>
              <w:t>2</w:t>
            </w:r>
          </w:p>
          <w:p w14:paraId="4B9F2F71" w14:textId="18E62E19" w:rsidR="004E612E" w:rsidRPr="005A1E8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 w:rsidRPr="005A1E8E">
              <w:rPr>
                <w:sz w:val="20"/>
                <w:lang w:val="en-US"/>
              </w:rPr>
              <w:t>5.441B</w:t>
            </w:r>
            <w:r w:rsidR="00D5593D">
              <w:rPr>
                <w:sz w:val="20"/>
                <w:vertAlign w:val="superscript"/>
                <w:lang w:val="en-US"/>
              </w:rPr>
              <w:t>2</w:t>
            </w:r>
          </w:p>
          <w:p w14:paraId="34EBD286" w14:textId="31E56E88" w:rsidR="004E612E" w:rsidRPr="005A1E8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 w:rsidRPr="005A1E8E">
              <w:rPr>
                <w:sz w:val="20"/>
                <w:lang w:val="en-US"/>
              </w:rPr>
              <w:t>5.446A</w:t>
            </w:r>
            <w:r w:rsidR="00D5593D">
              <w:rPr>
                <w:sz w:val="20"/>
                <w:vertAlign w:val="superscript"/>
                <w:lang w:val="en-US"/>
              </w:rPr>
              <w:t>2</w:t>
            </w:r>
          </w:p>
          <w:p w14:paraId="55F83BAA" w14:textId="071E85BC" w:rsidR="004E612E" w:rsidRPr="005A1E8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 w:rsidRPr="005A1E8E">
              <w:rPr>
                <w:sz w:val="20"/>
                <w:lang w:val="en-US"/>
              </w:rPr>
              <w:t xml:space="preserve">5.457D, </w:t>
            </w:r>
            <w:r w:rsidR="003C5E61">
              <w:rPr>
                <w:sz w:val="20"/>
                <w:lang w:val="en-US"/>
              </w:rPr>
              <w:br/>
            </w:r>
            <w:r w:rsidRPr="005A1E8E">
              <w:rPr>
                <w:sz w:val="20"/>
                <w:lang w:val="en-US"/>
              </w:rPr>
              <w:t xml:space="preserve">5.457E </w:t>
            </w:r>
            <w:r>
              <w:rPr>
                <w:sz w:val="20"/>
                <w:lang w:val="en-US"/>
              </w:rPr>
              <w:t>et</w:t>
            </w:r>
            <w:r w:rsidRPr="005A1E8E">
              <w:rPr>
                <w:sz w:val="20"/>
                <w:lang w:val="en-US"/>
              </w:rPr>
              <w:t xml:space="preserve"> 5.457F</w:t>
            </w:r>
            <w:r w:rsidR="00D5593D">
              <w:rPr>
                <w:sz w:val="20"/>
                <w:vertAlign w:val="superscript"/>
                <w:lang w:val="en-US"/>
              </w:rPr>
              <w:t>2</w:t>
            </w:r>
          </w:p>
          <w:p w14:paraId="2F15D28F" w14:textId="6342393D" w:rsidR="004E612E" w:rsidRPr="005A1E8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 w:rsidRPr="005A1E8E">
              <w:rPr>
                <w:sz w:val="20"/>
                <w:lang w:val="en-US"/>
              </w:rPr>
              <w:t>5.461</w:t>
            </w:r>
            <w:r w:rsidR="00D5593D">
              <w:rPr>
                <w:sz w:val="20"/>
                <w:vertAlign w:val="superscript"/>
                <w:lang w:val="en-US"/>
              </w:rPr>
              <w:t>2</w:t>
            </w:r>
            <w:r w:rsidRPr="005A1E8E">
              <w:rPr>
                <w:sz w:val="20"/>
                <w:lang w:val="en-US"/>
              </w:rPr>
              <w:br/>
            </w:r>
          </w:p>
          <w:p w14:paraId="733B7DB4" w14:textId="1397AD39" w:rsidR="004E612E" w:rsidRPr="005A1E8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 w:rsidRPr="005A1E8E">
              <w:rPr>
                <w:sz w:val="20"/>
                <w:lang w:val="en-US"/>
              </w:rPr>
              <w:t>5.461AC</w:t>
            </w:r>
            <w:r w:rsidR="00D5593D">
              <w:rPr>
                <w:sz w:val="20"/>
                <w:vertAlign w:val="superscript"/>
                <w:lang w:val="en-US"/>
              </w:rPr>
              <w:t>2</w:t>
            </w:r>
          </w:p>
          <w:p w14:paraId="4C5266B7" w14:textId="0839BE7A" w:rsidR="004E612E" w:rsidRPr="005A1E8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 w:rsidRPr="005A1E8E">
              <w:rPr>
                <w:sz w:val="20"/>
                <w:lang w:val="en-US"/>
              </w:rPr>
              <w:t xml:space="preserve">5.474A, </w:t>
            </w:r>
            <w:r w:rsidR="003C5E61">
              <w:rPr>
                <w:sz w:val="20"/>
                <w:lang w:val="en-US"/>
              </w:rPr>
              <w:br/>
            </w:r>
            <w:r w:rsidRPr="005A1E8E">
              <w:rPr>
                <w:sz w:val="20"/>
                <w:lang w:val="en-US"/>
              </w:rPr>
              <w:t xml:space="preserve">5.475A </w:t>
            </w:r>
            <w:r>
              <w:rPr>
                <w:sz w:val="20"/>
                <w:lang w:val="en-US"/>
              </w:rPr>
              <w:t>et</w:t>
            </w:r>
            <w:r w:rsidRPr="005A1E8E">
              <w:rPr>
                <w:sz w:val="20"/>
                <w:lang w:val="en-US"/>
              </w:rPr>
              <w:t xml:space="preserve"> 5.478A</w:t>
            </w:r>
            <w:r w:rsidR="00D5593D">
              <w:rPr>
                <w:sz w:val="20"/>
                <w:vertAlign w:val="superscript"/>
                <w:lang w:val="en-US"/>
              </w:rPr>
              <w:t>2</w:t>
            </w:r>
          </w:p>
          <w:p w14:paraId="103B4BEE" w14:textId="64D81CF9" w:rsidR="004E612E" w:rsidRPr="005A1E8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 w:rsidRPr="005A1E8E">
              <w:rPr>
                <w:sz w:val="20"/>
                <w:lang w:val="en-US"/>
              </w:rPr>
              <w:t>5.480A</w:t>
            </w:r>
            <w:r w:rsidR="00D5593D">
              <w:rPr>
                <w:sz w:val="20"/>
                <w:vertAlign w:val="superscript"/>
                <w:lang w:val="en-US"/>
              </w:rPr>
              <w:t>2</w:t>
            </w:r>
            <w:r w:rsidRPr="005A1E8E">
              <w:rPr>
                <w:sz w:val="20"/>
                <w:lang w:val="en-US"/>
              </w:rPr>
              <w:br/>
            </w:r>
          </w:p>
          <w:p w14:paraId="4DDCADF2" w14:textId="0F3D5862" w:rsidR="004E612E" w:rsidRPr="005A1E8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 w:rsidRPr="005A1E8E">
              <w:rPr>
                <w:sz w:val="20"/>
                <w:lang w:val="en-US"/>
              </w:rPr>
              <w:t>5.506A</w:t>
            </w:r>
            <w:r w:rsidR="00D5593D">
              <w:rPr>
                <w:sz w:val="20"/>
                <w:vertAlign w:val="superscript"/>
                <w:lang w:val="en-US"/>
              </w:rPr>
              <w:t>2</w:t>
            </w:r>
          </w:p>
          <w:p w14:paraId="2609F781" w14:textId="718B7542" w:rsidR="004E612E" w:rsidRPr="005A1E8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 w:rsidRPr="005A1E8E">
              <w:rPr>
                <w:sz w:val="20"/>
                <w:lang w:val="en-US"/>
              </w:rPr>
              <w:t>5.523A</w:t>
            </w:r>
            <w:r w:rsidR="00D5593D">
              <w:rPr>
                <w:sz w:val="20"/>
                <w:vertAlign w:val="superscript"/>
                <w:lang w:val="en-US"/>
              </w:rPr>
              <w:t>2</w:t>
            </w:r>
          </w:p>
          <w:p w14:paraId="6768DA7D" w14:textId="3C7605FB" w:rsidR="004E612E" w:rsidRPr="005A1E8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 w:rsidRPr="005A1E8E">
              <w:rPr>
                <w:sz w:val="20"/>
                <w:lang w:val="en-US"/>
              </w:rPr>
              <w:t>5.529A</w:t>
            </w:r>
            <w:r w:rsidR="00D5593D"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3C92EA51" w14:textId="77777777" w:rsidR="004E612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br/>
            </w:r>
          </w:p>
          <w:p w14:paraId="6B33F765" w14:textId="77777777" w:rsidR="004E612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</w:p>
          <w:p w14:paraId="43A6D2F4" w14:textId="77777777" w:rsidR="004E612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  <w:r>
              <w:rPr>
                <w:sz w:val="20"/>
                <w:lang w:val="en-US"/>
              </w:rPr>
              <w:br/>
            </w:r>
          </w:p>
          <w:p w14:paraId="71F7BED1" w14:textId="77777777" w:rsidR="004E612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</w:t>
            </w:r>
          </w:p>
          <w:p w14:paraId="48605282" w14:textId="77777777" w:rsidR="004E612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</w:t>
            </w:r>
          </w:p>
          <w:p w14:paraId="324A255C" w14:textId="77777777" w:rsidR="004E612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</w:t>
            </w:r>
            <w:r>
              <w:rPr>
                <w:sz w:val="20"/>
                <w:lang w:val="en-US"/>
              </w:rPr>
              <w:br/>
            </w:r>
          </w:p>
          <w:p w14:paraId="618815FC" w14:textId="77777777" w:rsidR="004E612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</w:t>
            </w:r>
          </w:p>
          <w:p w14:paraId="3CC03D0A" w14:textId="77777777" w:rsidR="004E612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</w:t>
            </w:r>
          </w:p>
          <w:p w14:paraId="35F26FF7" w14:textId="77777777" w:rsidR="004E612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30BE2D93" w14:textId="77777777" w:rsidR="004E612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  <w:r>
              <w:rPr>
                <w:sz w:val="20"/>
                <w:lang w:val="en-US"/>
              </w:rPr>
              <w:br/>
            </w:r>
          </w:p>
          <w:p w14:paraId="0AE727E3" w14:textId="77777777" w:rsidR="004E612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</w:p>
          <w:p w14:paraId="60F1EDE1" w14:textId="77777777" w:rsidR="004E612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3C3FB657" w14:textId="77777777" w:rsidR="004E612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  <w:r>
              <w:rPr>
                <w:sz w:val="20"/>
                <w:lang w:val="en-US"/>
              </w:rPr>
              <w:br/>
            </w:r>
          </w:p>
          <w:p w14:paraId="73430D21" w14:textId="77777777" w:rsidR="004E612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</w:t>
            </w:r>
          </w:p>
          <w:p w14:paraId="6E5BAFE9" w14:textId="77777777" w:rsidR="004E612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</w:t>
            </w:r>
          </w:p>
          <w:p w14:paraId="4E786079" w14:textId="77777777" w:rsidR="004E612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</w:p>
        </w:tc>
        <w:tc>
          <w:tcPr>
            <w:tcW w:w="1716" w:type="dxa"/>
            <w:tcBorders>
              <w:top w:val="single" w:sz="4" w:space="0" w:color="auto"/>
              <w:bottom w:val="nil"/>
            </w:tcBorders>
          </w:tcPr>
          <w:p w14:paraId="7B19F245" w14:textId="6983779F" w:rsidR="004E612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5(rév.5)</w:t>
            </w:r>
            <w:r>
              <w:rPr>
                <w:sz w:val="20"/>
                <w:lang w:val="en-US"/>
              </w:rPr>
              <w:br/>
              <w:t>5</w:t>
            </w:r>
            <w:r w:rsidRPr="00B61E82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(rév.5)</w:t>
            </w:r>
          </w:p>
          <w:p w14:paraId="2D704BFC" w14:textId="1F2BA914" w:rsidR="004E612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6(rév.5)</w:t>
            </w:r>
          </w:p>
          <w:p w14:paraId="481FD365" w14:textId="5BB6E7FD" w:rsidR="004E612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  <w:r w:rsidRPr="00B61E82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(rév.5)</w:t>
            </w:r>
            <w:r>
              <w:rPr>
                <w:sz w:val="20"/>
                <w:lang w:val="en-US"/>
              </w:rPr>
              <w:br/>
            </w:r>
          </w:p>
          <w:p w14:paraId="07FDA329" w14:textId="10A62214" w:rsidR="004E612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7(rév.5)</w:t>
            </w:r>
          </w:p>
          <w:p w14:paraId="28690ABA" w14:textId="6A0EC948" w:rsidR="004E612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9(rév.5)</w:t>
            </w:r>
          </w:p>
          <w:p w14:paraId="60CD4933" w14:textId="3FF119C3" w:rsidR="004E612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11(rév.5)</w:t>
            </w:r>
            <w:r>
              <w:rPr>
                <w:sz w:val="20"/>
                <w:lang w:val="en-US"/>
              </w:rPr>
              <w:br/>
              <w:t>11</w:t>
            </w:r>
            <w:r w:rsidRPr="00B61E82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(rév.5)</w:t>
            </w:r>
          </w:p>
          <w:p w14:paraId="3E7E1C3E" w14:textId="116760B3" w:rsidR="004E612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17(rév.5)</w:t>
            </w:r>
          </w:p>
          <w:p w14:paraId="070E53E3" w14:textId="722537A3" w:rsidR="004E612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18(rév.5)</w:t>
            </w:r>
          </w:p>
          <w:p w14:paraId="4BB4EB61" w14:textId="385C0634" w:rsidR="004E612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19(rév.5)</w:t>
            </w:r>
            <w:r>
              <w:rPr>
                <w:sz w:val="20"/>
                <w:lang w:val="en-US"/>
              </w:rPr>
              <w:br/>
              <w:t>19</w:t>
            </w:r>
            <w:r w:rsidRPr="00D56E1F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(rév.5)</w:t>
            </w:r>
            <w:r>
              <w:rPr>
                <w:sz w:val="20"/>
                <w:lang w:val="en-US"/>
              </w:rPr>
              <w:br/>
            </w:r>
          </w:p>
          <w:p w14:paraId="76B6BFC0" w14:textId="2B928E69" w:rsidR="004E612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  <w:r w:rsidRPr="00D56E1F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(rév.5)</w:t>
            </w:r>
            <w:r>
              <w:rPr>
                <w:sz w:val="20"/>
                <w:lang w:val="en-US"/>
              </w:rPr>
              <w:br/>
              <w:t>19</w:t>
            </w:r>
            <w:r>
              <w:rPr>
                <w:i/>
                <w:iCs/>
                <w:sz w:val="20"/>
                <w:lang w:val="en-US"/>
              </w:rPr>
              <w:t>ter</w:t>
            </w:r>
            <w:r>
              <w:rPr>
                <w:sz w:val="20"/>
                <w:lang w:val="en-US"/>
              </w:rPr>
              <w:t>(rév.5)</w:t>
            </w:r>
          </w:p>
          <w:p w14:paraId="5BE72EF2" w14:textId="6EDC8063" w:rsidR="004E612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  <w:r w:rsidRPr="009C6A4D">
              <w:rPr>
                <w:i/>
                <w:iCs/>
                <w:sz w:val="20"/>
                <w:lang w:val="en-US"/>
              </w:rPr>
              <w:t>quater</w:t>
            </w:r>
            <w:r>
              <w:rPr>
                <w:sz w:val="20"/>
                <w:lang w:val="en-US"/>
              </w:rPr>
              <w:t>(rév.5)</w:t>
            </w:r>
          </w:p>
          <w:p w14:paraId="4F00E00A" w14:textId="724802B3" w:rsidR="004E612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  <w:r w:rsidRPr="009C6A4D">
              <w:rPr>
                <w:i/>
                <w:iCs/>
                <w:sz w:val="20"/>
                <w:lang w:val="en-US"/>
              </w:rPr>
              <w:t>quater</w:t>
            </w:r>
            <w:r>
              <w:rPr>
                <w:sz w:val="20"/>
                <w:lang w:val="en-US"/>
              </w:rPr>
              <w:t>(rév.5)</w:t>
            </w:r>
            <w:r>
              <w:rPr>
                <w:sz w:val="20"/>
                <w:lang w:val="en-US"/>
              </w:rPr>
              <w:br/>
              <w:t>19</w:t>
            </w:r>
            <w:r w:rsidRPr="009C6A4D">
              <w:rPr>
                <w:i/>
                <w:iCs/>
                <w:spacing w:val="-10"/>
                <w:sz w:val="20"/>
                <w:lang w:val="en-US"/>
              </w:rPr>
              <w:t>quinquies</w:t>
            </w:r>
            <w:r>
              <w:rPr>
                <w:sz w:val="20"/>
                <w:lang w:val="en-US"/>
              </w:rPr>
              <w:t>(rév.5)</w:t>
            </w:r>
            <w:r>
              <w:rPr>
                <w:sz w:val="20"/>
                <w:lang w:val="en-US"/>
              </w:rPr>
              <w:br/>
              <w:t>19</w:t>
            </w:r>
            <w:r w:rsidRPr="009C6A4D">
              <w:rPr>
                <w:i/>
                <w:iCs/>
                <w:sz w:val="20"/>
                <w:lang w:val="en-US"/>
              </w:rPr>
              <w:t>sexies</w:t>
            </w:r>
            <w:r>
              <w:rPr>
                <w:sz w:val="20"/>
                <w:lang w:val="en-US"/>
              </w:rPr>
              <w:t>(rév.5)</w:t>
            </w:r>
          </w:p>
          <w:p w14:paraId="6F9FCF93" w14:textId="3A4214D9" w:rsidR="004E612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  <w:r w:rsidRPr="009C6A4D">
              <w:rPr>
                <w:i/>
                <w:iCs/>
                <w:sz w:val="20"/>
                <w:lang w:val="en-US"/>
              </w:rPr>
              <w:t>sexies</w:t>
            </w:r>
            <w:r>
              <w:rPr>
                <w:sz w:val="20"/>
                <w:lang w:val="en-US"/>
              </w:rPr>
              <w:t>(rév.5)</w:t>
            </w:r>
            <w:r>
              <w:rPr>
                <w:sz w:val="20"/>
                <w:lang w:val="en-US"/>
              </w:rPr>
              <w:br/>
              <w:t>19</w:t>
            </w:r>
            <w:r w:rsidRPr="009C6A4D">
              <w:rPr>
                <w:i/>
                <w:iCs/>
                <w:sz w:val="20"/>
                <w:lang w:val="en-US"/>
              </w:rPr>
              <w:t>septies</w:t>
            </w:r>
            <w:r>
              <w:rPr>
                <w:sz w:val="20"/>
                <w:lang w:val="en-US"/>
              </w:rPr>
              <w:t>(rév.5)</w:t>
            </w:r>
          </w:p>
          <w:p w14:paraId="60EB227A" w14:textId="2AB9C0F5" w:rsidR="004E612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25(rév.5)</w:t>
            </w:r>
          </w:p>
          <w:p w14:paraId="379687B3" w14:textId="446E73ED" w:rsidR="004E612E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26(rév.5)</w:t>
            </w:r>
          </w:p>
          <w:p w14:paraId="24E0AEA7" w14:textId="3E9FA0CC" w:rsidR="004E612E" w:rsidRPr="00C821F5" w:rsidRDefault="004E612E" w:rsidP="004E612E">
            <w:pPr>
              <w:pageBreakBefore/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</w:t>
            </w:r>
            <w:r w:rsidRPr="00D56E1F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(rév.5)</w:t>
            </w:r>
          </w:p>
        </w:tc>
      </w:tr>
      <w:tr w:rsidR="0057713D" w:rsidRPr="00797D07" w14:paraId="4F756409" w14:textId="77777777" w:rsidTr="0057713D">
        <w:trPr>
          <w:trHeight w:val="318"/>
          <w:jc w:val="center"/>
        </w:trPr>
        <w:tc>
          <w:tcPr>
            <w:tcW w:w="1636" w:type="dxa"/>
            <w:tcBorders>
              <w:top w:val="nil"/>
              <w:bottom w:val="single" w:sz="4" w:space="0" w:color="auto"/>
            </w:tcBorders>
          </w:tcPr>
          <w:p w14:paraId="3AD0EFA1" w14:textId="77777777" w:rsidR="004E612E" w:rsidRDefault="004E612E" w:rsidP="004E612E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14:paraId="7C85B9FE" w14:textId="77777777" w:rsidR="004E612E" w:rsidRDefault="004E612E" w:rsidP="004E612E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313D428E" w14:textId="77777777" w:rsidR="004E612E" w:rsidRDefault="004E612E" w:rsidP="004E612E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68709EE" w14:textId="62AE6B73" w:rsidR="004E612E" w:rsidRPr="005A1E8E" w:rsidRDefault="001226B8" w:rsidP="004E612E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1226B8">
              <w:rPr>
                <w:sz w:val="20"/>
                <w:lang w:val="pt-PT"/>
              </w:rPr>
              <w:t>Recevabilité</w:t>
            </w:r>
            <w:r w:rsidR="004E612E" w:rsidRPr="005A1E8E">
              <w:rPr>
                <w:sz w:val="20"/>
                <w:vertAlign w:val="superscript"/>
                <w:lang w:val="en-US"/>
              </w:rPr>
              <w:t>1</w:t>
            </w:r>
          </w:p>
        </w:tc>
        <w:tc>
          <w:tcPr>
            <w:tcW w:w="1518" w:type="dxa"/>
            <w:tcBorders>
              <w:top w:val="nil"/>
              <w:bottom w:val="single" w:sz="4" w:space="0" w:color="auto"/>
            </w:tcBorders>
          </w:tcPr>
          <w:p w14:paraId="2594AF14" w14:textId="77777777" w:rsidR="004E612E" w:rsidRPr="005A1E8E" w:rsidRDefault="004E612E" w:rsidP="004E612E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540D4DE8" w14:textId="77777777" w:rsidR="004E612E" w:rsidRDefault="004E612E" w:rsidP="004E612E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  <w:p w14:paraId="1D72AD9A" w14:textId="77777777" w:rsidR="004E612E" w:rsidRDefault="004E612E" w:rsidP="004E612E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</w:p>
        </w:tc>
        <w:tc>
          <w:tcPr>
            <w:tcW w:w="1716" w:type="dxa"/>
            <w:tcBorders>
              <w:top w:val="nil"/>
              <w:bottom w:val="single" w:sz="4" w:space="0" w:color="auto"/>
            </w:tcBorders>
          </w:tcPr>
          <w:p w14:paraId="537AAB23" w14:textId="4268BF2D" w:rsidR="004E612E" w:rsidRDefault="004E612E" w:rsidP="004E612E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1(rév.5)</w:t>
            </w:r>
          </w:p>
          <w:p w14:paraId="24042E6A" w14:textId="561F99CC" w:rsidR="004E612E" w:rsidRDefault="004E612E" w:rsidP="004E612E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6(rév.5)</w:t>
            </w:r>
          </w:p>
        </w:tc>
      </w:tr>
      <w:tr w:rsidR="0057713D" w:rsidRPr="00797D07" w14:paraId="24B852F0" w14:textId="77777777" w:rsidTr="0057713D">
        <w:trPr>
          <w:trHeight w:val="1270"/>
          <w:jc w:val="center"/>
        </w:trPr>
        <w:tc>
          <w:tcPr>
            <w:tcW w:w="1636" w:type="dxa"/>
            <w:tcBorders>
              <w:top w:val="single" w:sz="4" w:space="0" w:color="auto"/>
              <w:bottom w:val="nil"/>
            </w:tcBorders>
          </w:tcPr>
          <w:p w14:paraId="658B8AB4" w14:textId="77777777" w:rsidR="004E612E" w:rsidRDefault="004E612E" w:rsidP="00D921A5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nil"/>
            </w:tcBorders>
          </w:tcPr>
          <w:p w14:paraId="355508A3" w14:textId="77777777" w:rsidR="004E612E" w:rsidRDefault="004E612E" w:rsidP="00D921A5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1A39289D" w14:textId="77777777" w:rsidR="004E612E" w:rsidRDefault="004E612E" w:rsidP="00D921A5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1DD7C8E2" w14:textId="77777777" w:rsidR="004E612E" w:rsidRPr="003C19E1" w:rsidRDefault="004E612E" w:rsidP="00D921A5">
            <w:pPr>
              <w:spacing w:before="120" w:after="120"/>
              <w:jc w:val="center"/>
              <w:rPr>
                <w:sz w:val="20"/>
                <w:lang w:val="pt-PT"/>
              </w:rPr>
            </w:pPr>
            <w:r>
              <w:rPr>
                <w:sz w:val="20"/>
                <w:lang w:val="pt-PT"/>
              </w:rPr>
              <w:t>AR9</w:t>
            </w:r>
          </w:p>
        </w:tc>
        <w:tc>
          <w:tcPr>
            <w:tcW w:w="1518" w:type="dxa"/>
            <w:tcBorders>
              <w:top w:val="single" w:sz="4" w:space="0" w:color="auto"/>
              <w:bottom w:val="nil"/>
            </w:tcBorders>
          </w:tcPr>
          <w:p w14:paraId="7A424244" w14:textId="4CA79F89" w:rsidR="004E612E" w:rsidRPr="005A1E8E" w:rsidRDefault="004E612E" w:rsidP="00D921A5">
            <w:pPr>
              <w:pageBreakBefore/>
              <w:spacing w:before="120" w:after="120"/>
              <w:jc w:val="center"/>
              <w:rPr>
                <w:spacing w:val="-12"/>
                <w:sz w:val="20"/>
                <w:lang w:val="en-US"/>
              </w:rPr>
            </w:pPr>
            <w:bookmarkStart w:id="0" w:name="_Hlk184144531"/>
            <w:r w:rsidRPr="004E612E">
              <w:rPr>
                <w:spacing w:val="-16"/>
                <w:sz w:val="20"/>
                <w:lang w:val="en-US"/>
              </w:rPr>
              <w:t>Tableau</w:t>
            </w:r>
            <w:r w:rsidRPr="004E612E">
              <w:rPr>
                <w:spacing w:val="-12"/>
                <w:sz w:val="20"/>
                <w:lang w:val="en-US"/>
              </w:rPr>
              <w:t xml:space="preserve"> </w:t>
            </w:r>
            <w:r w:rsidRPr="005A1E8E">
              <w:rPr>
                <w:spacing w:val="-12"/>
                <w:sz w:val="20"/>
                <w:lang w:val="en-US"/>
              </w:rPr>
              <w:t>9.11A-1</w:t>
            </w:r>
            <w:bookmarkEnd w:id="0"/>
            <w:r w:rsidR="00D5593D">
              <w:rPr>
                <w:spacing w:val="-12"/>
                <w:sz w:val="20"/>
                <w:vertAlign w:val="superscript"/>
                <w:lang w:val="en-US"/>
              </w:rPr>
              <w:t>3</w:t>
            </w:r>
            <w:r w:rsidRPr="005A1E8E">
              <w:rPr>
                <w:spacing w:val="-12"/>
                <w:sz w:val="20"/>
                <w:lang w:val="en-US"/>
              </w:rPr>
              <w:br/>
            </w:r>
            <w:r>
              <w:rPr>
                <w:spacing w:val="-12"/>
                <w:sz w:val="20"/>
                <w:lang w:val="en-US"/>
              </w:rPr>
              <w:br/>
            </w:r>
          </w:p>
          <w:p w14:paraId="5AF5256F" w14:textId="7D6C9209" w:rsidR="004E612E" w:rsidRPr="00594F6A" w:rsidRDefault="003C5E61" w:rsidP="003C5E61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4E612E">
              <w:rPr>
                <w:spacing w:val="-16"/>
                <w:sz w:val="20"/>
                <w:lang w:val="en-US"/>
              </w:rPr>
              <w:t>Tableau</w:t>
            </w:r>
            <w:r w:rsidRPr="004E612E">
              <w:rPr>
                <w:spacing w:val="-12"/>
                <w:sz w:val="20"/>
                <w:lang w:val="en-US"/>
              </w:rPr>
              <w:t xml:space="preserve"> </w:t>
            </w:r>
            <w:r w:rsidR="004E612E" w:rsidRPr="00594F6A">
              <w:rPr>
                <w:sz w:val="20"/>
                <w:lang w:val="en-US"/>
              </w:rPr>
              <w:t>9.11A-2</w:t>
            </w:r>
            <w:r w:rsidR="00D5593D">
              <w:rPr>
                <w:sz w:val="20"/>
                <w:vertAlign w:val="superscript"/>
                <w:lang w:val="en-US"/>
              </w:rPr>
              <w:t>2</w:t>
            </w:r>
            <w:r w:rsidR="004E612E">
              <w:rPr>
                <w:sz w:val="20"/>
                <w:vertAlign w:val="superscript"/>
                <w:lang w:val="en-US"/>
              </w:rPr>
              <w:br/>
            </w:r>
          </w:p>
          <w:p w14:paraId="09AA018C" w14:textId="77777777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9.27</w:t>
            </w:r>
            <w:r w:rsidRPr="00594F6A">
              <w:rPr>
                <w:sz w:val="20"/>
                <w:vertAlign w:val="superscript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5A0A12C0" w14:textId="77777777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7, 9, 11</w:t>
            </w:r>
            <w:r w:rsidRPr="00594F6A">
              <w:rPr>
                <w:sz w:val="20"/>
                <w:lang w:val="en-US"/>
              </w:rPr>
              <w:br/>
              <w:t>13</w:t>
            </w:r>
            <w:r w:rsidRPr="00594F6A">
              <w:rPr>
                <w:sz w:val="20"/>
                <w:lang w:val="en-US"/>
              </w:rPr>
              <w:br/>
            </w:r>
          </w:p>
          <w:p w14:paraId="4F7E471C" w14:textId="77777777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14, 18</w:t>
            </w:r>
            <w:r w:rsidRPr="00594F6A">
              <w:rPr>
                <w:sz w:val="20"/>
                <w:lang w:val="en-US"/>
              </w:rPr>
              <w:br/>
            </w:r>
          </w:p>
          <w:p w14:paraId="3A7AE493" w14:textId="77777777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22-23</w:t>
            </w:r>
          </w:p>
        </w:tc>
        <w:tc>
          <w:tcPr>
            <w:tcW w:w="1716" w:type="dxa"/>
            <w:tcBorders>
              <w:top w:val="single" w:sz="4" w:space="0" w:color="auto"/>
              <w:bottom w:val="nil"/>
            </w:tcBorders>
          </w:tcPr>
          <w:p w14:paraId="179FA85B" w14:textId="638E5B76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7(</w:t>
            </w:r>
            <w:r w:rsidR="003C5E61">
              <w:rPr>
                <w:sz w:val="20"/>
                <w:lang w:val="en-US"/>
              </w:rPr>
              <w:t>rév</w:t>
            </w:r>
            <w:r w:rsidRPr="00594F6A">
              <w:rPr>
                <w:sz w:val="20"/>
                <w:lang w:val="en-US"/>
              </w:rPr>
              <w:t>.5), 9(</w:t>
            </w:r>
            <w:r w:rsidR="003C5E61">
              <w:rPr>
                <w:sz w:val="20"/>
                <w:lang w:val="en-US"/>
              </w:rPr>
              <w:t>rév</w:t>
            </w:r>
            <w:r w:rsidRPr="00594F6A">
              <w:rPr>
                <w:sz w:val="20"/>
                <w:lang w:val="en-US"/>
              </w:rPr>
              <w:t>.5), 11(</w:t>
            </w:r>
            <w:r w:rsidR="003C5E61">
              <w:rPr>
                <w:sz w:val="20"/>
                <w:lang w:val="en-US"/>
              </w:rPr>
              <w:t>rév</w:t>
            </w:r>
            <w:r w:rsidRPr="00594F6A">
              <w:rPr>
                <w:sz w:val="20"/>
                <w:lang w:val="en-US"/>
              </w:rPr>
              <w:t>.5), 13(</w:t>
            </w:r>
            <w:r w:rsidR="003C5E61">
              <w:rPr>
                <w:sz w:val="20"/>
                <w:lang w:val="en-US"/>
              </w:rPr>
              <w:t>rév</w:t>
            </w:r>
            <w:r w:rsidRPr="00594F6A">
              <w:rPr>
                <w:sz w:val="20"/>
                <w:lang w:val="en-US"/>
              </w:rPr>
              <w:t>.5)</w:t>
            </w:r>
          </w:p>
          <w:p w14:paraId="630A7370" w14:textId="26982F3A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14(</w:t>
            </w:r>
            <w:r w:rsidR="003C5E61">
              <w:rPr>
                <w:sz w:val="20"/>
                <w:lang w:val="en-US"/>
              </w:rPr>
              <w:t>rév</w:t>
            </w:r>
            <w:r w:rsidRPr="00594F6A">
              <w:rPr>
                <w:sz w:val="20"/>
                <w:lang w:val="en-US"/>
              </w:rPr>
              <w:t>.5), 18(</w:t>
            </w:r>
            <w:r w:rsidR="003C5E61">
              <w:rPr>
                <w:sz w:val="20"/>
                <w:lang w:val="en-US"/>
              </w:rPr>
              <w:t>rév</w:t>
            </w:r>
            <w:r w:rsidRPr="00594F6A">
              <w:rPr>
                <w:sz w:val="20"/>
                <w:lang w:val="en-US"/>
              </w:rPr>
              <w:t>.5)</w:t>
            </w:r>
          </w:p>
          <w:p w14:paraId="22FB7B5D" w14:textId="586D81D7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22-23(</w:t>
            </w:r>
            <w:r w:rsidR="003C5E61">
              <w:rPr>
                <w:sz w:val="20"/>
                <w:lang w:val="en-US"/>
              </w:rPr>
              <w:t>rév</w:t>
            </w:r>
            <w:r w:rsidRPr="00594F6A">
              <w:rPr>
                <w:sz w:val="20"/>
                <w:lang w:val="en-US"/>
              </w:rPr>
              <w:t>.5)</w:t>
            </w:r>
          </w:p>
        </w:tc>
      </w:tr>
      <w:tr w:rsidR="0057713D" w:rsidRPr="00797D07" w14:paraId="6C2BA85B" w14:textId="77777777" w:rsidTr="0057713D">
        <w:trPr>
          <w:trHeight w:val="1270"/>
          <w:jc w:val="center"/>
        </w:trPr>
        <w:tc>
          <w:tcPr>
            <w:tcW w:w="1636" w:type="dxa"/>
            <w:tcBorders>
              <w:top w:val="nil"/>
              <w:bottom w:val="nil"/>
            </w:tcBorders>
          </w:tcPr>
          <w:p w14:paraId="4E5284D9" w14:textId="77777777" w:rsidR="004E612E" w:rsidRDefault="004E612E" w:rsidP="00D921A5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14:paraId="4EBF537F" w14:textId="77777777" w:rsidR="004E612E" w:rsidRDefault="004E612E" w:rsidP="00D921A5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CF300BC" w14:textId="77777777" w:rsidR="004E612E" w:rsidRDefault="004E612E" w:rsidP="00D921A5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16FFEB8" w14:textId="77777777" w:rsidR="004E612E" w:rsidRPr="003C19E1" w:rsidRDefault="004E612E" w:rsidP="00D921A5">
            <w:pPr>
              <w:spacing w:before="120" w:after="120"/>
              <w:jc w:val="center"/>
              <w:rPr>
                <w:sz w:val="20"/>
                <w:lang w:val="pt-PT"/>
              </w:rPr>
            </w:pPr>
            <w:r>
              <w:rPr>
                <w:sz w:val="20"/>
                <w:lang w:val="pt-PT"/>
              </w:rPr>
              <w:t>AR11</w:t>
            </w:r>
          </w:p>
        </w:tc>
        <w:tc>
          <w:tcPr>
            <w:tcW w:w="1518" w:type="dxa"/>
            <w:tcBorders>
              <w:top w:val="nil"/>
              <w:bottom w:val="nil"/>
            </w:tcBorders>
          </w:tcPr>
          <w:p w14:paraId="308BAB31" w14:textId="214902A2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11.13</w:t>
            </w:r>
            <w:r w:rsidR="00D5593D">
              <w:rPr>
                <w:sz w:val="20"/>
                <w:vertAlign w:val="superscript"/>
                <w:lang w:val="en-US"/>
              </w:rPr>
              <w:t>4</w:t>
            </w:r>
          </w:p>
          <w:p w14:paraId="7933422D" w14:textId="7ECC4584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11.31</w:t>
            </w:r>
            <w:r w:rsidR="00D5593D">
              <w:rPr>
                <w:sz w:val="20"/>
                <w:vertAlign w:val="superscript"/>
                <w:lang w:val="en-US"/>
              </w:rPr>
              <w:t>2</w:t>
            </w:r>
          </w:p>
          <w:p w14:paraId="3E7EAE36" w14:textId="2B3E0DDF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11.32</w:t>
            </w:r>
            <w:r w:rsidR="00D5593D">
              <w:rPr>
                <w:sz w:val="20"/>
                <w:vertAlign w:val="superscript"/>
                <w:lang w:val="en-US"/>
              </w:rPr>
              <w:t>2</w:t>
            </w:r>
          </w:p>
          <w:p w14:paraId="1CEE1CD2" w14:textId="4AB99BAB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11.43A</w:t>
            </w:r>
            <w:r w:rsidR="00D5593D"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5D45789" w14:textId="77777777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3</w:t>
            </w:r>
          </w:p>
          <w:p w14:paraId="6E2F2C43" w14:textId="77777777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–</w:t>
            </w:r>
          </w:p>
          <w:p w14:paraId="22C1EC2B" w14:textId="77777777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13-14</w:t>
            </w:r>
          </w:p>
          <w:p w14:paraId="048E01C5" w14:textId="77777777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24</w:t>
            </w:r>
          </w:p>
        </w:tc>
        <w:tc>
          <w:tcPr>
            <w:tcW w:w="1716" w:type="dxa"/>
            <w:tcBorders>
              <w:top w:val="nil"/>
              <w:bottom w:val="nil"/>
            </w:tcBorders>
          </w:tcPr>
          <w:p w14:paraId="56E6955E" w14:textId="31CEBA42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3(</w:t>
            </w:r>
            <w:r w:rsidR="003C5E61">
              <w:rPr>
                <w:sz w:val="20"/>
                <w:lang w:val="en-US"/>
              </w:rPr>
              <w:t>rév</w:t>
            </w:r>
            <w:r w:rsidRPr="00594F6A">
              <w:rPr>
                <w:sz w:val="20"/>
                <w:lang w:val="en-US"/>
              </w:rPr>
              <w:t>.5)</w:t>
            </w:r>
          </w:p>
          <w:p w14:paraId="66FD16D4" w14:textId="50C8F17F" w:rsidR="004E612E" w:rsidRPr="00594F6A" w:rsidRDefault="004E612E" w:rsidP="00D921A5">
            <w:pPr>
              <w:pageBreakBefore/>
              <w:spacing w:before="120" w:after="120"/>
              <w:ind w:left="-113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12</w:t>
            </w:r>
            <w:r w:rsidRPr="00594F6A">
              <w:rPr>
                <w:i/>
                <w:iCs/>
                <w:sz w:val="20"/>
                <w:lang w:val="en-US"/>
              </w:rPr>
              <w:t>bis</w:t>
            </w:r>
            <w:r w:rsidRPr="00594F6A">
              <w:rPr>
                <w:sz w:val="20"/>
                <w:lang w:val="en-US"/>
              </w:rPr>
              <w:t>(</w:t>
            </w:r>
            <w:r w:rsidR="003C5E61">
              <w:rPr>
                <w:sz w:val="20"/>
                <w:lang w:val="en-US"/>
              </w:rPr>
              <w:t>rév</w:t>
            </w:r>
            <w:r w:rsidRPr="00594F6A">
              <w:rPr>
                <w:sz w:val="20"/>
                <w:lang w:val="en-US"/>
              </w:rPr>
              <w:t>.5)</w:t>
            </w:r>
          </w:p>
          <w:p w14:paraId="1661C17F" w14:textId="5D16F8F4" w:rsidR="004E612E" w:rsidRPr="00594F6A" w:rsidRDefault="004E612E" w:rsidP="00D921A5">
            <w:pPr>
              <w:pageBreakBefore/>
              <w:spacing w:before="120" w:after="120"/>
              <w:ind w:left="-113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13(</w:t>
            </w:r>
            <w:r w:rsidR="003C5E61">
              <w:rPr>
                <w:sz w:val="20"/>
                <w:lang w:val="en-US"/>
              </w:rPr>
              <w:t>rév</w:t>
            </w:r>
            <w:r w:rsidRPr="00594F6A">
              <w:rPr>
                <w:sz w:val="20"/>
                <w:lang w:val="en-US"/>
              </w:rPr>
              <w:t>.5)-14(</w:t>
            </w:r>
            <w:r w:rsidR="003C5E61">
              <w:rPr>
                <w:sz w:val="20"/>
                <w:lang w:val="en-US"/>
              </w:rPr>
              <w:t>rév</w:t>
            </w:r>
            <w:r w:rsidRPr="00594F6A">
              <w:rPr>
                <w:sz w:val="20"/>
                <w:lang w:val="en-US"/>
              </w:rPr>
              <w:t>.5)</w:t>
            </w:r>
          </w:p>
          <w:p w14:paraId="3F48EFFE" w14:textId="6617B88B" w:rsidR="004E612E" w:rsidRPr="00594F6A" w:rsidRDefault="004E612E" w:rsidP="00D921A5">
            <w:pPr>
              <w:pageBreakBefore/>
              <w:spacing w:before="120" w:after="120"/>
              <w:ind w:left="-113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24(</w:t>
            </w:r>
            <w:r w:rsidR="003C5E61">
              <w:rPr>
                <w:sz w:val="20"/>
                <w:lang w:val="en-US"/>
              </w:rPr>
              <w:t>rév</w:t>
            </w:r>
            <w:r w:rsidRPr="00594F6A">
              <w:rPr>
                <w:sz w:val="20"/>
                <w:lang w:val="en-US"/>
              </w:rPr>
              <w:t>.5)</w:t>
            </w:r>
          </w:p>
        </w:tc>
      </w:tr>
      <w:tr w:rsidR="0057713D" w:rsidRPr="00797D07" w14:paraId="3DC245D2" w14:textId="77777777" w:rsidTr="0057713D">
        <w:trPr>
          <w:jc w:val="center"/>
        </w:trPr>
        <w:tc>
          <w:tcPr>
            <w:tcW w:w="1636" w:type="dxa"/>
            <w:tcBorders>
              <w:top w:val="nil"/>
              <w:bottom w:val="nil"/>
            </w:tcBorders>
          </w:tcPr>
          <w:p w14:paraId="61E69707" w14:textId="77777777" w:rsidR="004E612E" w:rsidRDefault="004E612E" w:rsidP="00D921A5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14:paraId="663CDE01" w14:textId="77777777" w:rsidR="004E612E" w:rsidRDefault="004E612E" w:rsidP="00D921A5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81DACDF" w14:textId="77777777" w:rsidR="004E612E" w:rsidRDefault="004E612E" w:rsidP="00D921A5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57DBF0E" w14:textId="77777777" w:rsidR="004E612E" w:rsidRPr="003C19E1" w:rsidRDefault="004E612E" w:rsidP="00D921A5">
            <w:pPr>
              <w:spacing w:before="120" w:after="120"/>
              <w:jc w:val="center"/>
              <w:rPr>
                <w:sz w:val="20"/>
                <w:lang w:val="pt-PT"/>
              </w:rPr>
            </w:pPr>
            <w:r>
              <w:rPr>
                <w:sz w:val="20"/>
                <w:lang w:val="pt-PT"/>
              </w:rPr>
              <w:t>AR21</w:t>
            </w:r>
          </w:p>
        </w:tc>
        <w:tc>
          <w:tcPr>
            <w:tcW w:w="1518" w:type="dxa"/>
            <w:tcBorders>
              <w:top w:val="nil"/>
              <w:bottom w:val="nil"/>
            </w:tcBorders>
          </w:tcPr>
          <w:p w14:paraId="34173FF9" w14:textId="046E2C83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Table</w:t>
            </w:r>
            <w:r w:rsidR="0057713D">
              <w:rPr>
                <w:sz w:val="20"/>
                <w:lang w:val="en-US"/>
              </w:rPr>
              <w:t>au</w:t>
            </w:r>
            <w:r w:rsidRPr="00594F6A">
              <w:rPr>
                <w:sz w:val="20"/>
                <w:lang w:val="en-US"/>
              </w:rPr>
              <w:t xml:space="preserve"> 21-2</w:t>
            </w:r>
            <w:r w:rsidR="00D5593D"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AFDFCA9" w14:textId="77777777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</w:t>
            </w:r>
          </w:p>
        </w:tc>
        <w:tc>
          <w:tcPr>
            <w:tcW w:w="1716" w:type="dxa"/>
            <w:tcBorders>
              <w:top w:val="nil"/>
              <w:bottom w:val="nil"/>
            </w:tcBorders>
          </w:tcPr>
          <w:p w14:paraId="7CD2CAFD" w14:textId="6C6A42D7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1(</w:t>
            </w:r>
            <w:r w:rsidR="003C5E61">
              <w:rPr>
                <w:sz w:val="20"/>
                <w:lang w:val="en-US"/>
              </w:rPr>
              <w:t>rév</w:t>
            </w:r>
            <w:r w:rsidRPr="00594F6A">
              <w:rPr>
                <w:sz w:val="20"/>
                <w:lang w:val="en-US"/>
              </w:rPr>
              <w:t>.5)</w:t>
            </w:r>
          </w:p>
        </w:tc>
      </w:tr>
      <w:tr w:rsidR="0057713D" w:rsidRPr="00797D07" w14:paraId="01BF37F1" w14:textId="77777777" w:rsidTr="0057713D">
        <w:trPr>
          <w:jc w:val="center"/>
        </w:trPr>
        <w:tc>
          <w:tcPr>
            <w:tcW w:w="1636" w:type="dxa"/>
            <w:tcBorders>
              <w:top w:val="nil"/>
              <w:bottom w:val="nil"/>
            </w:tcBorders>
          </w:tcPr>
          <w:p w14:paraId="60FD5125" w14:textId="77777777" w:rsidR="004E612E" w:rsidRDefault="004E612E" w:rsidP="00D921A5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14:paraId="711ED9B2" w14:textId="77777777" w:rsidR="004E612E" w:rsidRDefault="004E612E" w:rsidP="00D921A5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7927906" w14:textId="77777777" w:rsidR="004E612E" w:rsidRDefault="004E612E" w:rsidP="00D921A5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939C2A8" w14:textId="77777777" w:rsidR="004E612E" w:rsidRPr="003C19E1" w:rsidRDefault="004E612E" w:rsidP="00D921A5">
            <w:pPr>
              <w:spacing w:before="120" w:after="120"/>
              <w:jc w:val="center"/>
              <w:rPr>
                <w:sz w:val="20"/>
                <w:lang w:val="pt-PT"/>
              </w:rPr>
            </w:pPr>
            <w:r>
              <w:rPr>
                <w:sz w:val="20"/>
                <w:lang w:val="pt-PT"/>
              </w:rPr>
              <w:t>AR22</w:t>
            </w:r>
          </w:p>
        </w:tc>
        <w:tc>
          <w:tcPr>
            <w:tcW w:w="1518" w:type="dxa"/>
            <w:tcBorders>
              <w:top w:val="nil"/>
              <w:bottom w:val="nil"/>
            </w:tcBorders>
          </w:tcPr>
          <w:p w14:paraId="17ED7AF4" w14:textId="666056BE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22.5K</w:t>
            </w:r>
            <w:r w:rsidR="00D5593D"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C92A6E7" w14:textId="77777777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</w:t>
            </w:r>
          </w:p>
        </w:tc>
        <w:tc>
          <w:tcPr>
            <w:tcW w:w="1716" w:type="dxa"/>
            <w:tcBorders>
              <w:top w:val="nil"/>
              <w:bottom w:val="nil"/>
            </w:tcBorders>
          </w:tcPr>
          <w:p w14:paraId="7119B199" w14:textId="7D3DBDA3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1(</w:t>
            </w:r>
            <w:r w:rsidR="003C5E61">
              <w:rPr>
                <w:sz w:val="20"/>
                <w:lang w:val="en-US"/>
              </w:rPr>
              <w:t>rév</w:t>
            </w:r>
            <w:r w:rsidRPr="00594F6A">
              <w:rPr>
                <w:sz w:val="20"/>
                <w:lang w:val="en-US"/>
              </w:rPr>
              <w:t>.5)</w:t>
            </w:r>
          </w:p>
        </w:tc>
      </w:tr>
      <w:tr w:rsidR="0057713D" w:rsidRPr="00797D07" w14:paraId="320D734A" w14:textId="77777777" w:rsidTr="0057713D">
        <w:trPr>
          <w:jc w:val="center"/>
        </w:trPr>
        <w:tc>
          <w:tcPr>
            <w:tcW w:w="1636" w:type="dxa"/>
            <w:tcBorders>
              <w:top w:val="nil"/>
              <w:bottom w:val="nil"/>
            </w:tcBorders>
          </w:tcPr>
          <w:p w14:paraId="1FD1C7AF" w14:textId="77777777" w:rsidR="004E612E" w:rsidRDefault="004E612E" w:rsidP="00D921A5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14:paraId="4DE641B8" w14:textId="77777777" w:rsidR="004E612E" w:rsidRDefault="004E612E" w:rsidP="00D921A5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57402B8" w14:textId="77777777" w:rsidR="004E612E" w:rsidRDefault="004E612E" w:rsidP="00D921A5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E98FC47" w14:textId="77777777" w:rsidR="004E612E" w:rsidRPr="003C19E1" w:rsidRDefault="004E612E" w:rsidP="00D921A5">
            <w:pPr>
              <w:spacing w:before="120" w:after="120"/>
              <w:jc w:val="center"/>
              <w:rPr>
                <w:sz w:val="20"/>
                <w:lang w:val="pt-PT"/>
              </w:rPr>
            </w:pPr>
            <w:r>
              <w:rPr>
                <w:sz w:val="20"/>
                <w:lang w:val="pt-PT"/>
              </w:rPr>
              <w:t>AP04</w:t>
            </w:r>
          </w:p>
        </w:tc>
        <w:tc>
          <w:tcPr>
            <w:tcW w:w="1518" w:type="dxa"/>
            <w:tcBorders>
              <w:top w:val="nil"/>
              <w:bottom w:val="nil"/>
            </w:tcBorders>
          </w:tcPr>
          <w:p w14:paraId="6E12E271" w14:textId="4B804647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A.4.b.7.d.1</w:t>
            </w:r>
            <w:r w:rsidR="00D5593D">
              <w:rPr>
                <w:sz w:val="20"/>
                <w:vertAlign w:val="superscript"/>
                <w:lang w:val="en-US"/>
              </w:rPr>
              <w:t>2</w:t>
            </w:r>
          </w:p>
          <w:p w14:paraId="65860129" w14:textId="2513725A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A.17.d</w:t>
            </w:r>
            <w:r w:rsidR="00D5593D">
              <w:rPr>
                <w:sz w:val="20"/>
                <w:vertAlign w:val="superscript"/>
                <w:lang w:val="en-US"/>
              </w:rPr>
              <w:t>2</w:t>
            </w:r>
          </w:p>
          <w:p w14:paraId="60E76253" w14:textId="601EEDE0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A.27.b</w:t>
            </w:r>
            <w:r w:rsidR="00D5593D">
              <w:rPr>
                <w:sz w:val="20"/>
                <w:vertAlign w:val="superscript"/>
                <w:lang w:val="en-US"/>
              </w:rPr>
              <w:t>2</w:t>
            </w:r>
          </w:p>
          <w:p w14:paraId="27B40197" w14:textId="7EDB863C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 xml:space="preserve">A.33.a, </w:t>
            </w:r>
            <w:r w:rsidR="003C5E61">
              <w:rPr>
                <w:sz w:val="20"/>
                <w:lang w:val="en-US"/>
              </w:rPr>
              <w:br/>
            </w:r>
            <w:r w:rsidRPr="00594F6A">
              <w:rPr>
                <w:sz w:val="20"/>
                <w:lang w:val="en-US"/>
              </w:rPr>
              <w:t>A.36.c</w:t>
            </w:r>
            <w:r w:rsidR="00D5593D">
              <w:rPr>
                <w:sz w:val="20"/>
                <w:vertAlign w:val="superscript"/>
                <w:lang w:val="en-US"/>
              </w:rPr>
              <w:t>2</w:t>
            </w:r>
          </w:p>
          <w:p w14:paraId="3FADC5DD" w14:textId="7467F7BE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 xml:space="preserve">C.8.a.2, C.8.b.2, C.8.c.1, </w:t>
            </w:r>
            <w:r w:rsidR="003C5E61">
              <w:rPr>
                <w:sz w:val="20"/>
                <w:lang w:val="en-US"/>
              </w:rPr>
              <w:br/>
            </w:r>
            <w:r w:rsidRPr="00594F6A">
              <w:rPr>
                <w:sz w:val="20"/>
                <w:lang w:val="en-US"/>
              </w:rPr>
              <w:t>C.</w:t>
            </w:r>
            <w:proofErr w:type="gramStart"/>
            <w:r w:rsidRPr="00594F6A">
              <w:rPr>
                <w:sz w:val="20"/>
                <w:lang w:val="en-US"/>
              </w:rPr>
              <w:t>8.c.</w:t>
            </w:r>
            <w:proofErr w:type="gramEnd"/>
            <w:r w:rsidRPr="00594F6A">
              <w:rPr>
                <w:sz w:val="20"/>
                <w:lang w:val="en-US"/>
              </w:rPr>
              <w:t>3</w:t>
            </w:r>
          </w:p>
          <w:p w14:paraId="088C781F" w14:textId="5CD184B1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C.</w:t>
            </w:r>
            <w:proofErr w:type="gramStart"/>
            <w:r w:rsidRPr="00594F6A">
              <w:rPr>
                <w:sz w:val="20"/>
                <w:lang w:val="en-US"/>
              </w:rPr>
              <w:t>8.b.3.c</w:t>
            </w:r>
            <w:proofErr w:type="gramEnd"/>
            <w:r w:rsidR="00D5593D"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FE8DFA8" w14:textId="77777777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</w:t>
            </w:r>
          </w:p>
          <w:p w14:paraId="73D8F1D1" w14:textId="77777777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</w:t>
            </w:r>
          </w:p>
          <w:p w14:paraId="64C1CB32" w14:textId="77777777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–</w:t>
            </w:r>
          </w:p>
          <w:p w14:paraId="799D2922" w14:textId="77777777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–</w:t>
            </w:r>
            <w:r w:rsidRPr="00594F6A">
              <w:rPr>
                <w:sz w:val="20"/>
                <w:lang w:val="en-US"/>
              </w:rPr>
              <w:br/>
            </w:r>
          </w:p>
          <w:p w14:paraId="1D3FF3BE" w14:textId="77777777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4</w:t>
            </w:r>
          </w:p>
          <w:p w14:paraId="39767333" w14:textId="77777777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716" w:type="dxa"/>
            <w:tcBorders>
              <w:top w:val="nil"/>
              <w:bottom w:val="nil"/>
            </w:tcBorders>
          </w:tcPr>
          <w:p w14:paraId="102E47B1" w14:textId="732DB54F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2(</w:t>
            </w:r>
            <w:r w:rsidR="003C5E61">
              <w:rPr>
                <w:sz w:val="20"/>
                <w:lang w:val="en-US"/>
              </w:rPr>
              <w:t>rév</w:t>
            </w:r>
            <w:r w:rsidRPr="00594F6A">
              <w:rPr>
                <w:sz w:val="20"/>
                <w:lang w:val="en-US"/>
              </w:rPr>
              <w:t>.5)</w:t>
            </w:r>
          </w:p>
          <w:p w14:paraId="5A8114CF" w14:textId="77777777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–</w:t>
            </w:r>
          </w:p>
          <w:p w14:paraId="25083C4B" w14:textId="577B18E8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</w:t>
            </w:r>
            <w:r w:rsidRPr="00594F6A">
              <w:rPr>
                <w:i/>
                <w:iCs/>
                <w:sz w:val="20"/>
                <w:lang w:val="en-US"/>
              </w:rPr>
              <w:t>bis</w:t>
            </w:r>
            <w:r w:rsidRPr="00594F6A">
              <w:rPr>
                <w:sz w:val="20"/>
                <w:lang w:val="en-US"/>
              </w:rPr>
              <w:t>(</w:t>
            </w:r>
            <w:r w:rsidR="003C5E61">
              <w:rPr>
                <w:sz w:val="20"/>
                <w:lang w:val="en-US"/>
              </w:rPr>
              <w:t>rév</w:t>
            </w:r>
            <w:r w:rsidRPr="00594F6A">
              <w:rPr>
                <w:sz w:val="20"/>
                <w:lang w:val="en-US"/>
              </w:rPr>
              <w:t>.5)</w:t>
            </w:r>
          </w:p>
          <w:p w14:paraId="47FDBCB9" w14:textId="6B5B9AFF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</w:t>
            </w:r>
            <w:r w:rsidRPr="00594F6A">
              <w:rPr>
                <w:i/>
                <w:iCs/>
                <w:sz w:val="20"/>
                <w:lang w:val="en-US"/>
              </w:rPr>
              <w:t>bis</w:t>
            </w:r>
            <w:r w:rsidRPr="00594F6A">
              <w:rPr>
                <w:sz w:val="20"/>
                <w:lang w:val="en-US"/>
              </w:rPr>
              <w:t>(</w:t>
            </w:r>
            <w:r w:rsidR="003C5E61">
              <w:rPr>
                <w:sz w:val="20"/>
                <w:lang w:val="en-US"/>
              </w:rPr>
              <w:t>rév</w:t>
            </w:r>
            <w:r w:rsidRPr="00594F6A">
              <w:rPr>
                <w:sz w:val="20"/>
                <w:lang w:val="en-US"/>
              </w:rPr>
              <w:t>.5)-3(</w:t>
            </w:r>
            <w:r w:rsidR="003C5E61">
              <w:rPr>
                <w:sz w:val="20"/>
                <w:lang w:val="en-US"/>
              </w:rPr>
              <w:t>rév</w:t>
            </w:r>
            <w:r w:rsidRPr="00594F6A">
              <w:rPr>
                <w:sz w:val="20"/>
                <w:lang w:val="en-US"/>
              </w:rPr>
              <w:t>.5)</w:t>
            </w:r>
          </w:p>
          <w:p w14:paraId="6C3DD6E0" w14:textId="668F4744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4(</w:t>
            </w:r>
            <w:r w:rsidR="003C5E61">
              <w:rPr>
                <w:sz w:val="20"/>
                <w:lang w:val="en-US"/>
              </w:rPr>
              <w:t>rév</w:t>
            </w:r>
            <w:r w:rsidRPr="00594F6A">
              <w:rPr>
                <w:sz w:val="20"/>
                <w:lang w:val="en-US"/>
              </w:rPr>
              <w:t>.5)</w:t>
            </w:r>
            <w:r w:rsidRPr="00594F6A">
              <w:rPr>
                <w:sz w:val="20"/>
                <w:lang w:val="en-US"/>
              </w:rPr>
              <w:br/>
            </w:r>
            <w:r w:rsidRPr="00594F6A">
              <w:rPr>
                <w:sz w:val="20"/>
                <w:lang w:val="en-US"/>
              </w:rPr>
              <w:br/>
            </w:r>
            <w:r w:rsidRPr="00594F6A">
              <w:rPr>
                <w:sz w:val="20"/>
                <w:lang w:val="en-US"/>
              </w:rPr>
              <w:br/>
            </w:r>
          </w:p>
          <w:p w14:paraId="1B694F21" w14:textId="25562220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4(</w:t>
            </w:r>
            <w:r w:rsidR="003C5E61">
              <w:rPr>
                <w:sz w:val="20"/>
                <w:lang w:val="en-US"/>
              </w:rPr>
              <w:t>rév</w:t>
            </w:r>
            <w:r w:rsidRPr="00594F6A">
              <w:rPr>
                <w:sz w:val="20"/>
                <w:lang w:val="en-US"/>
              </w:rPr>
              <w:t>.5)</w:t>
            </w:r>
          </w:p>
        </w:tc>
      </w:tr>
      <w:tr w:rsidR="0057713D" w:rsidRPr="00797D07" w14:paraId="675C2AE2" w14:textId="77777777" w:rsidTr="0057713D">
        <w:trPr>
          <w:jc w:val="center"/>
        </w:trPr>
        <w:tc>
          <w:tcPr>
            <w:tcW w:w="1636" w:type="dxa"/>
            <w:tcBorders>
              <w:top w:val="nil"/>
              <w:bottom w:val="nil"/>
            </w:tcBorders>
          </w:tcPr>
          <w:p w14:paraId="490CB09A" w14:textId="77777777" w:rsidR="004E612E" w:rsidRDefault="004E612E" w:rsidP="00D921A5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14:paraId="06DFF22B" w14:textId="77777777" w:rsidR="004E612E" w:rsidRDefault="004E612E" w:rsidP="00D921A5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85A1683" w14:textId="77777777" w:rsidR="004E612E" w:rsidRDefault="004E612E" w:rsidP="00D921A5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31E96F4" w14:textId="77777777" w:rsidR="004E612E" w:rsidRPr="003C19E1" w:rsidRDefault="004E612E" w:rsidP="00D921A5">
            <w:pPr>
              <w:spacing w:before="120" w:after="120"/>
              <w:jc w:val="center"/>
              <w:rPr>
                <w:sz w:val="20"/>
                <w:lang w:val="pt-PT"/>
              </w:rPr>
            </w:pPr>
            <w:r>
              <w:rPr>
                <w:sz w:val="20"/>
                <w:lang w:val="pt-PT"/>
              </w:rPr>
              <w:t>AP27</w:t>
            </w:r>
          </w:p>
        </w:tc>
        <w:tc>
          <w:tcPr>
            <w:tcW w:w="1518" w:type="dxa"/>
            <w:tcBorders>
              <w:top w:val="nil"/>
              <w:bottom w:val="nil"/>
            </w:tcBorders>
          </w:tcPr>
          <w:p w14:paraId="1791CFAE" w14:textId="5F51EFAF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27/58</w:t>
            </w:r>
            <w:r w:rsidR="00D5593D"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FD91329" w14:textId="77777777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</w:t>
            </w:r>
          </w:p>
        </w:tc>
        <w:tc>
          <w:tcPr>
            <w:tcW w:w="1716" w:type="dxa"/>
            <w:tcBorders>
              <w:top w:val="nil"/>
              <w:bottom w:val="nil"/>
            </w:tcBorders>
          </w:tcPr>
          <w:p w14:paraId="55C0FAA3" w14:textId="77777777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–</w:t>
            </w:r>
          </w:p>
        </w:tc>
      </w:tr>
      <w:tr w:rsidR="0057713D" w:rsidRPr="005A1E8E" w14:paraId="3F97A8DA" w14:textId="77777777" w:rsidTr="0057713D">
        <w:trPr>
          <w:jc w:val="center"/>
        </w:trPr>
        <w:tc>
          <w:tcPr>
            <w:tcW w:w="1636" w:type="dxa"/>
            <w:tcBorders>
              <w:top w:val="nil"/>
              <w:bottom w:val="nil"/>
            </w:tcBorders>
          </w:tcPr>
          <w:p w14:paraId="55E620FA" w14:textId="77777777" w:rsidR="004E612E" w:rsidRDefault="004E612E" w:rsidP="00D921A5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14:paraId="788C00D7" w14:textId="77777777" w:rsidR="004E612E" w:rsidRDefault="004E612E" w:rsidP="00D921A5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E093922" w14:textId="77777777" w:rsidR="004E612E" w:rsidRDefault="004E612E" w:rsidP="00D921A5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2E19F19" w14:textId="77777777" w:rsidR="004E612E" w:rsidRPr="003C19E1" w:rsidRDefault="004E612E" w:rsidP="00D921A5">
            <w:pPr>
              <w:spacing w:before="120" w:after="120"/>
              <w:jc w:val="center"/>
              <w:rPr>
                <w:sz w:val="20"/>
                <w:lang w:val="pt-PT"/>
              </w:rPr>
            </w:pPr>
            <w:r>
              <w:rPr>
                <w:sz w:val="20"/>
                <w:lang w:val="pt-PT"/>
              </w:rPr>
              <w:t>AP30A</w:t>
            </w:r>
          </w:p>
        </w:tc>
        <w:tc>
          <w:tcPr>
            <w:tcW w:w="1518" w:type="dxa"/>
            <w:tcBorders>
              <w:top w:val="nil"/>
              <w:bottom w:val="nil"/>
            </w:tcBorders>
          </w:tcPr>
          <w:p w14:paraId="14A16271" w14:textId="760ACC8C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4.1.31</w:t>
            </w:r>
            <w:r w:rsidR="00D5593D">
              <w:rPr>
                <w:sz w:val="20"/>
                <w:vertAlign w:val="superscript"/>
                <w:lang w:val="en-US"/>
              </w:rPr>
              <w:t>2</w:t>
            </w:r>
            <w:r w:rsidRPr="00594F6A">
              <w:rPr>
                <w:sz w:val="20"/>
                <w:lang w:val="en-US"/>
              </w:rPr>
              <w:br/>
              <w:t>4.1.32</w:t>
            </w:r>
            <w:r w:rsidR="00D5593D">
              <w:rPr>
                <w:sz w:val="20"/>
                <w:vertAlign w:val="superscript"/>
                <w:lang w:val="en-US"/>
              </w:rPr>
              <w:t>2</w:t>
            </w:r>
            <w:r w:rsidRPr="00594F6A">
              <w:rPr>
                <w:sz w:val="20"/>
                <w:lang w:val="en-US"/>
              </w:rPr>
              <w:br/>
              <w:t>4.1.33</w:t>
            </w:r>
            <w:r w:rsidR="00D5593D"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E4A5329" w14:textId="77777777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5</w:t>
            </w:r>
          </w:p>
        </w:tc>
        <w:tc>
          <w:tcPr>
            <w:tcW w:w="1716" w:type="dxa"/>
            <w:tcBorders>
              <w:top w:val="nil"/>
              <w:bottom w:val="nil"/>
            </w:tcBorders>
          </w:tcPr>
          <w:p w14:paraId="5464F1A8" w14:textId="5BF57958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5(</w:t>
            </w:r>
            <w:r w:rsidR="003C5E61">
              <w:rPr>
                <w:sz w:val="20"/>
                <w:lang w:val="en-US"/>
              </w:rPr>
              <w:t>rév</w:t>
            </w:r>
            <w:r w:rsidRPr="00594F6A">
              <w:rPr>
                <w:sz w:val="20"/>
                <w:lang w:val="en-US"/>
              </w:rPr>
              <w:t>.5)</w:t>
            </w:r>
            <w:r w:rsidRPr="00594F6A">
              <w:rPr>
                <w:sz w:val="20"/>
                <w:lang w:val="en-US"/>
              </w:rPr>
              <w:br/>
              <w:t>5</w:t>
            </w:r>
            <w:r w:rsidRPr="00594F6A">
              <w:rPr>
                <w:i/>
                <w:iCs/>
                <w:sz w:val="20"/>
                <w:lang w:val="en-US"/>
              </w:rPr>
              <w:t>bis</w:t>
            </w:r>
            <w:r w:rsidRPr="00594F6A">
              <w:rPr>
                <w:sz w:val="20"/>
                <w:lang w:val="en-US"/>
              </w:rPr>
              <w:t>(</w:t>
            </w:r>
            <w:r w:rsidR="003C5E61">
              <w:rPr>
                <w:sz w:val="20"/>
                <w:lang w:val="en-US"/>
              </w:rPr>
              <w:t>rév</w:t>
            </w:r>
            <w:r w:rsidRPr="00594F6A">
              <w:rPr>
                <w:sz w:val="20"/>
                <w:lang w:val="en-US"/>
              </w:rPr>
              <w:t>.5)</w:t>
            </w:r>
            <w:r w:rsidRPr="00594F6A">
              <w:rPr>
                <w:sz w:val="20"/>
                <w:lang w:val="en-US"/>
              </w:rPr>
              <w:br/>
              <w:t>5</w:t>
            </w:r>
            <w:r w:rsidRPr="00594F6A">
              <w:rPr>
                <w:i/>
                <w:iCs/>
                <w:sz w:val="20"/>
                <w:lang w:val="en-US"/>
              </w:rPr>
              <w:t>bis</w:t>
            </w:r>
            <w:r w:rsidRPr="00594F6A">
              <w:rPr>
                <w:sz w:val="20"/>
                <w:lang w:val="en-US"/>
              </w:rPr>
              <w:t>-5</w:t>
            </w:r>
            <w:r w:rsidRPr="00594F6A">
              <w:rPr>
                <w:i/>
                <w:iCs/>
                <w:sz w:val="20"/>
                <w:lang w:val="en-US"/>
              </w:rPr>
              <w:t>ter</w:t>
            </w:r>
            <w:r w:rsidRPr="00594F6A">
              <w:rPr>
                <w:sz w:val="20"/>
                <w:lang w:val="en-US"/>
              </w:rPr>
              <w:t>(</w:t>
            </w:r>
            <w:r w:rsidR="003C5E61">
              <w:rPr>
                <w:sz w:val="20"/>
                <w:lang w:val="en-US"/>
              </w:rPr>
              <w:t>rév</w:t>
            </w:r>
            <w:r w:rsidRPr="00594F6A">
              <w:rPr>
                <w:sz w:val="20"/>
                <w:lang w:val="en-US"/>
              </w:rPr>
              <w:t>.5)</w:t>
            </w:r>
          </w:p>
        </w:tc>
      </w:tr>
      <w:tr w:rsidR="0057713D" w:rsidRPr="005A1E8E" w14:paraId="1AC853F5" w14:textId="77777777" w:rsidTr="0057713D">
        <w:trPr>
          <w:jc w:val="center"/>
        </w:trPr>
        <w:tc>
          <w:tcPr>
            <w:tcW w:w="1636" w:type="dxa"/>
            <w:tcBorders>
              <w:top w:val="nil"/>
              <w:bottom w:val="single" w:sz="4" w:space="0" w:color="auto"/>
            </w:tcBorders>
          </w:tcPr>
          <w:p w14:paraId="38357F79" w14:textId="77777777" w:rsidR="004E612E" w:rsidRDefault="004E612E" w:rsidP="00D921A5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14:paraId="77681B59" w14:textId="77777777" w:rsidR="004E612E" w:rsidRDefault="004E612E" w:rsidP="00D921A5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6FEE0FBA" w14:textId="77777777" w:rsidR="004E612E" w:rsidRDefault="004E612E" w:rsidP="00D921A5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ADE5014" w14:textId="77777777" w:rsidR="004E612E" w:rsidRPr="003C19E1" w:rsidRDefault="004E612E" w:rsidP="00D921A5">
            <w:pPr>
              <w:spacing w:before="120" w:after="120"/>
              <w:jc w:val="center"/>
              <w:rPr>
                <w:sz w:val="20"/>
                <w:lang w:val="pt-PT"/>
              </w:rPr>
            </w:pPr>
            <w:r>
              <w:rPr>
                <w:sz w:val="20"/>
                <w:lang w:val="en-US"/>
              </w:rPr>
              <w:t>AP30B</w:t>
            </w:r>
          </w:p>
        </w:tc>
        <w:tc>
          <w:tcPr>
            <w:tcW w:w="1518" w:type="dxa"/>
            <w:tcBorders>
              <w:top w:val="nil"/>
              <w:bottom w:val="single" w:sz="4" w:space="0" w:color="auto"/>
            </w:tcBorders>
          </w:tcPr>
          <w:p w14:paraId="5DB2CC55" w14:textId="5ACE4902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6.38</w:t>
            </w:r>
            <w:r w:rsidR="00D5593D">
              <w:rPr>
                <w:sz w:val="20"/>
                <w:vertAlign w:val="superscript"/>
                <w:lang w:val="en-US"/>
              </w:rPr>
              <w:t>2</w:t>
            </w:r>
          </w:p>
          <w:p w14:paraId="2F55B425" w14:textId="710ACF9D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6.39</w:t>
            </w:r>
            <w:r w:rsidR="00D5593D">
              <w:rPr>
                <w:sz w:val="20"/>
                <w:vertAlign w:val="superscript"/>
                <w:lang w:val="en-US"/>
              </w:rPr>
              <w:t>2</w:t>
            </w:r>
          </w:p>
          <w:p w14:paraId="05ECAC10" w14:textId="0E0586BF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6.40</w:t>
            </w:r>
            <w:r w:rsidR="00D5593D">
              <w:rPr>
                <w:sz w:val="20"/>
                <w:vertAlign w:val="superscript"/>
                <w:lang w:val="en-US"/>
              </w:rPr>
              <w:t>2</w:t>
            </w:r>
          </w:p>
          <w:p w14:paraId="63919343" w14:textId="29AFA655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Art. 7</w:t>
            </w:r>
            <w:r w:rsidR="00D5593D">
              <w:rPr>
                <w:sz w:val="20"/>
                <w:vertAlign w:val="superscript"/>
                <w:lang w:val="en-US"/>
              </w:rPr>
              <w:t>2</w:t>
            </w:r>
          </w:p>
          <w:p w14:paraId="62CB6D0B" w14:textId="7FB9B4D6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 xml:space="preserve">App 1 </w:t>
            </w:r>
            <w:r w:rsidR="001226B8" w:rsidRPr="001226B8">
              <w:rPr>
                <w:sz w:val="20"/>
                <w:lang w:val="en-US"/>
              </w:rPr>
              <w:t>à</w:t>
            </w:r>
            <w:r w:rsidR="003C5E61">
              <w:rPr>
                <w:sz w:val="20"/>
                <w:lang w:val="en-US"/>
              </w:rPr>
              <w:br/>
            </w:r>
            <w:r w:rsidR="001226B8" w:rsidRPr="001226B8">
              <w:rPr>
                <w:sz w:val="20"/>
                <w:lang w:val="en-US"/>
              </w:rPr>
              <w:t>l'</w:t>
            </w:r>
            <w:r w:rsidR="001226B8">
              <w:rPr>
                <w:sz w:val="20"/>
                <w:lang w:val="en-US"/>
              </w:rPr>
              <w:t>a</w:t>
            </w:r>
            <w:r w:rsidRPr="00594F6A">
              <w:rPr>
                <w:sz w:val="20"/>
                <w:lang w:val="en-US"/>
              </w:rPr>
              <w:t>nnex</w:t>
            </w:r>
            <w:r w:rsidR="0057713D">
              <w:rPr>
                <w:sz w:val="20"/>
                <w:lang w:val="en-US"/>
              </w:rPr>
              <w:t>e</w:t>
            </w:r>
            <w:r w:rsidRPr="00594F6A">
              <w:rPr>
                <w:sz w:val="20"/>
                <w:lang w:val="en-US"/>
              </w:rPr>
              <w:t xml:space="preserve"> 4</w:t>
            </w:r>
            <w:r w:rsidR="00D5593D">
              <w:rPr>
                <w:sz w:val="20"/>
                <w:vertAlign w:val="superscript"/>
                <w:lang w:val="en-US"/>
              </w:rPr>
              <w:t>2</w:t>
            </w:r>
          </w:p>
          <w:p w14:paraId="31233AEE" w14:textId="56FCD6F0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Annex</w:t>
            </w:r>
            <w:r w:rsidR="0057713D">
              <w:rPr>
                <w:sz w:val="20"/>
                <w:lang w:val="en-US"/>
              </w:rPr>
              <w:t>e</w:t>
            </w:r>
            <w:r w:rsidRPr="00594F6A">
              <w:rPr>
                <w:sz w:val="20"/>
                <w:lang w:val="en-US"/>
              </w:rPr>
              <w:t xml:space="preserve"> 7</w:t>
            </w:r>
            <w:r w:rsidR="00D5593D"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2F988092" w14:textId="77777777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5</w:t>
            </w:r>
          </w:p>
          <w:p w14:paraId="08893F27" w14:textId="77777777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</w:p>
          <w:p w14:paraId="1448740B" w14:textId="77777777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</w:p>
          <w:p w14:paraId="3A98784D" w14:textId="77777777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6-7</w:t>
            </w:r>
          </w:p>
          <w:p w14:paraId="064C058E" w14:textId="77777777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13</w:t>
            </w:r>
            <w:r w:rsidRPr="00594F6A">
              <w:rPr>
                <w:sz w:val="20"/>
                <w:lang w:val="en-US"/>
              </w:rPr>
              <w:br/>
            </w:r>
          </w:p>
          <w:p w14:paraId="2D7DDB6C" w14:textId="77777777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13</w:t>
            </w:r>
          </w:p>
        </w:tc>
        <w:tc>
          <w:tcPr>
            <w:tcW w:w="1716" w:type="dxa"/>
            <w:tcBorders>
              <w:top w:val="nil"/>
              <w:bottom w:val="single" w:sz="4" w:space="0" w:color="auto"/>
            </w:tcBorders>
          </w:tcPr>
          <w:p w14:paraId="505798F9" w14:textId="0A522B79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5(</w:t>
            </w:r>
            <w:r w:rsidR="003C5E61">
              <w:rPr>
                <w:sz w:val="20"/>
                <w:lang w:val="en-US"/>
              </w:rPr>
              <w:t>rév</w:t>
            </w:r>
            <w:r w:rsidRPr="00594F6A">
              <w:rPr>
                <w:sz w:val="20"/>
                <w:lang w:val="en-US"/>
              </w:rPr>
              <w:t>.5)</w:t>
            </w:r>
          </w:p>
          <w:p w14:paraId="4B946106" w14:textId="61EC9B19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5</w:t>
            </w:r>
            <w:r w:rsidRPr="00594F6A">
              <w:rPr>
                <w:i/>
                <w:iCs/>
                <w:sz w:val="20"/>
                <w:lang w:val="en-US"/>
              </w:rPr>
              <w:t>bis</w:t>
            </w:r>
            <w:r w:rsidRPr="00594F6A">
              <w:rPr>
                <w:sz w:val="20"/>
                <w:lang w:val="en-US"/>
              </w:rPr>
              <w:t>(</w:t>
            </w:r>
            <w:r w:rsidR="003C5E61">
              <w:rPr>
                <w:sz w:val="20"/>
                <w:lang w:val="en-US"/>
              </w:rPr>
              <w:t>rév</w:t>
            </w:r>
            <w:r w:rsidRPr="00594F6A">
              <w:rPr>
                <w:sz w:val="20"/>
                <w:lang w:val="en-US"/>
              </w:rPr>
              <w:t>.5),</w:t>
            </w:r>
          </w:p>
          <w:p w14:paraId="165AF17C" w14:textId="203DB4E7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5</w:t>
            </w:r>
            <w:r w:rsidRPr="00594F6A">
              <w:rPr>
                <w:i/>
                <w:iCs/>
                <w:sz w:val="20"/>
                <w:lang w:val="en-US"/>
              </w:rPr>
              <w:t>ter</w:t>
            </w:r>
            <w:r w:rsidRPr="00594F6A">
              <w:rPr>
                <w:sz w:val="20"/>
                <w:lang w:val="en-US"/>
              </w:rPr>
              <w:t>(</w:t>
            </w:r>
            <w:r w:rsidR="003C5E61">
              <w:rPr>
                <w:sz w:val="20"/>
                <w:lang w:val="en-US"/>
              </w:rPr>
              <w:t>rév</w:t>
            </w:r>
            <w:r w:rsidRPr="00594F6A">
              <w:rPr>
                <w:sz w:val="20"/>
                <w:lang w:val="en-US"/>
              </w:rPr>
              <w:t>.5)</w:t>
            </w:r>
          </w:p>
          <w:p w14:paraId="39EECE68" w14:textId="081FDA99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6(</w:t>
            </w:r>
            <w:r w:rsidR="003C5E61">
              <w:rPr>
                <w:sz w:val="20"/>
                <w:lang w:val="en-US"/>
              </w:rPr>
              <w:t>rév</w:t>
            </w:r>
            <w:r w:rsidRPr="00594F6A">
              <w:rPr>
                <w:sz w:val="20"/>
                <w:lang w:val="en-US"/>
              </w:rPr>
              <w:t>.5)-7(</w:t>
            </w:r>
            <w:r w:rsidR="003C5E61">
              <w:rPr>
                <w:sz w:val="20"/>
                <w:lang w:val="en-US"/>
              </w:rPr>
              <w:t>rév</w:t>
            </w:r>
            <w:r w:rsidRPr="00594F6A">
              <w:rPr>
                <w:sz w:val="20"/>
                <w:lang w:val="en-US"/>
              </w:rPr>
              <w:t>.5)</w:t>
            </w:r>
          </w:p>
          <w:p w14:paraId="197133A4" w14:textId="1D6D8BE0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13(</w:t>
            </w:r>
            <w:r w:rsidR="003C5E61">
              <w:rPr>
                <w:sz w:val="20"/>
                <w:lang w:val="en-US"/>
              </w:rPr>
              <w:t>rév</w:t>
            </w:r>
            <w:r w:rsidRPr="00594F6A">
              <w:rPr>
                <w:sz w:val="20"/>
                <w:lang w:val="en-US"/>
              </w:rPr>
              <w:t>.5)</w:t>
            </w:r>
            <w:r w:rsidRPr="00594F6A">
              <w:rPr>
                <w:sz w:val="20"/>
                <w:lang w:val="en-US"/>
              </w:rPr>
              <w:br/>
            </w:r>
          </w:p>
          <w:p w14:paraId="26D6D579" w14:textId="49681450" w:rsidR="004E612E" w:rsidRPr="00594F6A" w:rsidRDefault="004E612E" w:rsidP="00D921A5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13(</w:t>
            </w:r>
            <w:r w:rsidR="003C5E61">
              <w:rPr>
                <w:sz w:val="20"/>
                <w:lang w:val="en-US"/>
              </w:rPr>
              <w:t>rév</w:t>
            </w:r>
            <w:r w:rsidRPr="00594F6A">
              <w:rPr>
                <w:sz w:val="20"/>
                <w:lang w:val="en-US"/>
              </w:rPr>
              <w:t>.5)</w:t>
            </w:r>
            <w:r w:rsidRPr="00594F6A">
              <w:rPr>
                <w:sz w:val="20"/>
                <w:lang w:val="en-US"/>
              </w:rPr>
              <w:br/>
              <w:t>14(</w:t>
            </w:r>
            <w:r w:rsidR="003C5E61">
              <w:rPr>
                <w:sz w:val="20"/>
                <w:lang w:val="en-US"/>
              </w:rPr>
              <w:t>rév</w:t>
            </w:r>
            <w:r w:rsidRPr="00594F6A">
              <w:rPr>
                <w:sz w:val="20"/>
                <w:lang w:val="en-US"/>
              </w:rPr>
              <w:t>.5)</w:t>
            </w:r>
          </w:p>
        </w:tc>
      </w:tr>
      <w:tr w:rsidR="0057713D" w:rsidRPr="00486CB3" w14:paraId="49B353D0" w14:textId="77777777" w:rsidTr="0057713D">
        <w:trPr>
          <w:jc w:val="center"/>
        </w:trPr>
        <w:tc>
          <w:tcPr>
            <w:tcW w:w="1636" w:type="dxa"/>
            <w:tcBorders>
              <w:top w:val="single" w:sz="4" w:space="0" w:color="auto"/>
              <w:bottom w:val="nil"/>
            </w:tcBorders>
          </w:tcPr>
          <w:p w14:paraId="12499F0B" w14:textId="77777777" w:rsidR="004E612E" w:rsidRDefault="004E612E" w:rsidP="00D921A5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nil"/>
            </w:tcBorders>
          </w:tcPr>
          <w:p w14:paraId="2D6735F3" w14:textId="77777777" w:rsidR="004E612E" w:rsidRDefault="004E612E" w:rsidP="00D921A5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6B8D73A8" w14:textId="77777777" w:rsidR="004E612E" w:rsidRPr="00E5211B" w:rsidRDefault="004E612E" w:rsidP="00D921A5">
            <w:pPr>
              <w:keepNext/>
              <w:keepLines/>
              <w:spacing w:before="120" w:after="120"/>
              <w:jc w:val="center"/>
              <w:rPr>
                <w:sz w:val="2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2C9ADFB4" w14:textId="5BE46A9E" w:rsidR="004E612E" w:rsidRPr="00594F6A" w:rsidRDefault="004E612E" w:rsidP="00D921A5">
            <w:pPr>
              <w:keepNext/>
              <w:keepLines/>
              <w:spacing w:before="120" w:after="120"/>
              <w:jc w:val="center"/>
              <w:rPr>
                <w:sz w:val="20"/>
              </w:rPr>
            </w:pPr>
            <w:r w:rsidRPr="00594F6A">
              <w:rPr>
                <w:sz w:val="20"/>
              </w:rPr>
              <w:t>R</w:t>
            </w:r>
            <w:r w:rsidR="003C5E61">
              <w:rPr>
                <w:sz w:val="20"/>
              </w:rPr>
              <w:t>É</w:t>
            </w:r>
            <w:r w:rsidRPr="00594F6A">
              <w:rPr>
                <w:sz w:val="20"/>
              </w:rPr>
              <w:t>S8</w:t>
            </w:r>
            <w:r w:rsidR="00D5593D">
              <w:rPr>
                <w:sz w:val="20"/>
                <w:vertAlign w:val="superscript"/>
              </w:rPr>
              <w:t>2</w:t>
            </w:r>
          </w:p>
          <w:p w14:paraId="4C84D6FA" w14:textId="4F31927B" w:rsidR="004E612E" w:rsidRPr="00594F6A" w:rsidRDefault="004E612E" w:rsidP="00D921A5">
            <w:pPr>
              <w:keepNext/>
              <w:keepLines/>
              <w:spacing w:before="120" w:after="120"/>
              <w:jc w:val="center"/>
              <w:rPr>
                <w:sz w:val="20"/>
              </w:rPr>
            </w:pPr>
            <w:r w:rsidRPr="00594F6A">
              <w:rPr>
                <w:sz w:val="20"/>
              </w:rPr>
              <w:t>R</w:t>
            </w:r>
            <w:r w:rsidR="003C5E61">
              <w:rPr>
                <w:sz w:val="20"/>
              </w:rPr>
              <w:t>É</w:t>
            </w:r>
            <w:r w:rsidRPr="00594F6A">
              <w:rPr>
                <w:sz w:val="20"/>
              </w:rPr>
              <w:t>S35</w:t>
            </w:r>
          </w:p>
          <w:p w14:paraId="1F3825D1" w14:textId="44EC7914" w:rsidR="004E612E" w:rsidRPr="00594F6A" w:rsidRDefault="004E612E" w:rsidP="00D921A5">
            <w:pPr>
              <w:keepNext/>
              <w:keepLines/>
              <w:spacing w:before="120" w:after="120"/>
              <w:jc w:val="center"/>
              <w:rPr>
                <w:sz w:val="20"/>
              </w:rPr>
            </w:pPr>
            <w:r w:rsidRPr="00594F6A">
              <w:rPr>
                <w:sz w:val="20"/>
              </w:rPr>
              <w:t>R</w:t>
            </w:r>
            <w:r w:rsidR="003C5E61">
              <w:rPr>
                <w:sz w:val="20"/>
              </w:rPr>
              <w:t>É</w:t>
            </w:r>
            <w:r w:rsidRPr="00594F6A">
              <w:rPr>
                <w:sz w:val="20"/>
              </w:rPr>
              <w:t>S121</w:t>
            </w:r>
            <w:r w:rsidR="00D5593D">
              <w:rPr>
                <w:sz w:val="20"/>
                <w:vertAlign w:val="superscript"/>
              </w:rPr>
              <w:t>2</w:t>
            </w:r>
          </w:p>
          <w:p w14:paraId="480F731B" w14:textId="43C0D6B7" w:rsidR="004E612E" w:rsidRPr="00594F6A" w:rsidRDefault="004E612E" w:rsidP="00D921A5">
            <w:pPr>
              <w:keepNext/>
              <w:keepLines/>
              <w:spacing w:before="120" w:after="120"/>
              <w:jc w:val="center"/>
              <w:rPr>
                <w:sz w:val="20"/>
              </w:rPr>
            </w:pPr>
            <w:r w:rsidRPr="00594F6A">
              <w:rPr>
                <w:sz w:val="20"/>
              </w:rPr>
              <w:t>R</w:t>
            </w:r>
            <w:r w:rsidR="003C5E61">
              <w:rPr>
                <w:sz w:val="20"/>
              </w:rPr>
              <w:t>É</w:t>
            </w:r>
            <w:r w:rsidRPr="00594F6A">
              <w:rPr>
                <w:sz w:val="20"/>
              </w:rPr>
              <w:t>S123</w:t>
            </w:r>
            <w:r w:rsidR="00D5593D">
              <w:rPr>
                <w:sz w:val="20"/>
                <w:vertAlign w:val="superscript"/>
              </w:rPr>
              <w:t>2</w:t>
            </w:r>
          </w:p>
          <w:p w14:paraId="13BFA4C8" w14:textId="2BA4850F" w:rsidR="004E612E" w:rsidRPr="00594F6A" w:rsidRDefault="004E612E" w:rsidP="00D921A5">
            <w:pPr>
              <w:keepNext/>
              <w:keepLines/>
              <w:spacing w:before="120" w:after="120"/>
              <w:jc w:val="center"/>
              <w:rPr>
                <w:sz w:val="20"/>
                <w:lang w:val="pt-PT"/>
              </w:rPr>
            </w:pPr>
            <w:r w:rsidRPr="00594F6A">
              <w:rPr>
                <w:sz w:val="20"/>
              </w:rPr>
              <w:t>R</w:t>
            </w:r>
            <w:r w:rsidR="003C5E61">
              <w:rPr>
                <w:sz w:val="20"/>
              </w:rPr>
              <w:t>É</w:t>
            </w:r>
            <w:r w:rsidRPr="00594F6A">
              <w:rPr>
                <w:sz w:val="20"/>
              </w:rPr>
              <w:t>S678</w:t>
            </w:r>
            <w:r w:rsidR="00D5593D">
              <w:rPr>
                <w:sz w:val="20"/>
                <w:vertAlign w:val="superscript"/>
              </w:rPr>
              <w:t>2</w:t>
            </w:r>
          </w:p>
        </w:tc>
        <w:tc>
          <w:tcPr>
            <w:tcW w:w="1518" w:type="dxa"/>
            <w:tcBorders>
              <w:top w:val="single" w:sz="4" w:space="0" w:color="auto"/>
              <w:bottom w:val="nil"/>
            </w:tcBorders>
          </w:tcPr>
          <w:p w14:paraId="3A215B8E" w14:textId="77777777" w:rsidR="004E612E" w:rsidRPr="00594F6A" w:rsidRDefault="004E612E" w:rsidP="00D921A5">
            <w:pPr>
              <w:keepNext/>
              <w:keepLines/>
              <w:spacing w:before="120" w:after="120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3252658E" w14:textId="77777777" w:rsidR="004E612E" w:rsidRPr="00594F6A" w:rsidRDefault="004E612E" w:rsidP="00D921A5">
            <w:pPr>
              <w:keepNext/>
              <w:keepLines/>
              <w:spacing w:before="120" w:after="120"/>
              <w:jc w:val="center"/>
              <w:rPr>
                <w:sz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bottom w:val="nil"/>
            </w:tcBorders>
          </w:tcPr>
          <w:p w14:paraId="1E0EB67B" w14:textId="152C330B" w:rsidR="004E612E" w:rsidRPr="00594F6A" w:rsidRDefault="004E612E" w:rsidP="00D921A5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1(</w:t>
            </w:r>
            <w:r w:rsidR="003C5E61">
              <w:rPr>
                <w:sz w:val="20"/>
                <w:lang w:val="en-US"/>
              </w:rPr>
              <w:t>rév</w:t>
            </w:r>
            <w:r w:rsidRPr="00594F6A">
              <w:rPr>
                <w:sz w:val="20"/>
                <w:lang w:val="en-US"/>
              </w:rPr>
              <w:t>.5)-2(</w:t>
            </w:r>
            <w:r w:rsidR="003C5E61">
              <w:rPr>
                <w:sz w:val="20"/>
                <w:lang w:val="en-US"/>
              </w:rPr>
              <w:t>rév</w:t>
            </w:r>
            <w:r w:rsidRPr="00594F6A">
              <w:rPr>
                <w:sz w:val="20"/>
                <w:lang w:val="en-US"/>
              </w:rPr>
              <w:t>.5)</w:t>
            </w:r>
          </w:p>
          <w:p w14:paraId="357B4182" w14:textId="5E7078EE" w:rsidR="004E612E" w:rsidRPr="00594F6A" w:rsidRDefault="004E612E" w:rsidP="00D921A5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1(</w:t>
            </w:r>
            <w:r w:rsidR="003C5E61">
              <w:rPr>
                <w:sz w:val="20"/>
                <w:lang w:val="en-US"/>
              </w:rPr>
              <w:t>rév</w:t>
            </w:r>
            <w:r w:rsidRPr="00594F6A">
              <w:rPr>
                <w:sz w:val="20"/>
                <w:lang w:val="en-US"/>
              </w:rPr>
              <w:t>.5)</w:t>
            </w:r>
          </w:p>
          <w:p w14:paraId="548CF43D" w14:textId="5DF7E9DC" w:rsidR="004E612E" w:rsidRPr="00594F6A" w:rsidRDefault="004E612E" w:rsidP="00D921A5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1(</w:t>
            </w:r>
            <w:r w:rsidR="003C5E61">
              <w:rPr>
                <w:sz w:val="20"/>
                <w:lang w:val="en-US"/>
              </w:rPr>
              <w:t>rév</w:t>
            </w:r>
            <w:r w:rsidRPr="00594F6A">
              <w:rPr>
                <w:sz w:val="20"/>
                <w:lang w:val="en-US"/>
              </w:rPr>
              <w:t>.5)-2(</w:t>
            </w:r>
            <w:r w:rsidR="003C5E61">
              <w:rPr>
                <w:sz w:val="20"/>
                <w:lang w:val="en-US"/>
              </w:rPr>
              <w:t>rév</w:t>
            </w:r>
            <w:r w:rsidRPr="00594F6A">
              <w:rPr>
                <w:sz w:val="20"/>
                <w:lang w:val="en-US"/>
              </w:rPr>
              <w:t>.5)</w:t>
            </w:r>
          </w:p>
          <w:p w14:paraId="3E82A419" w14:textId="7A89086A" w:rsidR="004E612E" w:rsidRPr="00594F6A" w:rsidRDefault="004E612E" w:rsidP="00D921A5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1(</w:t>
            </w:r>
            <w:r w:rsidR="003C5E61">
              <w:rPr>
                <w:sz w:val="20"/>
                <w:lang w:val="en-US"/>
              </w:rPr>
              <w:t>rév</w:t>
            </w:r>
            <w:r w:rsidRPr="00594F6A">
              <w:rPr>
                <w:sz w:val="20"/>
                <w:lang w:val="en-US"/>
              </w:rPr>
              <w:t>.5)-2(</w:t>
            </w:r>
            <w:r w:rsidR="003C5E61">
              <w:rPr>
                <w:sz w:val="20"/>
                <w:lang w:val="en-US"/>
              </w:rPr>
              <w:t>rév</w:t>
            </w:r>
            <w:r w:rsidRPr="00594F6A">
              <w:rPr>
                <w:sz w:val="20"/>
                <w:lang w:val="en-US"/>
              </w:rPr>
              <w:t>.5)</w:t>
            </w:r>
          </w:p>
          <w:p w14:paraId="34DE280D" w14:textId="5EF832F3" w:rsidR="004E612E" w:rsidRPr="00594F6A" w:rsidRDefault="004E612E" w:rsidP="00D921A5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1(</w:t>
            </w:r>
            <w:r w:rsidR="003C5E61">
              <w:rPr>
                <w:sz w:val="20"/>
                <w:lang w:val="en-US"/>
              </w:rPr>
              <w:t>rév</w:t>
            </w:r>
            <w:r w:rsidRPr="00594F6A">
              <w:rPr>
                <w:sz w:val="20"/>
                <w:lang w:val="en-US"/>
              </w:rPr>
              <w:t>.5)-2(</w:t>
            </w:r>
            <w:r w:rsidR="003C5E61">
              <w:rPr>
                <w:sz w:val="20"/>
                <w:lang w:val="en-US"/>
              </w:rPr>
              <w:t>rév</w:t>
            </w:r>
            <w:r w:rsidRPr="00594F6A">
              <w:rPr>
                <w:sz w:val="20"/>
                <w:lang w:val="en-US"/>
              </w:rPr>
              <w:t>.5)</w:t>
            </w:r>
          </w:p>
        </w:tc>
      </w:tr>
      <w:tr w:rsidR="0057713D" w:rsidRPr="00797D07" w14:paraId="5795C242" w14:textId="77777777" w:rsidTr="0057713D">
        <w:trPr>
          <w:jc w:val="center"/>
        </w:trPr>
        <w:tc>
          <w:tcPr>
            <w:tcW w:w="1636" w:type="dxa"/>
            <w:tcBorders>
              <w:top w:val="nil"/>
              <w:bottom w:val="nil"/>
            </w:tcBorders>
          </w:tcPr>
          <w:p w14:paraId="7FA32B46" w14:textId="77777777" w:rsidR="004E612E" w:rsidRDefault="004E612E" w:rsidP="00D921A5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14:paraId="31C01F08" w14:textId="77777777" w:rsidR="004E612E" w:rsidRDefault="004E612E" w:rsidP="00D921A5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2734076" w14:textId="77777777" w:rsidR="004E612E" w:rsidRDefault="004E612E" w:rsidP="00D921A5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  <w:r w:rsidRPr="009838C3">
              <w:rPr>
                <w:sz w:val="20"/>
                <w:lang w:val="en-US"/>
              </w:rPr>
              <w:t>A10</w:t>
            </w:r>
          </w:p>
          <w:p w14:paraId="0A7CBE72" w14:textId="77777777" w:rsidR="004E612E" w:rsidRDefault="004E612E" w:rsidP="00D921A5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EA2CB24" w14:textId="3718C059" w:rsidR="004E612E" w:rsidRPr="00594F6A" w:rsidRDefault="003C5E61" w:rsidP="00D921A5">
            <w:pPr>
              <w:keepNext/>
              <w:keepLines/>
              <w:spacing w:before="120" w:after="120"/>
              <w:jc w:val="center"/>
              <w:rPr>
                <w:sz w:val="20"/>
                <w:lang w:val="pt-PT"/>
              </w:rPr>
            </w:pPr>
            <w:r w:rsidRPr="003C5E61">
              <w:rPr>
                <w:sz w:val="20"/>
                <w:lang w:val="en-US"/>
              </w:rPr>
              <w:t xml:space="preserve">Accord régional </w:t>
            </w:r>
            <w:r w:rsidR="0057713D">
              <w:rPr>
                <w:sz w:val="20"/>
                <w:lang w:val="en-US"/>
              </w:rPr>
              <w:br/>
            </w:r>
            <w:r w:rsidRPr="003C5E61">
              <w:rPr>
                <w:sz w:val="20"/>
                <w:lang w:val="en-US"/>
              </w:rPr>
              <w:t>GE06</w:t>
            </w:r>
          </w:p>
        </w:tc>
        <w:tc>
          <w:tcPr>
            <w:tcW w:w="1518" w:type="dxa"/>
            <w:tcBorders>
              <w:top w:val="nil"/>
              <w:bottom w:val="nil"/>
            </w:tcBorders>
          </w:tcPr>
          <w:p w14:paraId="765818F7" w14:textId="49A8D249" w:rsidR="004E612E" w:rsidRPr="00594F6A" w:rsidRDefault="004E612E" w:rsidP="00D921A5">
            <w:pPr>
              <w:keepNext/>
              <w:keepLines/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Annex</w:t>
            </w:r>
            <w:r w:rsidR="003C5E61">
              <w:rPr>
                <w:sz w:val="20"/>
                <w:lang w:val="en-US"/>
              </w:rPr>
              <w:t>e</w:t>
            </w:r>
            <w:r w:rsidRPr="00594F6A">
              <w:rPr>
                <w:sz w:val="20"/>
                <w:lang w:val="en-US"/>
              </w:rPr>
              <w:t xml:space="preserve"> 4</w:t>
            </w:r>
            <w:r w:rsidR="0001777B"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CC2A35C" w14:textId="77777777" w:rsidR="004E612E" w:rsidRDefault="004E612E" w:rsidP="00D921A5">
            <w:pPr>
              <w:keepNext/>
              <w:keepLines/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</w:p>
        </w:tc>
        <w:tc>
          <w:tcPr>
            <w:tcW w:w="1716" w:type="dxa"/>
            <w:tcBorders>
              <w:top w:val="nil"/>
              <w:bottom w:val="nil"/>
            </w:tcBorders>
          </w:tcPr>
          <w:p w14:paraId="4201BBFD" w14:textId="6CDA4CE3" w:rsidR="004E612E" w:rsidRDefault="004E612E" w:rsidP="00D921A5">
            <w:pPr>
              <w:keepNext/>
              <w:keepLines/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13(</w:t>
            </w:r>
            <w:r w:rsidR="003C5E61">
              <w:rPr>
                <w:sz w:val="20"/>
                <w:lang w:val="en-US"/>
              </w:rPr>
              <w:t>rév</w:t>
            </w:r>
            <w:r>
              <w:rPr>
                <w:sz w:val="20"/>
                <w:lang w:val="en-US"/>
              </w:rPr>
              <w:t>.5)</w:t>
            </w:r>
          </w:p>
        </w:tc>
      </w:tr>
      <w:tr w:rsidR="0057713D" w:rsidRPr="00797D07" w14:paraId="086E2CFF" w14:textId="77777777" w:rsidTr="0057713D">
        <w:trPr>
          <w:jc w:val="center"/>
        </w:trPr>
        <w:tc>
          <w:tcPr>
            <w:tcW w:w="1636" w:type="dxa"/>
            <w:tcBorders>
              <w:top w:val="nil"/>
              <w:bottom w:val="single" w:sz="4" w:space="0" w:color="auto"/>
            </w:tcBorders>
          </w:tcPr>
          <w:p w14:paraId="274A46A7" w14:textId="77777777" w:rsidR="004E612E" w:rsidRDefault="004E612E" w:rsidP="00D921A5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14:paraId="678544FD" w14:textId="77777777" w:rsidR="004E612E" w:rsidRDefault="004E612E" w:rsidP="00D921A5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7EB49352" w14:textId="77777777" w:rsidR="004E612E" w:rsidRPr="009838C3" w:rsidRDefault="004E612E" w:rsidP="00D921A5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  <w:r w:rsidRPr="009838C3">
              <w:rPr>
                <w:sz w:val="20"/>
                <w:lang w:val="en-US"/>
              </w:rPr>
              <w:t>B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084A2D4" w14:textId="223D0F58" w:rsidR="004E612E" w:rsidRPr="00594F6A" w:rsidRDefault="004E612E" w:rsidP="00D921A5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B6</w:t>
            </w:r>
            <w:r w:rsidR="00D5593D">
              <w:rPr>
                <w:sz w:val="20"/>
                <w:vertAlign w:val="superscript"/>
                <w:lang w:val="en-US"/>
              </w:rPr>
              <w:t>2</w:t>
            </w:r>
          </w:p>
          <w:p w14:paraId="2B678A8A" w14:textId="7204878A" w:rsidR="004E612E" w:rsidRPr="00594F6A" w:rsidRDefault="004E612E" w:rsidP="00D921A5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B8</w:t>
            </w:r>
            <w:r w:rsidR="00D5593D"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518" w:type="dxa"/>
            <w:tcBorders>
              <w:top w:val="nil"/>
              <w:bottom w:val="single" w:sz="4" w:space="0" w:color="auto"/>
            </w:tcBorders>
          </w:tcPr>
          <w:p w14:paraId="3E3A9CC9" w14:textId="77777777" w:rsidR="004E612E" w:rsidRPr="00594F6A" w:rsidRDefault="004E612E" w:rsidP="00D921A5">
            <w:pPr>
              <w:keepNext/>
              <w:keepLines/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699D9DE3" w14:textId="77777777" w:rsidR="004E612E" w:rsidRDefault="004E612E" w:rsidP="00D921A5">
            <w:pPr>
              <w:keepNext/>
              <w:keepLines/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1-5</w:t>
            </w:r>
          </w:p>
          <w:p w14:paraId="5EBF099F" w14:textId="77777777" w:rsidR="004E612E" w:rsidRDefault="004E612E" w:rsidP="00D921A5">
            <w:pPr>
              <w:keepNext/>
              <w:keepLines/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716" w:type="dxa"/>
            <w:tcBorders>
              <w:top w:val="nil"/>
              <w:bottom w:val="single" w:sz="4" w:space="0" w:color="auto"/>
            </w:tcBorders>
          </w:tcPr>
          <w:p w14:paraId="61E0F1C6" w14:textId="1BADE8F2" w:rsidR="004E612E" w:rsidRDefault="004E612E" w:rsidP="00D921A5">
            <w:pPr>
              <w:keepNext/>
              <w:keepLines/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</w:t>
            </w:r>
            <w:r w:rsidR="003C5E61">
              <w:rPr>
                <w:sz w:val="20"/>
                <w:lang w:val="en-US"/>
              </w:rPr>
              <w:t>rév</w:t>
            </w:r>
            <w:r>
              <w:rPr>
                <w:sz w:val="20"/>
                <w:lang w:val="en-US"/>
              </w:rPr>
              <w:t>.5)-5(</w:t>
            </w:r>
            <w:r w:rsidR="003C5E61">
              <w:rPr>
                <w:sz w:val="20"/>
                <w:lang w:val="en-US"/>
              </w:rPr>
              <w:t>rév</w:t>
            </w:r>
            <w:r>
              <w:rPr>
                <w:sz w:val="20"/>
                <w:lang w:val="en-US"/>
              </w:rPr>
              <w:t>.5)</w:t>
            </w:r>
          </w:p>
          <w:p w14:paraId="0DA8310B" w14:textId="16B0C576" w:rsidR="004E612E" w:rsidRDefault="004E612E" w:rsidP="00D921A5">
            <w:pPr>
              <w:keepNext/>
              <w:keepLines/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</w:t>
            </w:r>
            <w:r w:rsidR="003C5E61">
              <w:rPr>
                <w:sz w:val="20"/>
                <w:lang w:val="en-US"/>
              </w:rPr>
              <w:t>rév</w:t>
            </w:r>
            <w:r>
              <w:rPr>
                <w:sz w:val="20"/>
                <w:lang w:val="en-US"/>
              </w:rPr>
              <w:t>.5)-2(</w:t>
            </w:r>
            <w:r w:rsidR="003C5E61">
              <w:rPr>
                <w:sz w:val="20"/>
                <w:lang w:val="en-US"/>
              </w:rPr>
              <w:t>rév</w:t>
            </w:r>
            <w:r>
              <w:rPr>
                <w:sz w:val="20"/>
                <w:lang w:val="en-US"/>
              </w:rPr>
              <w:t>.5)</w:t>
            </w:r>
          </w:p>
        </w:tc>
      </w:tr>
    </w:tbl>
    <w:p w14:paraId="0BCA01DF" w14:textId="7E2953B4" w:rsidR="00735564" w:rsidRPr="00B00E0B" w:rsidRDefault="00735564" w:rsidP="003C5E61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18"/>
          <w:szCs w:val="18"/>
          <w:lang w:val="fr-CH"/>
        </w:rPr>
      </w:pPr>
      <w:r w:rsidRPr="00B00E0B">
        <w:rPr>
          <w:sz w:val="18"/>
          <w:szCs w:val="18"/>
          <w:vertAlign w:val="superscript"/>
          <w:lang w:val="fr-CH"/>
        </w:rPr>
        <w:t>*</w:t>
      </w:r>
      <w:r w:rsidRPr="00B00E0B">
        <w:rPr>
          <w:sz w:val="18"/>
          <w:szCs w:val="18"/>
          <w:lang w:val="fr-CH"/>
        </w:rPr>
        <w:tab/>
      </w:r>
      <w:r w:rsidRPr="003C5E61">
        <w:rPr>
          <w:sz w:val="20"/>
          <w:lang w:val="fr-CH"/>
        </w:rPr>
        <w:t>Des nouvelles Règles ou les modifications apportées aux Règles de procédure en vigueur prennent effet immédiatement, sauf indication contraire.</w:t>
      </w:r>
    </w:p>
    <w:p w14:paraId="3B1C05F5" w14:textId="0CF2C68B" w:rsidR="00D5593D" w:rsidRDefault="00D5593D" w:rsidP="00D5593D">
      <w:pPr>
        <w:pStyle w:val="AnnexRef"/>
        <w:tabs>
          <w:tab w:val="clear" w:pos="1134"/>
          <w:tab w:val="clear" w:pos="1871"/>
          <w:tab w:val="clear" w:pos="2268"/>
          <w:tab w:val="left" w:pos="1701"/>
        </w:tabs>
        <w:ind w:left="567" w:hanging="567"/>
        <w:jc w:val="left"/>
        <w:rPr>
          <w:sz w:val="20"/>
          <w:lang w:val="en-US"/>
        </w:rPr>
      </w:pPr>
      <w:r>
        <w:rPr>
          <w:sz w:val="20"/>
          <w:vertAlign w:val="superscript"/>
          <w:lang w:val="en-US"/>
        </w:rPr>
        <w:t>1</w:t>
      </w:r>
      <w:r>
        <w:rPr>
          <w:sz w:val="20"/>
          <w:lang w:val="en-US"/>
        </w:rPr>
        <w:tab/>
      </w:r>
      <w:r w:rsidRPr="003C5E61">
        <w:rPr>
          <w:sz w:val="20"/>
          <w:lang w:val="en-US"/>
        </w:rPr>
        <w:t>Date effective d'entrée en vigueur</w:t>
      </w:r>
      <w:r w:rsidRPr="005546FB">
        <w:rPr>
          <w:sz w:val="20"/>
          <w:lang w:val="en-US"/>
        </w:rPr>
        <w:t>:</w:t>
      </w:r>
      <w:r>
        <w:rPr>
          <w:sz w:val="20"/>
          <w:lang w:val="en-US"/>
        </w:rPr>
        <w:t xml:space="preserve"> 23 novembre 2019.</w:t>
      </w:r>
    </w:p>
    <w:p w14:paraId="5FB67A49" w14:textId="58B77F43" w:rsidR="009A3278" w:rsidRDefault="00D5593D" w:rsidP="003C5E61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18"/>
          <w:szCs w:val="18"/>
          <w:lang w:val="fr-CH"/>
        </w:rPr>
      </w:pPr>
      <w:r>
        <w:rPr>
          <w:sz w:val="18"/>
          <w:szCs w:val="18"/>
          <w:vertAlign w:val="superscript"/>
          <w:lang w:val="fr-CH"/>
        </w:rPr>
        <w:t>2</w:t>
      </w:r>
      <w:r w:rsidR="009A3278" w:rsidRPr="0082638E">
        <w:rPr>
          <w:sz w:val="18"/>
          <w:szCs w:val="18"/>
          <w:lang w:val="fr-CH"/>
        </w:rPr>
        <w:tab/>
      </w:r>
      <w:r w:rsidRPr="003C5E61">
        <w:rPr>
          <w:sz w:val="20"/>
          <w:lang w:val="en-US"/>
        </w:rPr>
        <w:t xml:space="preserve">Date effective d'entrée en </w:t>
      </w:r>
      <w:proofErr w:type="gramStart"/>
      <w:r w:rsidRPr="003C5E61">
        <w:rPr>
          <w:sz w:val="20"/>
          <w:lang w:val="en-US"/>
        </w:rPr>
        <w:t>vigueur</w:t>
      </w:r>
      <w:r w:rsidR="007A61CF" w:rsidRPr="003C5E61">
        <w:rPr>
          <w:sz w:val="20"/>
          <w:lang w:val="fr-CH"/>
        </w:rPr>
        <w:t>:</w:t>
      </w:r>
      <w:proofErr w:type="gramEnd"/>
      <w:r w:rsidR="007A61CF" w:rsidRPr="003C5E61">
        <w:rPr>
          <w:sz w:val="20"/>
          <w:lang w:val="fr-CH"/>
        </w:rPr>
        <w:t xml:space="preserve"> </w:t>
      </w:r>
      <w:r w:rsidR="003C5E61" w:rsidRPr="003C5E61">
        <w:rPr>
          <w:sz w:val="20"/>
          <w:lang w:val="fr-CH"/>
        </w:rPr>
        <w:t>1</w:t>
      </w:r>
      <w:r w:rsidR="003C5E61" w:rsidRPr="003C5E61">
        <w:rPr>
          <w:sz w:val="20"/>
          <w:vertAlign w:val="superscript"/>
          <w:lang w:val="fr-CH"/>
        </w:rPr>
        <w:t>er</w:t>
      </w:r>
      <w:r w:rsidR="003C5E61" w:rsidRPr="003C5E61">
        <w:rPr>
          <w:sz w:val="20"/>
          <w:lang w:val="fr-CH"/>
        </w:rPr>
        <w:t xml:space="preserve"> janvier 2025.</w:t>
      </w:r>
    </w:p>
    <w:p w14:paraId="683E0883" w14:textId="129A1318" w:rsidR="003C5E61" w:rsidRPr="003C5E61" w:rsidRDefault="00D5593D" w:rsidP="003C5E61">
      <w:pPr>
        <w:pStyle w:val="AnnexRef"/>
        <w:tabs>
          <w:tab w:val="clear" w:pos="1134"/>
          <w:tab w:val="clear" w:pos="1871"/>
          <w:tab w:val="clear" w:pos="2268"/>
          <w:tab w:val="left" w:pos="1701"/>
        </w:tabs>
        <w:ind w:left="567" w:hanging="567"/>
        <w:jc w:val="left"/>
        <w:rPr>
          <w:sz w:val="18"/>
          <w:szCs w:val="18"/>
          <w:lang w:val="en-US"/>
        </w:rPr>
      </w:pPr>
      <w:r>
        <w:rPr>
          <w:sz w:val="18"/>
          <w:szCs w:val="18"/>
          <w:vertAlign w:val="superscript"/>
          <w:lang w:val="en-US"/>
        </w:rPr>
        <w:t>3</w:t>
      </w:r>
      <w:r w:rsidR="003C5E61" w:rsidRPr="003C5E61">
        <w:rPr>
          <w:sz w:val="18"/>
          <w:szCs w:val="18"/>
          <w:lang w:val="en-US"/>
        </w:rPr>
        <w:tab/>
      </w:r>
      <w:r w:rsidR="003C5E61" w:rsidRPr="003C5E61">
        <w:rPr>
          <w:sz w:val="20"/>
          <w:lang w:val="en-US"/>
        </w:rPr>
        <w:t xml:space="preserve">Date effective d'entrée en vigueur: voir </w:t>
      </w:r>
      <w:hyperlink r:id="rId7" w:history="1">
        <w:r w:rsidR="003C5E61" w:rsidRPr="003C5E61">
          <w:rPr>
            <w:rStyle w:val="Hyperlink"/>
            <w:sz w:val="20"/>
            <w:lang w:val="en-US"/>
          </w:rPr>
          <w:t>Document RRB24-3/23</w:t>
        </w:r>
      </w:hyperlink>
      <w:r w:rsidR="003C5E61" w:rsidRPr="003C5E61">
        <w:rPr>
          <w:sz w:val="20"/>
          <w:lang w:val="en-US"/>
        </w:rPr>
        <w:t xml:space="preserve">, Annexes 1, 11 </w:t>
      </w:r>
      <w:r w:rsidR="003C5E61">
        <w:rPr>
          <w:sz w:val="20"/>
          <w:lang w:val="en-US"/>
        </w:rPr>
        <w:t>et</w:t>
      </w:r>
      <w:r w:rsidR="003C5E61" w:rsidRPr="003C5E61">
        <w:rPr>
          <w:sz w:val="20"/>
          <w:lang w:val="en-US"/>
        </w:rPr>
        <w:t xml:space="preserve"> 12.</w:t>
      </w:r>
    </w:p>
    <w:p w14:paraId="2ED97111" w14:textId="3BDB4CD2" w:rsidR="003C5E61" w:rsidRPr="003C5E61" w:rsidRDefault="00D5593D" w:rsidP="003C5E61">
      <w:pPr>
        <w:pStyle w:val="AnnexRef"/>
        <w:tabs>
          <w:tab w:val="clear" w:pos="1134"/>
          <w:tab w:val="clear" w:pos="1871"/>
          <w:tab w:val="clear" w:pos="2268"/>
          <w:tab w:val="left" w:pos="1701"/>
        </w:tabs>
        <w:ind w:left="567" w:hanging="567"/>
        <w:jc w:val="left"/>
        <w:rPr>
          <w:sz w:val="18"/>
          <w:szCs w:val="18"/>
          <w:lang w:val="en-US"/>
        </w:rPr>
      </w:pPr>
      <w:r>
        <w:rPr>
          <w:sz w:val="18"/>
          <w:szCs w:val="18"/>
          <w:vertAlign w:val="superscript"/>
          <w:lang w:val="en-US"/>
        </w:rPr>
        <w:t>4</w:t>
      </w:r>
      <w:r w:rsidR="003C5E61" w:rsidRPr="003C5E61">
        <w:rPr>
          <w:sz w:val="18"/>
          <w:szCs w:val="18"/>
          <w:lang w:val="en-US"/>
        </w:rPr>
        <w:tab/>
      </w:r>
      <w:r w:rsidR="003C5E61" w:rsidRPr="003C5E61">
        <w:rPr>
          <w:sz w:val="20"/>
          <w:lang w:val="en-US"/>
        </w:rPr>
        <w:t xml:space="preserve">Date effective d'entrée en vigueur: voir </w:t>
      </w:r>
      <w:hyperlink r:id="rId8" w:history="1">
        <w:r w:rsidR="003C5E61" w:rsidRPr="003C5E61">
          <w:rPr>
            <w:rStyle w:val="Hyperlink"/>
            <w:sz w:val="20"/>
            <w:lang w:val="en-US"/>
          </w:rPr>
          <w:t>Document RRB24-3/23</w:t>
        </w:r>
      </w:hyperlink>
      <w:r w:rsidR="003C5E61" w:rsidRPr="003C5E61">
        <w:rPr>
          <w:sz w:val="20"/>
          <w:lang w:val="en-US"/>
        </w:rPr>
        <w:t>, Annex</w:t>
      </w:r>
      <w:r w:rsidR="003C5E61">
        <w:rPr>
          <w:sz w:val="20"/>
          <w:lang w:val="en-US"/>
        </w:rPr>
        <w:t>e</w:t>
      </w:r>
      <w:r w:rsidR="003C5E61" w:rsidRPr="003C5E61">
        <w:rPr>
          <w:sz w:val="20"/>
          <w:lang w:val="en-US"/>
        </w:rPr>
        <w:t xml:space="preserve"> 15.</w:t>
      </w:r>
    </w:p>
    <w:p w14:paraId="4AB96116" w14:textId="77777777" w:rsidR="001C48AF" w:rsidRDefault="001C48AF" w:rsidP="001C48AF">
      <w:pPr>
        <w:pStyle w:val="AnnexRef"/>
        <w:tabs>
          <w:tab w:val="clear" w:pos="1134"/>
          <w:tab w:val="clear" w:pos="1871"/>
          <w:tab w:val="clear" w:pos="2268"/>
          <w:tab w:val="left" w:pos="1701"/>
        </w:tabs>
        <w:ind w:left="567" w:hanging="567"/>
        <w:jc w:val="left"/>
        <w:rPr>
          <w:sz w:val="20"/>
          <w:lang w:val="en-US"/>
        </w:rPr>
      </w:pPr>
    </w:p>
    <w:p w14:paraId="0FD44F1E" w14:textId="2E2DF704" w:rsidR="00735564" w:rsidRPr="001C48AF" w:rsidRDefault="001C48AF" w:rsidP="001C48AF">
      <w:pPr>
        <w:pStyle w:val="AnnexRef"/>
        <w:tabs>
          <w:tab w:val="clear" w:pos="1134"/>
          <w:tab w:val="clear" w:pos="1871"/>
          <w:tab w:val="clear" w:pos="2268"/>
          <w:tab w:val="left" w:pos="1701"/>
        </w:tabs>
        <w:ind w:left="567" w:hanging="567"/>
        <w:rPr>
          <w:lang w:val="en-US"/>
        </w:rPr>
      </w:pPr>
      <w:r w:rsidRPr="003475A2">
        <w:rPr>
          <w:lang w:val="en-US"/>
        </w:rPr>
        <w:t>______________</w:t>
      </w:r>
    </w:p>
    <w:sectPr w:rsidR="00735564" w:rsidRPr="001C48AF" w:rsidSect="00AF35D1">
      <w:headerReference w:type="even" r:id="rId9"/>
      <w:headerReference w:type="default" r:id="rId10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1E4130" w14:textId="77777777" w:rsidR="00BE4B99" w:rsidRDefault="00BE4B99">
      <w:r>
        <w:separator/>
      </w:r>
    </w:p>
  </w:endnote>
  <w:endnote w:type="continuationSeparator" w:id="0">
    <w:p w14:paraId="09244474" w14:textId="77777777" w:rsidR="00BE4B99" w:rsidRDefault="00BE4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36C2BC" w14:textId="77777777" w:rsidR="00BE4B99" w:rsidRDefault="00BE4B99">
      <w:r>
        <w:rPr>
          <w:b/>
        </w:rPr>
        <w:t>_______________</w:t>
      </w:r>
    </w:p>
  </w:footnote>
  <w:footnote w:type="continuationSeparator" w:id="0">
    <w:p w14:paraId="2076C976" w14:textId="77777777" w:rsidR="00BE4B99" w:rsidRDefault="00BE4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23842462" w14:textId="77777777" w:rsidR="009C7F6F" w:rsidRDefault="009C7F6F" w:rsidP="009C7F6F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DA16FE">
          <w:rPr>
            <w:b w:val="0"/>
            <w:bCs/>
            <w:noProof/>
          </w:rPr>
          <w:t>2</w:t>
        </w:r>
        <w:r w:rsidRPr="00264EB1">
          <w:rPr>
            <w:b w:val="0"/>
            <w:bCs/>
            <w:noProof/>
          </w:rPr>
          <w:fldChar w:fldCharType="end"/>
        </w:r>
      </w:p>
    </w:sdtContent>
  </w:sdt>
  <w:p w14:paraId="1F7489A9" w14:textId="77777777" w:rsidR="009C7F6F" w:rsidRDefault="009C7F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1920705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14526477" w14:textId="77777777" w:rsidR="009C7F6F" w:rsidRDefault="009C7F6F" w:rsidP="009C7F6F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1D6C60">
          <w:rPr>
            <w:b w:val="0"/>
            <w:bCs/>
            <w:noProof/>
          </w:rPr>
          <w:t>5</w:t>
        </w:r>
        <w:r w:rsidRPr="00264EB1">
          <w:rPr>
            <w:b w:val="0"/>
            <w:bCs/>
            <w:noProof/>
          </w:rPr>
          <w:fldChar w:fldCharType="end"/>
        </w:r>
      </w:p>
    </w:sdtContent>
  </w:sdt>
  <w:p w14:paraId="37E4E147" w14:textId="77777777" w:rsidR="009C7F6F" w:rsidRDefault="009C7F6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2C9C"/>
    <w:rsid w:val="00002ECE"/>
    <w:rsid w:val="0000639B"/>
    <w:rsid w:val="0001777B"/>
    <w:rsid w:val="0003503D"/>
    <w:rsid w:val="00042569"/>
    <w:rsid w:val="00044074"/>
    <w:rsid w:val="000445F7"/>
    <w:rsid w:val="00051482"/>
    <w:rsid w:val="0006143E"/>
    <w:rsid w:val="00074649"/>
    <w:rsid w:val="00077D94"/>
    <w:rsid w:val="00084418"/>
    <w:rsid w:val="00087323"/>
    <w:rsid w:val="0009209B"/>
    <w:rsid w:val="000933FA"/>
    <w:rsid w:val="000A1857"/>
    <w:rsid w:val="000A3701"/>
    <w:rsid w:val="000B1FFF"/>
    <w:rsid w:val="000B5A09"/>
    <w:rsid w:val="000C2A87"/>
    <w:rsid w:val="000D7BA6"/>
    <w:rsid w:val="000E3E55"/>
    <w:rsid w:val="000F0C05"/>
    <w:rsid w:val="000F7A24"/>
    <w:rsid w:val="001060FB"/>
    <w:rsid w:val="00107158"/>
    <w:rsid w:val="001226B8"/>
    <w:rsid w:val="001227BB"/>
    <w:rsid w:val="00130D3C"/>
    <w:rsid w:val="001323B0"/>
    <w:rsid w:val="00152267"/>
    <w:rsid w:val="00152A9B"/>
    <w:rsid w:val="00162D61"/>
    <w:rsid w:val="001A0DA8"/>
    <w:rsid w:val="001A4D64"/>
    <w:rsid w:val="001A51A7"/>
    <w:rsid w:val="001A70ED"/>
    <w:rsid w:val="001C48AF"/>
    <w:rsid w:val="001D6C60"/>
    <w:rsid w:val="00201A44"/>
    <w:rsid w:val="002112B2"/>
    <w:rsid w:val="00220ACA"/>
    <w:rsid w:val="0023244B"/>
    <w:rsid w:val="00246CD0"/>
    <w:rsid w:val="0024750D"/>
    <w:rsid w:val="0027043F"/>
    <w:rsid w:val="0027233C"/>
    <w:rsid w:val="00272DC4"/>
    <w:rsid w:val="00287220"/>
    <w:rsid w:val="00297A9C"/>
    <w:rsid w:val="002E6AAC"/>
    <w:rsid w:val="002F23DB"/>
    <w:rsid w:val="002F3D2B"/>
    <w:rsid w:val="00342CB2"/>
    <w:rsid w:val="00347017"/>
    <w:rsid w:val="003475A2"/>
    <w:rsid w:val="00350B33"/>
    <w:rsid w:val="00372DA7"/>
    <w:rsid w:val="0038634D"/>
    <w:rsid w:val="00391E5F"/>
    <w:rsid w:val="003C5E61"/>
    <w:rsid w:val="003D40C3"/>
    <w:rsid w:val="003F2917"/>
    <w:rsid w:val="003F58DF"/>
    <w:rsid w:val="00406667"/>
    <w:rsid w:val="00406898"/>
    <w:rsid w:val="004126C9"/>
    <w:rsid w:val="004345BE"/>
    <w:rsid w:val="00435691"/>
    <w:rsid w:val="00443942"/>
    <w:rsid w:val="004576AA"/>
    <w:rsid w:val="004641CE"/>
    <w:rsid w:val="004658D6"/>
    <w:rsid w:val="004755FA"/>
    <w:rsid w:val="00480BA6"/>
    <w:rsid w:val="00484EFD"/>
    <w:rsid w:val="00491654"/>
    <w:rsid w:val="00494FC4"/>
    <w:rsid w:val="004A3A27"/>
    <w:rsid w:val="004B4A10"/>
    <w:rsid w:val="004D1B8F"/>
    <w:rsid w:val="004E612E"/>
    <w:rsid w:val="004E77AB"/>
    <w:rsid w:val="004F648A"/>
    <w:rsid w:val="0052190B"/>
    <w:rsid w:val="00536B51"/>
    <w:rsid w:val="00542C7C"/>
    <w:rsid w:val="00542EEA"/>
    <w:rsid w:val="00552FC1"/>
    <w:rsid w:val="00554AB9"/>
    <w:rsid w:val="005665EB"/>
    <w:rsid w:val="00572C9C"/>
    <w:rsid w:val="0057713D"/>
    <w:rsid w:val="00583ED1"/>
    <w:rsid w:val="005A6FD8"/>
    <w:rsid w:val="005D6B06"/>
    <w:rsid w:val="005E2AEB"/>
    <w:rsid w:val="005E406D"/>
    <w:rsid w:val="005F610F"/>
    <w:rsid w:val="005F7505"/>
    <w:rsid w:val="0060778D"/>
    <w:rsid w:val="00610327"/>
    <w:rsid w:val="00632C44"/>
    <w:rsid w:val="00634022"/>
    <w:rsid w:val="00656426"/>
    <w:rsid w:val="00666328"/>
    <w:rsid w:val="00673C8A"/>
    <w:rsid w:val="00674530"/>
    <w:rsid w:val="006827B4"/>
    <w:rsid w:val="006B1FB7"/>
    <w:rsid w:val="006D2EB8"/>
    <w:rsid w:val="006E6CF9"/>
    <w:rsid w:val="00703F24"/>
    <w:rsid w:val="0071197C"/>
    <w:rsid w:val="00735564"/>
    <w:rsid w:val="00755669"/>
    <w:rsid w:val="007A0721"/>
    <w:rsid w:val="007A2C23"/>
    <w:rsid w:val="007A61CF"/>
    <w:rsid w:val="007C3193"/>
    <w:rsid w:val="007D3B38"/>
    <w:rsid w:val="007E1E16"/>
    <w:rsid w:val="007F1CA4"/>
    <w:rsid w:val="007F4988"/>
    <w:rsid w:val="00801C53"/>
    <w:rsid w:val="0080466E"/>
    <w:rsid w:val="00810174"/>
    <w:rsid w:val="0082546F"/>
    <w:rsid w:val="0082638E"/>
    <w:rsid w:val="00830E80"/>
    <w:rsid w:val="0084587A"/>
    <w:rsid w:val="0088190E"/>
    <w:rsid w:val="0089066B"/>
    <w:rsid w:val="008909C1"/>
    <w:rsid w:val="00893D79"/>
    <w:rsid w:val="008A0B7A"/>
    <w:rsid w:val="008A2EC5"/>
    <w:rsid w:val="008A660C"/>
    <w:rsid w:val="008C77D9"/>
    <w:rsid w:val="008F42A5"/>
    <w:rsid w:val="00904CFF"/>
    <w:rsid w:val="00911A2D"/>
    <w:rsid w:val="0094670E"/>
    <w:rsid w:val="00990505"/>
    <w:rsid w:val="0099513E"/>
    <w:rsid w:val="009A3278"/>
    <w:rsid w:val="009A4F25"/>
    <w:rsid w:val="009B587C"/>
    <w:rsid w:val="009C7F6F"/>
    <w:rsid w:val="009D1C59"/>
    <w:rsid w:val="009D63E9"/>
    <w:rsid w:val="009E62E8"/>
    <w:rsid w:val="009E730B"/>
    <w:rsid w:val="00A03923"/>
    <w:rsid w:val="00A2060B"/>
    <w:rsid w:val="00A21626"/>
    <w:rsid w:val="00A2259C"/>
    <w:rsid w:val="00A33823"/>
    <w:rsid w:val="00A54448"/>
    <w:rsid w:val="00A66CA2"/>
    <w:rsid w:val="00A76695"/>
    <w:rsid w:val="00A917BB"/>
    <w:rsid w:val="00AB0F66"/>
    <w:rsid w:val="00AE2E23"/>
    <w:rsid w:val="00AF05D9"/>
    <w:rsid w:val="00AF2728"/>
    <w:rsid w:val="00AF35D1"/>
    <w:rsid w:val="00B00E0B"/>
    <w:rsid w:val="00B264A9"/>
    <w:rsid w:val="00B27620"/>
    <w:rsid w:val="00B968ED"/>
    <w:rsid w:val="00BA562F"/>
    <w:rsid w:val="00BB499B"/>
    <w:rsid w:val="00BD261C"/>
    <w:rsid w:val="00BD4C45"/>
    <w:rsid w:val="00BE4B99"/>
    <w:rsid w:val="00BF3282"/>
    <w:rsid w:val="00C01CC6"/>
    <w:rsid w:val="00C03D30"/>
    <w:rsid w:val="00C24579"/>
    <w:rsid w:val="00C631B0"/>
    <w:rsid w:val="00C74907"/>
    <w:rsid w:val="00CB06C8"/>
    <w:rsid w:val="00CB4500"/>
    <w:rsid w:val="00CE510A"/>
    <w:rsid w:val="00CE7FBB"/>
    <w:rsid w:val="00CF3B8F"/>
    <w:rsid w:val="00D223C4"/>
    <w:rsid w:val="00D43A93"/>
    <w:rsid w:val="00D5593D"/>
    <w:rsid w:val="00D942DF"/>
    <w:rsid w:val="00D96B1E"/>
    <w:rsid w:val="00DA16FE"/>
    <w:rsid w:val="00DA2BA8"/>
    <w:rsid w:val="00DA318D"/>
    <w:rsid w:val="00DE363C"/>
    <w:rsid w:val="00DE3DDF"/>
    <w:rsid w:val="00DE3F94"/>
    <w:rsid w:val="00E025E0"/>
    <w:rsid w:val="00E11EE0"/>
    <w:rsid w:val="00E21D35"/>
    <w:rsid w:val="00E344FB"/>
    <w:rsid w:val="00E34736"/>
    <w:rsid w:val="00E35039"/>
    <w:rsid w:val="00E37A6F"/>
    <w:rsid w:val="00E563D0"/>
    <w:rsid w:val="00E73770"/>
    <w:rsid w:val="00E77098"/>
    <w:rsid w:val="00E90E9B"/>
    <w:rsid w:val="00EA782D"/>
    <w:rsid w:val="00EB422E"/>
    <w:rsid w:val="00ED2BA8"/>
    <w:rsid w:val="00ED2E16"/>
    <w:rsid w:val="00ED6D03"/>
    <w:rsid w:val="00EE0B98"/>
    <w:rsid w:val="00F051EF"/>
    <w:rsid w:val="00F0745C"/>
    <w:rsid w:val="00F25B2E"/>
    <w:rsid w:val="00F3071A"/>
    <w:rsid w:val="00F634C8"/>
    <w:rsid w:val="00F77E75"/>
    <w:rsid w:val="00F81ADC"/>
    <w:rsid w:val="00F83C94"/>
    <w:rsid w:val="00F86376"/>
    <w:rsid w:val="00F879D2"/>
    <w:rsid w:val="00FB3A41"/>
    <w:rsid w:val="00FB6492"/>
    <w:rsid w:val="00FE2A6F"/>
    <w:rsid w:val="00FF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6CA2FA"/>
  <w15:docId w15:val="{801F323B-86EB-4E18-B38F-5A6748C9C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paragraph" w:customStyle="1" w:styleId="Default">
    <w:name w:val="Default"/>
    <w:rsid w:val="00201A44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9C7F6F"/>
    <w:rPr>
      <w:b/>
      <w:lang w:val="fr-FR" w:eastAsia="en-US"/>
    </w:rPr>
  </w:style>
  <w:style w:type="character" w:styleId="Hyperlink">
    <w:name w:val="Hyperlink"/>
    <w:basedOn w:val="DefaultParagraphFont"/>
    <w:unhideWhenUsed/>
    <w:rsid w:val="003C5E6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3C5E6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18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24-RRB24.3-C-0023/f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tu.int/md/R24-RRB24.3-C-0023/f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3CC94-3E26-4824-A5B6-792C51DE6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77</TotalTime>
  <Pages>4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2021</vt:lpstr>
    </vt:vector>
  </TitlesOfParts>
  <Manager>CP3344/DD</Manager>
  <Company>ITU</Company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2024</dc:title>
  <dc:subject>RoP-2021</dc:subject>
  <cp:keywords>1 page</cp:keywords>
  <dc:description>Rev1  Saisie:           20.01.2006/DD</dc:description>
  <cp:lastModifiedBy>Saez Grau, Ricardo</cp:lastModifiedBy>
  <cp:revision>34</cp:revision>
  <cp:lastPrinted>2024-12-05T15:13:00Z</cp:lastPrinted>
  <dcterms:created xsi:type="dcterms:W3CDTF">2021-10-20T12:20:00Z</dcterms:created>
  <dcterms:modified xsi:type="dcterms:W3CDTF">2024-12-05T15:14:00Z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